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C85FDA" w:rsidRPr="00DE48F1" w14:paraId="7E13AB43" w14:textId="77777777" w:rsidTr="00E861AF">
        <w:trPr>
          <w:cantSplit/>
        </w:trPr>
        <w:tc>
          <w:tcPr>
            <w:tcW w:w="10423" w:type="dxa"/>
            <w:gridSpan w:val="2"/>
            <w:shd w:val="clear" w:color="auto" w:fill="auto"/>
          </w:tcPr>
          <w:p w14:paraId="0672D2F5" w14:textId="77777777" w:rsidR="00C85FDA" w:rsidRPr="00DE48F1" w:rsidRDefault="00C85FDA" w:rsidP="00E861AF">
            <w:pPr>
              <w:pStyle w:val="ZA"/>
              <w:framePr w:w="0" w:hRule="auto" w:wrap="auto" w:vAnchor="margin" w:hAnchor="text" w:yAlign="inline"/>
            </w:pPr>
            <w:bookmarkStart w:id="0" w:name="page1"/>
            <w:r w:rsidRPr="004B3397">
              <w:rPr>
                <w:noProof w:val="0"/>
                <w:sz w:val="64"/>
              </w:rPr>
              <w:t xml:space="preserve">3GPP TS 38.551 </w:t>
            </w:r>
            <w:r w:rsidRPr="004B3397">
              <w:rPr>
                <w:noProof w:val="0"/>
              </w:rPr>
              <w:t xml:space="preserve">V18.0.0 </w:t>
            </w:r>
            <w:r w:rsidRPr="004B3397">
              <w:rPr>
                <w:noProof w:val="0"/>
                <w:sz w:val="32"/>
              </w:rPr>
              <w:t>(2024-09)</w:t>
            </w:r>
          </w:p>
        </w:tc>
      </w:tr>
      <w:tr w:rsidR="00C85FDA" w:rsidRPr="00DE48F1" w14:paraId="727C2FF8" w14:textId="77777777" w:rsidTr="00E861AF">
        <w:trPr>
          <w:cantSplit/>
          <w:trHeight w:hRule="exact" w:val="1134"/>
        </w:trPr>
        <w:tc>
          <w:tcPr>
            <w:tcW w:w="10423" w:type="dxa"/>
            <w:gridSpan w:val="2"/>
            <w:shd w:val="clear" w:color="auto" w:fill="auto"/>
          </w:tcPr>
          <w:p w14:paraId="539E1443" w14:textId="77777777" w:rsidR="00C85FDA" w:rsidRPr="00DE48F1" w:rsidRDefault="00C85FDA" w:rsidP="00E861AF">
            <w:pPr>
              <w:pStyle w:val="TAR"/>
            </w:pPr>
            <w:r w:rsidRPr="004B3397">
              <w:t>Technical Specification</w:t>
            </w:r>
            <w:r w:rsidRPr="004B3397">
              <w:br/>
            </w:r>
            <w:r w:rsidRPr="004B3397">
              <w:br/>
            </w:r>
          </w:p>
        </w:tc>
      </w:tr>
      <w:tr w:rsidR="00C85FDA" w:rsidRPr="00DE48F1" w14:paraId="12B07113" w14:textId="77777777" w:rsidTr="00E861AF">
        <w:trPr>
          <w:cantSplit/>
          <w:trHeight w:hRule="exact" w:val="3685"/>
        </w:trPr>
        <w:tc>
          <w:tcPr>
            <w:tcW w:w="10423" w:type="dxa"/>
            <w:gridSpan w:val="2"/>
            <w:tcBorders>
              <w:bottom w:val="single" w:sz="12" w:space="0" w:color="auto"/>
            </w:tcBorders>
            <w:shd w:val="clear" w:color="auto" w:fill="auto"/>
          </w:tcPr>
          <w:p w14:paraId="214930EF" w14:textId="77777777" w:rsidR="00C85FDA" w:rsidRPr="004B3397" w:rsidRDefault="00C85FDA" w:rsidP="00E861AF">
            <w:pPr>
              <w:pStyle w:val="ZT"/>
              <w:framePr w:wrap="auto" w:hAnchor="text" w:yAlign="inline"/>
              <w:rPr>
                <w:szCs w:val="34"/>
              </w:rPr>
            </w:pPr>
            <w:r w:rsidRPr="004B3397">
              <w:rPr>
                <w:szCs w:val="34"/>
              </w:rPr>
              <w:t>3rd Generation Partnership Project;</w:t>
            </w:r>
          </w:p>
          <w:p w14:paraId="0FE713C6" w14:textId="77777777" w:rsidR="00C85FDA" w:rsidRPr="004B3397" w:rsidRDefault="00C85FDA" w:rsidP="00E861AF">
            <w:pPr>
              <w:pStyle w:val="ZT"/>
              <w:framePr w:wrap="auto" w:hAnchor="text" w:yAlign="inline"/>
              <w:rPr>
                <w:szCs w:val="34"/>
              </w:rPr>
            </w:pPr>
            <w:r w:rsidRPr="004B3397">
              <w:rPr>
                <w:szCs w:val="34"/>
              </w:rPr>
              <w:t>Technical Specification Group Radio Access Network;</w:t>
            </w:r>
          </w:p>
          <w:p w14:paraId="2EEE4954" w14:textId="77777777" w:rsidR="00C85FDA" w:rsidRPr="004B3397" w:rsidRDefault="00C85FDA" w:rsidP="00E861AF">
            <w:pPr>
              <w:pStyle w:val="ZT"/>
              <w:framePr w:wrap="auto" w:hAnchor="text" w:yAlign="inline"/>
              <w:rPr>
                <w:bCs/>
                <w:szCs w:val="34"/>
              </w:rPr>
            </w:pPr>
            <w:r w:rsidRPr="004B3397">
              <w:rPr>
                <w:bCs/>
                <w:szCs w:val="34"/>
              </w:rPr>
              <w:t>NR;</w:t>
            </w:r>
          </w:p>
          <w:p w14:paraId="067FF06A" w14:textId="77777777" w:rsidR="00C85FDA" w:rsidRPr="004B3397" w:rsidRDefault="00C85FDA" w:rsidP="00E861AF">
            <w:pPr>
              <w:pStyle w:val="ZT"/>
              <w:framePr w:wrap="auto" w:hAnchor="text" w:yAlign="inline"/>
              <w:rPr>
                <w:szCs w:val="34"/>
              </w:rPr>
            </w:pPr>
            <w:r w:rsidRPr="004B3397">
              <w:rPr>
                <w:bCs/>
                <w:szCs w:val="34"/>
              </w:rPr>
              <w:t>User Equipment (UE) Multiple Input Multiple Output (MIMO) Over</w:t>
            </w:r>
            <w:r w:rsidRPr="004B3397">
              <w:rPr>
                <w:bCs/>
                <w:szCs w:val="34"/>
              </w:rPr>
              <w:noBreakHyphen/>
              <w:t xml:space="preserve">the-Air (OTA) performance; </w:t>
            </w:r>
          </w:p>
          <w:p w14:paraId="7536BE43" w14:textId="77777777" w:rsidR="00C85FDA" w:rsidRPr="004B3397" w:rsidRDefault="00C85FDA" w:rsidP="00E861AF">
            <w:pPr>
              <w:pStyle w:val="ZT"/>
              <w:framePr w:wrap="auto" w:hAnchor="text" w:yAlign="inline"/>
            </w:pPr>
            <w:r w:rsidRPr="004B3397">
              <w:rPr>
                <w:szCs w:val="34"/>
              </w:rPr>
              <w:t>Conformance testing</w:t>
            </w:r>
          </w:p>
          <w:p w14:paraId="502E138A" w14:textId="77777777" w:rsidR="00C85FDA" w:rsidRPr="00DE48F1" w:rsidRDefault="00C85FDA" w:rsidP="00E861AF">
            <w:pPr>
              <w:pStyle w:val="ZT"/>
              <w:framePr w:wrap="auto" w:hAnchor="text" w:yAlign="inline"/>
              <w:rPr>
                <w:i/>
                <w:sz w:val="28"/>
              </w:rPr>
            </w:pPr>
            <w:r w:rsidRPr="004B3397">
              <w:t>(</w:t>
            </w:r>
            <w:r w:rsidRPr="004B3397">
              <w:rPr>
                <w:rStyle w:val="ZGSM"/>
              </w:rPr>
              <w:t>Release 18</w:t>
            </w:r>
            <w:r w:rsidRPr="004B3397">
              <w:t>)</w:t>
            </w:r>
          </w:p>
        </w:tc>
      </w:tr>
      <w:tr w:rsidR="00C85FDA" w:rsidRPr="00DE48F1" w14:paraId="7CC41850" w14:textId="77777777" w:rsidTr="00E861AF">
        <w:trPr>
          <w:cantSplit/>
        </w:trPr>
        <w:tc>
          <w:tcPr>
            <w:tcW w:w="10423" w:type="dxa"/>
            <w:gridSpan w:val="2"/>
            <w:tcBorders>
              <w:top w:val="single" w:sz="12" w:space="0" w:color="auto"/>
              <w:bottom w:val="dashed" w:sz="4" w:space="0" w:color="auto"/>
            </w:tcBorders>
            <w:shd w:val="clear" w:color="auto" w:fill="auto"/>
          </w:tcPr>
          <w:p w14:paraId="15EE9483" w14:textId="77777777" w:rsidR="00C85FDA" w:rsidRPr="00DE48F1" w:rsidRDefault="00C85FDA" w:rsidP="00E861AF">
            <w:pPr>
              <w:pStyle w:val="FP"/>
            </w:pPr>
          </w:p>
        </w:tc>
      </w:tr>
      <w:bookmarkStart w:id="1" w:name="_Hlk99699974"/>
      <w:bookmarkEnd w:id="1"/>
      <w:tr w:rsidR="00C85FDA" w:rsidRPr="00DE48F1" w14:paraId="4D9EDEE7" w14:textId="77777777" w:rsidTr="00E861AF">
        <w:trPr>
          <w:cantSplit/>
          <w:trHeight w:hRule="exact" w:val="1531"/>
        </w:trPr>
        <w:tc>
          <w:tcPr>
            <w:tcW w:w="5211" w:type="dxa"/>
            <w:tcBorders>
              <w:top w:val="dashed" w:sz="4" w:space="0" w:color="auto"/>
              <w:bottom w:val="dashed" w:sz="4" w:space="0" w:color="auto"/>
            </w:tcBorders>
            <w:shd w:val="clear" w:color="auto" w:fill="auto"/>
          </w:tcPr>
          <w:p w14:paraId="09E5B425" w14:textId="77777777" w:rsidR="00C85FDA" w:rsidRPr="00DE48F1" w:rsidRDefault="00C85FDA" w:rsidP="00E861AF">
            <w:pPr>
              <w:pStyle w:val="TAL"/>
            </w:pPr>
            <w:r w:rsidRPr="004B3397">
              <w:object w:dxaOrig="2026" w:dyaOrig="1251" w14:anchorId="3DD744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8pt;height:64.8pt" o:ole="">
                  <v:imagedata r:id="rId7" o:title=""/>
                </v:shape>
                <o:OLEObject Type="Embed" ProgID="Word.Picture.8" ShapeID="_x0000_i1025" DrawAspect="Content" ObjectID="_1788852020" r:id="rId8"/>
              </w:object>
            </w:r>
          </w:p>
        </w:tc>
        <w:tc>
          <w:tcPr>
            <w:tcW w:w="5212" w:type="dxa"/>
            <w:tcBorders>
              <w:top w:val="dashed" w:sz="4" w:space="0" w:color="auto"/>
              <w:bottom w:val="dashed" w:sz="4" w:space="0" w:color="auto"/>
            </w:tcBorders>
            <w:shd w:val="clear" w:color="auto" w:fill="auto"/>
          </w:tcPr>
          <w:p w14:paraId="4C3CA550" w14:textId="77777777" w:rsidR="00C85FDA" w:rsidRPr="00DE48F1" w:rsidRDefault="00C85FDA" w:rsidP="00E861AF">
            <w:pPr>
              <w:pStyle w:val="TAR"/>
            </w:pPr>
            <w:r w:rsidRPr="004B3397">
              <w:rPr>
                <w:noProof/>
              </w:rPr>
              <w:drawing>
                <wp:inline distT="0" distB="0" distL="0" distR="0" wp14:anchorId="51084654" wp14:editId="457EEF02">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C85FDA" w:rsidRPr="00DE48F1" w14:paraId="67DF08AD" w14:textId="77777777" w:rsidTr="00E861AF">
        <w:trPr>
          <w:cantSplit/>
          <w:trHeight w:hRule="exact" w:val="5783"/>
        </w:trPr>
        <w:tc>
          <w:tcPr>
            <w:tcW w:w="10423" w:type="dxa"/>
            <w:gridSpan w:val="2"/>
            <w:tcBorders>
              <w:top w:val="dashed" w:sz="4" w:space="0" w:color="auto"/>
              <w:bottom w:val="dashed" w:sz="4" w:space="0" w:color="auto"/>
            </w:tcBorders>
            <w:shd w:val="clear" w:color="auto" w:fill="auto"/>
          </w:tcPr>
          <w:p w14:paraId="62DA32E3" w14:textId="77777777" w:rsidR="00C85FDA" w:rsidRPr="00DE48F1" w:rsidRDefault="00C85FDA" w:rsidP="00E861AF">
            <w:pPr>
              <w:pStyle w:val="FP"/>
            </w:pPr>
          </w:p>
        </w:tc>
      </w:tr>
      <w:tr w:rsidR="00C85FDA" w:rsidRPr="00DE48F1" w14:paraId="6CA5B991" w14:textId="77777777" w:rsidTr="00E861AF">
        <w:trPr>
          <w:cantSplit/>
          <w:trHeight w:hRule="exact" w:val="964"/>
        </w:trPr>
        <w:tc>
          <w:tcPr>
            <w:tcW w:w="10423" w:type="dxa"/>
            <w:gridSpan w:val="2"/>
            <w:tcBorders>
              <w:top w:val="dashed" w:sz="4" w:space="0" w:color="auto"/>
            </w:tcBorders>
            <w:shd w:val="clear" w:color="auto" w:fill="auto"/>
          </w:tcPr>
          <w:p w14:paraId="725CC95C" w14:textId="77777777" w:rsidR="00C85FDA" w:rsidRPr="00DE48F1" w:rsidRDefault="00C85FDA" w:rsidP="00E861AF">
            <w:pPr>
              <w:rPr>
                <w:sz w:val="16"/>
                <w:szCs w:val="16"/>
              </w:rPr>
            </w:pPr>
            <w:r w:rsidRPr="00DE48F1">
              <w:rPr>
                <w:sz w:val="16"/>
                <w:szCs w:val="16"/>
              </w:rPr>
              <w:t>The present document has been developed within the 3rd Generation Partnership Project (3GPP</w:t>
            </w:r>
            <w:r w:rsidRPr="00DE48F1">
              <w:rPr>
                <w:sz w:val="16"/>
                <w:szCs w:val="16"/>
                <w:vertAlign w:val="superscript"/>
              </w:rPr>
              <w:t xml:space="preserve"> TM</w:t>
            </w:r>
            <w:r w:rsidRPr="00DE48F1">
              <w:rPr>
                <w:sz w:val="16"/>
                <w:szCs w:val="16"/>
              </w:rPr>
              <w:t>) and may be further elaborated for the purposes of 3GPP.</w:t>
            </w:r>
            <w:r w:rsidRPr="00DE48F1">
              <w:rPr>
                <w:sz w:val="16"/>
                <w:szCs w:val="16"/>
              </w:rPr>
              <w:br/>
              <w:t>The present document has not been subject to any approval process by the 3GPP</w:t>
            </w:r>
            <w:r w:rsidRPr="00DE48F1">
              <w:rPr>
                <w:sz w:val="16"/>
                <w:szCs w:val="16"/>
                <w:vertAlign w:val="superscript"/>
              </w:rPr>
              <w:t xml:space="preserve"> </w:t>
            </w:r>
            <w:r w:rsidRPr="00DE48F1">
              <w:rPr>
                <w:sz w:val="16"/>
                <w:szCs w:val="16"/>
              </w:rPr>
              <w:t>Organizational Partners and shall not be implemented.</w:t>
            </w:r>
            <w:r w:rsidRPr="00DE48F1">
              <w:rPr>
                <w:sz w:val="16"/>
                <w:szCs w:val="16"/>
              </w:rPr>
              <w:br/>
              <w:t>This Specification is provided for future development work within 3GPP</w:t>
            </w:r>
            <w:r w:rsidRPr="00DE48F1">
              <w:rPr>
                <w:sz w:val="16"/>
                <w:szCs w:val="16"/>
                <w:vertAlign w:val="superscript"/>
              </w:rPr>
              <w:t xml:space="preserve"> </w:t>
            </w:r>
            <w:r w:rsidRPr="00DE48F1">
              <w:rPr>
                <w:sz w:val="16"/>
                <w:szCs w:val="16"/>
              </w:rPr>
              <w:t>only. The Organizational Partners accept no liability for any use of this Specification.</w:t>
            </w:r>
            <w:r w:rsidRPr="00DE48F1">
              <w:rPr>
                <w:sz w:val="16"/>
                <w:szCs w:val="16"/>
              </w:rPr>
              <w:br/>
              <w:t>Specifications and Reports for implementation of the 3GPP</w:t>
            </w:r>
            <w:r w:rsidRPr="00DE48F1">
              <w:rPr>
                <w:sz w:val="16"/>
                <w:szCs w:val="16"/>
                <w:vertAlign w:val="superscript"/>
              </w:rPr>
              <w:t xml:space="preserve"> TM</w:t>
            </w:r>
            <w:r w:rsidRPr="00DE48F1">
              <w:rPr>
                <w:sz w:val="16"/>
                <w:szCs w:val="16"/>
              </w:rPr>
              <w:t xml:space="preserve"> system should be obtained via the 3GPP Organizational Partners' Publications Offices.</w:t>
            </w:r>
          </w:p>
        </w:tc>
      </w:tr>
    </w:tbl>
    <w:p w14:paraId="2CCCE64A" w14:textId="77777777" w:rsidR="00C85FDA" w:rsidRPr="00DE48F1" w:rsidRDefault="00C85FDA" w:rsidP="00C85FDA">
      <w:pPr>
        <w:sectPr w:rsidR="00C85FDA" w:rsidRPr="00DE48F1" w:rsidSect="00D93CBC">
          <w:headerReference w:type="default" r:id="rId10"/>
          <w:footerReference w:type="default" r:id="rId11"/>
          <w:footnotePr>
            <w:numRestart w:val="eachSect"/>
          </w:footnotePr>
          <w:pgSz w:w="11907" w:h="16840" w:code="9"/>
          <w:pgMar w:top="1134" w:right="851" w:bottom="397" w:left="851" w:header="0" w:footer="0" w:gutter="0"/>
          <w:lnNumType w:countBy="1" w:restart="continuous"/>
          <w:cols w:space="720"/>
          <w:titlePg/>
          <w:docGrid w:linePitch="272"/>
        </w:sectPr>
      </w:pPr>
      <w:bookmarkStart w:id="2" w:name="_MON_1684549432"/>
      <w:bookmarkEnd w:id="0"/>
      <w:bookmarkEnd w:id="2"/>
    </w:p>
    <w:tbl>
      <w:tblPr>
        <w:tblW w:w="10423" w:type="dxa"/>
        <w:tblLook w:val="04A0" w:firstRow="1" w:lastRow="0" w:firstColumn="1" w:lastColumn="0" w:noHBand="0" w:noVBand="1"/>
      </w:tblPr>
      <w:tblGrid>
        <w:gridCol w:w="10423"/>
      </w:tblGrid>
      <w:tr w:rsidR="00C85FDA" w:rsidRPr="00DE48F1" w14:paraId="0A82EF67" w14:textId="77777777" w:rsidTr="00E861AF">
        <w:trPr>
          <w:cantSplit/>
          <w:trHeight w:hRule="exact" w:val="5669"/>
        </w:trPr>
        <w:tc>
          <w:tcPr>
            <w:tcW w:w="10423" w:type="dxa"/>
            <w:shd w:val="clear" w:color="auto" w:fill="auto"/>
          </w:tcPr>
          <w:p w14:paraId="4BAB6D0A" w14:textId="77777777" w:rsidR="00C85FDA" w:rsidRPr="00DE48F1" w:rsidRDefault="00C85FDA" w:rsidP="00E861AF">
            <w:pPr>
              <w:pStyle w:val="FP"/>
            </w:pPr>
            <w:bookmarkStart w:id="3" w:name="page2"/>
          </w:p>
        </w:tc>
      </w:tr>
      <w:tr w:rsidR="00C85FDA" w:rsidRPr="00DE48F1" w14:paraId="7BE503D4" w14:textId="77777777" w:rsidTr="00E861AF">
        <w:trPr>
          <w:cantSplit/>
          <w:trHeight w:hRule="exact" w:val="5386"/>
        </w:trPr>
        <w:tc>
          <w:tcPr>
            <w:tcW w:w="10423" w:type="dxa"/>
            <w:shd w:val="clear" w:color="auto" w:fill="auto"/>
          </w:tcPr>
          <w:p w14:paraId="5C2702EE" w14:textId="77777777" w:rsidR="00C85FDA" w:rsidRPr="00DE48F1" w:rsidRDefault="00C85FDA" w:rsidP="00E861AF">
            <w:pPr>
              <w:pStyle w:val="FP"/>
              <w:spacing w:after="240"/>
              <w:ind w:left="2835" w:right="2835"/>
              <w:jc w:val="center"/>
              <w:rPr>
                <w:rFonts w:ascii="Arial" w:hAnsi="Arial"/>
                <w:b/>
                <w:i/>
                <w:noProof/>
              </w:rPr>
            </w:pPr>
            <w:bookmarkStart w:id="4" w:name="coords3gpp"/>
            <w:r w:rsidRPr="00DE48F1">
              <w:rPr>
                <w:rFonts w:ascii="Arial" w:hAnsi="Arial"/>
                <w:b/>
                <w:i/>
                <w:noProof/>
              </w:rPr>
              <w:t>3GPP</w:t>
            </w:r>
          </w:p>
          <w:p w14:paraId="5FA84D5C" w14:textId="77777777" w:rsidR="00C85FDA" w:rsidRPr="00DE48F1" w:rsidRDefault="00C85FDA" w:rsidP="00E861AF">
            <w:pPr>
              <w:pStyle w:val="FP"/>
              <w:pBdr>
                <w:bottom w:val="single" w:sz="6" w:space="1" w:color="auto"/>
              </w:pBdr>
              <w:ind w:left="2835" w:right="2835"/>
              <w:jc w:val="center"/>
              <w:rPr>
                <w:noProof/>
              </w:rPr>
            </w:pPr>
            <w:r w:rsidRPr="00DE48F1">
              <w:rPr>
                <w:noProof/>
              </w:rPr>
              <w:t>Postal address</w:t>
            </w:r>
          </w:p>
          <w:p w14:paraId="56ACA7A6" w14:textId="77777777" w:rsidR="00C85FDA" w:rsidRPr="00DE48F1" w:rsidRDefault="00C85FDA" w:rsidP="00E861AF">
            <w:pPr>
              <w:pStyle w:val="FP"/>
              <w:ind w:left="2835" w:right="2835"/>
              <w:jc w:val="center"/>
              <w:rPr>
                <w:rFonts w:ascii="Arial" w:hAnsi="Arial"/>
                <w:noProof/>
                <w:sz w:val="18"/>
              </w:rPr>
            </w:pPr>
          </w:p>
          <w:p w14:paraId="38A8745B" w14:textId="77777777" w:rsidR="00C85FDA" w:rsidRPr="00DE48F1" w:rsidRDefault="00C85FDA" w:rsidP="00E861AF">
            <w:pPr>
              <w:pStyle w:val="FP"/>
              <w:pBdr>
                <w:bottom w:val="single" w:sz="6" w:space="1" w:color="auto"/>
              </w:pBdr>
              <w:spacing w:before="240"/>
              <w:ind w:left="2835" w:right="2835"/>
              <w:jc w:val="center"/>
              <w:rPr>
                <w:noProof/>
              </w:rPr>
            </w:pPr>
            <w:r w:rsidRPr="00DE48F1">
              <w:rPr>
                <w:noProof/>
              </w:rPr>
              <w:t>3GPP support office address</w:t>
            </w:r>
          </w:p>
          <w:p w14:paraId="318493DC" w14:textId="77777777" w:rsidR="00C85FDA" w:rsidRPr="00DE48F1" w:rsidRDefault="00C85FDA" w:rsidP="00E861AF">
            <w:pPr>
              <w:pStyle w:val="FP"/>
              <w:ind w:left="2835" w:right="2835"/>
              <w:jc w:val="center"/>
              <w:rPr>
                <w:rFonts w:ascii="Arial" w:hAnsi="Arial"/>
                <w:noProof/>
                <w:sz w:val="18"/>
              </w:rPr>
            </w:pPr>
            <w:r w:rsidRPr="00DE48F1">
              <w:rPr>
                <w:rFonts w:ascii="Arial" w:hAnsi="Arial"/>
                <w:noProof/>
                <w:sz w:val="18"/>
              </w:rPr>
              <w:t>650 Route des Lucioles - Sophia Antipolis</w:t>
            </w:r>
          </w:p>
          <w:p w14:paraId="46293FBB" w14:textId="77777777" w:rsidR="00C85FDA" w:rsidRPr="00DE48F1" w:rsidRDefault="00C85FDA" w:rsidP="00E861AF">
            <w:pPr>
              <w:pStyle w:val="FP"/>
              <w:ind w:left="2835" w:right="2835"/>
              <w:jc w:val="center"/>
              <w:rPr>
                <w:rFonts w:ascii="Arial" w:hAnsi="Arial"/>
                <w:noProof/>
                <w:sz w:val="18"/>
              </w:rPr>
            </w:pPr>
            <w:r w:rsidRPr="00DE48F1">
              <w:rPr>
                <w:rFonts w:ascii="Arial" w:hAnsi="Arial"/>
                <w:noProof/>
                <w:sz w:val="18"/>
              </w:rPr>
              <w:t>Valbonne - FRANCE</w:t>
            </w:r>
          </w:p>
          <w:p w14:paraId="377EB67C" w14:textId="77777777" w:rsidR="00C85FDA" w:rsidRPr="00DE48F1" w:rsidRDefault="00C85FDA" w:rsidP="00E861AF">
            <w:pPr>
              <w:pStyle w:val="FP"/>
              <w:spacing w:after="20"/>
              <w:ind w:left="2835" w:right="2835"/>
              <w:jc w:val="center"/>
              <w:rPr>
                <w:rFonts w:ascii="Arial" w:hAnsi="Arial"/>
                <w:noProof/>
                <w:sz w:val="18"/>
              </w:rPr>
            </w:pPr>
            <w:r w:rsidRPr="00DE48F1">
              <w:rPr>
                <w:rFonts w:ascii="Arial" w:hAnsi="Arial"/>
                <w:noProof/>
                <w:sz w:val="18"/>
              </w:rPr>
              <w:t>Tel.: +33 4 92 94 42 00 Fax: +33 4 93 65 47 16</w:t>
            </w:r>
          </w:p>
          <w:p w14:paraId="132B8CD0" w14:textId="77777777" w:rsidR="00C85FDA" w:rsidRPr="00DE48F1" w:rsidRDefault="00C85FDA" w:rsidP="00E861AF">
            <w:pPr>
              <w:pStyle w:val="FP"/>
              <w:pBdr>
                <w:bottom w:val="single" w:sz="6" w:space="1" w:color="auto"/>
              </w:pBdr>
              <w:spacing w:before="240"/>
              <w:ind w:left="2835" w:right="2835"/>
              <w:jc w:val="center"/>
              <w:rPr>
                <w:noProof/>
              </w:rPr>
            </w:pPr>
            <w:r w:rsidRPr="00DE48F1">
              <w:rPr>
                <w:noProof/>
              </w:rPr>
              <w:t>Internet</w:t>
            </w:r>
          </w:p>
          <w:p w14:paraId="08C5D245" w14:textId="77777777" w:rsidR="00C85FDA" w:rsidRPr="00DE48F1" w:rsidRDefault="00C85FDA" w:rsidP="00E861AF">
            <w:pPr>
              <w:pStyle w:val="FP"/>
              <w:ind w:left="2835" w:right="2835"/>
              <w:jc w:val="center"/>
              <w:rPr>
                <w:rFonts w:ascii="Arial" w:hAnsi="Arial"/>
                <w:noProof/>
                <w:sz w:val="18"/>
              </w:rPr>
            </w:pPr>
            <w:r w:rsidRPr="00DE48F1">
              <w:rPr>
                <w:rFonts w:ascii="Arial" w:hAnsi="Arial"/>
                <w:noProof/>
                <w:sz w:val="18"/>
              </w:rPr>
              <w:t>https://www.3gpp.org</w:t>
            </w:r>
            <w:bookmarkEnd w:id="4"/>
          </w:p>
          <w:p w14:paraId="28205837" w14:textId="77777777" w:rsidR="00C85FDA" w:rsidRPr="00DE48F1" w:rsidRDefault="00C85FDA" w:rsidP="00E861AF">
            <w:pPr>
              <w:rPr>
                <w:noProof/>
              </w:rPr>
            </w:pPr>
          </w:p>
        </w:tc>
      </w:tr>
      <w:tr w:rsidR="00C85FDA" w:rsidRPr="00DE48F1" w14:paraId="000658E5" w14:textId="77777777" w:rsidTr="00E861AF">
        <w:trPr>
          <w:cantSplit/>
        </w:trPr>
        <w:tc>
          <w:tcPr>
            <w:tcW w:w="10423" w:type="dxa"/>
            <w:shd w:val="clear" w:color="auto" w:fill="auto"/>
            <w:vAlign w:val="bottom"/>
          </w:tcPr>
          <w:p w14:paraId="1BD0D1A8" w14:textId="77777777" w:rsidR="00C85FDA" w:rsidRPr="00DE48F1" w:rsidRDefault="00C85FDA" w:rsidP="00E861AF">
            <w:pPr>
              <w:pStyle w:val="FP"/>
              <w:pBdr>
                <w:bottom w:val="single" w:sz="6" w:space="1" w:color="auto"/>
              </w:pBdr>
              <w:spacing w:after="240"/>
              <w:jc w:val="center"/>
              <w:rPr>
                <w:rFonts w:ascii="Arial" w:hAnsi="Arial"/>
                <w:b/>
                <w:i/>
                <w:noProof/>
              </w:rPr>
            </w:pPr>
            <w:bookmarkStart w:id="5" w:name="copyrightNotification"/>
            <w:r w:rsidRPr="00DE48F1">
              <w:rPr>
                <w:rFonts w:ascii="Arial" w:hAnsi="Arial"/>
                <w:b/>
                <w:i/>
                <w:noProof/>
              </w:rPr>
              <w:t>Copyright Notification</w:t>
            </w:r>
          </w:p>
          <w:p w14:paraId="3507D467" w14:textId="77777777" w:rsidR="00C85FDA" w:rsidRPr="00DE48F1" w:rsidRDefault="00C85FDA" w:rsidP="00E861AF">
            <w:pPr>
              <w:pStyle w:val="FP"/>
              <w:jc w:val="center"/>
              <w:rPr>
                <w:noProof/>
              </w:rPr>
            </w:pPr>
            <w:r w:rsidRPr="00DE48F1">
              <w:rPr>
                <w:noProof/>
              </w:rPr>
              <w:t>No part may be reproduced except as authorized by written permission.</w:t>
            </w:r>
            <w:r w:rsidRPr="00DE48F1">
              <w:rPr>
                <w:noProof/>
              </w:rPr>
              <w:br/>
              <w:t>The copyright and the foregoing restriction extend to reproduction in all media.</w:t>
            </w:r>
          </w:p>
          <w:p w14:paraId="086C3A01" w14:textId="77777777" w:rsidR="00C85FDA" w:rsidRPr="00DE48F1" w:rsidRDefault="00C85FDA" w:rsidP="00E861AF">
            <w:pPr>
              <w:pStyle w:val="FP"/>
              <w:jc w:val="center"/>
              <w:rPr>
                <w:noProof/>
              </w:rPr>
            </w:pPr>
          </w:p>
          <w:p w14:paraId="3AF9EFE3" w14:textId="77777777" w:rsidR="00C85FDA" w:rsidRPr="00DE48F1" w:rsidRDefault="00C85FDA" w:rsidP="00E861AF">
            <w:pPr>
              <w:pStyle w:val="FP"/>
              <w:jc w:val="center"/>
              <w:rPr>
                <w:noProof/>
                <w:sz w:val="18"/>
              </w:rPr>
            </w:pPr>
            <w:r w:rsidRPr="00DE48F1">
              <w:rPr>
                <w:noProof/>
                <w:sz w:val="18"/>
              </w:rPr>
              <w:t xml:space="preserve">© </w:t>
            </w:r>
            <w:r>
              <w:rPr>
                <w:noProof/>
                <w:sz w:val="18"/>
              </w:rPr>
              <w:t>2024</w:t>
            </w:r>
            <w:r w:rsidRPr="00DE48F1">
              <w:rPr>
                <w:noProof/>
                <w:sz w:val="18"/>
              </w:rPr>
              <w:t>, 3GPP Organizational Partners (ARIB, ATIS, CCSA, ETSI, TSDSI, TTA, TTC).</w:t>
            </w:r>
            <w:bookmarkStart w:id="6" w:name="copyrightaddon"/>
            <w:bookmarkEnd w:id="6"/>
          </w:p>
          <w:p w14:paraId="2174A1CC" w14:textId="77777777" w:rsidR="00C85FDA" w:rsidRPr="00DE48F1" w:rsidRDefault="00C85FDA" w:rsidP="00E861AF">
            <w:pPr>
              <w:pStyle w:val="FP"/>
              <w:jc w:val="center"/>
              <w:rPr>
                <w:noProof/>
                <w:sz w:val="18"/>
              </w:rPr>
            </w:pPr>
            <w:r w:rsidRPr="00DE48F1">
              <w:rPr>
                <w:noProof/>
                <w:sz w:val="18"/>
              </w:rPr>
              <w:t>All rights reserved.</w:t>
            </w:r>
          </w:p>
          <w:p w14:paraId="126FC9C8" w14:textId="77777777" w:rsidR="00C85FDA" w:rsidRPr="00DE48F1" w:rsidRDefault="00C85FDA" w:rsidP="00E861AF">
            <w:pPr>
              <w:pStyle w:val="FP"/>
              <w:rPr>
                <w:noProof/>
                <w:sz w:val="18"/>
              </w:rPr>
            </w:pPr>
          </w:p>
          <w:p w14:paraId="659CB9BF" w14:textId="77777777" w:rsidR="00C85FDA" w:rsidRPr="00DE48F1" w:rsidRDefault="00C85FDA" w:rsidP="00E861AF">
            <w:pPr>
              <w:pStyle w:val="FP"/>
              <w:rPr>
                <w:noProof/>
                <w:sz w:val="18"/>
              </w:rPr>
            </w:pPr>
            <w:r w:rsidRPr="00DE48F1">
              <w:rPr>
                <w:noProof/>
                <w:sz w:val="18"/>
              </w:rPr>
              <w:t>UMTS™ is a Trade Mark of ETSI registered for the benefit of its members</w:t>
            </w:r>
          </w:p>
          <w:p w14:paraId="488EC827" w14:textId="77777777" w:rsidR="00C85FDA" w:rsidRPr="00DE48F1" w:rsidRDefault="00C85FDA" w:rsidP="00E861AF">
            <w:pPr>
              <w:pStyle w:val="FP"/>
              <w:rPr>
                <w:noProof/>
                <w:sz w:val="18"/>
              </w:rPr>
            </w:pPr>
            <w:r w:rsidRPr="00DE48F1">
              <w:rPr>
                <w:noProof/>
                <w:sz w:val="18"/>
              </w:rPr>
              <w:t>3GPP™ is a Trade Mark of ETSI registered for the benefit of its Members and of the 3GPP Organizational Partners</w:t>
            </w:r>
            <w:r w:rsidRPr="00DE48F1">
              <w:rPr>
                <w:noProof/>
                <w:sz w:val="18"/>
              </w:rPr>
              <w:br/>
              <w:t>LTE™ is a Trade Mark of ETSI registered for the benefit of its Members and of the 3GPP Organizational Partners</w:t>
            </w:r>
          </w:p>
          <w:p w14:paraId="28A14BFF" w14:textId="77777777" w:rsidR="00C85FDA" w:rsidRPr="00DE48F1" w:rsidRDefault="00C85FDA" w:rsidP="00E861AF">
            <w:pPr>
              <w:pStyle w:val="FP"/>
              <w:rPr>
                <w:noProof/>
                <w:sz w:val="18"/>
              </w:rPr>
            </w:pPr>
            <w:r w:rsidRPr="00DE48F1">
              <w:rPr>
                <w:noProof/>
                <w:sz w:val="18"/>
              </w:rPr>
              <w:t>GSM® and the GSM logo are registered and owned by the GSM Association</w:t>
            </w:r>
            <w:bookmarkEnd w:id="5"/>
          </w:p>
          <w:p w14:paraId="4EED4895" w14:textId="77777777" w:rsidR="00C85FDA" w:rsidRPr="00DE48F1" w:rsidRDefault="00C85FDA" w:rsidP="00E861AF"/>
        </w:tc>
      </w:tr>
      <w:bookmarkEnd w:id="3"/>
    </w:tbl>
    <w:p w14:paraId="7058DED9" w14:textId="0E8CF7BA" w:rsidR="00FA51EB" w:rsidRPr="004B3397" w:rsidRDefault="00C85FDA" w:rsidP="00FA51EB">
      <w:pPr>
        <w:pStyle w:val="TT"/>
      </w:pPr>
      <w:r w:rsidRPr="00DE48F1">
        <w:br w:type="page"/>
      </w:r>
      <w:r w:rsidR="00FA51EB" w:rsidRPr="004B3397">
        <w:lastRenderedPageBreak/>
        <w:t>Contents</w:t>
      </w:r>
    </w:p>
    <w:p w14:paraId="0905514B" w14:textId="471A046B" w:rsidR="00470F59" w:rsidRPr="004B3397" w:rsidRDefault="002136A5">
      <w:pPr>
        <w:pStyle w:val="TOC1"/>
        <w:rPr>
          <w:rFonts w:asciiTheme="minorHAnsi" w:eastAsiaTheme="minorEastAsia" w:hAnsiTheme="minorHAnsi" w:cstheme="minorBidi"/>
          <w:kern w:val="2"/>
          <w:sz w:val="24"/>
          <w:szCs w:val="24"/>
          <w:lang w:eastAsia="en-GB"/>
          <w14:ligatures w14:val="standardContextual"/>
        </w:rPr>
      </w:pPr>
      <w:r w:rsidRPr="004B3397">
        <w:fldChar w:fldCharType="begin"/>
      </w:r>
      <w:r w:rsidRPr="004B3397">
        <w:instrText xml:space="preserve"> TOC \o \w "1-9"</w:instrText>
      </w:r>
      <w:r w:rsidRPr="004B3397">
        <w:fldChar w:fldCharType="separate"/>
      </w:r>
      <w:r w:rsidR="00470F59" w:rsidRPr="004B3397">
        <w:t>Foreword</w:t>
      </w:r>
      <w:r w:rsidR="00470F59" w:rsidRPr="004B3397">
        <w:tab/>
      </w:r>
      <w:r w:rsidR="00470F59" w:rsidRPr="004B3397">
        <w:fldChar w:fldCharType="begin"/>
      </w:r>
      <w:r w:rsidR="00470F59" w:rsidRPr="004B3397">
        <w:instrText xml:space="preserve"> PAGEREF _Toc177658724 \h </w:instrText>
      </w:r>
      <w:r w:rsidR="00470F59" w:rsidRPr="004B3397">
        <w:fldChar w:fldCharType="separate"/>
      </w:r>
      <w:r w:rsidR="00470F59" w:rsidRPr="004B3397">
        <w:t>6</w:t>
      </w:r>
      <w:r w:rsidR="00470F59" w:rsidRPr="004B3397">
        <w:fldChar w:fldCharType="end"/>
      </w:r>
    </w:p>
    <w:p w14:paraId="2C0C6092" w14:textId="13E6BEA5" w:rsidR="00470F59" w:rsidRPr="004B3397" w:rsidRDefault="00470F59">
      <w:pPr>
        <w:pStyle w:val="TOC1"/>
        <w:rPr>
          <w:rFonts w:asciiTheme="minorHAnsi" w:eastAsiaTheme="minorEastAsia" w:hAnsiTheme="minorHAnsi" w:cstheme="minorBidi"/>
          <w:kern w:val="2"/>
          <w:sz w:val="24"/>
          <w:szCs w:val="24"/>
          <w:lang w:eastAsia="en-GB"/>
          <w14:ligatures w14:val="standardContextual"/>
        </w:rPr>
      </w:pPr>
      <w:r w:rsidRPr="004B3397">
        <w:t>1</w:t>
      </w:r>
      <w:r w:rsidRPr="004B3397">
        <w:tab/>
        <w:t>Scope</w:t>
      </w:r>
      <w:r w:rsidRPr="004B3397">
        <w:tab/>
      </w:r>
      <w:r w:rsidRPr="004B3397">
        <w:fldChar w:fldCharType="begin"/>
      </w:r>
      <w:r w:rsidRPr="004B3397">
        <w:instrText xml:space="preserve"> PAGEREF _Toc177658725 \h </w:instrText>
      </w:r>
      <w:r w:rsidRPr="004B3397">
        <w:fldChar w:fldCharType="separate"/>
      </w:r>
      <w:r w:rsidRPr="004B3397">
        <w:t>8</w:t>
      </w:r>
      <w:r w:rsidRPr="004B3397">
        <w:fldChar w:fldCharType="end"/>
      </w:r>
    </w:p>
    <w:p w14:paraId="71E18EF6" w14:textId="2DC25839" w:rsidR="00470F59" w:rsidRPr="004B3397" w:rsidRDefault="00470F59">
      <w:pPr>
        <w:pStyle w:val="TOC1"/>
        <w:rPr>
          <w:rFonts w:asciiTheme="minorHAnsi" w:eastAsiaTheme="minorEastAsia" w:hAnsiTheme="minorHAnsi" w:cstheme="minorBidi"/>
          <w:kern w:val="2"/>
          <w:sz w:val="24"/>
          <w:szCs w:val="24"/>
          <w:lang w:eastAsia="en-GB"/>
          <w14:ligatures w14:val="standardContextual"/>
        </w:rPr>
      </w:pPr>
      <w:r w:rsidRPr="004B3397">
        <w:rPr>
          <w:rFonts w:eastAsia="MS Mincho"/>
        </w:rPr>
        <w:t>2</w:t>
      </w:r>
      <w:r w:rsidRPr="004B3397">
        <w:rPr>
          <w:rFonts w:eastAsia="MS Mincho"/>
        </w:rPr>
        <w:tab/>
        <w:t>References</w:t>
      </w:r>
      <w:r w:rsidRPr="004B3397">
        <w:tab/>
      </w:r>
      <w:r w:rsidRPr="004B3397">
        <w:fldChar w:fldCharType="begin"/>
      </w:r>
      <w:r w:rsidRPr="004B3397">
        <w:instrText xml:space="preserve"> PAGEREF _Toc177658726 \h </w:instrText>
      </w:r>
      <w:r w:rsidRPr="004B3397">
        <w:fldChar w:fldCharType="separate"/>
      </w:r>
      <w:r w:rsidRPr="004B3397">
        <w:t>8</w:t>
      </w:r>
      <w:r w:rsidRPr="004B3397">
        <w:fldChar w:fldCharType="end"/>
      </w:r>
    </w:p>
    <w:p w14:paraId="75366FF8" w14:textId="1A7EC862" w:rsidR="00470F59" w:rsidRPr="004B3397" w:rsidRDefault="00470F59">
      <w:pPr>
        <w:pStyle w:val="TOC1"/>
        <w:rPr>
          <w:rFonts w:asciiTheme="minorHAnsi" w:eastAsiaTheme="minorEastAsia" w:hAnsiTheme="minorHAnsi" w:cstheme="minorBidi"/>
          <w:kern w:val="2"/>
          <w:sz w:val="24"/>
          <w:szCs w:val="24"/>
          <w:lang w:eastAsia="en-GB"/>
          <w14:ligatures w14:val="standardContextual"/>
        </w:rPr>
      </w:pPr>
      <w:r w:rsidRPr="004B3397">
        <w:rPr>
          <w:rFonts w:eastAsia="MS Mincho"/>
        </w:rPr>
        <w:t>3</w:t>
      </w:r>
      <w:r w:rsidRPr="004B3397">
        <w:rPr>
          <w:rFonts w:eastAsia="MS Mincho"/>
        </w:rPr>
        <w:tab/>
        <w:t>Definitions of terms, symbols, and abbreviations</w:t>
      </w:r>
      <w:r w:rsidRPr="004B3397">
        <w:tab/>
      </w:r>
      <w:r w:rsidRPr="004B3397">
        <w:fldChar w:fldCharType="begin"/>
      </w:r>
      <w:r w:rsidRPr="004B3397">
        <w:instrText xml:space="preserve"> PAGEREF _Toc177658727 \h </w:instrText>
      </w:r>
      <w:r w:rsidRPr="004B3397">
        <w:fldChar w:fldCharType="separate"/>
      </w:r>
      <w:r w:rsidRPr="004B3397">
        <w:t>8</w:t>
      </w:r>
      <w:r w:rsidRPr="004B3397">
        <w:fldChar w:fldCharType="end"/>
      </w:r>
    </w:p>
    <w:p w14:paraId="44727FFE" w14:textId="732A4A81"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rFonts w:cs="Arial"/>
        </w:rPr>
        <w:t>3.1</w:t>
      </w:r>
      <w:r w:rsidRPr="004B3397">
        <w:rPr>
          <w:rFonts w:cs="Arial"/>
        </w:rPr>
        <w:tab/>
        <w:t>Terms</w:t>
      </w:r>
      <w:r w:rsidRPr="004B3397">
        <w:tab/>
      </w:r>
      <w:r w:rsidRPr="004B3397">
        <w:fldChar w:fldCharType="begin"/>
      </w:r>
      <w:r w:rsidRPr="004B3397">
        <w:instrText xml:space="preserve"> PAGEREF _Toc177658728 \h </w:instrText>
      </w:r>
      <w:r w:rsidRPr="004B3397">
        <w:fldChar w:fldCharType="separate"/>
      </w:r>
      <w:r w:rsidRPr="004B3397">
        <w:t>8</w:t>
      </w:r>
      <w:r w:rsidRPr="004B3397">
        <w:fldChar w:fldCharType="end"/>
      </w:r>
    </w:p>
    <w:p w14:paraId="77A519B3" w14:textId="2B3EEBA7"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rFonts w:cs="Arial"/>
        </w:rPr>
        <w:t>3.2</w:t>
      </w:r>
      <w:r w:rsidRPr="004B3397">
        <w:rPr>
          <w:rFonts w:cs="Arial"/>
        </w:rPr>
        <w:tab/>
        <w:t>Symbols</w:t>
      </w:r>
      <w:r w:rsidRPr="004B3397">
        <w:tab/>
      </w:r>
      <w:r w:rsidRPr="004B3397">
        <w:fldChar w:fldCharType="begin"/>
      </w:r>
      <w:r w:rsidRPr="004B3397">
        <w:instrText xml:space="preserve"> PAGEREF _Toc177658729 \h </w:instrText>
      </w:r>
      <w:r w:rsidRPr="004B3397">
        <w:fldChar w:fldCharType="separate"/>
      </w:r>
      <w:r w:rsidRPr="004B3397">
        <w:t>9</w:t>
      </w:r>
      <w:r w:rsidRPr="004B3397">
        <w:fldChar w:fldCharType="end"/>
      </w:r>
    </w:p>
    <w:p w14:paraId="13D7CD7C" w14:textId="5DAADAB6"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rFonts w:cs="Arial"/>
        </w:rPr>
        <w:t>3.3</w:t>
      </w:r>
      <w:r w:rsidRPr="004B3397">
        <w:rPr>
          <w:rFonts w:cs="Arial"/>
        </w:rPr>
        <w:tab/>
        <w:t>Abbreviations</w:t>
      </w:r>
      <w:r w:rsidRPr="004B3397">
        <w:tab/>
      </w:r>
      <w:r w:rsidRPr="004B3397">
        <w:fldChar w:fldCharType="begin"/>
      </w:r>
      <w:r w:rsidRPr="004B3397">
        <w:instrText xml:space="preserve"> PAGEREF _Toc177658730 \h </w:instrText>
      </w:r>
      <w:r w:rsidRPr="004B3397">
        <w:fldChar w:fldCharType="separate"/>
      </w:r>
      <w:r w:rsidRPr="004B3397">
        <w:t>9</w:t>
      </w:r>
      <w:r w:rsidRPr="004B3397">
        <w:fldChar w:fldCharType="end"/>
      </w:r>
    </w:p>
    <w:p w14:paraId="58F2BF6C" w14:textId="6AB61C2E" w:rsidR="00470F59" w:rsidRPr="004B3397" w:rsidRDefault="00470F59">
      <w:pPr>
        <w:pStyle w:val="TOC1"/>
        <w:rPr>
          <w:rFonts w:asciiTheme="minorHAnsi" w:eastAsiaTheme="minorEastAsia" w:hAnsiTheme="minorHAnsi" w:cstheme="minorBidi"/>
          <w:kern w:val="2"/>
          <w:sz w:val="24"/>
          <w:szCs w:val="24"/>
          <w:lang w:eastAsia="en-GB"/>
          <w14:ligatures w14:val="standardContextual"/>
        </w:rPr>
      </w:pPr>
      <w:r w:rsidRPr="004B3397">
        <w:rPr>
          <w:rFonts w:eastAsia="MS Mincho"/>
        </w:rPr>
        <w:t>4</w:t>
      </w:r>
      <w:r w:rsidRPr="004B3397">
        <w:rPr>
          <w:rFonts w:eastAsia="MS Mincho"/>
        </w:rPr>
        <w:tab/>
        <w:t>General</w:t>
      </w:r>
      <w:r w:rsidRPr="004B3397">
        <w:tab/>
      </w:r>
      <w:r w:rsidRPr="004B3397">
        <w:fldChar w:fldCharType="begin"/>
      </w:r>
      <w:r w:rsidRPr="004B3397">
        <w:instrText xml:space="preserve"> PAGEREF _Toc177658731 \h </w:instrText>
      </w:r>
      <w:r w:rsidRPr="004B3397">
        <w:fldChar w:fldCharType="separate"/>
      </w:r>
      <w:r w:rsidRPr="004B3397">
        <w:t>10</w:t>
      </w:r>
      <w:r w:rsidRPr="004B3397">
        <w:fldChar w:fldCharType="end"/>
      </w:r>
    </w:p>
    <w:p w14:paraId="73A686F8" w14:textId="53A441AD"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rFonts w:cs="Arial"/>
        </w:rPr>
        <w:t>4.1</w:t>
      </w:r>
      <w:r w:rsidRPr="004B3397">
        <w:rPr>
          <w:rFonts w:cs="Arial"/>
        </w:rPr>
        <w:tab/>
        <w:t>Relationship between minimum requirements and test requirements</w:t>
      </w:r>
      <w:r w:rsidRPr="004B3397">
        <w:tab/>
      </w:r>
      <w:r w:rsidRPr="004B3397">
        <w:fldChar w:fldCharType="begin"/>
      </w:r>
      <w:r w:rsidRPr="004B3397">
        <w:instrText xml:space="preserve"> PAGEREF _Toc177658732 \h </w:instrText>
      </w:r>
      <w:r w:rsidRPr="004B3397">
        <w:fldChar w:fldCharType="separate"/>
      </w:r>
      <w:r w:rsidRPr="004B3397">
        <w:t>10</w:t>
      </w:r>
      <w:r w:rsidRPr="004B3397">
        <w:fldChar w:fldCharType="end"/>
      </w:r>
    </w:p>
    <w:p w14:paraId="5694D825" w14:textId="014FC468"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rFonts w:cs="Arial"/>
        </w:rPr>
        <w:t>4.2</w:t>
      </w:r>
      <w:r w:rsidRPr="004B3397">
        <w:rPr>
          <w:rFonts w:cs="Arial"/>
        </w:rPr>
        <w:tab/>
        <w:t>Applicability of minimum requirements</w:t>
      </w:r>
      <w:r w:rsidRPr="004B3397">
        <w:tab/>
      </w:r>
      <w:r w:rsidRPr="004B3397">
        <w:fldChar w:fldCharType="begin"/>
      </w:r>
      <w:r w:rsidRPr="004B3397">
        <w:instrText xml:space="preserve"> PAGEREF _Toc177658733 \h </w:instrText>
      </w:r>
      <w:r w:rsidRPr="004B3397">
        <w:fldChar w:fldCharType="separate"/>
      </w:r>
      <w:r w:rsidRPr="004B3397">
        <w:t>10</w:t>
      </w:r>
      <w:r w:rsidRPr="004B3397">
        <w:fldChar w:fldCharType="end"/>
      </w:r>
    </w:p>
    <w:p w14:paraId="2734ED9E" w14:textId="337A61FC"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t>4.3</w:t>
      </w:r>
      <w:r w:rsidRPr="004B3397">
        <w:tab/>
        <w:t>Applicability rules for testing of SA and NSA UEs</w:t>
      </w:r>
      <w:r w:rsidRPr="004B3397">
        <w:tab/>
      </w:r>
      <w:r w:rsidRPr="004B3397">
        <w:fldChar w:fldCharType="begin"/>
      </w:r>
      <w:r w:rsidRPr="004B3397">
        <w:instrText xml:space="preserve"> PAGEREF _Toc177658734 \h </w:instrText>
      </w:r>
      <w:r w:rsidRPr="004B3397">
        <w:fldChar w:fldCharType="separate"/>
      </w:r>
      <w:r w:rsidRPr="004B3397">
        <w:t>10</w:t>
      </w:r>
      <w:r w:rsidRPr="004B3397">
        <w:fldChar w:fldCharType="end"/>
      </w:r>
    </w:p>
    <w:p w14:paraId="348C88A3" w14:textId="7F367557" w:rsidR="00470F59" w:rsidRPr="004B3397" w:rsidRDefault="00470F59">
      <w:pPr>
        <w:pStyle w:val="TOC1"/>
        <w:rPr>
          <w:rFonts w:asciiTheme="minorHAnsi" w:eastAsiaTheme="minorEastAsia" w:hAnsiTheme="minorHAnsi" w:cstheme="minorBidi"/>
          <w:kern w:val="2"/>
          <w:sz w:val="24"/>
          <w:szCs w:val="24"/>
          <w:lang w:eastAsia="en-GB"/>
          <w14:ligatures w14:val="standardContextual"/>
        </w:rPr>
      </w:pPr>
      <w:r w:rsidRPr="004B3397">
        <w:rPr>
          <w:rFonts w:eastAsia="MS Mincho"/>
        </w:rPr>
        <w:t>5</w:t>
      </w:r>
      <w:r w:rsidRPr="004B3397">
        <w:rPr>
          <w:rFonts w:eastAsia="MS Mincho"/>
        </w:rPr>
        <w:tab/>
        <w:t>Frequency Bands</w:t>
      </w:r>
      <w:r w:rsidRPr="004B3397">
        <w:tab/>
      </w:r>
      <w:r w:rsidRPr="004B3397">
        <w:fldChar w:fldCharType="begin"/>
      </w:r>
      <w:r w:rsidRPr="004B3397">
        <w:instrText xml:space="preserve"> PAGEREF _Toc177658735 \h </w:instrText>
      </w:r>
      <w:r w:rsidRPr="004B3397">
        <w:fldChar w:fldCharType="separate"/>
      </w:r>
      <w:r w:rsidRPr="004B3397">
        <w:t>11</w:t>
      </w:r>
      <w:r w:rsidRPr="004B3397">
        <w:fldChar w:fldCharType="end"/>
      </w:r>
    </w:p>
    <w:p w14:paraId="0E629E93" w14:textId="24160788"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rFonts w:cs="Arial"/>
        </w:rPr>
        <w:t>5.1</w:t>
      </w:r>
      <w:r w:rsidRPr="004B3397">
        <w:rPr>
          <w:rFonts w:cs="Arial"/>
        </w:rPr>
        <w:tab/>
        <w:t>General</w:t>
      </w:r>
      <w:r w:rsidRPr="004B3397">
        <w:tab/>
      </w:r>
      <w:r w:rsidRPr="004B3397">
        <w:fldChar w:fldCharType="begin"/>
      </w:r>
      <w:r w:rsidRPr="004B3397">
        <w:instrText xml:space="preserve"> PAGEREF _Toc177658736 \h </w:instrText>
      </w:r>
      <w:r w:rsidRPr="004B3397">
        <w:fldChar w:fldCharType="separate"/>
      </w:r>
      <w:r w:rsidRPr="004B3397">
        <w:t>11</w:t>
      </w:r>
      <w:r w:rsidRPr="004B3397">
        <w:fldChar w:fldCharType="end"/>
      </w:r>
    </w:p>
    <w:p w14:paraId="786A1A35" w14:textId="10B549FE"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rFonts w:cs="Arial"/>
        </w:rPr>
        <w:t>5.2</w:t>
      </w:r>
      <w:r w:rsidRPr="004B3397">
        <w:rPr>
          <w:rFonts w:cs="Arial"/>
        </w:rPr>
        <w:tab/>
        <w:t>Operating bands</w:t>
      </w:r>
      <w:r w:rsidRPr="004B3397">
        <w:tab/>
      </w:r>
      <w:r w:rsidRPr="004B3397">
        <w:fldChar w:fldCharType="begin"/>
      </w:r>
      <w:r w:rsidRPr="004B3397">
        <w:instrText xml:space="preserve"> PAGEREF _Toc177658737 \h </w:instrText>
      </w:r>
      <w:r w:rsidRPr="004B3397">
        <w:fldChar w:fldCharType="separate"/>
      </w:r>
      <w:r w:rsidRPr="004B3397">
        <w:t>11</w:t>
      </w:r>
      <w:r w:rsidRPr="004B3397">
        <w:fldChar w:fldCharType="end"/>
      </w:r>
    </w:p>
    <w:p w14:paraId="197C54EC" w14:textId="4FC3BBDD" w:rsidR="00470F59" w:rsidRPr="004B3397" w:rsidRDefault="00470F59">
      <w:pPr>
        <w:pStyle w:val="TOC1"/>
        <w:rPr>
          <w:rFonts w:asciiTheme="minorHAnsi" w:eastAsiaTheme="minorEastAsia" w:hAnsiTheme="minorHAnsi" w:cstheme="minorBidi"/>
          <w:kern w:val="2"/>
          <w:sz w:val="24"/>
          <w:szCs w:val="24"/>
          <w:lang w:eastAsia="en-GB"/>
          <w14:ligatures w14:val="standardContextual"/>
        </w:rPr>
      </w:pPr>
      <w:r w:rsidRPr="004B3397">
        <w:rPr>
          <w:rFonts w:eastAsia="MS Mincho"/>
        </w:rPr>
        <w:t>6</w:t>
      </w:r>
      <w:r w:rsidRPr="004B3397">
        <w:rPr>
          <w:rFonts w:eastAsia="MS Mincho"/>
        </w:rPr>
        <w:tab/>
        <w:t>FR1 MIMO OTA Performance</w:t>
      </w:r>
      <w:r w:rsidRPr="004B3397">
        <w:tab/>
      </w:r>
      <w:r w:rsidRPr="004B3397">
        <w:fldChar w:fldCharType="begin"/>
      </w:r>
      <w:r w:rsidRPr="004B3397">
        <w:instrText xml:space="preserve"> PAGEREF _Toc177658738 \h </w:instrText>
      </w:r>
      <w:r w:rsidRPr="004B3397">
        <w:fldChar w:fldCharType="separate"/>
      </w:r>
      <w:r w:rsidRPr="004B3397">
        <w:t>12</w:t>
      </w:r>
      <w:r w:rsidRPr="004B3397">
        <w:fldChar w:fldCharType="end"/>
      </w:r>
    </w:p>
    <w:p w14:paraId="51D2AA57" w14:textId="411E5123"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rFonts w:cs="Arial"/>
        </w:rPr>
        <w:t>6.1</w:t>
      </w:r>
      <w:r w:rsidRPr="004B3397">
        <w:rPr>
          <w:rFonts w:cs="Arial"/>
        </w:rPr>
        <w:tab/>
        <w:t>General</w:t>
      </w:r>
      <w:r w:rsidRPr="004B3397">
        <w:tab/>
      </w:r>
      <w:r w:rsidRPr="004B3397">
        <w:fldChar w:fldCharType="begin"/>
      </w:r>
      <w:r w:rsidRPr="004B3397">
        <w:instrText xml:space="preserve"> PAGEREF _Toc177658739 \h </w:instrText>
      </w:r>
      <w:r w:rsidRPr="004B3397">
        <w:fldChar w:fldCharType="separate"/>
      </w:r>
      <w:r w:rsidRPr="004B3397">
        <w:t>12</w:t>
      </w:r>
      <w:r w:rsidRPr="004B3397">
        <w:fldChar w:fldCharType="end"/>
      </w:r>
    </w:p>
    <w:p w14:paraId="19DDA5D2" w14:textId="393B90D5" w:rsidR="00470F59" w:rsidRPr="004B3397" w:rsidRDefault="00470F59">
      <w:pPr>
        <w:pStyle w:val="TOC3"/>
        <w:rPr>
          <w:rFonts w:asciiTheme="minorHAnsi" w:eastAsiaTheme="minorEastAsia" w:hAnsiTheme="minorHAnsi" w:cstheme="minorBidi"/>
          <w:kern w:val="2"/>
          <w:sz w:val="24"/>
          <w:szCs w:val="24"/>
          <w:lang w:eastAsia="en-GB"/>
          <w14:ligatures w14:val="standardContextual"/>
        </w:rPr>
      </w:pPr>
      <w:r w:rsidRPr="004B3397">
        <w:rPr>
          <w:rFonts w:cs="Arial"/>
          <w:lang w:eastAsia="ko-KR"/>
        </w:rPr>
        <w:t>6.1.1</w:t>
      </w:r>
      <w:r w:rsidRPr="004B3397">
        <w:rPr>
          <w:rFonts w:cs="Arial"/>
          <w:lang w:eastAsia="ko-KR"/>
        </w:rPr>
        <w:tab/>
        <w:t>Definition of MIMO throughput</w:t>
      </w:r>
      <w:r w:rsidRPr="004B3397">
        <w:tab/>
      </w:r>
      <w:r w:rsidRPr="004B3397">
        <w:fldChar w:fldCharType="begin"/>
      </w:r>
      <w:r w:rsidRPr="004B3397">
        <w:instrText xml:space="preserve"> PAGEREF _Toc177658740 \h </w:instrText>
      </w:r>
      <w:r w:rsidRPr="004B3397">
        <w:fldChar w:fldCharType="separate"/>
      </w:r>
      <w:r w:rsidRPr="004B3397">
        <w:t>12</w:t>
      </w:r>
      <w:r w:rsidRPr="004B3397">
        <w:fldChar w:fldCharType="end"/>
      </w:r>
    </w:p>
    <w:p w14:paraId="672F3770" w14:textId="6475D024" w:rsidR="00470F59" w:rsidRPr="004B3397" w:rsidRDefault="00470F59">
      <w:pPr>
        <w:pStyle w:val="TOC3"/>
        <w:rPr>
          <w:rFonts w:asciiTheme="minorHAnsi" w:eastAsiaTheme="minorEastAsia" w:hAnsiTheme="minorHAnsi" w:cstheme="minorBidi"/>
          <w:kern w:val="2"/>
          <w:sz w:val="24"/>
          <w:szCs w:val="24"/>
          <w:lang w:eastAsia="en-GB"/>
          <w14:ligatures w14:val="standardContextual"/>
        </w:rPr>
      </w:pPr>
      <w:r w:rsidRPr="004B3397">
        <w:rPr>
          <w:rFonts w:cs="Arial"/>
          <w:lang w:eastAsia="ko-KR"/>
        </w:rPr>
        <w:t>6.1.2</w:t>
      </w:r>
      <w:r w:rsidRPr="004B3397">
        <w:rPr>
          <w:rFonts w:cs="Arial"/>
          <w:lang w:eastAsia="ko-KR"/>
        </w:rPr>
        <w:tab/>
        <w:t>Total Radiated Multi-Antenna Sensitivity (TRMS)</w:t>
      </w:r>
      <w:r w:rsidRPr="004B3397">
        <w:tab/>
      </w:r>
      <w:r w:rsidRPr="004B3397">
        <w:fldChar w:fldCharType="begin"/>
      </w:r>
      <w:r w:rsidRPr="004B3397">
        <w:instrText xml:space="preserve"> PAGEREF _Toc177658741 \h </w:instrText>
      </w:r>
      <w:r w:rsidRPr="004B3397">
        <w:fldChar w:fldCharType="separate"/>
      </w:r>
      <w:r w:rsidRPr="004B3397">
        <w:t>12</w:t>
      </w:r>
      <w:r w:rsidRPr="004B3397">
        <w:fldChar w:fldCharType="end"/>
      </w:r>
    </w:p>
    <w:p w14:paraId="196EAED6" w14:textId="3942B0D7"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rFonts w:cs="Arial"/>
        </w:rPr>
        <w:t>6.2</w:t>
      </w:r>
      <w:r w:rsidRPr="004B3397">
        <w:rPr>
          <w:rFonts w:cs="Arial"/>
        </w:rPr>
        <w:tab/>
        <w:t>Void</w:t>
      </w:r>
      <w:r w:rsidRPr="004B3397">
        <w:tab/>
      </w:r>
      <w:r w:rsidRPr="004B3397">
        <w:fldChar w:fldCharType="begin"/>
      </w:r>
      <w:r w:rsidRPr="004B3397">
        <w:instrText xml:space="preserve"> PAGEREF _Toc177658742 \h </w:instrText>
      </w:r>
      <w:r w:rsidRPr="004B3397">
        <w:fldChar w:fldCharType="separate"/>
      </w:r>
      <w:r w:rsidRPr="004B3397">
        <w:t>15</w:t>
      </w:r>
      <w:r w:rsidRPr="004B3397">
        <w:fldChar w:fldCharType="end"/>
      </w:r>
    </w:p>
    <w:p w14:paraId="463617D7" w14:textId="527B6903" w:rsidR="00470F59" w:rsidRPr="004B3397" w:rsidRDefault="00470F59">
      <w:pPr>
        <w:pStyle w:val="TOC1"/>
        <w:rPr>
          <w:rFonts w:asciiTheme="minorHAnsi" w:eastAsiaTheme="minorEastAsia" w:hAnsiTheme="minorHAnsi" w:cstheme="minorBidi"/>
          <w:kern w:val="2"/>
          <w:sz w:val="24"/>
          <w:szCs w:val="24"/>
          <w:lang w:eastAsia="en-GB"/>
          <w14:ligatures w14:val="standardContextual"/>
        </w:rPr>
      </w:pPr>
      <w:r w:rsidRPr="004B3397">
        <w:t>7</w:t>
      </w:r>
      <w:r w:rsidRPr="004B3397">
        <w:tab/>
        <w:t>FR2 MIMO OTA requirements</w:t>
      </w:r>
      <w:r w:rsidRPr="004B3397">
        <w:tab/>
      </w:r>
      <w:r w:rsidRPr="004B3397">
        <w:fldChar w:fldCharType="begin"/>
      </w:r>
      <w:r w:rsidRPr="004B3397">
        <w:instrText xml:space="preserve"> PAGEREF _Toc177658743 \h </w:instrText>
      </w:r>
      <w:r w:rsidRPr="004B3397">
        <w:fldChar w:fldCharType="separate"/>
      </w:r>
      <w:r w:rsidRPr="004B3397">
        <w:t>15</w:t>
      </w:r>
      <w:r w:rsidRPr="004B3397">
        <w:fldChar w:fldCharType="end"/>
      </w:r>
    </w:p>
    <w:p w14:paraId="243D739D" w14:textId="49394964"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t>7.1</w:t>
      </w:r>
      <w:r w:rsidRPr="004B3397">
        <w:tab/>
        <w:t>General</w:t>
      </w:r>
      <w:r w:rsidRPr="004B3397">
        <w:tab/>
      </w:r>
      <w:r w:rsidRPr="004B3397">
        <w:fldChar w:fldCharType="begin"/>
      </w:r>
      <w:r w:rsidRPr="004B3397">
        <w:instrText xml:space="preserve"> PAGEREF _Toc177658744 \h </w:instrText>
      </w:r>
      <w:r w:rsidRPr="004B3397">
        <w:fldChar w:fldCharType="separate"/>
      </w:r>
      <w:r w:rsidRPr="004B3397">
        <w:t>15</w:t>
      </w:r>
      <w:r w:rsidRPr="004B3397">
        <w:fldChar w:fldCharType="end"/>
      </w:r>
    </w:p>
    <w:p w14:paraId="64892613" w14:textId="5FC530E0" w:rsidR="00470F59" w:rsidRPr="004B3397" w:rsidRDefault="00470F59">
      <w:pPr>
        <w:pStyle w:val="TOC3"/>
        <w:rPr>
          <w:rFonts w:asciiTheme="minorHAnsi" w:eastAsiaTheme="minorEastAsia" w:hAnsiTheme="minorHAnsi" w:cstheme="minorBidi"/>
          <w:kern w:val="2"/>
          <w:sz w:val="24"/>
          <w:szCs w:val="24"/>
          <w:lang w:eastAsia="en-GB"/>
          <w14:ligatures w14:val="standardContextual"/>
        </w:rPr>
      </w:pPr>
      <w:r w:rsidRPr="004B3397">
        <w:rPr>
          <w:lang w:eastAsia="ko-KR"/>
        </w:rPr>
        <w:t>7.1.1</w:t>
      </w:r>
      <w:r w:rsidRPr="004B3397">
        <w:rPr>
          <w:lang w:eastAsia="ko-KR"/>
        </w:rPr>
        <w:tab/>
        <w:t>MIMO Average Spherical Coverage (MASC)</w:t>
      </w:r>
      <w:r w:rsidRPr="004B3397">
        <w:tab/>
      </w:r>
      <w:r w:rsidRPr="004B3397">
        <w:fldChar w:fldCharType="begin"/>
      </w:r>
      <w:r w:rsidRPr="004B3397">
        <w:instrText xml:space="preserve"> PAGEREF _Toc177658745 \h </w:instrText>
      </w:r>
      <w:r w:rsidRPr="004B3397">
        <w:fldChar w:fldCharType="separate"/>
      </w:r>
      <w:r w:rsidRPr="004B3397">
        <w:t>15</w:t>
      </w:r>
      <w:r w:rsidRPr="004B3397">
        <w:fldChar w:fldCharType="end"/>
      </w:r>
    </w:p>
    <w:p w14:paraId="7C869126" w14:textId="4A08F232" w:rsidR="00470F59" w:rsidRPr="004B3397" w:rsidRDefault="00470F59" w:rsidP="00470F59">
      <w:pPr>
        <w:pStyle w:val="TOC8"/>
        <w:rPr>
          <w:rFonts w:asciiTheme="minorHAnsi" w:eastAsiaTheme="minorEastAsia" w:hAnsiTheme="minorHAnsi" w:cstheme="minorBidi"/>
          <w:b w:val="0"/>
          <w:kern w:val="2"/>
          <w:sz w:val="24"/>
          <w:szCs w:val="24"/>
          <w:lang w:eastAsia="en-GB"/>
          <w14:ligatures w14:val="standardContextual"/>
        </w:rPr>
      </w:pPr>
      <w:r w:rsidRPr="004B3397">
        <w:t>Annex A (normative): FR1 Test methodology</w:t>
      </w:r>
      <w:r w:rsidRPr="004B3397">
        <w:tab/>
      </w:r>
      <w:r w:rsidRPr="004B3397">
        <w:fldChar w:fldCharType="begin"/>
      </w:r>
      <w:r w:rsidRPr="004B3397">
        <w:instrText xml:space="preserve"> PAGEREF _Toc177658746 \h </w:instrText>
      </w:r>
      <w:r w:rsidRPr="004B3397">
        <w:fldChar w:fldCharType="separate"/>
      </w:r>
      <w:r w:rsidRPr="004B3397">
        <w:t>17</w:t>
      </w:r>
      <w:r w:rsidRPr="004B3397">
        <w:fldChar w:fldCharType="end"/>
      </w:r>
    </w:p>
    <w:p w14:paraId="517B4E5F" w14:textId="27016E21" w:rsidR="00470F59" w:rsidRPr="004B3397" w:rsidRDefault="00470F59">
      <w:pPr>
        <w:pStyle w:val="TOC1"/>
        <w:rPr>
          <w:rFonts w:asciiTheme="minorHAnsi" w:eastAsiaTheme="minorEastAsia" w:hAnsiTheme="minorHAnsi" w:cstheme="minorBidi"/>
          <w:kern w:val="2"/>
          <w:sz w:val="24"/>
          <w:szCs w:val="24"/>
          <w:lang w:eastAsia="en-GB"/>
          <w14:ligatures w14:val="standardContextual"/>
        </w:rPr>
      </w:pPr>
      <w:r w:rsidRPr="004B3397">
        <w:rPr>
          <w:rFonts w:eastAsia="Malgun Gothic"/>
        </w:rPr>
        <w:t>A.1</w:t>
      </w:r>
      <w:r w:rsidRPr="004B3397">
        <w:rPr>
          <w:rFonts w:eastAsia="Malgun Gothic"/>
        </w:rPr>
        <w:tab/>
        <w:t>General</w:t>
      </w:r>
      <w:r w:rsidRPr="004B3397">
        <w:tab/>
      </w:r>
      <w:r w:rsidRPr="004B3397">
        <w:fldChar w:fldCharType="begin"/>
      </w:r>
      <w:r w:rsidRPr="004B3397">
        <w:instrText xml:space="preserve"> PAGEREF _Toc177658747 \h </w:instrText>
      </w:r>
      <w:r w:rsidRPr="004B3397">
        <w:fldChar w:fldCharType="separate"/>
      </w:r>
      <w:r w:rsidRPr="004B3397">
        <w:t>17</w:t>
      </w:r>
      <w:r w:rsidRPr="004B3397">
        <w:fldChar w:fldCharType="end"/>
      </w:r>
    </w:p>
    <w:p w14:paraId="027A7E30" w14:textId="0706BAB0" w:rsidR="00470F59" w:rsidRPr="004B3397" w:rsidRDefault="00470F59">
      <w:pPr>
        <w:pStyle w:val="TOC1"/>
        <w:rPr>
          <w:rFonts w:asciiTheme="minorHAnsi" w:eastAsiaTheme="minorEastAsia" w:hAnsiTheme="minorHAnsi" w:cstheme="minorBidi"/>
          <w:kern w:val="2"/>
          <w:sz w:val="24"/>
          <w:szCs w:val="24"/>
          <w:lang w:eastAsia="en-GB"/>
          <w14:ligatures w14:val="standardContextual"/>
        </w:rPr>
      </w:pPr>
      <w:r w:rsidRPr="004B3397">
        <w:rPr>
          <w:rFonts w:eastAsia="Malgun Gothic"/>
        </w:rPr>
        <w:t>A.2</w:t>
      </w:r>
      <w:r w:rsidRPr="004B3397">
        <w:rPr>
          <w:rFonts w:eastAsia="Malgun Gothic"/>
        </w:rPr>
        <w:tab/>
        <w:t>Multi-Probe Anechoic Chamber (MPAC)</w:t>
      </w:r>
      <w:r w:rsidRPr="004B3397">
        <w:tab/>
      </w:r>
      <w:r w:rsidRPr="004B3397">
        <w:fldChar w:fldCharType="begin"/>
      </w:r>
      <w:r w:rsidRPr="004B3397">
        <w:instrText xml:space="preserve"> PAGEREF _Toc177658748 \h </w:instrText>
      </w:r>
      <w:r w:rsidRPr="004B3397">
        <w:fldChar w:fldCharType="separate"/>
      </w:r>
      <w:r w:rsidRPr="004B3397">
        <w:t>17</w:t>
      </w:r>
      <w:r w:rsidRPr="004B3397">
        <w:fldChar w:fldCharType="end"/>
      </w:r>
    </w:p>
    <w:p w14:paraId="3047AB97" w14:textId="74A58D5D"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rFonts w:eastAsia="Malgun Gothic"/>
        </w:rPr>
        <w:t>A.2.1</w:t>
      </w:r>
      <w:r w:rsidRPr="004B3397">
        <w:rPr>
          <w:rFonts w:eastAsia="Malgun Gothic"/>
        </w:rPr>
        <w:tab/>
        <w:t>System setup</w:t>
      </w:r>
      <w:r w:rsidRPr="004B3397">
        <w:tab/>
      </w:r>
      <w:r w:rsidRPr="004B3397">
        <w:fldChar w:fldCharType="begin"/>
      </w:r>
      <w:r w:rsidRPr="004B3397">
        <w:instrText xml:space="preserve"> PAGEREF _Toc177658749 \h </w:instrText>
      </w:r>
      <w:r w:rsidRPr="004B3397">
        <w:fldChar w:fldCharType="separate"/>
      </w:r>
      <w:r w:rsidRPr="004B3397">
        <w:t>17</w:t>
      </w:r>
      <w:r w:rsidRPr="004B3397">
        <w:fldChar w:fldCharType="end"/>
      </w:r>
    </w:p>
    <w:p w14:paraId="488E8385" w14:textId="100D9EA9"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rFonts w:eastAsia="Malgun Gothic"/>
        </w:rPr>
        <w:t>A.2.2</w:t>
      </w:r>
      <w:r w:rsidRPr="004B3397">
        <w:rPr>
          <w:rFonts w:eastAsia="Malgun Gothic"/>
        </w:rPr>
        <w:tab/>
        <w:t>Calibration procedure</w:t>
      </w:r>
      <w:r w:rsidRPr="004B3397">
        <w:tab/>
      </w:r>
      <w:r w:rsidRPr="004B3397">
        <w:fldChar w:fldCharType="begin"/>
      </w:r>
      <w:r w:rsidRPr="004B3397">
        <w:instrText xml:space="preserve"> PAGEREF _Toc177658750 \h </w:instrText>
      </w:r>
      <w:r w:rsidRPr="004B3397">
        <w:fldChar w:fldCharType="separate"/>
      </w:r>
      <w:r w:rsidRPr="004B3397">
        <w:t>19</w:t>
      </w:r>
      <w:r w:rsidRPr="004B3397">
        <w:fldChar w:fldCharType="end"/>
      </w:r>
    </w:p>
    <w:p w14:paraId="1E58509F" w14:textId="4B0C117E"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rFonts w:eastAsia="Malgun Gothic"/>
        </w:rPr>
        <w:t>A.2.3</w:t>
      </w:r>
      <w:r w:rsidRPr="004B3397">
        <w:rPr>
          <w:rFonts w:eastAsia="Malgun Gothic"/>
        </w:rPr>
        <w:tab/>
        <w:t>Void</w:t>
      </w:r>
      <w:r w:rsidRPr="004B3397">
        <w:tab/>
      </w:r>
      <w:r w:rsidRPr="004B3397">
        <w:fldChar w:fldCharType="begin"/>
      </w:r>
      <w:r w:rsidRPr="004B3397">
        <w:instrText xml:space="preserve"> PAGEREF _Toc177658751 \h </w:instrText>
      </w:r>
      <w:r w:rsidRPr="004B3397">
        <w:fldChar w:fldCharType="separate"/>
      </w:r>
      <w:r w:rsidRPr="004B3397">
        <w:t>19</w:t>
      </w:r>
      <w:r w:rsidRPr="004B3397">
        <w:fldChar w:fldCharType="end"/>
      </w:r>
    </w:p>
    <w:p w14:paraId="3D19AC4B" w14:textId="58A223A0"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rFonts w:eastAsia="Malgun Gothic"/>
        </w:rPr>
        <w:t>A.2.4</w:t>
      </w:r>
      <w:r w:rsidRPr="004B3397">
        <w:rPr>
          <w:rFonts w:eastAsia="Malgun Gothic"/>
        </w:rPr>
        <w:tab/>
        <w:t>Minimum Range Length</w:t>
      </w:r>
      <w:r w:rsidRPr="004B3397">
        <w:tab/>
      </w:r>
      <w:r w:rsidRPr="004B3397">
        <w:fldChar w:fldCharType="begin"/>
      </w:r>
      <w:r w:rsidRPr="004B3397">
        <w:instrText xml:space="preserve"> PAGEREF _Toc177658752 \h </w:instrText>
      </w:r>
      <w:r w:rsidRPr="004B3397">
        <w:fldChar w:fldCharType="separate"/>
      </w:r>
      <w:r w:rsidRPr="004B3397">
        <w:t>19</w:t>
      </w:r>
      <w:r w:rsidRPr="004B3397">
        <w:fldChar w:fldCharType="end"/>
      </w:r>
    </w:p>
    <w:p w14:paraId="1CF38C7E" w14:textId="07D6E331" w:rsidR="00470F59" w:rsidRPr="004B3397" w:rsidRDefault="00470F59">
      <w:pPr>
        <w:pStyle w:val="TOC1"/>
        <w:rPr>
          <w:rFonts w:asciiTheme="minorHAnsi" w:eastAsiaTheme="minorEastAsia" w:hAnsiTheme="minorHAnsi" w:cstheme="minorBidi"/>
          <w:kern w:val="2"/>
          <w:sz w:val="24"/>
          <w:szCs w:val="24"/>
          <w:lang w:eastAsia="en-GB"/>
          <w14:ligatures w14:val="standardContextual"/>
        </w:rPr>
      </w:pPr>
      <w:r w:rsidRPr="004B3397">
        <w:rPr>
          <w:rFonts w:eastAsia="Malgun Gothic"/>
        </w:rPr>
        <w:t>A.3</w:t>
      </w:r>
      <w:r w:rsidRPr="004B3397">
        <w:rPr>
          <w:rFonts w:eastAsia="Malgun Gothic"/>
        </w:rPr>
        <w:tab/>
        <w:t>EUT positioning</w:t>
      </w:r>
      <w:r w:rsidRPr="004B3397">
        <w:tab/>
      </w:r>
      <w:r w:rsidRPr="004B3397">
        <w:fldChar w:fldCharType="begin"/>
      </w:r>
      <w:r w:rsidRPr="004B3397">
        <w:instrText xml:space="preserve"> PAGEREF _Toc177658753 \h </w:instrText>
      </w:r>
      <w:r w:rsidRPr="004B3397">
        <w:fldChar w:fldCharType="separate"/>
      </w:r>
      <w:r w:rsidRPr="004B3397">
        <w:t>20</w:t>
      </w:r>
      <w:r w:rsidRPr="004B3397">
        <w:fldChar w:fldCharType="end"/>
      </w:r>
    </w:p>
    <w:p w14:paraId="4661900B" w14:textId="62FCB973" w:rsidR="00470F59" w:rsidRPr="004B3397" w:rsidRDefault="00470F59">
      <w:pPr>
        <w:pStyle w:val="TOC1"/>
        <w:rPr>
          <w:rFonts w:asciiTheme="minorHAnsi" w:eastAsiaTheme="minorEastAsia" w:hAnsiTheme="minorHAnsi" w:cstheme="minorBidi"/>
          <w:kern w:val="2"/>
          <w:sz w:val="24"/>
          <w:szCs w:val="24"/>
          <w:lang w:eastAsia="en-GB"/>
          <w14:ligatures w14:val="standardContextual"/>
        </w:rPr>
      </w:pPr>
      <w:r w:rsidRPr="004B3397">
        <w:t>A.4</w:t>
      </w:r>
      <w:r w:rsidRPr="004B3397">
        <w:tab/>
        <w:t>Reference coordinate system</w:t>
      </w:r>
      <w:r w:rsidRPr="004B3397">
        <w:tab/>
      </w:r>
      <w:r w:rsidRPr="004B3397">
        <w:fldChar w:fldCharType="begin"/>
      </w:r>
      <w:r w:rsidRPr="004B3397">
        <w:instrText xml:space="preserve"> PAGEREF _Toc177658754 \h </w:instrText>
      </w:r>
      <w:r w:rsidRPr="004B3397">
        <w:fldChar w:fldCharType="separate"/>
      </w:r>
      <w:r w:rsidRPr="004B3397">
        <w:t>22</w:t>
      </w:r>
      <w:r w:rsidRPr="004B3397">
        <w:fldChar w:fldCharType="end"/>
      </w:r>
    </w:p>
    <w:p w14:paraId="27DFE0C5" w14:textId="71070308" w:rsidR="00470F59" w:rsidRPr="004B3397" w:rsidRDefault="00470F59" w:rsidP="00470F59">
      <w:pPr>
        <w:pStyle w:val="TOC8"/>
        <w:rPr>
          <w:rFonts w:asciiTheme="minorHAnsi" w:eastAsiaTheme="minorEastAsia" w:hAnsiTheme="minorHAnsi" w:cstheme="minorBidi"/>
          <w:b w:val="0"/>
          <w:kern w:val="2"/>
          <w:sz w:val="24"/>
          <w:szCs w:val="24"/>
          <w:lang w:eastAsia="en-GB"/>
          <w14:ligatures w14:val="standardContextual"/>
        </w:rPr>
      </w:pPr>
      <w:r w:rsidRPr="004B3397">
        <w:t>Annex B (informative): Estimation of FR1 measurement uncertainty</w:t>
      </w:r>
      <w:r w:rsidRPr="004B3397">
        <w:tab/>
      </w:r>
      <w:r w:rsidRPr="004B3397">
        <w:fldChar w:fldCharType="begin"/>
      </w:r>
      <w:r w:rsidRPr="004B3397">
        <w:instrText xml:space="preserve"> PAGEREF _Toc177658755 \h </w:instrText>
      </w:r>
      <w:r w:rsidRPr="004B3397">
        <w:fldChar w:fldCharType="separate"/>
      </w:r>
      <w:r w:rsidRPr="004B3397">
        <w:t>24</w:t>
      </w:r>
      <w:r w:rsidRPr="004B3397">
        <w:fldChar w:fldCharType="end"/>
      </w:r>
    </w:p>
    <w:p w14:paraId="52BEB930" w14:textId="2952D605" w:rsidR="00470F59" w:rsidRPr="004B3397" w:rsidRDefault="00470F59">
      <w:pPr>
        <w:pStyle w:val="TOC1"/>
        <w:rPr>
          <w:rFonts w:asciiTheme="minorHAnsi" w:eastAsiaTheme="minorEastAsia" w:hAnsiTheme="minorHAnsi" w:cstheme="minorBidi"/>
          <w:kern w:val="2"/>
          <w:sz w:val="24"/>
          <w:szCs w:val="24"/>
          <w:lang w:eastAsia="en-GB"/>
          <w14:ligatures w14:val="standardContextual"/>
        </w:rPr>
      </w:pPr>
      <w:r w:rsidRPr="004B3397">
        <w:rPr>
          <w:rFonts w:eastAsia="Malgun Gothic"/>
        </w:rPr>
        <w:t>B.1</w:t>
      </w:r>
      <w:r w:rsidRPr="004B3397">
        <w:rPr>
          <w:rFonts w:eastAsia="Malgun Gothic"/>
        </w:rPr>
        <w:tab/>
      </w:r>
      <w:r w:rsidRPr="004B3397">
        <w:t>MU budget</w:t>
      </w:r>
      <w:r w:rsidRPr="004B3397">
        <w:rPr>
          <w:rFonts w:eastAsia="Malgun Gothic"/>
        </w:rPr>
        <w:t xml:space="preserve"> of FR1 MPAC system</w:t>
      </w:r>
      <w:r w:rsidRPr="004B3397">
        <w:tab/>
      </w:r>
      <w:r w:rsidRPr="004B3397">
        <w:fldChar w:fldCharType="begin"/>
      </w:r>
      <w:r w:rsidRPr="004B3397">
        <w:instrText xml:space="preserve"> PAGEREF _Toc177658756 \h </w:instrText>
      </w:r>
      <w:r w:rsidRPr="004B3397">
        <w:fldChar w:fldCharType="separate"/>
      </w:r>
      <w:r w:rsidRPr="004B3397">
        <w:t>24</w:t>
      </w:r>
      <w:r w:rsidRPr="004B3397">
        <w:fldChar w:fldCharType="end"/>
      </w:r>
    </w:p>
    <w:p w14:paraId="79D3352F" w14:textId="281FF5DC" w:rsidR="00470F59" w:rsidRPr="004B3397" w:rsidRDefault="00470F59">
      <w:pPr>
        <w:pStyle w:val="TOC1"/>
        <w:rPr>
          <w:rFonts w:asciiTheme="minorHAnsi" w:eastAsiaTheme="minorEastAsia" w:hAnsiTheme="minorHAnsi" w:cstheme="minorBidi"/>
          <w:kern w:val="2"/>
          <w:sz w:val="24"/>
          <w:szCs w:val="24"/>
          <w:lang w:eastAsia="en-GB"/>
          <w14:ligatures w14:val="standardContextual"/>
        </w:rPr>
      </w:pPr>
      <w:r w:rsidRPr="004B3397">
        <w:t>B.2</w:t>
      </w:r>
      <w:r w:rsidRPr="004B3397">
        <w:tab/>
        <w:t>Measurement error contribution descriptions for MPAC</w:t>
      </w:r>
      <w:r w:rsidRPr="004B3397">
        <w:tab/>
      </w:r>
      <w:r w:rsidRPr="004B3397">
        <w:fldChar w:fldCharType="begin"/>
      </w:r>
      <w:r w:rsidRPr="004B3397">
        <w:instrText xml:space="preserve"> PAGEREF _Toc177658757 \h </w:instrText>
      </w:r>
      <w:r w:rsidRPr="004B3397">
        <w:fldChar w:fldCharType="separate"/>
      </w:r>
      <w:r w:rsidRPr="004B3397">
        <w:t>25</w:t>
      </w:r>
      <w:r w:rsidRPr="004B3397">
        <w:fldChar w:fldCharType="end"/>
      </w:r>
    </w:p>
    <w:p w14:paraId="36AC489B" w14:textId="7BFDC875"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lang w:eastAsia="ja-JP"/>
        </w:rPr>
        <w:t>B.2.1</w:t>
      </w:r>
      <w:r w:rsidRPr="004B3397">
        <w:rPr>
          <w:lang w:eastAsia="ja-JP"/>
        </w:rPr>
        <w:tab/>
        <w:t>Mismatch for measurement process</w:t>
      </w:r>
      <w:r w:rsidRPr="004B3397">
        <w:tab/>
      </w:r>
      <w:r w:rsidRPr="004B3397">
        <w:fldChar w:fldCharType="begin"/>
      </w:r>
      <w:r w:rsidRPr="004B3397">
        <w:instrText xml:space="preserve"> PAGEREF _Toc177658758 \h </w:instrText>
      </w:r>
      <w:r w:rsidRPr="004B3397">
        <w:fldChar w:fldCharType="separate"/>
      </w:r>
      <w:r w:rsidRPr="004B3397">
        <w:t>25</w:t>
      </w:r>
      <w:r w:rsidRPr="004B3397">
        <w:fldChar w:fldCharType="end"/>
      </w:r>
    </w:p>
    <w:p w14:paraId="0A6A37F5" w14:textId="2A41D5E1"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lang w:eastAsia="ja-JP"/>
        </w:rPr>
        <w:t>B.2.2</w:t>
      </w:r>
      <w:r w:rsidRPr="004B3397">
        <w:rPr>
          <w:lang w:eastAsia="ja-JP"/>
        </w:rPr>
        <w:tab/>
        <w:t>Measurement distance uncertainty</w:t>
      </w:r>
      <w:r w:rsidRPr="004B3397">
        <w:tab/>
      </w:r>
      <w:r w:rsidRPr="004B3397">
        <w:fldChar w:fldCharType="begin"/>
      </w:r>
      <w:r w:rsidRPr="004B3397">
        <w:instrText xml:space="preserve"> PAGEREF _Toc177658759 \h </w:instrText>
      </w:r>
      <w:r w:rsidRPr="004B3397">
        <w:fldChar w:fldCharType="separate"/>
      </w:r>
      <w:r w:rsidRPr="004B3397">
        <w:t>25</w:t>
      </w:r>
      <w:r w:rsidRPr="004B3397">
        <w:fldChar w:fldCharType="end"/>
      </w:r>
    </w:p>
    <w:p w14:paraId="27F156B8" w14:textId="20470F43"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t>B.2.3</w:t>
      </w:r>
      <w:r w:rsidRPr="004B3397">
        <w:tab/>
        <w:t>Quality of quiet zone</w:t>
      </w:r>
      <w:r w:rsidRPr="004B3397">
        <w:tab/>
      </w:r>
      <w:r w:rsidRPr="004B3397">
        <w:fldChar w:fldCharType="begin"/>
      </w:r>
      <w:r w:rsidRPr="004B3397">
        <w:instrText xml:space="preserve"> PAGEREF _Toc177658760 \h </w:instrText>
      </w:r>
      <w:r w:rsidRPr="004B3397">
        <w:fldChar w:fldCharType="separate"/>
      </w:r>
      <w:r w:rsidRPr="004B3397">
        <w:t>25</w:t>
      </w:r>
      <w:r w:rsidRPr="004B3397">
        <w:fldChar w:fldCharType="end"/>
      </w:r>
    </w:p>
    <w:p w14:paraId="7098AAD4" w14:textId="2C5889DE"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lang w:eastAsia="ja-JP"/>
        </w:rPr>
        <w:t>B.2.4</w:t>
      </w:r>
      <w:r w:rsidRPr="004B3397">
        <w:rPr>
          <w:lang w:eastAsia="ja-JP"/>
        </w:rPr>
        <w:tab/>
        <w:t>Base Station simulator</w:t>
      </w:r>
      <w:r w:rsidRPr="004B3397">
        <w:tab/>
      </w:r>
      <w:r w:rsidRPr="004B3397">
        <w:fldChar w:fldCharType="begin"/>
      </w:r>
      <w:r w:rsidRPr="004B3397">
        <w:instrText xml:space="preserve"> PAGEREF _Toc177658761 \h </w:instrText>
      </w:r>
      <w:r w:rsidRPr="004B3397">
        <w:fldChar w:fldCharType="separate"/>
      </w:r>
      <w:r w:rsidRPr="004B3397">
        <w:t>25</w:t>
      </w:r>
      <w:r w:rsidRPr="004B3397">
        <w:fldChar w:fldCharType="end"/>
      </w:r>
    </w:p>
    <w:p w14:paraId="2BDE8CFD" w14:textId="6385596C"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lang w:eastAsia="ja-JP"/>
        </w:rPr>
        <w:t>B.2.5</w:t>
      </w:r>
      <w:r w:rsidRPr="004B3397">
        <w:rPr>
          <w:lang w:eastAsia="ja-JP"/>
        </w:rPr>
        <w:tab/>
        <w:t>Channel Emulator</w:t>
      </w:r>
      <w:r w:rsidRPr="004B3397">
        <w:tab/>
      </w:r>
      <w:r w:rsidRPr="004B3397">
        <w:fldChar w:fldCharType="begin"/>
      </w:r>
      <w:r w:rsidRPr="004B3397">
        <w:instrText xml:space="preserve"> PAGEREF _Toc177658762 \h </w:instrText>
      </w:r>
      <w:r w:rsidRPr="004B3397">
        <w:fldChar w:fldCharType="separate"/>
      </w:r>
      <w:r w:rsidRPr="004B3397">
        <w:t>25</w:t>
      </w:r>
      <w:r w:rsidRPr="004B3397">
        <w:fldChar w:fldCharType="end"/>
      </w:r>
    </w:p>
    <w:p w14:paraId="13D3970F" w14:textId="13939BCA"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lang w:eastAsia="ja-JP"/>
        </w:rPr>
        <w:t>B.2.6</w:t>
      </w:r>
      <w:r w:rsidRPr="004B3397">
        <w:rPr>
          <w:lang w:eastAsia="ja-JP"/>
        </w:rPr>
        <w:tab/>
        <w:t>Amplifier uncertainties</w:t>
      </w:r>
      <w:r w:rsidRPr="004B3397">
        <w:tab/>
      </w:r>
      <w:r w:rsidRPr="004B3397">
        <w:fldChar w:fldCharType="begin"/>
      </w:r>
      <w:r w:rsidRPr="004B3397">
        <w:instrText xml:space="preserve"> PAGEREF _Toc177658763 \h </w:instrText>
      </w:r>
      <w:r w:rsidRPr="004B3397">
        <w:fldChar w:fldCharType="separate"/>
      </w:r>
      <w:r w:rsidRPr="004B3397">
        <w:t>25</w:t>
      </w:r>
      <w:r w:rsidRPr="004B3397">
        <w:fldChar w:fldCharType="end"/>
      </w:r>
    </w:p>
    <w:p w14:paraId="3756E96D" w14:textId="6FD18E7C"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t>B.2.7</w:t>
      </w:r>
      <w:r w:rsidRPr="004B3397">
        <w:tab/>
        <w:t>Random uncertainty</w:t>
      </w:r>
      <w:r w:rsidRPr="004B3397">
        <w:tab/>
      </w:r>
      <w:r w:rsidRPr="004B3397">
        <w:fldChar w:fldCharType="begin"/>
      </w:r>
      <w:r w:rsidRPr="004B3397">
        <w:instrText xml:space="preserve"> PAGEREF _Toc177658764 \h </w:instrText>
      </w:r>
      <w:r w:rsidRPr="004B3397">
        <w:fldChar w:fldCharType="separate"/>
      </w:r>
      <w:r w:rsidRPr="004B3397">
        <w:t>26</w:t>
      </w:r>
      <w:r w:rsidRPr="004B3397">
        <w:fldChar w:fldCharType="end"/>
      </w:r>
    </w:p>
    <w:p w14:paraId="1C45BF4F" w14:textId="4926AE70"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lang w:eastAsia="ja-JP"/>
        </w:rPr>
        <w:t>B.2.8</w:t>
      </w:r>
      <w:r w:rsidRPr="004B3397">
        <w:rPr>
          <w:lang w:eastAsia="ja-JP"/>
        </w:rPr>
        <w:tab/>
        <w:t>Throughput measurement: output level step resolution</w:t>
      </w:r>
      <w:r w:rsidRPr="004B3397">
        <w:tab/>
      </w:r>
      <w:r w:rsidRPr="004B3397">
        <w:fldChar w:fldCharType="begin"/>
      </w:r>
      <w:r w:rsidRPr="004B3397">
        <w:instrText xml:space="preserve"> PAGEREF _Toc177658765 \h </w:instrText>
      </w:r>
      <w:r w:rsidRPr="004B3397">
        <w:fldChar w:fldCharType="separate"/>
      </w:r>
      <w:r w:rsidRPr="004B3397">
        <w:t>26</w:t>
      </w:r>
      <w:r w:rsidRPr="004B3397">
        <w:fldChar w:fldCharType="end"/>
      </w:r>
    </w:p>
    <w:p w14:paraId="3AC902D4" w14:textId="5EF3DA76"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lang w:eastAsia="ja-JP"/>
        </w:rPr>
        <w:t>B.2.9</w:t>
      </w:r>
      <w:r w:rsidRPr="004B3397">
        <w:rPr>
          <w:lang w:eastAsia="ja-JP"/>
        </w:rPr>
        <w:tab/>
        <w:t>Signal flatness</w:t>
      </w:r>
      <w:r w:rsidRPr="004B3397">
        <w:tab/>
      </w:r>
      <w:r w:rsidRPr="004B3397">
        <w:fldChar w:fldCharType="begin"/>
      </w:r>
      <w:r w:rsidRPr="004B3397">
        <w:instrText xml:space="preserve"> PAGEREF _Toc177658766 \h </w:instrText>
      </w:r>
      <w:r w:rsidRPr="004B3397">
        <w:fldChar w:fldCharType="separate"/>
      </w:r>
      <w:r w:rsidRPr="004B3397">
        <w:t>26</w:t>
      </w:r>
      <w:r w:rsidRPr="004B3397">
        <w:fldChar w:fldCharType="end"/>
      </w:r>
    </w:p>
    <w:p w14:paraId="4C7E63A5" w14:textId="114893EB"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lang w:eastAsia="ja-JP"/>
        </w:rPr>
        <w:t>B.2.10</w:t>
      </w:r>
      <w:r w:rsidRPr="004B3397">
        <w:rPr>
          <w:lang w:eastAsia="ja-JP"/>
        </w:rPr>
        <w:tab/>
        <w:t>Mismatch for calibration process</w:t>
      </w:r>
      <w:r w:rsidRPr="004B3397">
        <w:tab/>
      </w:r>
      <w:r w:rsidRPr="004B3397">
        <w:fldChar w:fldCharType="begin"/>
      </w:r>
      <w:r w:rsidRPr="004B3397">
        <w:instrText xml:space="preserve"> PAGEREF _Toc177658767 \h </w:instrText>
      </w:r>
      <w:r w:rsidRPr="004B3397">
        <w:fldChar w:fldCharType="separate"/>
      </w:r>
      <w:r w:rsidRPr="004B3397">
        <w:t>27</w:t>
      </w:r>
      <w:r w:rsidRPr="004B3397">
        <w:fldChar w:fldCharType="end"/>
      </w:r>
    </w:p>
    <w:p w14:paraId="27C1889C" w14:textId="00B425D2"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lang w:eastAsia="ja-JP"/>
        </w:rPr>
        <w:t>B.2.11</w:t>
      </w:r>
      <w:r w:rsidRPr="004B3397">
        <w:rPr>
          <w:lang w:eastAsia="ja-JP"/>
        </w:rPr>
        <w:tab/>
        <w:t>Reference antenna positioning misalignment</w:t>
      </w:r>
      <w:r w:rsidRPr="004B3397">
        <w:tab/>
      </w:r>
      <w:r w:rsidRPr="004B3397">
        <w:fldChar w:fldCharType="begin"/>
      </w:r>
      <w:r w:rsidRPr="004B3397">
        <w:instrText xml:space="preserve"> PAGEREF _Toc177658768 \h </w:instrText>
      </w:r>
      <w:r w:rsidRPr="004B3397">
        <w:fldChar w:fldCharType="separate"/>
      </w:r>
      <w:r w:rsidRPr="004B3397">
        <w:t>27</w:t>
      </w:r>
      <w:r w:rsidRPr="004B3397">
        <w:fldChar w:fldCharType="end"/>
      </w:r>
    </w:p>
    <w:p w14:paraId="46A29014" w14:textId="21A451EE"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lang w:eastAsia="ja-JP"/>
        </w:rPr>
        <w:t>B.2.12</w:t>
      </w:r>
      <w:r w:rsidRPr="004B3397">
        <w:rPr>
          <w:lang w:eastAsia="ja-JP"/>
        </w:rPr>
        <w:tab/>
        <w:t>Total Uncertainty of the Network Analyzer</w:t>
      </w:r>
      <w:r w:rsidRPr="004B3397">
        <w:tab/>
      </w:r>
      <w:r w:rsidRPr="004B3397">
        <w:fldChar w:fldCharType="begin"/>
      </w:r>
      <w:r w:rsidRPr="004B3397">
        <w:instrText xml:space="preserve"> PAGEREF _Toc177658769 \h </w:instrText>
      </w:r>
      <w:r w:rsidRPr="004B3397">
        <w:fldChar w:fldCharType="separate"/>
      </w:r>
      <w:r w:rsidRPr="004B3397">
        <w:t>27</w:t>
      </w:r>
      <w:r w:rsidRPr="004B3397">
        <w:fldChar w:fldCharType="end"/>
      </w:r>
    </w:p>
    <w:p w14:paraId="657E2D13" w14:textId="75D2BA37"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lang w:eastAsia="ja-JP"/>
        </w:rPr>
        <w:t>B.2.13</w:t>
      </w:r>
      <w:r w:rsidRPr="004B3397">
        <w:rPr>
          <w:lang w:eastAsia="ja-JP"/>
        </w:rPr>
        <w:tab/>
        <w:t>Uncertainty of an absolute gain of the calibration antenna</w:t>
      </w:r>
      <w:r w:rsidRPr="004B3397">
        <w:tab/>
      </w:r>
      <w:r w:rsidRPr="004B3397">
        <w:fldChar w:fldCharType="begin"/>
      </w:r>
      <w:r w:rsidRPr="004B3397">
        <w:instrText xml:space="preserve"> PAGEREF _Toc177658770 \h </w:instrText>
      </w:r>
      <w:r w:rsidRPr="004B3397">
        <w:fldChar w:fldCharType="separate"/>
      </w:r>
      <w:r w:rsidRPr="004B3397">
        <w:t>27</w:t>
      </w:r>
      <w:r w:rsidRPr="004B3397">
        <w:fldChar w:fldCharType="end"/>
      </w:r>
    </w:p>
    <w:p w14:paraId="34941BA1" w14:textId="23EAF1C5"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lang w:eastAsia="ja-JP"/>
        </w:rPr>
        <w:t>B.2.14</w:t>
      </w:r>
      <w:r w:rsidRPr="004B3397">
        <w:rPr>
          <w:lang w:eastAsia="ja-JP"/>
        </w:rPr>
        <w:tab/>
        <w:t>Offset of the Phase Center of the Reference Antenna</w:t>
      </w:r>
      <w:r w:rsidRPr="004B3397">
        <w:tab/>
      </w:r>
      <w:r w:rsidRPr="004B3397">
        <w:fldChar w:fldCharType="begin"/>
      </w:r>
      <w:r w:rsidRPr="004B3397">
        <w:instrText xml:space="preserve"> PAGEREF _Toc177658771 \h </w:instrText>
      </w:r>
      <w:r w:rsidRPr="004B3397">
        <w:fldChar w:fldCharType="separate"/>
      </w:r>
      <w:r w:rsidRPr="004B3397">
        <w:t>27</w:t>
      </w:r>
      <w:r w:rsidRPr="004B3397">
        <w:fldChar w:fldCharType="end"/>
      </w:r>
    </w:p>
    <w:p w14:paraId="30F4AE48" w14:textId="0A9582E6" w:rsidR="00470F59" w:rsidRPr="004B3397" w:rsidRDefault="00470F59" w:rsidP="00470F59">
      <w:pPr>
        <w:pStyle w:val="TOC8"/>
        <w:rPr>
          <w:rFonts w:asciiTheme="minorHAnsi" w:eastAsiaTheme="minorEastAsia" w:hAnsiTheme="minorHAnsi" w:cstheme="minorBidi"/>
          <w:b w:val="0"/>
          <w:kern w:val="2"/>
          <w:sz w:val="24"/>
          <w:szCs w:val="24"/>
          <w:lang w:eastAsia="en-GB"/>
          <w14:ligatures w14:val="standardContextual"/>
        </w:rPr>
      </w:pPr>
      <w:r w:rsidRPr="004B3397">
        <w:rPr>
          <w:rFonts w:cs="Arial"/>
        </w:rPr>
        <w:lastRenderedPageBreak/>
        <w:t xml:space="preserve">Annex C (normative): FR1 Channel models </w:t>
      </w:r>
      <w:r w:rsidRPr="004B3397">
        <w:rPr>
          <w:rFonts w:cs="Arial"/>
          <w:lang w:eastAsia="zh-CN"/>
        </w:rPr>
        <w:t>a</w:t>
      </w:r>
      <w:r w:rsidRPr="004B3397">
        <w:rPr>
          <w:rFonts w:cs="Arial"/>
        </w:rPr>
        <w:t>nd Validation procedure</w:t>
      </w:r>
      <w:r w:rsidRPr="004B3397">
        <w:tab/>
      </w:r>
      <w:r w:rsidRPr="004B3397">
        <w:fldChar w:fldCharType="begin"/>
      </w:r>
      <w:r w:rsidRPr="004B3397">
        <w:instrText xml:space="preserve"> PAGEREF _Toc177658772 \h </w:instrText>
      </w:r>
      <w:r w:rsidRPr="004B3397">
        <w:fldChar w:fldCharType="separate"/>
      </w:r>
      <w:r w:rsidRPr="004B3397">
        <w:t>28</w:t>
      </w:r>
      <w:r w:rsidRPr="004B3397">
        <w:fldChar w:fldCharType="end"/>
      </w:r>
    </w:p>
    <w:p w14:paraId="35CEBBE0" w14:textId="46DAD4FB" w:rsidR="00470F59" w:rsidRPr="004B3397" w:rsidRDefault="00470F59">
      <w:pPr>
        <w:pStyle w:val="TOC1"/>
        <w:rPr>
          <w:rFonts w:asciiTheme="minorHAnsi" w:eastAsiaTheme="minorEastAsia" w:hAnsiTheme="minorHAnsi" w:cstheme="minorBidi"/>
          <w:kern w:val="2"/>
          <w:sz w:val="24"/>
          <w:szCs w:val="24"/>
          <w:lang w:eastAsia="en-GB"/>
          <w14:ligatures w14:val="standardContextual"/>
        </w:rPr>
      </w:pPr>
      <w:r w:rsidRPr="004B3397">
        <w:t>C.1</w:t>
      </w:r>
      <w:r w:rsidRPr="004B3397">
        <w:tab/>
        <w:t>FR1 Channel models</w:t>
      </w:r>
      <w:r w:rsidRPr="004B3397">
        <w:tab/>
      </w:r>
      <w:r w:rsidRPr="004B3397">
        <w:fldChar w:fldCharType="begin"/>
      </w:r>
      <w:r w:rsidRPr="004B3397">
        <w:instrText xml:space="preserve"> PAGEREF _Toc177658773 \h </w:instrText>
      </w:r>
      <w:r w:rsidRPr="004B3397">
        <w:fldChar w:fldCharType="separate"/>
      </w:r>
      <w:r w:rsidRPr="004B3397">
        <w:t>28</w:t>
      </w:r>
      <w:r w:rsidRPr="004B3397">
        <w:fldChar w:fldCharType="end"/>
      </w:r>
    </w:p>
    <w:p w14:paraId="570A514C" w14:textId="7FBE7DAB" w:rsidR="00470F59" w:rsidRPr="004B3397" w:rsidRDefault="00470F59">
      <w:pPr>
        <w:pStyle w:val="TOC1"/>
        <w:rPr>
          <w:rFonts w:asciiTheme="minorHAnsi" w:eastAsiaTheme="minorEastAsia" w:hAnsiTheme="minorHAnsi" w:cstheme="minorBidi"/>
          <w:kern w:val="2"/>
          <w:sz w:val="24"/>
          <w:szCs w:val="24"/>
          <w:lang w:eastAsia="en-GB"/>
          <w14:ligatures w14:val="standardContextual"/>
        </w:rPr>
      </w:pPr>
      <w:r w:rsidRPr="004B3397">
        <w:t>C.2</w:t>
      </w:r>
      <w:r w:rsidRPr="004B3397">
        <w:tab/>
        <w:t>FR1 Base Station beam configuration</w:t>
      </w:r>
      <w:r w:rsidRPr="004B3397">
        <w:tab/>
      </w:r>
      <w:r w:rsidRPr="004B3397">
        <w:fldChar w:fldCharType="begin"/>
      </w:r>
      <w:r w:rsidRPr="004B3397">
        <w:instrText xml:space="preserve"> PAGEREF _Toc177658774 \h </w:instrText>
      </w:r>
      <w:r w:rsidRPr="004B3397">
        <w:fldChar w:fldCharType="separate"/>
      </w:r>
      <w:r w:rsidRPr="004B3397">
        <w:t>29</w:t>
      </w:r>
      <w:r w:rsidRPr="004B3397">
        <w:fldChar w:fldCharType="end"/>
      </w:r>
    </w:p>
    <w:p w14:paraId="41DDB10B" w14:textId="5B14F036" w:rsidR="00470F59" w:rsidRPr="004B3397" w:rsidRDefault="00470F59">
      <w:pPr>
        <w:pStyle w:val="TOC1"/>
        <w:rPr>
          <w:rFonts w:asciiTheme="minorHAnsi" w:eastAsiaTheme="minorEastAsia" w:hAnsiTheme="minorHAnsi" w:cstheme="minorBidi"/>
          <w:kern w:val="2"/>
          <w:sz w:val="24"/>
          <w:szCs w:val="24"/>
          <w:lang w:eastAsia="en-GB"/>
          <w14:ligatures w14:val="standardContextual"/>
        </w:rPr>
      </w:pPr>
      <w:r w:rsidRPr="004B3397">
        <w:t>C.3</w:t>
      </w:r>
      <w:r w:rsidRPr="004B3397">
        <w:tab/>
        <w:t>FR1 Channel model validation</w:t>
      </w:r>
      <w:r w:rsidRPr="004B3397">
        <w:tab/>
      </w:r>
      <w:r w:rsidRPr="004B3397">
        <w:fldChar w:fldCharType="begin"/>
      </w:r>
      <w:r w:rsidRPr="004B3397">
        <w:instrText xml:space="preserve"> PAGEREF _Toc177658775 \h </w:instrText>
      </w:r>
      <w:r w:rsidRPr="004B3397">
        <w:fldChar w:fldCharType="separate"/>
      </w:r>
      <w:r w:rsidRPr="004B3397">
        <w:t>30</w:t>
      </w:r>
      <w:r w:rsidRPr="004B3397">
        <w:fldChar w:fldCharType="end"/>
      </w:r>
    </w:p>
    <w:p w14:paraId="70DDC411" w14:textId="463201D6"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t>C.3.1</w:t>
      </w:r>
      <w:r w:rsidRPr="004B3397">
        <w:tab/>
        <w:t>General</w:t>
      </w:r>
      <w:r w:rsidRPr="004B3397">
        <w:tab/>
      </w:r>
      <w:r w:rsidRPr="004B3397">
        <w:fldChar w:fldCharType="begin"/>
      </w:r>
      <w:r w:rsidRPr="004B3397">
        <w:instrText xml:space="preserve"> PAGEREF _Toc177658776 \h </w:instrText>
      </w:r>
      <w:r w:rsidRPr="004B3397">
        <w:fldChar w:fldCharType="separate"/>
      </w:r>
      <w:r w:rsidRPr="004B3397">
        <w:t>30</w:t>
      </w:r>
      <w:r w:rsidRPr="004B3397">
        <w:fldChar w:fldCharType="end"/>
      </w:r>
    </w:p>
    <w:p w14:paraId="06B7AE8D" w14:textId="1AC5B149"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t>C.3.2</w:t>
      </w:r>
      <w:r w:rsidRPr="004B3397">
        <w:tab/>
        <w:t>Power Delay Profile (PDP)</w:t>
      </w:r>
      <w:r w:rsidRPr="004B3397">
        <w:tab/>
      </w:r>
      <w:r w:rsidRPr="004B3397">
        <w:fldChar w:fldCharType="begin"/>
      </w:r>
      <w:r w:rsidRPr="004B3397">
        <w:instrText xml:space="preserve"> PAGEREF _Toc177658777 \h </w:instrText>
      </w:r>
      <w:r w:rsidRPr="004B3397">
        <w:fldChar w:fldCharType="separate"/>
      </w:r>
      <w:r w:rsidRPr="004B3397">
        <w:t>31</w:t>
      </w:r>
      <w:r w:rsidRPr="004B3397">
        <w:fldChar w:fldCharType="end"/>
      </w:r>
    </w:p>
    <w:p w14:paraId="4FAFF9C4" w14:textId="31297327"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t>C.3.3</w:t>
      </w:r>
      <w:r w:rsidRPr="004B3397">
        <w:tab/>
        <w:t>Doppler/Temporal correlation</w:t>
      </w:r>
      <w:r w:rsidRPr="004B3397">
        <w:tab/>
      </w:r>
      <w:r w:rsidRPr="004B3397">
        <w:fldChar w:fldCharType="begin"/>
      </w:r>
      <w:r w:rsidRPr="004B3397">
        <w:instrText xml:space="preserve"> PAGEREF _Toc177658778 \h </w:instrText>
      </w:r>
      <w:r w:rsidRPr="004B3397">
        <w:fldChar w:fldCharType="separate"/>
      </w:r>
      <w:r w:rsidRPr="004B3397">
        <w:t>33</w:t>
      </w:r>
      <w:r w:rsidRPr="004B3397">
        <w:fldChar w:fldCharType="end"/>
      </w:r>
    </w:p>
    <w:p w14:paraId="2D0DA3EE" w14:textId="3A356D97"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t>C.3.4</w:t>
      </w:r>
      <w:r w:rsidRPr="004B3397">
        <w:tab/>
        <w:t>Spatial correlation</w:t>
      </w:r>
      <w:r w:rsidRPr="004B3397">
        <w:tab/>
      </w:r>
      <w:r w:rsidRPr="004B3397">
        <w:fldChar w:fldCharType="begin"/>
      </w:r>
      <w:r w:rsidRPr="004B3397">
        <w:instrText xml:space="preserve"> PAGEREF _Toc177658779 \h </w:instrText>
      </w:r>
      <w:r w:rsidRPr="004B3397">
        <w:fldChar w:fldCharType="separate"/>
      </w:r>
      <w:r w:rsidRPr="004B3397">
        <w:t>37</w:t>
      </w:r>
      <w:r w:rsidRPr="004B3397">
        <w:fldChar w:fldCharType="end"/>
      </w:r>
    </w:p>
    <w:p w14:paraId="7F569F20" w14:textId="3BCB9D5D"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t>C.3.5</w:t>
      </w:r>
      <w:r w:rsidRPr="004B3397">
        <w:tab/>
        <w:t>Cross-polarization</w:t>
      </w:r>
      <w:r w:rsidRPr="004B3397">
        <w:tab/>
      </w:r>
      <w:r w:rsidRPr="004B3397">
        <w:fldChar w:fldCharType="begin"/>
      </w:r>
      <w:r w:rsidRPr="004B3397">
        <w:instrText xml:space="preserve"> PAGEREF _Toc177658780 \h </w:instrText>
      </w:r>
      <w:r w:rsidRPr="004B3397">
        <w:fldChar w:fldCharType="separate"/>
      </w:r>
      <w:r w:rsidRPr="004B3397">
        <w:t>44</w:t>
      </w:r>
      <w:r w:rsidRPr="004B3397">
        <w:fldChar w:fldCharType="end"/>
      </w:r>
    </w:p>
    <w:p w14:paraId="39237B46" w14:textId="2F85A61F"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t>C.3.6</w:t>
      </w:r>
      <w:r w:rsidRPr="004B3397">
        <w:tab/>
        <w:t>Power validation</w:t>
      </w:r>
      <w:r w:rsidRPr="004B3397">
        <w:tab/>
      </w:r>
      <w:r w:rsidRPr="004B3397">
        <w:fldChar w:fldCharType="begin"/>
      </w:r>
      <w:r w:rsidRPr="004B3397">
        <w:instrText xml:space="preserve"> PAGEREF _Toc177658781 \h </w:instrText>
      </w:r>
      <w:r w:rsidRPr="004B3397">
        <w:fldChar w:fldCharType="separate"/>
      </w:r>
      <w:r w:rsidRPr="004B3397">
        <w:t>47</w:t>
      </w:r>
      <w:r w:rsidRPr="004B3397">
        <w:fldChar w:fldCharType="end"/>
      </w:r>
    </w:p>
    <w:p w14:paraId="213CEE98" w14:textId="4045735D" w:rsidR="00470F59" w:rsidRPr="004B3397" w:rsidRDefault="00470F59">
      <w:pPr>
        <w:pStyle w:val="TOC1"/>
        <w:rPr>
          <w:rFonts w:asciiTheme="minorHAnsi" w:eastAsiaTheme="minorEastAsia" w:hAnsiTheme="minorHAnsi" w:cstheme="minorBidi"/>
          <w:kern w:val="2"/>
          <w:sz w:val="24"/>
          <w:szCs w:val="24"/>
          <w:lang w:eastAsia="en-GB"/>
          <w14:ligatures w14:val="standardContextual"/>
        </w:rPr>
      </w:pPr>
      <w:r w:rsidRPr="004B3397">
        <w:t>C.4</w:t>
      </w:r>
      <w:r w:rsidRPr="004B3397">
        <w:tab/>
        <w:t>Validation Pass/fail limit</w:t>
      </w:r>
      <w:r w:rsidRPr="004B3397">
        <w:tab/>
      </w:r>
      <w:r w:rsidRPr="004B3397">
        <w:fldChar w:fldCharType="begin"/>
      </w:r>
      <w:r w:rsidRPr="004B3397">
        <w:instrText xml:space="preserve"> PAGEREF _Toc177658782 \h </w:instrText>
      </w:r>
      <w:r w:rsidRPr="004B3397">
        <w:fldChar w:fldCharType="separate"/>
      </w:r>
      <w:r w:rsidRPr="004B3397">
        <w:t>48</w:t>
      </w:r>
      <w:r w:rsidRPr="004B3397">
        <w:fldChar w:fldCharType="end"/>
      </w:r>
    </w:p>
    <w:p w14:paraId="3999FF9B" w14:textId="43573CD7"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rFonts w:eastAsia="DengXian"/>
        </w:rPr>
        <w:t>C.4.1</w:t>
      </w:r>
      <w:r w:rsidRPr="004B3397">
        <w:rPr>
          <w:rFonts w:eastAsia="DengXian"/>
        </w:rPr>
        <w:tab/>
        <w:t>General</w:t>
      </w:r>
      <w:r w:rsidRPr="004B3397">
        <w:tab/>
      </w:r>
      <w:r w:rsidRPr="004B3397">
        <w:fldChar w:fldCharType="begin"/>
      </w:r>
      <w:r w:rsidRPr="004B3397">
        <w:instrText xml:space="preserve"> PAGEREF _Toc177658783 \h </w:instrText>
      </w:r>
      <w:r w:rsidRPr="004B3397">
        <w:fldChar w:fldCharType="separate"/>
      </w:r>
      <w:r w:rsidRPr="004B3397">
        <w:t>48</w:t>
      </w:r>
      <w:r w:rsidRPr="004B3397">
        <w:fldChar w:fldCharType="end"/>
      </w:r>
    </w:p>
    <w:p w14:paraId="63EFB499" w14:textId="464D9A72"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rFonts w:eastAsia="DengXian"/>
        </w:rPr>
        <w:t>C.4.2</w:t>
      </w:r>
      <w:r w:rsidRPr="004B3397">
        <w:rPr>
          <w:rFonts w:eastAsia="DengXian"/>
        </w:rPr>
        <w:tab/>
        <w:t>Pass/Fail Criteria of PDP</w:t>
      </w:r>
      <w:r w:rsidRPr="004B3397">
        <w:tab/>
      </w:r>
      <w:r w:rsidRPr="004B3397">
        <w:fldChar w:fldCharType="begin"/>
      </w:r>
      <w:r w:rsidRPr="004B3397">
        <w:instrText xml:space="preserve"> PAGEREF _Toc177658784 \h </w:instrText>
      </w:r>
      <w:r w:rsidRPr="004B3397">
        <w:fldChar w:fldCharType="separate"/>
      </w:r>
      <w:r w:rsidRPr="004B3397">
        <w:t>48</w:t>
      </w:r>
      <w:r w:rsidRPr="004B3397">
        <w:fldChar w:fldCharType="end"/>
      </w:r>
    </w:p>
    <w:p w14:paraId="7DF042DF" w14:textId="1F2DEBAF"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rFonts w:eastAsia="DengXian"/>
        </w:rPr>
        <w:t>C.4.3</w:t>
      </w:r>
      <w:r w:rsidRPr="004B3397">
        <w:rPr>
          <w:rFonts w:eastAsia="DengXian"/>
        </w:rPr>
        <w:tab/>
        <w:t>Pass/Fail Criteria of Doppler/Temporal correlation</w:t>
      </w:r>
      <w:r w:rsidRPr="004B3397">
        <w:tab/>
      </w:r>
      <w:r w:rsidRPr="004B3397">
        <w:fldChar w:fldCharType="begin"/>
      </w:r>
      <w:r w:rsidRPr="004B3397">
        <w:instrText xml:space="preserve"> PAGEREF _Toc177658785 \h </w:instrText>
      </w:r>
      <w:r w:rsidRPr="004B3397">
        <w:fldChar w:fldCharType="separate"/>
      </w:r>
      <w:r w:rsidRPr="004B3397">
        <w:t>48</w:t>
      </w:r>
      <w:r w:rsidRPr="004B3397">
        <w:fldChar w:fldCharType="end"/>
      </w:r>
    </w:p>
    <w:p w14:paraId="0542576E" w14:textId="518E93DF"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rFonts w:eastAsia="DengXian"/>
        </w:rPr>
        <w:t>C.4.4</w:t>
      </w:r>
      <w:r w:rsidRPr="004B3397">
        <w:rPr>
          <w:rFonts w:eastAsia="DengXian"/>
        </w:rPr>
        <w:tab/>
        <w:t>Pass/Fail Criteria of Spatial correlation</w:t>
      </w:r>
      <w:r w:rsidRPr="004B3397">
        <w:tab/>
      </w:r>
      <w:r w:rsidRPr="004B3397">
        <w:fldChar w:fldCharType="begin"/>
      </w:r>
      <w:r w:rsidRPr="004B3397">
        <w:instrText xml:space="preserve"> PAGEREF _Toc177658786 \h </w:instrText>
      </w:r>
      <w:r w:rsidRPr="004B3397">
        <w:fldChar w:fldCharType="separate"/>
      </w:r>
      <w:r w:rsidRPr="004B3397">
        <w:t>50</w:t>
      </w:r>
      <w:r w:rsidRPr="004B3397">
        <w:fldChar w:fldCharType="end"/>
      </w:r>
    </w:p>
    <w:p w14:paraId="5D20D886" w14:textId="5912C0CA"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rFonts w:eastAsia="DengXian"/>
        </w:rPr>
        <w:t>C.4.5</w:t>
      </w:r>
      <w:r w:rsidRPr="004B3397">
        <w:rPr>
          <w:rFonts w:eastAsia="DengXian"/>
        </w:rPr>
        <w:tab/>
        <w:t>Pass/Fail Criteria of Cross-polarization</w:t>
      </w:r>
      <w:r w:rsidRPr="004B3397">
        <w:tab/>
      </w:r>
      <w:r w:rsidRPr="004B3397">
        <w:fldChar w:fldCharType="begin"/>
      </w:r>
      <w:r w:rsidRPr="004B3397">
        <w:instrText xml:space="preserve"> PAGEREF _Toc177658787 \h </w:instrText>
      </w:r>
      <w:r w:rsidRPr="004B3397">
        <w:fldChar w:fldCharType="separate"/>
      </w:r>
      <w:r w:rsidRPr="004B3397">
        <w:t>53</w:t>
      </w:r>
      <w:r w:rsidRPr="004B3397">
        <w:fldChar w:fldCharType="end"/>
      </w:r>
    </w:p>
    <w:p w14:paraId="501F640C" w14:textId="02076B5A"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rFonts w:eastAsia="DengXian"/>
        </w:rPr>
        <w:t>C.4.6</w:t>
      </w:r>
      <w:r w:rsidRPr="004B3397">
        <w:rPr>
          <w:rFonts w:eastAsia="DengXian"/>
        </w:rPr>
        <w:tab/>
        <w:t>Pass/Fail Criteria of Power validation</w:t>
      </w:r>
      <w:r w:rsidRPr="004B3397">
        <w:tab/>
      </w:r>
      <w:r w:rsidRPr="004B3397">
        <w:fldChar w:fldCharType="begin"/>
      </w:r>
      <w:r w:rsidRPr="004B3397">
        <w:instrText xml:space="preserve"> PAGEREF _Toc177658788 \h </w:instrText>
      </w:r>
      <w:r w:rsidRPr="004B3397">
        <w:fldChar w:fldCharType="separate"/>
      </w:r>
      <w:r w:rsidRPr="004B3397">
        <w:t>54</w:t>
      </w:r>
      <w:r w:rsidRPr="004B3397">
        <w:fldChar w:fldCharType="end"/>
      </w:r>
    </w:p>
    <w:p w14:paraId="5F4DF241" w14:textId="761D3CBD" w:rsidR="00470F59" w:rsidRPr="004B3397" w:rsidRDefault="00470F59" w:rsidP="00470F59">
      <w:pPr>
        <w:pStyle w:val="TOC8"/>
        <w:rPr>
          <w:rFonts w:asciiTheme="minorHAnsi" w:eastAsiaTheme="minorEastAsia" w:hAnsiTheme="minorHAnsi" w:cstheme="minorBidi"/>
          <w:b w:val="0"/>
          <w:kern w:val="2"/>
          <w:sz w:val="24"/>
          <w:szCs w:val="24"/>
          <w:lang w:eastAsia="en-GB"/>
          <w14:ligatures w14:val="standardContextual"/>
        </w:rPr>
      </w:pPr>
      <w:r w:rsidRPr="004B3397">
        <w:t>Annex D (normative): gNB configurations</w:t>
      </w:r>
      <w:r w:rsidRPr="004B3397">
        <w:tab/>
      </w:r>
      <w:r w:rsidRPr="004B3397">
        <w:fldChar w:fldCharType="begin"/>
      </w:r>
      <w:r w:rsidRPr="004B3397">
        <w:instrText xml:space="preserve"> PAGEREF _Toc177658789 \h </w:instrText>
      </w:r>
      <w:r w:rsidRPr="004B3397">
        <w:fldChar w:fldCharType="separate"/>
      </w:r>
      <w:r w:rsidRPr="004B3397">
        <w:t>54</w:t>
      </w:r>
      <w:r w:rsidRPr="004B3397">
        <w:fldChar w:fldCharType="end"/>
      </w:r>
    </w:p>
    <w:p w14:paraId="4C5395E8" w14:textId="1C0ECFA9" w:rsidR="00470F59" w:rsidRPr="004B3397" w:rsidRDefault="00470F59">
      <w:pPr>
        <w:pStyle w:val="TOC1"/>
        <w:rPr>
          <w:rFonts w:asciiTheme="minorHAnsi" w:eastAsiaTheme="minorEastAsia" w:hAnsiTheme="minorHAnsi" w:cstheme="minorBidi"/>
          <w:kern w:val="2"/>
          <w:sz w:val="24"/>
          <w:szCs w:val="24"/>
          <w:lang w:eastAsia="en-GB"/>
          <w14:ligatures w14:val="standardContextual"/>
        </w:rPr>
      </w:pPr>
      <w:r w:rsidRPr="004B3397">
        <w:t>D.1</w:t>
      </w:r>
      <w:r w:rsidRPr="004B3397">
        <w:tab/>
        <w:t>FR1 gNB configurations</w:t>
      </w:r>
      <w:r w:rsidRPr="004B3397">
        <w:tab/>
      </w:r>
      <w:r w:rsidRPr="004B3397">
        <w:fldChar w:fldCharType="begin"/>
      </w:r>
      <w:r w:rsidRPr="004B3397">
        <w:instrText xml:space="preserve"> PAGEREF _Toc177658790 \h </w:instrText>
      </w:r>
      <w:r w:rsidRPr="004B3397">
        <w:fldChar w:fldCharType="separate"/>
      </w:r>
      <w:r w:rsidRPr="004B3397">
        <w:t>54</w:t>
      </w:r>
      <w:r w:rsidRPr="004B3397">
        <w:fldChar w:fldCharType="end"/>
      </w:r>
    </w:p>
    <w:p w14:paraId="3DAACD82" w14:textId="38B4A240" w:rsidR="00470F59" w:rsidRPr="004B3397" w:rsidRDefault="00470F59">
      <w:pPr>
        <w:pStyle w:val="TOC1"/>
        <w:rPr>
          <w:rFonts w:asciiTheme="minorHAnsi" w:eastAsiaTheme="minorEastAsia" w:hAnsiTheme="minorHAnsi" w:cstheme="minorBidi"/>
          <w:kern w:val="2"/>
          <w:sz w:val="24"/>
          <w:szCs w:val="24"/>
          <w:lang w:eastAsia="en-GB"/>
          <w14:ligatures w14:val="standardContextual"/>
        </w:rPr>
      </w:pPr>
      <w:r w:rsidRPr="004B3397">
        <w:t>D.2</w:t>
      </w:r>
      <w:r w:rsidRPr="004B3397">
        <w:tab/>
        <w:t>FR2 gNB configurations</w:t>
      </w:r>
      <w:r w:rsidRPr="004B3397">
        <w:tab/>
      </w:r>
      <w:r w:rsidRPr="004B3397">
        <w:fldChar w:fldCharType="begin"/>
      </w:r>
      <w:r w:rsidRPr="004B3397">
        <w:instrText xml:space="preserve"> PAGEREF _Toc177658791 \h </w:instrText>
      </w:r>
      <w:r w:rsidRPr="004B3397">
        <w:fldChar w:fldCharType="separate"/>
      </w:r>
      <w:r w:rsidRPr="004B3397">
        <w:t>59</w:t>
      </w:r>
      <w:r w:rsidRPr="004B3397">
        <w:fldChar w:fldCharType="end"/>
      </w:r>
    </w:p>
    <w:p w14:paraId="5C9AC11A" w14:textId="5886A34C" w:rsidR="00470F59" w:rsidRPr="004B3397" w:rsidRDefault="00470F59" w:rsidP="00470F59">
      <w:pPr>
        <w:pStyle w:val="TOC8"/>
        <w:rPr>
          <w:rFonts w:asciiTheme="minorHAnsi" w:eastAsiaTheme="minorEastAsia" w:hAnsiTheme="minorHAnsi" w:cstheme="minorBidi"/>
          <w:b w:val="0"/>
          <w:kern w:val="2"/>
          <w:sz w:val="24"/>
          <w:szCs w:val="24"/>
          <w:lang w:eastAsia="en-GB"/>
          <w14:ligatures w14:val="standardContextual"/>
        </w:rPr>
      </w:pPr>
      <w:r w:rsidRPr="004B3397">
        <w:rPr>
          <w:rFonts w:cs="Arial"/>
        </w:rPr>
        <w:t xml:space="preserve">Annex E (normative): </w:t>
      </w:r>
      <w:r w:rsidRPr="004B3397">
        <w:t>Environmental requirements</w:t>
      </w:r>
      <w:r w:rsidRPr="004B3397">
        <w:tab/>
      </w:r>
      <w:r w:rsidRPr="004B3397">
        <w:fldChar w:fldCharType="begin"/>
      </w:r>
      <w:r w:rsidRPr="004B3397">
        <w:instrText xml:space="preserve"> PAGEREF _Toc177658792 \h </w:instrText>
      </w:r>
      <w:r w:rsidRPr="004B3397">
        <w:fldChar w:fldCharType="separate"/>
      </w:r>
      <w:r w:rsidRPr="004B3397">
        <w:t>63</w:t>
      </w:r>
      <w:r w:rsidRPr="004B3397">
        <w:fldChar w:fldCharType="end"/>
      </w:r>
    </w:p>
    <w:p w14:paraId="37EEEA39" w14:textId="0934BCEC" w:rsidR="00470F59" w:rsidRPr="004B3397" w:rsidRDefault="00470F59">
      <w:pPr>
        <w:pStyle w:val="TOC1"/>
        <w:rPr>
          <w:rFonts w:asciiTheme="minorHAnsi" w:eastAsiaTheme="minorEastAsia" w:hAnsiTheme="minorHAnsi" w:cstheme="minorBidi"/>
          <w:kern w:val="2"/>
          <w:sz w:val="24"/>
          <w:szCs w:val="24"/>
          <w:lang w:eastAsia="en-GB"/>
          <w14:ligatures w14:val="standardContextual"/>
        </w:rPr>
      </w:pPr>
      <w:r w:rsidRPr="004B3397">
        <w:t>E.1</w:t>
      </w:r>
      <w:r w:rsidRPr="004B3397">
        <w:tab/>
        <w:t>Scope</w:t>
      </w:r>
      <w:r w:rsidRPr="004B3397">
        <w:tab/>
      </w:r>
      <w:r w:rsidRPr="004B3397">
        <w:fldChar w:fldCharType="begin"/>
      </w:r>
      <w:r w:rsidRPr="004B3397">
        <w:instrText xml:space="preserve"> PAGEREF _Toc177658793 \h </w:instrText>
      </w:r>
      <w:r w:rsidRPr="004B3397">
        <w:fldChar w:fldCharType="separate"/>
      </w:r>
      <w:r w:rsidRPr="004B3397">
        <w:t>63</w:t>
      </w:r>
      <w:r w:rsidRPr="004B3397">
        <w:fldChar w:fldCharType="end"/>
      </w:r>
    </w:p>
    <w:p w14:paraId="639C5623" w14:textId="02D9C2FC" w:rsidR="00470F59" w:rsidRPr="004B3397" w:rsidRDefault="00470F59">
      <w:pPr>
        <w:pStyle w:val="TOC1"/>
        <w:rPr>
          <w:rFonts w:asciiTheme="minorHAnsi" w:eastAsiaTheme="minorEastAsia" w:hAnsiTheme="minorHAnsi" w:cstheme="minorBidi"/>
          <w:kern w:val="2"/>
          <w:sz w:val="24"/>
          <w:szCs w:val="24"/>
          <w:lang w:eastAsia="en-GB"/>
          <w14:ligatures w14:val="standardContextual"/>
        </w:rPr>
      </w:pPr>
      <w:r w:rsidRPr="004B3397">
        <w:t>E.2</w:t>
      </w:r>
      <w:r w:rsidRPr="004B3397">
        <w:tab/>
        <w:t>Ambient temperature</w:t>
      </w:r>
      <w:r w:rsidRPr="004B3397">
        <w:tab/>
      </w:r>
      <w:r w:rsidRPr="004B3397">
        <w:fldChar w:fldCharType="begin"/>
      </w:r>
      <w:r w:rsidRPr="004B3397">
        <w:instrText xml:space="preserve"> PAGEREF _Toc177658794 \h </w:instrText>
      </w:r>
      <w:r w:rsidRPr="004B3397">
        <w:fldChar w:fldCharType="separate"/>
      </w:r>
      <w:r w:rsidRPr="004B3397">
        <w:t>63</w:t>
      </w:r>
      <w:r w:rsidRPr="004B3397">
        <w:fldChar w:fldCharType="end"/>
      </w:r>
    </w:p>
    <w:p w14:paraId="7FA156DA" w14:textId="330E3620" w:rsidR="00470F59" w:rsidRPr="004B3397" w:rsidRDefault="00470F59">
      <w:pPr>
        <w:pStyle w:val="TOC1"/>
        <w:rPr>
          <w:rFonts w:asciiTheme="minorHAnsi" w:eastAsiaTheme="minorEastAsia" w:hAnsiTheme="minorHAnsi" w:cstheme="minorBidi"/>
          <w:kern w:val="2"/>
          <w:sz w:val="24"/>
          <w:szCs w:val="24"/>
          <w:lang w:eastAsia="en-GB"/>
          <w14:ligatures w14:val="standardContextual"/>
        </w:rPr>
      </w:pPr>
      <w:r w:rsidRPr="004B3397">
        <w:t>E.3</w:t>
      </w:r>
      <w:r w:rsidRPr="004B3397">
        <w:tab/>
        <w:t>Operating voltage</w:t>
      </w:r>
      <w:r w:rsidRPr="004B3397">
        <w:tab/>
      </w:r>
      <w:r w:rsidRPr="004B3397">
        <w:fldChar w:fldCharType="begin"/>
      </w:r>
      <w:r w:rsidRPr="004B3397">
        <w:instrText xml:space="preserve"> PAGEREF _Toc177658795 \h </w:instrText>
      </w:r>
      <w:r w:rsidRPr="004B3397">
        <w:fldChar w:fldCharType="separate"/>
      </w:r>
      <w:r w:rsidRPr="004B3397">
        <w:t>63</w:t>
      </w:r>
      <w:r w:rsidRPr="004B3397">
        <w:fldChar w:fldCharType="end"/>
      </w:r>
    </w:p>
    <w:p w14:paraId="6B8DD6BD" w14:textId="0C99BEA8" w:rsidR="00470F59" w:rsidRPr="004B3397" w:rsidRDefault="00470F59" w:rsidP="00470F59">
      <w:pPr>
        <w:pStyle w:val="TOC8"/>
        <w:rPr>
          <w:rFonts w:asciiTheme="minorHAnsi" w:eastAsiaTheme="minorEastAsia" w:hAnsiTheme="minorHAnsi" w:cstheme="minorBidi"/>
          <w:b w:val="0"/>
          <w:kern w:val="2"/>
          <w:sz w:val="24"/>
          <w:szCs w:val="24"/>
          <w:lang w:eastAsia="en-GB"/>
          <w14:ligatures w14:val="standardContextual"/>
        </w:rPr>
      </w:pPr>
      <w:r w:rsidRPr="004B3397">
        <w:t>Annex F (normative): Maximum uncertainty of test system and test tolerance</w:t>
      </w:r>
      <w:r w:rsidRPr="004B3397">
        <w:tab/>
      </w:r>
      <w:r w:rsidRPr="004B3397">
        <w:fldChar w:fldCharType="begin"/>
      </w:r>
      <w:r w:rsidRPr="004B3397">
        <w:instrText xml:space="preserve"> PAGEREF _Toc177658796 \h </w:instrText>
      </w:r>
      <w:r w:rsidRPr="004B3397">
        <w:fldChar w:fldCharType="separate"/>
      </w:r>
      <w:r w:rsidRPr="004B3397">
        <w:t>65</w:t>
      </w:r>
      <w:r w:rsidRPr="004B3397">
        <w:fldChar w:fldCharType="end"/>
      </w:r>
    </w:p>
    <w:p w14:paraId="3B740014" w14:textId="4AF45DB2" w:rsidR="00470F59" w:rsidRPr="004B3397" w:rsidRDefault="00470F59">
      <w:pPr>
        <w:pStyle w:val="TOC1"/>
        <w:rPr>
          <w:rFonts w:asciiTheme="minorHAnsi" w:eastAsiaTheme="minorEastAsia" w:hAnsiTheme="minorHAnsi" w:cstheme="minorBidi"/>
          <w:kern w:val="2"/>
          <w:sz w:val="24"/>
          <w:szCs w:val="24"/>
          <w:lang w:eastAsia="en-GB"/>
          <w14:ligatures w14:val="standardContextual"/>
        </w:rPr>
      </w:pPr>
      <w:r w:rsidRPr="004B3397">
        <w:t>F.1</w:t>
      </w:r>
      <w:r w:rsidRPr="004B3397">
        <w:tab/>
        <w:t>Maximum uncertainty of test system</w:t>
      </w:r>
      <w:r w:rsidRPr="004B3397">
        <w:tab/>
      </w:r>
      <w:r w:rsidRPr="004B3397">
        <w:fldChar w:fldCharType="begin"/>
      </w:r>
      <w:r w:rsidRPr="004B3397">
        <w:instrText xml:space="preserve"> PAGEREF _Toc177658797 \h </w:instrText>
      </w:r>
      <w:r w:rsidRPr="004B3397">
        <w:fldChar w:fldCharType="separate"/>
      </w:r>
      <w:r w:rsidRPr="004B3397">
        <w:t>65</w:t>
      </w:r>
      <w:r w:rsidRPr="004B3397">
        <w:fldChar w:fldCharType="end"/>
      </w:r>
    </w:p>
    <w:p w14:paraId="6C33DD00" w14:textId="414DA823" w:rsidR="00470F59" w:rsidRPr="004B3397" w:rsidRDefault="00470F59">
      <w:pPr>
        <w:pStyle w:val="TOC1"/>
        <w:rPr>
          <w:rFonts w:asciiTheme="minorHAnsi" w:eastAsiaTheme="minorEastAsia" w:hAnsiTheme="minorHAnsi" w:cstheme="minorBidi"/>
          <w:kern w:val="2"/>
          <w:sz w:val="24"/>
          <w:szCs w:val="24"/>
          <w:lang w:eastAsia="en-GB"/>
          <w14:ligatures w14:val="standardContextual"/>
        </w:rPr>
      </w:pPr>
      <w:r w:rsidRPr="004B3397">
        <w:t>F.2</w:t>
      </w:r>
      <w:r w:rsidRPr="004B3397">
        <w:tab/>
        <w:t>Test tolerances</w:t>
      </w:r>
      <w:r w:rsidRPr="004B3397">
        <w:tab/>
      </w:r>
      <w:r w:rsidRPr="004B3397">
        <w:fldChar w:fldCharType="begin"/>
      </w:r>
      <w:r w:rsidRPr="004B3397">
        <w:instrText xml:space="preserve"> PAGEREF _Toc177658798 \h </w:instrText>
      </w:r>
      <w:r w:rsidRPr="004B3397">
        <w:fldChar w:fldCharType="separate"/>
      </w:r>
      <w:r w:rsidRPr="004B3397">
        <w:t>65</w:t>
      </w:r>
      <w:r w:rsidRPr="004B3397">
        <w:fldChar w:fldCharType="end"/>
      </w:r>
    </w:p>
    <w:p w14:paraId="1CB22BC2" w14:textId="202DE90E" w:rsidR="00470F59" w:rsidRPr="004B3397" w:rsidRDefault="00470F59" w:rsidP="00470F59">
      <w:pPr>
        <w:pStyle w:val="TOC8"/>
        <w:rPr>
          <w:rFonts w:asciiTheme="minorHAnsi" w:eastAsiaTheme="minorEastAsia" w:hAnsiTheme="minorHAnsi" w:cstheme="minorBidi"/>
          <w:b w:val="0"/>
          <w:kern w:val="2"/>
          <w:sz w:val="24"/>
          <w:szCs w:val="24"/>
          <w:lang w:eastAsia="en-GB"/>
          <w14:ligatures w14:val="standardContextual"/>
        </w:rPr>
      </w:pPr>
      <w:r w:rsidRPr="004B3397">
        <w:t>Annex G (normative): FR2 Test methodology</w:t>
      </w:r>
      <w:r w:rsidRPr="004B3397">
        <w:tab/>
      </w:r>
      <w:r w:rsidRPr="004B3397">
        <w:fldChar w:fldCharType="begin"/>
      </w:r>
      <w:r w:rsidRPr="004B3397">
        <w:instrText xml:space="preserve"> PAGEREF _Toc177658799 \h </w:instrText>
      </w:r>
      <w:r w:rsidRPr="004B3397">
        <w:fldChar w:fldCharType="separate"/>
      </w:r>
      <w:r w:rsidRPr="004B3397">
        <w:t>65</w:t>
      </w:r>
      <w:r w:rsidRPr="004B3397">
        <w:fldChar w:fldCharType="end"/>
      </w:r>
    </w:p>
    <w:p w14:paraId="7A457489" w14:textId="1B898358" w:rsidR="00470F59" w:rsidRPr="004B3397" w:rsidRDefault="00470F59">
      <w:pPr>
        <w:pStyle w:val="TOC1"/>
        <w:rPr>
          <w:rFonts w:asciiTheme="minorHAnsi" w:eastAsiaTheme="minorEastAsia" w:hAnsiTheme="minorHAnsi" w:cstheme="minorBidi"/>
          <w:kern w:val="2"/>
          <w:sz w:val="24"/>
          <w:szCs w:val="24"/>
          <w:lang w:eastAsia="en-GB"/>
          <w14:ligatures w14:val="standardContextual"/>
        </w:rPr>
      </w:pPr>
      <w:r w:rsidRPr="004B3397">
        <w:t>G.1</w:t>
      </w:r>
      <w:r w:rsidRPr="004B3397">
        <w:tab/>
        <w:t>General</w:t>
      </w:r>
      <w:r w:rsidRPr="004B3397">
        <w:tab/>
      </w:r>
      <w:r w:rsidRPr="004B3397">
        <w:fldChar w:fldCharType="begin"/>
      </w:r>
      <w:r w:rsidRPr="004B3397">
        <w:instrText xml:space="preserve"> PAGEREF _Toc177658800 \h </w:instrText>
      </w:r>
      <w:r w:rsidRPr="004B3397">
        <w:fldChar w:fldCharType="separate"/>
      </w:r>
      <w:r w:rsidRPr="004B3397">
        <w:t>65</w:t>
      </w:r>
      <w:r w:rsidRPr="004B3397">
        <w:fldChar w:fldCharType="end"/>
      </w:r>
    </w:p>
    <w:p w14:paraId="55949B69" w14:textId="4F87D34D" w:rsidR="00470F59" w:rsidRPr="004B3397" w:rsidRDefault="00470F59">
      <w:pPr>
        <w:pStyle w:val="TOC1"/>
        <w:rPr>
          <w:rFonts w:asciiTheme="minorHAnsi" w:eastAsiaTheme="minorEastAsia" w:hAnsiTheme="minorHAnsi" w:cstheme="minorBidi"/>
          <w:kern w:val="2"/>
          <w:sz w:val="24"/>
          <w:szCs w:val="24"/>
          <w:lang w:eastAsia="en-GB"/>
          <w14:ligatures w14:val="standardContextual"/>
        </w:rPr>
      </w:pPr>
      <w:r w:rsidRPr="004B3397">
        <w:t>G.2</w:t>
      </w:r>
      <w:r w:rsidRPr="004B3397">
        <w:tab/>
        <w:t>FR2 3D Multi-Probe Anechoic Chamber (3D-MPAC)</w:t>
      </w:r>
      <w:r w:rsidRPr="004B3397">
        <w:tab/>
      </w:r>
      <w:r w:rsidRPr="004B3397">
        <w:fldChar w:fldCharType="begin"/>
      </w:r>
      <w:r w:rsidRPr="004B3397">
        <w:instrText xml:space="preserve"> PAGEREF _Toc177658801 \h </w:instrText>
      </w:r>
      <w:r w:rsidRPr="004B3397">
        <w:fldChar w:fldCharType="separate"/>
      </w:r>
      <w:r w:rsidRPr="004B3397">
        <w:t>66</w:t>
      </w:r>
      <w:r w:rsidRPr="004B3397">
        <w:fldChar w:fldCharType="end"/>
      </w:r>
    </w:p>
    <w:p w14:paraId="411AFDDC" w14:textId="681801AE"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t>G.2.1</w:t>
      </w:r>
      <w:r w:rsidRPr="004B3397">
        <w:tab/>
        <w:t>System setup</w:t>
      </w:r>
      <w:r w:rsidRPr="004B3397">
        <w:tab/>
      </w:r>
      <w:r w:rsidRPr="004B3397">
        <w:fldChar w:fldCharType="begin"/>
      </w:r>
      <w:r w:rsidRPr="004B3397">
        <w:instrText xml:space="preserve"> PAGEREF _Toc177658802 \h </w:instrText>
      </w:r>
      <w:r w:rsidRPr="004B3397">
        <w:fldChar w:fldCharType="separate"/>
      </w:r>
      <w:r w:rsidRPr="004B3397">
        <w:t>66</w:t>
      </w:r>
      <w:r w:rsidRPr="004B3397">
        <w:fldChar w:fldCharType="end"/>
      </w:r>
    </w:p>
    <w:p w14:paraId="4389BE48" w14:textId="29C3A29E"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t>G.2.2</w:t>
      </w:r>
      <w:r w:rsidRPr="004B3397">
        <w:tab/>
        <w:t>Calibration procedure</w:t>
      </w:r>
      <w:r w:rsidRPr="004B3397">
        <w:tab/>
      </w:r>
      <w:r w:rsidRPr="004B3397">
        <w:fldChar w:fldCharType="begin"/>
      </w:r>
      <w:r w:rsidRPr="004B3397">
        <w:instrText xml:space="preserve"> PAGEREF _Toc177658803 \h </w:instrText>
      </w:r>
      <w:r w:rsidRPr="004B3397">
        <w:fldChar w:fldCharType="separate"/>
      </w:r>
      <w:r w:rsidRPr="004B3397">
        <w:t>68</w:t>
      </w:r>
      <w:r w:rsidRPr="004B3397">
        <w:fldChar w:fldCharType="end"/>
      </w:r>
    </w:p>
    <w:p w14:paraId="1655B670" w14:textId="3DA08D21"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t>G.2.3</w:t>
      </w:r>
      <w:r w:rsidRPr="004B3397">
        <w:tab/>
        <w:t>Test procedure</w:t>
      </w:r>
      <w:r w:rsidRPr="004B3397">
        <w:tab/>
      </w:r>
      <w:r w:rsidRPr="004B3397">
        <w:fldChar w:fldCharType="begin"/>
      </w:r>
      <w:r w:rsidRPr="004B3397">
        <w:instrText xml:space="preserve"> PAGEREF _Toc177658804 \h </w:instrText>
      </w:r>
      <w:r w:rsidRPr="004B3397">
        <w:fldChar w:fldCharType="separate"/>
      </w:r>
      <w:r w:rsidRPr="004B3397">
        <w:t>68</w:t>
      </w:r>
      <w:r w:rsidRPr="004B3397">
        <w:fldChar w:fldCharType="end"/>
      </w:r>
    </w:p>
    <w:p w14:paraId="714497D6" w14:textId="70966009"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t>G.2.4</w:t>
      </w:r>
      <w:r w:rsidRPr="004B3397">
        <w:tab/>
        <w:t>Minimum Range Length</w:t>
      </w:r>
      <w:r w:rsidRPr="004B3397">
        <w:tab/>
      </w:r>
      <w:r w:rsidRPr="004B3397">
        <w:fldChar w:fldCharType="begin"/>
      </w:r>
      <w:r w:rsidRPr="004B3397">
        <w:instrText xml:space="preserve"> PAGEREF _Toc177658805 \h </w:instrText>
      </w:r>
      <w:r w:rsidRPr="004B3397">
        <w:fldChar w:fldCharType="separate"/>
      </w:r>
      <w:r w:rsidRPr="004B3397">
        <w:t>70</w:t>
      </w:r>
      <w:r w:rsidRPr="004B3397">
        <w:fldChar w:fldCharType="end"/>
      </w:r>
    </w:p>
    <w:p w14:paraId="6F81F2F0" w14:textId="2A99CC28"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rFonts w:eastAsia="DengXian"/>
        </w:rPr>
        <w:t>G.2.5</w:t>
      </w:r>
      <w:r w:rsidRPr="004B3397">
        <w:rPr>
          <w:rFonts w:eastAsia="DengXian"/>
        </w:rPr>
        <w:tab/>
        <w:t>Sample Device Orientations for Selected Test Points</w:t>
      </w:r>
      <w:r w:rsidRPr="004B3397">
        <w:tab/>
      </w:r>
      <w:r w:rsidRPr="004B3397">
        <w:fldChar w:fldCharType="begin"/>
      </w:r>
      <w:r w:rsidRPr="004B3397">
        <w:instrText xml:space="preserve"> PAGEREF _Toc177658806 \h </w:instrText>
      </w:r>
      <w:r w:rsidRPr="004B3397">
        <w:fldChar w:fldCharType="separate"/>
      </w:r>
      <w:r w:rsidRPr="004B3397">
        <w:t>70</w:t>
      </w:r>
      <w:r w:rsidRPr="004B3397">
        <w:fldChar w:fldCharType="end"/>
      </w:r>
    </w:p>
    <w:p w14:paraId="6751C750" w14:textId="46467E2E" w:rsidR="00470F59" w:rsidRPr="004B3397" w:rsidRDefault="00470F59">
      <w:pPr>
        <w:pStyle w:val="TOC1"/>
        <w:rPr>
          <w:rFonts w:asciiTheme="minorHAnsi" w:eastAsiaTheme="minorEastAsia" w:hAnsiTheme="minorHAnsi" w:cstheme="minorBidi"/>
          <w:kern w:val="2"/>
          <w:sz w:val="24"/>
          <w:szCs w:val="24"/>
          <w:lang w:eastAsia="en-GB"/>
          <w14:ligatures w14:val="standardContextual"/>
        </w:rPr>
      </w:pPr>
      <w:r w:rsidRPr="004B3397">
        <w:t>G.3</w:t>
      </w:r>
      <w:r w:rsidRPr="004B3397">
        <w:tab/>
        <w:t>EUT positioning</w:t>
      </w:r>
      <w:r w:rsidRPr="004B3397">
        <w:tab/>
      </w:r>
      <w:r w:rsidRPr="004B3397">
        <w:fldChar w:fldCharType="begin"/>
      </w:r>
      <w:r w:rsidRPr="004B3397">
        <w:instrText xml:space="preserve"> PAGEREF _Toc177658807 \h </w:instrText>
      </w:r>
      <w:r w:rsidRPr="004B3397">
        <w:fldChar w:fldCharType="separate"/>
      </w:r>
      <w:r w:rsidRPr="004B3397">
        <w:t>73</w:t>
      </w:r>
      <w:r w:rsidRPr="004B3397">
        <w:fldChar w:fldCharType="end"/>
      </w:r>
    </w:p>
    <w:p w14:paraId="47583815" w14:textId="5FBC7C06" w:rsidR="00470F59" w:rsidRPr="004B3397" w:rsidRDefault="00470F59" w:rsidP="00470F59">
      <w:pPr>
        <w:pStyle w:val="TOC8"/>
        <w:rPr>
          <w:rFonts w:asciiTheme="minorHAnsi" w:eastAsiaTheme="minorEastAsia" w:hAnsiTheme="minorHAnsi" w:cstheme="minorBidi"/>
          <w:b w:val="0"/>
          <w:kern w:val="2"/>
          <w:sz w:val="24"/>
          <w:szCs w:val="24"/>
          <w:lang w:eastAsia="en-GB"/>
          <w14:ligatures w14:val="standardContextual"/>
        </w:rPr>
      </w:pPr>
      <w:r w:rsidRPr="004B3397">
        <w:t>Annex H (informative): Estimation of FR2 measurement uncertainty</w:t>
      </w:r>
      <w:r w:rsidRPr="004B3397">
        <w:tab/>
      </w:r>
      <w:r w:rsidRPr="004B3397">
        <w:fldChar w:fldCharType="begin"/>
      </w:r>
      <w:r w:rsidRPr="004B3397">
        <w:instrText xml:space="preserve"> PAGEREF _Toc177658808 \h </w:instrText>
      </w:r>
      <w:r w:rsidRPr="004B3397">
        <w:fldChar w:fldCharType="separate"/>
      </w:r>
      <w:r w:rsidRPr="004B3397">
        <w:t>73</w:t>
      </w:r>
      <w:r w:rsidRPr="004B3397">
        <w:fldChar w:fldCharType="end"/>
      </w:r>
    </w:p>
    <w:p w14:paraId="1E6C4650" w14:textId="03C459F4"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rFonts w:eastAsia="DengXian"/>
        </w:rPr>
        <w:t>H.1</w:t>
      </w:r>
      <w:r w:rsidRPr="004B3397">
        <w:rPr>
          <w:rFonts w:eastAsia="DengXian"/>
        </w:rPr>
        <w:tab/>
      </w:r>
      <w:r w:rsidRPr="004B3397">
        <w:rPr>
          <w:rFonts w:eastAsia="Malgun Gothic"/>
          <w:iCs/>
        </w:rPr>
        <w:t xml:space="preserve">Preliminary </w:t>
      </w:r>
      <w:r w:rsidRPr="004B3397">
        <w:rPr>
          <w:rFonts w:eastAsia="DengXian"/>
        </w:rPr>
        <w:t>MU Budget for FR2 3D-MPAC system</w:t>
      </w:r>
      <w:r w:rsidRPr="004B3397">
        <w:tab/>
      </w:r>
      <w:r w:rsidRPr="004B3397">
        <w:fldChar w:fldCharType="begin"/>
      </w:r>
      <w:r w:rsidRPr="004B3397">
        <w:instrText xml:space="preserve"> PAGEREF _Toc177658809 \h </w:instrText>
      </w:r>
      <w:r w:rsidRPr="004B3397">
        <w:fldChar w:fldCharType="separate"/>
      </w:r>
      <w:r w:rsidRPr="004B3397">
        <w:t>73</w:t>
      </w:r>
      <w:r w:rsidRPr="004B3397">
        <w:fldChar w:fldCharType="end"/>
      </w:r>
    </w:p>
    <w:p w14:paraId="3AD225E2" w14:textId="69B5DB17" w:rsidR="00470F59" w:rsidRPr="004B3397" w:rsidRDefault="00470F59" w:rsidP="00470F59">
      <w:pPr>
        <w:pStyle w:val="TOC8"/>
        <w:rPr>
          <w:rFonts w:asciiTheme="minorHAnsi" w:eastAsiaTheme="minorEastAsia" w:hAnsiTheme="minorHAnsi" w:cstheme="minorBidi"/>
          <w:b w:val="0"/>
          <w:kern w:val="2"/>
          <w:sz w:val="24"/>
          <w:szCs w:val="24"/>
          <w:lang w:eastAsia="en-GB"/>
          <w14:ligatures w14:val="standardContextual"/>
        </w:rPr>
      </w:pPr>
      <w:r w:rsidRPr="004B3397">
        <w:t>Annex I (normative): FR2 Channel models and Validation procedure</w:t>
      </w:r>
      <w:r w:rsidRPr="004B3397">
        <w:tab/>
      </w:r>
      <w:r w:rsidRPr="004B3397">
        <w:fldChar w:fldCharType="begin"/>
      </w:r>
      <w:r w:rsidRPr="004B3397">
        <w:instrText xml:space="preserve"> PAGEREF _Toc177658810 \h </w:instrText>
      </w:r>
      <w:r w:rsidRPr="004B3397">
        <w:fldChar w:fldCharType="separate"/>
      </w:r>
      <w:r w:rsidRPr="004B3397">
        <w:t>74</w:t>
      </w:r>
      <w:r w:rsidRPr="004B3397">
        <w:fldChar w:fldCharType="end"/>
      </w:r>
    </w:p>
    <w:p w14:paraId="2B041922" w14:textId="602B5A60" w:rsidR="00470F59" w:rsidRPr="004B3397" w:rsidRDefault="00470F59">
      <w:pPr>
        <w:pStyle w:val="TOC1"/>
        <w:rPr>
          <w:rFonts w:asciiTheme="minorHAnsi" w:eastAsiaTheme="minorEastAsia" w:hAnsiTheme="minorHAnsi" w:cstheme="minorBidi"/>
          <w:kern w:val="2"/>
          <w:sz w:val="24"/>
          <w:szCs w:val="24"/>
          <w:lang w:eastAsia="en-GB"/>
          <w14:ligatures w14:val="standardContextual"/>
        </w:rPr>
      </w:pPr>
      <w:r w:rsidRPr="004B3397">
        <w:t>I.1</w:t>
      </w:r>
      <w:r w:rsidRPr="004B3397">
        <w:tab/>
        <w:t>FR2 Channel models</w:t>
      </w:r>
      <w:r w:rsidRPr="004B3397">
        <w:tab/>
      </w:r>
      <w:r w:rsidRPr="004B3397">
        <w:fldChar w:fldCharType="begin"/>
      </w:r>
      <w:r w:rsidRPr="004B3397">
        <w:instrText xml:space="preserve"> PAGEREF _Toc177658811 \h </w:instrText>
      </w:r>
      <w:r w:rsidRPr="004B3397">
        <w:fldChar w:fldCharType="separate"/>
      </w:r>
      <w:r w:rsidRPr="004B3397">
        <w:t>74</w:t>
      </w:r>
      <w:r w:rsidRPr="004B3397">
        <w:fldChar w:fldCharType="end"/>
      </w:r>
    </w:p>
    <w:p w14:paraId="5744F282" w14:textId="3479543F" w:rsidR="00470F59" w:rsidRPr="004B3397" w:rsidRDefault="00470F59">
      <w:pPr>
        <w:pStyle w:val="TOC1"/>
        <w:rPr>
          <w:rFonts w:asciiTheme="minorHAnsi" w:eastAsiaTheme="minorEastAsia" w:hAnsiTheme="minorHAnsi" w:cstheme="minorBidi"/>
          <w:kern w:val="2"/>
          <w:sz w:val="24"/>
          <w:szCs w:val="24"/>
          <w:lang w:eastAsia="en-GB"/>
          <w14:ligatures w14:val="standardContextual"/>
        </w:rPr>
      </w:pPr>
      <w:r w:rsidRPr="004B3397">
        <w:t>I.2</w:t>
      </w:r>
      <w:r w:rsidRPr="004B3397">
        <w:tab/>
        <w:t>FR2 Base Station beam configuration</w:t>
      </w:r>
      <w:r w:rsidRPr="004B3397">
        <w:tab/>
      </w:r>
      <w:r w:rsidRPr="004B3397">
        <w:fldChar w:fldCharType="begin"/>
      </w:r>
      <w:r w:rsidRPr="004B3397">
        <w:instrText xml:space="preserve"> PAGEREF _Toc177658812 \h </w:instrText>
      </w:r>
      <w:r w:rsidRPr="004B3397">
        <w:fldChar w:fldCharType="separate"/>
      </w:r>
      <w:r w:rsidRPr="004B3397">
        <w:t>75</w:t>
      </w:r>
      <w:r w:rsidRPr="004B3397">
        <w:fldChar w:fldCharType="end"/>
      </w:r>
    </w:p>
    <w:p w14:paraId="0B18582C" w14:textId="0E17E0F6" w:rsidR="00470F59" w:rsidRPr="004B3397" w:rsidRDefault="00470F59">
      <w:pPr>
        <w:pStyle w:val="TOC1"/>
        <w:rPr>
          <w:rFonts w:asciiTheme="minorHAnsi" w:eastAsiaTheme="minorEastAsia" w:hAnsiTheme="minorHAnsi" w:cstheme="minorBidi"/>
          <w:kern w:val="2"/>
          <w:sz w:val="24"/>
          <w:szCs w:val="24"/>
          <w:lang w:eastAsia="en-GB"/>
          <w14:ligatures w14:val="standardContextual"/>
        </w:rPr>
      </w:pPr>
      <w:r w:rsidRPr="004B3397">
        <w:t>I.3</w:t>
      </w:r>
      <w:r w:rsidRPr="004B3397">
        <w:tab/>
        <w:t>FR2 Channel model validation</w:t>
      </w:r>
      <w:r w:rsidRPr="004B3397">
        <w:tab/>
      </w:r>
      <w:r w:rsidRPr="004B3397">
        <w:fldChar w:fldCharType="begin"/>
      </w:r>
      <w:r w:rsidRPr="004B3397">
        <w:instrText xml:space="preserve"> PAGEREF _Toc177658813 \h </w:instrText>
      </w:r>
      <w:r w:rsidRPr="004B3397">
        <w:fldChar w:fldCharType="separate"/>
      </w:r>
      <w:r w:rsidRPr="004B3397">
        <w:t>76</w:t>
      </w:r>
      <w:r w:rsidRPr="004B3397">
        <w:fldChar w:fldCharType="end"/>
      </w:r>
    </w:p>
    <w:p w14:paraId="3FFB3586" w14:textId="359D43AA"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t>I.3.1</w:t>
      </w:r>
      <w:r w:rsidRPr="004B3397">
        <w:tab/>
        <w:t>General</w:t>
      </w:r>
      <w:r w:rsidRPr="004B3397">
        <w:tab/>
      </w:r>
      <w:r w:rsidRPr="004B3397">
        <w:fldChar w:fldCharType="begin"/>
      </w:r>
      <w:r w:rsidRPr="004B3397">
        <w:instrText xml:space="preserve"> PAGEREF _Toc177658814 \h </w:instrText>
      </w:r>
      <w:r w:rsidRPr="004B3397">
        <w:fldChar w:fldCharType="separate"/>
      </w:r>
      <w:r w:rsidRPr="004B3397">
        <w:t>76</w:t>
      </w:r>
      <w:r w:rsidRPr="004B3397">
        <w:fldChar w:fldCharType="end"/>
      </w:r>
    </w:p>
    <w:p w14:paraId="23412F99" w14:textId="067780F6"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t>I.3.2</w:t>
      </w:r>
      <w:r w:rsidRPr="004B3397">
        <w:tab/>
        <w:t>FR2 Power Delay Profile (PDP)</w:t>
      </w:r>
      <w:r w:rsidRPr="004B3397">
        <w:tab/>
      </w:r>
      <w:r w:rsidRPr="004B3397">
        <w:fldChar w:fldCharType="begin"/>
      </w:r>
      <w:r w:rsidRPr="004B3397">
        <w:instrText xml:space="preserve"> PAGEREF _Toc177658815 \h </w:instrText>
      </w:r>
      <w:r w:rsidRPr="004B3397">
        <w:fldChar w:fldCharType="separate"/>
      </w:r>
      <w:r w:rsidRPr="004B3397">
        <w:t>76</w:t>
      </w:r>
      <w:r w:rsidRPr="004B3397">
        <w:fldChar w:fldCharType="end"/>
      </w:r>
    </w:p>
    <w:p w14:paraId="16CBB2DD" w14:textId="6DE431B2"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t>I.3.3</w:t>
      </w:r>
      <w:r w:rsidRPr="004B3397">
        <w:tab/>
        <w:t>FR2 Doppler/Temporal correlation</w:t>
      </w:r>
      <w:r w:rsidRPr="004B3397">
        <w:tab/>
      </w:r>
      <w:r w:rsidRPr="004B3397">
        <w:fldChar w:fldCharType="begin"/>
      </w:r>
      <w:r w:rsidRPr="004B3397">
        <w:instrText xml:space="preserve"> PAGEREF _Toc177658816 \h </w:instrText>
      </w:r>
      <w:r w:rsidRPr="004B3397">
        <w:fldChar w:fldCharType="separate"/>
      </w:r>
      <w:r w:rsidRPr="004B3397">
        <w:t>78</w:t>
      </w:r>
      <w:r w:rsidRPr="004B3397">
        <w:fldChar w:fldCharType="end"/>
      </w:r>
    </w:p>
    <w:p w14:paraId="1F997731" w14:textId="3CC66D2A"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t>I.3.4</w:t>
      </w:r>
      <w:r w:rsidRPr="004B3397">
        <w:tab/>
        <w:t>FR2 PAS similarity percentage (PSP)</w:t>
      </w:r>
      <w:r w:rsidRPr="004B3397">
        <w:tab/>
      </w:r>
      <w:r w:rsidRPr="004B3397">
        <w:fldChar w:fldCharType="begin"/>
      </w:r>
      <w:r w:rsidRPr="004B3397">
        <w:instrText xml:space="preserve"> PAGEREF _Toc177658817 \h </w:instrText>
      </w:r>
      <w:r w:rsidRPr="004B3397">
        <w:fldChar w:fldCharType="separate"/>
      </w:r>
      <w:r w:rsidRPr="004B3397">
        <w:t>80</w:t>
      </w:r>
      <w:r w:rsidRPr="004B3397">
        <w:fldChar w:fldCharType="end"/>
      </w:r>
    </w:p>
    <w:p w14:paraId="5D7E6166" w14:textId="7C96D619"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lastRenderedPageBreak/>
        <w:t>I.3.5</w:t>
      </w:r>
      <w:r w:rsidRPr="004B3397">
        <w:tab/>
        <w:t>FR2 Cross-polarization</w:t>
      </w:r>
      <w:r w:rsidRPr="004B3397">
        <w:tab/>
      </w:r>
      <w:r w:rsidRPr="004B3397">
        <w:fldChar w:fldCharType="begin"/>
      </w:r>
      <w:r w:rsidRPr="004B3397">
        <w:instrText xml:space="preserve"> PAGEREF _Toc177658818 \h </w:instrText>
      </w:r>
      <w:r w:rsidRPr="004B3397">
        <w:fldChar w:fldCharType="separate"/>
      </w:r>
      <w:r w:rsidRPr="004B3397">
        <w:t>84</w:t>
      </w:r>
      <w:r w:rsidRPr="004B3397">
        <w:fldChar w:fldCharType="end"/>
      </w:r>
    </w:p>
    <w:p w14:paraId="546B74A6" w14:textId="28A287D9"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t>I.3.6</w:t>
      </w:r>
      <w:r w:rsidRPr="004B3397">
        <w:tab/>
        <w:t>FR2 Power validation</w:t>
      </w:r>
      <w:r w:rsidRPr="004B3397">
        <w:tab/>
      </w:r>
      <w:r w:rsidRPr="004B3397">
        <w:fldChar w:fldCharType="begin"/>
      </w:r>
      <w:r w:rsidRPr="004B3397">
        <w:instrText xml:space="preserve"> PAGEREF _Toc177658819 \h </w:instrText>
      </w:r>
      <w:r w:rsidRPr="004B3397">
        <w:fldChar w:fldCharType="separate"/>
      </w:r>
      <w:r w:rsidRPr="004B3397">
        <w:t>85</w:t>
      </w:r>
      <w:r w:rsidRPr="004B3397">
        <w:fldChar w:fldCharType="end"/>
      </w:r>
    </w:p>
    <w:p w14:paraId="3966E20A" w14:textId="32254B80" w:rsidR="00470F59" w:rsidRPr="004B3397" w:rsidRDefault="00470F59">
      <w:pPr>
        <w:pStyle w:val="TOC1"/>
        <w:rPr>
          <w:rFonts w:asciiTheme="minorHAnsi" w:eastAsiaTheme="minorEastAsia" w:hAnsiTheme="minorHAnsi" w:cstheme="minorBidi"/>
          <w:kern w:val="2"/>
          <w:sz w:val="24"/>
          <w:szCs w:val="24"/>
          <w:lang w:eastAsia="en-GB"/>
          <w14:ligatures w14:val="standardContextual"/>
        </w:rPr>
      </w:pPr>
      <w:r w:rsidRPr="004B3397">
        <w:t>I.4</w:t>
      </w:r>
      <w:r w:rsidRPr="004B3397">
        <w:tab/>
        <w:t>Validation Pass/fail limit</w:t>
      </w:r>
      <w:r w:rsidRPr="004B3397">
        <w:tab/>
      </w:r>
      <w:r w:rsidRPr="004B3397">
        <w:fldChar w:fldCharType="begin"/>
      </w:r>
      <w:r w:rsidRPr="004B3397">
        <w:instrText xml:space="preserve"> PAGEREF _Toc177658820 \h </w:instrText>
      </w:r>
      <w:r w:rsidRPr="004B3397">
        <w:fldChar w:fldCharType="separate"/>
      </w:r>
      <w:r w:rsidRPr="004B3397">
        <w:t>86</w:t>
      </w:r>
      <w:r w:rsidRPr="004B3397">
        <w:fldChar w:fldCharType="end"/>
      </w:r>
    </w:p>
    <w:p w14:paraId="3AFA7C64" w14:textId="0B2EC319"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t>I</w:t>
      </w:r>
      <w:r w:rsidRPr="004B3397">
        <w:rPr>
          <w:rFonts w:eastAsia="DengXian"/>
        </w:rPr>
        <w:t>.4.1</w:t>
      </w:r>
      <w:r w:rsidRPr="004B3397">
        <w:rPr>
          <w:rFonts w:eastAsia="DengXian"/>
        </w:rPr>
        <w:tab/>
        <w:t>General</w:t>
      </w:r>
      <w:r w:rsidRPr="004B3397">
        <w:tab/>
      </w:r>
      <w:r w:rsidRPr="004B3397">
        <w:fldChar w:fldCharType="begin"/>
      </w:r>
      <w:r w:rsidRPr="004B3397">
        <w:instrText xml:space="preserve"> PAGEREF _Toc177658821 \h </w:instrText>
      </w:r>
      <w:r w:rsidRPr="004B3397">
        <w:fldChar w:fldCharType="separate"/>
      </w:r>
      <w:r w:rsidRPr="004B3397">
        <w:t>86</w:t>
      </w:r>
      <w:r w:rsidRPr="004B3397">
        <w:fldChar w:fldCharType="end"/>
      </w:r>
    </w:p>
    <w:p w14:paraId="3682CB3D" w14:textId="652DF3B8"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rFonts w:eastAsia="DengXian"/>
        </w:rPr>
        <w:t>I.4.2</w:t>
      </w:r>
      <w:r w:rsidRPr="004B3397">
        <w:rPr>
          <w:rFonts w:eastAsia="DengXian"/>
        </w:rPr>
        <w:tab/>
        <w:t>Pass/Fail Criteria of PDP</w:t>
      </w:r>
      <w:r w:rsidRPr="004B3397">
        <w:tab/>
      </w:r>
      <w:r w:rsidRPr="004B3397">
        <w:fldChar w:fldCharType="begin"/>
      </w:r>
      <w:r w:rsidRPr="004B3397">
        <w:instrText xml:space="preserve"> PAGEREF _Toc177658822 \h </w:instrText>
      </w:r>
      <w:r w:rsidRPr="004B3397">
        <w:fldChar w:fldCharType="separate"/>
      </w:r>
      <w:r w:rsidRPr="004B3397">
        <w:t>86</w:t>
      </w:r>
      <w:r w:rsidRPr="004B3397">
        <w:fldChar w:fldCharType="end"/>
      </w:r>
    </w:p>
    <w:p w14:paraId="52BBC4DE" w14:textId="7F354C0D"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rFonts w:eastAsia="DengXian"/>
        </w:rPr>
        <w:t>I.4.3</w:t>
      </w:r>
      <w:r w:rsidRPr="004B3397">
        <w:rPr>
          <w:rFonts w:eastAsia="DengXian"/>
        </w:rPr>
        <w:tab/>
        <w:t>Pass/Fail Criteria of Doppler/Temporal correlation</w:t>
      </w:r>
      <w:r w:rsidRPr="004B3397">
        <w:tab/>
      </w:r>
      <w:r w:rsidRPr="004B3397">
        <w:fldChar w:fldCharType="begin"/>
      </w:r>
      <w:r w:rsidRPr="004B3397">
        <w:instrText xml:space="preserve"> PAGEREF _Toc177658823 \h </w:instrText>
      </w:r>
      <w:r w:rsidRPr="004B3397">
        <w:fldChar w:fldCharType="separate"/>
      </w:r>
      <w:r w:rsidRPr="004B3397">
        <w:t>86</w:t>
      </w:r>
      <w:r w:rsidRPr="004B3397">
        <w:fldChar w:fldCharType="end"/>
      </w:r>
    </w:p>
    <w:p w14:paraId="087C4D19" w14:textId="7A827F9A"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rFonts w:eastAsia="DengXian"/>
        </w:rPr>
        <w:t>I.4.4</w:t>
      </w:r>
      <w:r w:rsidRPr="004B3397">
        <w:rPr>
          <w:rFonts w:eastAsia="DengXian"/>
        </w:rPr>
        <w:tab/>
        <w:t>Pass/Fail Criteria of PSP</w:t>
      </w:r>
      <w:r w:rsidRPr="004B3397">
        <w:tab/>
      </w:r>
      <w:r w:rsidRPr="004B3397">
        <w:fldChar w:fldCharType="begin"/>
      </w:r>
      <w:r w:rsidRPr="004B3397">
        <w:instrText xml:space="preserve"> PAGEREF _Toc177658824 \h </w:instrText>
      </w:r>
      <w:r w:rsidRPr="004B3397">
        <w:fldChar w:fldCharType="separate"/>
      </w:r>
      <w:r w:rsidRPr="004B3397">
        <w:t>87</w:t>
      </w:r>
      <w:r w:rsidRPr="004B3397">
        <w:fldChar w:fldCharType="end"/>
      </w:r>
    </w:p>
    <w:p w14:paraId="23A66065" w14:textId="48F21B85"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rFonts w:eastAsia="DengXian"/>
        </w:rPr>
        <w:t>I.4.5</w:t>
      </w:r>
      <w:r w:rsidRPr="004B3397">
        <w:rPr>
          <w:rFonts w:eastAsia="DengXian"/>
        </w:rPr>
        <w:tab/>
        <w:t>Pass/Fail Criteria of Cross-polarization</w:t>
      </w:r>
      <w:r w:rsidRPr="004B3397">
        <w:tab/>
      </w:r>
      <w:r w:rsidRPr="004B3397">
        <w:fldChar w:fldCharType="begin"/>
      </w:r>
      <w:r w:rsidRPr="004B3397">
        <w:instrText xml:space="preserve"> PAGEREF _Toc177658825 \h </w:instrText>
      </w:r>
      <w:r w:rsidRPr="004B3397">
        <w:fldChar w:fldCharType="separate"/>
      </w:r>
      <w:r w:rsidRPr="004B3397">
        <w:t>88</w:t>
      </w:r>
      <w:r w:rsidRPr="004B3397">
        <w:fldChar w:fldCharType="end"/>
      </w:r>
    </w:p>
    <w:p w14:paraId="40CCD1E4" w14:textId="14385972" w:rsidR="00470F59" w:rsidRPr="004B3397" w:rsidRDefault="00470F59">
      <w:pPr>
        <w:pStyle w:val="TOC2"/>
        <w:rPr>
          <w:rFonts w:asciiTheme="minorHAnsi" w:eastAsiaTheme="minorEastAsia" w:hAnsiTheme="minorHAnsi" w:cstheme="minorBidi"/>
          <w:kern w:val="2"/>
          <w:sz w:val="24"/>
          <w:szCs w:val="24"/>
          <w:lang w:eastAsia="en-GB"/>
          <w14:ligatures w14:val="standardContextual"/>
        </w:rPr>
      </w:pPr>
      <w:r w:rsidRPr="004B3397">
        <w:rPr>
          <w:rFonts w:eastAsia="DengXian"/>
        </w:rPr>
        <w:t>I.4.6</w:t>
      </w:r>
      <w:r w:rsidRPr="004B3397">
        <w:rPr>
          <w:rFonts w:eastAsia="DengXian"/>
        </w:rPr>
        <w:tab/>
        <w:t>Pass/Fail Criteria of Power validation</w:t>
      </w:r>
      <w:r w:rsidRPr="004B3397">
        <w:tab/>
      </w:r>
      <w:r w:rsidRPr="004B3397">
        <w:fldChar w:fldCharType="begin"/>
      </w:r>
      <w:r w:rsidRPr="004B3397">
        <w:instrText xml:space="preserve"> PAGEREF _Toc177658826 \h </w:instrText>
      </w:r>
      <w:r w:rsidRPr="004B3397">
        <w:fldChar w:fldCharType="separate"/>
      </w:r>
      <w:r w:rsidRPr="004B3397">
        <w:t>88</w:t>
      </w:r>
      <w:r w:rsidRPr="004B3397">
        <w:fldChar w:fldCharType="end"/>
      </w:r>
    </w:p>
    <w:p w14:paraId="0C9CF172" w14:textId="1D2F82B7" w:rsidR="00470F59" w:rsidRPr="004B3397" w:rsidRDefault="00470F59" w:rsidP="00470F59">
      <w:pPr>
        <w:pStyle w:val="TOC8"/>
        <w:rPr>
          <w:rFonts w:asciiTheme="minorHAnsi" w:eastAsiaTheme="minorEastAsia" w:hAnsiTheme="minorHAnsi" w:cstheme="minorBidi"/>
          <w:b w:val="0"/>
          <w:kern w:val="2"/>
          <w:sz w:val="24"/>
          <w:szCs w:val="24"/>
          <w:lang w:eastAsia="en-GB"/>
          <w14:ligatures w14:val="standardContextual"/>
        </w:rPr>
      </w:pPr>
      <w:r w:rsidRPr="004B3397">
        <w:rPr>
          <w:rFonts w:cs="Arial"/>
        </w:rPr>
        <w:t>Annex J (informative): Change history</w:t>
      </w:r>
      <w:r w:rsidRPr="004B3397">
        <w:tab/>
      </w:r>
      <w:r w:rsidRPr="004B3397">
        <w:fldChar w:fldCharType="begin"/>
      </w:r>
      <w:r w:rsidRPr="004B3397">
        <w:instrText xml:space="preserve"> PAGEREF _Toc177658827 \h </w:instrText>
      </w:r>
      <w:r w:rsidRPr="004B3397">
        <w:fldChar w:fldCharType="separate"/>
      </w:r>
      <w:r w:rsidRPr="004B3397">
        <w:t>89</w:t>
      </w:r>
      <w:r w:rsidRPr="004B3397">
        <w:fldChar w:fldCharType="end"/>
      </w:r>
    </w:p>
    <w:p w14:paraId="3C63C780" w14:textId="7BE75F2D" w:rsidR="00147627" w:rsidRPr="004B3397" w:rsidRDefault="002136A5" w:rsidP="00943039">
      <w:r w:rsidRPr="004B3397">
        <w:fldChar w:fldCharType="end"/>
      </w:r>
    </w:p>
    <w:p w14:paraId="2CB7B4A3" w14:textId="4662D713" w:rsidR="00FA51EB" w:rsidRPr="004B3397" w:rsidRDefault="00FA51EB" w:rsidP="00B50AE2">
      <w:pPr>
        <w:pStyle w:val="Heading1"/>
        <w:overflowPunct/>
        <w:autoSpaceDE/>
        <w:autoSpaceDN/>
        <w:adjustRightInd/>
      </w:pPr>
      <w:r w:rsidRPr="004B3397">
        <w:br w:type="page"/>
      </w:r>
      <w:bookmarkStart w:id="7" w:name="_Toc177658724"/>
      <w:bookmarkStart w:id="8" w:name="_Hlk178239085"/>
      <w:r w:rsidRPr="004B3397">
        <w:lastRenderedPageBreak/>
        <w:t>Foreword</w:t>
      </w:r>
      <w:bookmarkEnd w:id="7"/>
    </w:p>
    <w:p w14:paraId="14921C2D" w14:textId="6720EA93" w:rsidR="00B50AE2" w:rsidRPr="004B3397" w:rsidRDefault="00B50AE2" w:rsidP="00B50AE2">
      <w:pPr>
        <w:overflowPunct/>
        <w:autoSpaceDE/>
        <w:autoSpaceDN/>
        <w:adjustRightInd/>
      </w:pPr>
      <w:r w:rsidRPr="004B3397">
        <w:t xml:space="preserve">This Technical </w:t>
      </w:r>
      <w:bookmarkStart w:id="9" w:name="spectype3"/>
      <w:r w:rsidRPr="004B3397">
        <w:t>Specification</w:t>
      </w:r>
      <w:bookmarkEnd w:id="9"/>
      <w:r w:rsidRPr="004B3397">
        <w:t xml:space="preserve"> has been produced by the 3rd Generation Partnership Project (3GPP).</w:t>
      </w:r>
    </w:p>
    <w:p w14:paraId="0253C4D5" w14:textId="77777777" w:rsidR="001E145F" w:rsidRPr="004B3397" w:rsidRDefault="001E145F" w:rsidP="001E145F">
      <w:r w:rsidRPr="004B339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B2D57A" w14:textId="77777777" w:rsidR="001E145F" w:rsidRPr="004B3397" w:rsidRDefault="001E145F" w:rsidP="001E145F">
      <w:pPr>
        <w:pStyle w:val="B1"/>
      </w:pPr>
      <w:r w:rsidRPr="004B3397">
        <w:t>Version x.y.z</w:t>
      </w:r>
    </w:p>
    <w:p w14:paraId="01B488B6" w14:textId="77777777" w:rsidR="001E145F" w:rsidRPr="004B3397" w:rsidRDefault="001E145F" w:rsidP="001E145F">
      <w:pPr>
        <w:pStyle w:val="B1"/>
      </w:pPr>
      <w:r w:rsidRPr="004B3397">
        <w:t>where:</w:t>
      </w:r>
    </w:p>
    <w:p w14:paraId="05ED5B01" w14:textId="77777777" w:rsidR="001E145F" w:rsidRPr="004B3397" w:rsidRDefault="001E145F" w:rsidP="001E145F">
      <w:pPr>
        <w:pStyle w:val="B2"/>
      </w:pPr>
      <w:r w:rsidRPr="004B3397">
        <w:t>x</w:t>
      </w:r>
      <w:r w:rsidRPr="004B3397">
        <w:tab/>
        <w:t>the first digit:</w:t>
      </w:r>
    </w:p>
    <w:p w14:paraId="7DC8E145" w14:textId="77777777" w:rsidR="001E145F" w:rsidRPr="004B3397" w:rsidRDefault="001E145F" w:rsidP="001E145F">
      <w:pPr>
        <w:pStyle w:val="B3"/>
      </w:pPr>
      <w:r w:rsidRPr="004B3397">
        <w:t>1</w:t>
      </w:r>
      <w:r w:rsidRPr="004B3397">
        <w:tab/>
        <w:t>presented to TSG for information;</w:t>
      </w:r>
    </w:p>
    <w:p w14:paraId="1E7715D6" w14:textId="77777777" w:rsidR="001E145F" w:rsidRPr="004B3397" w:rsidRDefault="001E145F" w:rsidP="001E145F">
      <w:pPr>
        <w:pStyle w:val="B3"/>
      </w:pPr>
      <w:r w:rsidRPr="004B3397">
        <w:t>2</w:t>
      </w:r>
      <w:r w:rsidRPr="004B3397">
        <w:tab/>
        <w:t>presented to TSG for approval;</w:t>
      </w:r>
    </w:p>
    <w:p w14:paraId="598D6E29" w14:textId="77777777" w:rsidR="001E145F" w:rsidRPr="004B3397" w:rsidRDefault="001E145F" w:rsidP="001E145F">
      <w:pPr>
        <w:pStyle w:val="B3"/>
      </w:pPr>
      <w:r w:rsidRPr="004B3397">
        <w:t>3</w:t>
      </w:r>
      <w:r w:rsidRPr="004B3397">
        <w:tab/>
        <w:t>or greater indicates TSG approved document under change control.</w:t>
      </w:r>
    </w:p>
    <w:p w14:paraId="21C7F64F" w14:textId="77777777" w:rsidR="001E145F" w:rsidRPr="004B3397" w:rsidRDefault="001E145F" w:rsidP="001E145F">
      <w:pPr>
        <w:pStyle w:val="B2"/>
      </w:pPr>
      <w:r w:rsidRPr="004B3397">
        <w:t>y</w:t>
      </w:r>
      <w:r w:rsidRPr="004B3397">
        <w:tab/>
        <w:t>the second digit is incremented for all changes of substance, i.e. technical enhancements, corrections, updates, etc.</w:t>
      </w:r>
    </w:p>
    <w:p w14:paraId="0F40FF42" w14:textId="77777777" w:rsidR="001E145F" w:rsidRPr="004B3397" w:rsidRDefault="001E145F" w:rsidP="001E145F">
      <w:pPr>
        <w:pStyle w:val="B2"/>
      </w:pPr>
      <w:r w:rsidRPr="004B3397">
        <w:t>z</w:t>
      </w:r>
      <w:r w:rsidRPr="004B3397">
        <w:tab/>
        <w:t>the third digit is incremented when editorial only changes have been incorporated in the document.</w:t>
      </w:r>
    </w:p>
    <w:p w14:paraId="60344CD2" w14:textId="77777777" w:rsidR="001E145F" w:rsidRPr="004B3397" w:rsidRDefault="001E145F" w:rsidP="001E145F">
      <w:r w:rsidRPr="004B3397">
        <w:t>In the present document, modal verbs have the following meanings:</w:t>
      </w:r>
    </w:p>
    <w:p w14:paraId="5173EBE1" w14:textId="3B52FDFB" w:rsidR="001E145F" w:rsidRPr="004B3397" w:rsidRDefault="001E145F" w:rsidP="001E145F">
      <w:pPr>
        <w:pStyle w:val="EX"/>
      </w:pPr>
      <w:r w:rsidRPr="004B3397">
        <w:rPr>
          <w:b/>
        </w:rPr>
        <w:t>shall</w:t>
      </w:r>
      <w:r w:rsidRPr="004B3397">
        <w:tab/>
        <w:t>indicates a mandatory requirement to do something</w:t>
      </w:r>
    </w:p>
    <w:p w14:paraId="672CFD8A" w14:textId="77777777" w:rsidR="001E145F" w:rsidRPr="004B3397" w:rsidRDefault="001E145F" w:rsidP="001E145F">
      <w:pPr>
        <w:pStyle w:val="EX"/>
      </w:pPr>
      <w:r w:rsidRPr="004B3397">
        <w:rPr>
          <w:b/>
        </w:rPr>
        <w:t>shall not</w:t>
      </w:r>
      <w:r w:rsidRPr="004B3397">
        <w:tab/>
        <w:t>indicates an interdiction (prohibition) to do something</w:t>
      </w:r>
    </w:p>
    <w:p w14:paraId="44077910" w14:textId="77777777" w:rsidR="001E145F" w:rsidRPr="004B3397" w:rsidRDefault="001E145F" w:rsidP="001E145F">
      <w:r w:rsidRPr="004B3397">
        <w:t>The constructions "shall" and "shall not" are confined to the context of normative provisions, and do not appear in Technical Reports.</w:t>
      </w:r>
    </w:p>
    <w:p w14:paraId="6DBC4429" w14:textId="77777777" w:rsidR="001E145F" w:rsidRPr="004B3397" w:rsidRDefault="001E145F" w:rsidP="001E145F">
      <w:r w:rsidRPr="004B339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A8FC191" w14:textId="150EC96B" w:rsidR="001E145F" w:rsidRPr="004B3397" w:rsidRDefault="001E145F" w:rsidP="001E145F">
      <w:pPr>
        <w:pStyle w:val="EX"/>
      </w:pPr>
      <w:r w:rsidRPr="004B3397">
        <w:rPr>
          <w:b/>
        </w:rPr>
        <w:t>should</w:t>
      </w:r>
      <w:r w:rsidRPr="004B3397">
        <w:tab/>
        <w:t>indicates a recommendation to do something</w:t>
      </w:r>
    </w:p>
    <w:p w14:paraId="2801CE70" w14:textId="77777777" w:rsidR="001E145F" w:rsidRPr="004B3397" w:rsidRDefault="001E145F" w:rsidP="001E145F">
      <w:pPr>
        <w:pStyle w:val="EX"/>
      </w:pPr>
      <w:r w:rsidRPr="004B3397">
        <w:rPr>
          <w:b/>
        </w:rPr>
        <w:t>should not</w:t>
      </w:r>
      <w:r w:rsidRPr="004B3397">
        <w:tab/>
        <w:t>indicates a recommendation not to do something</w:t>
      </w:r>
    </w:p>
    <w:p w14:paraId="685974B4" w14:textId="7550403A" w:rsidR="001E145F" w:rsidRPr="004B3397" w:rsidRDefault="001E145F" w:rsidP="001E145F">
      <w:pPr>
        <w:pStyle w:val="EX"/>
      </w:pPr>
      <w:r w:rsidRPr="004B3397">
        <w:rPr>
          <w:b/>
        </w:rPr>
        <w:t>may</w:t>
      </w:r>
      <w:r w:rsidRPr="004B3397">
        <w:tab/>
        <w:t>indicates permission to do something</w:t>
      </w:r>
    </w:p>
    <w:p w14:paraId="4ADF0B4F" w14:textId="77777777" w:rsidR="001E145F" w:rsidRPr="004B3397" w:rsidRDefault="001E145F" w:rsidP="001E145F">
      <w:pPr>
        <w:pStyle w:val="EX"/>
      </w:pPr>
      <w:r w:rsidRPr="004B3397">
        <w:rPr>
          <w:b/>
        </w:rPr>
        <w:t>need not</w:t>
      </w:r>
      <w:r w:rsidRPr="004B3397">
        <w:tab/>
        <w:t>indicates permission not to do something</w:t>
      </w:r>
    </w:p>
    <w:p w14:paraId="69C1C172" w14:textId="77777777" w:rsidR="001E145F" w:rsidRPr="004B3397" w:rsidRDefault="001E145F" w:rsidP="001E145F">
      <w:r w:rsidRPr="004B3397">
        <w:t>The construction "may not" is ambiguous and is not used in normative elements. The unambiguous constructions "might not" or "shall not" are used instead, depending upon the meaning intended.</w:t>
      </w:r>
    </w:p>
    <w:p w14:paraId="492713E5" w14:textId="21F3DAFB" w:rsidR="001E145F" w:rsidRPr="004B3397" w:rsidRDefault="001E145F" w:rsidP="001E145F">
      <w:pPr>
        <w:pStyle w:val="EX"/>
      </w:pPr>
      <w:r w:rsidRPr="004B3397">
        <w:rPr>
          <w:b/>
        </w:rPr>
        <w:t>can</w:t>
      </w:r>
      <w:r w:rsidRPr="004B3397">
        <w:tab/>
        <w:t>indicates that something is possible</w:t>
      </w:r>
    </w:p>
    <w:p w14:paraId="7B331E17" w14:textId="28B2917F" w:rsidR="001E145F" w:rsidRPr="004B3397" w:rsidRDefault="001E145F" w:rsidP="001E145F">
      <w:pPr>
        <w:pStyle w:val="EX"/>
      </w:pPr>
      <w:r w:rsidRPr="004B3397">
        <w:rPr>
          <w:b/>
        </w:rPr>
        <w:t>cannot</w:t>
      </w:r>
      <w:r w:rsidRPr="004B3397">
        <w:tab/>
        <w:t>indicates that something is impossible</w:t>
      </w:r>
    </w:p>
    <w:p w14:paraId="731659C1" w14:textId="77777777" w:rsidR="001E145F" w:rsidRPr="004B3397" w:rsidRDefault="001E145F" w:rsidP="001E145F">
      <w:r w:rsidRPr="004B3397">
        <w:t>The constructions "can" and "cannot" are not substitutes for "may" and "need not".</w:t>
      </w:r>
    </w:p>
    <w:p w14:paraId="3B7E35A1" w14:textId="0CDF2211" w:rsidR="001E145F" w:rsidRPr="004B3397" w:rsidRDefault="001E145F" w:rsidP="001E145F">
      <w:pPr>
        <w:pStyle w:val="EX"/>
      </w:pPr>
      <w:r w:rsidRPr="004B3397">
        <w:rPr>
          <w:b/>
        </w:rPr>
        <w:t>will</w:t>
      </w:r>
      <w:r w:rsidRPr="004B3397">
        <w:tab/>
        <w:t>indicates that something is certain or expected to happen as a result of action taken by an agency the behaviour of which is outside the scope of the present document</w:t>
      </w:r>
    </w:p>
    <w:p w14:paraId="73DC2658" w14:textId="25E76196" w:rsidR="001E145F" w:rsidRPr="004B3397" w:rsidRDefault="001E145F" w:rsidP="001E145F">
      <w:pPr>
        <w:pStyle w:val="EX"/>
      </w:pPr>
      <w:r w:rsidRPr="004B3397">
        <w:rPr>
          <w:b/>
        </w:rPr>
        <w:t>will not</w:t>
      </w:r>
      <w:r w:rsidRPr="004B3397">
        <w:tab/>
        <w:t>indicates that something is certain or expected not to happen as a result of action taken by an agency the behaviour of which is outside the scope of the present document</w:t>
      </w:r>
    </w:p>
    <w:p w14:paraId="5FB7FB66" w14:textId="77777777" w:rsidR="001E145F" w:rsidRPr="004B3397" w:rsidRDefault="001E145F" w:rsidP="001E145F">
      <w:pPr>
        <w:pStyle w:val="EX"/>
      </w:pPr>
      <w:r w:rsidRPr="004B3397">
        <w:rPr>
          <w:b/>
        </w:rPr>
        <w:t>might</w:t>
      </w:r>
      <w:r w:rsidRPr="004B3397">
        <w:tab/>
        <w:t>indicates a likelihood that something will happen as a result of action taken by some agency the behaviour of which is outside the scope of the present document</w:t>
      </w:r>
    </w:p>
    <w:p w14:paraId="30345498" w14:textId="77777777" w:rsidR="001E145F" w:rsidRPr="004B3397" w:rsidRDefault="001E145F" w:rsidP="001E145F">
      <w:pPr>
        <w:pStyle w:val="EX"/>
      </w:pPr>
      <w:r w:rsidRPr="004B3397">
        <w:rPr>
          <w:b/>
        </w:rPr>
        <w:lastRenderedPageBreak/>
        <w:t>might not</w:t>
      </w:r>
      <w:r w:rsidRPr="004B3397">
        <w:tab/>
        <w:t>indicates a likelihood that something will not happen as a result of action taken by some agency the behaviour of which is outside the scope of the present document</w:t>
      </w:r>
    </w:p>
    <w:p w14:paraId="629E0B35" w14:textId="77777777" w:rsidR="001E145F" w:rsidRPr="004B3397" w:rsidRDefault="001E145F" w:rsidP="001E145F">
      <w:r w:rsidRPr="004B3397">
        <w:t>In addition:</w:t>
      </w:r>
    </w:p>
    <w:p w14:paraId="6420CEBD" w14:textId="77777777" w:rsidR="001E145F" w:rsidRPr="004B3397" w:rsidRDefault="001E145F" w:rsidP="001E145F">
      <w:pPr>
        <w:pStyle w:val="EX"/>
      </w:pPr>
      <w:r w:rsidRPr="004B3397">
        <w:rPr>
          <w:b/>
        </w:rPr>
        <w:t>is</w:t>
      </w:r>
      <w:r w:rsidRPr="004B3397">
        <w:tab/>
        <w:t>(or any other verb in the indicative mood) indicates a statement of fact</w:t>
      </w:r>
    </w:p>
    <w:p w14:paraId="59A8045F" w14:textId="77777777" w:rsidR="001E145F" w:rsidRPr="004B3397" w:rsidRDefault="001E145F" w:rsidP="001E145F">
      <w:pPr>
        <w:pStyle w:val="EX"/>
      </w:pPr>
      <w:r w:rsidRPr="004B3397">
        <w:rPr>
          <w:b/>
        </w:rPr>
        <w:t>is not</w:t>
      </w:r>
      <w:r w:rsidRPr="004B3397">
        <w:tab/>
        <w:t>(or any other negative verb in the indicative mood) indicates a statement of fact</w:t>
      </w:r>
    </w:p>
    <w:p w14:paraId="1DBC96F1" w14:textId="77777777" w:rsidR="001E145F" w:rsidRPr="004B3397" w:rsidRDefault="001E145F" w:rsidP="001E145F">
      <w:r w:rsidRPr="004B3397">
        <w:t>The constructions "is" and "is not" do not indicate requirements.</w:t>
      </w:r>
    </w:p>
    <w:p w14:paraId="18B1E547" w14:textId="77777777" w:rsidR="00147627" w:rsidRPr="004B3397" w:rsidRDefault="00FA51EB" w:rsidP="00147627">
      <w:pPr>
        <w:pStyle w:val="Heading1"/>
      </w:pPr>
      <w:r w:rsidRPr="004B3397">
        <w:br w:type="page"/>
      </w:r>
      <w:bookmarkStart w:id="10" w:name="_Toc177658725"/>
      <w:r w:rsidR="00147627" w:rsidRPr="004B3397">
        <w:lastRenderedPageBreak/>
        <w:t>1</w:t>
      </w:r>
      <w:r w:rsidR="00147627" w:rsidRPr="004B3397">
        <w:tab/>
        <w:t>Scope</w:t>
      </w:r>
      <w:bookmarkEnd w:id="10"/>
    </w:p>
    <w:p w14:paraId="7BB591B5" w14:textId="2DA737AB" w:rsidR="00147627" w:rsidRPr="004B3397" w:rsidRDefault="007468C9" w:rsidP="00147627">
      <w:r w:rsidRPr="004B3397">
        <w:t>The present document establishes the Multiple Input Multiple Output (MIMO) Over-the-Air (OTA) performance requirements for NR UEs operating on frequency Range 1 and frequency range 2, for NR standalone (SA) and NR non-standalone (NSA) operation mode. The corresponding test methodologies are also presented in the Annex of this Technical Specification.</w:t>
      </w:r>
    </w:p>
    <w:p w14:paraId="7FA3C071" w14:textId="77777777" w:rsidR="00147627" w:rsidRPr="004B3397" w:rsidRDefault="00147627" w:rsidP="00147627">
      <w:pPr>
        <w:pStyle w:val="Heading1"/>
        <w:rPr>
          <w:rFonts w:eastAsia="MS Mincho"/>
        </w:rPr>
      </w:pPr>
      <w:bookmarkStart w:id="11" w:name="_Toc177658726"/>
      <w:r w:rsidRPr="004B3397">
        <w:rPr>
          <w:rFonts w:eastAsia="MS Mincho"/>
        </w:rPr>
        <w:t>2</w:t>
      </w:r>
      <w:r w:rsidRPr="004B3397">
        <w:rPr>
          <w:rFonts w:eastAsia="MS Mincho"/>
        </w:rPr>
        <w:tab/>
        <w:t>References</w:t>
      </w:r>
      <w:bookmarkEnd w:id="11"/>
    </w:p>
    <w:p w14:paraId="160DA57F" w14:textId="77777777" w:rsidR="0060607A" w:rsidRPr="004B3397" w:rsidRDefault="0060607A" w:rsidP="0060607A">
      <w:r w:rsidRPr="004B3397">
        <w:t>The following documents contain provisions which, through reference in this text, constitute provisions of the present document.</w:t>
      </w:r>
    </w:p>
    <w:p w14:paraId="2492AF29" w14:textId="77777777" w:rsidR="0060607A" w:rsidRPr="004B3397" w:rsidRDefault="0060607A" w:rsidP="0060607A">
      <w:pPr>
        <w:pStyle w:val="B1"/>
      </w:pPr>
      <w:r w:rsidRPr="004B3397">
        <w:t>-</w:t>
      </w:r>
      <w:r w:rsidRPr="004B3397">
        <w:tab/>
        <w:t>References are either specific (identified by date of publication, edition number, version number, etc.) or non</w:t>
      </w:r>
      <w:r w:rsidRPr="004B3397">
        <w:noBreakHyphen/>
        <w:t>specific.</w:t>
      </w:r>
    </w:p>
    <w:p w14:paraId="2A569050" w14:textId="77777777" w:rsidR="0060607A" w:rsidRPr="004B3397" w:rsidRDefault="0060607A" w:rsidP="0060607A">
      <w:pPr>
        <w:pStyle w:val="B1"/>
      </w:pPr>
      <w:r w:rsidRPr="004B3397">
        <w:t>-</w:t>
      </w:r>
      <w:r w:rsidRPr="004B3397">
        <w:tab/>
        <w:t>For a specific reference, subsequent revisions do not apply.</w:t>
      </w:r>
    </w:p>
    <w:p w14:paraId="55EB0D6D" w14:textId="77777777" w:rsidR="0060607A" w:rsidRPr="004B3397" w:rsidRDefault="0060607A" w:rsidP="0060607A">
      <w:pPr>
        <w:pStyle w:val="B1"/>
      </w:pPr>
      <w:r w:rsidRPr="004B3397">
        <w:t>-</w:t>
      </w:r>
      <w:r w:rsidRPr="004B3397">
        <w:tab/>
        <w:t>For a non-specific reference, the latest version applies. In the case of a reference to a 3GPP document (including a GSM document), a non-specific reference implicitly refers to the latest version of that document</w:t>
      </w:r>
      <w:r w:rsidRPr="004B3397">
        <w:rPr>
          <w:i/>
        </w:rPr>
        <w:t xml:space="preserve"> in the same Release as the present document</w:t>
      </w:r>
      <w:r w:rsidRPr="004B3397">
        <w:t>.</w:t>
      </w:r>
    </w:p>
    <w:p w14:paraId="7B03006B" w14:textId="16F70445" w:rsidR="0060607A" w:rsidRPr="004B3397" w:rsidRDefault="0060607A" w:rsidP="003217E3">
      <w:pPr>
        <w:pStyle w:val="EX"/>
      </w:pPr>
      <w:r w:rsidRPr="004B3397">
        <w:t>[1]</w:t>
      </w:r>
      <w:r w:rsidRPr="004B3397">
        <w:tab/>
        <w:t>3GPP TR 21.905: "Vocabulary for 3GPP Specifications".</w:t>
      </w:r>
    </w:p>
    <w:p w14:paraId="3D33F12C" w14:textId="23C80215" w:rsidR="0060607A" w:rsidRPr="004B3397" w:rsidRDefault="0060607A" w:rsidP="0043594D">
      <w:pPr>
        <w:pStyle w:val="EX"/>
        <w:rPr>
          <w:lang w:eastAsia="zh-CN"/>
        </w:rPr>
      </w:pPr>
      <w:r w:rsidRPr="004B3397">
        <w:t>[</w:t>
      </w:r>
      <w:r w:rsidR="003217E3" w:rsidRPr="004B3397">
        <w:t>2</w:t>
      </w:r>
      <w:r w:rsidRPr="004B3397">
        <w:t>]</w:t>
      </w:r>
      <w:r w:rsidRPr="004B3397">
        <w:tab/>
        <w:t>3GPP TS 38.101-1: "</w:t>
      </w:r>
      <w:r w:rsidR="0043594D" w:rsidRPr="004B3397">
        <w:t>NR; User Equipment (UE) radio transmission and reception; Part 1: Range 1 Standalone</w:t>
      </w:r>
      <w:r w:rsidRPr="004B3397">
        <w:t>"</w:t>
      </w:r>
      <w:r w:rsidR="0043594D" w:rsidRPr="004B3397">
        <w:t>.</w:t>
      </w:r>
    </w:p>
    <w:p w14:paraId="08D1C0AD" w14:textId="3B661D06" w:rsidR="0060607A" w:rsidRPr="004B3397" w:rsidRDefault="0060607A" w:rsidP="003217E3">
      <w:pPr>
        <w:pStyle w:val="EX"/>
      </w:pPr>
      <w:r w:rsidRPr="004B3397">
        <w:t>[</w:t>
      </w:r>
      <w:r w:rsidR="003217E3" w:rsidRPr="004B3397">
        <w:t>3</w:t>
      </w:r>
      <w:r w:rsidRPr="004B3397">
        <w:t>]</w:t>
      </w:r>
      <w:r w:rsidRPr="004B3397">
        <w:tab/>
        <w:t>3GPP TS 38.101-3: "</w:t>
      </w:r>
      <w:r w:rsidR="0043594D" w:rsidRPr="004B3397">
        <w:t>NR; User Equipment (UE) radio transmission and reception; Part 3: Range 1 and Range 2 Interworking operation with other radios</w:t>
      </w:r>
      <w:r w:rsidRPr="004B3397">
        <w:t>"</w:t>
      </w:r>
      <w:r w:rsidR="0043594D" w:rsidRPr="004B3397">
        <w:t>.</w:t>
      </w:r>
    </w:p>
    <w:p w14:paraId="71D95049" w14:textId="17335FB8" w:rsidR="0060607A" w:rsidRPr="004B3397" w:rsidRDefault="0060607A" w:rsidP="0043594D">
      <w:pPr>
        <w:pStyle w:val="EX"/>
      </w:pPr>
      <w:r w:rsidRPr="004B3397">
        <w:t>[</w:t>
      </w:r>
      <w:r w:rsidR="003217E3" w:rsidRPr="004B3397">
        <w:t>4</w:t>
      </w:r>
      <w:r w:rsidRPr="004B3397">
        <w:t>]</w:t>
      </w:r>
      <w:r w:rsidRPr="004B3397">
        <w:tab/>
        <w:t>3GPP TS 38.508-1: "</w:t>
      </w:r>
      <w:r w:rsidR="0043594D" w:rsidRPr="004B3397">
        <w:t>5GS; User Equipment (UE) conformance specification; Part 1: Common test environment</w:t>
      </w:r>
      <w:r w:rsidRPr="004B3397">
        <w:t>"</w:t>
      </w:r>
      <w:r w:rsidR="0043594D" w:rsidRPr="004B3397">
        <w:t>.</w:t>
      </w:r>
    </w:p>
    <w:p w14:paraId="03AEF072" w14:textId="771069AB" w:rsidR="0060607A" w:rsidRPr="004B3397" w:rsidRDefault="0060607A" w:rsidP="003217E3">
      <w:pPr>
        <w:pStyle w:val="EX"/>
      </w:pPr>
      <w:r w:rsidRPr="004B3397">
        <w:t>[</w:t>
      </w:r>
      <w:r w:rsidR="003217E3" w:rsidRPr="004B3397">
        <w:t>5</w:t>
      </w:r>
      <w:r w:rsidRPr="004B3397">
        <w:t>]</w:t>
      </w:r>
      <w:r w:rsidRPr="004B3397">
        <w:tab/>
        <w:t>3GPP TR 38.901: "</w:t>
      </w:r>
      <w:r w:rsidR="0043594D" w:rsidRPr="004B3397">
        <w:t>Study on channel model for frequencies from 0.5 to 100 GHz</w:t>
      </w:r>
      <w:r w:rsidRPr="004B3397">
        <w:t>"</w:t>
      </w:r>
      <w:r w:rsidR="0043594D" w:rsidRPr="004B3397">
        <w:t>.</w:t>
      </w:r>
    </w:p>
    <w:p w14:paraId="694AE9D4" w14:textId="2BBE283C" w:rsidR="0060607A" w:rsidRPr="004B3397" w:rsidRDefault="0060607A" w:rsidP="0043594D">
      <w:pPr>
        <w:pStyle w:val="EX"/>
      </w:pPr>
      <w:r w:rsidRPr="004B3397">
        <w:t>[</w:t>
      </w:r>
      <w:r w:rsidR="003217E3" w:rsidRPr="004B3397">
        <w:t>6</w:t>
      </w:r>
      <w:r w:rsidRPr="004B3397">
        <w:t>]</w:t>
      </w:r>
      <w:r w:rsidRPr="004B3397">
        <w:tab/>
        <w:t>3GPP TS 38.101-4: "</w:t>
      </w:r>
      <w:r w:rsidR="0043594D" w:rsidRPr="004B3397">
        <w:t>NR; User Equipment (UE) radio transmission and reception; Part 4: Performance requirements</w:t>
      </w:r>
      <w:r w:rsidRPr="004B3397">
        <w:t>"</w:t>
      </w:r>
      <w:r w:rsidR="0043594D" w:rsidRPr="004B3397">
        <w:t>.</w:t>
      </w:r>
    </w:p>
    <w:p w14:paraId="6C4527DD" w14:textId="05EA35A3" w:rsidR="0060607A" w:rsidRPr="004B3397" w:rsidRDefault="0060607A" w:rsidP="0060607A">
      <w:pPr>
        <w:pStyle w:val="EX"/>
      </w:pPr>
      <w:r w:rsidRPr="004B3397">
        <w:t>[</w:t>
      </w:r>
      <w:r w:rsidR="003217E3" w:rsidRPr="004B3397">
        <w:t>7</w:t>
      </w:r>
      <w:r w:rsidRPr="004B3397">
        <w:t>]</w:t>
      </w:r>
      <w:r w:rsidRPr="004B3397">
        <w:tab/>
        <w:t xml:space="preserve">3GPP TS 38.151: </w:t>
      </w:r>
      <w:r w:rsidR="0043594D" w:rsidRPr="004B3397">
        <w:t>"</w:t>
      </w:r>
      <w:r w:rsidR="0043594D" w:rsidRPr="004B3397">
        <w:rPr>
          <w:bCs/>
        </w:rPr>
        <w:t>NR; User Equipment (UE) Multiple Input Multiple Output (MIMO) Over-the-Air (OTA) performance requirements</w:t>
      </w:r>
      <w:r w:rsidR="0043594D" w:rsidRPr="004B3397">
        <w:t>".</w:t>
      </w:r>
    </w:p>
    <w:p w14:paraId="1C7DFF5F" w14:textId="77777777" w:rsidR="008D4322" w:rsidRPr="004B3397" w:rsidRDefault="008B1B51" w:rsidP="008D4322">
      <w:pPr>
        <w:pStyle w:val="EX"/>
      </w:pPr>
      <w:r w:rsidRPr="004B3397">
        <w:t>[</w:t>
      </w:r>
      <w:r w:rsidR="003217E3" w:rsidRPr="004B3397">
        <w:t>8</w:t>
      </w:r>
      <w:r w:rsidRPr="004B3397">
        <w:t>]</w:t>
      </w:r>
      <w:r w:rsidRPr="004B3397">
        <w:tab/>
        <w:t xml:space="preserve">3GPP TS 38.561: </w:t>
      </w:r>
      <w:r w:rsidR="0043594D" w:rsidRPr="004B3397">
        <w:t>"UE TRP (Total Radiated Power) and TRS (Total Radiated Sensitivity) requirements and test methodologies for FR1 (NR SA and EN-DC); User Equipment (UE) conformance specification".</w:t>
      </w:r>
    </w:p>
    <w:p w14:paraId="52F1575E" w14:textId="77777777" w:rsidR="007468C9" w:rsidRPr="004B3397" w:rsidRDefault="008D4322" w:rsidP="007468C9">
      <w:pPr>
        <w:pStyle w:val="EX"/>
      </w:pPr>
      <w:r w:rsidRPr="004B3397">
        <w:t>[9]</w:t>
      </w:r>
      <w:r w:rsidRPr="004B3397">
        <w:tab/>
        <w:t>IEEE Std 149: "IEEE Standard Test Procedures for Antennas", IEEE.</w:t>
      </w:r>
    </w:p>
    <w:p w14:paraId="4DB36651" w14:textId="0FB18931" w:rsidR="008B1B51" w:rsidRPr="004B3397" w:rsidRDefault="007468C9" w:rsidP="007468C9">
      <w:pPr>
        <w:pStyle w:val="EX"/>
      </w:pPr>
      <w:r w:rsidRPr="004B3397">
        <w:t>[10]</w:t>
      </w:r>
      <w:r w:rsidRPr="004B3397">
        <w:tab/>
        <w:t>3GPP TR 38.827: “Study on radiated metrics and test methodology for the verification of multi-antenna reception performance of NR User Equipment (UE)”.</w:t>
      </w:r>
    </w:p>
    <w:p w14:paraId="3F9D4692" w14:textId="418CC07D" w:rsidR="00147627" w:rsidRPr="004B3397" w:rsidRDefault="00147627" w:rsidP="0024290A">
      <w:pPr>
        <w:pStyle w:val="Heading1"/>
        <w:rPr>
          <w:rFonts w:eastAsia="MS Mincho"/>
        </w:rPr>
      </w:pPr>
      <w:bookmarkStart w:id="12" w:name="_Toc177658727"/>
      <w:r w:rsidRPr="004B3397">
        <w:rPr>
          <w:rFonts w:eastAsia="MS Mincho"/>
        </w:rPr>
        <w:t>3</w:t>
      </w:r>
      <w:r w:rsidRPr="004B3397">
        <w:rPr>
          <w:rFonts w:eastAsia="MS Mincho"/>
        </w:rPr>
        <w:tab/>
        <w:t>Definitions</w:t>
      </w:r>
      <w:r w:rsidR="00F33E37" w:rsidRPr="004B3397">
        <w:rPr>
          <w:rFonts w:eastAsia="MS Mincho"/>
        </w:rPr>
        <w:t xml:space="preserve"> of terms</w:t>
      </w:r>
      <w:r w:rsidRPr="004B3397">
        <w:rPr>
          <w:rFonts w:eastAsia="MS Mincho"/>
        </w:rPr>
        <w:t>, symbols, and abbreviations</w:t>
      </w:r>
      <w:bookmarkEnd w:id="12"/>
    </w:p>
    <w:p w14:paraId="23C857E7" w14:textId="4B7EF39A" w:rsidR="0060607A" w:rsidRPr="004B3397" w:rsidRDefault="0060607A" w:rsidP="0024290A">
      <w:pPr>
        <w:pStyle w:val="Heading2"/>
        <w:rPr>
          <w:rFonts w:cs="Arial"/>
          <w:szCs w:val="32"/>
        </w:rPr>
      </w:pPr>
      <w:bookmarkStart w:id="13" w:name="_Toc177658728"/>
      <w:r w:rsidRPr="004B3397">
        <w:rPr>
          <w:rFonts w:cs="Arial"/>
          <w:szCs w:val="32"/>
        </w:rPr>
        <w:t>3.1</w:t>
      </w:r>
      <w:r w:rsidRPr="004B3397">
        <w:rPr>
          <w:rFonts w:cs="Arial"/>
          <w:szCs w:val="32"/>
        </w:rPr>
        <w:tab/>
        <w:t>Terms</w:t>
      </w:r>
      <w:bookmarkEnd w:id="13"/>
    </w:p>
    <w:p w14:paraId="03B52BDF" w14:textId="77777777" w:rsidR="0060607A" w:rsidRPr="004B3397" w:rsidRDefault="0060607A" w:rsidP="0024290A">
      <w:pPr>
        <w:keepNext/>
        <w:keepLines/>
      </w:pPr>
      <w:r w:rsidRPr="004B3397">
        <w:t>For the purposes of the present document, the terms given in 3GPP TR 21.905 [1] and the following apply. A term defined in the present document takes precedence over the definition of the same term, if any, in 3GPP TR 21.905 [1].</w:t>
      </w:r>
    </w:p>
    <w:p w14:paraId="4CCEEF4C" w14:textId="1FE2DAB6" w:rsidR="009D0223" w:rsidRPr="004B3397" w:rsidRDefault="005D1F6A" w:rsidP="009D0223">
      <w:r w:rsidRPr="004B3397">
        <w:rPr>
          <w:b/>
          <w:bCs/>
          <w:lang w:eastAsia="zh-CN"/>
        </w:rPr>
        <w:t>Free Space</w:t>
      </w:r>
      <w:r w:rsidRPr="004B3397">
        <w:rPr>
          <w:b/>
        </w:rPr>
        <w:t xml:space="preserve"> (</w:t>
      </w:r>
      <w:r w:rsidR="009D0223" w:rsidRPr="004B3397">
        <w:rPr>
          <w:b/>
        </w:rPr>
        <w:t>FS</w:t>
      </w:r>
      <w:r w:rsidRPr="004B3397">
        <w:rPr>
          <w:b/>
        </w:rPr>
        <w:t>)</w:t>
      </w:r>
      <w:r w:rsidR="009D0223" w:rsidRPr="004B3397">
        <w:rPr>
          <w:b/>
        </w:rPr>
        <w:t>:</w:t>
      </w:r>
      <w:r w:rsidR="009D0223" w:rsidRPr="004B3397">
        <w:t xml:space="preserve"> UE used in a free space configuration</w:t>
      </w:r>
    </w:p>
    <w:p w14:paraId="24AA06AB" w14:textId="77777777" w:rsidR="007468C9" w:rsidRPr="004B3397" w:rsidRDefault="009D0223" w:rsidP="007468C9">
      <w:pPr>
        <w:rPr>
          <w:lang w:eastAsia="zh-CN"/>
        </w:rPr>
      </w:pPr>
      <w:r w:rsidRPr="004B3397">
        <w:rPr>
          <w:b/>
          <w:bCs/>
          <w:lang w:eastAsia="zh-CN"/>
        </w:rPr>
        <w:t>H</w:t>
      </w:r>
      <w:r w:rsidRPr="004B3397">
        <w:rPr>
          <w:b/>
          <w:bCs/>
        </w:rPr>
        <w:t>andheld UE</w:t>
      </w:r>
      <w:r w:rsidRPr="004B3397">
        <w:rPr>
          <w:b/>
          <w:bCs/>
          <w:lang w:eastAsia="zh-CN"/>
        </w:rPr>
        <w:t>:</w:t>
      </w:r>
      <w:r w:rsidRPr="004B3397">
        <w:rPr>
          <w:lang w:eastAsia="zh-CN"/>
        </w:rPr>
        <w:t xml:space="preserve"> UE intended to be used in hand held scenario</w:t>
      </w:r>
      <w:r w:rsidR="007468C9" w:rsidRPr="004B3397">
        <w:rPr>
          <w:lang w:eastAsia="zh-CN"/>
        </w:rPr>
        <w:t>.</w:t>
      </w:r>
    </w:p>
    <w:p w14:paraId="39BF2641" w14:textId="29CE9BD3" w:rsidR="009D0223" w:rsidRPr="004B3397" w:rsidRDefault="007468C9" w:rsidP="007468C9">
      <w:r w:rsidRPr="004B3397">
        <w:rPr>
          <w:lang w:eastAsia="zh-CN"/>
        </w:rPr>
        <w:lastRenderedPageBreak/>
        <w:t>MIMO Average Spherical Coverage: An averaged sensitivity of best 18 FR2 MIMO OTA sensitivity values within the 3D sphere with constant-density points for PC3 device.</w:t>
      </w:r>
    </w:p>
    <w:p w14:paraId="564893DC" w14:textId="280FA581" w:rsidR="009D0223" w:rsidRPr="004B3397" w:rsidRDefault="005D1F6A" w:rsidP="0060607A">
      <w:pPr>
        <w:rPr>
          <w:b/>
        </w:rPr>
      </w:pPr>
      <w:r w:rsidRPr="004B3397">
        <w:rPr>
          <w:rFonts w:cs="v5.0.0"/>
          <w:b/>
        </w:rPr>
        <w:t>p</w:t>
      </w:r>
      <w:r w:rsidR="009D0223" w:rsidRPr="004B3397">
        <w:rPr>
          <w:rFonts w:cs="v5.0.0"/>
          <w:b/>
        </w:rPr>
        <w:t xml:space="preserve">rimary mechanical mode: </w:t>
      </w:r>
      <w:r w:rsidR="009D0223" w:rsidRPr="004B3397">
        <w:t>mode that is most often used for a specific user scenario.</w:t>
      </w:r>
    </w:p>
    <w:p w14:paraId="5860C8A7" w14:textId="0E23166D" w:rsidR="0060607A" w:rsidRPr="004B3397" w:rsidRDefault="0060607A" w:rsidP="0060607A">
      <w:r w:rsidRPr="004B3397">
        <w:rPr>
          <w:b/>
        </w:rPr>
        <w:t>PAS Similarity Percentage</w:t>
      </w:r>
      <w:r w:rsidR="005D1F6A" w:rsidRPr="004B3397">
        <w:rPr>
          <w:b/>
        </w:rPr>
        <w:t xml:space="preserve"> (PSP</w:t>
      </w:r>
      <w:r w:rsidRPr="004B3397">
        <w:rPr>
          <w:b/>
        </w:rPr>
        <w:t>):</w:t>
      </w:r>
      <w:r w:rsidRPr="004B3397">
        <w:t xml:space="preserve"> similarity of the PAS produced by the OTA system and the reference PAS. PSP is defined as (1-TVD)</w:t>
      </w:r>
      <w:r w:rsidR="005D1F6A" w:rsidRPr="004B3397">
        <w:t xml:space="preserve"> </w:t>
      </w:r>
      <w:r w:rsidRPr="004B3397">
        <w:t>*</w:t>
      </w:r>
      <w:r w:rsidR="005D1F6A" w:rsidRPr="004B3397">
        <w:t xml:space="preserve"> </w:t>
      </w:r>
      <w:r w:rsidRPr="004B3397">
        <w:t>100</w:t>
      </w:r>
      <w:r w:rsidR="005D1F6A" w:rsidRPr="004B3397">
        <w:t xml:space="preserve"> </w:t>
      </w:r>
      <w:r w:rsidRPr="004B3397">
        <w:t>%. PSP=100</w:t>
      </w:r>
      <w:r w:rsidR="00D36A90" w:rsidRPr="004B3397">
        <w:t xml:space="preserve"> </w:t>
      </w:r>
      <w:r w:rsidRPr="004B3397">
        <w:t>% denotes full similarity and PSP</w:t>
      </w:r>
      <w:r w:rsidR="005D1F6A" w:rsidRPr="004B3397">
        <w:t xml:space="preserve"> </w:t>
      </w:r>
      <w:r w:rsidRPr="004B3397">
        <w:t>=</w:t>
      </w:r>
      <w:r w:rsidR="005D1F6A" w:rsidRPr="004B3397">
        <w:t xml:space="preserve"> </w:t>
      </w:r>
      <w:r w:rsidRPr="004B3397">
        <w:t>0</w:t>
      </w:r>
      <w:r w:rsidR="005D1F6A" w:rsidRPr="004B3397">
        <w:t xml:space="preserve"> </w:t>
      </w:r>
      <w:r w:rsidRPr="004B3397">
        <w:t>% denotes full dissimilarity.</w:t>
      </w:r>
    </w:p>
    <w:p w14:paraId="13FE82D1" w14:textId="47F8A99F" w:rsidR="0060607A" w:rsidRPr="004B3397" w:rsidRDefault="0060607A" w:rsidP="0060607A">
      <w:pPr>
        <w:pStyle w:val="Heading2"/>
        <w:rPr>
          <w:rFonts w:cs="Arial"/>
          <w:szCs w:val="32"/>
        </w:rPr>
      </w:pPr>
      <w:bookmarkStart w:id="14" w:name="_Toc177658729"/>
      <w:r w:rsidRPr="004B3397">
        <w:rPr>
          <w:rFonts w:cs="Arial"/>
          <w:szCs w:val="32"/>
        </w:rPr>
        <w:t>3.2</w:t>
      </w:r>
      <w:r w:rsidRPr="004B3397">
        <w:rPr>
          <w:rFonts w:cs="Arial"/>
          <w:szCs w:val="32"/>
        </w:rPr>
        <w:tab/>
        <w:t>Symbols</w:t>
      </w:r>
      <w:bookmarkEnd w:id="14"/>
    </w:p>
    <w:p w14:paraId="25ED3EBB" w14:textId="77777777" w:rsidR="0060607A" w:rsidRPr="004B3397" w:rsidRDefault="0060607A" w:rsidP="0060607A">
      <w:pPr>
        <w:keepNext/>
      </w:pPr>
      <w:r w:rsidRPr="004B3397">
        <w:t>For the purposes of the present document, the following symbols apply:</w:t>
      </w:r>
    </w:p>
    <w:p w14:paraId="658E1EC9" w14:textId="3FDAAD67" w:rsidR="0060607A" w:rsidRPr="004B3397" w:rsidRDefault="0060607A" w:rsidP="005D1F6A">
      <w:pPr>
        <w:pStyle w:val="EX"/>
      </w:pPr>
      <w:r w:rsidRPr="004B3397">
        <w:rPr>
          <w:i/>
        </w:rPr>
        <w:t>P</w:t>
      </w:r>
      <w:r w:rsidRPr="004B3397">
        <w:rPr>
          <w:i/>
          <w:vertAlign w:val="subscript"/>
        </w:rPr>
        <w:t>RS-EPRE-MAX</w:t>
      </w:r>
      <w:r w:rsidRPr="004B3397">
        <w:rPr>
          <w:i/>
          <w:vertAlign w:val="subscript"/>
        </w:rPr>
        <w:tab/>
      </w:r>
      <w:r w:rsidRPr="004B3397">
        <w:t>Maximum downlink RS-EPRE</w:t>
      </w:r>
    </w:p>
    <w:p w14:paraId="64C3328B" w14:textId="433B0D6D" w:rsidR="0060607A" w:rsidRPr="004B3397" w:rsidRDefault="0060607A" w:rsidP="00C3388B">
      <w:pPr>
        <w:pStyle w:val="Heading2"/>
        <w:rPr>
          <w:rFonts w:cs="Arial"/>
          <w:szCs w:val="32"/>
        </w:rPr>
      </w:pPr>
      <w:bookmarkStart w:id="15" w:name="_Toc177658730"/>
      <w:r w:rsidRPr="004B3397">
        <w:rPr>
          <w:rFonts w:cs="Arial"/>
          <w:szCs w:val="32"/>
        </w:rPr>
        <w:t>3.3</w:t>
      </w:r>
      <w:r w:rsidRPr="004B3397">
        <w:rPr>
          <w:rFonts w:cs="Arial"/>
          <w:szCs w:val="32"/>
        </w:rPr>
        <w:tab/>
        <w:t>Abbreviations</w:t>
      </w:r>
      <w:bookmarkEnd w:id="15"/>
    </w:p>
    <w:p w14:paraId="67F8F133" w14:textId="77777777" w:rsidR="0060607A" w:rsidRPr="004B3397" w:rsidRDefault="0060607A" w:rsidP="0060607A">
      <w:pPr>
        <w:keepNext/>
      </w:pPr>
      <w:r w:rsidRPr="004B3397">
        <w:t>For the purposes of the present document, the abbreviations given in 3GPP TR 21.905 [1] and the following apply. An abbreviation defined in the present document takes precedence over the definition of the same abbreviation, if any, in 3GPP TR 21.905 [1].</w:t>
      </w:r>
    </w:p>
    <w:p w14:paraId="6771E62F" w14:textId="77777777" w:rsidR="00765DCA" w:rsidRPr="004B3397" w:rsidRDefault="00765DCA" w:rsidP="00765DCA">
      <w:pPr>
        <w:pStyle w:val="EW"/>
      </w:pPr>
      <w:r w:rsidRPr="004B3397">
        <w:t>ACK</w:t>
      </w:r>
      <w:r w:rsidRPr="004B3397">
        <w:tab/>
        <w:t>Acknowledgment</w:t>
      </w:r>
    </w:p>
    <w:p w14:paraId="544A27EA" w14:textId="77777777" w:rsidR="0060607A" w:rsidRPr="004B3397" w:rsidRDefault="0060607A" w:rsidP="0060607A">
      <w:pPr>
        <w:pStyle w:val="EW"/>
      </w:pPr>
      <w:r w:rsidRPr="004B3397">
        <w:t>AOA</w:t>
      </w:r>
      <w:r w:rsidRPr="004B3397">
        <w:tab/>
        <w:t>Azimuth angle Of Arrival</w:t>
      </w:r>
    </w:p>
    <w:p w14:paraId="24E1A9AD" w14:textId="77777777" w:rsidR="004A42A2" w:rsidRPr="004B3397" w:rsidRDefault="0060607A" w:rsidP="004A42A2">
      <w:pPr>
        <w:pStyle w:val="EW"/>
      </w:pPr>
      <w:r w:rsidRPr="004B3397">
        <w:t>AOD</w:t>
      </w:r>
      <w:r w:rsidRPr="004B3397">
        <w:tab/>
        <w:t>Azimuth angle Of Departure</w:t>
      </w:r>
    </w:p>
    <w:p w14:paraId="00370B8C" w14:textId="77777777" w:rsidR="004A42A2" w:rsidRPr="004B3397" w:rsidRDefault="004A42A2" w:rsidP="004A42A2">
      <w:pPr>
        <w:pStyle w:val="EW"/>
      </w:pPr>
      <w:r w:rsidRPr="004B3397">
        <w:t>ASA</w:t>
      </w:r>
      <w:r w:rsidRPr="004B3397">
        <w:tab/>
        <w:t>Azimuth Spread of Arrival angles</w:t>
      </w:r>
    </w:p>
    <w:p w14:paraId="3BEA158C" w14:textId="5AC2A817" w:rsidR="0060607A" w:rsidRPr="004B3397" w:rsidRDefault="004A42A2" w:rsidP="004A42A2">
      <w:pPr>
        <w:pStyle w:val="EW"/>
      </w:pPr>
      <w:r w:rsidRPr="004B3397">
        <w:t>ASD</w:t>
      </w:r>
      <w:r w:rsidRPr="004B3397">
        <w:tab/>
        <w:t>Azimuth Spread of Departure angles</w:t>
      </w:r>
    </w:p>
    <w:p w14:paraId="750B03EE" w14:textId="77777777" w:rsidR="002A7A58" w:rsidRPr="004B3397" w:rsidRDefault="0060607A" w:rsidP="002A7A58">
      <w:pPr>
        <w:pStyle w:val="EW"/>
        <w:rPr>
          <w:lang w:eastAsia="zh-CN"/>
        </w:rPr>
      </w:pPr>
      <w:r w:rsidRPr="004B3397">
        <w:rPr>
          <w:lang w:eastAsia="zh-CN"/>
        </w:rPr>
        <w:t>BS</w:t>
      </w:r>
      <w:r w:rsidRPr="004B3397">
        <w:rPr>
          <w:lang w:eastAsia="zh-CN"/>
        </w:rPr>
        <w:tab/>
        <w:t>Base Station</w:t>
      </w:r>
    </w:p>
    <w:p w14:paraId="42A2C51C" w14:textId="77777777" w:rsidR="002A7A58" w:rsidRPr="004B3397" w:rsidRDefault="002A7A58" w:rsidP="002A7A58">
      <w:pPr>
        <w:pStyle w:val="EW"/>
        <w:rPr>
          <w:lang w:eastAsia="zh-CN"/>
        </w:rPr>
      </w:pPr>
      <w:r w:rsidRPr="004B3397">
        <w:rPr>
          <w:lang w:eastAsia="zh-CN"/>
        </w:rPr>
        <w:t>CASA</w:t>
      </w:r>
      <w:r w:rsidRPr="004B3397">
        <w:rPr>
          <w:lang w:eastAsia="zh-CN"/>
        </w:rPr>
        <w:tab/>
        <w:t>Cluster ASA</w:t>
      </w:r>
    </w:p>
    <w:p w14:paraId="1E497806" w14:textId="7970A28D" w:rsidR="0060607A" w:rsidRPr="004B3397" w:rsidRDefault="002A7A58" w:rsidP="002A7A58">
      <w:pPr>
        <w:pStyle w:val="EW"/>
        <w:rPr>
          <w:lang w:eastAsia="zh-CN"/>
        </w:rPr>
      </w:pPr>
      <w:r w:rsidRPr="004B3397">
        <w:rPr>
          <w:lang w:eastAsia="zh-CN"/>
        </w:rPr>
        <w:t>CASD</w:t>
      </w:r>
      <w:r w:rsidRPr="004B3397">
        <w:rPr>
          <w:lang w:eastAsia="zh-CN"/>
        </w:rPr>
        <w:tab/>
        <w:t>Cluster ASD</w:t>
      </w:r>
    </w:p>
    <w:p w14:paraId="6D6E743B" w14:textId="77777777" w:rsidR="0034351B" w:rsidRPr="004B3397" w:rsidRDefault="0060607A" w:rsidP="0034351B">
      <w:pPr>
        <w:pStyle w:val="EW"/>
      </w:pPr>
      <w:r w:rsidRPr="004B3397">
        <w:t>CDL</w:t>
      </w:r>
      <w:r w:rsidRPr="004B3397">
        <w:tab/>
        <w:t>Clustered Delay Line</w:t>
      </w:r>
    </w:p>
    <w:p w14:paraId="416DFC3C" w14:textId="77777777" w:rsidR="0034351B" w:rsidRPr="004B3397" w:rsidRDefault="0034351B" w:rsidP="0034351B">
      <w:pPr>
        <w:pStyle w:val="EW"/>
        <w:rPr>
          <w:lang w:eastAsia="zh-CN"/>
        </w:rPr>
      </w:pPr>
      <w:r w:rsidRPr="004B3397">
        <w:rPr>
          <w:lang w:eastAsia="zh-CN"/>
        </w:rPr>
        <w:t>CIR</w:t>
      </w:r>
      <w:r w:rsidRPr="004B3397">
        <w:rPr>
          <w:lang w:eastAsia="zh-CN"/>
        </w:rPr>
        <w:tab/>
        <w:t>Channel Impulse Response</w:t>
      </w:r>
    </w:p>
    <w:p w14:paraId="33726CEE" w14:textId="77777777" w:rsidR="0034351B" w:rsidRPr="004B3397" w:rsidRDefault="0034351B" w:rsidP="0034351B">
      <w:pPr>
        <w:pStyle w:val="EW"/>
        <w:rPr>
          <w:lang w:eastAsia="zh-CN"/>
        </w:rPr>
      </w:pPr>
      <w:r w:rsidRPr="004B3397">
        <w:rPr>
          <w:lang w:eastAsia="zh-CN"/>
        </w:rPr>
        <w:t>CSI</w:t>
      </w:r>
      <w:r w:rsidRPr="004B3397">
        <w:rPr>
          <w:lang w:eastAsia="zh-CN"/>
        </w:rPr>
        <w:tab/>
        <w:t>Channel state information</w:t>
      </w:r>
    </w:p>
    <w:p w14:paraId="038E41B2" w14:textId="47C9A5DA" w:rsidR="0060607A" w:rsidRPr="004B3397" w:rsidRDefault="0034351B" w:rsidP="0034351B">
      <w:pPr>
        <w:pStyle w:val="EW"/>
        <w:rPr>
          <w:lang w:eastAsia="zh-CN"/>
        </w:rPr>
      </w:pPr>
      <w:r w:rsidRPr="004B3397">
        <w:rPr>
          <w:lang w:eastAsia="zh-CN"/>
        </w:rPr>
        <w:t>CSI-RS</w:t>
      </w:r>
      <w:r w:rsidRPr="004B3397">
        <w:rPr>
          <w:lang w:eastAsia="zh-CN"/>
        </w:rPr>
        <w:tab/>
        <w:t>CSI reference signal</w:t>
      </w:r>
    </w:p>
    <w:p w14:paraId="0E0D3872" w14:textId="77777777" w:rsidR="008D4DB6" w:rsidRPr="004B3397" w:rsidRDefault="0060607A" w:rsidP="008D4DB6">
      <w:pPr>
        <w:pStyle w:val="EW"/>
      </w:pPr>
      <w:r w:rsidRPr="004B3397">
        <w:t>CW</w:t>
      </w:r>
      <w:r w:rsidRPr="004B3397">
        <w:tab/>
        <w:t>Continuous Wave</w:t>
      </w:r>
    </w:p>
    <w:p w14:paraId="2C3B1CB2" w14:textId="77777777" w:rsidR="008D4DB6" w:rsidRPr="004B3397" w:rsidRDefault="008D4DB6" w:rsidP="008D4DB6">
      <w:pPr>
        <w:pStyle w:val="EW"/>
        <w:rPr>
          <w:lang w:eastAsia="zh-CN"/>
        </w:rPr>
      </w:pPr>
      <w:r w:rsidRPr="004B3397">
        <w:t>CZSA</w:t>
      </w:r>
      <w:r w:rsidRPr="004B3397">
        <w:tab/>
        <w:t>Cluster ZSA</w:t>
      </w:r>
    </w:p>
    <w:p w14:paraId="037AF008" w14:textId="72C8A3BD" w:rsidR="0060607A" w:rsidRPr="004B3397" w:rsidRDefault="008D4DB6" w:rsidP="008D4DB6">
      <w:pPr>
        <w:pStyle w:val="EW"/>
        <w:rPr>
          <w:lang w:eastAsia="zh-CN"/>
        </w:rPr>
      </w:pPr>
      <w:r w:rsidRPr="004B3397">
        <w:t>CZSD</w:t>
      </w:r>
      <w:r w:rsidRPr="004B3397">
        <w:tab/>
        <w:t>Cluster ZSD</w:t>
      </w:r>
    </w:p>
    <w:p w14:paraId="1E571662" w14:textId="77777777" w:rsidR="0060607A" w:rsidRPr="004B3397" w:rsidRDefault="0060607A" w:rsidP="0060607A">
      <w:pPr>
        <w:pStyle w:val="EW"/>
        <w:rPr>
          <w:lang w:eastAsia="zh-CN"/>
        </w:rPr>
      </w:pPr>
      <w:r w:rsidRPr="004B3397">
        <w:rPr>
          <w:lang w:eastAsia="zh-CN"/>
        </w:rPr>
        <w:t>DML</w:t>
      </w:r>
      <w:r w:rsidRPr="004B3397">
        <w:rPr>
          <w:lang w:eastAsia="zh-CN"/>
        </w:rPr>
        <w:tab/>
        <w:t>Data Mode Landscape</w:t>
      </w:r>
    </w:p>
    <w:p w14:paraId="76834DF5" w14:textId="77777777" w:rsidR="002D0483" w:rsidRPr="004B3397" w:rsidRDefault="0060607A" w:rsidP="002D0483">
      <w:pPr>
        <w:pStyle w:val="EW"/>
        <w:rPr>
          <w:lang w:eastAsia="zh-CN"/>
        </w:rPr>
      </w:pPr>
      <w:r w:rsidRPr="004B3397">
        <w:rPr>
          <w:lang w:eastAsia="zh-CN"/>
        </w:rPr>
        <w:t>DMP</w:t>
      </w:r>
      <w:r w:rsidRPr="004B3397">
        <w:rPr>
          <w:lang w:eastAsia="zh-CN"/>
        </w:rPr>
        <w:tab/>
        <w:t>Data Mode Portrait</w:t>
      </w:r>
    </w:p>
    <w:p w14:paraId="0E027F47" w14:textId="2652A006" w:rsidR="0060607A" w:rsidRPr="004B3397" w:rsidRDefault="002D0483" w:rsidP="002D0483">
      <w:pPr>
        <w:pStyle w:val="EW"/>
        <w:rPr>
          <w:lang w:eastAsia="zh-CN"/>
        </w:rPr>
      </w:pPr>
      <w:r w:rsidRPr="004B3397">
        <w:rPr>
          <w:lang w:eastAsia="zh-CN"/>
        </w:rPr>
        <w:t>DMRS</w:t>
      </w:r>
      <w:r w:rsidRPr="004B3397">
        <w:rPr>
          <w:lang w:eastAsia="zh-CN"/>
        </w:rPr>
        <w:tab/>
        <w:t>Demodulation reference signal</w:t>
      </w:r>
    </w:p>
    <w:p w14:paraId="10D979D3" w14:textId="77777777" w:rsidR="0060607A" w:rsidRPr="004B3397" w:rsidRDefault="0060607A" w:rsidP="0060607A">
      <w:pPr>
        <w:pStyle w:val="EW"/>
        <w:rPr>
          <w:lang w:eastAsia="zh-CN"/>
        </w:rPr>
      </w:pPr>
      <w:r w:rsidRPr="004B3397">
        <w:rPr>
          <w:lang w:eastAsia="zh-CN"/>
        </w:rPr>
        <w:t>DMSU</w:t>
      </w:r>
      <w:r w:rsidRPr="004B3397">
        <w:rPr>
          <w:lang w:eastAsia="zh-CN"/>
        </w:rPr>
        <w:tab/>
        <w:t>Data Mode Screen Up</w:t>
      </w:r>
    </w:p>
    <w:p w14:paraId="02233B85" w14:textId="77777777" w:rsidR="0060607A" w:rsidRPr="004B3397" w:rsidRDefault="0060607A" w:rsidP="0060607A">
      <w:pPr>
        <w:pStyle w:val="EW"/>
        <w:rPr>
          <w:lang w:eastAsia="zh-CN"/>
        </w:rPr>
      </w:pPr>
      <w:r w:rsidRPr="004B3397">
        <w:rPr>
          <w:lang w:eastAsia="zh-CN"/>
        </w:rPr>
        <w:t>DUT</w:t>
      </w:r>
      <w:r w:rsidRPr="004B3397">
        <w:rPr>
          <w:lang w:eastAsia="zh-CN"/>
        </w:rPr>
        <w:tab/>
        <w:t>Device Under Test</w:t>
      </w:r>
    </w:p>
    <w:p w14:paraId="2C9BD615" w14:textId="77777777" w:rsidR="00BF5E2A" w:rsidRPr="004B3397" w:rsidRDefault="0060607A" w:rsidP="00BF5E2A">
      <w:pPr>
        <w:pStyle w:val="EW"/>
        <w:rPr>
          <w:lang w:eastAsia="zh-CN"/>
        </w:rPr>
      </w:pPr>
      <w:r w:rsidRPr="004B3397">
        <w:rPr>
          <w:lang w:eastAsia="zh-CN"/>
        </w:rPr>
        <w:t>EUT</w:t>
      </w:r>
      <w:r w:rsidRPr="004B3397">
        <w:rPr>
          <w:lang w:eastAsia="zh-CN"/>
        </w:rPr>
        <w:tab/>
        <w:t>Equipment Under Test</w:t>
      </w:r>
    </w:p>
    <w:p w14:paraId="1CAF02B5" w14:textId="7170BB11" w:rsidR="0060607A" w:rsidRPr="004B3397" w:rsidRDefault="00BF5E2A" w:rsidP="00BF5E2A">
      <w:pPr>
        <w:pStyle w:val="EW"/>
        <w:rPr>
          <w:lang w:eastAsia="zh-CN"/>
        </w:rPr>
      </w:pPr>
      <w:r w:rsidRPr="004B3397">
        <w:rPr>
          <w:lang w:eastAsia="zh-CN"/>
        </w:rPr>
        <w:t>EVM</w:t>
      </w:r>
      <w:r w:rsidRPr="004B3397">
        <w:rPr>
          <w:lang w:eastAsia="zh-CN"/>
        </w:rPr>
        <w:tab/>
        <w:t>Error Vector Magnitude</w:t>
      </w:r>
    </w:p>
    <w:p w14:paraId="5AC67A70" w14:textId="77777777" w:rsidR="007468C9" w:rsidRPr="004B3397" w:rsidRDefault="0060607A" w:rsidP="007468C9">
      <w:pPr>
        <w:pStyle w:val="EW"/>
        <w:rPr>
          <w:lang w:eastAsia="zh-CN"/>
        </w:rPr>
      </w:pPr>
      <w:r w:rsidRPr="004B3397">
        <w:rPr>
          <w:lang w:eastAsia="zh-CN"/>
        </w:rPr>
        <w:t>FR1</w:t>
      </w:r>
      <w:r w:rsidRPr="004B3397">
        <w:rPr>
          <w:lang w:eastAsia="zh-CN"/>
        </w:rPr>
        <w:tab/>
        <w:t>Frequency Range 1</w:t>
      </w:r>
    </w:p>
    <w:p w14:paraId="0E338D80" w14:textId="0B53F308" w:rsidR="0006353A" w:rsidRPr="004B3397" w:rsidRDefault="007468C9" w:rsidP="007468C9">
      <w:pPr>
        <w:pStyle w:val="EW"/>
        <w:rPr>
          <w:lang w:eastAsia="zh-CN"/>
        </w:rPr>
      </w:pPr>
      <w:r w:rsidRPr="004B3397">
        <w:rPr>
          <w:lang w:eastAsia="zh-CN"/>
        </w:rPr>
        <w:t>FR2</w:t>
      </w:r>
      <w:r w:rsidRPr="004B3397">
        <w:rPr>
          <w:lang w:eastAsia="zh-CN"/>
        </w:rPr>
        <w:tab/>
        <w:t>Frequency Range 2</w:t>
      </w:r>
    </w:p>
    <w:p w14:paraId="0107A5BD" w14:textId="6AC825C3" w:rsidR="0060607A" w:rsidRPr="004B3397" w:rsidRDefault="0006353A" w:rsidP="0006353A">
      <w:pPr>
        <w:pStyle w:val="EW"/>
        <w:rPr>
          <w:lang w:eastAsia="zh-CN"/>
        </w:rPr>
      </w:pPr>
      <w:r w:rsidRPr="004B3397">
        <w:t>FRC</w:t>
      </w:r>
      <w:r w:rsidRPr="004B3397">
        <w:tab/>
        <w:t>Fixed Reference Measurement Channel</w:t>
      </w:r>
    </w:p>
    <w:p w14:paraId="025AAE42" w14:textId="77777777" w:rsidR="007868AC" w:rsidRPr="004B3397" w:rsidRDefault="0060607A" w:rsidP="007868AC">
      <w:pPr>
        <w:pStyle w:val="EW"/>
        <w:rPr>
          <w:lang w:eastAsia="zh-CN"/>
        </w:rPr>
      </w:pPr>
      <w:r w:rsidRPr="004B3397">
        <w:rPr>
          <w:lang w:eastAsia="zh-CN"/>
        </w:rPr>
        <w:t>FS</w:t>
      </w:r>
      <w:r w:rsidRPr="004B3397">
        <w:rPr>
          <w:lang w:eastAsia="zh-CN"/>
        </w:rPr>
        <w:tab/>
        <w:t>Free Space</w:t>
      </w:r>
    </w:p>
    <w:p w14:paraId="6BDBC0F0" w14:textId="77777777" w:rsidR="007868AC" w:rsidRPr="004B3397" w:rsidRDefault="007868AC" w:rsidP="007868AC">
      <w:pPr>
        <w:pStyle w:val="EW"/>
        <w:rPr>
          <w:lang w:eastAsia="zh-CN"/>
        </w:rPr>
      </w:pPr>
      <w:r w:rsidRPr="004B3397">
        <w:rPr>
          <w:lang w:eastAsia="zh-CN"/>
        </w:rPr>
        <w:t>gNB</w:t>
      </w:r>
      <w:r w:rsidRPr="004B3397">
        <w:rPr>
          <w:lang w:eastAsia="zh-CN"/>
        </w:rPr>
        <w:tab/>
        <w:t>Next Generation Node B</w:t>
      </w:r>
    </w:p>
    <w:p w14:paraId="1D6DEED2" w14:textId="6885A269" w:rsidR="0060607A" w:rsidRPr="004B3397" w:rsidRDefault="007868AC" w:rsidP="007868AC">
      <w:pPr>
        <w:pStyle w:val="EW"/>
        <w:rPr>
          <w:lang w:eastAsia="zh-CN"/>
        </w:rPr>
      </w:pPr>
      <w:r w:rsidRPr="004B3397">
        <w:rPr>
          <w:lang w:eastAsia="zh-CN"/>
        </w:rPr>
        <w:t>HARQ</w:t>
      </w:r>
      <w:r w:rsidRPr="004B3397">
        <w:rPr>
          <w:lang w:eastAsia="zh-CN"/>
        </w:rPr>
        <w:tab/>
        <w:t>Hybrid automatic repeat request</w:t>
      </w:r>
    </w:p>
    <w:p w14:paraId="62358FFE" w14:textId="77777777" w:rsidR="0060607A" w:rsidRPr="004B3397" w:rsidRDefault="0060607A" w:rsidP="0060607A">
      <w:pPr>
        <w:pStyle w:val="EW"/>
        <w:rPr>
          <w:lang w:eastAsia="zh-CN"/>
        </w:rPr>
      </w:pPr>
      <w:r w:rsidRPr="004B3397">
        <w:rPr>
          <w:lang w:eastAsia="zh-CN"/>
        </w:rPr>
        <w:t>MIMO</w:t>
      </w:r>
      <w:r w:rsidRPr="004B3397">
        <w:rPr>
          <w:lang w:eastAsia="zh-CN"/>
        </w:rPr>
        <w:tab/>
        <w:t>Multiple Input Multiple Output</w:t>
      </w:r>
    </w:p>
    <w:p w14:paraId="50F1C14D" w14:textId="77777777" w:rsidR="00C360F8" w:rsidRPr="004B3397" w:rsidRDefault="0060607A" w:rsidP="00C360F8">
      <w:pPr>
        <w:pStyle w:val="EW"/>
        <w:rPr>
          <w:lang w:eastAsia="zh-CN"/>
        </w:rPr>
      </w:pPr>
      <w:r w:rsidRPr="004B3397">
        <w:rPr>
          <w:lang w:eastAsia="zh-CN"/>
        </w:rPr>
        <w:t>MPAC</w:t>
      </w:r>
      <w:r w:rsidRPr="004B3397">
        <w:rPr>
          <w:lang w:eastAsia="zh-CN"/>
        </w:rPr>
        <w:tab/>
        <w:t>Multi-Probe Anechoic Chamber</w:t>
      </w:r>
    </w:p>
    <w:p w14:paraId="6591847B" w14:textId="77777777" w:rsidR="00C360F8" w:rsidRPr="004B3397" w:rsidRDefault="00C360F8" w:rsidP="00C360F8">
      <w:pPr>
        <w:pStyle w:val="EW"/>
        <w:rPr>
          <w:lang w:eastAsia="zh-CN"/>
        </w:rPr>
      </w:pPr>
      <w:r w:rsidRPr="004B3397">
        <w:rPr>
          <w:lang w:eastAsia="zh-CN"/>
        </w:rPr>
        <w:t>MU</w:t>
      </w:r>
      <w:r w:rsidRPr="004B3397">
        <w:rPr>
          <w:lang w:eastAsia="zh-CN"/>
        </w:rPr>
        <w:tab/>
        <w:t>Measurement Uncertainty</w:t>
      </w:r>
    </w:p>
    <w:p w14:paraId="3BE1DCED" w14:textId="7059EE34" w:rsidR="0060607A" w:rsidRPr="004B3397" w:rsidRDefault="00C360F8" w:rsidP="00C360F8">
      <w:pPr>
        <w:pStyle w:val="EW"/>
        <w:rPr>
          <w:lang w:eastAsia="zh-CN"/>
        </w:rPr>
      </w:pPr>
      <w:r w:rsidRPr="004B3397">
        <w:rPr>
          <w:lang w:eastAsia="zh-CN"/>
        </w:rPr>
        <w:t>NACK</w:t>
      </w:r>
      <w:r w:rsidRPr="004B3397">
        <w:rPr>
          <w:lang w:eastAsia="zh-CN"/>
        </w:rPr>
        <w:tab/>
        <w:t>Not Acknowledged</w:t>
      </w:r>
    </w:p>
    <w:p w14:paraId="62E54391" w14:textId="77777777" w:rsidR="0060607A" w:rsidRPr="004B3397" w:rsidRDefault="0060607A" w:rsidP="0060607A">
      <w:pPr>
        <w:pStyle w:val="EW"/>
        <w:rPr>
          <w:lang w:eastAsia="zh-CN"/>
        </w:rPr>
      </w:pPr>
      <w:r w:rsidRPr="004B3397">
        <w:rPr>
          <w:lang w:eastAsia="zh-CN"/>
        </w:rPr>
        <w:t>NR</w:t>
      </w:r>
      <w:r w:rsidRPr="004B3397">
        <w:rPr>
          <w:lang w:eastAsia="zh-CN"/>
        </w:rPr>
        <w:tab/>
        <w:t>New Radio</w:t>
      </w:r>
    </w:p>
    <w:p w14:paraId="32469776" w14:textId="701D5734" w:rsidR="00400376" w:rsidRPr="004B3397" w:rsidRDefault="0060607A" w:rsidP="00400376">
      <w:pPr>
        <w:pStyle w:val="EX"/>
      </w:pPr>
      <w:r w:rsidRPr="004B3397">
        <w:t>NSA</w:t>
      </w:r>
      <w:r w:rsidRPr="004B3397">
        <w:tab/>
        <w:t>Non-Standalone</w:t>
      </w:r>
      <w:r w:rsidR="007075EF" w:rsidRPr="004B3397">
        <w:t xml:space="preserve"> a mode of operation where operation of </w:t>
      </w:r>
      <w:r w:rsidR="007468C9" w:rsidRPr="004B3397">
        <w:t xml:space="preserve">a </w:t>
      </w:r>
      <w:r w:rsidR="007075EF" w:rsidRPr="004B3397">
        <w:t>radio is assisted with another radio</w:t>
      </w:r>
    </w:p>
    <w:p w14:paraId="4599A701" w14:textId="77777777" w:rsidR="00B773FB" w:rsidRPr="004B3397" w:rsidRDefault="00B773FB" w:rsidP="00400376">
      <w:pPr>
        <w:pStyle w:val="EX"/>
      </w:pPr>
    </w:p>
    <w:p w14:paraId="439F9246" w14:textId="77777777" w:rsidR="00294432" w:rsidRPr="004B3397" w:rsidRDefault="00294432" w:rsidP="0060607A">
      <w:pPr>
        <w:pStyle w:val="EW"/>
        <w:rPr>
          <w:lang w:eastAsia="zh-CN"/>
        </w:rPr>
      </w:pPr>
      <w:r w:rsidRPr="004B3397">
        <w:rPr>
          <w:lang w:eastAsia="zh-CN"/>
        </w:rPr>
        <w:t>OCNG</w:t>
      </w:r>
      <w:r w:rsidRPr="004B3397">
        <w:rPr>
          <w:lang w:eastAsia="zh-CN"/>
        </w:rPr>
        <w:tab/>
        <w:t xml:space="preserve">OFDMA Channel Noise Generator </w:t>
      </w:r>
    </w:p>
    <w:p w14:paraId="0020A19C" w14:textId="3FC354F8" w:rsidR="0060607A" w:rsidRPr="004B3397" w:rsidRDefault="0060607A" w:rsidP="0060607A">
      <w:pPr>
        <w:pStyle w:val="EW"/>
        <w:rPr>
          <w:lang w:eastAsia="zh-CN"/>
        </w:rPr>
      </w:pPr>
      <w:r w:rsidRPr="004B3397">
        <w:rPr>
          <w:lang w:eastAsia="zh-CN"/>
        </w:rPr>
        <w:t>OTA</w:t>
      </w:r>
      <w:r w:rsidRPr="004B3397">
        <w:rPr>
          <w:lang w:eastAsia="zh-CN"/>
        </w:rPr>
        <w:tab/>
        <w:t>Over The Air</w:t>
      </w:r>
    </w:p>
    <w:p w14:paraId="7EE48C0D" w14:textId="77777777" w:rsidR="0060607A" w:rsidRPr="004B3397" w:rsidRDefault="0060607A" w:rsidP="0060607A">
      <w:pPr>
        <w:pStyle w:val="EW"/>
        <w:rPr>
          <w:lang w:eastAsia="zh-CN"/>
        </w:rPr>
      </w:pPr>
      <w:r w:rsidRPr="004B3397">
        <w:rPr>
          <w:lang w:eastAsia="zh-CN"/>
        </w:rPr>
        <w:t>PAS</w:t>
      </w:r>
      <w:r w:rsidRPr="004B3397">
        <w:rPr>
          <w:lang w:eastAsia="zh-CN"/>
        </w:rPr>
        <w:tab/>
        <w:t>Power Angular Spectrum</w:t>
      </w:r>
    </w:p>
    <w:p w14:paraId="347F85E6" w14:textId="77777777" w:rsidR="00F67458" w:rsidRPr="004B3397" w:rsidRDefault="0060607A" w:rsidP="00F67458">
      <w:pPr>
        <w:pStyle w:val="EW"/>
        <w:rPr>
          <w:lang w:eastAsia="zh-CN"/>
        </w:rPr>
      </w:pPr>
      <w:r w:rsidRPr="004B3397">
        <w:rPr>
          <w:lang w:eastAsia="zh-CN"/>
        </w:rPr>
        <w:t>PDP</w:t>
      </w:r>
      <w:r w:rsidRPr="004B3397">
        <w:rPr>
          <w:lang w:eastAsia="zh-CN"/>
        </w:rPr>
        <w:tab/>
        <w:t>Power Delay Profile</w:t>
      </w:r>
    </w:p>
    <w:p w14:paraId="1B40A099" w14:textId="77777777" w:rsidR="00F67458" w:rsidRPr="004B3397" w:rsidRDefault="00F67458" w:rsidP="00F67458">
      <w:pPr>
        <w:pStyle w:val="EW"/>
        <w:rPr>
          <w:lang w:eastAsia="zh-CN"/>
        </w:rPr>
      </w:pPr>
      <w:r w:rsidRPr="004B3397">
        <w:rPr>
          <w:lang w:eastAsia="zh-CN"/>
        </w:rPr>
        <w:lastRenderedPageBreak/>
        <w:t>PDSCH</w:t>
      </w:r>
      <w:r w:rsidRPr="004B3397">
        <w:rPr>
          <w:lang w:eastAsia="zh-CN"/>
        </w:rPr>
        <w:tab/>
        <w:t>Physical downlink shared channel</w:t>
      </w:r>
    </w:p>
    <w:p w14:paraId="20DDB946" w14:textId="195DD178" w:rsidR="0060607A" w:rsidRPr="004B3397" w:rsidRDefault="00F67458" w:rsidP="00F67458">
      <w:pPr>
        <w:pStyle w:val="EW"/>
        <w:rPr>
          <w:lang w:eastAsia="zh-CN"/>
        </w:rPr>
      </w:pPr>
      <w:r w:rsidRPr="004B3397">
        <w:rPr>
          <w:lang w:eastAsia="zh-CN"/>
        </w:rPr>
        <w:t>PRB</w:t>
      </w:r>
      <w:r w:rsidRPr="004B3397">
        <w:rPr>
          <w:lang w:eastAsia="zh-CN"/>
        </w:rPr>
        <w:tab/>
        <w:t>Physical resource block</w:t>
      </w:r>
    </w:p>
    <w:p w14:paraId="0032D4A7" w14:textId="77777777" w:rsidR="00F546F1" w:rsidRPr="004B3397" w:rsidRDefault="0060607A" w:rsidP="00F546F1">
      <w:pPr>
        <w:pStyle w:val="EW"/>
        <w:rPr>
          <w:lang w:eastAsia="zh-CN"/>
        </w:rPr>
      </w:pPr>
      <w:r w:rsidRPr="004B3397">
        <w:rPr>
          <w:lang w:eastAsia="zh-CN"/>
        </w:rPr>
        <w:t>PSP</w:t>
      </w:r>
      <w:r w:rsidRPr="004B3397">
        <w:rPr>
          <w:lang w:eastAsia="zh-CN"/>
        </w:rPr>
        <w:tab/>
        <w:t>PAS Similarity Percentage</w:t>
      </w:r>
    </w:p>
    <w:p w14:paraId="75197F87" w14:textId="3914AEEF" w:rsidR="0060607A" w:rsidRPr="004B3397" w:rsidRDefault="00F546F1" w:rsidP="00F546F1">
      <w:pPr>
        <w:pStyle w:val="EW"/>
        <w:rPr>
          <w:lang w:eastAsia="zh-CN"/>
        </w:rPr>
      </w:pPr>
      <w:r w:rsidRPr="004B3397">
        <w:rPr>
          <w:lang w:eastAsia="zh-CN"/>
        </w:rPr>
        <w:t>RE</w:t>
      </w:r>
      <w:r w:rsidRPr="004B3397">
        <w:rPr>
          <w:lang w:eastAsia="zh-CN"/>
        </w:rPr>
        <w:tab/>
        <w:t>Resource Element</w:t>
      </w:r>
    </w:p>
    <w:p w14:paraId="36925AF0" w14:textId="77777777" w:rsidR="00B32EC2" w:rsidRPr="004B3397" w:rsidRDefault="0060607A" w:rsidP="00B32EC2">
      <w:pPr>
        <w:pStyle w:val="EW"/>
        <w:rPr>
          <w:lang w:eastAsia="zh-CN"/>
        </w:rPr>
      </w:pPr>
      <w:r w:rsidRPr="004B3397">
        <w:rPr>
          <w:lang w:eastAsia="zh-CN"/>
        </w:rPr>
        <w:t>RS-EPRE</w:t>
      </w:r>
      <w:r w:rsidRPr="004B3397">
        <w:rPr>
          <w:lang w:eastAsia="zh-CN"/>
        </w:rPr>
        <w:tab/>
        <w:t>Reference Signal-Energy Per Resource Element</w:t>
      </w:r>
    </w:p>
    <w:p w14:paraId="27B77491" w14:textId="77777777" w:rsidR="00B32EC2" w:rsidRPr="004B3397" w:rsidRDefault="00B32EC2" w:rsidP="00B32EC2">
      <w:pPr>
        <w:pStyle w:val="EW"/>
        <w:rPr>
          <w:lang w:eastAsia="zh-CN"/>
        </w:rPr>
      </w:pPr>
      <w:r w:rsidRPr="004B3397">
        <w:rPr>
          <w:lang w:eastAsia="zh-CN"/>
        </w:rPr>
        <w:t>SCS</w:t>
      </w:r>
      <w:r w:rsidRPr="004B3397">
        <w:rPr>
          <w:lang w:eastAsia="zh-CN"/>
        </w:rPr>
        <w:tab/>
        <w:t>Subcarrier spacing</w:t>
      </w:r>
    </w:p>
    <w:p w14:paraId="6E3E5AB9" w14:textId="43FFAE2D" w:rsidR="0060607A" w:rsidRPr="004B3397" w:rsidRDefault="00B32EC2" w:rsidP="00B32EC2">
      <w:pPr>
        <w:pStyle w:val="EW"/>
        <w:rPr>
          <w:lang w:eastAsia="zh-CN"/>
        </w:rPr>
      </w:pPr>
      <w:r w:rsidRPr="004B3397">
        <w:rPr>
          <w:lang w:eastAsia="zh-CN"/>
        </w:rPr>
        <w:t>SNR</w:t>
      </w:r>
      <w:r w:rsidRPr="004B3397">
        <w:rPr>
          <w:lang w:eastAsia="zh-CN"/>
        </w:rPr>
        <w:tab/>
        <w:t>Signal to Noise Ratio</w:t>
      </w:r>
    </w:p>
    <w:p w14:paraId="692B4EA2" w14:textId="789C87E9" w:rsidR="0060607A" w:rsidRPr="004B3397" w:rsidRDefault="0060607A" w:rsidP="0060607A">
      <w:pPr>
        <w:pStyle w:val="EW"/>
        <w:rPr>
          <w:lang w:eastAsia="zh-CN"/>
        </w:rPr>
      </w:pPr>
      <w:r w:rsidRPr="004B3397">
        <w:rPr>
          <w:lang w:eastAsia="zh-CN"/>
        </w:rPr>
        <w:t>SS</w:t>
      </w:r>
      <w:r w:rsidRPr="004B3397">
        <w:rPr>
          <w:lang w:eastAsia="zh-CN"/>
        </w:rPr>
        <w:tab/>
      </w:r>
      <w:r w:rsidRPr="004B3397">
        <w:t>System Simulator</w:t>
      </w:r>
    </w:p>
    <w:p w14:paraId="7C47409C" w14:textId="77777777" w:rsidR="00095584" w:rsidRPr="004B3397" w:rsidRDefault="0060607A" w:rsidP="00095584">
      <w:pPr>
        <w:pStyle w:val="EW"/>
      </w:pPr>
      <w:r w:rsidRPr="004B3397">
        <w:rPr>
          <w:lang w:eastAsia="zh-CN"/>
        </w:rPr>
        <w:t>SSS</w:t>
      </w:r>
      <w:r w:rsidRPr="004B3397">
        <w:rPr>
          <w:lang w:eastAsia="zh-CN"/>
        </w:rPr>
        <w:tab/>
      </w:r>
      <w:r w:rsidRPr="004B3397">
        <w:t>Secondary Synchronization Signal</w:t>
      </w:r>
    </w:p>
    <w:p w14:paraId="54868AD8" w14:textId="77777777" w:rsidR="00095584" w:rsidRPr="004B3397" w:rsidRDefault="00095584" w:rsidP="00095584">
      <w:pPr>
        <w:pStyle w:val="EW"/>
      </w:pPr>
      <w:r w:rsidRPr="004B3397">
        <w:t>TBS</w:t>
      </w:r>
      <w:r w:rsidRPr="004B3397">
        <w:tab/>
        <w:t>Transport Block Size</w:t>
      </w:r>
    </w:p>
    <w:p w14:paraId="3D749E8E" w14:textId="48896925" w:rsidR="0060607A" w:rsidRPr="004B3397" w:rsidRDefault="00095584" w:rsidP="00095584">
      <w:pPr>
        <w:pStyle w:val="EW"/>
        <w:rPr>
          <w:lang w:eastAsia="zh-CN"/>
        </w:rPr>
      </w:pPr>
      <w:r w:rsidRPr="004B3397">
        <w:rPr>
          <w:lang w:eastAsia="zh-CN"/>
        </w:rPr>
        <w:t>TCI</w:t>
      </w:r>
      <w:r w:rsidRPr="004B3397">
        <w:rPr>
          <w:lang w:eastAsia="zh-CN"/>
        </w:rPr>
        <w:tab/>
        <w:t>Transmission Configuration Indicator</w:t>
      </w:r>
    </w:p>
    <w:p w14:paraId="3DF3712C" w14:textId="77777777" w:rsidR="0060607A" w:rsidRPr="004B3397" w:rsidRDefault="0060607A" w:rsidP="0060607A">
      <w:pPr>
        <w:pStyle w:val="EW"/>
        <w:rPr>
          <w:lang w:eastAsia="zh-CN"/>
        </w:rPr>
      </w:pPr>
      <w:r w:rsidRPr="004B3397">
        <w:rPr>
          <w:lang w:eastAsia="zh-CN"/>
        </w:rPr>
        <w:t>TRMS</w:t>
      </w:r>
      <w:r w:rsidRPr="004B3397">
        <w:rPr>
          <w:lang w:eastAsia="zh-CN"/>
        </w:rPr>
        <w:tab/>
        <w:t>Total Radiated Multi-antenna Sensitivity</w:t>
      </w:r>
    </w:p>
    <w:p w14:paraId="3F4978AE" w14:textId="77777777" w:rsidR="0060607A" w:rsidRPr="004B3397" w:rsidRDefault="0060607A" w:rsidP="0060607A">
      <w:pPr>
        <w:pStyle w:val="EW"/>
        <w:rPr>
          <w:lang w:eastAsia="zh-CN"/>
        </w:rPr>
      </w:pPr>
      <w:r w:rsidRPr="004B3397">
        <w:rPr>
          <w:lang w:eastAsia="zh-CN"/>
        </w:rPr>
        <w:t>UE</w:t>
      </w:r>
      <w:r w:rsidRPr="004B3397">
        <w:rPr>
          <w:lang w:eastAsia="zh-CN"/>
        </w:rPr>
        <w:tab/>
        <w:t>User Equipment</w:t>
      </w:r>
    </w:p>
    <w:p w14:paraId="00A780EF" w14:textId="77777777" w:rsidR="0060607A" w:rsidRPr="004B3397" w:rsidRDefault="0060607A" w:rsidP="0060607A">
      <w:pPr>
        <w:pStyle w:val="EW"/>
      </w:pPr>
      <w:r w:rsidRPr="004B3397">
        <w:t>UMa</w:t>
      </w:r>
      <w:r w:rsidRPr="004B3397">
        <w:tab/>
        <w:t>Urban Macro</w:t>
      </w:r>
    </w:p>
    <w:p w14:paraId="73344E54" w14:textId="77777777" w:rsidR="00AD2468" w:rsidRPr="004B3397" w:rsidRDefault="0060607A" w:rsidP="00AD2468">
      <w:pPr>
        <w:pStyle w:val="EW"/>
      </w:pPr>
      <w:r w:rsidRPr="004B3397">
        <w:t>UMi</w:t>
      </w:r>
      <w:r w:rsidRPr="004B3397">
        <w:tab/>
        <w:t>Urban Micro</w:t>
      </w:r>
    </w:p>
    <w:p w14:paraId="3509FC82" w14:textId="38ADF1AA" w:rsidR="0060607A" w:rsidRPr="004B3397" w:rsidRDefault="00AD2468" w:rsidP="00AD2468">
      <w:pPr>
        <w:pStyle w:val="EW"/>
      </w:pPr>
      <w:r w:rsidRPr="004B3397">
        <w:t>VNA</w:t>
      </w:r>
      <w:r w:rsidRPr="004B3397">
        <w:tab/>
        <w:t>Vector Network Analyser</w:t>
      </w:r>
    </w:p>
    <w:p w14:paraId="5B28DD18" w14:textId="77777777" w:rsidR="0060607A" w:rsidRPr="004B3397" w:rsidRDefault="0060607A" w:rsidP="0060607A">
      <w:pPr>
        <w:pStyle w:val="EW"/>
      </w:pPr>
      <w:r w:rsidRPr="004B3397">
        <w:t>XPR</w:t>
      </w:r>
      <w:r w:rsidRPr="004B3397">
        <w:tab/>
        <w:t>Cross-Polarization Ratio</w:t>
      </w:r>
    </w:p>
    <w:p w14:paraId="49B6CD34" w14:textId="77777777" w:rsidR="0060607A" w:rsidRPr="004B3397" w:rsidRDefault="0060607A" w:rsidP="0060607A">
      <w:pPr>
        <w:pStyle w:val="EW"/>
      </w:pPr>
      <w:r w:rsidRPr="004B3397">
        <w:t>ZOA</w:t>
      </w:r>
      <w:r w:rsidRPr="004B3397">
        <w:tab/>
        <w:t>Zenith angle Of Arrival</w:t>
      </w:r>
    </w:p>
    <w:p w14:paraId="04EB2035" w14:textId="77777777" w:rsidR="0060607A" w:rsidRPr="004B3397" w:rsidRDefault="0060607A" w:rsidP="0060607A">
      <w:pPr>
        <w:pStyle w:val="EW"/>
      </w:pPr>
      <w:r w:rsidRPr="004B3397">
        <w:t>ZOD</w:t>
      </w:r>
      <w:r w:rsidRPr="004B3397">
        <w:tab/>
        <w:t>Zenith angle Of Departure</w:t>
      </w:r>
    </w:p>
    <w:p w14:paraId="4B3F3C56" w14:textId="77777777" w:rsidR="0060607A" w:rsidRPr="004B3397" w:rsidRDefault="0060607A" w:rsidP="0060607A">
      <w:pPr>
        <w:pStyle w:val="EW"/>
      </w:pPr>
      <w:r w:rsidRPr="004B3397">
        <w:t>ZSA</w:t>
      </w:r>
      <w:r w:rsidRPr="004B3397">
        <w:tab/>
        <w:t>Zenith angle Spread of Arrival</w:t>
      </w:r>
    </w:p>
    <w:p w14:paraId="29204506" w14:textId="0F382D2F" w:rsidR="00603424" w:rsidRPr="004B3397" w:rsidRDefault="0060607A" w:rsidP="005D1F6A">
      <w:pPr>
        <w:pStyle w:val="EX"/>
      </w:pPr>
      <w:r w:rsidRPr="004B3397">
        <w:t>ZSD</w:t>
      </w:r>
      <w:r w:rsidRPr="004B3397">
        <w:tab/>
        <w:t>Zenith angle Spread of Departure</w:t>
      </w:r>
    </w:p>
    <w:p w14:paraId="68FF20FC" w14:textId="1A231658" w:rsidR="00147627" w:rsidRPr="004B3397" w:rsidRDefault="00147627" w:rsidP="00147627">
      <w:pPr>
        <w:pStyle w:val="Heading1"/>
        <w:rPr>
          <w:rFonts w:eastAsia="MS Mincho"/>
        </w:rPr>
      </w:pPr>
      <w:bookmarkStart w:id="16" w:name="_Toc177658731"/>
      <w:r w:rsidRPr="004B3397">
        <w:rPr>
          <w:rFonts w:eastAsia="MS Mincho"/>
        </w:rPr>
        <w:t>4</w:t>
      </w:r>
      <w:r w:rsidRPr="004B3397">
        <w:rPr>
          <w:rFonts w:eastAsia="MS Mincho"/>
        </w:rPr>
        <w:tab/>
        <w:t>General</w:t>
      </w:r>
      <w:bookmarkEnd w:id="16"/>
    </w:p>
    <w:p w14:paraId="571E2F87" w14:textId="1036D7D7" w:rsidR="003E0075" w:rsidRPr="004B3397" w:rsidRDefault="003E0075" w:rsidP="003E0075">
      <w:pPr>
        <w:pStyle w:val="EditorsNote"/>
      </w:pPr>
      <w:r w:rsidRPr="004B3397">
        <w:t>Editor</w:t>
      </w:r>
      <w:r w:rsidR="002A2300" w:rsidRPr="004B3397">
        <w:t>'</w:t>
      </w:r>
      <w:r w:rsidRPr="004B3397">
        <w:t>s Note: Intended to capture additional general information to be used within this test specification, such as follows:</w:t>
      </w:r>
    </w:p>
    <w:p w14:paraId="3C124362" w14:textId="77777777" w:rsidR="003E0075" w:rsidRPr="004B3397" w:rsidRDefault="003E0075" w:rsidP="003E0075">
      <w:pPr>
        <w:pStyle w:val="EditorsNote"/>
      </w:pPr>
      <w:r w:rsidRPr="004B3397">
        <w:t>4.3 Specification suffix information</w:t>
      </w:r>
    </w:p>
    <w:p w14:paraId="23AFCB50" w14:textId="77777777" w:rsidR="003E0075" w:rsidRPr="004B3397" w:rsidRDefault="003E0075" w:rsidP="003E0075">
      <w:pPr>
        <w:pStyle w:val="EditorsNote"/>
      </w:pPr>
      <w:r w:rsidRPr="004B3397">
        <w:t>4.4 Test point analysis</w:t>
      </w:r>
    </w:p>
    <w:p w14:paraId="2A178532" w14:textId="77777777" w:rsidR="003E0075" w:rsidRPr="004B3397" w:rsidRDefault="003E0075" w:rsidP="003E0075">
      <w:pPr>
        <w:pStyle w:val="EditorsNote"/>
      </w:pPr>
      <w:r w:rsidRPr="004B3397">
        <w:t>4.5 Applicability and test coverage rules</w:t>
      </w:r>
    </w:p>
    <w:p w14:paraId="635D8D6D" w14:textId="7A4CB74D" w:rsidR="003E0075" w:rsidRPr="004B3397" w:rsidRDefault="003E0075" w:rsidP="003E0075">
      <w:pPr>
        <w:pStyle w:val="EditorsNote"/>
      </w:pPr>
      <w:r w:rsidRPr="004B3397">
        <w:t xml:space="preserve">4.6 Pass fail decisions rule of test case based on Test Tolerance </w:t>
      </w:r>
      <w:r w:rsidR="003217E3" w:rsidRPr="004B3397">
        <w:t>definitions.</w:t>
      </w:r>
    </w:p>
    <w:p w14:paraId="0707A257" w14:textId="202A30DD" w:rsidR="003E0075" w:rsidRPr="004B3397" w:rsidRDefault="003E0075" w:rsidP="00120AC2">
      <w:pPr>
        <w:pStyle w:val="Heading2"/>
        <w:rPr>
          <w:rFonts w:cs="Arial"/>
          <w:szCs w:val="32"/>
        </w:rPr>
      </w:pPr>
      <w:bookmarkStart w:id="17" w:name="_Toc177658732"/>
      <w:r w:rsidRPr="004B3397">
        <w:rPr>
          <w:rFonts w:cs="Arial"/>
          <w:szCs w:val="32"/>
        </w:rPr>
        <w:t>4.1</w:t>
      </w:r>
      <w:r w:rsidRPr="004B3397">
        <w:rPr>
          <w:rFonts w:cs="Arial"/>
          <w:szCs w:val="32"/>
        </w:rPr>
        <w:tab/>
        <w:t>Relationship between minimum requirements and test requirements</w:t>
      </w:r>
      <w:bookmarkEnd w:id="17"/>
    </w:p>
    <w:p w14:paraId="0D51D62B" w14:textId="33C67937" w:rsidR="003C30E7" w:rsidRPr="004B3397" w:rsidRDefault="003C30E7" w:rsidP="00120AC2">
      <w:r w:rsidRPr="004B3397">
        <w:rPr>
          <w:lang w:eastAsia="zh-CN"/>
        </w:rPr>
        <w:t xml:space="preserve">The Minimum Requirements given in </w:t>
      </w:r>
      <w:r w:rsidR="005D1F6A" w:rsidRPr="004B3397">
        <w:rPr>
          <w:lang w:eastAsia="zh-CN"/>
        </w:rPr>
        <w:t xml:space="preserve">3GPP </w:t>
      </w:r>
      <w:r w:rsidRPr="004B3397">
        <w:rPr>
          <w:lang w:eastAsia="zh-CN"/>
        </w:rPr>
        <w:t>TS 38.151</w:t>
      </w:r>
      <w:r w:rsidR="005D1F6A" w:rsidRPr="004B3397">
        <w:rPr>
          <w:lang w:eastAsia="zh-CN"/>
        </w:rPr>
        <w:t xml:space="preserve"> [</w:t>
      </w:r>
      <w:r w:rsidR="003217E3" w:rsidRPr="004B3397">
        <w:rPr>
          <w:lang w:eastAsia="zh-CN"/>
        </w:rPr>
        <w:t>7</w:t>
      </w:r>
      <w:r w:rsidR="005D1F6A" w:rsidRPr="004B3397">
        <w:rPr>
          <w:lang w:eastAsia="zh-CN"/>
        </w:rPr>
        <w:t>]</w:t>
      </w:r>
      <w:r w:rsidRPr="004B3397">
        <w:rPr>
          <w:lang w:eastAsia="zh-CN"/>
        </w:rPr>
        <w:t xml:space="preserve"> make no allowance for Measurement Uncertainty (MU). Th</w:t>
      </w:r>
      <w:r w:rsidR="002A2300" w:rsidRPr="004B3397">
        <w:rPr>
          <w:lang w:eastAsia="zh-CN"/>
        </w:rPr>
        <w:t>e present</w:t>
      </w:r>
      <w:r w:rsidRPr="004B3397">
        <w:rPr>
          <w:lang w:eastAsia="zh-CN"/>
        </w:rPr>
        <w:t xml:space="preserve"> document defines the MU and Test Tolerances in Annex B for FR1 MIMO OTA</w:t>
      </w:r>
      <w:r w:rsidR="003E7633" w:rsidRPr="004B3397">
        <w:rPr>
          <w:lang w:eastAsia="zh-CN"/>
        </w:rPr>
        <w:t xml:space="preserve"> and Annex H for FR2 MIMO OTA</w:t>
      </w:r>
      <w:r w:rsidRPr="004B3397">
        <w:rPr>
          <w:lang w:eastAsia="zh-CN"/>
        </w:rPr>
        <w:t xml:space="preserve">. The test tolerances are used to relax the Minimum Requirements in </w:t>
      </w:r>
      <w:r w:rsidR="005D1F6A" w:rsidRPr="004B3397">
        <w:rPr>
          <w:lang w:eastAsia="zh-CN"/>
        </w:rPr>
        <w:t>3GPP TS 38.151 [</w:t>
      </w:r>
      <w:r w:rsidR="003217E3" w:rsidRPr="004B3397">
        <w:rPr>
          <w:lang w:eastAsia="zh-CN"/>
        </w:rPr>
        <w:t>7</w:t>
      </w:r>
      <w:r w:rsidR="005D1F6A" w:rsidRPr="004B3397">
        <w:rPr>
          <w:lang w:eastAsia="zh-CN"/>
        </w:rPr>
        <w:t>]</w:t>
      </w:r>
      <w:r w:rsidRPr="004B3397">
        <w:rPr>
          <w:lang w:eastAsia="zh-CN"/>
        </w:rPr>
        <w:t xml:space="preserve"> to create the Test Requirements.</w:t>
      </w:r>
    </w:p>
    <w:p w14:paraId="203517BA" w14:textId="640EE778" w:rsidR="003E0075" w:rsidRPr="004B3397" w:rsidRDefault="003E0075" w:rsidP="00120AC2">
      <w:pPr>
        <w:pStyle w:val="Heading2"/>
        <w:rPr>
          <w:rFonts w:cs="Arial"/>
          <w:szCs w:val="32"/>
        </w:rPr>
      </w:pPr>
      <w:bookmarkStart w:id="18" w:name="_Toc177658733"/>
      <w:r w:rsidRPr="004B3397">
        <w:rPr>
          <w:rFonts w:cs="Arial"/>
          <w:szCs w:val="32"/>
        </w:rPr>
        <w:t>4.2</w:t>
      </w:r>
      <w:r w:rsidRPr="004B3397">
        <w:rPr>
          <w:rFonts w:cs="Arial"/>
          <w:szCs w:val="32"/>
        </w:rPr>
        <w:tab/>
        <w:t>Applicability of minimum requirements</w:t>
      </w:r>
      <w:bookmarkEnd w:id="18"/>
    </w:p>
    <w:p w14:paraId="2FDBF95D" w14:textId="3FE64388" w:rsidR="003E0075" w:rsidRPr="004B3397" w:rsidRDefault="003E0075" w:rsidP="00120AC2">
      <w:pPr>
        <w:rPr>
          <w:rFonts w:eastAsia="DengXian"/>
          <w:i/>
        </w:rPr>
      </w:pPr>
      <w:r w:rsidRPr="004B3397">
        <w:rPr>
          <w:rFonts w:eastAsia="DengXian"/>
        </w:rPr>
        <w:t xml:space="preserve">The MIMO OTA minimum requirements apply only to the primary mechanical mode of UE which is declared by the manufacturer </w:t>
      </w:r>
      <w:r w:rsidRPr="004B3397">
        <w:rPr>
          <w:rFonts w:eastAsia="DengXian"/>
          <w:lang w:eastAsia="zh-CN"/>
        </w:rPr>
        <w:t>if</w:t>
      </w:r>
      <w:r w:rsidRPr="004B3397">
        <w:rPr>
          <w:rFonts w:eastAsia="DengXian"/>
        </w:rPr>
        <w:t xml:space="preserve"> </w:t>
      </w:r>
      <w:r w:rsidRPr="004B3397">
        <w:rPr>
          <w:rFonts w:eastAsia="DengXian"/>
          <w:lang w:eastAsia="zh-CN"/>
        </w:rPr>
        <w:t>the UE can support multiple mechanical modes</w:t>
      </w:r>
      <w:r w:rsidRPr="004B3397">
        <w:rPr>
          <w:rFonts w:eastAsia="DengXian"/>
        </w:rPr>
        <w:t>.</w:t>
      </w:r>
    </w:p>
    <w:p w14:paraId="4413BF11" w14:textId="6D98A6A3" w:rsidR="00DD4F5B" w:rsidRPr="004B3397" w:rsidRDefault="003E0075" w:rsidP="00DD4F5B">
      <w:pPr>
        <w:rPr>
          <w:rFonts w:eastAsia="DengXian"/>
        </w:rPr>
      </w:pPr>
      <w:r w:rsidRPr="004B3397">
        <w:rPr>
          <w:rFonts w:eastAsia="DengXian"/>
        </w:rPr>
        <w:t xml:space="preserve">The minimum requirements apply only to the UE under normal environmental conditions specified in Annex </w:t>
      </w:r>
      <w:r w:rsidR="003C30E7" w:rsidRPr="004B3397">
        <w:rPr>
          <w:rFonts w:eastAsia="DengXian"/>
        </w:rPr>
        <w:t>E</w:t>
      </w:r>
      <w:r w:rsidRPr="004B3397">
        <w:rPr>
          <w:rFonts w:eastAsia="DengXian"/>
        </w:rPr>
        <w:t>.</w:t>
      </w:r>
    </w:p>
    <w:p w14:paraId="4495CF29" w14:textId="77777777" w:rsidR="00DD4F5B" w:rsidRPr="004B3397" w:rsidRDefault="00DD4F5B" w:rsidP="00DD4F5B">
      <w:pPr>
        <w:pStyle w:val="Heading2"/>
      </w:pPr>
      <w:bookmarkStart w:id="19" w:name="_Toc177658734"/>
      <w:r w:rsidRPr="004B3397">
        <w:t>4.3</w:t>
      </w:r>
      <w:r w:rsidRPr="004B3397">
        <w:tab/>
        <w:t>Applicability rules for testing of SA and NSA UEs</w:t>
      </w:r>
      <w:bookmarkEnd w:id="19"/>
    </w:p>
    <w:p w14:paraId="42392585" w14:textId="77777777" w:rsidR="00DD4F5B" w:rsidRPr="004B3397" w:rsidRDefault="00DD4F5B" w:rsidP="00DD4F5B">
      <w:r w:rsidRPr="004B3397">
        <w:t>The applicability and test coverage rules for Non-Standalone (NSA) only capable UEs shall include the following:</w:t>
      </w:r>
    </w:p>
    <w:p w14:paraId="752701AA" w14:textId="77777777" w:rsidR="003E7633" w:rsidRPr="004B3397" w:rsidRDefault="00DD4F5B" w:rsidP="003E7633">
      <w:pPr>
        <w:pStyle w:val="B1"/>
      </w:pPr>
      <w:r w:rsidRPr="004B3397">
        <w:t>-</w:t>
      </w:r>
      <w:r w:rsidRPr="004B3397">
        <w:tab/>
        <w:t>For FR1 NSA (EN-DC) only capable UEs, testing is not required.</w:t>
      </w:r>
    </w:p>
    <w:p w14:paraId="2561400D" w14:textId="7477D575" w:rsidR="00DD4F5B" w:rsidRPr="004B3397" w:rsidRDefault="003E7633" w:rsidP="003E7633">
      <w:pPr>
        <w:pStyle w:val="B1"/>
      </w:pPr>
      <w:r w:rsidRPr="004B3397">
        <w:lastRenderedPageBreak/>
        <w:t>-</w:t>
      </w:r>
      <w:r w:rsidRPr="004B3397">
        <w:tab/>
        <w:t>For FR2 NSA (EN-DC) only capable UEs, for each FR2 NR band supported by the device, test the UE in EN-DCmode using any one example configuration containing that NR band or configuration declaration decision tree as per recommended MIMO OTA test procedures in this specification.</w:t>
      </w:r>
    </w:p>
    <w:p w14:paraId="1EE2F94F" w14:textId="77777777" w:rsidR="00DD4F5B" w:rsidRPr="004B3397" w:rsidRDefault="00DD4F5B" w:rsidP="00DD4F5B">
      <w:r w:rsidRPr="004B3397">
        <w:t>The applicability and test coverage rules for Standalone (SA) and NSA (EN-DC) capable UEs shall include the following:</w:t>
      </w:r>
    </w:p>
    <w:p w14:paraId="3B8DA4BD" w14:textId="77777777" w:rsidR="003E7633" w:rsidRPr="004B3397" w:rsidRDefault="00DD4F5B" w:rsidP="003E7633">
      <w:pPr>
        <w:pStyle w:val="B1"/>
      </w:pPr>
      <w:r w:rsidRPr="004B3397">
        <w:t>-</w:t>
      </w:r>
      <w:r w:rsidRPr="004B3397">
        <w:tab/>
        <w:t>For FR1 UEs, for each NR band in a device, test the UE in Standalone Mode as per the TRMS test procedures in this specification. This shall also fulfil coverage for all EN-DC minimum performance requirements for that NR band and need not be retested in EN-DC mode.</w:t>
      </w:r>
    </w:p>
    <w:p w14:paraId="24FA2081" w14:textId="43F5AF0A" w:rsidR="003E0075" w:rsidRPr="004B3397" w:rsidRDefault="003E7633" w:rsidP="003E7633">
      <w:pPr>
        <w:pStyle w:val="B1"/>
      </w:pPr>
      <w:r w:rsidRPr="004B3397">
        <w:t>-</w:t>
      </w:r>
      <w:r w:rsidRPr="004B3397">
        <w:tab/>
        <w:t>For FR2 UEs, for each FR2 NR band supported by the device, test the UE in any of SA modes including FR2 only mode, FR1+FR2 NR-DC mode and FR1+FR2 NR-CA mode using any one example configuration containing that NR band. This shall fulfil coverage for FR2 MIMO OTA requirements for that NR band and need not be retested in EN-DC mode.</w:t>
      </w:r>
    </w:p>
    <w:p w14:paraId="2CB999BF" w14:textId="77777777" w:rsidR="00147627" w:rsidRPr="004B3397" w:rsidRDefault="00147627" w:rsidP="00147627">
      <w:pPr>
        <w:pStyle w:val="Heading1"/>
        <w:rPr>
          <w:rFonts w:eastAsia="MS Mincho"/>
        </w:rPr>
      </w:pPr>
      <w:bookmarkStart w:id="20" w:name="_Toc177658735"/>
      <w:r w:rsidRPr="004B3397">
        <w:rPr>
          <w:rFonts w:eastAsia="MS Mincho"/>
        </w:rPr>
        <w:t>5</w:t>
      </w:r>
      <w:r w:rsidRPr="004B3397">
        <w:rPr>
          <w:rFonts w:eastAsia="MS Mincho"/>
        </w:rPr>
        <w:tab/>
        <w:t>Frequency Bands</w:t>
      </w:r>
      <w:bookmarkEnd w:id="20"/>
    </w:p>
    <w:p w14:paraId="32CA9085" w14:textId="77777777" w:rsidR="00553555" w:rsidRPr="004B3397" w:rsidRDefault="00553555" w:rsidP="00553555">
      <w:pPr>
        <w:pStyle w:val="Heading2"/>
        <w:rPr>
          <w:rFonts w:cs="Arial"/>
          <w:szCs w:val="32"/>
        </w:rPr>
      </w:pPr>
      <w:bookmarkStart w:id="21" w:name="_Toc177658736"/>
      <w:r w:rsidRPr="004B3397">
        <w:rPr>
          <w:rFonts w:cs="Arial"/>
          <w:szCs w:val="32"/>
        </w:rPr>
        <w:t>5.1</w:t>
      </w:r>
      <w:r w:rsidRPr="004B3397">
        <w:rPr>
          <w:rFonts w:cs="Arial"/>
          <w:szCs w:val="32"/>
        </w:rPr>
        <w:tab/>
        <w:t>General</w:t>
      </w:r>
      <w:bookmarkEnd w:id="21"/>
    </w:p>
    <w:p w14:paraId="2016FBAF" w14:textId="1D30217A" w:rsidR="00553555" w:rsidRPr="004B3397" w:rsidRDefault="00553555" w:rsidP="00553555">
      <w:pPr>
        <w:spacing w:before="100" w:beforeAutospacing="1"/>
        <w:rPr>
          <w:szCs w:val="24"/>
          <w:lang w:eastAsia="zh-CN"/>
        </w:rPr>
      </w:pPr>
      <w:r w:rsidRPr="004B3397">
        <w:rPr>
          <w:szCs w:val="24"/>
          <w:lang w:eastAsia="zh-CN"/>
        </w:rPr>
        <w:t xml:space="preserve">NR MIMO OTA Requirements are defined separately for different </w:t>
      </w:r>
      <w:r w:rsidR="002A2300" w:rsidRPr="004B3397">
        <w:rPr>
          <w:szCs w:val="24"/>
          <w:lang w:eastAsia="zh-CN"/>
        </w:rPr>
        <w:t>F</w:t>
      </w:r>
      <w:r w:rsidRPr="004B3397">
        <w:rPr>
          <w:szCs w:val="24"/>
          <w:lang w:eastAsia="zh-CN"/>
        </w:rPr>
        <w:t xml:space="preserve">requency </w:t>
      </w:r>
      <w:r w:rsidR="002A2300" w:rsidRPr="004B3397">
        <w:rPr>
          <w:szCs w:val="24"/>
          <w:lang w:eastAsia="zh-CN"/>
        </w:rPr>
        <w:t>R</w:t>
      </w:r>
      <w:r w:rsidRPr="004B3397">
        <w:rPr>
          <w:szCs w:val="24"/>
          <w:lang w:eastAsia="zh-CN"/>
        </w:rPr>
        <w:t>anges (FR). The frequency ranges in which NR can operate according to this version of the specification are identified as described in Table 5.1-1.</w:t>
      </w:r>
    </w:p>
    <w:p w14:paraId="2CC23959" w14:textId="77777777" w:rsidR="00553555" w:rsidRPr="004B3397" w:rsidRDefault="00553555" w:rsidP="00553555">
      <w:pPr>
        <w:pStyle w:val="TH"/>
        <w:rPr>
          <w:lang w:eastAsia="zh-CN"/>
        </w:rPr>
      </w:pPr>
      <w:r w:rsidRPr="004B3397">
        <w:rPr>
          <w:lang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0"/>
        <w:gridCol w:w="2977"/>
      </w:tblGrid>
      <w:tr w:rsidR="00553555" w:rsidRPr="004B3397" w14:paraId="20276F23"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shd w:val="clear" w:color="auto" w:fill="D9D9D9"/>
            <w:hideMark/>
          </w:tcPr>
          <w:p w14:paraId="321EDDD4" w14:textId="06905382" w:rsidR="00553555" w:rsidRPr="004B3397" w:rsidRDefault="00553555" w:rsidP="007033F3">
            <w:pPr>
              <w:pStyle w:val="TAH"/>
            </w:pPr>
            <w:r w:rsidRPr="004B3397">
              <w:t>Frequency</w:t>
            </w:r>
            <w:r w:rsidR="002A2300" w:rsidRPr="004B3397">
              <w:t xml:space="preserve"> </w:t>
            </w:r>
            <w:r w:rsidRPr="004B3397">
              <w:t>range</w:t>
            </w:r>
            <w:r w:rsidR="002A2300" w:rsidRPr="004B3397">
              <w:t xml:space="preserve"> </w:t>
            </w:r>
            <w:r w:rsidRPr="004B3397">
              <w:t>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530E754" w14:textId="228FF9EA" w:rsidR="00553555" w:rsidRPr="004B3397" w:rsidRDefault="00553555" w:rsidP="007033F3">
            <w:pPr>
              <w:pStyle w:val="TAH"/>
            </w:pPr>
            <w:r w:rsidRPr="004B3397">
              <w:t>Corresponding</w:t>
            </w:r>
            <w:r w:rsidR="002A2300" w:rsidRPr="004B3397">
              <w:t xml:space="preserve"> </w:t>
            </w:r>
            <w:r w:rsidRPr="004B3397">
              <w:t>frequency</w:t>
            </w:r>
            <w:r w:rsidR="002A2300" w:rsidRPr="004B3397">
              <w:t xml:space="preserve"> </w:t>
            </w:r>
            <w:r w:rsidRPr="004B3397">
              <w:t>range</w:t>
            </w:r>
            <w:r w:rsidR="002A2300" w:rsidRPr="004B3397">
              <w:t xml:space="preserve"> </w:t>
            </w:r>
          </w:p>
        </w:tc>
      </w:tr>
      <w:tr w:rsidR="00553555" w:rsidRPr="004B3397" w14:paraId="2D04D1E9"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hideMark/>
          </w:tcPr>
          <w:p w14:paraId="23DF6197" w14:textId="77777777" w:rsidR="00553555" w:rsidRPr="004B3397" w:rsidRDefault="00553555" w:rsidP="007033F3">
            <w:pPr>
              <w:pStyle w:val="TAC"/>
            </w:pPr>
            <w:r w:rsidRPr="004B3397">
              <w:t>FR1</w:t>
            </w:r>
          </w:p>
        </w:tc>
        <w:tc>
          <w:tcPr>
            <w:tcW w:w="2977" w:type="dxa"/>
            <w:tcBorders>
              <w:top w:val="single" w:sz="4" w:space="0" w:color="auto"/>
              <w:left w:val="single" w:sz="4" w:space="0" w:color="auto"/>
              <w:bottom w:val="single" w:sz="4" w:space="0" w:color="auto"/>
              <w:right w:val="single" w:sz="4" w:space="0" w:color="auto"/>
            </w:tcBorders>
            <w:hideMark/>
          </w:tcPr>
          <w:p w14:paraId="4BAFA975" w14:textId="6FA3BAA5" w:rsidR="00553555" w:rsidRPr="004B3397" w:rsidRDefault="00553555" w:rsidP="007033F3">
            <w:pPr>
              <w:pStyle w:val="TAC"/>
            </w:pPr>
            <w:r w:rsidRPr="004B3397">
              <w:rPr>
                <w:szCs w:val="18"/>
                <w:lang w:eastAsia="zh-CN"/>
              </w:rPr>
              <w:t>410</w:t>
            </w:r>
            <w:r w:rsidR="002A2300" w:rsidRPr="004B3397">
              <w:rPr>
                <w:szCs w:val="18"/>
                <w:lang w:eastAsia="zh-CN"/>
              </w:rPr>
              <w:t xml:space="preserve"> </w:t>
            </w:r>
            <w:r w:rsidRPr="004B3397">
              <w:rPr>
                <w:szCs w:val="18"/>
                <w:lang w:eastAsia="zh-CN"/>
              </w:rPr>
              <w:t>MHz</w:t>
            </w:r>
            <w:r w:rsidR="002A2300" w:rsidRPr="004B3397">
              <w:rPr>
                <w:szCs w:val="18"/>
                <w:lang w:eastAsia="zh-CN"/>
              </w:rPr>
              <w:t xml:space="preserve"> - </w:t>
            </w:r>
            <w:r w:rsidRPr="004B3397">
              <w:rPr>
                <w:szCs w:val="18"/>
                <w:lang w:eastAsia="zh-CN"/>
              </w:rPr>
              <w:t>7125</w:t>
            </w:r>
            <w:r w:rsidR="002A2300" w:rsidRPr="004B3397">
              <w:rPr>
                <w:szCs w:val="18"/>
                <w:lang w:eastAsia="zh-CN"/>
              </w:rPr>
              <w:t xml:space="preserve"> </w:t>
            </w:r>
            <w:r w:rsidRPr="004B3397">
              <w:rPr>
                <w:szCs w:val="18"/>
                <w:lang w:eastAsia="zh-CN"/>
              </w:rPr>
              <w:t>MHz</w:t>
            </w:r>
          </w:p>
        </w:tc>
      </w:tr>
      <w:tr w:rsidR="00553555" w:rsidRPr="004B3397" w14:paraId="31920CE9"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hideMark/>
          </w:tcPr>
          <w:p w14:paraId="2CF59A68" w14:textId="77777777" w:rsidR="00553555" w:rsidRPr="004B3397" w:rsidRDefault="00553555" w:rsidP="007033F3">
            <w:pPr>
              <w:pStyle w:val="TAC"/>
            </w:pPr>
            <w:r w:rsidRPr="004B3397">
              <w:t>FR2</w:t>
            </w:r>
          </w:p>
        </w:tc>
        <w:tc>
          <w:tcPr>
            <w:tcW w:w="2977" w:type="dxa"/>
            <w:tcBorders>
              <w:top w:val="single" w:sz="4" w:space="0" w:color="auto"/>
              <w:left w:val="single" w:sz="4" w:space="0" w:color="auto"/>
              <w:bottom w:val="single" w:sz="4" w:space="0" w:color="auto"/>
              <w:right w:val="single" w:sz="4" w:space="0" w:color="auto"/>
            </w:tcBorders>
            <w:hideMark/>
          </w:tcPr>
          <w:p w14:paraId="65315B8D" w14:textId="5F841649" w:rsidR="00553555" w:rsidRPr="004B3397" w:rsidRDefault="00553555" w:rsidP="007033F3">
            <w:pPr>
              <w:pStyle w:val="TAC"/>
            </w:pPr>
            <w:r w:rsidRPr="004B3397">
              <w:rPr>
                <w:szCs w:val="18"/>
                <w:lang w:eastAsia="zh-CN"/>
              </w:rPr>
              <w:t>24250</w:t>
            </w:r>
            <w:r w:rsidR="002A2300" w:rsidRPr="004B3397">
              <w:rPr>
                <w:szCs w:val="18"/>
                <w:lang w:eastAsia="zh-CN"/>
              </w:rPr>
              <w:t xml:space="preserve"> </w:t>
            </w:r>
            <w:r w:rsidRPr="004B3397">
              <w:rPr>
                <w:szCs w:val="18"/>
                <w:lang w:eastAsia="zh-CN"/>
              </w:rPr>
              <w:t>MHz</w:t>
            </w:r>
            <w:r w:rsidR="002A2300" w:rsidRPr="004B3397">
              <w:rPr>
                <w:szCs w:val="18"/>
                <w:lang w:eastAsia="zh-CN"/>
              </w:rPr>
              <w:t xml:space="preserve"> - </w:t>
            </w:r>
            <w:r w:rsidRPr="004B3397">
              <w:rPr>
                <w:szCs w:val="18"/>
                <w:lang w:eastAsia="zh-CN"/>
              </w:rPr>
              <w:t>52600</w:t>
            </w:r>
            <w:r w:rsidR="002A2300" w:rsidRPr="004B3397">
              <w:rPr>
                <w:szCs w:val="18"/>
                <w:lang w:eastAsia="zh-CN"/>
              </w:rPr>
              <w:t xml:space="preserve"> </w:t>
            </w:r>
            <w:r w:rsidRPr="004B3397">
              <w:rPr>
                <w:szCs w:val="18"/>
                <w:lang w:eastAsia="zh-CN"/>
              </w:rPr>
              <w:t>MHz</w:t>
            </w:r>
          </w:p>
        </w:tc>
      </w:tr>
    </w:tbl>
    <w:p w14:paraId="4B061492" w14:textId="77777777" w:rsidR="00553555" w:rsidRPr="004B3397" w:rsidRDefault="00553555" w:rsidP="00553555">
      <w:pPr>
        <w:spacing w:before="100" w:beforeAutospacing="1"/>
        <w:rPr>
          <w:szCs w:val="24"/>
          <w:lang w:eastAsia="zh-CN"/>
        </w:rPr>
      </w:pPr>
    </w:p>
    <w:p w14:paraId="434FFB48" w14:textId="03E935EC" w:rsidR="00553555" w:rsidRPr="004B3397" w:rsidRDefault="00553555" w:rsidP="00553555">
      <w:pPr>
        <w:spacing w:before="100" w:beforeAutospacing="1"/>
        <w:rPr>
          <w:szCs w:val="24"/>
          <w:lang w:eastAsia="zh-CN"/>
        </w:rPr>
      </w:pPr>
      <w:r w:rsidRPr="004B3397">
        <w:rPr>
          <w:szCs w:val="24"/>
          <w:lang w:eastAsia="zh-CN"/>
        </w:rPr>
        <w:t xml:space="preserve">The present specification covers </w:t>
      </w:r>
      <w:r w:rsidR="003E7633" w:rsidRPr="004B3397">
        <w:rPr>
          <w:szCs w:val="24"/>
          <w:lang w:eastAsia="zh-CN"/>
        </w:rPr>
        <w:t xml:space="preserve">both </w:t>
      </w:r>
      <w:r w:rsidRPr="004B3397">
        <w:rPr>
          <w:szCs w:val="24"/>
          <w:lang w:eastAsia="zh-CN"/>
        </w:rPr>
        <w:t xml:space="preserve">FR1 </w:t>
      </w:r>
      <w:r w:rsidR="003E7633" w:rsidRPr="004B3397">
        <w:rPr>
          <w:szCs w:val="24"/>
          <w:lang w:eastAsia="zh-CN"/>
        </w:rPr>
        <w:t xml:space="preserve">and FR2 </w:t>
      </w:r>
      <w:r w:rsidRPr="004B3397">
        <w:rPr>
          <w:szCs w:val="24"/>
          <w:lang w:eastAsia="zh-CN"/>
        </w:rPr>
        <w:t xml:space="preserve">operating bands. </w:t>
      </w:r>
      <w:r w:rsidR="003E7633" w:rsidRPr="004B3397">
        <w:rPr>
          <w:szCs w:val="24"/>
          <w:lang w:eastAsia="zh-CN"/>
        </w:rPr>
        <w:t>For FR2, only FR2-1 bands are applicable.</w:t>
      </w:r>
    </w:p>
    <w:p w14:paraId="6E67D59E" w14:textId="77777777" w:rsidR="00553555" w:rsidRPr="004B3397" w:rsidRDefault="00553555" w:rsidP="00553555">
      <w:pPr>
        <w:pStyle w:val="Heading2"/>
        <w:rPr>
          <w:rFonts w:cs="Arial"/>
          <w:szCs w:val="32"/>
        </w:rPr>
      </w:pPr>
      <w:bookmarkStart w:id="22" w:name="_Toc177658737"/>
      <w:r w:rsidRPr="004B3397">
        <w:rPr>
          <w:rFonts w:cs="Arial"/>
          <w:szCs w:val="32"/>
        </w:rPr>
        <w:t>5.2</w:t>
      </w:r>
      <w:r w:rsidRPr="004B3397">
        <w:rPr>
          <w:rFonts w:cs="Arial"/>
          <w:szCs w:val="32"/>
        </w:rPr>
        <w:tab/>
        <w:t>Operating bands</w:t>
      </w:r>
      <w:bookmarkEnd w:id="22"/>
    </w:p>
    <w:p w14:paraId="41C6265B" w14:textId="083E9A76" w:rsidR="003E7633" w:rsidRPr="004B3397" w:rsidRDefault="00553555" w:rsidP="003E7633">
      <w:pPr>
        <w:spacing w:before="100" w:beforeAutospacing="1"/>
        <w:rPr>
          <w:szCs w:val="24"/>
          <w:lang w:eastAsia="zh-CN"/>
        </w:rPr>
      </w:pPr>
      <w:r w:rsidRPr="004B3397">
        <w:rPr>
          <w:szCs w:val="24"/>
          <w:lang w:eastAsia="zh-CN"/>
        </w:rPr>
        <w:t xml:space="preserve">NR is designed to operate in FR1 operating bands defined in </w:t>
      </w:r>
      <w:r w:rsidR="005D1F6A" w:rsidRPr="004B3397">
        <w:rPr>
          <w:szCs w:val="24"/>
          <w:lang w:eastAsia="zh-CN"/>
        </w:rPr>
        <w:t xml:space="preserve">3GPP </w:t>
      </w:r>
      <w:r w:rsidRPr="004B3397">
        <w:rPr>
          <w:szCs w:val="24"/>
          <w:lang w:eastAsia="zh-CN"/>
        </w:rPr>
        <w:t>TS 38.101-1 [</w:t>
      </w:r>
      <w:r w:rsidR="003E7633" w:rsidRPr="004B3397">
        <w:rPr>
          <w:szCs w:val="24"/>
          <w:lang w:eastAsia="zh-CN"/>
        </w:rPr>
        <w:t>2</w:t>
      </w:r>
      <w:r w:rsidRPr="004B3397">
        <w:rPr>
          <w:szCs w:val="24"/>
          <w:lang w:eastAsia="zh-CN"/>
        </w:rPr>
        <w:t>]</w:t>
      </w:r>
      <w:r w:rsidR="003E7633" w:rsidRPr="004B3397">
        <w:rPr>
          <w:szCs w:val="24"/>
          <w:lang w:eastAsia="zh-CN"/>
        </w:rPr>
        <w:t xml:space="preserve"> ] and FR2 operating bands defined in TS 38.101-2 [6]</w:t>
      </w:r>
      <w:r w:rsidRPr="004B3397">
        <w:rPr>
          <w:szCs w:val="24"/>
          <w:lang w:eastAsia="zh-CN"/>
        </w:rPr>
        <w:t>.</w:t>
      </w:r>
      <w:r w:rsidR="00742D65" w:rsidRPr="004B3397">
        <w:rPr>
          <w:szCs w:val="24"/>
          <w:lang w:eastAsia="zh-CN"/>
        </w:rPr>
        <w:t xml:space="preserve"> NSA band combinations are defined in </w:t>
      </w:r>
      <w:r w:rsidR="005D1F6A" w:rsidRPr="004B3397">
        <w:rPr>
          <w:szCs w:val="24"/>
          <w:lang w:eastAsia="zh-CN"/>
        </w:rPr>
        <w:t xml:space="preserve">3GPP </w:t>
      </w:r>
      <w:r w:rsidR="00742D65" w:rsidRPr="004B3397">
        <w:rPr>
          <w:szCs w:val="24"/>
          <w:lang w:eastAsia="zh-CN"/>
        </w:rPr>
        <w:t>TS 38.101-3 [</w:t>
      </w:r>
      <w:r w:rsidR="003217E3" w:rsidRPr="004B3397">
        <w:rPr>
          <w:szCs w:val="24"/>
          <w:lang w:eastAsia="zh-CN"/>
        </w:rPr>
        <w:t>3</w:t>
      </w:r>
      <w:r w:rsidR="00742D65" w:rsidRPr="004B3397">
        <w:rPr>
          <w:szCs w:val="24"/>
          <w:lang w:eastAsia="zh-CN"/>
        </w:rPr>
        <w:t>].</w:t>
      </w:r>
    </w:p>
    <w:p w14:paraId="69BA4A5F" w14:textId="7D9EFF4E" w:rsidR="003E7633" w:rsidRPr="004B3397" w:rsidRDefault="003E7633" w:rsidP="003E7633">
      <w:pPr>
        <w:rPr>
          <w:lang w:eastAsia="fi-FI"/>
        </w:rPr>
      </w:pPr>
      <w:r w:rsidRPr="004B3397">
        <w:rPr>
          <w:lang w:eastAsia="zh-CN"/>
        </w:rPr>
        <w:t xml:space="preserve">For FR2 EN-DC capable UEs, </w:t>
      </w:r>
      <w:r w:rsidRPr="004B3397">
        <w:rPr>
          <w:lang w:eastAsia="fi-FI"/>
        </w:rPr>
        <w:t>p</w:t>
      </w:r>
      <w:r w:rsidRPr="004B3397">
        <w:rPr>
          <w:lang w:eastAsia="zh-CN"/>
        </w:rPr>
        <w:t>ri</w:t>
      </w:r>
      <w:r w:rsidRPr="004B3397">
        <w:rPr>
          <w:lang w:eastAsia="fi-FI"/>
        </w:rPr>
        <w:t>nciple of EN-DC band combinations selection for FR2 MIMO OTA testing is as following:</w:t>
      </w:r>
    </w:p>
    <w:p w14:paraId="2AC40C22" w14:textId="392E22E4" w:rsidR="003E7633" w:rsidRPr="004B3397" w:rsidRDefault="003E7633" w:rsidP="003E7633">
      <w:pPr>
        <w:pStyle w:val="B1"/>
        <w:rPr>
          <w:lang w:eastAsia="fi-FI"/>
        </w:rPr>
      </w:pPr>
      <w:r w:rsidRPr="004B3397">
        <w:t>1)</w:t>
      </w:r>
      <w:r w:rsidRPr="004B3397">
        <w:tab/>
      </w:r>
      <w:r w:rsidRPr="004B3397">
        <w:rPr>
          <w:lang w:eastAsia="fi-FI"/>
        </w:rPr>
        <w:t xml:space="preserve">Focus on the performance of the NR carrier and do not consider multiple permutations between different LTE bands and NR band under test, i.e., for each NR band, only select one EN-DC </w:t>
      </w:r>
      <w:r w:rsidRPr="004B3397">
        <w:rPr>
          <w:lang w:eastAsia="zh-CN"/>
        </w:rPr>
        <w:t>band</w:t>
      </w:r>
      <w:r w:rsidRPr="004B3397">
        <w:rPr>
          <w:lang w:eastAsia="fi-FI"/>
        </w:rPr>
        <w:t xml:space="preserve"> combination.</w:t>
      </w:r>
    </w:p>
    <w:p w14:paraId="3E12443A" w14:textId="77777777" w:rsidR="003E7633" w:rsidRPr="004B3397" w:rsidRDefault="003E7633" w:rsidP="003E7633">
      <w:pPr>
        <w:pStyle w:val="B1"/>
        <w:rPr>
          <w:lang w:eastAsia="fi-FI"/>
        </w:rPr>
      </w:pPr>
      <w:r w:rsidRPr="004B3397">
        <w:t>2)</w:t>
      </w:r>
      <w:r w:rsidRPr="004B3397">
        <w:tab/>
        <w:t>For UE supporting multiple EN-DC band combinations for the same NR band,</w:t>
      </w:r>
      <w:r w:rsidRPr="004B3397">
        <w:rPr>
          <w:lang w:eastAsia="fi-FI"/>
        </w:rPr>
        <w:t xml:space="preserve"> consider only those EN-DC configurations which have no MSD impact on either LTE or NR.</w:t>
      </w:r>
    </w:p>
    <w:p w14:paraId="5DD030AC" w14:textId="77777777" w:rsidR="003E7633" w:rsidRPr="004B3397" w:rsidRDefault="003E7633" w:rsidP="003E7633">
      <w:pPr>
        <w:pStyle w:val="TH"/>
      </w:pPr>
      <w:r w:rsidRPr="004B3397">
        <w:t>Table 5.2-1: Measurement parameters for example inter-band EN-DC band combinations (LTE + FR2,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3E7633" w:rsidRPr="004B3397" w14:paraId="54D1A67D" w14:textId="77777777" w:rsidTr="007033F3">
        <w:trPr>
          <w:trHeight w:val="187"/>
          <w:tblHeader/>
          <w:jc w:val="center"/>
        </w:trPr>
        <w:tc>
          <w:tcPr>
            <w:tcW w:w="2453" w:type="dxa"/>
            <w:tcMar>
              <w:top w:w="0" w:type="dxa"/>
              <w:left w:w="70" w:type="dxa"/>
              <w:bottom w:w="0" w:type="dxa"/>
              <w:right w:w="70" w:type="dxa"/>
            </w:tcMar>
            <w:hideMark/>
          </w:tcPr>
          <w:p w14:paraId="16E81AE4" w14:textId="77777777" w:rsidR="003E7633" w:rsidRPr="004B3397" w:rsidRDefault="003E7633" w:rsidP="007033F3">
            <w:pPr>
              <w:pStyle w:val="TAH"/>
              <w:rPr>
                <w:lang w:eastAsia="fi-FI"/>
              </w:rPr>
            </w:pPr>
            <w:r w:rsidRPr="004B3397">
              <w:rPr>
                <w:lang w:eastAsia="fi-FI"/>
              </w:rPr>
              <w:t>EN-DC</w:t>
            </w:r>
          </w:p>
          <w:p w14:paraId="615C5F96" w14:textId="77777777" w:rsidR="003E7633" w:rsidRPr="004B3397" w:rsidRDefault="003E7633" w:rsidP="007033F3">
            <w:pPr>
              <w:pStyle w:val="TAH"/>
              <w:rPr>
                <w:lang w:eastAsia="fi-FI"/>
              </w:rPr>
            </w:pPr>
            <w:r w:rsidRPr="004B3397">
              <w:rPr>
                <w:lang w:eastAsia="fi-FI"/>
              </w:rPr>
              <w:t>configuration</w:t>
            </w:r>
          </w:p>
        </w:tc>
        <w:tc>
          <w:tcPr>
            <w:tcW w:w="1434" w:type="dxa"/>
            <w:tcMar>
              <w:top w:w="0" w:type="dxa"/>
              <w:left w:w="70" w:type="dxa"/>
              <w:bottom w:w="0" w:type="dxa"/>
              <w:right w:w="70" w:type="dxa"/>
            </w:tcMar>
            <w:hideMark/>
          </w:tcPr>
          <w:p w14:paraId="2FCBF7A0" w14:textId="77777777" w:rsidR="003E7633" w:rsidRPr="004B3397" w:rsidRDefault="003E7633" w:rsidP="007033F3">
            <w:pPr>
              <w:pStyle w:val="TAH"/>
              <w:rPr>
                <w:lang w:eastAsia="fi-FI"/>
              </w:rPr>
            </w:pPr>
            <w:r w:rsidRPr="004B3397">
              <w:t>E-UTRA configurations</w:t>
            </w:r>
          </w:p>
        </w:tc>
        <w:tc>
          <w:tcPr>
            <w:tcW w:w="1595" w:type="dxa"/>
            <w:tcMar>
              <w:top w:w="0" w:type="dxa"/>
              <w:left w:w="70" w:type="dxa"/>
              <w:bottom w:w="0" w:type="dxa"/>
              <w:right w:w="70" w:type="dxa"/>
            </w:tcMar>
            <w:hideMark/>
          </w:tcPr>
          <w:p w14:paraId="3EE791D0" w14:textId="77777777" w:rsidR="003E7633" w:rsidRPr="004B3397" w:rsidRDefault="003E7633" w:rsidP="007033F3">
            <w:pPr>
              <w:pStyle w:val="TAH"/>
              <w:rPr>
                <w:lang w:eastAsia="fi-FI"/>
              </w:rPr>
            </w:pPr>
            <w:r w:rsidRPr="004B3397">
              <w:t>NR FR2 configurations</w:t>
            </w:r>
          </w:p>
        </w:tc>
      </w:tr>
      <w:tr w:rsidR="003E7633" w:rsidRPr="004B3397" w14:paraId="48C8A21E" w14:textId="77777777" w:rsidTr="007033F3">
        <w:trPr>
          <w:trHeight w:val="187"/>
          <w:jc w:val="center"/>
        </w:trPr>
        <w:tc>
          <w:tcPr>
            <w:tcW w:w="2453" w:type="dxa"/>
            <w:tcMar>
              <w:top w:w="0" w:type="dxa"/>
              <w:left w:w="70" w:type="dxa"/>
              <w:bottom w:w="0" w:type="dxa"/>
              <w:right w:w="70" w:type="dxa"/>
            </w:tcMar>
            <w:hideMark/>
          </w:tcPr>
          <w:p w14:paraId="09ECDFA8" w14:textId="77777777" w:rsidR="003E7633" w:rsidRPr="004B3397" w:rsidRDefault="003E7633" w:rsidP="007033F3">
            <w:pPr>
              <w:pStyle w:val="TAC"/>
              <w:rPr>
                <w:lang w:eastAsia="fi-FI"/>
              </w:rPr>
            </w:pPr>
            <w:r w:rsidRPr="004B3397">
              <w:rPr>
                <w:lang w:eastAsia="fi-FI"/>
              </w:rPr>
              <w:t>DC_66A_n261A</w:t>
            </w:r>
          </w:p>
        </w:tc>
        <w:tc>
          <w:tcPr>
            <w:tcW w:w="1434" w:type="dxa"/>
            <w:tcMar>
              <w:top w:w="0" w:type="dxa"/>
              <w:left w:w="70" w:type="dxa"/>
              <w:bottom w:w="0" w:type="dxa"/>
              <w:right w:w="70" w:type="dxa"/>
            </w:tcMar>
            <w:hideMark/>
          </w:tcPr>
          <w:p w14:paraId="5F4CE621" w14:textId="77777777" w:rsidR="003E7633" w:rsidRPr="004B3397" w:rsidRDefault="003E7633" w:rsidP="007033F3">
            <w:pPr>
              <w:pStyle w:val="TAC"/>
              <w:rPr>
                <w:lang w:eastAsia="en-GB"/>
              </w:rPr>
            </w:pPr>
            <w:r w:rsidRPr="004B3397">
              <w:t>Mid channel</w:t>
            </w:r>
          </w:p>
        </w:tc>
        <w:tc>
          <w:tcPr>
            <w:tcW w:w="1595" w:type="dxa"/>
            <w:tcMar>
              <w:top w:w="0" w:type="dxa"/>
              <w:left w:w="70" w:type="dxa"/>
              <w:bottom w:w="0" w:type="dxa"/>
              <w:right w:w="70" w:type="dxa"/>
            </w:tcMar>
            <w:vAlign w:val="center"/>
            <w:hideMark/>
          </w:tcPr>
          <w:p w14:paraId="24255F60" w14:textId="77777777" w:rsidR="003E7633" w:rsidRPr="004B3397" w:rsidRDefault="003E7633" w:rsidP="007033F3">
            <w:pPr>
              <w:pStyle w:val="TAC"/>
            </w:pPr>
            <w:r w:rsidRPr="004B3397">
              <w:t>Mid channel</w:t>
            </w:r>
          </w:p>
        </w:tc>
      </w:tr>
    </w:tbl>
    <w:p w14:paraId="5400343C" w14:textId="77777777" w:rsidR="003E7633" w:rsidRPr="004B3397" w:rsidRDefault="003E7633" w:rsidP="003E7633">
      <w:pPr>
        <w:rPr>
          <w:lang w:eastAsia="fi-FI"/>
        </w:rPr>
      </w:pPr>
    </w:p>
    <w:p w14:paraId="26E0CBBF" w14:textId="77777777" w:rsidR="003E7633" w:rsidRPr="004B3397" w:rsidRDefault="003E7633" w:rsidP="003E7633">
      <w:pPr>
        <w:pStyle w:val="TH"/>
      </w:pPr>
      <w:r w:rsidRPr="004B3397">
        <w:lastRenderedPageBreak/>
        <w:t>Table 5.2-2: Measurement parameters for example inter-band NR-DC band combinations (FR1 + FR2,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3E7633" w:rsidRPr="004B3397" w14:paraId="1EE18FCB" w14:textId="77777777" w:rsidTr="007033F3">
        <w:trPr>
          <w:trHeight w:val="187"/>
          <w:tblHeader/>
          <w:jc w:val="center"/>
        </w:trPr>
        <w:tc>
          <w:tcPr>
            <w:tcW w:w="2453" w:type="dxa"/>
            <w:tcMar>
              <w:top w:w="0" w:type="dxa"/>
              <w:left w:w="70" w:type="dxa"/>
              <w:bottom w:w="0" w:type="dxa"/>
              <w:right w:w="70" w:type="dxa"/>
            </w:tcMar>
            <w:hideMark/>
          </w:tcPr>
          <w:p w14:paraId="18F53216" w14:textId="77777777" w:rsidR="003E7633" w:rsidRPr="004B3397" w:rsidRDefault="003E7633" w:rsidP="007033F3">
            <w:pPr>
              <w:pStyle w:val="TAH"/>
              <w:rPr>
                <w:lang w:eastAsia="fi-FI"/>
              </w:rPr>
            </w:pPr>
            <w:r w:rsidRPr="004B3397">
              <w:rPr>
                <w:lang w:eastAsia="fi-FI"/>
              </w:rPr>
              <w:t>NR-DC</w:t>
            </w:r>
          </w:p>
          <w:p w14:paraId="118F255A" w14:textId="77777777" w:rsidR="003E7633" w:rsidRPr="004B3397" w:rsidRDefault="003E7633" w:rsidP="007033F3">
            <w:pPr>
              <w:pStyle w:val="TAH"/>
              <w:rPr>
                <w:lang w:eastAsia="fi-FI"/>
              </w:rPr>
            </w:pPr>
            <w:r w:rsidRPr="004B3397">
              <w:rPr>
                <w:lang w:eastAsia="fi-FI"/>
              </w:rPr>
              <w:t>configuration</w:t>
            </w:r>
          </w:p>
        </w:tc>
        <w:tc>
          <w:tcPr>
            <w:tcW w:w="1434" w:type="dxa"/>
            <w:tcMar>
              <w:top w:w="0" w:type="dxa"/>
              <w:left w:w="70" w:type="dxa"/>
              <w:bottom w:w="0" w:type="dxa"/>
              <w:right w:w="70" w:type="dxa"/>
            </w:tcMar>
            <w:hideMark/>
          </w:tcPr>
          <w:p w14:paraId="3B989961" w14:textId="77777777" w:rsidR="003E7633" w:rsidRPr="004B3397" w:rsidRDefault="003E7633" w:rsidP="007033F3">
            <w:pPr>
              <w:pStyle w:val="TAH"/>
              <w:rPr>
                <w:lang w:eastAsia="fi-FI"/>
              </w:rPr>
            </w:pPr>
            <w:r w:rsidRPr="004B3397">
              <w:t>NR FR1 configurations</w:t>
            </w:r>
          </w:p>
        </w:tc>
        <w:tc>
          <w:tcPr>
            <w:tcW w:w="1595" w:type="dxa"/>
            <w:tcMar>
              <w:top w:w="0" w:type="dxa"/>
              <w:left w:w="70" w:type="dxa"/>
              <w:bottom w:w="0" w:type="dxa"/>
              <w:right w:w="70" w:type="dxa"/>
            </w:tcMar>
            <w:hideMark/>
          </w:tcPr>
          <w:p w14:paraId="6840F41B" w14:textId="77777777" w:rsidR="003E7633" w:rsidRPr="004B3397" w:rsidRDefault="003E7633" w:rsidP="007033F3">
            <w:pPr>
              <w:pStyle w:val="TAH"/>
              <w:rPr>
                <w:lang w:eastAsia="fi-FI"/>
              </w:rPr>
            </w:pPr>
            <w:r w:rsidRPr="004B3397">
              <w:t>NR FR2 configurations</w:t>
            </w:r>
          </w:p>
        </w:tc>
      </w:tr>
      <w:tr w:rsidR="003E7633" w:rsidRPr="004B3397" w14:paraId="4C1C757A" w14:textId="77777777" w:rsidTr="007033F3">
        <w:trPr>
          <w:trHeight w:val="187"/>
          <w:jc w:val="center"/>
        </w:trPr>
        <w:tc>
          <w:tcPr>
            <w:tcW w:w="2453" w:type="dxa"/>
            <w:tcMar>
              <w:top w:w="0" w:type="dxa"/>
              <w:left w:w="70" w:type="dxa"/>
              <w:bottom w:w="0" w:type="dxa"/>
              <w:right w:w="70" w:type="dxa"/>
            </w:tcMar>
            <w:hideMark/>
          </w:tcPr>
          <w:p w14:paraId="4E562C5F" w14:textId="77777777" w:rsidR="003E7633" w:rsidRPr="004B3397" w:rsidRDefault="003E7633" w:rsidP="007033F3">
            <w:pPr>
              <w:pStyle w:val="TAC"/>
              <w:rPr>
                <w:lang w:eastAsia="fi-FI"/>
              </w:rPr>
            </w:pPr>
            <w:r w:rsidRPr="004B3397">
              <w:rPr>
                <w:lang w:eastAsia="fi-FI"/>
              </w:rPr>
              <w:t>DC_n66A_n261A</w:t>
            </w:r>
          </w:p>
        </w:tc>
        <w:tc>
          <w:tcPr>
            <w:tcW w:w="1434" w:type="dxa"/>
            <w:tcMar>
              <w:top w:w="0" w:type="dxa"/>
              <w:left w:w="70" w:type="dxa"/>
              <w:bottom w:w="0" w:type="dxa"/>
              <w:right w:w="70" w:type="dxa"/>
            </w:tcMar>
            <w:hideMark/>
          </w:tcPr>
          <w:p w14:paraId="5AF1193E" w14:textId="77777777" w:rsidR="003E7633" w:rsidRPr="004B3397" w:rsidRDefault="003E7633" w:rsidP="007033F3">
            <w:pPr>
              <w:pStyle w:val="TAC"/>
              <w:rPr>
                <w:lang w:eastAsia="en-GB"/>
              </w:rPr>
            </w:pPr>
            <w:r w:rsidRPr="004B3397">
              <w:t>Mid channel</w:t>
            </w:r>
          </w:p>
        </w:tc>
        <w:tc>
          <w:tcPr>
            <w:tcW w:w="1595" w:type="dxa"/>
            <w:tcMar>
              <w:top w:w="0" w:type="dxa"/>
              <w:left w:w="70" w:type="dxa"/>
              <w:bottom w:w="0" w:type="dxa"/>
              <w:right w:w="70" w:type="dxa"/>
            </w:tcMar>
            <w:vAlign w:val="center"/>
            <w:hideMark/>
          </w:tcPr>
          <w:p w14:paraId="6E624C77" w14:textId="77777777" w:rsidR="003E7633" w:rsidRPr="004B3397" w:rsidRDefault="003E7633" w:rsidP="007033F3">
            <w:pPr>
              <w:pStyle w:val="TAC"/>
            </w:pPr>
            <w:r w:rsidRPr="004B3397">
              <w:t>Mid channel</w:t>
            </w:r>
          </w:p>
        </w:tc>
      </w:tr>
    </w:tbl>
    <w:p w14:paraId="7AD3BA16" w14:textId="77777777" w:rsidR="003E7633" w:rsidRPr="004B3397" w:rsidRDefault="003E7633" w:rsidP="003E7633">
      <w:pPr>
        <w:rPr>
          <w:lang w:eastAsia="fi-FI"/>
        </w:rPr>
      </w:pPr>
    </w:p>
    <w:p w14:paraId="2796C5FF" w14:textId="77777777" w:rsidR="003E7633" w:rsidRPr="004B3397" w:rsidRDefault="003E7633" w:rsidP="003E7633">
      <w:pPr>
        <w:pStyle w:val="TH"/>
      </w:pPr>
      <w:r w:rsidRPr="004B3397">
        <w:t>Table 5.2-3: Measurement parameters for example inter-band NR-CA band combinations (FR1 + FR2,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3E7633" w:rsidRPr="004B3397" w14:paraId="2E2CD663" w14:textId="77777777" w:rsidTr="007033F3">
        <w:trPr>
          <w:trHeight w:val="187"/>
          <w:tblHeader/>
          <w:jc w:val="center"/>
        </w:trPr>
        <w:tc>
          <w:tcPr>
            <w:tcW w:w="2453" w:type="dxa"/>
            <w:tcMar>
              <w:top w:w="0" w:type="dxa"/>
              <w:left w:w="70" w:type="dxa"/>
              <w:bottom w:w="0" w:type="dxa"/>
              <w:right w:w="70" w:type="dxa"/>
            </w:tcMar>
            <w:hideMark/>
          </w:tcPr>
          <w:p w14:paraId="5E367F9B" w14:textId="77777777" w:rsidR="003E7633" w:rsidRPr="004B3397" w:rsidRDefault="003E7633" w:rsidP="007033F3">
            <w:pPr>
              <w:pStyle w:val="TAH"/>
              <w:rPr>
                <w:lang w:eastAsia="fi-FI"/>
              </w:rPr>
            </w:pPr>
            <w:r w:rsidRPr="004B3397">
              <w:rPr>
                <w:lang w:eastAsia="fi-FI"/>
              </w:rPr>
              <w:t>NR-CA</w:t>
            </w:r>
          </w:p>
          <w:p w14:paraId="6BCA5172" w14:textId="77777777" w:rsidR="003E7633" w:rsidRPr="004B3397" w:rsidRDefault="003E7633" w:rsidP="007033F3">
            <w:pPr>
              <w:pStyle w:val="TAH"/>
              <w:rPr>
                <w:lang w:eastAsia="fi-FI"/>
              </w:rPr>
            </w:pPr>
            <w:r w:rsidRPr="004B3397">
              <w:rPr>
                <w:lang w:eastAsia="fi-FI"/>
              </w:rPr>
              <w:t>configuration</w:t>
            </w:r>
          </w:p>
        </w:tc>
        <w:tc>
          <w:tcPr>
            <w:tcW w:w="1434" w:type="dxa"/>
            <w:tcMar>
              <w:top w:w="0" w:type="dxa"/>
              <w:left w:w="70" w:type="dxa"/>
              <w:bottom w:w="0" w:type="dxa"/>
              <w:right w:w="70" w:type="dxa"/>
            </w:tcMar>
            <w:hideMark/>
          </w:tcPr>
          <w:p w14:paraId="4BA37115" w14:textId="77777777" w:rsidR="003E7633" w:rsidRPr="004B3397" w:rsidRDefault="003E7633" w:rsidP="007033F3">
            <w:pPr>
              <w:pStyle w:val="TAH"/>
              <w:rPr>
                <w:lang w:eastAsia="fi-FI"/>
              </w:rPr>
            </w:pPr>
            <w:r w:rsidRPr="004B3397">
              <w:t>NR FR1 configurations</w:t>
            </w:r>
          </w:p>
        </w:tc>
        <w:tc>
          <w:tcPr>
            <w:tcW w:w="1595" w:type="dxa"/>
            <w:tcMar>
              <w:top w:w="0" w:type="dxa"/>
              <w:left w:w="70" w:type="dxa"/>
              <w:bottom w:w="0" w:type="dxa"/>
              <w:right w:w="70" w:type="dxa"/>
            </w:tcMar>
            <w:hideMark/>
          </w:tcPr>
          <w:p w14:paraId="58361768" w14:textId="77777777" w:rsidR="003E7633" w:rsidRPr="004B3397" w:rsidRDefault="003E7633" w:rsidP="007033F3">
            <w:pPr>
              <w:pStyle w:val="TAH"/>
              <w:rPr>
                <w:lang w:eastAsia="fi-FI"/>
              </w:rPr>
            </w:pPr>
            <w:r w:rsidRPr="004B3397">
              <w:t>NR FR2 configurations</w:t>
            </w:r>
          </w:p>
        </w:tc>
      </w:tr>
      <w:tr w:rsidR="003E7633" w:rsidRPr="004B3397" w14:paraId="746FC870" w14:textId="77777777" w:rsidTr="007033F3">
        <w:trPr>
          <w:trHeight w:val="187"/>
          <w:jc w:val="center"/>
        </w:trPr>
        <w:tc>
          <w:tcPr>
            <w:tcW w:w="2453" w:type="dxa"/>
            <w:tcMar>
              <w:top w:w="0" w:type="dxa"/>
              <w:left w:w="70" w:type="dxa"/>
              <w:bottom w:w="0" w:type="dxa"/>
              <w:right w:w="70" w:type="dxa"/>
            </w:tcMar>
            <w:hideMark/>
          </w:tcPr>
          <w:p w14:paraId="09295322" w14:textId="77777777" w:rsidR="003E7633" w:rsidRPr="004B3397" w:rsidRDefault="003E7633" w:rsidP="007033F3">
            <w:pPr>
              <w:pStyle w:val="TAC"/>
              <w:rPr>
                <w:lang w:eastAsia="fi-FI"/>
              </w:rPr>
            </w:pPr>
            <w:r w:rsidRPr="004B3397">
              <w:rPr>
                <w:lang w:eastAsia="fi-FI"/>
              </w:rPr>
              <w:t>CA-n66A_n261A</w:t>
            </w:r>
          </w:p>
        </w:tc>
        <w:tc>
          <w:tcPr>
            <w:tcW w:w="1434" w:type="dxa"/>
            <w:tcMar>
              <w:top w:w="0" w:type="dxa"/>
              <w:left w:w="70" w:type="dxa"/>
              <w:bottom w:w="0" w:type="dxa"/>
              <w:right w:w="70" w:type="dxa"/>
            </w:tcMar>
            <w:hideMark/>
          </w:tcPr>
          <w:p w14:paraId="1166F78D" w14:textId="77777777" w:rsidR="003E7633" w:rsidRPr="004B3397" w:rsidRDefault="003E7633" w:rsidP="007033F3">
            <w:pPr>
              <w:pStyle w:val="TAC"/>
              <w:rPr>
                <w:lang w:eastAsia="en-GB"/>
              </w:rPr>
            </w:pPr>
            <w:r w:rsidRPr="004B3397">
              <w:t>Mid channel</w:t>
            </w:r>
          </w:p>
        </w:tc>
        <w:tc>
          <w:tcPr>
            <w:tcW w:w="1595" w:type="dxa"/>
            <w:tcMar>
              <w:top w:w="0" w:type="dxa"/>
              <w:left w:w="70" w:type="dxa"/>
              <w:bottom w:w="0" w:type="dxa"/>
              <w:right w:w="70" w:type="dxa"/>
            </w:tcMar>
            <w:vAlign w:val="center"/>
            <w:hideMark/>
          </w:tcPr>
          <w:p w14:paraId="3633988A" w14:textId="77777777" w:rsidR="003E7633" w:rsidRPr="004B3397" w:rsidRDefault="003E7633" w:rsidP="007033F3">
            <w:pPr>
              <w:pStyle w:val="TAC"/>
            </w:pPr>
            <w:r w:rsidRPr="004B3397">
              <w:t>Mid channel</w:t>
            </w:r>
          </w:p>
        </w:tc>
      </w:tr>
    </w:tbl>
    <w:p w14:paraId="207AEDC9" w14:textId="7F695683" w:rsidR="00553555" w:rsidRPr="004B3397" w:rsidRDefault="00553555" w:rsidP="00553555">
      <w:pPr>
        <w:spacing w:before="100" w:beforeAutospacing="1"/>
        <w:rPr>
          <w:szCs w:val="24"/>
          <w:lang w:eastAsia="zh-CN"/>
        </w:rPr>
      </w:pPr>
    </w:p>
    <w:p w14:paraId="6BA53A6C" w14:textId="45565D9C" w:rsidR="00147627" w:rsidRPr="004B3397" w:rsidRDefault="00147627" w:rsidP="00147627">
      <w:pPr>
        <w:pStyle w:val="Heading1"/>
        <w:rPr>
          <w:rFonts w:eastAsia="MS Mincho"/>
        </w:rPr>
      </w:pPr>
      <w:bookmarkStart w:id="23" w:name="_Toc177658738"/>
      <w:r w:rsidRPr="004B3397">
        <w:rPr>
          <w:rFonts w:eastAsia="MS Mincho"/>
        </w:rPr>
        <w:t>6</w:t>
      </w:r>
      <w:r w:rsidRPr="004B3397">
        <w:rPr>
          <w:rFonts w:eastAsia="MS Mincho"/>
        </w:rPr>
        <w:tab/>
      </w:r>
      <w:r w:rsidR="0000310B" w:rsidRPr="004B3397">
        <w:rPr>
          <w:rFonts w:eastAsia="MS Mincho"/>
        </w:rPr>
        <w:t>FR1 MIMO OTA Performance</w:t>
      </w:r>
      <w:bookmarkEnd w:id="23"/>
    </w:p>
    <w:p w14:paraId="048DC31C" w14:textId="7E65D8A6" w:rsidR="00855F84" w:rsidRPr="004B3397" w:rsidRDefault="00855F84" w:rsidP="00120AC2">
      <w:pPr>
        <w:pStyle w:val="Heading2"/>
        <w:rPr>
          <w:rFonts w:cs="Arial"/>
          <w:szCs w:val="32"/>
        </w:rPr>
      </w:pPr>
      <w:bookmarkStart w:id="24" w:name="_Toc177658739"/>
      <w:r w:rsidRPr="004B3397">
        <w:rPr>
          <w:rFonts w:cs="Arial"/>
          <w:szCs w:val="32"/>
        </w:rPr>
        <w:t>6.1</w:t>
      </w:r>
      <w:r w:rsidRPr="004B3397">
        <w:rPr>
          <w:rFonts w:cs="Arial"/>
          <w:szCs w:val="32"/>
        </w:rPr>
        <w:tab/>
        <w:t>General</w:t>
      </w:r>
      <w:bookmarkEnd w:id="24"/>
    </w:p>
    <w:p w14:paraId="294D17D8" w14:textId="07E52FC2" w:rsidR="00855F84" w:rsidRPr="004B3397" w:rsidRDefault="00855F84" w:rsidP="00120AC2">
      <w:pPr>
        <w:pStyle w:val="Heading3"/>
        <w:rPr>
          <w:rFonts w:cs="Arial"/>
          <w:szCs w:val="28"/>
          <w:lang w:eastAsia="ko-KR"/>
        </w:rPr>
      </w:pPr>
      <w:bookmarkStart w:id="25" w:name="_Toc177658740"/>
      <w:r w:rsidRPr="004B3397">
        <w:rPr>
          <w:rFonts w:cs="Arial"/>
          <w:szCs w:val="28"/>
          <w:lang w:eastAsia="ko-KR"/>
        </w:rPr>
        <w:t>6.1.1</w:t>
      </w:r>
      <w:r w:rsidRPr="004B3397">
        <w:rPr>
          <w:rFonts w:cs="Arial"/>
          <w:szCs w:val="28"/>
          <w:lang w:eastAsia="ko-KR"/>
        </w:rPr>
        <w:tab/>
        <w:t>Definition of MIMO throughput</w:t>
      </w:r>
      <w:bookmarkEnd w:id="25"/>
    </w:p>
    <w:p w14:paraId="3F26C3C2" w14:textId="77777777" w:rsidR="00855F84" w:rsidRPr="004B3397" w:rsidRDefault="00855F84" w:rsidP="00855F84">
      <w:r w:rsidRPr="004B3397">
        <w:t>The 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MIMO OTA testing.</w:t>
      </w:r>
    </w:p>
    <w:p w14:paraId="4D30B8C0" w14:textId="77777777" w:rsidR="00855F84" w:rsidRPr="004B3397" w:rsidRDefault="00855F84" w:rsidP="00855F84">
      <w:r w:rsidRPr="004B3397">
        <w:t>The MIMO OTA throughput is measured at the top of physical layer of NR system under the use of FRC, the SS transmit fixed-size payload bits to the DUT. The DUT signals back either ACK or NACK to the SS. The SS then records the following:</w:t>
      </w:r>
    </w:p>
    <w:p w14:paraId="612C7E55" w14:textId="2E9D41E5" w:rsidR="00855F84" w:rsidRPr="004B3397" w:rsidRDefault="00855F84" w:rsidP="00855F84">
      <w:pPr>
        <w:pStyle w:val="B1"/>
      </w:pPr>
      <w:r w:rsidRPr="004B3397">
        <w:t>-</w:t>
      </w:r>
      <w:r w:rsidRPr="004B3397">
        <w:tab/>
      </w:r>
      <w:r w:rsidR="002A2300" w:rsidRPr="004B3397">
        <w:t>n</w:t>
      </w:r>
      <w:r w:rsidRPr="004B3397">
        <w:t>umber of ACKs</w:t>
      </w:r>
      <w:r w:rsidR="002A2300" w:rsidRPr="004B3397">
        <w:t>;</w:t>
      </w:r>
    </w:p>
    <w:p w14:paraId="02F761E4" w14:textId="582680F7" w:rsidR="00855F84" w:rsidRPr="004B3397" w:rsidRDefault="00855F84" w:rsidP="00855F84">
      <w:pPr>
        <w:pStyle w:val="B1"/>
      </w:pPr>
      <w:r w:rsidRPr="004B3397">
        <w:t>-</w:t>
      </w:r>
      <w:r w:rsidRPr="004B3397">
        <w:tab/>
      </w:r>
      <w:r w:rsidR="002A2300" w:rsidRPr="004B3397">
        <w:t>n</w:t>
      </w:r>
      <w:r w:rsidRPr="004B3397">
        <w:t>umber of NACKs</w:t>
      </w:r>
      <w:r w:rsidR="002A2300" w:rsidRPr="004B3397">
        <w:t>;</w:t>
      </w:r>
      <w:r w:rsidRPr="004B3397">
        <w:t xml:space="preserve"> and</w:t>
      </w:r>
    </w:p>
    <w:p w14:paraId="67732797" w14:textId="365C84D6" w:rsidR="00855F84" w:rsidRPr="004B3397" w:rsidRDefault="00855F84" w:rsidP="00855F84">
      <w:pPr>
        <w:pStyle w:val="B1"/>
      </w:pPr>
      <w:r w:rsidRPr="004B3397">
        <w:t>-</w:t>
      </w:r>
      <w:r w:rsidRPr="004B3397">
        <w:tab/>
      </w:r>
      <w:r w:rsidR="002A2300" w:rsidRPr="004B3397">
        <w:t>n</w:t>
      </w:r>
      <w:r w:rsidRPr="004B3397">
        <w:t>umber of DTX slots</w:t>
      </w:r>
      <w:r w:rsidR="002A2300" w:rsidRPr="004B3397">
        <w:t>.</w:t>
      </w:r>
    </w:p>
    <w:p w14:paraId="47C2BBCD" w14:textId="6DA3B1F1" w:rsidR="00855F84" w:rsidRPr="004B3397" w:rsidRDefault="00855F84" w:rsidP="00855F84">
      <w:r w:rsidRPr="004B3397">
        <w:t>Hence the MIMO (OTA) throughput can be calculated as</w:t>
      </w:r>
      <w:r w:rsidR="00C631F4" w:rsidRPr="004B3397">
        <w:t>:</w:t>
      </w:r>
    </w:p>
    <w:p w14:paraId="14AB8031" w14:textId="77777777" w:rsidR="00855F84" w:rsidRPr="004B3397" w:rsidRDefault="00855F84" w:rsidP="00C631F4">
      <w:pPr>
        <w:pStyle w:val="EQ"/>
        <w:jc w:val="center"/>
        <w:rPr>
          <w:lang w:eastAsia="ko-KR"/>
        </w:rPr>
      </w:pPr>
      <w:r w:rsidRPr="004B3397">
        <w:rPr>
          <w:noProof/>
          <w:lang w:eastAsia="ko-KR"/>
        </w:rPr>
        <w:drawing>
          <wp:inline distT="0" distB="0" distL="0" distR="0" wp14:anchorId="543E2D5A" wp14:editId="705EAC76">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12618DAD" w14:textId="79708B7A" w:rsidR="00855F84" w:rsidRPr="004B3397" w:rsidRDefault="00855F84" w:rsidP="00855F84">
      <w:r w:rsidRPr="004B3397">
        <w:t>Where Transmitted TBS is the Transport Block Size transmitted by the SS, which is fixed for an FRC during the measurement period. Measurement</w:t>
      </w:r>
      <w:r w:rsidR="00C631F4" w:rsidRPr="004B3397">
        <w:t xml:space="preserve"> </w:t>
      </w:r>
      <w:r w:rsidRPr="004B3397">
        <w:t>Time is the total composed of successful slots (ACK), unsuccessful slots (NACK) and DTX-symbols.</w:t>
      </w:r>
    </w:p>
    <w:p w14:paraId="4384F054" w14:textId="77777777" w:rsidR="00855F84" w:rsidRPr="004B3397" w:rsidRDefault="00855F84" w:rsidP="00855F84">
      <w:r w:rsidRPr="004B3397">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78283084" w14:textId="77777777" w:rsidR="00403F13" w:rsidRPr="004B3397" w:rsidRDefault="00855F84" w:rsidP="00403F13">
      <w:pPr>
        <w:pStyle w:val="Heading3"/>
        <w:rPr>
          <w:rFonts w:cs="Arial"/>
          <w:szCs w:val="28"/>
          <w:lang w:eastAsia="ko-KR"/>
        </w:rPr>
      </w:pPr>
      <w:bookmarkStart w:id="26" w:name="_Toc177658741"/>
      <w:r w:rsidRPr="004B3397">
        <w:rPr>
          <w:rFonts w:cs="Arial"/>
          <w:szCs w:val="28"/>
          <w:lang w:eastAsia="ko-KR"/>
        </w:rPr>
        <w:t>6.1.2</w:t>
      </w:r>
      <w:r w:rsidRPr="004B3397">
        <w:rPr>
          <w:rFonts w:cs="Arial"/>
          <w:szCs w:val="28"/>
          <w:lang w:eastAsia="ko-KR"/>
        </w:rPr>
        <w:tab/>
        <w:t>Total Radiated Multi-</w:t>
      </w:r>
      <w:r w:rsidR="00120AC2" w:rsidRPr="004B3397">
        <w:rPr>
          <w:rFonts w:cs="Arial"/>
          <w:szCs w:val="28"/>
          <w:lang w:eastAsia="ko-KR"/>
        </w:rPr>
        <w:t>Antenna</w:t>
      </w:r>
      <w:r w:rsidRPr="004B3397">
        <w:rPr>
          <w:rFonts w:cs="Arial"/>
          <w:szCs w:val="28"/>
          <w:lang w:eastAsia="ko-KR"/>
        </w:rPr>
        <w:t xml:space="preserve"> Sensitivity (TRMS)</w:t>
      </w:r>
      <w:bookmarkEnd w:id="26"/>
    </w:p>
    <w:p w14:paraId="1E039D91" w14:textId="4C6768FC" w:rsidR="006D2228" w:rsidRPr="004B3397" w:rsidRDefault="00403F13" w:rsidP="006D2228">
      <w:pPr>
        <w:pStyle w:val="EditorsNote"/>
      </w:pPr>
      <w:r w:rsidRPr="004B3397">
        <w:rPr>
          <w:lang w:eastAsia="ko-KR"/>
        </w:rPr>
        <w:t xml:space="preserve">Editor’s note: The test case is incomplete. </w:t>
      </w:r>
      <w:r w:rsidRPr="004B3397">
        <w:rPr>
          <w:rFonts w:ascii="TimesNewRomanPSMT" w:hAnsi="TimesNewRomanPSMT"/>
        </w:rPr>
        <w:t>TT is pending further analysis</w:t>
      </w:r>
      <w:r w:rsidRPr="004B3397">
        <w:t>.</w:t>
      </w:r>
    </w:p>
    <w:p w14:paraId="0110CF5A" w14:textId="699CF308" w:rsidR="00F826BB" w:rsidRPr="004B3397" w:rsidRDefault="006D2228" w:rsidP="006D2228">
      <w:pPr>
        <w:pStyle w:val="H6"/>
      </w:pPr>
      <w:r w:rsidRPr="004B3397">
        <w:t>6.1.2.1</w:t>
      </w:r>
      <w:r w:rsidRPr="004B3397">
        <w:tab/>
        <w:t>Test Purpose</w:t>
      </w:r>
    </w:p>
    <w:p w14:paraId="7CEF566E" w14:textId="77777777" w:rsidR="00F826BB" w:rsidRPr="004B3397" w:rsidRDefault="00F826BB" w:rsidP="00F826BB">
      <w:r w:rsidRPr="004B3397">
        <w:t>The purpose of this test is to ensure that the UE meets the TRMS minimum performance requirements.</w:t>
      </w:r>
    </w:p>
    <w:p w14:paraId="04D3B6A6" w14:textId="37689121" w:rsidR="00F826BB" w:rsidRPr="004B3397" w:rsidRDefault="00F826BB" w:rsidP="00F826BB">
      <w:pPr>
        <w:pStyle w:val="H6"/>
      </w:pPr>
      <w:r w:rsidRPr="004B3397">
        <w:lastRenderedPageBreak/>
        <w:t>6.1.2.2</w:t>
      </w:r>
      <w:r w:rsidR="00C7215D" w:rsidRPr="004B3397">
        <w:tab/>
      </w:r>
      <w:r w:rsidRPr="004B3397">
        <w:t>Test Applicability</w:t>
      </w:r>
    </w:p>
    <w:p w14:paraId="4912A08C" w14:textId="77777777" w:rsidR="00F826BB" w:rsidRPr="004B3397" w:rsidRDefault="00F826BB" w:rsidP="00F826BB">
      <w:r w:rsidRPr="004B3397">
        <w:t xml:space="preserve">This test case applies to all types of NR UE release 17 and forward. See clause 4.2 for additional applicability. </w:t>
      </w:r>
    </w:p>
    <w:p w14:paraId="6AA5F512" w14:textId="37C6EE3F" w:rsidR="00F826BB" w:rsidRPr="004B3397" w:rsidRDefault="00F826BB" w:rsidP="00F826BB">
      <w:pPr>
        <w:pStyle w:val="H6"/>
      </w:pPr>
      <w:r w:rsidRPr="004B3397">
        <w:t>6.1.2.3</w:t>
      </w:r>
      <w:r w:rsidR="00C7215D" w:rsidRPr="004B3397">
        <w:tab/>
      </w:r>
      <w:r w:rsidRPr="004B3397">
        <w:t>Minimum Conformance Requirements</w:t>
      </w:r>
    </w:p>
    <w:p w14:paraId="462FCACB" w14:textId="33A580F8" w:rsidR="00855F84" w:rsidRPr="004B3397" w:rsidRDefault="00F826BB" w:rsidP="00C7215D">
      <w:pPr>
        <w:pStyle w:val="EditorsNote"/>
      </w:pPr>
      <w:r w:rsidRPr="004B3397">
        <w:t>Editor's Note: TRMS values for n28/n79 are pending in RAN4 spec TS38.151.</w:t>
      </w:r>
    </w:p>
    <w:p w14:paraId="6FF37279" w14:textId="77777777" w:rsidR="00855F84" w:rsidRPr="004B3397" w:rsidRDefault="00855F84" w:rsidP="00855F84">
      <w:r w:rsidRPr="004B3397">
        <w:t>The average TRMS of free space data mode portrait (FS DMP), free space data mode landscape (FS DML), and free space data mode screen up (FS DMSU), is defined as the FR1 MIMO OTA requirement. The averaging shall be done in linear scale for the TRMS results at these DUT positions, according to the formula:</w:t>
      </w:r>
    </w:p>
    <w:p w14:paraId="697B8078" w14:textId="6559296C" w:rsidR="00855F84" w:rsidRPr="004B3397" w:rsidRDefault="000C3579" w:rsidP="00C3388B">
      <w:pPr>
        <w:pStyle w:val="EQ"/>
        <w:jc w:val="center"/>
      </w:pPr>
      <w:r w:rsidRPr="004B3397">
        <w:object w:dxaOrig="6759" w:dyaOrig="720" w14:anchorId="1B9B01AE">
          <v:shape id="_x0000_i1026" type="#_x0000_t75" style="width:345.6pt;height:36pt" o:ole="">
            <v:imagedata r:id="rId13" o:title=""/>
          </v:shape>
          <o:OLEObject Type="Embed" ProgID="Equation.DSMT4" ShapeID="_x0000_i1026" DrawAspect="Content" ObjectID="_1788852021" r:id="rId14"/>
        </w:object>
      </w:r>
    </w:p>
    <w:p w14:paraId="41FC66D1" w14:textId="77777777" w:rsidR="00855F84" w:rsidRPr="004B3397" w:rsidRDefault="00855F84" w:rsidP="00855F84">
      <w:r w:rsidRPr="004B3397">
        <w:t>where</w:t>
      </w:r>
    </w:p>
    <w:p w14:paraId="0B0136FF" w14:textId="6D5BB8A1" w:rsidR="00855F84" w:rsidRPr="004B3397" w:rsidRDefault="000C3579" w:rsidP="00C3388B">
      <w:pPr>
        <w:pStyle w:val="EQ"/>
        <w:jc w:val="center"/>
      </w:pPr>
      <w:r w:rsidRPr="004B3397">
        <w:rPr>
          <w:position w:val="-30"/>
        </w:rPr>
        <w:object w:dxaOrig="6540" w:dyaOrig="720" w14:anchorId="0E464770">
          <v:shape id="_x0000_i1027" type="#_x0000_t75" style="width:324pt;height:36pt" o:ole="">
            <v:imagedata r:id="rId15" o:title=""/>
          </v:shape>
          <o:OLEObject Type="Embed" ProgID="Equation.DSMT4" ShapeID="_x0000_i1027" DrawAspect="Content" ObjectID="_1788852022" r:id="rId16"/>
        </w:object>
      </w:r>
    </w:p>
    <w:p w14:paraId="48A78AA9" w14:textId="77777777" w:rsidR="00855F84" w:rsidRPr="004B3397" w:rsidRDefault="00855F84" w:rsidP="00855F84">
      <w:r w:rsidRPr="004B3397">
        <w:t xml:space="preserve">Such that </w:t>
      </w:r>
      <w:r w:rsidRPr="004B3397">
        <w:rPr>
          <w:i/>
        </w:rPr>
        <w:t>MODE</w:t>
      </w:r>
      <w:r w:rsidRPr="004B3397">
        <w:t xml:space="preserve"> is one of {</w:t>
      </w:r>
      <w:r w:rsidRPr="004B3397">
        <w:rPr>
          <w:i/>
        </w:rPr>
        <w:t>FS_DMP, FS_DML, FS_DMSU</w:t>
      </w:r>
      <w:r w:rsidRPr="004B3397">
        <w:t>}, and {</w:t>
      </w:r>
      <w:r w:rsidRPr="004B3397">
        <w:rPr>
          <w:i/>
        </w:rPr>
        <w:t>P</w:t>
      </w:r>
      <w:r w:rsidRPr="004B3397">
        <w:rPr>
          <w:i/>
          <w:vertAlign w:val="subscript"/>
        </w:rPr>
        <w:t>MODE,70,0</w:t>
      </w:r>
      <w:r w:rsidRPr="004B3397">
        <w:rPr>
          <w:i/>
        </w:rPr>
        <w:t>, …, P</w:t>
      </w:r>
      <w:r w:rsidRPr="004B3397">
        <w:rPr>
          <w:i/>
          <w:vertAlign w:val="subscript"/>
        </w:rPr>
        <w:t>MODE,70,11</w:t>
      </w:r>
      <w:r w:rsidRPr="004B3397">
        <w:t>} are the measured sensitivity values at each azimuth position at the 70% throughput outage.</w:t>
      </w:r>
    </w:p>
    <w:p w14:paraId="3190CA13" w14:textId="1F8168D2" w:rsidR="008B1B51" w:rsidRPr="004B3397" w:rsidRDefault="008B1B51" w:rsidP="00855F84">
      <w:r w:rsidRPr="004B3397">
        <w:t xml:space="preserve">The reported TRMS value shall be corrected by </w:t>
      </w:r>
      <m:oMath>
        <m:r>
          <w:rPr>
            <w:rFonts w:ascii="Cambria Math" w:hAnsi="Cambria Math"/>
          </w:rPr>
          <m:t>-0.5·output</m:t>
        </m:r>
        <m:r>
          <m:rPr>
            <m:sty m:val="p"/>
          </m:rPr>
          <w:rPr>
            <w:rFonts w:ascii="Cambria Math" w:hAnsi="Cambria Math"/>
          </w:rPr>
          <m:t xml:space="preserve"> </m:t>
        </m:r>
        <m:r>
          <w:rPr>
            <w:rFonts w:ascii="Cambria Math" w:hAnsi="Cambria Math"/>
          </w:rPr>
          <m:t>level</m:t>
        </m:r>
        <m:r>
          <m:rPr>
            <m:sty m:val="p"/>
          </m:rPr>
          <w:rPr>
            <w:rFonts w:ascii="Cambria Math" w:hAnsi="Cambria Math"/>
          </w:rPr>
          <m:t xml:space="preserve"> </m:t>
        </m:r>
        <m:r>
          <w:rPr>
            <w:rFonts w:ascii="Cambria Math" w:hAnsi="Cambria Math"/>
          </w:rPr>
          <m:t>step</m:t>
        </m:r>
        <m:r>
          <m:rPr>
            <m:sty m:val="p"/>
          </m:rPr>
          <w:rPr>
            <w:rFonts w:ascii="Cambria Math" w:hAnsi="Cambria Math"/>
          </w:rPr>
          <m:t xml:space="preserve"> </m:t>
        </m:r>
        <m:r>
          <w:rPr>
            <w:rFonts w:ascii="Cambria Math" w:hAnsi="Cambria Math"/>
          </w:rPr>
          <m:t>resolution</m:t>
        </m:r>
      </m:oMath>
      <w:r w:rsidRPr="004B3397">
        <w:t xml:space="preserve"> of the final power step search and the correction shall be noted in the test report.</w:t>
      </w:r>
    </w:p>
    <w:p w14:paraId="5E7F4DCF" w14:textId="64D13495" w:rsidR="00855F84" w:rsidRPr="004B3397" w:rsidRDefault="00855F84" w:rsidP="00855F84">
      <w:pPr>
        <w:rPr>
          <w:i/>
        </w:rPr>
      </w:pPr>
      <w:r w:rsidRPr="004B3397">
        <w:t>If 1 azimuth position does not result in a defined measured sensitivity at 70</w:t>
      </w:r>
      <w:r w:rsidR="002A2300" w:rsidRPr="004B3397">
        <w:t xml:space="preserve"> </w:t>
      </w:r>
      <w:r w:rsidRPr="004B3397">
        <w:t>% throughput, S</w:t>
      </w:r>
      <w:r w:rsidRPr="004B3397">
        <w:rPr>
          <w:vertAlign w:val="subscript"/>
        </w:rPr>
        <w:t xml:space="preserve">MODE,70 </w:t>
      </w:r>
      <w:r w:rsidRPr="004B3397">
        <w:t xml:space="preserve">is calculated using the 11 measured sensitivities and the </w:t>
      </w:r>
      <w:r w:rsidRPr="004B3397">
        <w:rPr>
          <w:lang w:eastAsia="ko-KR"/>
        </w:rPr>
        <w:t xml:space="preserve">maximum downlink RS-EPRE </w:t>
      </w:r>
      <w:r w:rsidRPr="004B3397">
        <w:t>P</w:t>
      </w:r>
      <w:r w:rsidRPr="004B3397">
        <w:rPr>
          <w:vertAlign w:val="subscript"/>
        </w:rPr>
        <w:t>RS-EPRE-MAX</w:t>
      </w:r>
      <w:r w:rsidRPr="004B3397">
        <w:rPr>
          <w:lang w:eastAsia="ko-KR"/>
        </w:rPr>
        <w:t xml:space="preserve"> (substitution approach) for the one missing result. </w:t>
      </w:r>
      <w:r w:rsidRPr="004B3397">
        <w:t>P</w:t>
      </w:r>
      <w:r w:rsidRPr="004B3397">
        <w:rPr>
          <w:vertAlign w:val="subscript"/>
        </w:rPr>
        <w:t>RS-EPRE-MAX</w:t>
      </w:r>
      <w:r w:rsidRPr="004B3397">
        <w:t xml:space="preserve"> is the maximum downlink RS-EPRE supported by the test system, and is defined as -80</w:t>
      </w:r>
      <w:r w:rsidR="002A2300" w:rsidRPr="004B3397">
        <w:t xml:space="preserve"> </w:t>
      </w:r>
      <w:r w:rsidRPr="004B3397">
        <w:t>dBm/15</w:t>
      </w:r>
      <w:r w:rsidR="002A2300" w:rsidRPr="004B3397">
        <w:t xml:space="preserve"> </w:t>
      </w:r>
      <w:r w:rsidRPr="004B3397">
        <w:t>kHz (or equivalent -77</w:t>
      </w:r>
      <w:r w:rsidR="002A2300" w:rsidRPr="004B3397">
        <w:t xml:space="preserve"> </w:t>
      </w:r>
      <w:r w:rsidRPr="004B3397">
        <w:t>dBm/30</w:t>
      </w:r>
      <w:r w:rsidR="002A2300" w:rsidRPr="004B3397">
        <w:t xml:space="preserve"> </w:t>
      </w:r>
      <w:r w:rsidRPr="004B3397">
        <w:t>kHz) for FR1 MIMO OTA.</w:t>
      </w:r>
    </w:p>
    <w:p w14:paraId="54D8E4ED" w14:textId="4D800B78" w:rsidR="00855F84" w:rsidRPr="004B3397" w:rsidRDefault="00855F84" w:rsidP="00855F84">
      <w:pPr>
        <w:rPr>
          <w:rFonts w:eastAsia="DengXian"/>
          <w:i/>
        </w:rPr>
      </w:pPr>
      <w:r w:rsidRPr="004B3397">
        <w:rPr>
          <w:rFonts w:eastAsia="DengXian"/>
        </w:rPr>
        <w:t>The TRMS shall be measured at the mid channel</w:t>
      </w:r>
      <w:r w:rsidRPr="004B3397">
        <w:t xml:space="preserve"> </w:t>
      </w:r>
      <w:r w:rsidRPr="004B3397">
        <w:rPr>
          <w:rFonts w:eastAsia="DengXian"/>
        </w:rPr>
        <w:t xml:space="preserve">as specified in </w:t>
      </w:r>
      <w:r w:rsidR="005D1F6A" w:rsidRPr="004B3397">
        <w:rPr>
          <w:rFonts w:eastAsia="DengXian"/>
        </w:rPr>
        <w:t xml:space="preserve">3GPP </w:t>
      </w:r>
      <w:r w:rsidRPr="004B3397">
        <w:rPr>
          <w:rFonts w:eastAsia="DengXian"/>
        </w:rPr>
        <w:t>TS 38.508-1</w:t>
      </w:r>
      <w:r w:rsidR="005D1F6A" w:rsidRPr="004B3397">
        <w:rPr>
          <w:rFonts w:eastAsia="DengXian"/>
        </w:rPr>
        <w:t xml:space="preserve"> [</w:t>
      </w:r>
      <w:r w:rsidR="003217E3" w:rsidRPr="004B3397">
        <w:rPr>
          <w:rFonts w:eastAsia="DengXian"/>
        </w:rPr>
        <w:t>4</w:t>
      </w:r>
      <w:r w:rsidR="005D1F6A" w:rsidRPr="004B3397">
        <w:rPr>
          <w:rFonts w:eastAsia="DengXian"/>
        </w:rPr>
        <w:t>],</w:t>
      </w:r>
      <w:r w:rsidRPr="004B3397">
        <w:rPr>
          <w:rFonts w:eastAsia="DengXian"/>
        </w:rPr>
        <w:t xml:space="preserve"> subclause 4.3.1.</w:t>
      </w:r>
      <w:r w:rsidR="006D2228" w:rsidRPr="004B3397">
        <w:rPr>
          <w:rFonts w:eastAsia="DengXian"/>
        </w:rPr>
        <w:t>The average TRMS shall be lower than the average TRMS requirements specified in Table 6.1.2.3-1.</w:t>
      </w:r>
    </w:p>
    <w:p w14:paraId="1FD33310" w14:textId="77777777" w:rsidR="00855F84" w:rsidRPr="004B3397" w:rsidRDefault="00855F84" w:rsidP="00855F84">
      <w:pPr>
        <w:rPr>
          <w:rFonts w:eastAsia="DengXian"/>
          <w:i/>
        </w:rPr>
      </w:pPr>
      <w:r w:rsidRPr="004B3397">
        <w:rPr>
          <w:rFonts w:eastAsia="DengXian"/>
        </w:rPr>
        <w:t xml:space="preserve">The </w:t>
      </w:r>
      <w:bookmarkStart w:id="27" w:name="OLE_LINK5"/>
      <w:r w:rsidRPr="004B3397">
        <w:rPr>
          <w:rFonts w:eastAsia="DengXian"/>
        </w:rPr>
        <w:t>additional criterion</w:t>
      </w:r>
      <w:bookmarkEnd w:id="27"/>
      <w:r w:rsidRPr="004B3397">
        <w:rPr>
          <w:rFonts w:eastAsia="DengXian"/>
        </w:rPr>
        <w:t xml:space="preserve"> in azimuthal orientations shall be met:</w:t>
      </w:r>
    </w:p>
    <w:p w14:paraId="045AB3EC" w14:textId="3A84C157" w:rsidR="00855F84" w:rsidRPr="004B3397" w:rsidRDefault="00855F84" w:rsidP="00855F84">
      <w:pPr>
        <w:pStyle w:val="B1"/>
        <w:rPr>
          <w:i/>
        </w:rPr>
      </w:pPr>
      <w:r w:rsidRPr="004B3397">
        <w:t>-</w:t>
      </w:r>
      <w:r w:rsidRPr="004B3397">
        <w:tab/>
        <w:t>The EUT</w:t>
      </w:r>
      <w:r w:rsidR="001B5A98" w:rsidRPr="004B3397">
        <w:t xml:space="preserve"> has to m</w:t>
      </w:r>
      <w:r w:rsidRPr="004B3397">
        <w:t>eet 70</w:t>
      </w:r>
      <w:r w:rsidR="002A2300" w:rsidRPr="004B3397">
        <w:t xml:space="preserve"> </w:t>
      </w:r>
      <w:r w:rsidRPr="004B3397">
        <w:t xml:space="preserve">% throughput in 11 of total 12 azimuthal orientations. If the EUT fails to meet this criterion even under </w:t>
      </w:r>
      <w:r w:rsidRPr="004B3397">
        <w:rPr>
          <w:lang w:eastAsia="ko-KR"/>
        </w:rPr>
        <w:t xml:space="preserve">maximum downlink power condition (i.e. </w:t>
      </w:r>
      <w:r w:rsidRPr="004B3397">
        <w:t>P</w:t>
      </w:r>
      <w:r w:rsidRPr="004B3397">
        <w:rPr>
          <w:vertAlign w:val="subscript"/>
        </w:rPr>
        <w:t>RS-EPRE-MAX</w:t>
      </w:r>
      <w:r w:rsidRPr="004B3397">
        <w:t>), the EUT shall fail the FR1 MIMO OTA test.</w:t>
      </w:r>
    </w:p>
    <w:p w14:paraId="7D946B1A" w14:textId="77777777" w:rsidR="001D2BEF" w:rsidRPr="004B3397" w:rsidRDefault="00855F84" w:rsidP="001D2BEF">
      <w:pPr>
        <w:pStyle w:val="B1"/>
      </w:pPr>
      <w:r w:rsidRPr="004B3397">
        <w:t>-</w:t>
      </w:r>
      <w:r w:rsidRPr="004B3397">
        <w:tab/>
        <w:t>The EUT</w:t>
      </w:r>
      <w:r w:rsidR="001B5A98" w:rsidRPr="004B3397">
        <w:t xml:space="preserve"> has to</w:t>
      </w:r>
      <w:r w:rsidR="001B5A98" w:rsidRPr="004B3397">
        <w:rPr>
          <w:rStyle w:val="CommentReference"/>
          <w:rFonts w:eastAsia="SimSun"/>
        </w:rPr>
        <w:t xml:space="preserve"> </w:t>
      </w:r>
      <w:r w:rsidR="001B5A98" w:rsidRPr="004B3397">
        <w:t>meet</w:t>
      </w:r>
      <w:r w:rsidRPr="004B3397">
        <w:t xml:space="preserve"> 90</w:t>
      </w:r>
      <w:r w:rsidR="002A2300" w:rsidRPr="004B3397">
        <w:t xml:space="preserve"> </w:t>
      </w:r>
      <w:r w:rsidRPr="004B3397">
        <w:t xml:space="preserve">% throughput in 10 of total 12 azimuthal orientations. If the EUT fails to meet this criterion even under </w:t>
      </w:r>
      <w:r w:rsidRPr="004B3397">
        <w:rPr>
          <w:lang w:eastAsia="ko-KR"/>
        </w:rPr>
        <w:t xml:space="preserve">maximum downlink power condition (i.e. </w:t>
      </w:r>
      <w:r w:rsidRPr="004B3397">
        <w:t>P</w:t>
      </w:r>
      <w:r w:rsidRPr="004B3397">
        <w:rPr>
          <w:vertAlign w:val="subscript"/>
        </w:rPr>
        <w:t>RS-EPRE-MAX</w:t>
      </w:r>
      <w:r w:rsidRPr="004B3397">
        <w:t>), the EUT shall fail the FR1 MIMO OTA test.</w:t>
      </w:r>
    </w:p>
    <w:p w14:paraId="41DDB463" w14:textId="7F8BFC0E" w:rsidR="001D2BEF" w:rsidRPr="004B3397" w:rsidRDefault="001D2BEF" w:rsidP="001D2BEF">
      <w:r w:rsidRPr="004B3397">
        <w:t xml:space="preserve">FR1 TRMS minimum performance requirements for NR </w:t>
      </w:r>
      <w:r w:rsidRPr="004B3397">
        <w:rPr>
          <w:lang w:eastAsia="zh-CN"/>
        </w:rPr>
        <w:t>h</w:t>
      </w:r>
      <w:r w:rsidRPr="004B3397">
        <w:t xml:space="preserve">andheld UEs </w:t>
      </w:r>
      <w:r w:rsidRPr="004B3397">
        <w:rPr>
          <w:lang w:eastAsia="zh-CN"/>
        </w:rPr>
        <w:t>operating</w:t>
      </w:r>
      <w:r w:rsidRPr="004B3397">
        <w:t xml:space="preserve"> in SA mode in free space and the primary mechanical mode for 70% DL throughput with the corresponding measurement configurations (i.e. channel model and gNB configuration) specified in clause C.1 and clause E.1 are defined in Table 6.1.2.3-1.</w:t>
      </w:r>
    </w:p>
    <w:p w14:paraId="715E2230" w14:textId="77777777" w:rsidR="001D2BEF" w:rsidRPr="004B3397" w:rsidRDefault="001D2BEF" w:rsidP="001D2BEF">
      <w:pPr>
        <w:pStyle w:val="TH"/>
      </w:pPr>
      <w:r w:rsidRPr="004B3397">
        <w:rPr>
          <w:szCs w:val="24"/>
          <w:lang w:eastAsia="zh-CN"/>
        </w:rPr>
        <w:t>Table 6.1.2.3-1:</w:t>
      </w:r>
      <w:r w:rsidRPr="004B3397">
        <w:t xml:space="preserve"> FR1 TRMS minimum performance requirements for NR </w:t>
      </w:r>
      <w:r w:rsidRPr="004B3397">
        <w:rPr>
          <w:lang w:eastAsia="zh-CN"/>
        </w:rPr>
        <w:t>h</w:t>
      </w:r>
      <w:r w:rsidRPr="004B3397">
        <w:t>andheld UEs operating on SA mode in free space and the primary mechanical mode</w:t>
      </w:r>
    </w:p>
    <w:tbl>
      <w:tblPr>
        <w:tblStyle w:val="TableGrid"/>
        <w:tblW w:w="0" w:type="auto"/>
        <w:jc w:val="center"/>
        <w:tblLayout w:type="fixed"/>
        <w:tblCellMar>
          <w:left w:w="28" w:type="dxa"/>
        </w:tblCellMar>
        <w:tblLook w:val="04A0" w:firstRow="1" w:lastRow="0" w:firstColumn="1" w:lastColumn="0" w:noHBand="0" w:noVBand="1"/>
      </w:tblPr>
      <w:tblGrid>
        <w:gridCol w:w="1226"/>
        <w:gridCol w:w="1179"/>
        <w:gridCol w:w="1134"/>
        <w:gridCol w:w="1701"/>
        <w:gridCol w:w="2174"/>
        <w:gridCol w:w="1937"/>
      </w:tblGrid>
      <w:tr w:rsidR="001D2BEF" w:rsidRPr="004B3397" w14:paraId="720BD29C"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43527EAD" w14:textId="77777777" w:rsidR="001D2BEF" w:rsidRPr="004B3397" w:rsidRDefault="001D2BEF" w:rsidP="007033F3">
            <w:pPr>
              <w:pStyle w:val="TAH"/>
            </w:pPr>
            <w:r w:rsidRPr="004B3397">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4ED29AC6" w14:textId="77777777" w:rsidR="001D2BEF" w:rsidRPr="004B3397" w:rsidRDefault="001D2BEF" w:rsidP="007033F3">
            <w:pPr>
              <w:pStyle w:val="TAH"/>
            </w:pPr>
            <w:r w:rsidRPr="004B3397">
              <w:t>Bandwidth (MHz)</w:t>
            </w:r>
          </w:p>
        </w:tc>
        <w:tc>
          <w:tcPr>
            <w:tcW w:w="1134" w:type="dxa"/>
            <w:tcBorders>
              <w:top w:val="single" w:sz="4" w:space="0" w:color="auto"/>
              <w:left w:val="single" w:sz="4" w:space="0" w:color="auto"/>
              <w:bottom w:val="single" w:sz="4" w:space="0" w:color="auto"/>
              <w:right w:val="single" w:sz="4" w:space="0" w:color="auto"/>
            </w:tcBorders>
            <w:vAlign w:val="center"/>
          </w:tcPr>
          <w:p w14:paraId="0088754D" w14:textId="77777777" w:rsidR="001D2BEF" w:rsidRPr="004B3397" w:rsidRDefault="001D2BEF" w:rsidP="007033F3">
            <w:pPr>
              <w:pStyle w:val="TAH"/>
            </w:pPr>
            <w:r w:rsidRPr="004B3397">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0E08B682" w14:textId="77777777" w:rsidR="001D2BEF" w:rsidRPr="004B3397" w:rsidRDefault="001D2BEF" w:rsidP="007033F3">
            <w:pPr>
              <w:pStyle w:val="TAH"/>
            </w:pPr>
            <w:r w:rsidRPr="004B3397">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F4E6128" w14:textId="77777777" w:rsidR="001D2BEF" w:rsidRPr="004B3397" w:rsidRDefault="001D2BEF" w:rsidP="007033F3">
            <w:pPr>
              <w:pStyle w:val="TAH"/>
            </w:pPr>
            <w:r w:rsidRPr="004B3397">
              <w:t>Reference channel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7CF22F41" w14:textId="77777777" w:rsidR="001D2BEF" w:rsidRPr="004B3397" w:rsidRDefault="001D2BEF" w:rsidP="007033F3">
            <w:pPr>
              <w:pStyle w:val="TAH"/>
            </w:pPr>
            <w:r w:rsidRPr="004B3397">
              <w:t>TRMS</w:t>
            </w:r>
            <w:r w:rsidRPr="004B3397">
              <w:rPr>
                <w:vertAlign w:val="subscript"/>
              </w:rPr>
              <w:t>average,70</w:t>
            </w:r>
          </w:p>
        </w:tc>
      </w:tr>
      <w:tr w:rsidR="001D2BEF" w:rsidRPr="004B3397" w14:paraId="771270A7"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hideMark/>
          </w:tcPr>
          <w:p w14:paraId="4A9BB092" w14:textId="77777777" w:rsidR="001D2BEF" w:rsidRPr="004B3397" w:rsidRDefault="001D2BEF" w:rsidP="007033F3">
            <w:pPr>
              <w:pStyle w:val="TAC"/>
            </w:pPr>
            <w:r w:rsidRPr="004B3397">
              <w:t>n28</w:t>
            </w:r>
          </w:p>
        </w:tc>
        <w:tc>
          <w:tcPr>
            <w:tcW w:w="1179" w:type="dxa"/>
            <w:tcBorders>
              <w:top w:val="single" w:sz="4" w:space="0" w:color="auto"/>
              <w:left w:val="single" w:sz="4" w:space="0" w:color="auto"/>
              <w:bottom w:val="single" w:sz="4" w:space="0" w:color="auto"/>
              <w:right w:val="single" w:sz="4" w:space="0" w:color="auto"/>
            </w:tcBorders>
          </w:tcPr>
          <w:p w14:paraId="51D19B4B" w14:textId="77777777" w:rsidR="001D2BEF" w:rsidRPr="004B3397" w:rsidRDefault="001D2BEF" w:rsidP="007033F3">
            <w:pPr>
              <w:pStyle w:val="TAC"/>
            </w:pPr>
            <w:r w:rsidRPr="004B3397">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713F664F" w14:textId="77777777" w:rsidR="001D2BEF" w:rsidRPr="004B3397" w:rsidRDefault="001D2BEF" w:rsidP="007033F3">
            <w:pPr>
              <w:pStyle w:val="TAC"/>
            </w:pPr>
            <w:r w:rsidRPr="004B3397">
              <w:t>2x2</w:t>
            </w:r>
          </w:p>
        </w:tc>
        <w:tc>
          <w:tcPr>
            <w:tcW w:w="1701" w:type="dxa"/>
            <w:tcBorders>
              <w:top w:val="single" w:sz="4" w:space="0" w:color="auto"/>
              <w:left w:val="single" w:sz="4" w:space="0" w:color="auto"/>
              <w:bottom w:val="single" w:sz="4" w:space="0" w:color="auto"/>
              <w:right w:val="single" w:sz="4" w:space="0" w:color="auto"/>
            </w:tcBorders>
          </w:tcPr>
          <w:p w14:paraId="2844CB47" w14:textId="77777777" w:rsidR="001D2BEF" w:rsidRPr="004B3397" w:rsidRDefault="001D2BEF" w:rsidP="007033F3">
            <w:pPr>
              <w:pStyle w:val="TAC"/>
            </w:pPr>
            <w:r w:rsidRPr="004B3397">
              <w:t>FR1 UMi CDL-C</w:t>
            </w:r>
          </w:p>
        </w:tc>
        <w:tc>
          <w:tcPr>
            <w:tcW w:w="2174" w:type="dxa"/>
            <w:tcBorders>
              <w:top w:val="single" w:sz="4" w:space="0" w:color="auto"/>
              <w:left w:val="single" w:sz="4" w:space="0" w:color="auto"/>
              <w:bottom w:val="single" w:sz="4" w:space="0" w:color="auto"/>
              <w:right w:val="single" w:sz="4" w:space="0" w:color="auto"/>
            </w:tcBorders>
          </w:tcPr>
          <w:p w14:paraId="72372FE4" w14:textId="77777777" w:rsidR="001D2BEF" w:rsidRPr="004B3397" w:rsidRDefault="001D2BEF" w:rsidP="007033F3">
            <w:pPr>
              <w:pStyle w:val="TAC"/>
            </w:pPr>
            <w:r w:rsidRPr="004B3397">
              <w:t>R.PDSCH.1-3.1 FDD</w:t>
            </w:r>
          </w:p>
        </w:tc>
        <w:tc>
          <w:tcPr>
            <w:tcW w:w="1937" w:type="dxa"/>
            <w:tcBorders>
              <w:top w:val="single" w:sz="4" w:space="0" w:color="auto"/>
              <w:left w:val="single" w:sz="4" w:space="0" w:color="auto"/>
              <w:bottom w:val="single" w:sz="4" w:space="0" w:color="auto"/>
              <w:right w:val="single" w:sz="4" w:space="0" w:color="auto"/>
            </w:tcBorders>
          </w:tcPr>
          <w:p w14:paraId="4A353A82" w14:textId="77777777" w:rsidR="001D2BEF" w:rsidRPr="004B3397" w:rsidRDefault="001D2BEF" w:rsidP="007033F3">
            <w:pPr>
              <w:pStyle w:val="TAC"/>
            </w:pPr>
            <w:r w:rsidRPr="004B3397">
              <w:t>[…] dBm/15kHz</w:t>
            </w:r>
          </w:p>
        </w:tc>
      </w:tr>
      <w:tr w:rsidR="001D2BEF" w:rsidRPr="004B3397" w14:paraId="14AD2689"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hideMark/>
          </w:tcPr>
          <w:p w14:paraId="1978B84C" w14:textId="77777777" w:rsidR="001D2BEF" w:rsidRPr="004B3397" w:rsidRDefault="001D2BEF" w:rsidP="007033F3">
            <w:pPr>
              <w:pStyle w:val="TAC"/>
            </w:pPr>
            <w:r w:rsidRPr="004B3397">
              <w:t>n41</w:t>
            </w:r>
          </w:p>
        </w:tc>
        <w:tc>
          <w:tcPr>
            <w:tcW w:w="1179" w:type="dxa"/>
            <w:tcBorders>
              <w:top w:val="single" w:sz="4" w:space="0" w:color="auto"/>
              <w:left w:val="single" w:sz="4" w:space="0" w:color="auto"/>
              <w:bottom w:val="single" w:sz="4" w:space="0" w:color="auto"/>
              <w:right w:val="single" w:sz="4" w:space="0" w:color="auto"/>
            </w:tcBorders>
          </w:tcPr>
          <w:p w14:paraId="4742F860" w14:textId="77777777" w:rsidR="001D2BEF" w:rsidRPr="004B3397" w:rsidRDefault="001D2BEF" w:rsidP="007033F3">
            <w:pPr>
              <w:pStyle w:val="TAC"/>
            </w:pPr>
            <w:r w:rsidRPr="004B3397">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6F3F60A0" w14:textId="77777777" w:rsidR="001D2BEF" w:rsidRPr="004B3397" w:rsidRDefault="001D2BEF" w:rsidP="007033F3">
            <w:pPr>
              <w:pStyle w:val="TAC"/>
            </w:pPr>
            <w:r w:rsidRPr="004B3397">
              <w:t>4x4</w:t>
            </w:r>
          </w:p>
        </w:tc>
        <w:tc>
          <w:tcPr>
            <w:tcW w:w="1701" w:type="dxa"/>
            <w:tcBorders>
              <w:top w:val="single" w:sz="4" w:space="0" w:color="auto"/>
              <w:left w:val="single" w:sz="4" w:space="0" w:color="auto"/>
              <w:bottom w:val="single" w:sz="4" w:space="0" w:color="auto"/>
              <w:right w:val="single" w:sz="4" w:space="0" w:color="auto"/>
            </w:tcBorders>
          </w:tcPr>
          <w:p w14:paraId="6D6ACD96" w14:textId="77777777" w:rsidR="001D2BEF" w:rsidRPr="004B3397" w:rsidRDefault="001D2BEF" w:rsidP="007033F3">
            <w:pPr>
              <w:pStyle w:val="TAC"/>
            </w:pPr>
            <w:r w:rsidRPr="004B3397">
              <w:t>FR1 UMa CDL-C</w:t>
            </w:r>
          </w:p>
        </w:tc>
        <w:tc>
          <w:tcPr>
            <w:tcW w:w="2174" w:type="dxa"/>
            <w:tcBorders>
              <w:top w:val="single" w:sz="4" w:space="0" w:color="auto"/>
              <w:left w:val="single" w:sz="4" w:space="0" w:color="auto"/>
              <w:bottom w:val="single" w:sz="4" w:space="0" w:color="auto"/>
              <w:right w:val="single" w:sz="4" w:space="0" w:color="auto"/>
            </w:tcBorders>
          </w:tcPr>
          <w:p w14:paraId="355DF040" w14:textId="77777777" w:rsidR="001D2BEF" w:rsidRPr="004B3397" w:rsidRDefault="001D2BEF" w:rsidP="007033F3">
            <w:pPr>
              <w:pStyle w:val="TAC"/>
            </w:pPr>
            <w:r w:rsidRPr="004B3397">
              <w:t>R.PDSCH.2-2.4 TDD</w:t>
            </w:r>
          </w:p>
        </w:tc>
        <w:tc>
          <w:tcPr>
            <w:tcW w:w="1937" w:type="dxa"/>
            <w:tcBorders>
              <w:top w:val="single" w:sz="4" w:space="0" w:color="auto"/>
              <w:left w:val="single" w:sz="4" w:space="0" w:color="auto"/>
              <w:bottom w:val="single" w:sz="4" w:space="0" w:color="auto"/>
              <w:right w:val="single" w:sz="4" w:space="0" w:color="auto"/>
            </w:tcBorders>
          </w:tcPr>
          <w:p w14:paraId="6FD68B5B" w14:textId="77777777" w:rsidR="001D2BEF" w:rsidRPr="004B3397" w:rsidRDefault="001D2BEF" w:rsidP="007033F3">
            <w:pPr>
              <w:pStyle w:val="TAC"/>
            </w:pPr>
            <w:r w:rsidRPr="004B3397">
              <w:t>-93.3 dBm/30kHz</w:t>
            </w:r>
          </w:p>
        </w:tc>
      </w:tr>
      <w:tr w:rsidR="001D2BEF" w:rsidRPr="004B3397" w14:paraId="0CB42A86"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hideMark/>
          </w:tcPr>
          <w:p w14:paraId="51AC0EA4" w14:textId="77777777" w:rsidR="001D2BEF" w:rsidRPr="004B3397" w:rsidRDefault="001D2BEF" w:rsidP="007033F3">
            <w:pPr>
              <w:pStyle w:val="TAC"/>
            </w:pPr>
            <w:r w:rsidRPr="004B3397">
              <w:t>n78</w:t>
            </w:r>
          </w:p>
        </w:tc>
        <w:tc>
          <w:tcPr>
            <w:tcW w:w="1179" w:type="dxa"/>
            <w:tcBorders>
              <w:top w:val="single" w:sz="4" w:space="0" w:color="auto"/>
              <w:left w:val="single" w:sz="4" w:space="0" w:color="auto"/>
              <w:bottom w:val="single" w:sz="4" w:space="0" w:color="auto"/>
              <w:right w:val="single" w:sz="4" w:space="0" w:color="auto"/>
            </w:tcBorders>
          </w:tcPr>
          <w:p w14:paraId="50BA7E3F" w14:textId="77777777" w:rsidR="001D2BEF" w:rsidRPr="004B3397" w:rsidRDefault="001D2BEF" w:rsidP="007033F3">
            <w:pPr>
              <w:pStyle w:val="TAC"/>
            </w:pPr>
            <w:r w:rsidRPr="004B3397">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D8A1A78" w14:textId="77777777" w:rsidR="001D2BEF" w:rsidRPr="004B3397" w:rsidRDefault="001D2BEF" w:rsidP="007033F3">
            <w:pPr>
              <w:pStyle w:val="TAC"/>
            </w:pPr>
            <w:r w:rsidRPr="004B3397">
              <w:t>4x4</w:t>
            </w:r>
          </w:p>
        </w:tc>
        <w:tc>
          <w:tcPr>
            <w:tcW w:w="1701" w:type="dxa"/>
            <w:tcBorders>
              <w:top w:val="single" w:sz="4" w:space="0" w:color="auto"/>
              <w:left w:val="single" w:sz="4" w:space="0" w:color="auto"/>
              <w:bottom w:val="single" w:sz="4" w:space="0" w:color="auto"/>
              <w:right w:val="single" w:sz="4" w:space="0" w:color="auto"/>
            </w:tcBorders>
          </w:tcPr>
          <w:p w14:paraId="5626306E" w14:textId="77777777" w:rsidR="001D2BEF" w:rsidRPr="004B3397" w:rsidRDefault="001D2BEF" w:rsidP="007033F3">
            <w:pPr>
              <w:pStyle w:val="TAC"/>
            </w:pPr>
            <w:r w:rsidRPr="004B3397">
              <w:t>FR1 UMa CDL-C</w:t>
            </w:r>
          </w:p>
        </w:tc>
        <w:tc>
          <w:tcPr>
            <w:tcW w:w="2174" w:type="dxa"/>
            <w:tcBorders>
              <w:top w:val="single" w:sz="4" w:space="0" w:color="auto"/>
              <w:left w:val="single" w:sz="4" w:space="0" w:color="auto"/>
              <w:bottom w:val="single" w:sz="4" w:space="0" w:color="auto"/>
              <w:right w:val="single" w:sz="4" w:space="0" w:color="auto"/>
            </w:tcBorders>
          </w:tcPr>
          <w:p w14:paraId="121CC6B4" w14:textId="77777777" w:rsidR="001D2BEF" w:rsidRPr="004B3397" w:rsidRDefault="001D2BEF" w:rsidP="007033F3">
            <w:pPr>
              <w:pStyle w:val="TAC"/>
            </w:pPr>
            <w:r w:rsidRPr="004B3397">
              <w:t>R.PDSCH.2-2.4 TDD</w:t>
            </w:r>
          </w:p>
        </w:tc>
        <w:tc>
          <w:tcPr>
            <w:tcW w:w="1937" w:type="dxa"/>
            <w:tcBorders>
              <w:top w:val="single" w:sz="4" w:space="0" w:color="auto"/>
              <w:left w:val="single" w:sz="4" w:space="0" w:color="auto"/>
              <w:bottom w:val="single" w:sz="4" w:space="0" w:color="auto"/>
              <w:right w:val="single" w:sz="4" w:space="0" w:color="auto"/>
            </w:tcBorders>
          </w:tcPr>
          <w:p w14:paraId="74FF9997" w14:textId="77777777" w:rsidR="001D2BEF" w:rsidRPr="004B3397" w:rsidRDefault="001D2BEF" w:rsidP="007033F3">
            <w:pPr>
              <w:pStyle w:val="TAC"/>
            </w:pPr>
            <w:r w:rsidRPr="004B3397">
              <w:t>-94.8 dBm/30kHz</w:t>
            </w:r>
          </w:p>
        </w:tc>
      </w:tr>
      <w:tr w:rsidR="001D2BEF" w:rsidRPr="004B3397" w14:paraId="438DF7A2"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hideMark/>
          </w:tcPr>
          <w:p w14:paraId="76D0031C" w14:textId="77777777" w:rsidR="001D2BEF" w:rsidRPr="004B3397" w:rsidRDefault="001D2BEF" w:rsidP="007033F3">
            <w:pPr>
              <w:pStyle w:val="TAC"/>
            </w:pPr>
            <w:r w:rsidRPr="004B3397">
              <w:t>n79</w:t>
            </w:r>
          </w:p>
        </w:tc>
        <w:tc>
          <w:tcPr>
            <w:tcW w:w="1179" w:type="dxa"/>
            <w:tcBorders>
              <w:top w:val="single" w:sz="4" w:space="0" w:color="auto"/>
              <w:left w:val="single" w:sz="4" w:space="0" w:color="auto"/>
              <w:bottom w:val="single" w:sz="4" w:space="0" w:color="auto"/>
              <w:right w:val="single" w:sz="4" w:space="0" w:color="auto"/>
            </w:tcBorders>
          </w:tcPr>
          <w:p w14:paraId="25143E5D" w14:textId="77777777" w:rsidR="001D2BEF" w:rsidRPr="004B3397" w:rsidRDefault="001D2BEF" w:rsidP="007033F3">
            <w:pPr>
              <w:pStyle w:val="TAC"/>
            </w:pPr>
            <w:r w:rsidRPr="004B3397">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4A92C90" w14:textId="77777777" w:rsidR="001D2BEF" w:rsidRPr="004B3397" w:rsidRDefault="001D2BEF" w:rsidP="007033F3">
            <w:pPr>
              <w:pStyle w:val="TAC"/>
            </w:pPr>
            <w:r w:rsidRPr="004B3397">
              <w:t>4x4</w:t>
            </w:r>
          </w:p>
        </w:tc>
        <w:tc>
          <w:tcPr>
            <w:tcW w:w="1701" w:type="dxa"/>
            <w:tcBorders>
              <w:top w:val="single" w:sz="4" w:space="0" w:color="auto"/>
              <w:left w:val="single" w:sz="4" w:space="0" w:color="auto"/>
              <w:bottom w:val="single" w:sz="4" w:space="0" w:color="auto"/>
              <w:right w:val="single" w:sz="4" w:space="0" w:color="auto"/>
            </w:tcBorders>
          </w:tcPr>
          <w:p w14:paraId="391F3B52" w14:textId="77777777" w:rsidR="001D2BEF" w:rsidRPr="004B3397" w:rsidRDefault="001D2BEF" w:rsidP="007033F3">
            <w:pPr>
              <w:pStyle w:val="TAC"/>
            </w:pPr>
            <w:r w:rsidRPr="004B3397">
              <w:t>FR1 UMa CDL-C</w:t>
            </w:r>
          </w:p>
        </w:tc>
        <w:tc>
          <w:tcPr>
            <w:tcW w:w="2174" w:type="dxa"/>
            <w:tcBorders>
              <w:top w:val="single" w:sz="4" w:space="0" w:color="auto"/>
              <w:left w:val="single" w:sz="4" w:space="0" w:color="auto"/>
              <w:bottom w:val="single" w:sz="4" w:space="0" w:color="auto"/>
              <w:right w:val="single" w:sz="4" w:space="0" w:color="auto"/>
            </w:tcBorders>
          </w:tcPr>
          <w:p w14:paraId="7E339CAA" w14:textId="77777777" w:rsidR="001D2BEF" w:rsidRPr="004B3397" w:rsidRDefault="001D2BEF" w:rsidP="007033F3">
            <w:pPr>
              <w:pStyle w:val="TAC"/>
            </w:pPr>
            <w:r w:rsidRPr="004B3397">
              <w:t>R.PDSCH.2-2.4 TDD</w:t>
            </w:r>
          </w:p>
        </w:tc>
        <w:tc>
          <w:tcPr>
            <w:tcW w:w="1937" w:type="dxa"/>
            <w:tcBorders>
              <w:top w:val="single" w:sz="4" w:space="0" w:color="auto"/>
              <w:left w:val="single" w:sz="4" w:space="0" w:color="auto"/>
              <w:bottom w:val="single" w:sz="4" w:space="0" w:color="auto"/>
              <w:right w:val="single" w:sz="4" w:space="0" w:color="auto"/>
            </w:tcBorders>
          </w:tcPr>
          <w:p w14:paraId="1D0E2AD5" w14:textId="77777777" w:rsidR="001D2BEF" w:rsidRPr="004B3397" w:rsidRDefault="001D2BEF" w:rsidP="007033F3">
            <w:pPr>
              <w:pStyle w:val="TAC"/>
              <w:rPr>
                <w:b/>
              </w:rPr>
            </w:pPr>
            <w:r w:rsidRPr="004B3397">
              <w:t>[…] dBm/30kHz</w:t>
            </w:r>
          </w:p>
        </w:tc>
      </w:tr>
    </w:tbl>
    <w:p w14:paraId="3861DBEB" w14:textId="77777777" w:rsidR="001D2BEF" w:rsidRPr="004B3397" w:rsidRDefault="001D2BEF" w:rsidP="001D2BEF"/>
    <w:p w14:paraId="1D3E8696" w14:textId="0690DC2C" w:rsidR="001D2BEF" w:rsidRPr="004B3397" w:rsidRDefault="001D2BEF" w:rsidP="001D2BEF">
      <w:pPr>
        <w:pStyle w:val="H6"/>
      </w:pPr>
      <w:r w:rsidRPr="004B3397">
        <w:lastRenderedPageBreak/>
        <w:t>6.1.2.4</w:t>
      </w:r>
      <w:r w:rsidR="00C7215D" w:rsidRPr="004B3397">
        <w:tab/>
      </w:r>
      <w:r w:rsidRPr="004B3397">
        <w:t>Test Description</w:t>
      </w:r>
    </w:p>
    <w:p w14:paraId="02BDF586" w14:textId="1CDEC4F1" w:rsidR="001D2BEF" w:rsidRPr="004B3397" w:rsidRDefault="001D2BEF" w:rsidP="001D2BEF">
      <w:pPr>
        <w:pStyle w:val="H6"/>
      </w:pPr>
      <w:r w:rsidRPr="004B3397">
        <w:t>6.1.2.4.1</w:t>
      </w:r>
      <w:r w:rsidR="00C7215D" w:rsidRPr="004B3397">
        <w:tab/>
      </w:r>
      <w:r w:rsidRPr="004B3397">
        <w:t>Initial Conditions</w:t>
      </w:r>
    </w:p>
    <w:p w14:paraId="4C80BEAA" w14:textId="7380EA5A" w:rsidR="001D2BEF" w:rsidRPr="004B3397" w:rsidRDefault="001D2BEF" w:rsidP="001D2BEF">
      <w:r w:rsidRPr="004B3397">
        <w:t>Initial conditions are a set of test configurations the UE needs to be tested in and the steps for the SS to take with the UE to reach the correct measurement state.</w:t>
      </w:r>
    </w:p>
    <w:p w14:paraId="021F6751" w14:textId="5BACDE69" w:rsidR="001D2BEF" w:rsidRPr="004B3397" w:rsidRDefault="001D2BEF" w:rsidP="001D2BEF">
      <w:r w:rsidRPr="004B3397">
        <w:t>A radio communications tester or a corresponding device is used as a gNB simulator to setup calls to the DUT according to Clause D.1.</w:t>
      </w:r>
    </w:p>
    <w:p w14:paraId="09CB3398" w14:textId="77777777" w:rsidR="001D2BEF" w:rsidRPr="004B3397" w:rsidRDefault="001D2BEF" w:rsidP="001D2BEF">
      <w:r w:rsidRPr="004B3397">
        <w:t>Channel model shall be set according to Clause C.1 and the emulated BS beam configuration shall be set according to Clause C.2.</w:t>
      </w:r>
    </w:p>
    <w:p w14:paraId="5387054B" w14:textId="77777777" w:rsidR="001D2BEF" w:rsidRPr="004B3397" w:rsidRDefault="001D2BEF" w:rsidP="001D2BEF">
      <w:pPr>
        <w:rPr>
          <w:lang w:eastAsia="ja-JP"/>
        </w:rPr>
      </w:pPr>
      <w:r w:rsidRPr="004B3397">
        <w:rPr>
          <w:lang w:eastAsia="ja-JP"/>
        </w:rPr>
        <w:t>Chamber environment constraints shall be the same as described in Clause A.2.1. The coordinate system shall match that of Clause A.3.</w:t>
      </w:r>
    </w:p>
    <w:p w14:paraId="7DE2EC1E" w14:textId="77777777" w:rsidR="001D2BEF" w:rsidRPr="004B3397" w:rsidRDefault="001D2BEF" w:rsidP="001D2BEF">
      <w:r w:rsidRPr="004B3397">
        <w:t>Environmental conditions from Annex E shall apply.</w:t>
      </w:r>
    </w:p>
    <w:p w14:paraId="058942AC" w14:textId="77777777" w:rsidR="001D2BEF" w:rsidRPr="004B3397" w:rsidRDefault="001D2BEF" w:rsidP="001D2BEF">
      <w:r w:rsidRPr="004B3397">
        <w:t>The positioning of the device under test within the test volume shall be set as defined in Clause A.3.</w:t>
      </w:r>
    </w:p>
    <w:p w14:paraId="7DCF790D" w14:textId="77777777" w:rsidR="001D2BEF" w:rsidRPr="004B3397" w:rsidRDefault="001D2BEF" w:rsidP="001D2BEF">
      <w:r w:rsidRPr="004B3397">
        <w:t>The calibration procedure is specified in Clause A.2.2.</w:t>
      </w:r>
    </w:p>
    <w:p w14:paraId="1B63ED3F" w14:textId="77777777" w:rsidR="001D2BEF" w:rsidRPr="004B3397" w:rsidRDefault="001D2BEF" w:rsidP="001D2BEF">
      <w:r w:rsidRPr="004B3397">
        <w:t>Initial conditions are a set of test configurations the UE shall be tested in and the steps for the SS to take with the UE to reach the correct measurement state for each test case.</w:t>
      </w:r>
    </w:p>
    <w:p w14:paraId="639157BC" w14:textId="77777777" w:rsidR="001D2BEF" w:rsidRPr="004B3397" w:rsidRDefault="001D2BEF" w:rsidP="001D2BEF">
      <w:pPr>
        <w:pStyle w:val="B1"/>
      </w:pPr>
      <w:r w:rsidRPr="004B3397">
        <w:t>1)</w:t>
      </w:r>
      <w:r w:rsidRPr="004B3397">
        <w:tab/>
        <w:t>Ensure environmental requirements of Annex E are met.</w:t>
      </w:r>
    </w:p>
    <w:p w14:paraId="59DFBCEF" w14:textId="77777777" w:rsidR="001D2BEF" w:rsidRPr="004B3397" w:rsidRDefault="001D2BEF" w:rsidP="001D2BEF">
      <w:pPr>
        <w:pStyle w:val="B1"/>
      </w:pPr>
      <w:r w:rsidRPr="004B3397">
        <w:t>2)</w:t>
      </w:r>
      <w:r w:rsidRPr="004B3397">
        <w:tab/>
        <w:t>Configure the test system according to Annexes C and D for the applicable test case.</w:t>
      </w:r>
    </w:p>
    <w:p w14:paraId="775FFD67" w14:textId="77777777" w:rsidR="001D2BEF" w:rsidRPr="004B3397" w:rsidRDefault="001D2BEF" w:rsidP="001D2BEF">
      <w:pPr>
        <w:pStyle w:val="B1"/>
      </w:pPr>
      <w:r w:rsidRPr="004B3397">
        <w:t>3)</w:t>
      </w:r>
      <w:r w:rsidRPr="004B3397">
        <w:tab/>
        <w:t>Verify the implementation of the channel model as specified in clause C.3.</w:t>
      </w:r>
    </w:p>
    <w:p w14:paraId="38895DCB" w14:textId="77777777" w:rsidR="001D2BEF" w:rsidRPr="004B3397" w:rsidRDefault="001D2BEF" w:rsidP="001D2BEF">
      <w:pPr>
        <w:pStyle w:val="B1"/>
      </w:pPr>
      <w:r w:rsidRPr="004B3397">
        <w:t>4)</w:t>
      </w:r>
      <w:r w:rsidRPr="004B3397">
        <w:tab/>
        <w:t>Position the UE in the chamber according to clause A.3.</w:t>
      </w:r>
    </w:p>
    <w:p w14:paraId="08DFF484" w14:textId="77777777" w:rsidR="001D2BEF" w:rsidRPr="004B3397" w:rsidRDefault="001D2BEF" w:rsidP="001D2BEF">
      <w:pPr>
        <w:pStyle w:val="B1"/>
      </w:pPr>
      <w:r w:rsidRPr="004B3397">
        <w:t>5)</w:t>
      </w:r>
      <w:r w:rsidRPr="004B3397">
        <w:tab/>
        <w:t>Power on the UE.</w:t>
      </w:r>
    </w:p>
    <w:p w14:paraId="12B40F2C" w14:textId="77777777" w:rsidR="001D2BEF" w:rsidRPr="004B3397" w:rsidRDefault="001D2BEF" w:rsidP="001D2BEF">
      <w:pPr>
        <w:pStyle w:val="B1"/>
      </w:pPr>
      <w:r w:rsidRPr="004B3397">
        <w:t>6)</w:t>
      </w:r>
      <w:r w:rsidRPr="004B3397">
        <w:tab/>
        <w:t>Set up the connection.</w:t>
      </w:r>
    </w:p>
    <w:p w14:paraId="20B6CCB3" w14:textId="77777777" w:rsidR="001D2BEF" w:rsidRPr="004B3397" w:rsidRDefault="001D2BEF" w:rsidP="001D2BEF">
      <w:pPr>
        <w:pStyle w:val="NO"/>
        <w:rPr>
          <w:lang w:eastAsia="zh-CN"/>
        </w:rPr>
      </w:pPr>
      <w:r w:rsidRPr="004B3397">
        <w:rPr>
          <w:lang w:eastAsia="zh-CN"/>
        </w:rPr>
        <w:t>NOTE:</w:t>
      </w:r>
      <w:r w:rsidRPr="004B3397">
        <w:rPr>
          <w:lang w:eastAsia="zh-CN"/>
        </w:rPr>
        <w:tab/>
        <w:t>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w:t>
      </w:r>
    </w:p>
    <w:p w14:paraId="1FD7ADF8" w14:textId="3EF1C997" w:rsidR="001D2BEF" w:rsidRPr="004B3397" w:rsidRDefault="001D2BEF" w:rsidP="001D2BEF">
      <w:pPr>
        <w:pStyle w:val="H6"/>
      </w:pPr>
      <w:r w:rsidRPr="004B3397">
        <w:t>6.1.2.4.2</w:t>
      </w:r>
      <w:r w:rsidR="00C7215D" w:rsidRPr="004B3397">
        <w:tab/>
      </w:r>
      <w:r w:rsidRPr="004B3397">
        <w:t>Test Procedure</w:t>
      </w:r>
    </w:p>
    <w:p w14:paraId="36FE5721" w14:textId="77777777" w:rsidR="00290694" w:rsidRPr="004B3397" w:rsidRDefault="00290694" w:rsidP="00290694">
      <w:pPr>
        <w:keepNext/>
        <w:keepLines/>
        <w:rPr>
          <w:lang w:eastAsia="zh-CN"/>
        </w:rPr>
      </w:pPr>
      <w:r w:rsidRPr="004B3397">
        <w:rPr>
          <w:lang w:eastAsia="zh-CN"/>
        </w:rPr>
        <w:t>For throughput testing, the following steps shall be followed in order to evaluate NR MIMO OTA performance of the DUT:</w:t>
      </w:r>
    </w:p>
    <w:p w14:paraId="56615777" w14:textId="77777777" w:rsidR="00290694" w:rsidRPr="004B3397" w:rsidRDefault="00290694" w:rsidP="00290694">
      <w:pPr>
        <w:pStyle w:val="B1"/>
      </w:pPr>
      <w:r w:rsidRPr="004B3397">
        <w:t>1)</w:t>
      </w:r>
      <w:r w:rsidRPr="004B3397">
        <w:tab/>
        <w:t xml:space="preserve">Measure MIMO OTA throughput from one measurement point, the maximum downlink power </w:t>
      </w:r>
      <w:r w:rsidRPr="004B3397">
        <w:rPr>
          <w:rFonts w:eastAsia="DengXian"/>
        </w:rPr>
        <w:t>P</w:t>
      </w:r>
      <w:r w:rsidRPr="004B3397">
        <w:rPr>
          <w:rFonts w:eastAsia="DengXian"/>
          <w:vertAlign w:val="subscript"/>
        </w:rPr>
        <w:t>RS-EPRE-MAX</w:t>
      </w:r>
      <w:r w:rsidRPr="004B3397">
        <w:rPr>
          <w:rFonts w:eastAsia="DengXian"/>
        </w:rPr>
        <w:t xml:space="preserve"> </w:t>
      </w:r>
      <w:r w:rsidRPr="004B3397">
        <w:t xml:space="preserve">is defined in clause 6.1.2. MIMO OTA throughput is the minimum downlink signal power resulting in a pre-defined throughput value, i.e. 70 % and 90 % of the maximum theoretical throughput.  The downlink signal power step size shall be no more than 0.5 dB when RF power level is near the NR MIMO sensitivity level. </w:t>
      </w:r>
    </w:p>
    <w:p w14:paraId="6F655F32" w14:textId="77777777" w:rsidR="00290694" w:rsidRPr="004B3397" w:rsidRDefault="00290694" w:rsidP="00290694">
      <w:pPr>
        <w:pStyle w:val="B1"/>
        <w:rPr>
          <w:rFonts w:eastAsia="Calibri"/>
        </w:rPr>
      </w:pPr>
      <w:r w:rsidRPr="004B3397">
        <w:t>2)</w:t>
      </w:r>
      <w:r w:rsidRPr="004B3397">
        <w:tab/>
        <w:t xml:space="preserve">Rotate the UE around vertical axis of the test system by 30 degrees and repeat from step 1 until one complete rotation has been measured i.e. </w:t>
      </w:r>
      <w:r w:rsidRPr="004B3397">
        <w:rPr>
          <w:rFonts w:eastAsia="Calibri"/>
        </w:rPr>
        <w:t>12 different UE azimuth rotations.</w:t>
      </w:r>
    </w:p>
    <w:p w14:paraId="1F0201BE" w14:textId="77777777" w:rsidR="00290694" w:rsidRPr="004B3397" w:rsidRDefault="00290694" w:rsidP="00290694">
      <w:pPr>
        <w:pStyle w:val="B1"/>
        <w:rPr>
          <w:rFonts w:eastAsia="Malgun Gothic"/>
        </w:rPr>
      </w:pPr>
      <w:r w:rsidRPr="004B3397">
        <w:t>3)</w:t>
      </w:r>
      <w:r w:rsidRPr="004B3397">
        <w:tab/>
        <w:t>Repeat the test from step 1 for each specified device orientation. A list of orientations is given in clause A.3.</w:t>
      </w:r>
    </w:p>
    <w:p w14:paraId="2B09A42D" w14:textId="77777777" w:rsidR="00290694" w:rsidRPr="004B3397" w:rsidRDefault="00290694" w:rsidP="00290694">
      <w:pPr>
        <w:pStyle w:val="B1"/>
      </w:pPr>
      <w:r w:rsidRPr="004B3397">
        <w:t>4)</w:t>
      </w:r>
      <w:r w:rsidRPr="004B3397">
        <w:tab/>
        <w:t>The postprocessing method to calculate the average MIMO Throughput is defined in clause 6.</w:t>
      </w:r>
    </w:p>
    <w:p w14:paraId="2BEC1722" w14:textId="77777777" w:rsidR="00290694" w:rsidRPr="004B3397" w:rsidRDefault="00290694" w:rsidP="00290694">
      <w:pPr>
        <w:pStyle w:val="NO"/>
        <w:rPr>
          <w:sz w:val="18"/>
        </w:rPr>
      </w:pPr>
      <w:r w:rsidRPr="004B3397">
        <w:t>NOTE:</w:t>
      </w:r>
      <w:r w:rsidRPr="004B3397">
        <w:tab/>
        <w:t>For step 1 of throughput testing, the measurement is not needed to start from maximum downlink power each time. To save testing time, the starting downlink power can be set as a proper value (lower than maximum downlink power supported by test system) as long as all the throughput curve curves at 12 different UE azimuth rotations can reach at least 90% of the maximum theoretical throughput.</w:t>
      </w:r>
    </w:p>
    <w:p w14:paraId="5F05CB63" w14:textId="735AA0A1" w:rsidR="00B10D9F" w:rsidRDefault="00B10D9F" w:rsidP="00B10D9F">
      <w:pPr>
        <w:pStyle w:val="H6"/>
      </w:pPr>
      <w:r w:rsidRPr="004B3397">
        <w:lastRenderedPageBreak/>
        <w:t>6.1.2.4</w:t>
      </w:r>
      <w:r w:rsidR="00C7215D" w:rsidRPr="004B3397">
        <w:tab/>
      </w:r>
      <w:r w:rsidRPr="004B3397">
        <w:t>Test Requirements</w:t>
      </w:r>
    </w:p>
    <w:p w14:paraId="1F6A7476" w14:textId="396192CC" w:rsidR="00056F6A" w:rsidRPr="00056F6A" w:rsidRDefault="00056F6A" w:rsidP="00056F6A">
      <w:pPr>
        <w:pStyle w:val="EditorsNote"/>
      </w:pPr>
      <w:r w:rsidRPr="00056F6A">
        <w:t>Editor's Note: TRMS values for n28/n79 are pending in RAN4 spec TS38.151.</w:t>
      </w:r>
    </w:p>
    <w:p w14:paraId="67634939" w14:textId="77777777" w:rsidR="00B10D9F" w:rsidRPr="004B3397" w:rsidRDefault="00B10D9F" w:rsidP="00B10D9F">
      <w:r w:rsidRPr="004B3397">
        <w:t>The test requirements are shown in Table 6.1.2.4-1.</w:t>
      </w:r>
    </w:p>
    <w:p w14:paraId="66FCF2FC" w14:textId="77777777" w:rsidR="00B10D9F" w:rsidRPr="004B3397" w:rsidRDefault="00B10D9F" w:rsidP="00B10D9F">
      <w:pPr>
        <w:pStyle w:val="TH"/>
      </w:pPr>
      <w:r w:rsidRPr="004B3397">
        <w:rPr>
          <w:szCs w:val="24"/>
          <w:lang w:eastAsia="zh-CN"/>
        </w:rPr>
        <w:t>Table 6.1.2.4-1:</w:t>
      </w:r>
      <w:r w:rsidRPr="004B3397">
        <w:t xml:space="preserve"> FR1 TRMS test requirements for NR </w:t>
      </w:r>
      <w:r w:rsidRPr="004B3397">
        <w:rPr>
          <w:lang w:eastAsia="zh-CN"/>
        </w:rPr>
        <w:t>h</w:t>
      </w:r>
      <w:r w:rsidRPr="004B3397">
        <w:t>andheld UEs operating on SA mode in free space and the primary mechanical mode</w:t>
      </w:r>
    </w:p>
    <w:tbl>
      <w:tblPr>
        <w:tblStyle w:val="TableGrid"/>
        <w:tblW w:w="0" w:type="auto"/>
        <w:jc w:val="center"/>
        <w:tblLayout w:type="fixed"/>
        <w:tblCellMar>
          <w:left w:w="28" w:type="dxa"/>
        </w:tblCellMar>
        <w:tblLook w:val="04A0" w:firstRow="1" w:lastRow="0" w:firstColumn="1" w:lastColumn="0" w:noHBand="0" w:noVBand="1"/>
      </w:tblPr>
      <w:tblGrid>
        <w:gridCol w:w="1075"/>
        <w:gridCol w:w="1170"/>
        <w:gridCol w:w="900"/>
        <w:gridCol w:w="1620"/>
        <w:gridCol w:w="2070"/>
        <w:gridCol w:w="2516"/>
      </w:tblGrid>
      <w:tr w:rsidR="00B10D9F" w:rsidRPr="004B3397" w14:paraId="7C78A633"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vAlign w:val="center"/>
            <w:hideMark/>
          </w:tcPr>
          <w:p w14:paraId="1102A13D" w14:textId="77777777" w:rsidR="00B10D9F" w:rsidRPr="004B3397" w:rsidRDefault="00B10D9F" w:rsidP="007033F3">
            <w:pPr>
              <w:pStyle w:val="TAH"/>
            </w:pPr>
            <w:r w:rsidRPr="004B3397">
              <w:t>NR bands</w:t>
            </w:r>
          </w:p>
        </w:tc>
        <w:tc>
          <w:tcPr>
            <w:tcW w:w="1170" w:type="dxa"/>
            <w:tcBorders>
              <w:top w:val="single" w:sz="4" w:space="0" w:color="auto"/>
              <w:left w:val="single" w:sz="4" w:space="0" w:color="auto"/>
              <w:bottom w:val="single" w:sz="4" w:space="0" w:color="auto"/>
              <w:right w:val="single" w:sz="4" w:space="0" w:color="auto"/>
            </w:tcBorders>
            <w:vAlign w:val="center"/>
          </w:tcPr>
          <w:p w14:paraId="2CF06605" w14:textId="77777777" w:rsidR="00B10D9F" w:rsidRPr="004B3397" w:rsidRDefault="00B10D9F" w:rsidP="007033F3">
            <w:pPr>
              <w:pStyle w:val="TAH"/>
            </w:pPr>
            <w:r w:rsidRPr="004B3397">
              <w:t>Bandwidth (MHz)</w:t>
            </w:r>
          </w:p>
        </w:tc>
        <w:tc>
          <w:tcPr>
            <w:tcW w:w="900" w:type="dxa"/>
            <w:tcBorders>
              <w:top w:val="single" w:sz="4" w:space="0" w:color="auto"/>
              <w:left w:val="single" w:sz="4" w:space="0" w:color="auto"/>
              <w:bottom w:val="single" w:sz="4" w:space="0" w:color="auto"/>
              <w:right w:val="single" w:sz="4" w:space="0" w:color="auto"/>
            </w:tcBorders>
            <w:vAlign w:val="center"/>
          </w:tcPr>
          <w:p w14:paraId="1D86A4E3" w14:textId="77777777" w:rsidR="00B10D9F" w:rsidRPr="004B3397" w:rsidRDefault="00B10D9F" w:rsidP="007033F3">
            <w:pPr>
              <w:pStyle w:val="TAH"/>
            </w:pPr>
            <w:r w:rsidRPr="004B3397">
              <w:t>MIMO layer</w:t>
            </w:r>
          </w:p>
        </w:tc>
        <w:tc>
          <w:tcPr>
            <w:tcW w:w="1620" w:type="dxa"/>
            <w:tcBorders>
              <w:top w:val="single" w:sz="4" w:space="0" w:color="auto"/>
              <w:left w:val="single" w:sz="4" w:space="0" w:color="auto"/>
              <w:bottom w:val="single" w:sz="4" w:space="0" w:color="auto"/>
              <w:right w:val="single" w:sz="4" w:space="0" w:color="auto"/>
            </w:tcBorders>
            <w:vAlign w:val="center"/>
          </w:tcPr>
          <w:p w14:paraId="51704E7D" w14:textId="77777777" w:rsidR="00B10D9F" w:rsidRPr="004B3397" w:rsidRDefault="00B10D9F" w:rsidP="007033F3">
            <w:pPr>
              <w:pStyle w:val="TAH"/>
            </w:pPr>
            <w:r w:rsidRPr="004B3397">
              <w:t>Channel model</w:t>
            </w:r>
          </w:p>
        </w:tc>
        <w:tc>
          <w:tcPr>
            <w:tcW w:w="2070" w:type="dxa"/>
            <w:tcBorders>
              <w:top w:val="single" w:sz="4" w:space="0" w:color="auto"/>
              <w:left w:val="single" w:sz="4" w:space="0" w:color="auto"/>
              <w:bottom w:val="single" w:sz="4" w:space="0" w:color="auto"/>
              <w:right w:val="single" w:sz="4" w:space="0" w:color="auto"/>
            </w:tcBorders>
            <w:vAlign w:val="center"/>
          </w:tcPr>
          <w:p w14:paraId="5C7FE9D3" w14:textId="77777777" w:rsidR="00B10D9F" w:rsidRPr="004B3397" w:rsidRDefault="00B10D9F" w:rsidP="007033F3">
            <w:pPr>
              <w:pStyle w:val="TAH"/>
            </w:pPr>
            <w:r w:rsidRPr="004B3397">
              <w:t>Reference channel</w:t>
            </w:r>
          </w:p>
        </w:tc>
        <w:tc>
          <w:tcPr>
            <w:tcW w:w="2516" w:type="dxa"/>
            <w:tcBorders>
              <w:top w:val="single" w:sz="4" w:space="0" w:color="auto"/>
              <w:left w:val="single" w:sz="4" w:space="0" w:color="auto"/>
              <w:bottom w:val="single" w:sz="4" w:space="0" w:color="auto"/>
              <w:right w:val="single" w:sz="4" w:space="0" w:color="auto"/>
            </w:tcBorders>
            <w:vAlign w:val="center"/>
            <w:hideMark/>
          </w:tcPr>
          <w:p w14:paraId="323A2A61" w14:textId="77777777" w:rsidR="00B10D9F" w:rsidRPr="004B3397" w:rsidRDefault="00B10D9F" w:rsidP="007033F3">
            <w:pPr>
              <w:pStyle w:val="TAH"/>
            </w:pPr>
            <w:r w:rsidRPr="004B3397">
              <w:t>TRMS</w:t>
            </w:r>
            <w:r w:rsidRPr="004B3397">
              <w:rPr>
                <w:vertAlign w:val="subscript"/>
              </w:rPr>
              <w:t>average,70</w:t>
            </w:r>
          </w:p>
        </w:tc>
      </w:tr>
      <w:tr w:rsidR="00B10D9F" w:rsidRPr="004B3397" w14:paraId="371848CD"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hideMark/>
          </w:tcPr>
          <w:p w14:paraId="3B8CE000" w14:textId="77777777" w:rsidR="00B10D9F" w:rsidRPr="004B3397" w:rsidRDefault="00B10D9F" w:rsidP="007033F3">
            <w:pPr>
              <w:pStyle w:val="TAC"/>
            </w:pPr>
            <w:r w:rsidRPr="004B3397">
              <w:t>n28</w:t>
            </w:r>
          </w:p>
        </w:tc>
        <w:tc>
          <w:tcPr>
            <w:tcW w:w="1170" w:type="dxa"/>
            <w:tcBorders>
              <w:top w:val="single" w:sz="4" w:space="0" w:color="auto"/>
              <w:left w:val="single" w:sz="4" w:space="0" w:color="auto"/>
              <w:bottom w:val="single" w:sz="4" w:space="0" w:color="auto"/>
              <w:right w:val="single" w:sz="4" w:space="0" w:color="auto"/>
            </w:tcBorders>
          </w:tcPr>
          <w:p w14:paraId="267A2204" w14:textId="77777777" w:rsidR="00B10D9F" w:rsidRPr="004B3397" w:rsidRDefault="00B10D9F" w:rsidP="007033F3">
            <w:pPr>
              <w:pStyle w:val="TAC"/>
            </w:pPr>
            <w:r w:rsidRPr="004B3397">
              <w:rPr>
                <w:lang w:eastAsia="zh-CN"/>
              </w:rPr>
              <w:t>10</w:t>
            </w:r>
          </w:p>
        </w:tc>
        <w:tc>
          <w:tcPr>
            <w:tcW w:w="900" w:type="dxa"/>
            <w:tcBorders>
              <w:top w:val="single" w:sz="4" w:space="0" w:color="auto"/>
              <w:left w:val="single" w:sz="4" w:space="0" w:color="auto"/>
              <w:bottom w:val="single" w:sz="4" w:space="0" w:color="auto"/>
              <w:right w:val="single" w:sz="4" w:space="0" w:color="auto"/>
            </w:tcBorders>
          </w:tcPr>
          <w:p w14:paraId="3677A7E7" w14:textId="77777777" w:rsidR="00B10D9F" w:rsidRPr="004B3397" w:rsidRDefault="00B10D9F" w:rsidP="007033F3">
            <w:pPr>
              <w:pStyle w:val="TAC"/>
            </w:pPr>
            <w:r w:rsidRPr="004B3397">
              <w:t>2x2</w:t>
            </w:r>
          </w:p>
        </w:tc>
        <w:tc>
          <w:tcPr>
            <w:tcW w:w="1620" w:type="dxa"/>
            <w:tcBorders>
              <w:top w:val="single" w:sz="4" w:space="0" w:color="auto"/>
              <w:left w:val="single" w:sz="4" w:space="0" w:color="auto"/>
              <w:bottom w:val="single" w:sz="4" w:space="0" w:color="auto"/>
              <w:right w:val="single" w:sz="4" w:space="0" w:color="auto"/>
            </w:tcBorders>
          </w:tcPr>
          <w:p w14:paraId="27712874" w14:textId="77777777" w:rsidR="00B10D9F" w:rsidRPr="004B3397" w:rsidRDefault="00B10D9F" w:rsidP="007033F3">
            <w:pPr>
              <w:pStyle w:val="TAC"/>
            </w:pPr>
            <w:r w:rsidRPr="004B3397">
              <w:t>FR1 UMi CDL-C</w:t>
            </w:r>
          </w:p>
        </w:tc>
        <w:tc>
          <w:tcPr>
            <w:tcW w:w="2070" w:type="dxa"/>
            <w:tcBorders>
              <w:top w:val="single" w:sz="4" w:space="0" w:color="auto"/>
              <w:left w:val="single" w:sz="4" w:space="0" w:color="auto"/>
              <w:bottom w:val="single" w:sz="4" w:space="0" w:color="auto"/>
              <w:right w:val="single" w:sz="4" w:space="0" w:color="auto"/>
            </w:tcBorders>
          </w:tcPr>
          <w:p w14:paraId="3B29B452" w14:textId="77777777" w:rsidR="00B10D9F" w:rsidRPr="004B3397" w:rsidRDefault="00B10D9F" w:rsidP="007033F3">
            <w:pPr>
              <w:pStyle w:val="TAC"/>
            </w:pPr>
            <w:r w:rsidRPr="004B3397">
              <w:t>R.PDSCH.1-3.1 FDD</w:t>
            </w:r>
          </w:p>
        </w:tc>
        <w:tc>
          <w:tcPr>
            <w:tcW w:w="2516" w:type="dxa"/>
            <w:tcBorders>
              <w:top w:val="single" w:sz="4" w:space="0" w:color="auto"/>
              <w:left w:val="single" w:sz="4" w:space="0" w:color="auto"/>
              <w:bottom w:val="single" w:sz="4" w:space="0" w:color="auto"/>
              <w:right w:val="single" w:sz="4" w:space="0" w:color="auto"/>
            </w:tcBorders>
          </w:tcPr>
          <w:p w14:paraId="49F780E2" w14:textId="77777777" w:rsidR="00B10D9F" w:rsidRPr="004B3397" w:rsidRDefault="00B10D9F" w:rsidP="007033F3">
            <w:pPr>
              <w:pStyle w:val="TAC"/>
            </w:pPr>
            <w:r w:rsidRPr="004B3397">
              <w:t>[…] dBm/15kHz</w:t>
            </w:r>
          </w:p>
        </w:tc>
      </w:tr>
      <w:tr w:rsidR="00B10D9F" w:rsidRPr="004B3397" w14:paraId="62771EDF"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hideMark/>
          </w:tcPr>
          <w:p w14:paraId="39ADAD20" w14:textId="77777777" w:rsidR="00B10D9F" w:rsidRPr="004B3397" w:rsidRDefault="00B10D9F" w:rsidP="007033F3">
            <w:pPr>
              <w:pStyle w:val="TAC"/>
            </w:pPr>
            <w:r w:rsidRPr="004B3397">
              <w:t>n41</w:t>
            </w:r>
          </w:p>
        </w:tc>
        <w:tc>
          <w:tcPr>
            <w:tcW w:w="1170" w:type="dxa"/>
            <w:tcBorders>
              <w:top w:val="single" w:sz="4" w:space="0" w:color="auto"/>
              <w:left w:val="single" w:sz="4" w:space="0" w:color="auto"/>
              <w:bottom w:val="single" w:sz="4" w:space="0" w:color="auto"/>
              <w:right w:val="single" w:sz="4" w:space="0" w:color="auto"/>
            </w:tcBorders>
          </w:tcPr>
          <w:p w14:paraId="56D7777F" w14:textId="77777777" w:rsidR="00B10D9F" w:rsidRPr="004B3397" w:rsidRDefault="00B10D9F" w:rsidP="007033F3">
            <w:pPr>
              <w:pStyle w:val="TAC"/>
            </w:pPr>
            <w:r w:rsidRPr="004B3397">
              <w:rPr>
                <w:lang w:eastAsia="zh-CN"/>
              </w:rPr>
              <w:t>40</w:t>
            </w:r>
          </w:p>
        </w:tc>
        <w:tc>
          <w:tcPr>
            <w:tcW w:w="900" w:type="dxa"/>
            <w:tcBorders>
              <w:top w:val="single" w:sz="4" w:space="0" w:color="auto"/>
              <w:left w:val="single" w:sz="4" w:space="0" w:color="auto"/>
              <w:bottom w:val="single" w:sz="4" w:space="0" w:color="auto"/>
              <w:right w:val="single" w:sz="4" w:space="0" w:color="auto"/>
            </w:tcBorders>
          </w:tcPr>
          <w:p w14:paraId="231018EF" w14:textId="77777777" w:rsidR="00B10D9F" w:rsidRPr="004B3397" w:rsidRDefault="00B10D9F" w:rsidP="007033F3">
            <w:pPr>
              <w:pStyle w:val="TAC"/>
            </w:pPr>
            <w:r w:rsidRPr="004B3397">
              <w:t>4x4</w:t>
            </w:r>
          </w:p>
        </w:tc>
        <w:tc>
          <w:tcPr>
            <w:tcW w:w="1620" w:type="dxa"/>
            <w:tcBorders>
              <w:top w:val="single" w:sz="4" w:space="0" w:color="auto"/>
              <w:left w:val="single" w:sz="4" w:space="0" w:color="auto"/>
              <w:bottom w:val="single" w:sz="4" w:space="0" w:color="auto"/>
              <w:right w:val="single" w:sz="4" w:space="0" w:color="auto"/>
            </w:tcBorders>
          </w:tcPr>
          <w:p w14:paraId="3B993B7A" w14:textId="77777777" w:rsidR="00B10D9F" w:rsidRPr="004B3397" w:rsidRDefault="00B10D9F" w:rsidP="007033F3">
            <w:pPr>
              <w:pStyle w:val="TAC"/>
            </w:pPr>
            <w:r w:rsidRPr="004B3397">
              <w:t>FR1 UMa CDL-C</w:t>
            </w:r>
          </w:p>
        </w:tc>
        <w:tc>
          <w:tcPr>
            <w:tcW w:w="2070" w:type="dxa"/>
            <w:tcBorders>
              <w:top w:val="single" w:sz="4" w:space="0" w:color="auto"/>
              <w:left w:val="single" w:sz="4" w:space="0" w:color="auto"/>
              <w:bottom w:val="single" w:sz="4" w:space="0" w:color="auto"/>
              <w:right w:val="single" w:sz="4" w:space="0" w:color="auto"/>
            </w:tcBorders>
          </w:tcPr>
          <w:p w14:paraId="008B8912" w14:textId="77777777" w:rsidR="00B10D9F" w:rsidRPr="004B3397" w:rsidRDefault="00B10D9F" w:rsidP="007033F3">
            <w:pPr>
              <w:pStyle w:val="TAC"/>
            </w:pPr>
            <w:r w:rsidRPr="004B3397">
              <w:t>R.PDSCH.2-2.4 TDD</w:t>
            </w:r>
          </w:p>
        </w:tc>
        <w:tc>
          <w:tcPr>
            <w:tcW w:w="2516" w:type="dxa"/>
            <w:tcBorders>
              <w:top w:val="single" w:sz="4" w:space="0" w:color="auto"/>
              <w:left w:val="single" w:sz="4" w:space="0" w:color="auto"/>
              <w:bottom w:val="single" w:sz="4" w:space="0" w:color="auto"/>
              <w:right w:val="single" w:sz="4" w:space="0" w:color="auto"/>
            </w:tcBorders>
          </w:tcPr>
          <w:p w14:paraId="0416318A" w14:textId="77777777" w:rsidR="00B10D9F" w:rsidRPr="004B3397" w:rsidRDefault="00B10D9F" w:rsidP="007033F3">
            <w:pPr>
              <w:pStyle w:val="TAC"/>
            </w:pPr>
            <w:r w:rsidRPr="004B3397">
              <w:t>-93.3 dBm/30kHz + TT</w:t>
            </w:r>
          </w:p>
        </w:tc>
      </w:tr>
      <w:tr w:rsidR="00B10D9F" w:rsidRPr="004B3397" w14:paraId="7CBF4802"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hideMark/>
          </w:tcPr>
          <w:p w14:paraId="0EE84F01" w14:textId="77777777" w:rsidR="00B10D9F" w:rsidRPr="004B3397" w:rsidRDefault="00B10D9F" w:rsidP="007033F3">
            <w:pPr>
              <w:pStyle w:val="TAC"/>
            </w:pPr>
            <w:r w:rsidRPr="004B3397">
              <w:t>n78</w:t>
            </w:r>
          </w:p>
        </w:tc>
        <w:tc>
          <w:tcPr>
            <w:tcW w:w="1170" w:type="dxa"/>
            <w:tcBorders>
              <w:top w:val="single" w:sz="4" w:space="0" w:color="auto"/>
              <w:left w:val="single" w:sz="4" w:space="0" w:color="auto"/>
              <w:bottom w:val="single" w:sz="4" w:space="0" w:color="auto"/>
              <w:right w:val="single" w:sz="4" w:space="0" w:color="auto"/>
            </w:tcBorders>
          </w:tcPr>
          <w:p w14:paraId="012B8281" w14:textId="77777777" w:rsidR="00B10D9F" w:rsidRPr="004B3397" w:rsidRDefault="00B10D9F" w:rsidP="007033F3">
            <w:pPr>
              <w:pStyle w:val="TAC"/>
            </w:pPr>
            <w:r w:rsidRPr="004B3397">
              <w:rPr>
                <w:lang w:eastAsia="zh-CN"/>
              </w:rPr>
              <w:t>40</w:t>
            </w:r>
          </w:p>
        </w:tc>
        <w:tc>
          <w:tcPr>
            <w:tcW w:w="900" w:type="dxa"/>
            <w:tcBorders>
              <w:top w:val="single" w:sz="4" w:space="0" w:color="auto"/>
              <w:left w:val="single" w:sz="4" w:space="0" w:color="auto"/>
              <w:bottom w:val="single" w:sz="4" w:space="0" w:color="auto"/>
              <w:right w:val="single" w:sz="4" w:space="0" w:color="auto"/>
            </w:tcBorders>
          </w:tcPr>
          <w:p w14:paraId="7D3A379F" w14:textId="77777777" w:rsidR="00B10D9F" w:rsidRPr="004B3397" w:rsidRDefault="00B10D9F" w:rsidP="007033F3">
            <w:pPr>
              <w:pStyle w:val="TAC"/>
            </w:pPr>
            <w:r w:rsidRPr="004B3397">
              <w:t>4x4</w:t>
            </w:r>
          </w:p>
        </w:tc>
        <w:tc>
          <w:tcPr>
            <w:tcW w:w="1620" w:type="dxa"/>
            <w:tcBorders>
              <w:top w:val="single" w:sz="4" w:space="0" w:color="auto"/>
              <w:left w:val="single" w:sz="4" w:space="0" w:color="auto"/>
              <w:bottom w:val="single" w:sz="4" w:space="0" w:color="auto"/>
              <w:right w:val="single" w:sz="4" w:space="0" w:color="auto"/>
            </w:tcBorders>
          </w:tcPr>
          <w:p w14:paraId="3D74C7C6" w14:textId="77777777" w:rsidR="00B10D9F" w:rsidRPr="004B3397" w:rsidRDefault="00B10D9F" w:rsidP="007033F3">
            <w:pPr>
              <w:pStyle w:val="TAC"/>
            </w:pPr>
            <w:r w:rsidRPr="004B3397">
              <w:t>FR1 UMa CDL-C</w:t>
            </w:r>
          </w:p>
        </w:tc>
        <w:tc>
          <w:tcPr>
            <w:tcW w:w="2070" w:type="dxa"/>
            <w:tcBorders>
              <w:top w:val="single" w:sz="4" w:space="0" w:color="auto"/>
              <w:left w:val="single" w:sz="4" w:space="0" w:color="auto"/>
              <w:bottom w:val="single" w:sz="4" w:space="0" w:color="auto"/>
              <w:right w:val="single" w:sz="4" w:space="0" w:color="auto"/>
            </w:tcBorders>
          </w:tcPr>
          <w:p w14:paraId="4420C36E" w14:textId="77777777" w:rsidR="00B10D9F" w:rsidRPr="004B3397" w:rsidRDefault="00B10D9F" w:rsidP="007033F3">
            <w:pPr>
              <w:pStyle w:val="TAC"/>
            </w:pPr>
            <w:r w:rsidRPr="004B3397">
              <w:t>R.PDSCH.2-2.4 TDD</w:t>
            </w:r>
          </w:p>
        </w:tc>
        <w:tc>
          <w:tcPr>
            <w:tcW w:w="2516" w:type="dxa"/>
            <w:tcBorders>
              <w:top w:val="single" w:sz="4" w:space="0" w:color="auto"/>
              <w:left w:val="single" w:sz="4" w:space="0" w:color="auto"/>
              <w:bottom w:val="single" w:sz="4" w:space="0" w:color="auto"/>
              <w:right w:val="single" w:sz="4" w:space="0" w:color="auto"/>
            </w:tcBorders>
          </w:tcPr>
          <w:p w14:paraId="37F63E42" w14:textId="77777777" w:rsidR="00B10D9F" w:rsidRPr="004B3397" w:rsidRDefault="00B10D9F" w:rsidP="007033F3">
            <w:pPr>
              <w:pStyle w:val="TAC"/>
            </w:pPr>
            <w:r w:rsidRPr="004B3397">
              <w:t>-94.8 dBm/30kHz +TT</w:t>
            </w:r>
          </w:p>
        </w:tc>
      </w:tr>
      <w:tr w:rsidR="00B10D9F" w:rsidRPr="004B3397" w14:paraId="7948960E"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hideMark/>
          </w:tcPr>
          <w:p w14:paraId="513A735B" w14:textId="77777777" w:rsidR="00B10D9F" w:rsidRPr="004B3397" w:rsidRDefault="00B10D9F" w:rsidP="007033F3">
            <w:pPr>
              <w:pStyle w:val="TAC"/>
            </w:pPr>
            <w:r w:rsidRPr="004B3397">
              <w:t>n79</w:t>
            </w:r>
          </w:p>
        </w:tc>
        <w:tc>
          <w:tcPr>
            <w:tcW w:w="1170" w:type="dxa"/>
            <w:tcBorders>
              <w:top w:val="single" w:sz="4" w:space="0" w:color="auto"/>
              <w:left w:val="single" w:sz="4" w:space="0" w:color="auto"/>
              <w:bottom w:val="single" w:sz="4" w:space="0" w:color="auto"/>
              <w:right w:val="single" w:sz="4" w:space="0" w:color="auto"/>
            </w:tcBorders>
          </w:tcPr>
          <w:p w14:paraId="4A684300" w14:textId="77777777" w:rsidR="00B10D9F" w:rsidRPr="004B3397" w:rsidRDefault="00B10D9F" w:rsidP="007033F3">
            <w:pPr>
              <w:pStyle w:val="TAC"/>
            </w:pPr>
            <w:r w:rsidRPr="004B3397">
              <w:rPr>
                <w:lang w:eastAsia="zh-CN"/>
              </w:rPr>
              <w:t>40</w:t>
            </w:r>
          </w:p>
        </w:tc>
        <w:tc>
          <w:tcPr>
            <w:tcW w:w="900" w:type="dxa"/>
            <w:tcBorders>
              <w:top w:val="single" w:sz="4" w:space="0" w:color="auto"/>
              <w:left w:val="single" w:sz="4" w:space="0" w:color="auto"/>
              <w:bottom w:val="single" w:sz="4" w:space="0" w:color="auto"/>
              <w:right w:val="single" w:sz="4" w:space="0" w:color="auto"/>
            </w:tcBorders>
          </w:tcPr>
          <w:p w14:paraId="1CDF21C8" w14:textId="77777777" w:rsidR="00B10D9F" w:rsidRPr="004B3397" w:rsidRDefault="00B10D9F" w:rsidP="007033F3">
            <w:pPr>
              <w:pStyle w:val="TAC"/>
            </w:pPr>
            <w:r w:rsidRPr="004B3397">
              <w:t>4x4</w:t>
            </w:r>
          </w:p>
        </w:tc>
        <w:tc>
          <w:tcPr>
            <w:tcW w:w="1620" w:type="dxa"/>
            <w:tcBorders>
              <w:top w:val="single" w:sz="4" w:space="0" w:color="auto"/>
              <w:left w:val="single" w:sz="4" w:space="0" w:color="auto"/>
              <w:bottom w:val="single" w:sz="4" w:space="0" w:color="auto"/>
              <w:right w:val="single" w:sz="4" w:space="0" w:color="auto"/>
            </w:tcBorders>
          </w:tcPr>
          <w:p w14:paraId="371FB3C6" w14:textId="77777777" w:rsidR="00B10D9F" w:rsidRPr="004B3397" w:rsidRDefault="00B10D9F" w:rsidP="007033F3">
            <w:pPr>
              <w:pStyle w:val="TAC"/>
            </w:pPr>
            <w:r w:rsidRPr="004B3397">
              <w:t>FR1 UMa CDL-C</w:t>
            </w:r>
          </w:p>
        </w:tc>
        <w:tc>
          <w:tcPr>
            <w:tcW w:w="2070" w:type="dxa"/>
            <w:tcBorders>
              <w:top w:val="single" w:sz="4" w:space="0" w:color="auto"/>
              <w:left w:val="single" w:sz="4" w:space="0" w:color="auto"/>
              <w:bottom w:val="single" w:sz="4" w:space="0" w:color="auto"/>
              <w:right w:val="single" w:sz="4" w:space="0" w:color="auto"/>
            </w:tcBorders>
          </w:tcPr>
          <w:p w14:paraId="56407CA8" w14:textId="77777777" w:rsidR="00B10D9F" w:rsidRPr="004B3397" w:rsidRDefault="00B10D9F" w:rsidP="007033F3">
            <w:pPr>
              <w:pStyle w:val="TAC"/>
            </w:pPr>
            <w:r w:rsidRPr="004B3397">
              <w:t>R.PDSCH.2-2.4 TDD</w:t>
            </w:r>
          </w:p>
        </w:tc>
        <w:tc>
          <w:tcPr>
            <w:tcW w:w="2516" w:type="dxa"/>
            <w:tcBorders>
              <w:top w:val="single" w:sz="4" w:space="0" w:color="auto"/>
              <w:left w:val="single" w:sz="4" w:space="0" w:color="auto"/>
              <w:bottom w:val="single" w:sz="4" w:space="0" w:color="auto"/>
              <w:right w:val="single" w:sz="4" w:space="0" w:color="auto"/>
            </w:tcBorders>
          </w:tcPr>
          <w:p w14:paraId="02FB2F0C" w14:textId="77777777" w:rsidR="00B10D9F" w:rsidRPr="004B3397" w:rsidRDefault="00B10D9F" w:rsidP="007033F3">
            <w:pPr>
              <w:pStyle w:val="TAC"/>
              <w:rPr>
                <w:b/>
              </w:rPr>
            </w:pPr>
            <w:r w:rsidRPr="004B3397">
              <w:t>[…] dBm/30kHz</w:t>
            </w:r>
          </w:p>
        </w:tc>
      </w:tr>
    </w:tbl>
    <w:p w14:paraId="26B526AC" w14:textId="3039CCC0" w:rsidR="00855F84" w:rsidRPr="004B3397" w:rsidRDefault="00855F84" w:rsidP="00855F84">
      <w:pPr>
        <w:pStyle w:val="B1"/>
        <w:rPr>
          <w:i/>
        </w:rPr>
      </w:pPr>
    </w:p>
    <w:p w14:paraId="4E6CF1E9" w14:textId="097B434E" w:rsidR="00855F84" w:rsidRPr="004B3397" w:rsidRDefault="00855F84" w:rsidP="00C3388B">
      <w:pPr>
        <w:pStyle w:val="Heading2"/>
        <w:rPr>
          <w:rFonts w:cs="Arial"/>
          <w:szCs w:val="32"/>
        </w:rPr>
      </w:pPr>
      <w:bookmarkStart w:id="28" w:name="_Toc177658742"/>
      <w:r w:rsidRPr="004B3397">
        <w:rPr>
          <w:rFonts w:cs="Arial"/>
          <w:szCs w:val="32"/>
        </w:rPr>
        <w:t>6.2</w:t>
      </w:r>
      <w:r w:rsidRPr="004B3397">
        <w:rPr>
          <w:rFonts w:cs="Arial"/>
          <w:szCs w:val="32"/>
        </w:rPr>
        <w:tab/>
      </w:r>
      <w:r w:rsidR="00372A3C" w:rsidRPr="004B3397">
        <w:rPr>
          <w:rFonts w:cs="Arial"/>
          <w:szCs w:val="32"/>
        </w:rPr>
        <w:t>V</w:t>
      </w:r>
      <w:r w:rsidR="007468C9" w:rsidRPr="004B3397">
        <w:rPr>
          <w:rFonts w:cs="Arial"/>
          <w:szCs w:val="32"/>
        </w:rPr>
        <w:t>oid</w:t>
      </w:r>
      <w:bookmarkEnd w:id="28"/>
    </w:p>
    <w:p w14:paraId="37EA70D5" w14:textId="77777777" w:rsidR="007468C9" w:rsidRPr="004B3397" w:rsidRDefault="007468C9" w:rsidP="007468C9">
      <w:pPr>
        <w:pStyle w:val="Heading1"/>
      </w:pPr>
      <w:bookmarkStart w:id="29" w:name="_Toc177658743"/>
      <w:bookmarkStart w:id="30" w:name="_Hlk178239098"/>
      <w:bookmarkEnd w:id="8"/>
      <w:r w:rsidRPr="004B3397">
        <w:t>7</w:t>
      </w:r>
      <w:r w:rsidRPr="004B3397">
        <w:tab/>
        <w:t>FR2 MIMO OTA requirements</w:t>
      </w:r>
      <w:bookmarkEnd w:id="29"/>
    </w:p>
    <w:p w14:paraId="37F774D8" w14:textId="77777777" w:rsidR="007468C9" w:rsidRPr="004B3397" w:rsidRDefault="007468C9" w:rsidP="007468C9">
      <w:pPr>
        <w:pStyle w:val="Heading2"/>
      </w:pPr>
      <w:bookmarkStart w:id="31" w:name="_Toc177658744"/>
      <w:r w:rsidRPr="004B3397">
        <w:t>7.1</w:t>
      </w:r>
      <w:r w:rsidRPr="004B3397">
        <w:tab/>
        <w:t>General</w:t>
      </w:r>
      <w:bookmarkEnd w:id="31"/>
    </w:p>
    <w:p w14:paraId="2B4A57AA" w14:textId="77777777" w:rsidR="007468C9" w:rsidRPr="004B3397" w:rsidRDefault="007468C9" w:rsidP="007468C9">
      <w:pPr>
        <w:pStyle w:val="Heading3"/>
        <w:rPr>
          <w:lang w:eastAsia="ko-KR"/>
        </w:rPr>
      </w:pPr>
      <w:bookmarkStart w:id="32" w:name="_Toc177658745"/>
      <w:r w:rsidRPr="004B3397">
        <w:rPr>
          <w:lang w:eastAsia="ko-KR"/>
        </w:rPr>
        <w:t>7.1.1</w:t>
      </w:r>
      <w:r w:rsidRPr="004B3397">
        <w:rPr>
          <w:lang w:eastAsia="ko-KR"/>
        </w:rPr>
        <w:tab/>
        <w:t>MIMO Average Spherical Coverage (MASC)</w:t>
      </w:r>
      <w:bookmarkEnd w:id="32"/>
    </w:p>
    <w:p w14:paraId="5E11DC63" w14:textId="77777777" w:rsidR="007468C9" w:rsidRPr="004B3397" w:rsidRDefault="007468C9" w:rsidP="007468C9">
      <w:r w:rsidRPr="004B3397">
        <w:t>The MIMO Average Spherical Coverage (MASC) is the Figure of Merit of FR2 MIMO OTA requirement. FR2 MIMO OTA is measured with 36 constant-density points within the 3D sphere. The MASC is determined by the averaging of the best 18 sensitivity values for power class 3 UE. The averaging shall be done in linear scale for the MASC result according to the formula:</w:t>
      </w:r>
    </w:p>
    <w:p w14:paraId="6E40B4AD" w14:textId="77777777" w:rsidR="007468C9" w:rsidRPr="004B3397" w:rsidRDefault="007468C9" w:rsidP="007468C9">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18</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70,18</m:t>
                                          </m:r>
                                        </m:sub>
                                      </m:sSub>
                                    </m:num>
                                    <m:den>
                                      <m:r>
                                        <m:rPr>
                                          <m:sty m:val="p"/>
                                        </m:rPr>
                                        <w:rPr>
                                          <w:rFonts w:ascii="Cambria Math" w:hAnsi="Cambria Math"/>
                                        </w:rPr>
                                        <m:t>10</m:t>
                                      </m:r>
                                    </m:den>
                                  </m:f>
                                </m:sup>
                              </m:sSup>
                            </m:den>
                          </m:f>
                        </m:e>
                      </m:d>
                    </m:den>
                  </m:f>
                </m:e>
              </m:d>
            </m:e>
          </m:func>
        </m:oMath>
      </m:oMathPara>
    </w:p>
    <w:p w14:paraId="43605492" w14:textId="77777777" w:rsidR="007468C9" w:rsidRPr="004B3397" w:rsidRDefault="007468C9" w:rsidP="007468C9">
      <w:pPr>
        <w:rPr>
          <w:lang w:eastAsia="en-GB"/>
        </w:rPr>
      </w:pPr>
      <w:r w:rsidRPr="004B3397">
        <w:rPr>
          <w:lang w:eastAsia="en-GB"/>
        </w:rPr>
        <w:t>Such that {P</w:t>
      </w:r>
      <w:r w:rsidRPr="004B3397">
        <w:rPr>
          <w:vertAlign w:val="subscript"/>
          <w:lang w:eastAsia="en-GB"/>
        </w:rPr>
        <w:t>70,1</w:t>
      </w:r>
      <w:r w:rsidRPr="004B3397">
        <w:rPr>
          <w:lang w:eastAsia="en-GB"/>
        </w:rPr>
        <w:t>, …, P</w:t>
      </w:r>
      <w:r w:rsidRPr="004B3397">
        <w:rPr>
          <w:vertAlign w:val="subscript"/>
          <w:lang w:eastAsia="en-GB"/>
        </w:rPr>
        <w:t>70,18</w:t>
      </w:r>
      <w:r w:rsidRPr="004B3397">
        <w:rPr>
          <w:lang w:eastAsia="en-GB"/>
        </w:rPr>
        <w:t>} are the best 18 sensitivity values from all the 36 constant density measurement points, as defined in Annex B.2.3.</w:t>
      </w:r>
    </w:p>
    <w:p w14:paraId="61994B77" w14:textId="77777777" w:rsidR="007468C9" w:rsidRPr="004B3397" w:rsidRDefault="007468C9" w:rsidP="007468C9">
      <w:r w:rsidRPr="004B3397">
        <w:t>The MASC is determined by the averaging of the best 5 sensitivity values for power class 1 UE. The averaging shall be done in linear scale for the MASC result according to the formula:</w:t>
      </w:r>
    </w:p>
    <w:p w14:paraId="50F0F9AF" w14:textId="77777777" w:rsidR="007468C9" w:rsidRPr="004B3397" w:rsidRDefault="007468C9" w:rsidP="007468C9">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5</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70,5</m:t>
                                          </m:r>
                                        </m:sub>
                                      </m:sSub>
                                    </m:num>
                                    <m:den>
                                      <m:r>
                                        <m:rPr>
                                          <m:sty m:val="p"/>
                                        </m:rPr>
                                        <w:rPr>
                                          <w:rFonts w:ascii="Cambria Math" w:hAnsi="Cambria Math"/>
                                        </w:rPr>
                                        <m:t>10</m:t>
                                      </m:r>
                                    </m:den>
                                  </m:f>
                                </m:sup>
                              </m:sSup>
                            </m:den>
                          </m:f>
                        </m:e>
                      </m:d>
                    </m:den>
                  </m:f>
                </m:e>
              </m:d>
            </m:e>
          </m:func>
        </m:oMath>
      </m:oMathPara>
    </w:p>
    <w:p w14:paraId="47A7862A" w14:textId="77777777" w:rsidR="007468C9" w:rsidRPr="004B3397" w:rsidRDefault="007468C9" w:rsidP="007468C9">
      <w:pPr>
        <w:rPr>
          <w:lang w:eastAsia="en-GB"/>
        </w:rPr>
      </w:pPr>
      <w:r w:rsidRPr="004B3397">
        <w:rPr>
          <w:lang w:eastAsia="en-GB"/>
        </w:rPr>
        <w:t>Such that {P</w:t>
      </w:r>
      <w:r w:rsidRPr="004B3397">
        <w:rPr>
          <w:vertAlign w:val="subscript"/>
          <w:lang w:eastAsia="en-GB"/>
        </w:rPr>
        <w:t>70,1</w:t>
      </w:r>
      <w:r w:rsidRPr="004B3397">
        <w:rPr>
          <w:lang w:eastAsia="en-GB"/>
        </w:rPr>
        <w:t>, …, P</w:t>
      </w:r>
      <w:r w:rsidRPr="004B3397">
        <w:rPr>
          <w:vertAlign w:val="subscript"/>
          <w:lang w:eastAsia="en-GB"/>
        </w:rPr>
        <w:t>70,5</w:t>
      </w:r>
      <w:r w:rsidRPr="004B3397">
        <w:rPr>
          <w:lang w:eastAsia="en-GB"/>
        </w:rPr>
        <w:t>} are the best 5 sensitivity values from all the 36 constant density measurement points, as defined in Annex G.2.3.</w:t>
      </w:r>
    </w:p>
    <w:p w14:paraId="00D2E010" w14:textId="0774B1DB" w:rsidR="007468C9" w:rsidRPr="004B3397" w:rsidRDefault="007468C9" w:rsidP="007468C9">
      <w:pPr>
        <w:rPr>
          <w:rFonts w:eastAsia="DengXian"/>
          <w:i/>
        </w:rPr>
      </w:pPr>
      <w:r w:rsidRPr="004B3397">
        <w:rPr>
          <w:rFonts w:eastAsia="DengXian"/>
        </w:rPr>
        <w:t>The MASC shall be measured at the mid channel</w:t>
      </w:r>
      <w:r w:rsidRPr="004B3397">
        <w:t xml:space="preserve"> </w:t>
      </w:r>
      <w:r w:rsidRPr="004B3397">
        <w:rPr>
          <w:rFonts w:eastAsia="DengXian"/>
        </w:rPr>
        <w:t>as specified in TS 38.508-1 subclause 4.3.1 [4]. The MASC shall be lower than the requirements specified in Clause 7.2.</w:t>
      </w:r>
    </w:p>
    <w:p w14:paraId="34EA8162" w14:textId="77777777" w:rsidR="007468C9" w:rsidRPr="004B3397" w:rsidRDefault="007468C9" w:rsidP="007468C9">
      <w:pPr>
        <w:rPr>
          <w:rFonts w:eastAsia="DengXian"/>
          <w:i/>
        </w:rPr>
      </w:pPr>
      <w:r w:rsidRPr="004B3397">
        <w:rPr>
          <w:iCs/>
          <w:lang w:eastAsia="en-GB"/>
        </w:rPr>
        <w:t>For FR2 MIMO OTA</w:t>
      </w:r>
      <w:r w:rsidRPr="004B3397">
        <w:rPr>
          <w:lang w:eastAsia="en-GB"/>
        </w:rPr>
        <w:t>, P</w:t>
      </w:r>
      <w:r w:rsidRPr="004B3397">
        <w:rPr>
          <w:vertAlign w:val="subscript"/>
          <w:lang w:eastAsia="en-GB"/>
        </w:rPr>
        <w:t>RS-EPRE-MAX</w:t>
      </w:r>
      <w:r w:rsidRPr="004B3397">
        <w:rPr>
          <w:lang w:eastAsia="en-GB"/>
        </w:rPr>
        <w:t>, i.e., the maximum downlink RS-EPRE supported by the test system, is defined as -</w:t>
      </w:r>
      <w:r w:rsidRPr="004B3397">
        <w:rPr>
          <w:lang w:eastAsia="zh-CN"/>
        </w:rPr>
        <w:t>79.1dBm/120kHz</w:t>
      </w:r>
      <w:r w:rsidRPr="004B3397">
        <w:rPr>
          <w:lang w:eastAsia="en-GB"/>
        </w:rPr>
        <w:t>.</w:t>
      </w:r>
    </w:p>
    <w:p w14:paraId="23724F97" w14:textId="77777777" w:rsidR="007468C9" w:rsidRPr="004B3397" w:rsidRDefault="007468C9" w:rsidP="007468C9">
      <w:pPr>
        <w:rPr>
          <w:rFonts w:eastAsia="DengXian"/>
          <w:i/>
        </w:rPr>
      </w:pPr>
      <w:r w:rsidRPr="004B3397">
        <w:rPr>
          <w:rFonts w:eastAsia="DengXian"/>
          <w:lang w:eastAsia="zh-CN"/>
        </w:rPr>
        <w:t>For power class 3 UE, i</w:t>
      </w:r>
      <w:r w:rsidRPr="004B3397">
        <w:rPr>
          <w:rFonts w:eastAsia="DengXian"/>
        </w:rPr>
        <w:t>f the number of test points where the UE can meet 70% maximum throughput outage</w:t>
      </w:r>
      <w:r w:rsidRPr="004B3397">
        <w:t xml:space="preserve"> </w:t>
      </w:r>
      <w:r w:rsidRPr="004B3397">
        <w:rPr>
          <w:rFonts w:eastAsia="DengXian"/>
        </w:rPr>
        <w:t xml:space="preserve">even under maximum downlink power condition (i.e., -79.1dBm/120kHz) is less than 18, then UE fails the test. </w:t>
      </w:r>
      <w:r w:rsidRPr="004B3397">
        <w:rPr>
          <w:lang w:eastAsia="en-GB"/>
        </w:rPr>
        <w:t xml:space="preserve"> </w:t>
      </w:r>
      <w:r w:rsidRPr="004B3397">
        <w:rPr>
          <w:rFonts w:eastAsia="DengXian"/>
          <w:lang w:eastAsia="zh-CN"/>
        </w:rPr>
        <w:t xml:space="preserve">For power class 1 </w:t>
      </w:r>
      <w:r w:rsidRPr="004B3397">
        <w:rPr>
          <w:rFonts w:eastAsia="DengXian"/>
          <w:lang w:eastAsia="zh-CN"/>
        </w:rPr>
        <w:lastRenderedPageBreak/>
        <w:t>UE, i</w:t>
      </w:r>
      <w:r w:rsidRPr="004B3397">
        <w:rPr>
          <w:rFonts w:eastAsia="DengXian"/>
        </w:rPr>
        <w:t>f the number of test points where the UE can meet 70% maximum throughput outage</w:t>
      </w:r>
      <w:r w:rsidRPr="004B3397">
        <w:t xml:space="preserve"> </w:t>
      </w:r>
      <w:r w:rsidRPr="004B3397">
        <w:rPr>
          <w:rFonts w:eastAsia="DengXian"/>
        </w:rPr>
        <w:t xml:space="preserve">even under maximum downlink power condition (i.e., -79.1dBm/120kHz) is less than </w:t>
      </w:r>
      <w:r w:rsidRPr="004B3397">
        <w:rPr>
          <w:rFonts w:eastAsia="DengXian"/>
          <w:lang w:eastAsia="zh-CN"/>
        </w:rPr>
        <w:t>5</w:t>
      </w:r>
      <w:r w:rsidRPr="004B3397">
        <w:rPr>
          <w:rFonts w:eastAsia="DengXian"/>
        </w:rPr>
        <w:t>, then UE fails the test.</w:t>
      </w:r>
    </w:p>
    <w:p w14:paraId="736421AA" w14:textId="77777777" w:rsidR="007468C9" w:rsidRPr="004B3397" w:rsidRDefault="007468C9" w:rsidP="007468C9">
      <w:pPr>
        <w:rPr>
          <w:rFonts w:eastAsia="DengXian"/>
        </w:rPr>
      </w:pPr>
      <w:r w:rsidRPr="004B3397">
        <w:rPr>
          <w:rFonts w:eastAsia="DengXian"/>
        </w:rPr>
        <w:t>Other criteria for FR2 are FFS.</w:t>
      </w:r>
    </w:p>
    <w:p w14:paraId="636C7C17" w14:textId="2562F35E" w:rsidR="007468C9" w:rsidRPr="004B3397" w:rsidRDefault="007468C9" w:rsidP="007468C9">
      <w:pPr>
        <w:pStyle w:val="H6"/>
        <w:rPr>
          <w:rFonts w:eastAsia="DengXian"/>
        </w:rPr>
      </w:pPr>
      <w:r w:rsidRPr="004B3397">
        <w:rPr>
          <w:rFonts w:eastAsia="DengXian"/>
        </w:rPr>
        <w:t>7.1.2.1</w:t>
      </w:r>
      <w:r w:rsidRPr="004B3397">
        <w:rPr>
          <w:rFonts w:eastAsia="DengXian"/>
        </w:rPr>
        <w:tab/>
        <w:t>Test Purpose</w:t>
      </w:r>
    </w:p>
    <w:p w14:paraId="53E17437" w14:textId="77777777" w:rsidR="007468C9" w:rsidRPr="004B3397" w:rsidRDefault="007468C9" w:rsidP="007468C9">
      <w:pPr>
        <w:rPr>
          <w:rFonts w:eastAsia="DengXian"/>
          <w:iCs/>
        </w:rPr>
      </w:pPr>
      <w:r w:rsidRPr="004B3397">
        <w:rPr>
          <w:rFonts w:eastAsia="DengXian"/>
          <w:iCs/>
        </w:rPr>
        <w:t xml:space="preserve">FFS </w:t>
      </w:r>
    </w:p>
    <w:p w14:paraId="0B345779" w14:textId="4FBF5124" w:rsidR="007468C9" w:rsidRPr="004B3397" w:rsidRDefault="007468C9" w:rsidP="007468C9">
      <w:pPr>
        <w:pStyle w:val="H6"/>
        <w:rPr>
          <w:rFonts w:eastAsia="DengXian"/>
        </w:rPr>
      </w:pPr>
      <w:r w:rsidRPr="004B3397">
        <w:rPr>
          <w:rFonts w:eastAsia="DengXian"/>
        </w:rPr>
        <w:t>7.1.2.2</w:t>
      </w:r>
      <w:r w:rsidRPr="004B3397">
        <w:rPr>
          <w:rFonts w:eastAsia="DengXian"/>
        </w:rPr>
        <w:tab/>
        <w:t>Test Applicability</w:t>
      </w:r>
    </w:p>
    <w:p w14:paraId="720C693D" w14:textId="77777777" w:rsidR="007468C9" w:rsidRPr="004B3397" w:rsidRDefault="007468C9" w:rsidP="007468C9">
      <w:pPr>
        <w:rPr>
          <w:rFonts w:eastAsia="DengXian"/>
          <w:iCs/>
        </w:rPr>
      </w:pPr>
      <w:r w:rsidRPr="004B3397">
        <w:rPr>
          <w:rFonts w:eastAsia="DengXian"/>
          <w:iCs/>
        </w:rPr>
        <w:t xml:space="preserve">FFS </w:t>
      </w:r>
    </w:p>
    <w:p w14:paraId="612E3069" w14:textId="5A98187A" w:rsidR="007468C9" w:rsidRPr="004B3397" w:rsidRDefault="007468C9" w:rsidP="007468C9">
      <w:pPr>
        <w:pStyle w:val="H6"/>
        <w:rPr>
          <w:rFonts w:eastAsia="DengXian"/>
        </w:rPr>
      </w:pPr>
      <w:r w:rsidRPr="004B3397">
        <w:rPr>
          <w:rFonts w:eastAsia="DengXian"/>
        </w:rPr>
        <w:t>7.1.2.3</w:t>
      </w:r>
      <w:r w:rsidRPr="004B3397">
        <w:rPr>
          <w:rFonts w:eastAsia="DengXian"/>
        </w:rPr>
        <w:tab/>
        <w:t>Minimum Conformance Requirements</w:t>
      </w:r>
    </w:p>
    <w:p w14:paraId="440411AC" w14:textId="77777777" w:rsidR="007468C9" w:rsidRPr="004B3397" w:rsidRDefault="007468C9" w:rsidP="007468C9">
      <w:r w:rsidRPr="004B3397">
        <w:t xml:space="preserve">FR2 MASC minimum performance requirements for power class 3 NR </w:t>
      </w:r>
      <w:r w:rsidRPr="004B3397">
        <w:rPr>
          <w:lang w:eastAsia="zh-CN"/>
        </w:rPr>
        <w:t>h</w:t>
      </w:r>
      <w:r w:rsidRPr="004B3397">
        <w:t xml:space="preserve">andheld UEs in free space and the primary mechanical mode for averaging of the best 18 sensitivity values for 70% DL throughput with the corresponding measurement configurations (i.e., channel model and gNB configuration) specified in Annex I.1 and Annex E.2 are defined in Table </w:t>
      </w:r>
      <w:r w:rsidRPr="004B3397">
        <w:rPr>
          <w:szCs w:val="24"/>
          <w:lang w:eastAsia="zh-CN"/>
        </w:rPr>
        <w:t>7.1.2.3-1</w:t>
      </w:r>
      <w:r w:rsidRPr="004B3397">
        <w:t>.</w:t>
      </w:r>
    </w:p>
    <w:p w14:paraId="6B26D20B" w14:textId="77777777" w:rsidR="007468C9" w:rsidRPr="004B3397" w:rsidRDefault="007468C9" w:rsidP="007468C9">
      <w:pPr>
        <w:pStyle w:val="TH"/>
      </w:pPr>
      <w:r w:rsidRPr="004B3397">
        <w:rPr>
          <w:szCs w:val="24"/>
          <w:lang w:eastAsia="zh-CN"/>
        </w:rPr>
        <w:t>Table 7.1.2.3-1:</w:t>
      </w:r>
      <w:r w:rsidRPr="004B3397">
        <w:t xml:space="preserve"> FR2 MASC minimum performance requirements for NR handheld 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7468C9" w:rsidRPr="004B3397" w14:paraId="533D7347"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4B54D2AD" w14:textId="77777777" w:rsidR="007468C9" w:rsidRPr="004B3397" w:rsidRDefault="007468C9" w:rsidP="00371679">
            <w:pPr>
              <w:pStyle w:val="TAH"/>
            </w:pPr>
            <w:r w:rsidRPr="004B3397">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1023193B" w14:textId="77777777" w:rsidR="007468C9" w:rsidRPr="004B3397" w:rsidRDefault="007468C9" w:rsidP="00371679">
            <w:pPr>
              <w:pStyle w:val="TAH"/>
              <w:rPr>
                <w:lang w:eastAsia="zh-CN"/>
              </w:rPr>
            </w:pPr>
            <w:r w:rsidRPr="004B3397">
              <w:t xml:space="preserve">Bandwidth </w:t>
            </w:r>
            <w:r w:rsidRPr="004B3397">
              <w:rPr>
                <w:lang w:eastAsia="zh-CN"/>
              </w:rPr>
              <w:t>[</w:t>
            </w:r>
            <w:r w:rsidRPr="004B3397">
              <w:t>MHz</w:t>
            </w:r>
            <w:r w:rsidRPr="004B3397">
              <w:rPr>
                <w:lang w:eastAsia="zh-CN"/>
              </w:rPr>
              <w:t>]</w:t>
            </w:r>
          </w:p>
        </w:tc>
        <w:tc>
          <w:tcPr>
            <w:tcW w:w="1276" w:type="dxa"/>
            <w:tcBorders>
              <w:top w:val="single" w:sz="4" w:space="0" w:color="auto"/>
              <w:left w:val="single" w:sz="4" w:space="0" w:color="auto"/>
              <w:bottom w:val="single" w:sz="4" w:space="0" w:color="auto"/>
              <w:right w:val="single" w:sz="4" w:space="0" w:color="auto"/>
            </w:tcBorders>
            <w:vAlign w:val="center"/>
          </w:tcPr>
          <w:p w14:paraId="2D8BB2DE" w14:textId="77777777" w:rsidR="007468C9" w:rsidRPr="004B3397" w:rsidRDefault="007468C9" w:rsidP="00371679">
            <w:pPr>
              <w:pStyle w:val="TAH"/>
            </w:pPr>
            <w:r w:rsidRPr="004B3397">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6359BE98" w14:textId="77777777" w:rsidR="007468C9" w:rsidRPr="004B3397" w:rsidRDefault="007468C9" w:rsidP="00371679">
            <w:pPr>
              <w:pStyle w:val="TAH"/>
            </w:pPr>
            <w:r w:rsidRPr="004B3397">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04F1C628" w14:textId="77777777" w:rsidR="007468C9" w:rsidRPr="004B3397" w:rsidRDefault="007468C9" w:rsidP="00371679">
            <w:pPr>
              <w:pStyle w:val="TAH"/>
            </w:pPr>
            <w:r w:rsidRPr="004B3397">
              <w:t>Reference channel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4A4BA673" w14:textId="77777777" w:rsidR="007468C9" w:rsidRPr="004B3397" w:rsidRDefault="007468C9" w:rsidP="00371679">
            <w:pPr>
              <w:pStyle w:val="TAH"/>
            </w:pPr>
            <w:r w:rsidRPr="004B3397">
              <w:t>MASC</w:t>
            </w:r>
            <w:r w:rsidRPr="004B3397">
              <w:rPr>
                <w:vertAlign w:val="subscript"/>
              </w:rPr>
              <w:t>70</w:t>
            </w:r>
            <w:r w:rsidRPr="004B3397">
              <w:t xml:space="preserve"> [dBm/120kHz]</w:t>
            </w:r>
          </w:p>
        </w:tc>
      </w:tr>
      <w:tr w:rsidR="007468C9" w:rsidRPr="004B3397" w14:paraId="1511473D"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777C3B0A" w14:textId="77777777" w:rsidR="007468C9" w:rsidRPr="004B3397" w:rsidRDefault="007468C9" w:rsidP="00371679">
            <w:pPr>
              <w:pStyle w:val="TAC"/>
            </w:pPr>
            <w:r w:rsidRPr="004B3397">
              <w:t>n257</w:t>
            </w:r>
          </w:p>
        </w:tc>
        <w:tc>
          <w:tcPr>
            <w:tcW w:w="1179" w:type="dxa"/>
            <w:tcBorders>
              <w:top w:val="single" w:sz="4" w:space="0" w:color="auto"/>
              <w:left w:val="single" w:sz="4" w:space="0" w:color="auto"/>
              <w:bottom w:val="single" w:sz="4" w:space="0" w:color="auto"/>
              <w:right w:val="single" w:sz="4" w:space="0" w:color="auto"/>
            </w:tcBorders>
          </w:tcPr>
          <w:p w14:paraId="73F1DD13" w14:textId="77777777" w:rsidR="007468C9" w:rsidRPr="004B3397" w:rsidRDefault="007468C9" w:rsidP="00371679">
            <w:pPr>
              <w:pStyle w:val="TAC"/>
            </w:pPr>
            <w:r w:rsidRPr="004B3397">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20BB1837" w14:textId="77777777" w:rsidR="007468C9" w:rsidRPr="004B3397" w:rsidRDefault="007468C9" w:rsidP="00371679">
            <w:pPr>
              <w:pStyle w:val="TAC"/>
            </w:pPr>
            <w:r w:rsidRPr="004B3397">
              <w:t>2x2</w:t>
            </w:r>
          </w:p>
        </w:tc>
        <w:tc>
          <w:tcPr>
            <w:tcW w:w="1559" w:type="dxa"/>
            <w:tcBorders>
              <w:top w:val="single" w:sz="4" w:space="0" w:color="auto"/>
              <w:left w:val="single" w:sz="4" w:space="0" w:color="auto"/>
              <w:bottom w:val="single" w:sz="4" w:space="0" w:color="auto"/>
              <w:right w:val="single" w:sz="4" w:space="0" w:color="auto"/>
            </w:tcBorders>
          </w:tcPr>
          <w:p w14:paraId="449CC8A0" w14:textId="77777777" w:rsidR="007468C9" w:rsidRPr="004B3397" w:rsidRDefault="007468C9" w:rsidP="00371679">
            <w:pPr>
              <w:pStyle w:val="TAC"/>
            </w:pPr>
            <w:r w:rsidRPr="004B3397">
              <w:t>FR2 UMi CDL-C</w:t>
            </w:r>
          </w:p>
        </w:tc>
        <w:tc>
          <w:tcPr>
            <w:tcW w:w="2174" w:type="dxa"/>
            <w:tcBorders>
              <w:top w:val="single" w:sz="4" w:space="0" w:color="auto"/>
              <w:left w:val="single" w:sz="4" w:space="0" w:color="auto"/>
              <w:bottom w:val="single" w:sz="4" w:space="0" w:color="auto"/>
              <w:right w:val="single" w:sz="4" w:space="0" w:color="auto"/>
            </w:tcBorders>
          </w:tcPr>
          <w:p w14:paraId="4DC98960" w14:textId="77777777" w:rsidR="007468C9" w:rsidRPr="004B3397" w:rsidRDefault="007468C9" w:rsidP="00371679">
            <w:pPr>
              <w:pStyle w:val="TAC"/>
            </w:pPr>
            <w:r w:rsidRPr="004B3397">
              <w:t>R.PDSCH.5-2.2 TDD</w:t>
            </w:r>
          </w:p>
        </w:tc>
        <w:tc>
          <w:tcPr>
            <w:tcW w:w="1937" w:type="dxa"/>
            <w:tcBorders>
              <w:top w:val="single" w:sz="4" w:space="0" w:color="auto"/>
              <w:left w:val="single" w:sz="4" w:space="0" w:color="auto"/>
              <w:bottom w:val="single" w:sz="4" w:space="0" w:color="auto"/>
              <w:right w:val="single" w:sz="4" w:space="0" w:color="auto"/>
            </w:tcBorders>
          </w:tcPr>
          <w:p w14:paraId="47A80D41" w14:textId="77777777" w:rsidR="007468C9" w:rsidRPr="004B3397" w:rsidRDefault="007468C9" w:rsidP="00371679">
            <w:pPr>
              <w:pStyle w:val="TAC"/>
            </w:pPr>
          </w:p>
        </w:tc>
      </w:tr>
      <w:tr w:rsidR="007468C9" w:rsidRPr="004B3397" w14:paraId="1B3A377A"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52E6B3B8" w14:textId="77777777" w:rsidR="007468C9" w:rsidRPr="004B3397" w:rsidRDefault="007468C9" w:rsidP="00371679">
            <w:pPr>
              <w:pStyle w:val="TAC"/>
            </w:pPr>
            <w:r w:rsidRPr="004B3397">
              <w:t>n258</w:t>
            </w:r>
          </w:p>
        </w:tc>
        <w:tc>
          <w:tcPr>
            <w:tcW w:w="1179" w:type="dxa"/>
            <w:tcBorders>
              <w:top w:val="single" w:sz="4" w:space="0" w:color="auto"/>
              <w:left w:val="single" w:sz="4" w:space="0" w:color="auto"/>
              <w:bottom w:val="single" w:sz="4" w:space="0" w:color="auto"/>
              <w:right w:val="single" w:sz="4" w:space="0" w:color="auto"/>
            </w:tcBorders>
          </w:tcPr>
          <w:p w14:paraId="77897B66" w14:textId="77777777" w:rsidR="007468C9" w:rsidRPr="004B3397" w:rsidRDefault="007468C9" w:rsidP="00371679">
            <w:pPr>
              <w:pStyle w:val="TAC"/>
            </w:pPr>
            <w:r w:rsidRPr="004B3397">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704FE4EC" w14:textId="77777777" w:rsidR="007468C9" w:rsidRPr="004B3397" w:rsidRDefault="007468C9" w:rsidP="00371679">
            <w:pPr>
              <w:pStyle w:val="TAC"/>
            </w:pPr>
            <w:r w:rsidRPr="004B3397">
              <w:t>2x2</w:t>
            </w:r>
          </w:p>
        </w:tc>
        <w:tc>
          <w:tcPr>
            <w:tcW w:w="1559" w:type="dxa"/>
            <w:tcBorders>
              <w:top w:val="single" w:sz="4" w:space="0" w:color="auto"/>
              <w:left w:val="single" w:sz="4" w:space="0" w:color="auto"/>
              <w:bottom w:val="single" w:sz="4" w:space="0" w:color="auto"/>
              <w:right w:val="single" w:sz="4" w:space="0" w:color="auto"/>
            </w:tcBorders>
          </w:tcPr>
          <w:p w14:paraId="440E2F17" w14:textId="77777777" w:rsidR="007468C9" w:rsidRPr="004B3397" w:rsidRDefault="007468C9" w:rsidP="00371679">
            <w:pPr>
              <w:pStyle w:val="TAC"/>
            </w:pPr>
            <w:r w:rsidRPr="004B3397">
              <w:t>FR2 UMi CDL-C</w:t>
            </w:r>
          </w:p>
        </w:tc>
        <w:tc>
          <w:tcPr>
            <w:tcW w:w="2174" w:type="dxa"/>
            <w:tcBorders>
              <w:top w:val="single" w:sz="4" w:space="0" w:color="auto"/>
              <w:left w:val="single" w:sz="4" w:space="0" w:color="auto"/>
              <w:bottom w:val="single" w:sz="4" w:space="0" w:color="auto"/>
              <w:right w:val="single" w:sz="4" w:space="0" w:color="auto"/>
            </w:tcBorders>
          </w:tcPr>
          <w:p w14:paraId="6F315AD9" w14:textId="77777777" w:rsidR="007468C9" w:rsidRPr="004B3397" w:rsidRDefault="007468C9" w:rsidP="00371679">
            <w:pPr>
              <w:pStyle w:val="TAC"/>
            </w:pPr>
            <w:r w:rsidRPr="004B3397">
              <w:t>R.PDSCH.5-2.2 TDD</w:t>
            </w:r>
          </w:p>
        </w:tc>
        <w:tc>
          <w:tcPr>
            <w:tcW w:w="1937" w:type="dxa"/>
            <w:tcBorders>
              <w:top w:val="single" w:sz="4" w:space="0" w:color="auto"/>
              <w:left w:val="single" w:sz="4" w:space="0" w:color="auto"/>
              <w:bottom w:val="single" w:sz="4" w:space="0" w:color="auto"/>
              <w:right w:val="single" w:sz="4" w:space="0" w:color="auto"/>
            </w:tcBorders>
          </w:tcPr>
          <w:p w14:paraId="53771A56" w14:textId="77777777" w:rsidR="007468C9" w:rsidRPr="004B3397" w:rsidRDefault="007468C9" w:rsidP="00371679">
            <w:pPr>
              <w:pStyle w:val="TAC"/>
            </w:pPr>
          </w:p>
        </w:tc>
      </w:tr>
      <w:tr w:rsidR="007468C9" w:rsidRPr="004B3397" w14:paraId="48992C84"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236EFBD1" w14:textId="77777777" w:rsidR="007468C9" w:rsidRPr="004B3397" w:rsidRDefault="007468C9" w:rsidP="00371679">
            <w:pPr>
              <w:pStyle w:val="TAC"/>
            </w:pPr>
            <w:r w:rsidRPr="004B3397">
              <w:t>n260</w:t>
            </w:r>
          </w:p>
        </w:tc>
        <w:tc>
          <w:tcPr>
            <w:tcW w:w="1179" w:type="dxa"/>
            <w:tcBorders>
              <w:top w:val="single" w:sz="4" w:space="0" w:color="auto"/>
              <w:left w:val="single" w:sz="4" w:space="0" w:color="auto"/>
              <w:bottom w:val="single" w:sz="4" w:space="0" w:color="auto"/>
              <w:right w:val="single" w:sz="4" w:space="0" w:color="auto"/>
            </w:tcBorders>
          </w:tcPr>
          <w:p w14:paraId="73BF591D" w14:textId="77777777" w:rsidR="007468C9" w:rsidRPr="004B3397" w:rsidRDefault="007468C9" w:rsidP="00371679">
            <w:pPr>
              <w:pStyle w:val="TAC"/>
            </w:pPr>
            <w:r w:rsidRPr="004B3397">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0ECAA5B9" w14:textId="77777777" w:rsidR="007468C9" w:rsidRPr="004B3397" w:rsidRDefault="007468C9" w:rsidP="00371679">
            <w:pPr>
              <w:pStyle w:val="TAC"/>
            </w:pPr>
            <w:r w:rsidRPr="004B3397">
              <w:t>2x2</w:t>
            </w:r>
          </w:p>
        </w:tc>
        <w:tc>
          <w:tcPr>
            <w:tcW w:w="1559" w:type="dxa"/>
            <w:tcBorders>
              <w:top w:val="single" w:sz="4" w:space="0" w:color="auto"/>
              <w:left w:val="single" w:sz="4" w:space="0" w:color="auto"/>
              <w:bottom w:val="single" w:sz="4" w:space="0" w:color="auto"/>
              <w:right w:val="single" w:sz="4" w:space="0" w:color="auto"/>
            </w:tcBorders>
          </w:tcPr>
          <w:p w14:paraId="0F446B2C" w14:textId="77777777" w:rsidR="007468C9" w:rsidRPr="004B3397" w:rsidRDefault="007468C9" w:rsidP="00371679">
            <w:pPr>
              <w:pStyle w:val="TAC"/>
            </w:pPr>
            <w:r w:rsidRPr="004B3397">
              <w:t>FR2 UMi CDL-C</w:t>
            </w:r>
          </w:p>
        </w:tc>
        <w:tc>
          <w:tcPr>
            <w:tcW w:w="2174" w:type="dxa"/>
            <w:tcBorders>
              <w:top w:val="single" w:sz="4" w:space="0" w:color="auto"/>
              <w:left w:val="single" w:sz="4" w:space="0" w:color="auto"/>
              <w:bottom w:val="single" w:sz="4" w:space="0" w:color="auto"/>
              <w:right w:val="single" w:sz="4" w:space="0" w:color="auto"/>
            </w:tcBorders>
          </w:tcPr>
          <w:p w14:paraId="4ED03CF8" w14:textId="77777777" w:rsidR="007468C9" w:rsidRPr="004B3397" w:rsidRDefault="007468C9" w:rsidP="00371679">
            <w:pPr>
              <w:pStyle w:val="TAC"/>
            </w:pPr>
            <w:r w:rsidRPr="004B3397">
              <w:t>R.PDSCH.5-2.2 TDD</w:t>
            </w:r>
          </w:p>
        </w:tc>
        <w:tc>
          <w:tcPr>
            <w:tcW w:w="1937" w:type="dxa"/>
            <w:tcBorders>
              <w:top w:val="single" w:sz="4" w:space="0" w:color="auto"/>
              <w:left w:val="single" w:sz="4" w:space="0" w:color="auto"/>
              <w:bottom w:val="single" w:sz="4" w:space="0" w:color="auto"/>
              <w:right w:val="single" w:sz="4" w:space="0" w:color="auto"/>
            </w:tcBorders>
          </w:tcPr>
          <w:p w14:paraId="25BFC299" w14:textId="77777777" w:rsidR="007468C9" w:rsidRPr="004B3397" w:rsidRDefault="007468C9" w:rsidP="00371679">
            <w:pPr>
              <w:pStyle w:val="TAC"/>
            </w:pPr>
          </w:p>
        </w:tc>
      </w:tr>
      <w:tr w:rsidR="007468C9" w:rsidRPr="004B3397" w14:paraId="4D9D69B8"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374DA1FD" w14:textId="77777777" w:rsidR="007468C9" w:rsidRPr="004B3397" w:rsidRDefault="007468C9" w:rsidP="00371679">
            <w:pPr>
              <w:pStyle w:val="TAC"/>
            </w:pPr>
            <w:r w:rsidRPr="004B3397">
              <w:t>n261</w:t>
            </w:r>
          </w:p>
        </w:tc>
        <w:tc>
          <w:tcPr>
            <w:tcW w:w="1179" w:type="dxa"/>
            <w:tcBorders>
              <w:top w:val="single" w:sz="4" w:space="0" w:color="auto"/>
              <w:left w:val="single" w:sz="4" w:space="0" w:color="auto"/>
              <w:bottom w:val="single" w:sz="4" w:space="0" w:color="auto"/>
              <w:right w:val="single" w:sz="4" w:space="0" w:color="auto"/>
            </w:tcBorders>
          </w:tcPr>
          <w:p w14:paraId="384C3F2D" w14:textId="77777777" w:rsidR="007468C9" w:rsidRPr="004B3397" w:rsidRDefault="007468C9" w:rsidP="00371679">
            <w:pPr>
              <w:pStyle w:val="TAC"/>
            </w:pPr>
            <w:r w:rsidRPr="004B3397">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60207A23" w14:textId="77777777" w:rsidR="007468C9" w:rsidRPr="004B3397" w:rsidRDefault="007468C9" w:rsidP="00371679">
            <w:pPr>
              <w:pStyle w:val="TAC"/>
            </w:pPr>
            <w:r w:rsidRPr="004B3397">
              <w:t>2x2</w:t>
            </w:r>
          </w:p>
        </w:tc>
        <w:tc>
          <w:tcPr>
            <w:tcW w:w="1559" w:type="dxa"/>
            <w:tcBorders>
              <w:top w:val="single" w:sz="4" w:space="0" w:color="auto"/>
              <w:left w:val="single" w:sz="4" w:space="0" w:color="auto"/>
              <w:bottom w:val="single" w:sz="4" w:space="0" w:color="auto"/>
              <w:right w:val="single" w:sz="4" w:space="0" w:color="auto"/>
            </w:tcBorders>
          </w:tcPr>
          <w:p w14:paraId="58FA73EB" w14:textId="77777777" w:rsidR="007468C9" w:rsidRPr="004B3397" w:rsidRDefault="007468C9" w:rsidP="00371679">
            <w:pPr>
              <w:pStyle w:val="TAC"/>
            </w:pPr>
            <w:r w:rsidRPr="004B3397">
              <w:t>FR2 UMi CDL-C</w:t>
            </w:r>
          </w:p>
        </w:tc>
        <w:tc>
          <w:tcPr>
            <w:tcW w:w="2174" w:type="dxa"/>
            <w:tcBorders>
              <w:top w:val="single" w:sz="4" w:space="0" w:color="auto"/>
              <w:left w:val="single" w:sz="4" w:space="0" w:color="auto"/>
              <w:bottom w:val="single" w:sz="4" w:space="0" w:color="auto"/>
              <w:right w:val="single" w:sz="4" w:space="0" w:color="auto"/>
            </w:tcBorders>
          </w:tcPr>
          <w:p w14:paraId="1B3DEB18" w14:textId="77777777" w:rsidR="007468C9" w:rsidRPr="004B3397" w:rsidRDefault="007468C9" w:rsidP="00371679">
            <w:pPr>
              <w:pStyle w:val="TAC"/>
            </w:pPr>
            <w:r w:rsidRPr="004B3397">
              <w:t>R.PDSCH.5-2.2 TDD</w:t>
            </w:r>
          </w:p>
        </w:tc>
        <w:tc>
          <w:tcPr>
            <w:tcW w:w="1937" w:type="dxa"/>
            <w:tcBorders>
              <w:top w:val="single" w:sz="4" w:space="0" w:color="auto"/>
              <w:left w:val="single" w:sz="4" w:space="0" w:color="auto"/>
              <w:bottom w:val="single" w:sz="4" w:space="0" w:color="auto"/>
              <w:right w:val="single" w:sz="4" w:space="0" w:color="auto"/>
            </w:tcBorders>
          </w:tcPr>
          <w:p w14:paraId="3170C0B3" w14:textId="77777777" w:rsidR="007468C9" w:rsidRPr="004B3397" w:rsidRDefault="007468C9" w:rsidP="00371679">
            <w:pPr>
              <w:pStyle w:val="TAC"/>
              <w:rPr>
                <w:bCs/>
                <w:lang w:eastAsia="zh-CN"/>
              </w:rPr>
            </w:pPr>
            <w:r w:rsidRPr="004B3397">
              <w:rPr>
                <w:bCs/>
                <w:lang w:eastAsia="zh-CN"/>
              </w:rPr>
              <w:t>-100.0</w:t>
            </w:r>
          </w:p>
        </w:tc>
      </w:tr>
    </w:tbl>
    <w:p w14:paraId="2AED97C1" w14:textId="77777777" w:rsidR="007468C9" w:rsidRPr="004B3397" w:rsidRDefault="007468C9" w:rsidP="007468C9"/>
    <w:p w14:paraId="77E38DC4" w14:textId="7BF2C66E" w:rsidR="007468C9" w:rsidRPr="004B3397" w:rsidRDefault="007468C9" w:rsidP="007468C9">
      <w:pPr>
        <w:pStyle w:val="H6"/>
        <w:rPr>
          <w:rFonts w:eastAsia="DengXian"/>
        </w:rPr>
      </w:pPr>
      <w:r w:rsidRPr="004B3397">
        <w:rPr>
          <w:rFonts w:eastAsia="DengXian"/>
        </w:rPr>
        <w:t>7.1.2.4</w:t>
      </w:r>
      <w:r w:rsidRPr="004B3397">
        <w:rPr>
          <w:rFonts w:eastAsia="DengXian"/>
        </w:rPr>
        <w:tab/>
        <w:t>Test Description</w:t>
      </w:r>
    </w:p>
    <w:p w14:paraId="6FC2A36B" w14:textId="77777777" w:rsidR="007468C9" w:rsidRPr="004B3397" w:rsidRDefault="007468C9" w:rsidP="007468C9">
      <w:pPr>
        <w:rPr>
          <w:rFonts w:eastAsia="DengXian"/>
          <w:iCs/>
        </w:rPr>
      </w:pPr>
      <w:r w:rsidRPr="004B3397">
        <w:rPr>
          <w:rFonts w:eastAsia="DengXian"/>
          <w:iCs/>
        </w:rPr>
        <w:t xml:space="preserve">FFS </w:t>
      </w:r>
    </w:p>
    <w:p w14:paraId="19042C98" w14:textId="7CAC64D4" w:rsidR="007468C9" w:rsidRPr="004B3397" w:rsidRDefault="007468C9" w:rsidP="007468C9">
      <w:pPr>
        <w:pStyle w:val="H6"/>
        <w:rPr>
          <w:rFonts w:eastAsia="DengXian"/>
        </w:rPr>
      </w:pPr>
      <w:r w:rsidRPr="004B3397">
        <w:rPr>
          <w:rFonts w:eastAsia="DengXian"/>
        </w:rPr>
        <w:t>7.1.2.4.1</w:t>
      </w:r>
      <w:r w:rsidRPr="004B3397">
        <w:rPr>
          <w:rFonts w:eastAsia="DengXian"/>
        </w:rPr>
        <w:tab/>
        <w:t>Initial Conditions</w:t>
      </w:r>
    </w:p>
    <w:p w14:paraId="502F8C46" w14:textId="77777777" w:rsidR="007468C9" w:rsidRPr="004B3397" w:rsidRDefault="007468C9" w:rsidP="007468C9">
      <w:pPr>
        <w:rPr>
          <w:rFonts w:eastAsia="DengXian"/>
          <w:iCs/>
        </w:rPr>
      </w:pPr>
      <w:r w:rsidRPr="004B3397">
        <w:rPr>
          <w:rFonts w:eastAsia="DengXian"/>
          <w:iCs/>
        </w:rPr>
        <w:t xml:space="preserve">FFS </w:t>
      </w:r>
    </w:p>
    <w:p w14:paraId="4B253717" w14:textId="1786A89D" w:rsidR="007468C9" w:rsidRPr="004B3397" w:rsidRDefault="007468C9" w:rsidP="007468C9">
      <w:pPr>
        <w:pStyle w:val="H6"/>
        <w:rPr>
          <w:rFonts w:eastAsia="DengXian"/>
        </w:rPr>
      </w:pPr>
      <w:r w:rsidRPr="004B3397">
        <w:rPr>
          <w:rFonts w:eastAsia="DengXian"/>
        </w:rPr>
        <w:t>7.1.2.4.2</w:t>
      </w:r>
      <w:r w:rsidRPr="004B3397">
        <w:rPr>
          <w:rFonts w:eastAsia="DengXian"/>
        </w:rPr>
        <w:tab/>
        <w:t>Test Procedure</w:t>
      </w:r>
    </w:p>
    <w:p w14:paraId="6DBF4924" w14:textId="77777777" w:rsidR="007468C9" w:rsidRPr="004B3397" w:rsidRDefault="007468C9" w:rsidP="007468C9">
      <w:pPr>
        <w:rPr>
          <w:rFonts w:eastAsia="DengXian"/>
          <w:iCs/>
        </w:rPr>
      </w:pPr>
      <w:r w:rsidRPr="004B3397">
        <w:rPr>
          <w:rFonts w:eastAsia="DengXian"/>
          <w:iCs/>
        </w:rPr>
        <w:t xml:space="preserve">FFS </w:t>
      </w:r>
    </w:p>
    <w:p w14:paraId="5E65D779" w14:textId="77777777" w:rsidR="007468C9" w:rsidRPr="004B3397" w:rsidRDefault="007468C9" w:rsidP="007468C9">
      <w:pPr>
        <w:pStyle w:val="H6"/>
      </w:pPr>
      <w:r w:rsidRPr="004B3397">
        <w:t>7.1.2.4.3</w:t>
      </w:r>
      <w:r w:rsidRPr="004B3397">
        <w:tab/>
        <w:t xml:space="preserve">Test Requirements </w:t>
      </w:r>
    </w:p>
    <w:p w14:paraId="467ED4D9" w14:textId="68551F63" w:rsidR="007468C9" w:rsidRPr="004B3397" w:rsidRDefault="007468C9" w:rsidP="007468C9">
      <w:r w:rsidRPr="004B3397">
        <w:t>The test requirements are shown in Table 7.1.2.4.3-1.</w:t>
      </w:r>
    </w:p>
    <w:p w14:paraId="0AB86C1E" w14:textId="77777777" w:rsidR="007468C9" w:rsidRPr="004B3397" w:rsidRDefault="007468C9" w:rsidP="007468C9">
      <w:pPr>
        <w:pStyle w:val="TH"/>
      </w:pPr>
      <w:r w:rsidRPr="004B3397">
        <w:rPr>
          <w:szCs w:val="24"/>
          <w:lang w:eastAsia="zh-CN"/>
        </w:rPr>
        <w:t>Table 7.1.2.4.3-1:</w:t>
      </w:r>
      <w:r w:rsidRPr="004B3397">
        <w:t xml:space="preserve"> FR2 MASC test requirements for NR handheld 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7468C9" w:rsidRPr="004B3397" w14:paraId="753A75D3"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601861DC" w14:textId="77777777" w:rsidR="007468C9" w:rsidRPr="004B3397" w:rsidRDefault="007468C9" w:rsidP="00371679">
            <w:pPr>
              <w:pStyle w:val="TAH"/>
            </w:pPr>
            <w:r w:rsidRPr="004B3397">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226F2025" w14:textId="77777777" w:rsidR="007468C9" w:rsidRPr="004B3397" w:rsidRDefault="007468C9" w:rsidP="00371679">
            <w:pPr>
              <w:pStyle w:val="TAH"/>
              <w:rPr>
                <w:lang w:eastAsia="zh-CN"/>
              </w:rPr>
            </w:pPr>
            <w:r w:rsidRPr="004B3397">
              <w:t xml:space="preserve">Bandwidth </w:t>
            </w:r>
            <w:r w:rsidRPr="004B3397">
              <w:rPr>
                <w:lang w:eastAsia="zh-CN"/>
              </w:rPr>
              <w:t>[</w:t>
            </w:r>
            <w:r w:rsidRPr="004B3397">
              <w:t>MHz</w:t>
            </w:r>
            <w:r w:rsidRPr="004B3397">
              <w:rPr>
                <w:lang w:eastAsia="zh-CN"/>
              </w:rPr>
              <w:t>]</w:t>
            </w:r>
          </w:p>
        </w:tc>
        <w:tc>
          <w:tcPr>
            <w:tcW w:w="1276" w:type="dxa"/>
            <w:tcBorders>
              <w:top w:val="single" w:sz="4" w:space="0" w:color="auto"/>
              <w:left w:val="single" w:sz="4" w:space="0" w:color="auto"/>
              <w:bottom w:val="single" w:sz="4" w:space="0" w:color="auto"/>
              <w:right w:val="single" w:sz="4" w:space="0" w:color="auto"/>
            </w:tcBorders>
            <w:vAlign w:val="center"/>
          </w:tcPr>
          <w:p w14:paraId="1C310283" w14:textId="77777777" w:rsidR="007468C9" w:rsidRPr="004B3397" w:rsidRDefault="007468C9" w:rsidP="00371679">
            <w:pPr>
              <w:pStyle w:val="TAH"/>
            </w:pPr>
            <w:r w:rsidRPr="004B3397">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1F3A119E" w14:textId="77777777" w:rsidR="007468C9" w:rsidRPr="004B3397" w:rsidRDefault="007468C9" w:rsidP="00371679">
            <w:pPr>
              <w:pStyle w:val="TAH"/>
            </w:pPr>
            <w:r w:rsidRPr="004B3397">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11C28C74" w14:textId="77777777" w:rsidR="007468C9" w:rsidRPr="004B3397" w:rsidRDefault="007468C9" w:rsidP="00371679">
            <w:pPr>
              <w:pStyle w:val="TAH"/>
            </w:pPr>
            <w:r w:rsidRPr="004B3397">
              <w:t>Reference channel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6F92FE80" w14:textId="77777777" w:rsidR="007468C9" w:rsidRPr="004B3397" w:rsidRDefault="007468C9" w:rsidP="00371679">
            <w:pPr>
              <w:pStyle w:val="TAH"/>
            </w:pPr>
            <w:r w:rsidRPr="004B3397">
              <w:t>MASC</w:t>
            </w:r>
            <w:r w:rsidRPr="004B3397">
              <w:rPr>
                <w:vertAlign w:val="subscript"/>
              </w:rPr>
              <w:t>70</w:t>
            </w:r>
            <w:r w:rsidRPr="004B3397">
              <w:t xml:space="preserve"> [dBm/120kHz]</w:t>
            </w:r>
          </w:p>
        </w:tc>
      </w:tr>
      <w:tr w:rsidR="007468C9" w:rsidRPr="004B3397" w14:paraId="4280B221"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5EC70D45" w14:textId="77777777" w:rsidR="007468C9" w:rsidRPr="004B3397" w:rsidRDefault="007468C9" w:rsidP="00371679">
            <w:pPr>
              <w:pStyle w:val="TAC"/>
            </w:pPr>
            <w:r w:rsidRPr="004B3397">
              <w:t>n257</w:t>
            </w:r>
          </w:p>
        </w:tc>
        <w:tc>
          <w:tcPr>
            <w:tcW w:w="1179" w:type="dxa"/>
            <w:tcBorders>
              <w:top w:val="single" w:sz="4" w:space="0" w:color="auto"/>
              <w:left w:val="single" w:sz="4" w:space="0" w:color="auto"/>
              <w:bottom w:val="single" w:sz="4" w:space="0" w:color="auto"/>
              <w:right w:val="single" w:sz="4" w:space="0" w:color="auto"/>
            </w:tcBorders>
          </w:tcPr>
          <w:p w14:paraId="15550662" w14:textId="77777777" w:rsidR="007468C9" w:rsidRPr="004B3397" w:rsidRDefault="007468C9" w:rsidP="00371679">
            <w:pPr>
              <w:pStyle w:val="TAC"/>
            </w:pPr>
            <w:r w:rsidRPr="004B3397">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79E289CE" w14:textId="77777777" w:rsidR="007468C9" w:rsidRPr="004B3397" w:rsidRDefault="007468C9" w:rsidP="00371679">
            <w:pPr>
              <w:pStyle w:val="TAC"/>
            </w:pPr>
            <w:r w:rsidRPr="004B3397">
              <w:t>2x2</w:t>
            </w:r>
          </w:p>
        </w:tc>
        <w:tc>
          <w:tcPr>
            <w:tcW w:w="1559" w:type="dxa"/>
            <w:tcBorders>
              <w:top w:val="single" w:sz="4" w:space="0" w:color="auto"/>
              <w:left w:val="single" w:sz="4" w:space="0" w:color="auto"/>
              <w:bottom w:val="single" w:sz="4" w:space="0" w:color="auto"/>
              <w:right w:val="single" w:sz="4" w:space="0" w:color="auto"/>
            </w:tcBorders>
          </w:tcPr>
          <w:p w14:paraId="02CDAA7C" w14:textId="77777777" w:rsidR="007468C9" w:rsidRPr="004B3397" w:rsidRDefault="007468C9" w:rsidP="00371679">
            <w:pPr>
              <w:pStyle w:val="TAC"/>
            </w:pPr>
            <w:r w:rsidRPr="004B3397">
              <w:t>FR2 UMi CDL-C</w:t>
            </w:r>
          </w:p>
        </w:tc>
        <w:tc>
          <w:tcPr>
            <w:tcW w:w="2174" w:type="dxa"/>
            <w:tcBorders>
              <w:top w:val="single" w:sz="4" w:space="0" w:color="auto"/>
              <w:left w:val="single" w:sz="4" w:space="0" w:color="auto"/>
              <w:bottom w:val="single" w:sz="4" w:space="0" w:color="auto"/>
              <w:right w:val="single" w:sz="4" w:space="0" w:color="auto"/>
            </w:tcBorders>
          </w:tcPr>
          <w:p w14:paraId="27121A42" w14:textId="77777777" w:rsidR="007468C9" w:rsidRPr="004B3397" w:rsidRDefault="007468C9" w:rsidP="00371679">
            <w:pPr>
              <w:pStyle w:val="TAC"/>
            </w:pPr>
            <w:r w:rsidRPr="004B3397">
              <w:t>R.PDSCH.5-2.2 TDD</w:t>
            </w:r>
          </w:p>
        </w:tc>
        <w:tc>
          <w:tcPr>
            <w:tcW w:w="1937" w:type="dxa"/>
            <w:tcBorders>
              <w:top w:val="single" w:sz="4" w:space="0" w:color="auto"/>
              <w:left w:val="single" w:sz="4" w:space="0" w:color="auto"/>
              <w:bottom w:val="single" w:sz="4" w:space="0" w:color="auto"/>
              <w:right w:val="single" w:sz="4" w:space="0" w:color="auto"/>
            </w:tcBorders>
          </w:tcPr>
          <w:p w14:paraId="7C862D31" w14:textId="77777777" w:rsidR="007468C9" w:rsidRPr="004B3397" w:rsidRDefault="007468C9" w:rsidP="00371679">
            <w:pPr>
              <w:pStyle w:val="TAC"/>
            </w:pPr>
          </w:p>
        </w:tc>
      </w:tr>
      <w:tr w:rsidR="007468C9" w:rsidRPr="004B3397" w14:paraId="0AB2A3A6"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5E3E633E" w14:textId="77777777" w:rsidR="007468C9" w:rsidRPr="004B3397" w:rsidRDefault="007468C9" w:rsidP="00371679">
            <w:pPr>
              <w:pStyle w:val="TAC"/>
            </w:pPr>
            <w:r w:rsidRPr="004B3397">
              <w:t>n258</w:t>
            </w:r>
          </w:p>
        </w:tc>
        <w:tc>
          <w:tcPr>
            <w:tcW w:w="1179" w:type="dxa"/>
            <w:tcBorders>
              <w:top w:val="single" w:sz="4" w:space="0" w:color="auto"/>
              <w:left w:val="single" w:sz="4" w:space="0" w:color="auto"/>
              <w:bottom w:val="single" w:sz="4" w:space="0" w:color="auto"/>
              <w:right w:val="single" w:sz="4" w:space="0" w:color="auto"/>
            </w:tcBorders>
          </w:tcPr>
          <w:p w14:paraId="1A7237C3" w14:textId="77777777" w:rsidR="007468C9" w:rsidRPr="004B3397" w:rsidRDefault="007468C9" w:rsidP="00371679">
            <w:pPr>
              <w:pStyle w:val="TAC"/>
            </w:pPr>
            <w:r w:rsidRPr="004B3397">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2AD1FF72" w14:textId="77777777" w:rsidR="007468C9" w:rsidRPr="004B3397" w:rsidRDefault="007468C9" w:rsidP="00371679">
            <w:pPr>
              <w:pStyle w:val="TAC"/>
            </w:pPr>
            <w:r w:rsidRPr="004B3397">
              <w:t>2x2</w:t>
            </w:r>
          </w:p>
        </w:tc>
        <w:tc>
          <w:tcPr>
            <w:tcW w:w="1559" w:type="dxa"/>
            <w:tcBorders>
              <w:top w:val="single" w:sz="4" w:space="0" w:color="auto"/>
              <w:left w:val="single" w:sz="4" w:space="0" w:color="auto"/>
              <w:bottom w:val="single" w:sz="4" w:space="0" w:color="auto"/>
              <w:right w:val="single" w:sz="4" w:space="0" w:color="auto"/>
            </w:tcBorders>
          </w:tcPr>
          <w:p w14:paraId="55417674" w14:textId="77777777" w:rsidR="007468C9" w:rsidRPr="004B3397" w:rsidRDefault="007468C9" w:rsidP="00371679">
            <w:pPr>
              <w:pStyle w:val="TAC"/>
            </w:pPr>
            <w:r w:rsidRPr="004B3397">
              <w:t>FR2 UMi CDL-C</w:t>
            </w:r>
          </w:p>
        </w:tc>
        <w:tc>
          <w:tcPr>
            <w:tcW w:w="2174" w:type="dxa"/>
            <w:tcBorders>
              <w:top w:val="single" w:sz="4" w:space="0" w:color="auto"/>
              <w:left w:val="single" w:sz="4" w:space="0" w:color="auto"/>
              <w:bottom w:val="single" w:sz="4" w:space="0" w:color="auto"/>
              <w:right w:val="single" w:sz="4" w:space="0" w:color="auto"/>
            </w:tcBorders>
          </w:tcPr>
          <w:p w14:paraId="4B6A2944" w14:textId="77777777" w:rsidR="007468C9" w:rsidRPr="004B3397" w:rsidRDefault="007468C9" w:rsidP="00371679">
            <w:pPr>
              <w:pStyle w:val="TAC"/>
            </w:pPr>
            <w:r w:rsidRPr="004B3397">
              <w:t>R.PDSCH.5-2.2 TDD</w:t>
            </w:r>
          </w:p>
        </w:tc>
        <w:tc>
          <w:tcPr>
            <w:tcW w:w="1937" w:type="dxa"/>
            <w:tcBorders>
              <w:top w:val="single" w:sz="4" w:space="0" w:color="auto"/>
              <w:left w:val="single" w:sz="4" w:space="0" w:color="auto"/>
              <w:bottom w:val="single" w:sz="4" w:space="0" w:color="auto"/>
              <w:right w:val="single" w:sz="4" w:space="0" w:color="auto"/>
            </w:tcBorders>
          </w:tcPr>
          <w:p w14:paraId="42BDE979" w14:textId="77777777" w:rsidR="007468C9" w:rsidRPr="004B3397" w:rsidRDefault="007468C9" w:rsidP="00371679">
            <w:pPr>
              <w:pStyle w:val="TAC"/>
            </w:pPr>
          </w:p>
        </w:tc>
      </w:tr>
      <w:tr w:rsidR="007468C9" w:rsidRPr="004B3397" w14:paraId="085A7BAD"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023CBEDF" w14:textId="77777777" w:rsidR="007468C9" w:rsidRPr="004B3397" w:rsidRDefault="007468C9" w:rsidP="00371679">
            <w:pPr>
              <w:pStyle w:val="TAC"/>
            </w:pPr>
            <w:r w:rsidRPr="004B3397">
              <w:t>n260</w:t>
            </w:r>
          </w:p>
        </w:tc>
        <w:tc>
          <w:tcPr>
            <w:tcW w:w="1179" w:type="dxa"/>
            <w:tcBorders>
              <w:top w:val="single" w:sz="4" w:space="0" w:color="auto"/>
              <w:left w:val="single" w:sz="4" w:space="0" w:color="auto"/>
              <w:bottom w:val="single" w:sz="4" w:space="0" w:color="auto"/>
              <w:right w:val="single" w:sz="4" w:space="0" w:color="auto"/>
            </w:tcBorders>
          </w:tcPr>
          <w:p w14:paraId="6F7320E3" w14:textId="77777777" w:rsidR="007468C9" w:rsidRPr="004B3397" w:rsidRDefault="007468C9" w:rsidP="00371679">
            <w:pPr>
              <w:pStyle w:val="TAC"/>
            </w:pPr>
            <w:r w:rsidRPr="004B3397">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2EC1A74B" w14:textId="77777777" w:rsidR="007468C9" w:rsidRPr="004B3397" w:rsidRDefault="007468C9" w:rsidP="00371679">
            <w:pPr>
              <w:pStyle w:val="TAC"/>
            </w:pPr>
            <w:r w:rsidRPr="004B3397">
              <w:t>2x2</w:t>
            </w:r>
          </w:p>
        </w:tc>
        <w:tc>
          <w:tcPr>
            <w:tcW w:w="1559" w:type="dxa"/>
            <w:tcBorders>
              <w:top w:val="single" w:sz="4" w:space="0" w:color="auto"/>
              <w:left w:val="single" w:sz="4" w:space="0" w:color="auto"/>
              <w:bottom w:val="single" w:sz="4" w:space="0" w:color="auto"/>
              <w:right w:val="single" w:sz="4" w:space="0" w:color="auto"/>
            </w:tcBorders>
          </w:tcPr>
          <w:p w14:paraId="563BB858" w14:textId="77777777" w:rsidR="007468C9" w:rsidRPr="004B3397" w:rsidRDefault="007468C9" w:rsidP="00371679">
            <w:pPr>
              <w:pStyle w:val="TAC"/>
            </w:pPr>
            <w:r w:rsidRPr="004B3397">
              <w:t>FR2 UMi CDL-C</w:t>
            </w:r>
          </w:p>
        </w:tc>
        <w:tc>
          <w:tcPr>
            <w:tcW w:w="2174" w:type="dxa"/>
            <w:tcBorders>
              <w:top w:val="single" w:sz="4" w:space="0" w:color="auto"/>
              <w:left w:val="single" w:sz="4" w:space="0" w:color="auto"/>
              <w:bottom w:val="single" w:sz="4" w:space="0" w:color="auto"/>
              <w:right w:val="single" w:sz="4" w:space="0" w:color="auto"/>
            </w:tcBorders>
          </w:tcPr>
          <w:p w14:paraId="4C1BE87A" w14:textId="77777777" w:rsidR="007468C9" w:rsidRPr="004B3397" w:rsidRDefault="007468C9" w:rsidP="00371679">
            <w:pPr>
              <w:pStyle w:val="TAC"/>
            </w:pPr>
            <w:r w:rsidRPr="004B3397">
              <w:t>R.PDSCH.5-2.2 TDD</w:t>
            </w:r>
          </w:p>
        </w:tc>
        <w:tc>
          <w:tcPr>
            <w:tcW w:w="1937" w:type="dxa"/>
            <w:tcBorders>
              <w:top w:val="single" w:sz="4" w:space="0" w:color="auto"/>
              <w:left w:val="single" w:sz="4" w:space="0" w:color="auto"/>
              <w:bottom w:val="single" w:sz="4" w:space="0" w:color="auto"/>
              <w:right w:val="single" w:sz="4" w:space="0" w:color="auto"/>
            </w:tcBorders>
          </w:tcPr>
          <w:p w14:paraId="65B2685C" w14:textId="77777777" w:rsidR="007468C9" w:rsidRPr="004B3397" w:rsidRDefault="007468C9" w:rsidP="00371679">
            <w:pPr>
              <w:pStyle w:val="TAC"/>
            </w:pPr>
          </w:p>
        </w:tc>
      </w:tr>
      <w:tr w:rsidR="007468C9" w:rsidRPr="004B3397" w14:paraId="06D00D5D"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12473EB1" w14:textId="77777777" w:rsidR="007468C9" w:rsidRPr="004B3397" w:rsidRDefault="007468C9" w:rsidP="00371679">
            <w:pPr>
              <w:pStyle w:val="TAC"/>
            </w:pPr>
            <w:r w:rsidRPr="004B3397">
              <w:t>n261</w:t>
            </w:r>
          </w:p>
        </w:tc>
        <w:tc>
          <w:tcPr>
            <w:tcW w:w="1179" w:type="dxa"/>
            <w:tcBorders>
              <w:top w:val="single" w:sz="4" w:space="0" w:color="auto"/>
              <w:left w:val="single" w:sz="4" w:space="0" w:color="auto"/>
              <w:bottom w:val="single" w:sz="4" w:space="0" w:color="auto"/>
              <w:right w:val="single" w:sz="4" w:space="0" w:color="auto"/>
            </w:tcBorders>
          </w:tcPr>
          <w:p w14:paraId="523CD189" w14:textId="77777777" w:rsidR="007468C9" w:rsidRPr="004B3397" w:rsidRDefault="007468C9" w:rsidP="00371679">
            <w:pPr>
              <w:pStyle w:val="TAC"/>
            </w:pPr>
            <w:r w:rsidRPr="004B3397">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023F4852" w14:textId="77777777" w:rsidR="007468C9" w:rsidRPr="004B3397" w:rsidRDefault="007468C9" w:rsidP="00371679">
            <w:pPr>
              <w:pStyle w:val="TAC"/>
            </w:pPr>
            <w:r w:rsidRPr="004B3397">
              <w:t>2x2</w:t>
            </w:r>
          </w:p>
        </w:tc>
        <w:tc>
          <w:tcPr>
            <w:tcW w:w="1559" w:type="dxa"/>
            <w:tcBorders>
              <w:top w:val="single" w:sz="4" w:space="0" w:color="auto"/>
              <w:left w:val="single" w:sz="4" w:space="0" w:color="auto"/>
              <w:bottom w:val="single" w:sz="4" w:space="0" w:color="auto"/>
              <w:right w:val="single" w:sz="4" w:space="0" w:color="auto"/>
            </w:tcBorders>
          </w:tcPr>
          <w:p w14:paraId="50C61335" w14:textId="77777777" w:rsidR="007468C9" w:rsidRPr="004B3397" w:rsidRDefault="007468C9" w:rsidP="00371679">
            <w:pPr>
              <w:pStyle w:val="TAC"/>
            </w:pPr>
            <w:r w:rsidRPr="004B3397">
              <w:t>FR2 UMi CDL-C</w:t>
            </w:r>
          </w:p>
        </w:tc>
        <w:tc>
          <w:tcPr>
            <w:tcW w:w="2174" w:type="dxa"/>
            <w:tcBorders>
              <w:top w:val="single" w:sz="4" w:space="0" w:color="auto"/>
              <w:left w:val="single" w:sz="4" w:space="0" w:color="auto"/>
              <w:bottom w:val="single" w:sz="4" w:space="0" w:color="auto"/>
              <w:right w:val="single" w:sz="4" w:space="0" w:color="auto"/>
            </w:tcBorders>
          </w:tcPr>
          <w:p w14:paraId="59DBB28B" w14:textId="77777777" w:rsidR="007468C9" w:rsidRPr="004B3397" w:rsidRDefault="007468C9" w:rsidP="00371679">
            <w:pPr>
              <w:pStyle w:val="TAC"/>
            </w:pPr>
            <w:r w:rsidRPr="004B3397">
              <w:t>R.PDSCH.5-2.2 TDD</w:t>
            </w:r>
          </w:p>
        </w:tc>
        <w:tc>
          <w:tcPr>
            <w:tcW w:w="1937" w:type="dxa"/>
            <w:tcBorders>
              <w:top w:val="single" w:sz="4" w:space="0" w:color="auto"/>
              <w:left w:val="single" w:sz="4" w:space="0" w:color="auto"/>
              <w:bottom w:val="single" w:sz="4" w:space="0" w:color="auto"/>
              <w:right w:val="single" w:sz="4" w:space="0" w:color="auto"/>
            </w:tcBorders>
          </w:tcPr>
          <w:p w14:paraId="5C5D6A9E" w14:textId="77777777" w:rsidR="007468C9" w:rsidRPr="004B3397" w:rsidRDefault="007468C9" w:rsidP="00371679">
            <w:pPr>
              <w:pStyle w:val="TAC"/>
              <w:rPr>
                <w:bCs/>
                <w:lang w:eastAsia="zh-CN"/>
              </w:rPr>
            </w:pPr>
            <w:r w:rsidRPr="004B3397">
              <w:rPr>
                <w:bCs/>
                <w:lang w:eastAsia="zh-CN"/>
              </w:rPr>
              <w:t>-100.0 + TT</w:t>
            </w:r>
          </w:p>
        </w:tc>
      </w:tr>
    </w:tbl>
    <w:p w14:paraId="6B728360" w14:textId="77777777" w:rsidR="0075234F" w:rsidRPr="004B3397" w:rsidRDefault="0075234F" w:rsidP="0075234F"/>
    <w:p w14:paraId="77283935" w14:textId="77777777" w:rsidR="00923412" w:rsidRPr="004B3397" w:rsidRDefault="00923412" w:rsidP="00923412">
      <w:r w:rsidRPr="004B3397">
        <w:br w:type="page"/>
      </w:r>
    </w:p>
    <w:p w14:paraId="20B9786D" w14:textId="1CB9A452" w:rsidR="00606A04" w:rsidRPr="004B3397" w:rsidRDefault="00606A04" w:rsidP="002A2300">
      <w:pPr>
        <w:pStyle w:val="Heading8"/>
      </w:pPr>
      <w:bookmarkStart w:id="33" w:name="_Toc177658746"/>
      <w:bookmarkStart w:id="34" w:name="_Hlk178239109"/>
      <w:bookmarkEnd w:id="30"/>
      <w:r w:rsidRPr="004B3397">
        <w:lastRenderedPageBreak/>
        <w:t>Annex A (normative):</w:t>
      </w:r>
      <w:r w:rsidR="002A2300" w:rsidRPr="004B3397">
        <w:br/>
      </w:r>
      <w:r w:rsidRPr="004B3397">
        <w:t>FR1 Test methodology</w:t>
      </w:r>
      <w:bookmarkEnd w:id="33"/>
    </w:p>
    <w:p w14:paraId="064DC438" w14:textId="77777777" w:rsidR="00606A04" w:rsidRPr="004B3397" w:rsidRDefault="00606A04" w:rsidP="002A2300">
      <w:pPr>
        <w:pStyle w:val="Heading1"/>
        <w:rPr>
          <w:rFonts w:eastAsia="Malgun Gothic"/>
        </w:rPr>
      </w:pPr>
      <w:bookmarkStart w:id="35" w:name="_Toc177658747"/>
      <w:r w:rsidRPr="004B3397">
        <w:rPr>
          <w:rFonts w:eastAsia="Malgun Gothic"/>
        </w:rPr>
        <w:t>A.1</w:t>
      </w:r>
      <w:r w:rsidRPr="004B3397">
        <w:rPr>
          <w:rFonts w:eastAsia="Malgun Gothic"/>
        </w:rPr>
        <w:tab/>
        <w:t>General</w:t>
      </w:r>
      <w:bookmarkEnd w:id="35"/>
    </w:p>
    <w:p w14:paraId="706D4AEB" w14:textId="06CBF499" w:rsidR="00606A04" w:rsidRPr="004B3397" w:rsidRDefault="00606A04" w:rsidP="00606A04">
      <w:r w:rsidRPr="004B3397">
        <w:t xml:space="preserve">FR1 MIMO OTA requirement testing is based on UE-noise limited environmental condition, </w:t>
      </w:r>
      <w:r w:rsidR="002A2300" w:rsidRPr="004B3397">
        <w:t>i.e.</w:t>
      </w:r>
      <w:r w:rsidRPr="004B3397">
        <w:t xml:space="preserve"> UE throughput characterized as a function of signal power incident to the DUT antennas.</w:t>
      </w:r>
    </w:p>
    <w:p w14:paraId="2BE00A84" w14:textId="4D9F1CA7" w:rsidR="00606A04" w:rsidRPr="004B3397" w:rsidRDefault="00606A04" w:rsidP="00606A04">
      <w:r w:rsidRPr="004B3397">
        <w:t xml:space="preserve">The minimum test zone size for FR1 MIMO OTA test methods is 20cm. </w:t>
      </w:r>
      <w:r w:rsidR="0043594D" w:rsidRPr="004B3397">
        <w:rPr>
          <w:lang w:eastAsia="zh-CN"/>
        </w:rPr>
        <w:t>"</w:t>
      </w:r>
      <w:r w:rsidRPr="004B3397">
        <w:t>Black-box</w:t>
      </w:r>
      <w:r w:rsidR="0043594D" w:rsidRPr="004B3397">
        <w:t>"</w:t>
      </w:r>
      <w:r w:rsidRPr="004B3397">
        <w:t xml:space="preserve"> testing approach is adopted for NR MIMO OTA testing, the </w:t>
      </w:r>
      <w:r w:rsidR="008D4322" w:rsidRPr="004B3397">
        <w:t xml:space="preserve">geometric </w:t>
      </w:r>
      <w:r w:rsidRPr="004B3397">
        <w:t xml:space="preserve"> centre of the EUT shall be placed in the centre of the test zone, the EUT shall </w:t>
      </w:r>
      <w:r w:rsidRPr="004B3397">
        <w:rPr>
          <w:lang w:eastAsia="zh-CN"/>
        </w:rPr>
        <w:t>be</w:t>
      </w:r>
      <w:r w:rsidRPr="004B3397">
        <w:t xml:space="preserve"> completely contained within the minimum test zone size.</w:t>
      </w:r>
    </w:p>
    <w:p w14:paraId="1A13C403" w14:textId="7FCB22DE" w:rsidR="00606A04" w:rsidRPr="004B3397" w:rsidRDefault="00606A04" w:rsidP="00606A04">
      <w:pPr>
        <w:rPr>
          <w:i/>
        </w:rPr>
      </w:pPr>
      <w:r w:rsidRPr="004B3397">
        <w:t xml:space="preserve">FR1 MIMO OTA requirement testing should be performed under primary mechanical mode. The primary mechanical mode for devices having multiple mechanical modes shall be declared by the manufacturers. </w:t>
      </w:r>
      <w:r w:rsidRPr="004B3397">
        <w:rPr>
          <w:rFonts w:eastAsia="DengXian"/>
        </w:rPr>
        <w:t>Single primary mechanical mode for each device should be declared for MIMO OTA conformance testing.</w:t>
      </w:r>
    </w:p>
    <w:p w14:paraId="03536E80" w14:textId="77777777" w:rsidR="00606A04" w:rsidRPr="004B3397" w:rsidRDefault="00606A04" w:rsidP="002A2300">
      <w:pPr>
        <w:pStyle w:val="Heading1"/>
        <w:rPr>
          <w:rFonts w:eastAsia="Malgun Gothic"/>
        </w:rPr>
      </w:pPr>
      <w:bookmarkStart w:id="36" w:name="_Toc177658748"/>
      <w:r w:rsidRPr="004B3397">
        <w:rPr>
          <w:rFonts w:eastAsia="Malgun Gothic"/>
        </w:rPr>
        <w:t>A.2</w:t>
      </w:r>
      <w:r w:rsidRPr="004B3397">
        <w:rPr>
          <w:rFonts w:eastAsia="Malgun Gothic"/>
        </w:rPr>
        <w:tab/>
        <w:t>Multi-Probe Anechoic Chamber (MPAC)</w:t>
      </w:r>
      <w:bookmarkEnd w:id="36"/>
    </w:p>
    <w:p w14:paraId="1B3339C9" w14:textId="7344F679" w:rsidR="00606A04" w:rsidRPr="004B3397" w:rsidRDefault="00606A04" w:rsidP="002A2300">
      <w:pPr>
        <w:pStyle w:val="Heading2"/>
        <w:rPr>
          <w:rFonts w:eastAsia="Malgun Gothic"/>
        </w:rPr>
      </w:pPr>
      <w:bookmarkStart w:id="37" w:name="_Toc177658749"/>
      <w:r w:rsidRPr="004B3397">
        <w:rPr>
          <w:rFonts w:eastAsia="Malgun Gothic"/>
        </w:rPr>
        <w:t>A.2.1</w:t>
      </w:r>
      <w:r w:rsidRPr="004B3397">
        <w:rPr>
          <w:rFonts w:eastAsia="Malgun Gothic"/>
        </w:rPr>
        <w:tab/>
        <w:t>System setup</w:t>
      </w:r>
      <w:bookmarkEnd w:id="37"/>
    </w:p>
    <w:p w14:paraId="787CBCA3" w14:textId="4845D67F" w:rsidR="00606A04" w:rsidRPr="004B3397" w:rsidRDefault="00606A04" w:rsidP="00606A04">
      <w:pPr>
        <w:rPr>
          <w:rFonts w:eastAsia="Malgun Gothic"/>
        </w:rPr>
      </w:pPr>
      <w:r w:rsidRPr="004B3397">
        <w:t>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w:t>
      </w:r>
    </w:p>
    <w:p w14:paraId="645DB55E" w14:textId="55D8C6B0" w:rsidR="00606A04" w:rsidRPr="004B3397" w:rsidRDefault="00606A04" w:rsidP="00606A04">
      <w:r w:rsidRPr="004B3397">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w:t>
      </w:r>
      <w:r w:rsidR="00120AC2" w:rsidRPr="004B3397">
        <w:t>uniformly spaced</w:t>
      </w:r>
      <w:r w:rsidRPr="004B3397">
        <w:t xml:space="preserve"> dual-polarized probes is permitted for NR FR1 MIMO OTA testing.</w:t>
      </w:r>
    </w:p>
    <w:p w14:paraId="7A03D699" w14:textId="77777777" w:rsidR="00606A04" w:rsidRPr="004B3397" w:rsidRDefault="00606A04" w:rsidP="00606A04">
      <w:pPr>
        <w:pStyle w:val="TH"/>
        <w:rPr>
          <w:lang w:eastAsia="zh-CN"/>
        </w:rPr>
      </w:pPr>
      <w:r w:rsidRPr="004B3397">
        <w:rPr>
          <w:noProof/>
          <w:lang w:eastAsia="zh-CN"/>
        </w:rPr>
        <w:drawing>
          <wp:inline distT="0" distB="0" distL="0" distR="0" wp14:anchorId="44DA0684" wp14:editId="7B38C84C">
            <wp:extent cx="5494020" cy="1897380"/>
            <wp:effectExtent l="0" t="0" r="0" b="7620"/>
            <wp:docPr id="51" name="Picture 51" descr="A picture containing device, gauge, control pa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picture containing device, gauge, control panel&#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5B13CCA" w14:textId="77777777" w:rsidR="006F3C46" w:rsidRPr="004B3397" w:rsidRDefault="00606A04" w:rsidP="006F3C46">
      <w:pPr>
        <w:pStyle w:val="TF"/>
      </w:pPr>
      <w:r w:rsidRPr="004B3397">
        <w:t>Figure A.2.1-1: MPAC system layout for NR FR1 MIMO OTA testing</w:t>
      </w:r>
    </w:p>
    <w:p w14:paraId="10CAC5E3" w14:textId="77777777" w:rsidR="00C7215D" w:rsidRPr="004B3397" w:rsidRDefault="00C7215D" w:rsidP="006F3C46"/>
    <w:p w14:paraId="1B75D964" w14:textId="7BA5556A" w:rsidR="006F3C46" w:rsidRPr="004B3397" w:rsidRDefault="006F3C46" w:rsidP="006F3C46">
      <w:r w:rsidRPr="004B3397">
        <w:t>For the selected environmental conditions modelled by the FR1 CDL channel models, the minimum setup configuration can be described as in Table A.2.1-1:</w:t>
      </w:r>
    </w:p>
    <w:p w14:paraId="13219A29" w14:textId="77777777" w:rsidR="006F3C46" w:rsidRPr="004B3397" w:rsidRDefault="006F3C46" w:rsidP="006F3C46">
      <w:pPr>
        <w:pStyle w:val="TH"/>
      </w:pPr>
      <w:r w:rsidRPr="004B3397">
        <w:lastRenderedPageBreak/>
        <w:t>Table A.2.1-1: Example of a minimum setup for MPAC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8"/>
        <w:gridCol w:w="1957"/>
      </w:tblGrid>
      <w:tr w:rsidR="006F3C46" w:rsidRPr="004B3397" w14:paraId="2F550D6A" w14:textId="77777777" w:rsidTr="007033F3">
        <w:trPr>
          <w:cantSplit/>
          <w:jc w:val="center"/>
        </w:trPr>
        <w:tc>
          <w:tcPr>
            <w:tcW w:w="0" w:type="auto"/>
            <w:shd w:val="clear" w:color="auto" w:fill="E0E0E0"/>
            <w:vAlign w:val="center"/>
          </w:tcPr>
          <w:p w14:paraId="0B23DFA7" w14:textId="77777777" w:rsidR="006F3C46" w:rsidRPr="004B3397" w:rsidRDefault="006F3C46" w:rsidP="007033F3">
            <w:pPr>
              <w:pStyle w:val="TAH"/>
              <w:rPr>
                <w:rFonts w:cs="Arial"/>
              </w:rPr>
            </w:pPr>
          </w:p>
        </w:tc>
        <w:tc>
          <w:tcPr>
            <w:tcW w:w="0" w:type="auto"/>
            <w:shd w:val="clear" w:color="auto" w:fill="E0E0E0"/>
            <w:vAlign w:val="center"/>
          </w:tcPr>
          <w:p w14:paraId="7A47CB74" w14:textId="77777777" w:rsidR="006F3C46" w:rsidRPr="004B3397" w:rsidRDefault="006F3C46" w:rsidP="007033F3">
            <w:pPr>
              <w:pStyle w:val="TAH"/>
              <w:rPr>
                <w:rFonts w:cs="Arial"/>
              </w:rPr>
            </w:pPr>
            <w:r w:rsidRPr="004B3397">
              <w:rPr>
                <w:rFonts w:cs="Arial"/>
              </w:rPr>
              <w:t>MPAC</w:t>
            </w:r>
          </w:p>
        </w:tc>
      </w:tr>
      <w:tr w:rsidR="006F3C46" w:rsidRPr="004B3397" w14:paraId="6166B646" w14:textId="77777777" w:rsidTr="007033F3">
        <w:trPr>
          <w:cantSplit/>
          <w:jc w:val="center"/>
        </w:trPr>
        <w:tc>
          <w:tcPr>
            <w:tcW w:w="0" w:type="auto"/>
            <w:shd w:val="clear" w:color="auto" w:fill="auto"/>
            <w:vAlign w:val="center"/>
          </w:tcPr>
          <w:p w14:paraId="6CF0611D" w14:textId="77777777" w:rsidR="006F3C46" w:rsidRPr="004B3397" w:rsidRDefault="006F3C46" w:rsidP="007033F3">
            <w:pPr>
              <w:pStyle w:val="TAL"/>
              <w:rPr>
                <w:rFonts w:cs="Arial"/>
              </w:rPr>
            </w:pPr>
            <w:r w:rsidRPr="004B3397">
              <w:rPr>
                <w:rFonts w:cs="Arial"/>
              </w:rPr>
              <w:t>Minimum number of antenna positions</w:t>
            </w:r>
          </w:p>
        </w:tc>
        <w:tc>
          <w:tcPr>
            <w:tcW w:w="0" w:type="auto"/>
            <w:shd w:val="clear" w:color="auto" w:fill="auto"/>
            <w:vAlign w:val="center"/>
          </w:tcPr>
          <w:p w14:paraId="5CCA8BEC" w14:textId="77777777" w:rsidR="006F3C46" w:rsidRPr="004B3397" w:rsidRDefault="006F3C46" w:rsidP="007033F3">
            <w:pPr>
              <w:pStyle w:val="TAC"/>
              <w:rPr>
                <w:rFonts w:cs="Arial"/>
              </w:rPr>
            </w:pPr>
            <w:r w:rsidRPr="004B3397">
              <w:rPr>
                <w:rFonts w:cs="Arial"/>
              </w:rPr>
              <w:t>16</w:t>
            </w:r>
          </w:p>
        </w:tc>
      </w:tr>
      <w:tr w:rsidR="006F3C46" w:rsidRPr="004B3397" w14:paraId="4DC963A9" w14:textId="77777777" w:rsidTr="007033F3">
        <w:trPr>
          <w:cantSplit/>
          <w:jc w:val="center"/>
        </w:trPr>
        <w:tc>
          <w:tcPr>
            <w:tcW w:w="0" w:type="auto"/>
            <w:shd w:val="clear" w:color="auto" w:fill="auto"/>
            <w:vAlign w:val="center"/>
          </w:tcPr>
          <w:p w14:paraId="3C6B7798" w14:textId="77777777" w:rsidR="006F3C46" w:rsidRPr="004B3397" w:rsidRDefault="006F3C46" w:rsidP="007033F3">
            <w:pPr>
              <w:pStyle w:val="TAL"/>
              <w:rPr>
                <w:rFonts w:cs="Arial"/>
              </w:rPr>
            </w:pPr>
            <w:r w:rsidRPr="004B3397">
              <w:rPr>
                <w:rFonts w:cs="Arial"/>
              </w:rPr>
              <w:t>Antenna spacing</w:t>
            </w:r>
          </w:p>
        </w:tc>
        <w:tc>
          <w:tcPr>
            <w:tcW w:w="0" w:type="auto"/>
            <w:shd w:val="clear" w:color="auto" w:fill="auto"/>
            <w:vAlign w:val="center"/>
          </w:tcPr>
          <w:p w14:paraId="01D7C5BC" w14:textId="77777777" w:rsidR="006F3C46" w:rsidRPr="004B3397" w:rsidRDefault="006F3C46" w:rsidP="007033F3">
            <w:pPr>
              <w:pStyle w:val="TAC"/>
              <w:rPr>
                <w:rFonts w:cs="Arial"/>
              </w:rPr>
            </w:pPr>
            <w:r w:rsidRPr="004B3397">
              <w:rPr>
                <w:rFonts w:cs="Arial"/>
              </w:rPr>
              <w:t>22.5</w:t>
            </w:r>
          </w:p>
        </w:tc>
      </w:tr>
      <w:tr w:rsidR="006F3C46" w:rsidRPr="004B3397" w14:paraId="38B0C448" w14:textId="77777777" w:rsidTr="007033F3">
        <w:trPr>
          <w:cantSplit/>
          <w:jc w:val="center"/>
        </w:trPr>
        <w:tc>
          <w:tcPr>
            <w:tcW w:w="0" w:type="auto"/>
            <w:shd w:val="clear" w:color="auto" w:fill="auto"/>
            <w:vAlign w:val="center"/>
          </w:tcPr>
          <w:p w14:paraId="4201243C" w14:textId="77777777" w:rsidR="006F3C46" w:rsidRPr="004B3397" w:rsidRDefault="006F3C46" w:rsidP="007033F3">
            <w:pPr>
              <w:pStyle w:val="TAL"/>
              <w:rPr>
                <w:rFonts w:cs="Arial"/>
              </w:rPr>
            </w:pPr>
            <w:r w:rsidRPr="004B3397">
              <w:rPr>
                <w:rFonts w:cs="Arial"/>
              </w:rPr>
              <w:t>Applicable channel model</w:t>
            </w:r>
          </w:p>
        </w:tc>
        <w:tc>
          <w:tcPr>
            <w:tcW w:w="0" w:type="auto"/>
            <w:shd w:val="clear" w:color="auto" w:fill="auto"/>
            <w:vAlign w:val="center"/>
          </w:tcPr>
          <w:p w14:paraId="40D7FA79" w14:textId="77777777" w:rsidR="006F3C46" w:rsidRPr="004B3397" w:rsidRDefault="006F3C46" w:rsidP="007033F3">
            <w:pPr>
              <w:pStyle w:val="TAC"/>
              <w:rPr>
                <w:rFonts w:cs="Arial"/>
              </w:rPr>
            </w:pPr>
            <w:r w:rsidRPr="004B3397">
              <w:rPr>
                <w:rFonts w:cs="Arial"/>
              </w:rPr>
              <w:t>FR1 UMi/UMa CDL-C</w:t>
            </w:r>
          </w:p>
        </w:tc>
      </w:tr>
    </w:tbl>
    <w:p w14:paraId="7066CD34" w14:textId="77777777" w:rsidR="006F3C46" w:rsidRPr="004B3397" w:rsidRDefault="006F3C46" w:rsidP="006F3C46"/>
    <w:p w14:paraId="32DB35EF" w14:textId="77777777" w:rsidR="006F3C46" w:rsidRPr="004B3397" w:rsidRDefault="006F3C46" w:rsidP="006F3C46">
      <w:r w:rsidRPr="004B3397">
        <w:t>The setup of OTA chamber antennas with sixteen antenna positions is depicted in Figure A.2.1-2. The DUT is at the centre, and the antennas are aligned on a circle around the DUT with uniform spacing (e.g. 22.5</w:t>
      </w:r>
      <w:r w:rsidRPr="004B3397">
        <w:sym w:font="Symbol" w:char="F0B0"/>
      </w:r>
      <w:r w:rsidRPr="004B3397">
        <w:t xml:space="preserve"> with 32 elements arranged in 16 positions, where each position contains a vertically and horizontally polarized antenna pair). Denoting directions of </w:t>
      </w:r>
      <w:r w:rsidRPr="004B3397">
        <w:rPr>
          <w:i/>
        </w:rPr>
        <w:t>K</w:t>
      </w:r>
      <w:r w:rsidRPr="004B3397">
        <w:t xml:space="preserve"> OTA antennas with </w:t>
      </w:r>
      <w:r w:rsidRPr="004B3397">
        <w:rPr>
          <w:rFonts w:ascii="Symbol" w:hAnsi="Symbol"/>
          <w:i/>
          <w:iCs/>
        </w:rPr>
        <w:t>f</w:t>
      </w:r>
      <w:r w:rsidRPr="004B3397">
        <w:rPr>
          <w:i/>
          <w:iCs/>
          <w:vertAlign w:val="subscript"/>
        </w:rPr>
        <w:t>k</w:t>
      </w:r>
      <w:r w:rsidRPr="004B3397">
        <w:t xml:space="preserve">, </w:t>
      </w:r>
      <w:r w:rsidRPr="004B3397">
        <w:rPr>
          <w:i/>
        </w:rPr>
        <w:t>k</w:t>
      </w:r>
      <w:r w:rsidRPr="004B3397">
        <w:t xml:space="preserve"> = 1… </w:t>
      </w:r>
      <w:r w:rsidRPr="004B3397">
        <w:rPr>
          <w:i/>
        </w:rPr>
        <w:t>K</w:t>
      </w:r>
      <w:r w:rsidRPr="004B3397">
        <w:t>, and antenna spacing of 22.5</w:t>
      </w:r>
      <w:r w:rsidRPr="004B3397">
        <w:sym w:font="Symbol" w:char="F0B0"/>
      </w:r>
      <w:r w:rsidRPr="004B3397">
        <w:t xml:space="preserve">. Each antenna is connected to a single fading emulator output port. In the figure, for example, antenna </w:t>
      </w:r>
      <w:r w:rsidRPr="004B3397">
        <w:rPr>
          <w:i/>
          <w:iCs/>
        </w:rPr>
        <w:t>A</w:t>
      </w:r>
      <w:r w:rsidRPr="004B3397">
        <w:rPr>
          <w:vertAlign w:val="subscript"/>
        </w:rPr>
        <w:t>1V</w:t>
      </w:r>
      <w:r w:rsidRPr="004B3397">
        <w:t xml:space="preserve"> denotes the first OTA antenna position and Vertically (V) polarized element, </w:t>
      </w:r>
      <w:r w:rsidRPr="004B3397">
        <w:rPr>
          <w:i/>
          <w:iCs/>
        </w:rPr>
        <w:t>A</w:t>
      </w:r>
      <w:r w:rsidRPr="004B3397">
        <w:rPr>
          <w:vertAlign w:val="subscript"/>
        </w:rPr>
        <w:t>8H</w:t>
      </w:r>
      <w:r w:rsidRPr="004B3397">
        <w:t xml:space="preserve"> denotes the eight OTA antenna position and horizontally (H) polarized element, etc.</w:t>
      </w:r>
    </w:p>
    <w:p w14:paraId="4B39949F" w14:textId="354D086B" w:rsidR="00FD440A" w:rsidRPr="004B3397" w:rsidRDefault="00FD440A" w:rsidP="00046884">
      <w:pPr>
        <w:pStyle w:val="TH"/>
      </w:pPr>
      <w:r w:rsidRPr="004B3397">
        <w:rPr>
          <w:noProof/>
        </w:rPr>
        <w:drawing>
          <wp:inline distT="0" distB="0" distL="0" distR="0" wp14:anchorId="6748C517" wp14:editId="05B4CD1E">
            <wp:extent cx="6120765" cy="2078355"/>
            <wp:effectExtent l="0" t="0" r="0" b="0"/>
            <wp:docPr id="1234579955" name="Picture 2" descr="A diagram of a rectangular object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579955" name="Picture 2" descr="A diagram of a rectangular object with lines and numbers&#10;&#10;Description automatically generated"/>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a:stretch/>
                  </pic:blipFill>
                  <pic:spPr bwMode="auto">
                    <a:xfrm>
                      <a:off x="0" y="0"/>
                      <a:ext cx="6120765" cy="2078355"/>
                    </a:xfrm>
                    <a:prstGeom prst="rect">
                      <a:avLst/>
                    </a:prstGeom>
                    <a:noFill/>
                    <a:ln>
                      <a:noFill/>
                    </a:ln>
                    <a:extLst>
                      <a:ext uri="{53640926-AAD7-44D8-BBD7-CCE9431645EC}">
                        <a14:shadowObscured xmlns:a14="http://schemas.microsoft.com/office/drawing/2010/main"/>
                      </a:ext>
                    </a:extLst>
                  </pic:spPr>
                </pic:pic>
              </a:graphicData>
            </a:graphic>
          </wp:inline>
        </w:drawing>
      </w:r>
    </w:p>
    <w:p w14:paraId="7F491EFB" w14:textId="77777777" w:rsidR="006F3C46" w:rsidRPr="004B3397" w:rsidRDefault="006F3C46" w:rsidP="006F3C46">
      <w:pPr>
        <w:pStyle w:val="TF"/>
      </w:pPr>
      <w:r w:rsidRPr="004B3397">
        <w:t>Figure A.2.1-2: OTA chamber antenna setup with sixteen uniformly spaced dual polarized chamber antennas</w:t>
      </w:r>
    </w:p>
    <w:p w14:paraId="7375B883" w14:textId="0B4CF497" w:rsidR="00386B64" w:rsidRPr="004B3397" w:rsidRDefault="00386B64" w:rsidP="00386B64">
      <w:r w:rsidRPr="004B3397">
        <w:t xml:space="preserve">The OTA/channel model coordinate systems and probe placement are further clarified in Figure A.2.1-3. The </w:t>
      </w:r>
      <w:r w:rsidRPr="004B3397">
        <w:rPr>
          <w:i/>
          <w:iCs/>
        </w:rPr>
        <w:t>x</w:t>
      </w:r>
      <w:r w:rsidRPr="004B3397">
        <w:t xml:space="preserve">-axis of the coordinate system is aligned with the centre of probe #1 and the </w:t>
      </w:r>
      <w:r w:rsidRPr="004B3397">
        <w:rPr>
          <w:i/>
          <w:iCs/>
        </w:rPr>
        <w:t>x</w:t>
      </w:r>
      <w:r w:rsidRPr="004B3397">
        <w:t xml:space="preserve">, </w:t>
      </w:r>
      <w:r w:rsidRPr="004B3397">
        <w:rPr>
          <w:i/>
          <w:iCs/>
        </w:rPr>
        <w:t>y</w:t>
      </w:r>
      <w:r w:rsidRPr="004B3397">
        <w:t xml:space="preserve">, and </w:t>
      </w:r>
      <w:r w:rsidRPr="004B3397">
        <w:rPr>
          <w:i/>
          <w:iCs/>
        </w:rPr>
        <w:t>z</w:t>
      </w:r>
      <w:r w:rsidRPr="004B3397">
        <w:t xml:space="preserve"> axes of the OTA coordinate system are aligned with the </w:t>
      </w:r>
      <w:r w:rsidRPr="004B3397">
        <w:rPr>
          <w:i/>
          <w:iCs/>
        </w:rPr>
        <w:t>x</w:t>
      </w:r>
      <w:r w:rsidRPr="004B3397">
        <w:rPr>
          <w:i/>
          <w:iCs/>
          <w:vertAlign w:val="subscript"/>
        </w:rPr>
        <w:t>CM</w:t>
      </w:r>
      <w:r w:rsidRPr="004B3397">
        <w:t xml:space="preserve">, </w:t>
      </w:r>
      <w:r w:rsidRPr="004B3397">
        <w:rPr>
          <w:i/>
          <w:iCs/>
        </w:rPr>
        <w:t>y</w:t>
      </w:r>
      <w:r w:rsidRPr="004B3397">
        <w:rPr>
          <w:i/>
          <w:iCs/>
          <w:vertAlign w:val="subscript"/>
        </w:rPr>
        <w:t>CM</w:t>
      </w:r>
      <w:r w:rsidRPr="004B3397">
        <w:t xml:space="preserve">, and </w:t>
      </w:r>
      <w:r w:rsidRPr="004B3397">
        <w:rPr>
          <w:i/>
          <w:iCs/>
        </w:rPr>
        <w:t>z</w:t>
      </w:r>
      <w:r w:rsidRPr="004B3397">
        <w:rPr>
          <w:i/>
          <w:iCs/>
          <w:vertAlign w:val="subscript"/>
        </w:rPr>
        <w:t>CM</w:t>
      </w:r>
      <w:r w:rsidRPr="004B3397">
        <w:t xml:space="preserve"> axes of the channel model coordinate system.</w:t>
      </w:r>
    </w:p>
    <w:p w14:paraId="06347A78" w14:textId="77777777" w:rsidR="00386B64" w:rsidRPr="004B3397" w:rsidRDefault="00386B64" w:rsidP="00386B64">
      <w:pPr>
        <w:pStyle w:val="TH"/>
      </w:pPr>
      <w:r w:rsidRPr="004B3397">
        <w:rPr>
          <w:noProof/>
        </w:rPr>
        <w:drawing>
          <wp:inline distT="0" distB="0" distL="0" distR="0" wp14:anchorId="28E1C547" wp14:editId="785A0663">
            <wp:extent cx="6120765" cy="2012315"/>
            <wp:effectExtent l="0" t="0" r="0" b="698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rotWithShape="1">
                    <a:blip r:embed="rId19" cstate="print">
                      <a:extLst>
                        <a:ext uri="{28A0092B-C50C-407E-A947-70E740481C1C}">
                          <a14:useLocalDpi xmlns:a14="http://schemas.microsoft.com/office/drawing/2010/main"/>
                        </a:ext>
                      </a:extLst>
                    </a:blip>
                    <a:srcRect/>
                    <a:stretch/>
                  </pic:blipFill>
                  <pic:spPr bwMode="auto">
                    <a:xfrm>
                      <a:off x="0" y="0"/>
                      <a:ext cx="6120765" cy="2012315"/>
                    </a:xfrm>
                    <a:prstGeom prst="rect">
                      <a:avLst/>
                    </a:prstGeom>
                    <a:noFill/>
                    <a:ln>
                      <a:noFill/>
                    </a:ln>
                    <a:extLst>
                      <a:ext uri="{53640926-AAD7-44D8-BBD7-CCE9431645EC}">
                        <a14:shadowObscured xmlns:a14="http://schemas.microsoft.com/office/drawing/2010/main"/>
                      </a:ext>
                    </a:extLst>
                  </pic:spPr>
                </pic:pic>
              </a:graphicData>
            </a:graphic>
          </wp:inline>
        </w:drawing>
      </w:r>
    </w:p>
    <w:p w14:paraId="264B1142" w14:textId="77777777" w:rsidR="00386B64" w:rsidRPr="004B3397" w:rsidRDefault="00386B64" w:rsidP="00386B64">
      <w:pPr>
        <w:pStyle w:val="TF"/>
      </w:pPr>
      <w:r w:rsidRPr="004B3397">
        <w:t>Figure A.2.1-3: Illustration of aligned OTA and channel model coordinate systems</w:t>
      </w:r>
    </w:p>
    <w:p w14:paraId="004CAAAA" w14:textId="1EB0D6FC" w:rsidR="00606A04" w:rsidRPr="004B3397" w:rsidRDefault="00606A04" w:rsidP="00C7215D">
      <w:pPr>
        <w:rPr>
          <w:lang w:eastAsia="zh-CN"/>
        </w:rPr>
      </w:pPr>
    </w:p>
    <w:p w14:paraId="1B06F4EE" w14:textId="7E1832E2" w:rsidR="00606A04" w:rsidRPr="004B3397" w:rsidRDefault="00606A04" w:rsidP="00C25006">
      <w:pPr>
        <w:pStyle w:val="Heading2"/>
        <w:rPr>
          <w:rFonts w:eastAsia="Malgun Gothic"/>
        </w:rPr>
      </w:pPr>
      <w:bookmarkStart w:id="38" w:name="_Toc177658750"/>
      <w:r w:rsidRPr="004B3397">
        <w:rPr>
          <w:rFonts w:eastAsia="Malgun Gothic"/>
        </w:rPr>
        <w:lastRenderedPageBreak/>
        <w:t>A.2.2</w:t>
      </w:r>
      <w:r w:rsidRPr="004B3397">
        <w:rPr>
          <w:rFonts w:eastAsia="Malgun Gothic"/>
        </w:rPr>
        <w:tab/>
        <w:t>Calibration procedure</w:t>
      </w:r>
      <w:bookmarkEnd w:id="38"/>
    </w:p>
    <w:p w14:paraId="0F13F9DB" w14:textId="60711FA2" w:rsidR="00606A04" w:rsidRPr="004B3397" w:rsidRDefault="00606A04" w:rsidP="00606A04">
      <w:pPr>
        <w:rPr>
          <w:rFonts w:eastAsia="Malgun Gothic"/>
        </w:rPr>
      </w:pPr>
      <w:r w:rsidRPr="004B3397">
        <w:t xml:space="preserve">The system needs to be calibrated by using a reference calibration antenna with known gain values in order to ensure that the downlink signal power is correct. In </w:t>
      </w:r>
      <w:r w:rsidR="002A2300" w:rsidRPr="004B3397">
        <w:t>N</w:t>
      </w:r>
      <w:r w:rsidRPr="004B3397">
        <w:t>on-</w:t>
      </w:r>
      <w:r w:rsidR="002A2300" w:rsidRPr="004B3397">
        <w:t>S</w:t>
      </w:r>
      <w:r w:rsidRPr="004B3397">
        <w:t xml:space="preserve">tandalone (NSA) mode, </w:t>
      </w:r>
      <w:r w:rsidRPr="004B3397">
        <w:rPr>
          <w:lang w:eastAsia="ja-JP"/>
        </w:rPr>
        <w:t>the LTE link antenna provides a stable LTE signal without precise path loss or polarization control</w:t>
      </w:r>
      <w:r w:rsidRPr="004B3397">
        <w:t>.</w:t>
      </w:r>
    </w:p>
    <w:p w14:paraId="0C64FD7C" w14:textId="172DC867" w:rsidR="00606A04" w:rsidRPr="004B3397" w:rsidRDefault="00606A04" w:rsidP="00606A04">
      <w:pPr>
        <w:rPr>
          <w:color w:val="000000"/>
          <w:lang w:eastAsia="zh-CN"/>
        </w:rPr>
      </w:pPr>
      <w:r w:rsidRPr="004B3397">
        <w:rPr>
          <w:color w:val="000000"/>
          <w:lang w:eastAsia="zh-CN"/>
        </w:rPr>
        <w:t>Unlike traditional TRP/TRS testing where the path loss corrections can all be applied as a post processing step to the measured data, the path loss for each probe in the MPAC system</w:t>
      </w:r>
      <w:r w:rsidR="001B5A98" w:rsidRPr="004B3397">
        <w:rPr>
          <w:color w:val="000000"/>
          <w:lang w:eastAsia="zh-CN"/>
        </w:rPr>
        <w:t xml:space="preserve"> </w:t>
      </w:r>
      <w:r w:rsidR="000B6827" w:rsidRPr="004B3397">
        <w:rPr>
          <w:color w:val="000000"/>
          <w:lang w:eastAsia="zh-CN"/>
        </w:rPr>
        <w:t>has to be</w:t>
      </w:r>
      <w:r w:rsidRPr="004B3397">
        <w:rPr>
          <w:color w:val="000000"/>
          <w:lang w:eastAsia="zh-CN"/>
        </w:rPr>
        <w:t xml:space="preserve"> balanced at test time in order to generate the desired channel model environment within the test zone of the chamber. The imbalance of each path during testing would result in an alteration of the angular dependence of the channel model (</w:t>
      </w:r>
      <w:r w:rsidR="002A2300" w:rsidRPr="004B3397">
        <w:rPr>
          <w:color w:val="000000"/>
          <w:lang w:eastAsia="zh-CN"/>
        </w:rPr>
        <w:t>i.e.</w:t>
      </w:r>
      <w:r w:rsidRPr="004B3397">
        <w:rPr>
          <w:color w:val="000000"/>
          <w:lang w:eastAsia="zh-CN"/>
        </w:rPr>
        <w:t xml:space="preserve"> varied characteristics of generated channel model) within the test zone of the chamber</w:t>
      </w:r>
      <w:r w:rsidR="002A2300" w:rsidRPr="004B3397">
        <w:rPr>
          <w:color w:val="000000"/>
          <w:lang w:eastAsia="zh-CN"/>
        </w:rPr>
        <w:t>:</w:t>
      </w:r>
    </w:p>
    <w:p w14:paraId="195D36FF" w14:textId="1D00C68A" w:rsidR="00606A04" w:rsidRPr="004B3397" w:rsidRDefault="00606A04" w:rsidP="00606A04">
      <w:pPr>
        <w:pStyle w:val="B1"/>
        <w:rPr>
          <w:lang w:eastAsia="x-none"/>
        </w:rPr>
      </w:pPr>
      <w:r w:rsidRPr="004B3397">
        <w:t>1</w:t>
      </w:r>
      <w:r w:rsidR="002A2300" w:rsidRPr="004B3397">
        <w:t>)</w:t>
      </w:r>
      <w:r w:rsidRPr="004B3397">
        <w:tab/>
        <w:t>Place a vertical reference dipole in the centre of the test zone, connected to a VNA port, with the other VNA port connected to the input of the channel emulator unit.</w:t>
      </w:r>
    </w:p>
    <w:p w14:paraId="281389EA" w14:textId="52A7A20F" w:rsidR="00606A04" w:rsidRPr="004B3397" w:rsidRDefault="00606A04" w:rsidP="00606A04">
      <w:pPr>
        <w:pStyle w:val="B1"/>
      </w:pPr>
      <w:r w:rsidRPr="004B3397">
        <w:t>2</w:t>
      </w:r>
      <w:r w:rsidR="002A2300" w:rsidRPr="004B3397">
        <w:t>)</w:t>
      </w:r>
      <w:r w:rsidRPr="004B3397">
        <w:tab/>
        <w:t>Configure the channel emulator for bypass mode.</w:t>
      </w:r>
    </w:p>
    <w:p w14:paraId="109E8F1B" w14:textId="499B0F4A" w:rsidR="00606A04" w:rsidRPr="004B3397" w:rsidRDefault="00606A04" w:rsidP="00606A04">
      <w:pPr>
        <w:pStyle w:val="B1"/>
      </w:pPr>
      <w:r w:rsidRPr="004B3397">
        <w:t>3</w:t>
      </w:r>
      <w:r w:rsidR="002A2300" w:rsidRPr="004B3397">
        <w:t>)</w:t>
      </w:r>
      <w:r w:rsidRPr="004B3397">
        <w:tab/>
        <w:t>Measure the response of each path from each vertical polarization probe to the reference antenna in the centre of test zone.</w:t>
      </w:r>
    </w:p>
    <w:p w14:paraId="2DE4C205" w14:textId="042E35FF" w:rsidR="00606A04" w:rsidRPr="004B3397" w:rsidRDefault="00606A04" w:rsidP="00606A04">
      <w:pPr>
        <w:pStyle w:val="B1"/>
      </w:pPr>
      <w:r w:rsidRPr="004B3397">
        <w:t>4</w:t>
      </w:r>
      <w:r w:rsidR="002A2300" w:rsidRPr="004B3397">
        <w:t>)</w:t>
      </w:r>
      <w:r w:rsidRPr="004B3397">
        <w:tab/>
        <w:t>Adjust the power on all vertical polarization branches of the channel emulator so that the powers received at the centre are equal.</w:t>
      </w:r>
    </w:p>
    <w:p w14:paraId="3BF41109" w14:textId="5801C329" w:rsidR="00606A04" w:rsidRPr="004B3397" w:rsidRDefault="00606A04" w:rsidP="00606A04">
      <w:pPr>
        <w:pStyle w:val="B1"/>
      </w:pPr>
      <w:r w:rsidRPr="004B3397">
        <w:t>5</w:t>
      </w:r>
      <w:r w:rsidR="002A2300" w:rsidRPr="004B3397">
        <w:t>)</w:t>
      </w:r>
      <w:r w:rsidRPr="004B3397">
        <w:tab/>
        <w:t xml:space="preserve">Repeat the steps 1 to 4 with the magnetic loop or horizontally polarized reference dipole </w:t>
      </w:r>
      <w:r w:rsidR="00120AC2" w:rsidRPr="004B3397">
        <w:t>instead and</w:t>
      </w:r>
      <w:r w:rsidRPr="004B3397">
        <w:t xml:space="preserve"> adjust the horizontal polarization branches of the channel emulator.</w:t>
      </w:r>
    </w:p>
    <w:p w14:paraId="1D3E4A3B" w14:textId="19556D74" w:rsidR="00606A04" w:rsidRPr="004B3397" w:rsidRDefault="00606A04" w:rsidP="00606A04">
      <w:pPr>
        <w:pStyle w:val="B1"/>
      </w:pPr>
      <w:r w:rsidRPr="004B3397">
        <w:t>6</w:t>
      </w:r>
      <w:r w:rsidR="002A2300" w:rsidRPr="004B3397">
        <w:t>)</w:t>
      </w:r>
      <w:r w:rsidRPr="004B3397">
        <w:tab/>
        <w:t xml:space="preserve">The worst-case path loss becomes the reference path loss of the entire </w:t>
      </w:r>
      <w:r w:rsidR="00120AC2" w:rsidRPr="004B3397">
        <w:t>system;</w:t>
      </w:r>
      <w:r w:rsidRPr="004B3397">
        <w:t xml:space="preserve"> this loss is used to compute the power in the centre of the test zone relative to the output power of the Base Station simulator. Besides, based on the reference path loss, the relative offset of each path loss shall be corrected.</w:t>
      </w:r>
    </w:p>
    <w:p w14:paraId="60EDDDCD" w14:textId="77777777" w:rsidR="00EE6DFF" w:rsidRPr="004B3397" w:rsidRDefault="00606A04" w:rsidP="00EE6DFF">
      <w:pPr>
        <w:pStyle w:val="NO"/>
        <w:rPr>
          <w:lang w:eastAsia="zh-CN"/>
        </w:rPr>
      </w:pPr>
      <w:r w:rsidRPr="004B3397">
        <w:rPr>
          <w:lang w:eastAsia="zh-CN"/>
        </w:rPr>
        <w:t>N</w:t>
      </w:r>
      <w:r w:rsidR="002A2300" w:rsidRPr="004B3397">
        <w:rPr>
          <w:lang w:eastAsia="zh-CN"/>
        </w:rPr>
        <w:t>OTE</w:t>
      </w:r>
      <w:r w:rsidRPr="004B3397">
        <w:rPr>
          <w:lang w:eastAsia="zh-CN"/>
        </w:rPr>
        <w:t>:</w:t>
      </w:r>
      <w:r w:rsidRPr="004B3397">
        <w:rPr>
          <w:lang w:eastAsia="zh-CN"/>
        </w:rPr>
        <w:tab/>
        <w:t xml:space="preserve">Calibration based on other antennas, </w:t>
      </w:r>
      <w:r w:rsidR="005D1F6A" w:rsidRPr="004B3397">
        <w:rPr>
          <w:lang w:eastAsia="zh-CN"/>
        </w:rPr>
        <w:t>e.g.</w:t>
      </w:r>
      <w:r w:rsidRPr="004B3397">
        <w:rPr>
          <w:lang w:eastAsia="zh-CN"/>
        </w:rPr>
        <w:t xml:space="preserve"> horn antennas is not precluded.</w:t>
      </w:r>
    </w:p>
    <w:p w14:paraId="79B2899B" w14:textId="2062DA57" w:rsidR="00606A04" w:rsidRPr="004B3397" w:rsidRDefault="00EE6DFF" w:rsidP="00FD440A">
      <w:pPr>
        <w:rPr>
          <w:lang w:eastAsia="zh-CN"/>
        </w:rPr>
      </w:pPr>
      <w:r w:rsidRPr="004B3397">
        <w:rPr>
          <w:lang w:eastAsia="zh-CN"/>
        </w:rPr>
        <w:t>This procedure shall be repeated on a regular basis, i.e., at least one per year, and any time the conducted and/or radiated signal paths have been affected, e.g., change in propagation conditions, replacement of cables, change in measurement antennas/probes, etc. It is recommended to perform this procedure rather frequently, e.g., monthly, to assess system stability.</w:t>
      </w:r>
    </w:p>
    <w:p w14:paraId="242926FB" w14:textId="04A7BF9F" w:rsidR="00606A04" w:rsidRPr="004B3397" w:rsidRDefault="00606A04" w:rsidP="002A2300">
      <w:pPr>
        <w:pStyle w:val="Heading2"/>
        <w:rPr>
          <w:rFonts w:eastAsia="Malgun Gothic"/>
        </w:rPr>
      </w:pPr>
      <w:bookmarkStart w:id="39" w:name="_Toc177658751"/>
      <w:r w:rsidRPr="004B3397">
        <w:rPr>
          <w:rFonts w:eastAsia="Malgun Gothic"/>
        </w:rPr>
        <w:t>A.2.3</w:t>
      </w:r>
      <w:r w:rsidRPr="004B3397">
        <w:rPr>
          <w:rFonts w:eastAsia="Malgun Gothic"/>
        </w:rPr>
        <w:tab/>
      </w:r>
      <w:r w:rsidR="009D44EC" w:rsidRPr="004B3397">
        <w:rPr>
          <w:rFonts w:eastAsia="Malgun Gothic"/>
        </w:rPr>
        <w:t>Void</w:t>
      </w:r>
      <w:bookmarkEnd w:id="39"/>
    </w:p>
    <w:p w14:paraId="2EE2D741" w14:textId="410096D3" w:rsidR="00606A04" w:rsidRPr="004B3397" w:rsidRDefault="00606A04" w:rsidP="002A2300">
      <w:pPr>
        <w:pStyle w:val="Heading2"/>
        <w:rPr>
          <w:rFonts w:eastAsia="Malgun Gothic"/>
        </w:rPr>
      </w:pPr>
      <w:bookmarkStart w:id="40" w:name="_Toc177658752"/>
      <w:r w:rsidRPr="004B3397">
        <w:rPr>
          <w:rFonts w:eastAsia="Malgun Gothic"/>
        </w:rPr>
        <w:t>A.2.4</w:t>
      </w:r>
      <w:r w:rsidRPr="004B3397">
        <w:rPr>
          <w:rFonts w:eastAsia="Malgun Gothic"/>
        </w:rPr>
        <w:tab/>
        <w:t>Minimum Range Length</w:t>
      </w:r>
      <w:bookmarkEnd w:id="40"/>
    </w:p>
    <w:p w14:paraId="37476A24" w14:textId="35872070" w:rsidR="00606A04" w:rsidRPr="004B3397" w:rsidRDefault="00606A04" w:rsidP="00606A04">
      <w:pPr>
        <w:rPr>
          <w:rFonts w:eastAsia="Malgun Gothic"/>
        </w:rPr>
      </w:pPr>
      <w:r w:rsidRPr="004B3397">
        <w:t>The minimum range length of FR1 MPAC system is defined as the distance from the centre of the test zone to the aperture of the measurement probes/antennas, as illustrated in Figure A.2.4-1.</w:t>
      </w:r>
    </w:p>
    <w:p w14:paraId="49BFB022" w14:textId="77777777" w:rsidR="00606A04" w:rsidRPr="004B3397" w:rsidRDefault="00606A04" w:rsidP="00606A04">
      <w:pPr>
        <w:pStyle w:val="TH"/>
      </w:pPr>
      <w:r w:rsidRPr="004B3397">
        <w:rPr>
          <w:noProof/>
        </w:rPr>
        <w:drawing>
          <wp:inline distT="0" distB="0" distL="0" distR="0" wp14:anchorId="4C68FD5A" wp14:editId="2C9C4634">
            <wp:extent cx="2270760" cy="2270760"/>
            <wp:effectExtent l="0" t="0" r="0" b="0"/>
            <wp:docPr id="52" name="Picture 52" descr="A picture containing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picture containing schematic&#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59D4E603" w14:textId="77777777" w:rsidR="00606A04" w:rsidRPr="004B3397" w:rsidRDefault="00606A04" w:rsidP="00606A04">
      <w:pPr>
        <w:pStyle w:val="TF"/>
      </w:pPr>
      <w:r w:rsidRPr="004B3397">
        <w:t>Figure A.2.4-1: Illustration of range length definition of FR1 MPAC</w:t>
      </w:r>
    </w:p>
    <w:p w14:paraId="388E6AC5" w14:textId="07CAEDD8" w:rsidR="00606A04" w:rsidRPr="004B3397" w:rsidRDefault="00606A04" w:rsidP="002A2300">
      <w:r w:rsidRPr="004B3397">
        <w:lastRenderedPageBreak/>
        <w:t>The minimum range length for NR FR1 MPAC OTA systems with 20cm test zone size is 1.2</w:t>
      </w:r>
      <w:r w:rsidR="002A2300" w:rsidRPr="004B3397">
        <w:t xml:space="preserve"> </w:t>
      </w:r>
      <w:r w:rsidRPr="004B3397">
        <w:t>m. While for MPAC systems, the far-field requirements do not have to apply, it was shown that the spatial correlation can be impacted significantly for distances below 1.2</w:t>
      </w:r>
      <w:r w:rsidR="002A2300" w:rsidRPr="004B3397">
        <w:t xml:space="preserve"> </w:t>
      </w:r>
      <w:r w:rsidRPr="004B3397">
        <w:t>m.</w:t>
      </w:r>
    </w:p>
    <w:p w14:paraId="4AA2E8E6" w14:textId="77777777" w:rsidR="00606A04" w:rsidRPr="004B3397" w:rsidRDefault="00606A04" w:rsidP="002A2300">
      <w:pPr>
        <w:pStyle w:val="Heading1"/>
        <w:rPr>
          <w:rFonts w:eastAsia="Malgun Gothic"/>
        </w:rPr>
      </w:pPr>
      <w:bookmarkStart w:id="41" w:name="_Toc177658753"/>
      <w:r w:rsidRPr="004B3397">
        <w:rPr>
          <w:rFonts w:eastAsia="Malgun Gothic"/>
        </w:rPr>
        <w:t>A.3</w:t>
      </w:r>
      <w:r w:rsidRPr="004B3397">
        <w:rPr>
          <w:rFonts w:eastAsia="Malgun Gothic"/>
        </w:rPr>
        <w:tab/>
        <w:t>EUT positioning</w:t>
      </w:r>
      <w:bookmarkEnd w:id="41"/>
    </w:p>
    <w:p w14:paraId="66CD9785" w14:textId="7B3ADA56" w:rsidR="00606A04" w:rsidRPr="004B3397" w:rsidRDefault="00606A04" w:rsidP="00606A04">
      <w:pPr>
        <w:rPr>
          <w:rFonts w:eastAsia="Malgun Gothic"/>
          <w:lang w:eastAsia="ja-JP"/>
        </w:rPr>
      </w:pPr>
      <w:r w:rsidRPr="004B3397">
        <w:rPr>
          <w:lang w:eastAsia="ja-JP"/>
        </w:rPr>
        <w:t>This Clause defines the measurement coordinate system for the NR MIMO OTA.</w:t>
      </w:r>
    </w:p>
    <w:p w14:paraId="4015AA32" w14:textId="1292FF88" w:rsidR="006F3C46" w:rsidRPr="004B3397" w:rsidRDefault="00606A04" w:rsidP="007033F3">
      <w:pPr>
        <w:numPr>
          <w:ilvl w:val="0"/>
          <w:numId w:val="4"/>
        </w:numPr>
        <w:tabs>
          <w:tab w:val="num" w:pos="0"/>
        </w:tabs>
        <w:suppressAutoHyphens/>
        <w:ind w:left="0" w:right="426" w:firstLine="0"/>
        <w:rPr>
          <w:rFonts w:eastAsia="Osaka"/>
        </w:rPr>
      </w:pPr>
      <w:r w:rsidRPr="004B3397">
        <w:rPr>
          <w:lang w:eastAsia="ja-JP"/>
        </w:rPr>
        <w:t>For FR1 MIMO OTA, the DUT shall be tested under Free Space Data Mode Portrait (FS DMP), Free Space Data Mode Landscape (FS DML), and Free Space Data Mode Screen Up (FS DMSU), the DUT azimuthal rotation shall be performed over 360 degrees per orientation</w:t>
      </w:r>
      <w:r w:rsidR="006D2228" w:rsidRPr="004B3397">
        <w:rPr>
          <w:lang w:eastAsia="ja-JP"/>
        </w:rPr>
        <w:t xml:space="preserve"> in 30 degree steps (12 total positions)</w:t>
      </w:r>
      <w:r w:rsidR="006F3C46" w:rsidRPr="004B3397">
        <w:rPr>
          <w:lang w:eastAsia="ja-JP"/>
        </w:rPr>
        <w:t xml:space="preserve">. The three different test and environment conditions for handsets are summarized in Table A.3-1. </w:t>
      </w:r>
    </w:p>
    <w:p w14:paraId="1A2F185B" w14:textId="77777777" w:rsidR="006F3C46" w:rsidRPr="004B3397" w:rsidRDefault="006F3C46" w:rsidP="006F3C46">
      <w:pPr>
        <w:numPr>
          <w:ilvl w:val="0"/>
          <w:numId w:val="4"/>
        </w:numPr>
        <w:tabs>
          <w:tab w:val="clear" w:pos="432"/>
          <w:tab w:val="num" w:pos="0"/>
        </w:tabs>
        <w:suppressAutoHyphens/>
        <w:ind w:left="0" w:right="426" w:firstLine="0"/>
        <w:rPr>
          <w:rFonts w:eastAsia="Osaka"/>
        </w:rPr>
      </w:pPr>
      <w:r w:rsidRPr="004B3397">
        <w:rPr>
          <w:lang w:eastAsia="ja-JP"/>
        </w:rPr>
        <w:t xml:space="preserve">The </w:t>
      </w:r>
      <w:r w:rsidRPr="004B3397">
        <w:t xml:space="preserve">geometric centre of the DUT shall be aligned with the centre of the test zone/coordinate system and the DUT shall be fully contained within the test zone, i.e., a sphere with 20 cm diameter. </w:t>
      </w:r>
    </w:p>
    <w:p w14:paraId="1BC62CE2" w14:textId="77777777" w:rsidR="006F3C46" w:rsidRPr="004B3397" w:rsidRDefault="006F3C46" w:rsidP="006F3C46">
      <w:pPr>
        <w:pStyle w:val="TH"/>
        <w:numPr>
          <w:ilvl w:val="0"/>
          <w:numId w:val="4"/>
        </w:numPr>
      </w:pPr>
      <w:bookmarkStart w:id="42" w:name="_Hlk178239123"/>
      <w:bookmarkEnd w:id="34"/>
      <w:r w:rsidRPr="004B3397">
        <w:lastRenderedPageBreak/>
        <w:t>Table A.3-1: Summary of testing environment conditions for devices supporting DL MIMO data reception</w:t>
      </w:r>
    </w:p>
    <w:tbl>
      <w:tblPr>
        <w:tblW w:w="9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1026"/>
        <w:gridCol w:w="1146"/>
        <w:gridCol w:w="5976"/>
      </w:tblGrid>
      <w:tr w:rsidR="006F3C46" w:rsidRPr="004B3397" w14:paraId="3A49DEF2" w14:textId="77777777" w:rsidTr="007033F3">
        <w:trPr>
          <w:cantSplit/>
          <w:jc w:val="center"/>
        </w:trPr>
        <w:tc>
          <w:tcPr>
            <w:tcW w:w="887" w:type="dxa"/>
            <w:shd w:val="clear" w:color="auto" w:fill="E0E0E0"/>
            <w:vAlign w:val="center"/>
          </w:tcPr>
          <w:p w14:paraId="1CB49B11" w14:textId="77777777" w:rsidR="006F3C46" w:rsidRPr="004B3397" w:rsidRDefault="006F3C46" w:rsidP="007033F3">
            <w:pPr>
              <w:pStyle w:val="TAH"/>
              <w:rPr>
                <w:rFonts w:cs="Arial"/>
              </w:rPr>
            </w:pPr>
            <w:r w:rsidRPr="004B3397">
              <w:rPr>
                <w:rFonts w:cs="Arial"/>
              </w:rPr>
              <w:t xml:space="preserve">DUT type </w:t>
            </w:r>
          </w:p>
        </w:tc>
        <w:tc>
          <w:tcPr>
            <w:tcW w:w="1026" w:type="dxa"/>
            <w:shd w:val="clear" w:color="auto" w:fill="E0E0E0"/>
            <w:vAlign w:val="center"/>
          </w:tcPr>
          <w:p w14:paraId="57ADA128" w14:textId="77777777" w:rsidR="006F3C46" w:rsidRPr="004B3397" w:rsidRDefault="006F3C46" w:rsidP="007033F3">
            <w:pPr>
              <w:pStyle w:val="TAH"/>
              <w:rPr>
                <w:rFonts w:cs="Arial"/>
              </w:rPr>
            </w:pPr>
            <w:r w:rsidRPr="004B3397">
              <w:rPr>
                <w:rFonts w:cs="Arial"/>
              </w:rPr>
              <w:t>Testing condition</w:t>
            </w:r>
          </w:p>
        </w:tc>
        <w:tc>
          <w:tcPr>
            <w:tcW w:w="1146" w:type="dxa"/>
            <w:shd w:val="clear" w:color="auto" w:fill="E0E0E0"/>
            <w:vAlign w:val="center"/>
          </w:tcPr>
          <w:p w14:paraId="3B0C6E66" w14:textId="77777777" w:rsidR="006F3C46" w:rsidRPr="004B3397" w:rsidRDefault="006F3C46" w:rsidP="007033F3">
            <w:pPr>
              <w:pStyle w:val="TAH"/>
              <w:rPr>
                <w:rFonts w:cs="Arial"/>
              </w:rPr>
            </w:pPr>
            <w:r w:rsidRPr="004B3397">
              <w:rPr>
                <w:rFonts w:cs="Arial"/>
              </w:rPr>
              <w:t>DUT orientation angles</w:t>
            </w:r>
          </w:p>
        </w:tc>
        <w:tc>
          <w:tcPr>
            <w:tcW w:w="5976" w:type="dxa"/>
            <w:shd w:val="clear" w:color="auto" w:fill="E0E0E0"/>
            <w:vAlign w:val="center"/>
          </w:tcPr>
          <w:p w14:paraId="66F403FD" w14:textId="77777777" w:rsidR="006F3C46" w:rsidRPr="004B3397" w:rsidRDefault="006F3C46" w:rsidP="007033F3">
            <w:pPr>
              <w:pStyle w:val="TAH"/>
              <w:rPr>
                <w:rFonts w:cs="Arial"/>
              </w:rPr>
            </w:pPr>
            <w:r w:rsidRPr="004B3397">
              <w:rPr>
                <w:rFonts w:cs="Arial"/>
              </w:rPr>
              <w:t>Diagram</w:t>
            </w:r>
          </w:p>
        </w:tc>
      </w:tr>
      <w:tr w:rsidR="006F3C46" w:rsidRPr="004B3397" w:rsidDel="00356B77" w14:paraId="553F1B84" w14:textId="77777777" w:rsidTr="007033F3">
        <w:trPr>
          <w:cantSplit/>
          <w:jc w:val="center"/>
        </w:trPr>
        <w:tc>
          <w:tcPr>
            <w:tcW w:w="887" w:type="dxa"/>
            <w:shd w:val="clear" w:color="auto" w:fill="auto"/>
            <w:vAlign w:val="center"/>
          </w:tcPr>
          <w:p w14:paraId="3EFAC22E" w14:textId="77777777" w:rsidR="006F3C46" w:rsidRPr="004B3397" w:rsidRDefault="006F3C46" w:rsidP="007033F3">
            <w:pPr>
              <w:pStyle w:val="TAC"/>
              <w:rPr>
                <w:rFonts w:cs="Arial"/>
              </w:rPr>
            </w:pPr>
            <w:r w:rsidRPr="004B3397">
              <w:rPr>
                <w:rFonts w:cs="Arial"/>
              </w:rPr>
              <w:t>Handset</w:t>
            </w:r>
          </w:p>
        </w:tc>
        <w:tc>
          <w:tcPr>
            <w:tcW w:w="1026" w:type="dxa"/>
            <w:shd w:val="clear" w:color="auto" w:fill="auto"/>
            <w:vAlign w:val="center"/>
          </w:tcPr>
          <w:p w14:paraId="34F83781" w14:textId="77777777" w:rsidR="006F3C46" w:rsidRPr="004B3397" w:rsidRDefault="006F3C46" w:rsidP="007033F3">
            <w:pPr>
              <w:pStyle w:val="TAC"/>
              <w:rPr>
                <w:rFonts w:cs="Arial"/>
              </w:rPr>
            </w:pPr>
            <w:r w:rsidRPr="004B3397">
              <w:rPr>
                <w:rFonts w:cs="Arial"/>
              </w:rPr>
              <w:t>FS DMP</w:t>
            </w:r>
          </w:p>
        </w:tc>
        <w:tc>
          <w:tcPr>
            <w:tcW w:w="1146" w:type="dxa"/>
            <w:shd w:val="clear" w:color="auto" w:fill="auto"/>
            <w:vAlign w:val="center"/>
          </w:tcPr>
          <w:p w14:paraId="31760CB5" w14:textId="77777777" w:rsidR="006F3C46" w:rsidRPr="004B3397" w:rsidRDefault="006F3C46" w:rsidP="007033F3">
            <w:pPr>
              <w:pStyle w:val="TAC"/>
              <w:rPr>
                <w:rFonts w:cs="Arial"/>
              </w:rPr>
            </w:pPr>
            <w:r w:rsidRPr="004B3397">
              <w:rPr>
                <w:rFonts w:cs="Arial"/>
              </w:rPr>
              <w:t>Ψ=0</w:t>
            </w:r>
            <w:r w:rsidRPr="004B3397">
              <w:rPr>
                <w:rFonts w:ascii="Times New Roman" w:hAnsi="Times New Roman"/>
              </w:rPr>
              <w:t>°</w:t>
            </w:r>
            <w:r w:rsidRPr="004B3397">
              <w:rPr>
                <w:rFonts w:cs="Arial"/>
              </w:rPr>
              <w:br/>
              <w:t>Θ=−45</w:t>
            </w:r>
            <w:r w:rsidRPr="004B3397">
              <w:rPr>
                <w:rFonts w:ascii="Times New Roman" w:hAnsi="Times New Roman"/>
              </w:rPr>
              <w:t>°</w:t>
            </w:r>
            <w:r w:rsidRPr="004B3397">
              <w:rPr>
                <w:rFonts w:cs="Arial"/>
              </w:rPr>
              <w:br/>
              <w:t>Φ=0</w:t>
            </w:r>
            <w:r w:rsidRPr="004B3397">
              <w:rPr>
                <w:rFonts w:ascii="Times New Roman" w:hAnsi="Times New Roman"/>
              </w:rPr>
              <w:t>°</w:t>
            </w:r>
          </w:p>
        </w:tc>
        <w:tc>
          <w:tcPr>
            <w:tcW w:w="5976" w:type="dxa"/>
            <w:vAlign w:val="center"/>
          </w:tcPr>
          <w:p w14:paraId="18D2421D" w14:textId="77777777" w:rsidR="006F3C46" w:rsidRPr="004B3397" w:rsidDel="00356B77" w:rsidRDefault="006F3C46" w:rsidP="007033F3">
            <w:pPr>
              <w:pStyle w:val="TAC"/>
              <w:rPr>
                <w:rFonts w:cs="Arial"/>
              </w:rPr>
            </w:pPr>
            <w:r w:rsidRPr="004B3397">
              <w:rPr>
                <w:rFonts w:cs="Arial"/>
                <w:noProof/>
              </w:rPr>
              <w:drawing>
                <wp:inline distT="0" distB="0" distL="0" distR="0" wp14:anchorId="6026A05E" wp14:editId="44E31528">
                  <wp:extent cx="3657600" cy="2660498"/>
                  <wp:effectExtent l="0" t="0" r="0" b="6985"/>
                  <wp:docPr id="1036100880" name="Picture 1036100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a:stretch/>
                        </pic:blipFill>
                        <pic:spPr bwMode="auto">
                          <a:xfrm>
                            <a:off x="0" y="0"/>
                            <a:ext cx="3657600" cy="266049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4B3397" w:rsidDel="00356B77" w14:paraId="14D09BCE" w14:textId="77777777" w:rsidTr="007033F3">
        <w:trPr>
          <w:cantSplit/>
          <w:jc w:val="center"/>
        </w:trPr>
        <w:tc>
          <w:tcPr>
            <w:tcW w:w="887" w:type="dxa"/>
            <w:shd w:val="clear" w:color="auto" w:fill="auto"/>
            <w:vAlign w:val="center"/>
          </w:tcPr>
          <w:p w14:paraId="710F6DA4" w14:textId="77777777" w:rsidR="006F3C46" w:rsidRPr="004B3397" w:rsidRDefault="006F3C46" w:rsidP="007033F3">
            <w:pPr>
              <w:pStyle w:val="TAC"/>
              <w:rPr>
                <w:rFonts w:cs="Arial"/>
              </w:rPr>
            </w:pPr>
            <w:r w:rsidRPr="004B3397">
              <w:rPr>
                <w:rFonts w:cs="Arial"/>
              </w:rPr>
              <w:t>Handset</w:t>
            </w:r>
          </w:p>
        </w:tc>
        <w:tc>
          <w:tcPr>
            <w:tcW w:w="1026" w:type="dxa"/>
            <w:shd w:val="clear" w:color="auto" w:fill="auto"/>
            <w:vAlign w:val="center"/>
          </w:tcPr>
          <w:p w14:paraId="77EE32D9" w14:textId="77777777" w:rsidR="006F3C46" w:rsidRPr="004B3397" w:rsidRDefault="006F3C46" w:rsidP="007033F3">
            <w:pPr>
              <w:pStyle w:val="TAC"/>
              <w:rPr>
                <w:rFonts w:cs="Arial"/>
              </w:rPr>
            </w:pPr>
            <w:r w:rsidRPr="004B3397">
              <w:rPr>
                <w:rFonts w:cs="Arial"/>
              </w:rPr>
              <w:t>FS DML – Left Tilt</w:t>
            </w:r>
          </w:p>
        </w:tc>
        <w:tc>
          <w:tcPr>
            <w:tcW w:w="1146" w:type="dxa"/>
            <w:shd w:val="clear" w:color="auto" w:fill="auto"/>
            <w:vAlign w:val="center"/>
          </w:tcPr>
          <w:p w14:paraId="08219BDB" w14:textId="77777777" w:rsidR="006F3C46" w:rsidRPr="004B3397" w:rsidRDefault="006F3C46" w:rsidP="007033F3">
            <w:pPr>
              <w:pStyle w:val="TAC"/>
              <w:rPr>
                <w:rFonts w:cs="Arial"/>
              </w:rPr>
            </w:pPr>
            <w:r w:rsidRPr="004B3397">
              <w:rPr>
                <w:rFonts w:cs="Arial"/>
              </w:rPr>
              <w:t>Ψ=90</w:t>
            </w:r>
            <w:r w:rsidRPr="004B3397">
              <w:rPr>
                <w:rFonts w:ascii="Times New Roman" w:hAnsi="Times New Roman"/>
              </w:rPr>
              <w:t>°</w:t>
            </w:r>
            <w:r w:rsidRPr="004B3397">
              <w:rPr>
                <w:rFonts w:cs="Arial"/>
              </w:rPr>
              <w:br/>
              <w:t>Θ=−45</w:t>
            </w:r>
            <w:r w:rsidRPr="004B3397">
              <w:rPr>
                <w:rFonts w:ascii="Times New Roman" w:hAnsi="Times New Roman"/>
              </w:rPr>
              <w:t>°</w:t>
            </w:r>
            <w:r w:rsidRPr="004B3397">
              <w:rPr>
                <w:rFonts w:cs="Arial"/>
              </w:rPr>
              <w:br/>
              <w:t>Φ=0</w:t>
            </w:r>
            <w:r w:rsidRPr="004B3397">
              <w:rPr>
                <w:rFonts w:ascii="Times New Roman" w:hAnsi="Times New Roman"/>
              </w:rPr>
              <w:t>°</w:t>
            </w:r>
          </w:p>
        </w:tc>
        <w:tc>
          <w:tcPr>
            <w:tcW w:w="5976" w:type="dxa"/>
            <w:vAlign w:val="center"/>
          </w:tcPr>
          <w:p w14:paraId="0C64DF21" w14:textId="77777777" w:rsidR="006F3C46" w:rsidRPr="004B3397" w:rsidDel="00356B77" w:rsidRDefault="006F3C46" w:rsidP="007033F3">
            <w:pPr>
              <w:pStyle w:val="TAC"/>
              <w:rPr>
                <w:rFonts w:cs="Arial"/>
              </w:rPr>
            </w:pPr>
            <w:r w:rsidRPr="004B3397">
              <w:rPr>
                <w:rFonts w:cs="Arial"/>
                <w:noProof/>
              </w:rPr>
              <w:drawing>
                <wp:inline distT="0" distB="0" distL="0" distR="0" wp14:anchorId="56AF85A8" wp14:editId="26A76DFA">
                  <wp:extent cx="3657499" cy="2654445"/>
                  <wp:effectExtent l="0" t="0" r="635" b="0"/>
                  <wp:docPr id="874897517" name="Picture 874897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a:stretch/>
                        </pic:blipFill>
                        <pic:spPr bwMode="auto">
                          <a:xfrm>
                            <a:off x="0" y="0"/>
                            <a:ext cx="3657600" cy="265451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4B3397" w:rsidDel="00356B77" w14:paraId="4AA203DB" w14:textId="77777777" w:rsidTr="007033F3">
        <w:trPr>
          <w:cantSplit/>
          <w:trHeight w:val="2130"/>
          <w:jc w:val="center"/>
        </w:trPr>
        <w:tc>
          <w:tcPr>
            <w:tcW w:w="887" w:type="dxa"/>
            <w:shd w:val="clear" w:color="auto" w:fill="auto"/>
            <w:vAlign w:val="center"/>
          </w:tcPr>
          <w:p w14:paraId="21F5E4C3" w14:textId="77777777" w:rsidR="006F3C46" w:rsidRPr="004B3397" w:rsidRDefault="006F3C46" w:rsidP="007033F3">
            <w:pPr>
              <w:pStyle w:val="TAC"/>
              <w:rPr>
                <w:rFonts w:cs="Arial"/>
              </w:rPr>
            </w:pPr>
            <w:r w:rsidRPr="004B3397">
              <w:rPr>
                <w:rFonts w:cs="Arial"/>
              </w:rPr>
              <w:t>Handset</w:t>
            </w:r>
          </w:p>
        </w:tc>
        <w:tc>
          <w:tcPr>
            <w:tcW w:w="1026" w:type="dxa"/>
            <w:shd w:val="clear" w:color="auto" w:fill="auto"/>
            <w:vAlign w:val="center"/>
          </w:tcPr>
          <w:p w14:paraId="7155C5C8" w14:textId="77777777" w:rsidR="006F3C46" w:rsidRPr="004B3397" w:rsidRDefault="006F3C46" w:rsidP="007033F3">
            <w:pPr>
              <w:pStyle w:val="TAC"/>
              <w:rPr>
                <w:rFonts w:cs="Arial"/>
              </w:rPr>
            </w:pPr>
            <w:r w:rsidRPr="004B3397">
              <w:rPr>
                <w:rFonts w:cs="Arial"/>
              </w:rPr>
              <w:t>FS DMSU</w:t>
            </w:r>
          </w:p>
        </w:tc>
        <w:tc>
          <w:tcPr>
            <w:tcW w:w="1146" w:type="dxa"/>
            <w:shd w:val="clear" w:color="auto" w:fill="auto"/>
            <w:vAlign w:val="center"/>
          </w:tcPr>
          <w:p w14:paraId="02918BA9" w14:textId="77777777" w:rsidR="006F3C46" w:rsidRPr="004B3397" w:rsidRDefault="006F3C46" w:rsidP="007033F3">
            <w:pPr>
              <w:pStyle w:val="TAC"/>
              <w:rPr>
                <w:rFonts w:cs="Arial"/>
              </w:rPr>
            </w:pPr>
            <w:r w:rsidRPr="004B3397">
              <w:rPr>
                <w:rFonts w:cs="Arial"/>
              </w:rPr>
              <w:t>Ψ=0</w:t>
            </w:r>
            <w:r w:rsidRPr="004B3397">
              <w:rPr>
                <w:rFonts w:ascii="Times New Roman" w:hAnsi="Times New Roman"/>
              </w:rPr>
              <w:t>°</w:t>
            </w:r>
            <w:r w:rsidRPr="004B3397">
              <w:rPr>
                <w:rFonts w:cs="Arial"/>
              </w:rPr>
              <w:br/>
              <w:t>Θ=−90</w:t>
            </w:r>
            <w:r w:rsidRPr="004B3397">
              <w:rPr>
                <w:rFonts w:ascii="Times New Roman" w:hAnsi="Times New Roman"/>
              </w:rPr>
              <w:t>°</w:t>
            </w:r>
            <w:r w:rsidRPr="004B3397">
              <w:rPr>
                <w:rFonts w:cs="Arial"/>
              </w:rPr>
              <w:br/>
              <w:t>Φ=0</w:t>
            </w:r>
            <w:r w:rsidRPr="004B3397">
              <w:rPr>
                <w:rFonts w:ascii="Times New Roman" w:hAnsi="Times New Roman"/>
              </w:rPr>
              <w:t>°</w:t>
            </w:r>
          </w:p>
        </w:tc>
        <w:tc>
          <w:tcPr>
            <w:tcW w:w="5976" w:type="dxa"/>
            <w:vAlign w:val="center"/>
          </w:tcPr>
          <w:p w14:paraId="24A78B91" w14:textId="77777777" w:rsidR="006F3C46" w:rsidRPr="004B3397" w:rsidDel="00356B77" w:rsidRDefault="006F3C46" w:rsidP="007033F3">
            <w:pPr>
              <w:pStyle w:val="TAC"/>
              <w:rPr>
                <w:rFonts w:cs="Arial"/>
              </w:rPr>
            </w:pPr>
            <w:r w:rsidRPr="004B3397">
              <w:rPr>
                <w:rFonts w:cs="Arial"/>
                <w:noProof/>
              </w:rPr>
              <w:drawing>
                <wp:inline distT="0" distB="0" distL="0" distR="0" wp14:anchorId="0032D189" wp14:editId="389D33B6">
                  <wp:extent cx="3657499" cy="2649918"/>
                  <wp:effectExtent l="0" t="0" r="635" b="0"/>
                  <wp:docPr id="927948703" name="Picture 927948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a:stretch/>
                        </pic:blipFill>
                        <pic:spPr bwMode="auto">
                          <a:xfrm>
                            <a:off x="0" y="0"/>
                            <a:ext cx="3657600" cy="264999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4B3397" w:rsidDel="00356B77" w14:paraId="36F058AA" w14:textId="77777777" w:rsidTr="007033F3">
        <w:trPr>
          <w:cantSplit/>
          <w:trHeight w:val="39"/>
          <w:jc w:val="center"/>
        </w:trPr>
        <w:tc>
          <w:tcPr>
            <w:tcW w:w="9035" w:type="dxa"/>
            <w:gridSpan w:val="4"/>
            <w:shd w:val="clear" w:color="auto" w:fill="auto"/>
            <w:vAlign w:val="center"/>
          </w:tcPr>
          <w:p w14:paraId="447AD2A8" w14:textId="77777777" w:rsidR="006F3C46" w:rsidRPr="004B3397" w:rsidRDefault="006F3C46" w:rsidP="007033F3">
            <w:pPr>
              <w:pStyle w:val="TAC"/>
              <w:jc w:val="left"/>
              <w:rPr>
                <w:rFonts w:cs="Arial"/>
              </w:rPr>
            </w:pPr>
            <w:r w:rsidRPr="004B3397">
              <w:rPr>
                <w:rFonts w:cs="Arial"/>
              </w:rPr>
              <w:t xml:space="preserve">NOTE: Rotation angles defined in Figure </w:t>
            </w:r>
            <w:r w:rsidRPr="004B3397">
              <w:t>A.4-2 with the reference coordinate system defined in Clause A.4.</w:t>
            </w:r>
          </w:p>
        </w:tc>
      </w:tr>
    </w:tbl>
    <w:p w14:paraId="3D863F3C" w14:textId="77777777" w:rsidR="006F3C46" w:rsidRPr="004B3397" w:rsidRDefault="006F3C46" w:rsidP="006F3C46">
      <w:pPr>
        <w:numPr>
          <w:ilvl w:val="0"/>
          <w:numId w:val="4"/>
        </w:numPr>
        <w:tabs>
          <w:tab w:val="clear" w:pos="432"/>
          <w:tab w:val="num" w:pos="0"/>
        </w:tabs>
        <w:suppressAutoHyphens/>
        <w:ind w:left="0" w:right="426" w:firstLine="0"/>
        <w:rPr>
          <w:rFonts w:eastAsia="Osaka"/>
        </w:rPr>
      </w:pPr>
    </w:p>
    <w:p w14:paraId="6234B397" w14:textId="77777777" w:rsidR="006F3C46" w:rsidRPr="004B3397" w:rsidRDefault="006F3C46" w:rsidP="006F3C46">
      <w:pPr>
        <w:pStyle w:val="Heading1"/>
      </w:pPr>
      <w:bookmarkStart w:id="43" w:name="_Toc177658754"/>
      <w:r w:rsidRPr="004B3397">
        <w:t>A.4</w:t>
      </w:r>
      <w:r w:rsidRPr="004B3397">
        <w:tab/>
        <w:t>Reference coordinate system</w:t>
      </w:r>
      <w:bookmarkEnd w:id="43"/>
    </w:p>
    <w:p w14:paraId="1ADA9D0C" w14:textId="77777777" w:rsidR="006F3C46" w:rsidRPr="004B3397" w:rsidRDefault="006F3C46" w:rsidP="006F3C46">
      <w:r w:rsidRPr="004B3397">
        <w:t>This clause defines the measurement coordinate system for the NR UE. The reference coordinate system as defined in IEEE Std 149 [9] is provided in Figure A.4-1 below while Figure A.4-2 shows an example DUT in the default alignment, i.e., the DUT and the reference coordinate systems are aligned with α = 0</w:t>
      </w:r>
      <w:r w:rsidRPr="004B3397">
        <w:rPr>
          <w:vertAlign w:val="superscript"/>
        </w:rPr>
        <w:t>o</w:t>
      </w:r>
      <w:r w:rsidRPr="004B3397">
        <w:t xml:space="preserve"> and β = 0</w:t>
      </w:r>
      <w:r w:rsidRPr="004B3397">
        <w:rPr>
          <w:vertAlign w:val="superscript"/>
        </w:rPr>
        <w:t>o</w:t>
      </w:r>
      <w:r w:rsidRPr="004B3397">
        <w:t xml:space="preserve"> and γ = 0</w:t>
      </w:r>
      <w:r w:rsidRPr="004B3397">
        <w:rPr>
          <w:vertAlign w:val="superscript"/>
        </w:rPr>
        <w:t>o</w:t>
      </w:r>
      <w:r w:rsidRPr="004B3397">
        <w:t xml:space="preserve"> where α, β, and γ describe the relative angles between the two coordinate systems.</w:t>
      </w:r>
    </w:p>
    <w:p w14:paraId="4FC78C22" w14:textId="77777777" w:rsidR="006F3C46" w:rsidRPr="004B3397" w:rsidRDefault="006F3C46" w:rsidP="006F3C46">
      <w:pPr>
        <w:pStyle w:val="TH"/>
      </w:pPr>
      <w:r w:rsidRPr="004B3397">
        <w:rPr>
          <w:noProof/>
        </w:rPr>
        <w:drawing>
          <wp:inline distT="0" distB="0" distL="0" distR="0" wp14:anchorId="01D596C7" wp14:editId="7A0600FE">
            <wp:extent cx="4901565" cy="4657090"/>
            <wp:effectExtent l="0" t="0" r="0" b="0"/>
            <wp:docPr id="199" name="Picture 19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oordinateSystem"/>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01565" cy="4657090"/>
                    </a:xfrm>
                    <a:prstGeom prst="rect">
                      <a:avLst/>
                    </a:prstGeom>
                    <a:noFill/>
                    <a:ln>
                      <a:noFill/>
                    </a:ln>
                  </pic:spPr>
                </pic:pic>
              </a:graphicData>
            </a:graphic>
          </wp:inline>
        </w:drawing>
      </w:r>
    </w:p>
    <w:p w14:paraId="3557C5BA" w14:textId="77777777" w:rsidR="006F3C46" w:rsidRPr="004B3397" w:rsidRDefault="006F3C46" w:rsidP="006F3C46">
      <w:pPr>
        <w:pStyle w:val="TF"/>
      </w:pPr>
      <w:r w:rsidRPr="004B3397">
        <w:t>Figure A.4-1: Reference coordinate system</w:t>
      </w:r>
    </w:p>
    <w:p w14:paraId="03492E17" w14:textId="77777777" w:rsidR="006F3C46" w:rsidRPr="004B3397" w:rsidRDefault="006F3C46" w:rsidP="006F3C46"/>
    <w:p w14:paraId="2979E0B4" w14:textId="77777777" w:rsidR="006F3C46" w:rsidRPr="004B3397" w:rsidRDefault="006F3C46" w:rsidP="006F3C46">
      <w:pPr>
        <w:pStyle w:val="TH"/>
      </w:pPr>
      <w:r w:rsidRPr="004B3397">
        <w:rPr>
          <w:noProof/>
        </w:rPr>
        <w:lastRenderedPageBreak/>
        <w:drawing>
          <wp:inline distT="0" distB="0" distL="0" distR="0" wp14:anchorId="53611306" wp14:editId="4E23BC99">
            <wp:extent cx="4572000" cy="3372911"/>
            <wp:effectExtent l="0" t="0" r="0" b="0"/>
            <wp:docPr id="1116749406" name="Picture 1116749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72000" cy="3372911"/>
                    </a:xfrm>
                    <a:prstGeom prst="rect">
                      <a:avLst/>
                    </a:prstGeom>
                    <a:noFill/>
                    <a:ln>
                      <a:noFill/>
                    </a:ln>
                  </pic:spPr>
                </pic:pic>
              </a:graphicData>
            </a:graphic>
          </wp:inline>
        </w:drawing>
      </w:r>
    </w:p>
    <w:p w14:paraId="43AE23A6" w14:textId="77777777" w:rsidR="006F3C46" w:rsidRPr="004B3397" w:rsidRDefault="006F3C46" w:rsidP="006F3C46">
      <w:pPr>
        <w:pStyle w:val="TF"/>
      </w:pPr>
      <w:r w:rsidRPr="004B3397">
        <w:t>Figure A.4-2: DUT default alignment of example smartphone UE to coordinate system</w:t>
      </w:r>
    </w:p>
    <w:p w14:paraId="67D35958" w14:textId="77777777" w:rsidR="00C7215D" w:rsidRPr="004B3397" w:rsidRDefault="00C7215D" w:rsidP="006F3C46"/>
    <w:p w14:paraId="0A9A6203" w14:textId="73E65EE4" w:rsidR="006F3C46" w:rsidRPr="004B3397" w:rsidRDefault="006F3C46" w:rsidP="006F3C46">
      <w:r w:rsidRPr="004B3397">
        <w:t>The following aspects are necessary:</w:t>
      </w:r>
    </w:p>
    <w:p w14:paraId="5FAEC43C" w14:textId="77777777" w:rsidR="006F3C46" w:rsidRPr="004B3397" w:rsidRDefault="006F3C46" w:rsidP="006F3C46">
      <w:pPr>
        <w:pStyle w:val="B1"/>
      </w:pPr>
      <w:r w:rsidRPr="004B3397">
        <w:t>-</w:t>
      </w:r>
      <w:r w:rsidRPr="004B3397">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EAB2603" w14:textId="77777777" w:rsidR="006F3C46" w:rsidRPr="004B3397" w:rsidRDefault="006F3C46" w:rsidP="006F3C46">
      <w:pPr>
        <w:pStyle w:val="B1"/>
      </w:pPr>
      <w:r w:rsidRPr="004B3397">
        <w:t>-</w:t>
      </w:r>
      <w:r w:rsidRPr="004B3397">
        <w:tab/>
        <w:t xml:space="preserve">An understanding of the origin and alignment the coordinate system inside the test system i.e. the directions in which the </w:t>
      </w:r>
      <w:r w:rsidRPr="004B3397">
        <w:rPr>
          <w:i/>
          <w:iCs/>
        </w:rPr>
        <w:t>x</w:t>
      </w:r>
      <w:r w:rsidRPr="004B3397">
        <w:t xml:space="preserve">, </w:t>
      </w:r>
      <w:r w:rsidRPr="004B3397">
        <w:rPr>
          <w:i/>
          <w:iCs/>
        </w:rPr>
        <w:t>y</w:t>
      </w:r>
      <w:r w:rsidRPr="004B3397">
        <w:t xml:space="preserve">, </w:t>
      </w:r>
      <w:r w:rsidRPr="004B3397">
        <w:rPr>
          <w:i/>
          <w:iCs/>
        </w:rPr>
        <w:t>z</w:t>
      </w:r>
      <w:r w:rsidRPr="004B3397">
        <w:t xml:space="preserve"> -axes points inside the test chamber is needed in order to define unambiguous DUT orientation, DUT beam, signal, interference, and measurement angles</w:t>
      </w:r>
    </w:p>
    <w:p w14:paraId="43F7695A" w14:textId="35ECA1E1" w:rsidR="002A2300" w:rsidRPr="004B3397" w:rsidRDefault="002A2300" w:rsidP="002A2300">
      <w:pPr>
        <w:rPr>
          <w:lang w:eastAsia="ja-JP"/>
        </w:rPr>
      </w:pPr>
      <w:r w:rsidRPr="004B3397">
        <w:br w:type="page"/>
      </w:r>
    </w:p>
    <w:p w14:paraId="78512500" w14:textId="13781008" w:rsidR="00606A04" w:rsidRPr="004B3397" w:rsidRDefault="00606A04" w:rsidP="002A2300">
      <w:pPr>
        <w:pStyle w:val="Heading8"/>
      </w:pPr>
      <w:bookmarkStart w:id="44" w:name="_Toc177658755"/>
      <w:bookmarkStart w:id="45" w:name="_Hlk178239137"/>
      <w:bookmarkEnd w:id="42"/>
      <w:r w:rsidRPr="004B3397">
        <w:lastRenderedPageBreak/>
        <w:t>Annex B (</w:t>
      </w:r>
      <w:r w:rsidR="008D4322" w:rsidRPr="004B3397">
        <w:t>informative</w:t>
      </w:r>
      <w:r w:rsidRPr="004B3397">
        <w:t>):</w:t>
      </w:r>
      <w:r w:rsidR="002A2300" w:rsidRPr="004B3397">
        <w:br/>
      </w:r>
      <w:r w:rsidR="008D4322" w:rsidRPr="004B3397">
        <w:t xml:space="preserve">Estimation of </w:t>
      </w:r>
      <w:r w:rsidR="002B27AE" w:rsidRPr="004B3397">
        <w:t xml:space="preserve">FR1 </w:t>
      </w:r>
      <w:r w:rsidR="008D4322" w:rsidRPr="004B3397">
        <w:t>measurement uncertainty</w:t>
      </w:r>
      <w:bookmarkEnd w:id="44"/>
    </w:p>
    <w:p w14:paraId="1D2755AA" w14:textId="71B3CCD3" w:rsidR="00A82632" w:rsidRPr="004B3397" w:rsidRDefault="00606A04" w:rsidP="002A2300">
      <w:pPr>
        <w:pStyle w:val="Heading1"/>
        <w:rPr>
          <w:rFonts w:eastAsia="Malgun Gothic"/>
        </w:rPr>
      </w:pPr>
      <w:bookmarkStart w:id="46" w:name="_Toc177658756"/>
      <w:r w:rsidRPr="004B3397">
        <w:rPr>
          <w:rFonts w:eastAsia="Malgun Gothic"/>
        </w:rPr>
        <w:t>B.1</w:t>
      </w:r>
      <w:r w:rsidRPr="004B3397">
        <w:rPr>
          <w:rFonts w:eastAsia="Malgun Gothic"/>
        </w:rPr>
        <w:tab/>
      </w:r>
      <w:r w:rsidRPr="004B3397">
        <w:t>MU budget</w:t>
      </w:r>
      <w:r w:rsidRPr="004B3397">
        <w:rPr>
          <w:rFonts w:eastAsia="Malgun Gothic"/>
        </w:rPr>
        <w:t xml:space="preserve"> of FR1 MPAC system</w:t>
      </w:r>
      <w:bookmarkEnd w:id="46"/>
    </w:p>
    <w:p w14:paraId="1FFDAF27" w14:textId="0F28917C" w:rsidR="00606A04" w:rsidRPr="004B3397" w:rsidRDefault="00606A04" w:rsidP="00606A04">
      <w:r w:rsidRPr="004B3397">
        <w:t>This clause defines the measurement uncertainty (MU) for FR1 MPAC system, as shown in Table B.1-1.</w:t>
      </w:r>
    </w:p>
    <w:p w14:paraId="28F30046" w14:textId="122A0CCB" w:rsidR="008B1B51" w:rsidRPr="004B3397" w:rsidRDefault="008B1B51" w:rsidP="008B1B51">
      <w:pPr>
        <w:pStyle w:val="TH"/>
      </w:pPr>
      <w:r w:rsidRPr="004B3397">
        <w:t>Table B.1-1: Preliminary measurement uncertainty budget for FR1 MPAC system</w:t>
      </w:r>
    </w:p>
    <w:tbl>
      <w:tblPr>
        <w:tblStyle w:val="TableGrid"/>
        <w:tblW w:w="0" w:type="auto"/>
        <w:jc w:val="center"/>
        <w:tblLayout w:type="fixed"/>
        <w:tblCellMar>
          <w:left w:w="28" w:type="dxa"/>
        </w:tblCellMar>
        <w:tblLook w:val="04A0" w:firstRow="1" w:lastRow="0" w:firstColumn="1" w:lastColumn="0" w:noHBand="0" w:noVBand="1"/>
      </w:tblPr>
      <w:tblGrid>
        <w:gridCol w:w="562"/>
        <w:gridCol w:w="2108"/>
        <w:gridCol w:w="1153"/>
        <w:gridCol w:w="1275"/>
        <w:gridCol w:w="1276"/>
        <w:gridCol w:w="1418"/>
        <w:gridCol w:w="1558"/>
      </w:tblGrid>
      <w:tr w:rsidR="00C66555" w:rsidRPr="004B3397" w14:paraId="47D4E604" w14:textId="77777777" w:rsidTr="00C66555">
        <w:trPr>
          <w:jc w:val="center"/>
        </w:trPr>
        <w:tc>
          <w:tcPr>
            <w:tcW w:w="562" w:type="dxa"/>
            <w:vAlign w:val="center"/>
          </w:tcPr>
          <w:p w14:paraId="3455160E" w14:textId="035CB2E2" w:rsidR="00C66555" w:rsidRPr="004B3397" w:rsidRDefault="00C66555" w:rsidP="00C66555">
            <w:pPr>
              <w:pStyle w:val="TAH"/>
            </w:pPr>
            <w:r w:rsidRPr="004B3397">
              <w:t>UID</w:t>
            </w:r>
          </w:p>
        </w:tc>
        <w:tc>
          <w:tcPr>
            <w:tcW w:w="2108" w:type="dxa"/>
            <w:vAlign w:val="center"/>
          </w:tcPr>
          <w:p w14:paraId="3F3BEC48" w14:textId="16474A0B" w:rsidR="00C66555" w:rsidRPr="004B3397" w:rsidRDefault="00C66555" w:rsidP="00C66555">
            <w:pPr>
              <w:pStyle w:val="TAH"/>
            </w:pPr>
            <w:r w:rsidRPr="004B3397">
              <w:t>Description of uncertainty contribution</w:t>
            </w:r>
          </w:p>
        </w:tc>
        <w:tc>
          <w:tcPr>
            <w:tcW w:w="1153" w:type="dxa"/>
            <w:vAlign w:val="center"/>
          </w:tcPr>
          <w:p w14:paraId="78E44DC9" w14:textId="47F0357A" w:rsidR="00C66555" w:rsidRPr="004B3397" w:rsidRDefault="00C66555" w:rsidP="00C66555">
            <w:pPr>
              <w:pStyle w:val="TAH"/>
            </w:pPr>
            <w:r w:rsidRPr="004B3397">
              <w:rPr>
                <w:lang w:eastAsia="zh-CN"/>
              </w:rPr>
              <w:t>Example value (410 MHz &lt;f ≤ 3 GHz) [dB]</w:t>
            </w:r>
          </w:p>
        </w:tc>
        <w:tc>
          <w:tcPr>
            <w:tcW w:w="1275" w:type="dxa"/>
            <w:vAlign w:val="center"/>
          </w:tcPr>
          <w:p w14:paraId="69890ABC" w14:textId="33A1CBC2" w:rsidR="00C66555" w:rsidRPr="004B3397" w:rsidRDefault="00C66555" w:rsidP="00C66555">
            <w:pPr>
              <w:pStyle w:val="TAH"/>
            </w:pPr>
            <w:r w:rsidRPr="004B3397">
              <w:rPr>
                <w:lang w:eastAsia="zh-CN"/>
              </w:rPr>
              <w:t>Example value (3 GHz &lt; f ≤ 7.125GHz) [dB]</w:t>
            </w:r>
          </w:p>
        </w:tc>
        <w:tc>
          <w:tcPr>
            <w:tcW w:w="1276" w:type="dxa"/>
            <w:vAlign w:val="center"/>
          </w:tcPr>
          <w:p w14:paraId="496DABBB" w14:textId="73A17C9F" w:rsidR="00C66555" w:rsidRPr="004B3397" w:rsidRDefault="00C66555" w:rsidP="00C66555">
            <w:pPr>
              <w:pStyle w:val="TAH"/>
            </w:pPr>
            <w:r w:rsidRPr="004B3397">
              <w:t>Distribution of the probability</w:t>
            </w:r>
          </w:p>
        </w:tc>
        <w:tc>
          <w:tcPr>
            <w:tcW w:w="1418" w:type="dxa"/>
            <w:vAlign w:val="center"/>
          </w:tcPr>
          <w:p w14:paraId="0F62122F" w14:textId="1536DCBF" w:rsidR="00C66555" w:rsidRPr="004B3397" w:rsidRDefault="00C66555" w:rsidP="00C66555">
            <w:pPr>
              <w:pStyle w:val="TAH"/>
            </w:pPr>
            <w:r w:rsidRPr="004B3397">
              <w:rPr>
                <w:lang w:eastAsia="zh-CN"/>
              </w:rPr>
              <w:t>Std Uncertainty (410 MHz &lt; f ≤ 3 GHz) [dB]</w:t>
            </w:r>
          </w:p>
        </w:tc>
        <w:tc>
          <w:tcPr>
            <w:tcW w:w="1558" w:type="dxa"/>
            <w:vAlign w:val="center"/>
          </w:tcPr>
          <w:p w14:paraId="4060421B" w14:textId="50E8A32E" w:rsidR="00C66555" w:rsidRPr="004B3397" w:rsidRDefault="00C66555" w:rsidP="00C66555">
            <w:pPr>
              <w:pStyle w:val="TAH"/>
            </w:pPr>
            <w:r w:rsidRPr="004B3397">
              <w:rPr>
                <w:lang w:eastAsia="zh-CN"/>
              </w:rPr>
              <w:t>Std Uncertainty (3 GHz &lt; f ≤ 7.125GHz) [dB]</w:t>
            </w:r>
          </w:p>
        </w:tc>
      </w:tr>
      <w:tr w:rsidR="00C66555" w:rsidRPr="004B3397" w14:paraId="177432AE" w14:textId="77777777" w:rsidTr="00C66555">
        <w:trPr>
          <w:jc w:val="center"/>
        </w:trPr>
        <w:tc>
          <w:tcPr>
            <w:tcW w:w="7792" w:type="dxa"/>
            <w:gridSpan w:val="6"/>
            <w:shd w:val="clear" w:color="auto" w:fill="D9D9D9" w:themeFill="background1" w:themeFillShade="D9"/>
          </w:tcPr>
          <w:p w14:paraId="7C758CA8" w14:textId="4FCEEDF7" w:rsidR="00C66555" w:rsidRPr="004B3397" w:rsidRDefault="00C66555" w:rsidP="00C66555">
            <w:pPr>
              <w:pStyle w:val="TAH"/>
            </w:pPr>
            <w:r w:rsidRPr="004B3397">
              <w:t>Stage 2: DUT measurement</w:t>
            </w:r>
          </w:p>
        </w:tc>
        <w:tc>
          <w:tcPr>
            <w:tcW w:w="1558" w:type="dxa"/>
            <w:shd w:val="clear" w:color="auto" w:fill="D9D9D9" w:themeFill="background1" w:themeFillShade="D9"/>
          </w:tcPr>
          <w:p w14:paraId="44A20A5C" w14:textId="77777777" w:rsidR="00C66555" w:rsidRPr="004B3397" w:rsidRDefault="00C66555" w:rsidP="00C66555">
            <w:pPr>
              <w:pStyle w:val="TAH"/>
            </w:pPr>
          </w:p>
        </w:tc>
      </w:tr>
      <w:tr w:rsidR="00C66555" w:rsidRPr="004B3397" w14:paraId="5FE73DB3" w14:textId="77777777" w:rsidTr="00C66555">
        <w:trPr>
          <w:jc w:val="center"/>
        </w:trPr>
        <w:tc>
          <w:tcPr>
            <w:tcW w:w="562" w:type="dxa"/>
          </w:tcPr>
          <w:p w14:paraId="5FC90D15" w14:textId="2C6C56C3" w:rsidR="00C66555" w:rsidRPr="004B3397" w:rsidRDefault="00C66555" w:rsidP="00C66555">
            <w:pPr>
              <w:pStyle w:val="TAL"/>
            </w:pPr>
            <w:r w:rsidRPr="004B3397">
              <w:t>1</w:t>
            </w:r>
          </w:p>
        </w:tc>
        <w:tc>
          <w:tcPr>
            <w:tcW w:w="2108" w:type="dxa"/>
            <w:vAlign w:val="center"/>
          </w:tcPr>
          <w:p w14:paraId="3F07D098" w14:textId="534941C5" w:rsidR="00C66555" w:rsidRPr="004B3397" w:rsidRDefault="00C66555" w:rsidP="00C66555">
            <w:pPr>
              <w:pStyle w:val="TAL"/>
            </w:pPr>
            <w:r w:rsidRPr="004B3397">
              <w:rPr>
                <w:lang w:eastAsia="ja-JP"/>
              </w:rPr>
              <w:t>Mismatch for measurement process</w:t>
            </w:r>
          </w:p>
        </w:tc>
        <w:tc>
          <w:tcPr>
            <w:tcW w:w="1153" w:type="dxa"/>
          </w:tcPr>
          <w:p w14:paraId="29DA3BA0" w14:textId="3C6D059F" w:rsidR="00C66555" w:rsidRPr="004B3397" w:rsidRDefault="00C66555" w:rsidP="00C66555">
            <w:pPr>
              <w:pStyle w:val="TAC"/>
            </w:pPr>
            <w:r w:rsidRPr="004B3397">
              <w:rPr>
                <w:lang w:eastAsia="zh-CN"/>
              </w:rPr>
              <w:t>0</w:t>
            </w:r>
          </w:p>
        </w:tc>
        <w:tc>
          <w:tcPr>
            <w:tcW w:w="1275" w:type="dxa"/>
          </w:tcPr>
          <w:p w14:paraId="342E2BE3" w14:textId="3D7D838C" w:rsidR="00C66555" w:rsidRPr="004B3397" w:rsidRDefault="00C66555" w:rsidP="00C66555">
            <w:pPr>
              <w:pStyle w:val="TAC"/>
            </w:pPr>
            <w:r w:rsidRPr="004B3397">
              <w:rPr>
                <w:lang w:eastAsia="zh-CN"/>
              </w:rPr>
              <w:t>0</w:t>
            </w:r>
          </w:p>
        </w:tc>
        <w:tc>
          <w:tcPr>
            <w:tcW w:w="1276" w:type="dxa"/>
          </w:tcPr>
          <w:p w14:paraId="6A56773B" w14:textId="132C6316" w:rsidR="00C66555" w:rsidRPr="004B3397" w:rsidRDefault="00C66555" w:rsidP="00C66555">
            <w:pPr>
              <w:pStyle w:val="TAC"/>
            </w:pPr>
            <w:r w:rsidRPr="004B3397">
              <w:t>U-Shaped</w:t>
            </w:r>
          </w:p>
        </w:tc>
        <w:tc>
          <w:tcPr>
            <w:tcW w:w="1418" w:type="dxa"/>
          </w:tcPr>
          <w:p w14:paraId="1229157C" w14:textId="28E1F293" w:rsidR="00C66555" w:rsidRPr="004B3397" w:rsidRDefault="00C66555" w:rsidP="00C66555">
            <w:pPr>
              <w:pStyle w:val="TAC"/>
            </w:pPr>
            <w:r w:rsidRPr="004B3397">
              <w:rPr>
                <w:lang w:eastAsia="ja-JP"/>
              </w:rPr>
              <w:t>0</w:t>
            </w:r>
          </w:p>
        </w:tc>
        <w:tc>
          <w:tcPr>
            <w:tcW w:w="1558" w:type="dxa"/>
          </w:tcPr>
          <w:p w14:paraId="4D2A03F9" w14:textId="7F23B1FD" w:rsidR="00C66555" w:rsidRPr="004B3397" w:rsidRDefault="00C66555" w:rsidP="00C66555">
            <w:pPr>
              <w:pStyle w:val="TAC"/>
            </w:pPr>
            <w:r w:rsidRPr="004B3397">
              <w:rPr>
                <w:lang w:eastAsia="ja-JP"/>
              </w:rPr>
              <w:t>0</w:t>
            </w:r>
          </w:p>
        </w:tc>
      </w:tr>
      <w:tr w:rsidR="00C66555" w:rsidRPr="004B3397" w14:paraId="3393DEED" w14:textId="77777777" w:rsidTr="00C66555">
        <w:trPr>
          <w:jc w:val="center"/>
        </w:trPr>
        <w:tc>
          <w:tcPr>
            <w:tcW w:w="562" w:type="dxa"/>
          </w:tcPr>
          <w:p w14:paraId="4536D87D" w14:textId="177026C8" w:rsidR="00C66555" w:rsidRPr="004B3397" w:rsidRDefault="00C66555" w:rsidP="00C66555">
            <w:pPr>
              <w:pStyle w:val="TAL"/>
            </w:pPr>
            <w:r w:rsidRPr="004B3397">
              <w:t>2</w:t>
            </w:r>
          </w:p>
        </w:tc>
        <w:tc>
          <w:tcPr>
            <w:tcW w:w="2108" w:type="dxa"/>
            <w:vAlign w:val="center"/>
          </w:tcPr>
          <w:p w14:paraId="641C12CB" w14:textId="448C817A" w:rsidR="00C66555" w:rsidRPr="004B3397" w:rsidRDefault="00C66555" w:rsidP="00C66555">
            <w:pPr>
              <w:pStyle w:val="TAL"/>
            </w:pPr>
            <w:r w:rsidRPr="004B3397">
              <w:rPr>
                <w:lang w:eastAsia="ja-JP"/>
              </w:rPr>
              <w:t>Measure distance uncertainty</w:t>
            </w:r>
          </w:p>
        </w:tc>
        <w:tc>
          <w:tcPr>
            <w:tcW w:w="1153" w:type="dxa"/>
          </w:tcPr>
          <w:p w14:paraId="2409D85B" w14:textId="5D4FEF59" w:rsidR="00C66555" w:rsidRPr="004B3397" w:rsidRDefault="00C66555" w:rsidP="00C66555">
            <w:pPr>
              <w:pStyle w:val="TAC"/>
            </w:pPr>
            <w:r w:rsidRPr="004B3397">
              <w:rPr>
                <w:lang w:eastAsia="zh-CN"/>
              </w:rPr>
              <w:t>0</w:t>
            </w:r>
          </w:p>
        </w:tc>
        <w:tc>
          <w:tcPr>
            <w:tcW w:w="1275" w:type="dxa"/>
          </w:tcPr>
          <w:p w14:paraId="28BDD009" w14:textId="5E9E14DA" w:rsidR="00C66555" w:rsidRPr="004B3397" w:rsidRDefault="00C66555" w:rsidP="00C66555">
            <w:pPr>
              <w:pStyle w:val="TAC"/>
            </w:pPr>
            <w:r w:rsidRPr="004B3397">
              <w:rPr>
                <w:lang w:eastAsia="zh-CN"/>
              </w:rPr>
              <w:t>0</w:t>
            </w:r>
          </w:p>
        </w:tc>
        <w:tc>
          <w:tcPr>
            <w:tcW w:w="1276" w:type="dxa"/>
          </w:tcPr>
          <w:p w14:paraId="14E2ACDC" w14:textId="7192E222" w:rsidR="00C66555" w:rsidRPr="004B3397" w:rsidRDefault="00C66555" w:rsidP="00C66555">
            <w:pPr>
              <w:pStyle w:val="TAC"/>
            </w:pPr>
            <w:r w:rsidRPr="004B3397">
              <w:t>Normal</w:t>
            </w:r>
          </w:p>
        </w:tc>
        <w:tc>
          <w:tcPr>
            <w:tcW w:w="1418" w:type="dxa"/>
          </w:tcPr>
          <w:p w14:paraId="570E2141" w14:textId="2AFA249E" w:rsidR="00C66555" w:rsidRPr="004B3397" w:rsidRDefault="00C66555" w:rsidP="00C66555">
            <w:pPr>
              <w:pStyle w:val="TAC"/>
            </w:pPr>
            <w:r w:rsidRPr="004B3397">
              <w:rPr>
                <w:lang w:eastAsia="ja-JP"/>
              </w:rPr>
              <w:t>0</w:t>
            </w:r>
          </w:p>
        </w:tc>
        <w:tc>
          <w:tcPr>
            <w:tcW w:w="1558" w:type="dxa"/>
          </w:tcPr>
          <w:p w14:paraId="541E9055" w14:textId="595B9B63" w:rsidR="00C66555" w:rsidRPr="004B3397" w:rsidRDefault="00C66555" w:rsidP="00C66555">
            <w:pPr>
              <w:pStyle w:val="TAC"/>
            </w:pPr>
            <w:r w:rsidRPr="004B3397">
              <w:rPr>
                <w:lang w:eastAsia="ja-JP"/>
              </w:rPr>
              <w:t>0</w:t>
            </w:r>
          </w:p>
        </w:tc>
      </w:tr>
      <w:tr w:rsidR="00C66555" w:rsidRPr="004B3397" w14:paraId="1D8196F4" w14:textId="77777777" w:rsidTr="00C66555">
        <w:trPr>
          <w:jc w:val="center"/>
        </w:trPr>
        <w:tc>
          <w:tcPr>
            <w:tcW w:w="562" w:type="dxa"/>
          </w:tcPr>
          <w:p w14:paraId="4ADBFFF7" w14:textId="2A650493" w:rsidR="00C66555" w:rsidRPr="004B3397" w:rsidRDefault="00C66555" w:rsidP="00C66555">
            <w:pPr>
              <w:pStyle w:val="TAL"/>
            </w:pPr>
            <w:r w:rsidRPr="004B3397">
              <w:t>3</w:t>
            </w:r>
          </w:p>
        </w:tc>
        <w:tc>
          <w:tcPr>
            <w:tcW w:w="2108" w:type="dxa"/>
            <w:vAlign w:val="center"/>
          </w:tcPr>
          <w:p w14:paraId="74F786B6" w14:textId="006D4C8E" w:rsidR="00C66555" w:rsidRPr="004B3397" w:rsidRDefault="00C66555" w:rsidP="00C66555">
            <w:pPr>
              <w:pStyle w:val="TAL"/>
            </w:pPr>
            <w:r w:rsidRPr="004B3397">
              <w:t>Quality of quiet zone</w:t>
            </w:r>
          </w:p>
        </w:tc>
        <w:tc>
          <w:tcPr>
            <w:tcW w:w="1153" w:type="dxa"/>
          </w:tcPr>
          <w:p w14:paraId="56F7E81B" w14:textId="4CC4EAE5" w:rsidR="00C66555" w:rsidRPr="004B3397" w:rsidRDefault="00C66555" w:rsidP="00C66555">
            <w:pPr>
              <w:pStyle w:val="TAC"/>
            </w:pPr>
            <w:r w:rsidRPr="004B3397">
              <w:rPr>
                <w:lang w:eastAsia="zh-CN"/>
              </w:rPr>
              <w:t>0.5</w:t>
            </w:r>
          </w:p>
        </w:tc>
        <w:tc>
          <w:tcPr>
            <w:tcW w:w="1275" w:type="dxa"/>
          </w:tcPr>
          <w:p w14:paraId="7F90348A" w14:textId="129A0C2C" w:rsidR="00C66555" w:rsidRPr="004B3397" w:rsidRDefault="00C66555" w:rsidP="00C66555">
            <w:pPr>
              <w:pStyle w:val="TAC"/>
            </w:pPr>
            <w:r w:rsidRPr="004B3397">
              <w:rPr>
                <w:lang w:eastAsia="zh-CN"/>
              </w:rPr>
              <w:t>0.5</w:t>
            </w:r>
          </w:p>
        </w:tc>
        <w:tc>
          <w:tcPr>
            <w:tcW w:w="1276" w:type="dxa"/>
          </w:tcPr>
          <w:p w14:paraId="5A3C7F14" w14:textId="6E6E09E7" w:rsidR="00C66555" w:rsidRPr="004B3397" w:rsidRDefault="00C66555" w:rsidP="00C66555">
            <w:pPr>
              <w:pStyle w:val="TAC"/>
            </w:pPr>
            <w:r w:rsidRPr="004B3397">
              <w:t>Actual</w:t>
            </w:r>
          </w:p>
        </w:tc>
        <w:tc>
          <w:tcPr>
            <w:tcW w:w="1418" w:type="dxa"/>
          </w:tcPr>
          <w:p w14:paraId="5DE4004D" w14:textId="423221ED" w:rsidR="00C66555" w:rsidRPr="004B3397" w:rsidRDefault="00C66555" w:rsidP="00C66555">
            <w:pPr>
              <w:pStyle w:val="TAC"/>
            </w:pPr>
            <w:r w:rsidRPr="004B3397">
              <w:rPr>
                <w:lang w:eastAsia="ja-JP"/>
              </w:rPr>
              <w:t>0.5</w:t>
            </w:r>
          </w:p>
        </w:tc>
        <w:tc>
          <w:tcPr>
            <w:tcW w:w="1558" w:type="dxa"/>
          </w:tcPr>
          <w:p w14:paraId="0EEC623E" w14:textId="08A98ED4" w:rsidR="00C66555" w:rsidRPr="004B3397" w:rsidRDefault="00C66555" w:rsidP="00C66555">
            <w:pPr>
              <w:pStyle w:val="TAC"/>
            </w:pPr>
            <w:r w:rsidRPr="004B3397">
              <w:rPr>
                <w:lang w:eastAsia="ja-JP"/>
              </w:rPr>
              <w:t>0.5</w:t>
            </w:r>
          </w:p>
        </w:tc>
      </w:tr>
      <w:tr w:rsidR="00C66555" w:rsidRPr="004B3397" w14:paraId="57B6CB41" w14:textId="77777777" w:rsidTr="00C66555">
        <w:trPr>
          <w:jc w:val="center"/>
        </w:trPr>
        <w:tc>
          <w:tcPr>
            <w:tcW w:w="562" w:type="dxa"/>
          </w:tcPr>
          <w:p w14:paraId="0F88CB7C" w14:textId="76CBF88D" w:rsidR="00C66555" w:rsidRPr="004B3397" w:rsidRDefault="00C66555" w:rsidP="00C66555">
            <w:pPr>
              <w:pStyle w:val="TAL"/>
            </w:pPr>
            <w:r w:rsidRPr="004B3397">
              <w:t>4</w:t>
            </w:r>
          </w:p>
        </w:tc>
        <w:tc>
          <w:tcPr>
            <w:tcW w:w="2108" w:type="dxa"/>
            <w:vAlign w:val="center"/>
          </w:tcPr>
          <w:p w14:paraId="0DF31A68" w14:textId="0A0B2C64" w:rsidR="00C66555" w:rsidRPr="004B3397" w:rsidRDefault="00C66555" w:rsidP="00C66555">
            <w:pPr>
              <w:pStyle w:val="TAL"/>
            </w:pPr>
            <w:r w:rsidRPr="004B3397">
              <w:t>Base Station simulator</w:t>
            </w:r>
          </w:p>
        </w:tc>
        <w:tc>
          <w:tcPr>
            <w:tcW w:w="1153" w:type="dxa"/>
          </w:tcPr>
          <w:p w14:paraId="4248D0C3" w14:textId="4EB44E5E" w:rsidR="00C66555" w:rsidRPr="004B3397" w:rsidRDefault="00C66555" w:rsidP="00C66555">
            <w:pPr>
              <w:pStyle w:val="TAC"/>
            </w:pPr>
            <w:r w:rsidRPr="004B3397">
              <w:rPr>
                <w:lang w:eastAsia="zh-CN"/>
              </w:rPr>
              <w:t>1.3</w:t>
            </w:r>
          </w:p>
        </w:tc>
        <w:tc>
          <w:tcPr>
            <w:tcW w:w="1275" w:type="dxa"/>
          </w:tcPr>
          <w:p w14:paraId="7E7D9F87" w14:textId="2EF9F04C" w:rsidR="00C66555" w:rsidRPr="004B3397" w:rsidRDefault="00C66555" w:rsidP="00C66555">
            <w:pPr>
              <w:pStyle w:val="TAC"/>
            </w:pPr>
            <w:r w:rsidRPr="004B3397">
              <w:rPr>
                <w:lang w:eastAsia="zh-CN"/>
              </w:rPr>
              <w:t>1.3</w:t>
            </w:r>
          </w:p>
        </w:tc>
        <w:tc>
          <w:tcPr>
            <w:tcW w:w="1276" w:type="dxa"/>
          </w:tcPr>
          <w:p w14:paraId="345E0451" w14:textId="6E816956" w:rsidR="00C66555" w:rsidRPr="004B3397" w:rsidRDefault="00C66555" w:rsidP="00C66555">
            <w:pPr>
              <w:pStyle w:val="TAC"/>
            </w:pPr>
            <w:r w:rsidRPr="004B3397">
              <w:t>Normal</w:t>
            </w:r>
          </w:p>
        </w:tc>
        <w:tc>
          <w:tcPr>
            <w:tcW w:w="1418" w:type="dxa"/>
          </w:tcPr>
          <w:p w14:paraId="15D85E16" w14:textId="446BA06A" w:rsidR="00C66555" w:rsidRPr="004B3397" w:rsidRDefault="00C66555" w:rsidP="00C66555">
            <w:pPr>
              <w:pStyle w:val="TAC"/>
            </w:pPr>
            <w:r w:rsidRPr="004B3397">
              <w:rPr>
                <w:lang w:eastAsia="ja-JP"/>
              </w:rPr>
              <w:t>0.65</w:t>
            </w:r>
          </w:p>
        </w:tc>
        <w:tc>
          <w:tcPr>
            <w:tcW w:w="1558" w:type="dxa"/>
          </w:tcPr>
          <w:p w14:paraId="289E307C" w14:textId="511C150D" w:rsidR="00C66555" w:rsidRPr="004B3397" w:rsidRDefault="00C66555" w:rsidP="00C66555">
            <w:pPr>
              <w:pStyle w:val="TAC"/>
            </w:pPr>
            <w:r w:rsidRPr="004B3397">
              <w:rPr>
                <w:lang w:eastAsia="ja-JP"/>
              </w:rPr>
              <w:t>0.65</w:t>
            </w:r>
          </w:p>
        </w:tc>
      </w:tr>
      <w:tr w:rsidR="00C66555" w:rsidRPr="004B3397" w14:paraId="72A8DD7B" w14:textId="77777777" w:rsidTr="00C66555">
        <w:trPr>
          <w:jc w:val="center"/>
        </w:trPr>
        <w:tc>
          <w:tcPr>
            <w:tcW w:w="562" w:type="dxa"/>
          </w:tcPr>
          <w:p w14:paraId="66AD035B" w14:textId="5345A767" w:rsidR="00C66555" w:rsidRPr="004B3397" w:rsidRDefault="00C66555" w:rsidP="00C66555">
            <w:pPr>
              <w:pStyle w:val="TAL"/>
            </w:pPr>
            <w:r w:rsidRPr="004B3397">
              <w:rPr>
                <w:lang w:eastAsia="zh-CN"/>
              </w:rPr>
              <w:t>5</w:t>
            </w:r>
          </w:p>
        </w:tc>
        <w:tc>
          <w:tcPr>
            <w:tcW w:w="2108" w:type="dxa"/>
            <w:vAlign w:val="center"/>
          </w:tcPr>
          <w:p w14:paraId="3233EDAA" w14:textId="77777777" w:rsidR="00C66555" w:rsidRPr="004B3397" w:rsidRDefault="00C66555" w:rsidP="00C66555">
            <w:pPr>
              <w:pStyle w:val="TAL"/>
            </w:pPr>
            <w:r w:rsidRPr="004B3397">
              <w:t>Channel Emulator</w:t>
            </w:r>
          </w:p>
          <w:p w14:paraId="0D316508" w14:textId="77777777" w:rsidR="00C66555" w:rsidRPr="004B3397" w:rsidRDefault="00C66555" w:rsidP="00C66555">
            <w:pPr>
              <w:pStyle w:val="TAL"/>
              <w:ind w:left="262" w:hanging="262"/>
              <w:rPr>
                <w:rFonts w:cs="Arial"/>
              </w:rPr>
            </w:pPr>
            <w:r w:rsidRPr="004B3397">
              <w:rPr>
                <w:rFonts w:cs="Arial"/>
              </w:rPr>
              <w:t>-</w:t>
            </w:r>
            <w:r w:rsidRPr="004B3397">
              <w:rPr>
                <w:rFonts w:cs="Arial"/>
              </w:rPr>
              <w:tab/>
              <w:t>absolute output power</w:t>
            </w:r>
          </w:p>
          <w:p w14:paraId="3AFDA851" w14:textId="77777777" w:rsidR="00C66555" w:rsidRPr="004B3397" w:rsidRDefault="00C66555" w:rsidP="00C66555">
            <w:pPr>
              <w:pStyle w:val="TAL"/>
              <w:ind w:left="262" w:hanging="262"/>
              <w:rPr>
                <w:rFonts w:cs="Arial"/>
              </w:rPr>
            </w:pPr>
            <w:r w:rsidRPr="004B3397">
              <w:rPr>
                <w:rFonts w:cs="Arial"/>
              </w:rPr>
              <w:t>-</w:t>
            </w:r>
            <w:r w:rsidRPr="004B3397">
              <w:rPr>
                <w:rFonts w:cs="Arial"/>
              </w:rPr>
              <w:tab/>
              <w:t>output signal stability</w:t>
            </w:r>
          </w:p>
          <w:p w14:paraId="1666A50F" w14:textId="302EFF0C" w:rsidR="00C66555" w:rsidRPr="004B3397" w:rsidRDefault="00C66555" w:rsidP="00C66555">
            <w:pPr>
              <w:pStyle w:val="TAL"/>
              <w:ind w:left="262" w:hanging="262"/>
            </w:pPr>
            <w:r w:rsidRPr="004B3397">
              <w:rPr>
                <w:rFonts w:cs="Arial"/>
              </w:rPr>
              <w:t>-</w:t>
            </w:r>
            <w:r w:rsidRPr="004B3397">
              <w:rPr>
                <w:rFonts w:cs="Arial"/>
              </w:rPr>
              <w:tab/>
              <w:t>output stability with temperature</w:t>
            </w:r>
          </w:p>
        </w:tc>
        <w:tc>
          <w:tcPr>
            <w:tcW w:w="1153" w:type="dxa"/>
          </w:tcPr>
          <w:p w14:paraId="15FB3E1D" w14:textId="77777777" w:rsidR="00C66555" w:rsidRPr="004B3397" w:rsidRDefault="00C66555" w:rsidP="00C66555">
            <w:pPr>
              <w:pStyle w:val="TAC"/>
              <w:rPr>
                <w:rFonts w:cs="Arial"/>
              </w:rPr>
            </w:pPr>
          </w:p>
          <w:p w14:paraId="628A8E56" w14:textId="3AF2BF26" w:rsidR="00C66555" w:rsidRPr="004B3397" w:rsidRDefault="00C66555" w:rsidP="00C66555">
            <w:pPr>
              <w:pStyle w:val="TAC"/>
              <w:rPr>
                <w:rFonts w:cs="Arial"/>
              </w:rPr>
            </w:pPr>
            <w:r w:rsidRPr="004B3397">
              <w:rPr>
                <w:rFonts w:cs="Arial"/>
              </w:rPr>
              <w:t>1.5</w:t>
            </w:r>
          </w:p>
          <w:p w14:paraId="78837518" w14:textId="0D9BEC40" w:rsidR="00C66555" w:rsidRPr="004B3397" w:rsidRDefault="00C66555" w:rsidP="00C66555">
            <w:pPr>
              <w:pStyle w:val="TAC"/>
              <w:rPr>
                <w:rFonts w:cs="Arial"/>
              </w:rPr>
            </w:pPr>
            <w:r w:rsidRPr="004B3397">
              <w:rPr>
                <w:rFonts w:cs="Arial"/>
              </w:rPr>
              <w:t>0.5</w:t>
            </w:r>
          </w:p>
          <w:p w14:paraId="7AD6F29C" w14:textId="31C305C1" w:rsidR="00C66555" w:rsidRPr="004B3397" w:rsidRDefault="00C66555" w:rsidP="00C66555">
            <w:pPr>
              <w:pStyle w:val="TAC"/>
              <w:rPr>
                <w:lang w:eastAsia="zh-CN"/>
              </w:rPr>
            </w:pPr>
            <w:r w:rsidRPr="004B3397">
              <w:rPr>
                <w:rFonts w:cs="Arial"/>
              </w:rPr>
              <w:t>0.4</w:t>
            </w:r>
          </w:p>
        </w:tc>
        <w:tc>
          <w:tcPr>
            <w:tcW w:w="1275" w:type="dxa"/>
          </w:tcPr>
          <w:p w14:paraId="5FD213B9" w14:textId="77777777" w:rsidR="00C66555" w:rsidRPr="004B3397" w:rsidRDefault="00C66555" w:rsidP="00C66555">
            <w:pPr>
              <w:pStyle w:val="TAC"/>
              <w:rPr>
                <w:rFonts w:cs="Arial"/>
              </w:rPr>
            </w:pPr>
          </w:p>
          <w:p w14:paraId="194B7F12" w14:textId="21C080ED" w:rsidR="00C66555" w:rsidRPr="004B3397" w:rsidRDefault="00C66555" w:rsidP="00C66555">
            <w:pPr>
              <w:pStyle w:val="TAC"/>
              <w:rPr>
                <w:rFonts w:cs="Arial"/>
              </w:rPr>
            </w:pPr>
            <w:r w:rsidRPr="004B3397">
              <w:rPr>
                <w:rFonts w:cs="Arial"/>
              </w:rPr>
              <w:t>1.5</w:t>
            </w:r>
          </w:p>
          <w:p w14:paraId="0056875F" w14:textId="711EC655" w:rsidR="00C66555" w:rsidRPr="004B3397" w:rsidRDefault="00C66555" w:rsidP="00C66555">
            <w:pPr>
              <w:pStyle w:val="TAC"/>
              <w:rPr>
                <w:rFonts w:cs="Arial"/>
              </w:rPr>
            </w:pPr>
            <w:r w:rsidRPr="004B3397">
              <w:rPr>
                <w:rFonts w:cs="Arial"/>
              </w:rPr>
              <w:t>0.5</w:t>
            </w:r>
          </w:p>
          <w:p w14:paraId="2326336C" w14:textId="44AB9A99" w:rsidR="00C66555" w:rsidRPr="004B3397" w:rsidRDefault="00C66555" w:rsidP="00C66555">
            <w:pPr>
              <w:pStyle w:val="TAC"/>
              <w:rPr>
                <w:lang w:eastAsia="zh-CN"/>
              </w:rPr>
            </w:pPr>
            <w:r w:rsidRPr="004B3397">
              <w:rPr>
                <w:rFonts w:cs="Arial"/>
              </w:rPr>
              <w:t>0.4</w:t>
            </w:r>
          </w:p>
        </w:tc>
        <w:tc>
          <w:tcPr>
            <w:tcW w:w="1276" w:type="dxa"/>
          </w:tcPr>
          <w:p w14:paraId="50DCFB6C" w14:textId="77777777" w:rsidR="00C66555" w:rsidRPr="004B3397" w:rsidRDefault="00C66555" w:rsidP="00C66555">
            <w:pPr>
              <w:pStyle w:val="TAC"/>
            </w:pPr>
            <w:r w:rsidRPr="004B3397">
              <w:t>Actual</w:t>
            </w:r>
          </w:p>
          <w:p w14:paraId="48A63296" w14:textId="77777777" w:rsidR="00C66555" w:rsidRPr="004B3397" w:rsidRDefault="00C66555" w:rsidP="00C66555">
            <w:pPr>
              <w:pStyle w:val="TAC"/>
              <w:rPr>
                <w:rFonts w:cs="Arial"/>
              </w:rPr>
            </w:pPr>
            <w:r w:rsidRPr="004B3397">
              <w:t>(</w:t>
            </w:r>
            <w:r w:rsidRPr="004B3397">
              <w:rPr>
                <w:rFonts w:cs="Arial"/>
              </w:rPr>
              <w:t>Normal - power;</w:t>
            </w:r>
          </w:p>
          <w:p w14:paraId="0B8F8DAE" w14:textId="2AEF7411" w:rsidR="00C66555" w:rsidRPr="004B3397" w:rsidRDefault="00C66555" w:rsidP="00C66555">
            <w:pPr>
              <w:pStyle w:val="TAC"/>
            </w:pPr>
            <w:r w:rsidRPr="004B3397">
              <w:rPr>
                <w:rFonts w:cs="Arial"/>
              </w:rPr>
              <w:t>rect-stability</w:t>
            </w:r>
            <w:r w:rsidRPr="004B3397">
              <w:t>)</w:t>
            </w:r>
          </w:p>
        </w:tc>
        <w:tc>
          <w:tcPr>
            <w:tcW w:w="1418" w:type="dxa"/>
          </w:tcPr>
          <w:p w14:paraId="1D3AFEB7" w14:textId="0656B2D5" w:rsidR="00C66555" w:rsidRPr="004B3397" w:rsidRDefault="00C66555" w:rsidP="00C66555">
            <w:pPr>
              <w:pStyle w:val="TAC"/>
              <w:rPr>
                <w:lang w:eastAsia="ja-JP"/>
              </w:rPr>
            </w:pPr>
            <w:r w:rsidRPr="004B3397">
              <w:rPr>
                <w:lang w:eastAsia="ja-JP"/>
              </w:rPr>
              <w:t>0.84</w:t>
            </w:r>
          </w:p>
        </w:tc>
        <w:tc>
          <w:tcPr>
            <w:tcW w:w="1558" w:type="dxa"/>
          </w:tcPr>
          <w:p w14:paraId="7B4A764A" w14:textId="47174149" w:rsidR="00C66555" w:rsidRPr="004B3397" w:rsidRDefault="00C66555" w:rsidP="00C66555">
            <w:pPr>
              <w:pStyle w:val="TAC"/>
              <w:rPr>
                <w:lang w:eastAsia="ja-JP"/>
              </w:rPr>
            </w:pPr>
            <w:r w:rsidRPr="004B3397">
              <w:rPr>
                <w:lang w:eastAsia="ja-JP"/>
              </w:rPr>
              <w:t>0.84</w:t>
            </w:r>
          </w:p>
        </w:tc>
      </w:tr>
      <w:tr w:rsidR="00C66555" w:rsidRPr="004B3397" w14:paraId="341EF4FF" w14:textId="77777777" w:rsidTr="00C66555">
        <w:trPr>
          <w:jc w:val="center"/>
        </w:trPr>
        <w:tc>
          <w:tcPr>
            <w:tcW w:w="562" w:type="dxa"/>
          </w:tcPr>
          <w:p w14:paraId="070C92C1" w14:textId="22A99A41" w:rsidR="00C66555" w:rsidRPr="004B3397" w:rsidRDefault="00C66555" w:rsidP="00C66555">
            <w:pPr>
              <w:pStyle w:val="TAL"/>
              <w:rPr>
                <w:lang w:eastAsia="zh-CN"/>
              </w:rPr>
            </w:pPr>
            <w:r w:rsidRPr="004B3397">
              <w:rPr>
                <w:lang w:eastAsia="ja-JP"/>
              </w:rPr>
              <w:t>6</w:t>
            </w:r>
          </w:p>
        </w:tc>
        <w:tc>
          <w:tcPr>
            <w:tcW w:w="2108" w:type="dxa"/>
            <w:vAlign w:val="center"/>
          </w:tcPr>
          <w:p w14:paraId="0866A060" w14:textId="5F8F6B41" w:rsidR="00C66555" w:rsidRPr="004B3397" w:rsidRDefault="00C66555" w:rsidP="00C66555">
            <w:pPr>
              <w:pStyle w:val="TAL"/>
            </w:pPr>
            <w:r w:rsidRPr="004B3397">
              <w:rPr>
                <w:lang w:eastAsia="ja-JP"/>
              </w:rPr>
              <w:t>Amplifier uncertainties</w:t>
            </w:r>
          </w:p>
        </w:tc>
        <w:tc>
          <w:tcPr>
            <w:tcW w:w="1153" w:type="dxa"/>
          </w:tcPr>
          <w:p w14:paraId="6423476F" w14:textId="6230784A" w:rsidR="00C66555" w:rsidRPr="004B3397" w:rsidRDefault="00C66555" w:rsidP="00C66555">
            <w:pPr>
              <w:pStyle w:val="TAC"/>
              <w:rPr>
                <w:rFonts w:cs="Arial"/>
              </w:rPr>
            </w:pPr>
            <w:r w:rsidRPr="004B3397">
              <w:rPr>
                <w:lang w:eastAsia="ja-JP"/>
              </w:rPr>
              <w:t>0.7</w:t>
            </w:r>
          </w:p>
        </w:tc>
        <w:tc>
          <w:tcPr>
            <w:tcW w:w="1275" w:type="dxa"/>
          </w:tcPr>
          <w:p w14:paraId="38784EE2" w14:textId="7883A8DD" w:rsidR="00C66555" w:rsidRPr="004B3397" w:rsidRDefault="00C66555" w:rsidP="00C66555">
            <w:pPr>
              <w:pStyle w:val="TAC"/>
              <w:rPr>
                <w:rFonts w:cs="Arial"/>
              </w:rPr>
            </w:pPr>
            <w:r w:rsidRPr="004B3397">
              <w:rPr>
                <w:lang w:eastAsia="ja-JP"/>
              </w:rPr>
              <w:t>0.7</w:t>
            </w:r>
          </w:p>
        </w:tc>
        <w:tc>
          <w:tcPr>
            <w:tcW w:w="1276" w:type="dxa"/>
          </w:tcPr>
          <w:p w14:paraId="7A76FA9B" w14:textId="60D74926" w:rsidR="00C66555" w:rsidRPr="004B3397" w:rsidRDefault="00C66555" w:rsidP="00C66555">
            <w:pPr>
              <w:pStyle w:val="TAC"/>
            </w:pPr>
            <w:r w:rsidRPr="004B3397">
              <w:t>Rectangular</w:t>
            </w:r>
          </w:p>
        </w:tc>
        <w:tc>
          <w:tcPr>
            <w:tcW w:w="1418" w:type="dxa"/>
          </w:tcPr>
          <w:p w14:paraId="41790997" w14:textId="6DF21B65" w:rsidR="00C66555" w:rsidRPr="004B3397" w:rsidRDefault="00C66555" w:rsidP="00C66555">
            <w:pPr>
              <w:pStyle w:val="TAC"/>
              <w:rPr>
                <w:lang w:eastAsia="ja-JP"/>
              </w:rPr>
            </w:pPr>
            <w:r w:rsidRPr="004B3397">
              <w:rPr>
                <w:lang w:eastAsia="ja-JP"/>
              </w:rPr>
              <w:t>0.40</w:t>
            </w:r>
          </w:p>
        </w:tc>
        <w:tc>
          <w:tcPr>
            <w:tcW w:w="1558" w:type="dxa"/>
          </w:tcPr>
          <w:p w14:paraId="5B71B44E" w14:textId="7C11EE4B" w:rsidR="00C66555" w:rsidRPr="004B3397" w:rsidRDefault="00C66555" w:rsidP="00C66555">
            <w:pPr>
              <w:pStyle w:val="TAC"/>
              <w:rPr>
                <w:lang w:eastAsia="ja-JP"/>
              </w:rPr>
            </w:pPr>
            <w:r w:rsidRPr="004B3397">
              <w:rPr>
                <w:lang w:eastAsia="ja-JP"/>
              </w:rPr>
              <w:t>0.40</w:t>
            </w:r>
          </w:p>
        </w:tc>
      </w:tr>
      <w:tr w:rsidR="00C66555" w:rsidRPr="004B3397" w14:paraId="104D1F69" w14:textId="77777777" w:rsidTr="00C66555">
        <w:trPr>
          <w:jc w:val="center"/>
        </w:trPr>
        <w:tc>
          <w:tcPr>
            <w:tcW w:w="562" w:type="dxa"/>
          </w:tcPr>
          <w:p w14:paraId="1FADA5A2" w14:textId="79BAAA60" w:rsidR="00C66555" w:rsidRPr="004B3397" w:rsidRDefault="00C66555" w:rsidP="00C66555">
            <w:pPr>
              <w:pStyle w:val="TAL"/>
              <w:rPr>
                <w:lang w:eastAsia="ja-JP"/>
              </w:rPr>
            </w:pPr>
            <w:r w:rsidRPr="004B3397">
              <w:rPr>
                <w:lang w:eastAsia="zh-CN"/>
              </w:rPr>
              <w:t>7</w:t>
            </w:r>
          </w:p>
        </w:tc>
        <w:tc>
          <w:tcPr>
            <w:tcW w:w="2108" w:type="dxa"/>
            <w:vAlign w:val="center"/>
          </w:tcPr>
          <w:p w14:paraId="63B7F8E3" w14:textId="09271DAA" w:rsidR="00C66555" w:rsidRPr="004B3397" w:rsidRDefault="00C66555" w:rsidP="00C66555">
            <w:pPr>
              <w:pStyle w:val="TAL"/>
              <w:rPr>
                <w:lang w:eastAsia="ja-JP"/>
              </w:rPr>
            </w:pPr>
            <w:r w:rsidRPr="004B3397">
              <w:rPr>
                <w:lang w:eastAsia="zh-CN"/>
              </w:rPr>
              <w:t>Random uncertainty</w:t>
            </w:r>
          </w:p>
        </w:tc>
        <w:tc>
          <w:tcPr>
            <w:tcW w:w="1153" w:type="dxa"/>
          </w:tcPr>
          <w:p w14:paraId="23D40FC8" w14:textId="56EFB625" w:rsidR="00C66555" w:rsidRPr="004B3397" w:rsidRDefault="00C66555" w:rsidP="00C66555">
            <w:pPr>
              <w:pStyle w:val="TAC"/>
              <w:rPr>
                <w:lang w:eastAsia="ja-JP"/>
              </w:rPr>
            </w:pPr>
            <w:r w:rsidRPr="004B3397">
              <w:rPr>
                <w:lang w:eastAsia="ja-JP"/>
              </w:rPr>
              <w:t>0.4</w:t>
            </w:r>
          </w:p>
        </w:tc>
        <w:tc>
          <w:tcPr>
            <w:tcW w:w="1275" w:type="dxa"/>
          </w:tcPr>
          <w:p w14:paraId="196E340A" w14:textId="452B8FDE" w:rsidR="00C66555" w:rsidRPr="004B3397" w:rsidRDefault="00C66555" w:rsidP="00C66555">
            <w:pPr>
              <w:pStyle w:val="TAC"/>
              <w:rPr>
                <w:lang w:eastAsia="ja-JP"/>
              </w:rPr>
            </w:pPr>
            <w:r w:rsidRPr="004B3397">
              <w:rPr>
                <w:lang w:eastAsia="ja-JP"/>
              </w:rPr>
              <w:t>0.4</w:t>
            </w:r>
          </w:p>
        </w:tc>
        <w:tc>
          <w:tcPr>
            <w:tcW w:w="1276" w:type="dxa"/>
          </w:tcPr>
          <w:p w14:paraId="33CF28F1" w14:textId="51E190EB" w:rsidR="00C66555" w:rsidRPr="004B3397" w:rsidRDefault="00C66555" w:rsidP="00C66555">
            <w:pPr>
              <w:pStyle w:val="TAC"/>
            </w:pPr>
            <w:r w:rsidRPr="004B3397">
              <w:t>Normal</w:t>
            </w:r>
          </w:p>
        </w:tc>
        <w:tc>
          <w:tcPr>
            <w:tcW w:w="1418" w:type="dxa"/>
          </w:tcPr>
          <w:p w14:paraId="2D628011" w14:textId="333B1D1A" w:rsidR="00C66555" w:rsidRPr="004B3397" w:rsidRDefault="00C66555" w:rsidP="00C66555">
            <w:pPr>
              <w:pStyle w:val="TAC"/>
              <w:rPr>
                <w:lang w:eastAsia="ja-JP"/>
              </w:rPr>
            </w:pPr>
            <w:r w:rsidRPr="004B3397">
              <w:rPr>
                <w:lang w:eastAsia="ja-JP"/>
              </w:rPr>
              <w:t>0.20</w:t>
            </w:r>
          </w:p>
        </w:tc>
        <w:tc>
          <w:tcPr>
            <w:tcW w:w="1558" w:type="dxa"/>
          </w:tcPr>
          <w:p w14:paraId="36D7CFD6" w14:textId="7DD84608" w:rsidR="00C66555" w:rsidRPr="004B3397" w:rsidRDefault="00C66555" w:rsidP="00C66555">
            <w:pPr>
              <w:pStyle w:val="TAC"/>
              <w:rPr>
                <w:lang w:eastAsia="ja-JP"/>
              </w:rPr>
            </w:pPr>
            <w:r w:rsidRPr="004B3397">
              <w:rPr>
                <w:lang w:eastAsia="ja-JP"/>
              </w:rPr>
              <w:t>0.20</w:t>
            </w:r>
          </w:p>
        </w:tc>
      </w:tr>
      <w:tr w:rsidR="00C66555" w:rsidRPr="004B3397" w14:paraId="2B753B6C" w14:textId="77777777" w:rsidTr="00C66555">
        <w:trPr>
          <w:jc w:val="center"/>
        </w:trPr>
        <w:tc>
          <w:tcPr>
            <w:tcW w:w="562" w:type="dxa"/>
          </w:tcPr>
          <w:p w14:paraId="1C73E6F8" w14:textId="4B756976" w:rsidR="00C66555" w:rsidRPr="004B3397" w:rsidRDefault="00C66555" w:rsidP="00C66555">
            <w:pPr>
              <w:pStyle w:val="TAL"/>
              <w:rPr>
                <w:lang w:eastAsia="zh-CN"/>
              </w:rPr>
            </w:pPr>
            <w:r w:rsidRPr="004B3397">
              <w:rPr>
                <w:lang w:eastAsia="zh-CN"/>
              </w:rPr>
              <w:t>8</w:t>
            </w:r>
          </w:p>
        </w:tc>
        <w:tc>
          <w:tcPr>
            <w:tcW w:w="2108" w:type="dxa"/>
            <w:vAlign w:val="center"/>
          </w:tcPr>
          <w:p w14:paraId="25707443" w14:textId="725BBBCA" w:rsidR="00C66555" w:rsidRPr="004B3397" w:rsidRDefault="00C66555" w:rsidP="00C66555">
            <w:pPr>
              <w:pStyle w:val="TAL"/>
              <w:rPr>
                <w:lang w:eastAsia="zh-CN"/>
              </w:rPr>
            </w:pPr>
            <w:r w:rsidRPr="004B3397">
              <w:rPr>
                <w:lang w:eastAsia="ja-JP"/>
              </w:rPr>
              <w:t>Throughput measurement: output level step resolution</w:t>
            </w:r>
          </w:p>
        </w:tc>
        <w:tc>
          <w:tcPr>
            <w:tcW w:w="1153" w:type="dxa"/>
          </w:tcPr>
          <w:p w14:paraId="662902B5" w14:textId="4440321D" w:rsidR="00C66555" w:rsidRPr="004B3397" w:rsidRDefault="00C66555" w:rsidP="00C66555">
            <w:pPr>
              <w:pStyle w:val="TAC"/>
              <w:rPr>
                <w:lang w:eastAsia="ja-JP"/>
              </w:rPr>
            </w:pPr>
            <w:r w:rsidRPr="004B3397">
              <w:rPr>
                <w:lang w:eastAsia="zh-CN"/>
              </w:rPr>
              <w:t xml:space="preserve">0 </w:t>
            </w:r>
          </w:p>
        </w:tc>
        <w:tc>
          <w:tcPr>
            <w:tcW w:w="1275" w:type="dxa"/>
          </w:tcPr>
          <w:p w14:paraId="4E59C7D3" w14:textId="6DCF5494" w:rsidR="00C66555" w:rsidRPr="004B3397" w:rsidRDefault="00C66555" w:rsidP="00C66555">
            <w:pPr>
              <w:pStyle w:val="TAC"/>
              <w:rPr>
                <w:lang w:eastAsia="ja-JP"/>
              </w:rPr>
            </w:pPr>
            <w:r w:rsidRPr="004B3397">
              <w:rPr>
                <w:lang w:eastAsia="zh-CN"/>
              </w:rPr>
              <w:t>0</w:t>
            </w:r>
          </w:p>
        </w:tc>
        <w:tc>
          <w:tcPr>
            <w:tcW w:w="1276" w:type="dxa"/>
          </w:tcPr>
          <w:p w14:paraId="6553BCF8" w14:textId="45ECADFF" w:rsidR="00C66555" w:rsidRPr="004B3397" w:rsidRDefault="00C66555" w:rsidP="00C66555">
            <w:pPr>
              <w:pStyle w:val="TAC"/>
            </w:pPr>
            <w:r w:rsidRPr="004B3397">
              <w:t>Rectangular</w:t>
            </w:r>
          </w:p>
        </w:tc>
        <w:tc>
          <w:tcPr>
            <w:tcW w:w="1418" w:type="dxa"/>
          </w:tcPr>
          <w:p w14:paraId="588575B2" w14:textId="23DBEFC6" w:rsidR="00C66555" w:rsidRPr="004B3397" w:rsidRDefault="00C66555" w:rsidP="00C66555">
            <w:pPr>
              <w:pStyle w:val="TAC"/>
              <w:rPr>
                <w:lang w:eastAsia="ja-JP"/>
              </w:rPr>
            </w:pPr>
            <w:r w:rsidRPr="004B3397">
              <w:rPr>
                <w:lang w:eastAsia="ja-JP"/>
              </w:rPr>
              <w:t>0</w:t>
            </w:r>
          </w:p>
        </w:tc>
        <w:tc>
          <w:tcPr>
            <w:tcW w:w="1558" w:type="dxa"/>
          </w:tcPr>
          <w:p w14:paraId="13011452" w14:textId="478A3421" w:rsidR="00C66555" w:rsidRPr="004B3397" w:rsidRDefault="00C66555" w:rsidP="00C66555">
            <w:pPr>
              <w:pStyle w:val="TAC"/>
              <w:rPr>
                <w:lang w:eastAsia="ja-JP"/>
              </w:rPr>
            </w:pPr>
            <w:r w:rsidRPr="004B3397">
              <w:rPr>
                <w:lang w:eastAsia="ja-JP"/>
              </w:rPr>
              <w:t>0</w:t>
            </w:r>
          </w:p>
        </w:tc>
      </w:tr>
      <w:tr w:rsidR="00C66555" w:rsidRPr="004B3397" w14:paraId="659865BA" w14:textId="77777777" w:rsidTr="00C66555">
        <w:trPr>
          <w:jc w:val="center"/>
        </w:trPr>
        <w:tc>
          <w:tcPr>
            <w:tcW w:w="562" w:type="dxa"/>
          </w:tcPr>
          <w:p w14:paraId="49DBE77A" w14:textId="22837F8B" w:rsidR="00C66555" w:rsidRPr="004B3397" w:rsidRDefault="00C66555" w:rsidP="00C66555">
            <w:pPr>
              <w:pStyle w:val="TAL"/>
              <w:rPr>
                <w:lang w:eastAsia="zh-CN"/>
              </w:rPr>
            </w:pPr>
            <w:r w:rsidRPr="004B3397">
              <w:rPr>
                <w:lang w:eastAsia="zh-CN"/>
              </w:rPr>
              <w:t>9</w:t>
            </w:r>
          </w:p>
        </w:tc>
        <w:tc>
          <w:tcPr>
            <w:tcW w:w="2108" w:type="dxa"/>
            <w:vAlign w:val="center"/>
          </w:tcPr>
          <w:p w14:paraId="144C0F56" w14:textId="29C0AB59" w:rsidR="00C66555" w:rsidRPr="004B3397" w:rsidRDefault="00C66555" w:rsidP="00C66555">
            <w:pPr>
              <w:pStyle w:val="TAL"/>
              <w:rPr>
                <w:lang w:eastAsia="ja-JP"/>
              </w:rPr>
            </w:pPr>
            <w:r w:rsidRPr="004B3397">
              <w:rPr>
                <w:lang w:eastAsia="ja-JP"/>
              </w:rPr>
              <w:t>Signal flatness</w:t>
            </w:r>
          </w:p>
        </w:tc>
        <w:tc>
          <w:tcPr>
            <w:tcW w:w="1153" w:type="dxa"/>
          </w:tcPr>
          <w:p w14:paraId="44F50BD1" w14:textId="5F7A437B" w:rsidR="00C66555" w:rsidRPr="004B3397" w:rsidRDefault="00C66555" w:rsidP="00C66555">
            <w:pPr>
              <w:pStyle w:val="TAC"/>
              <w:rPr>
                <w:lang w:eastAsia="zh-CN"/>
              </w:rPr>
            </w:pPr>
            <w:r w:rsidRPr="004B3397">
              <w:rPr>
                <w:lang w:eastAsia="zh-CN"/>
              </w:rPr>
              <w:t>0</w:t>
            </w:r>
          </w:p>
        </w:tc>
        <w:tc>
          <w:tcPr>
            <w:tcW w:w="1275" w:type="dxa"/>
          </w:tcPr>
          <w:p w14:paraId="07D325E6" w14:textId="707BB0D4" w:rsidR="00C66555" w:rsidRPr="004B3397" w:rsidRDefault="00C66555" w:rsidP="00C66555">
            <w:pPr>
              <w:pStyle w:val="TAC"/>
              <w:rPr>
                <w:lang w:eastAsia="zh-CN"/>
              </w:rPr>
            </w:pPr>
            <w:r w:rsidRPr="004B3397">
              <w:rPr>
                <w:lang w:eastAsia="zh-CN"/>
              </w:rPr>
              <w:t>0</w:t>
            </w:r>
          </w:p>
        </w:tc>
        <w:tc>
          <w:tcPr>
            <w:tcW w:w="1276" w:type="dxa"/>
          </w:tcPr>
          <w:p w14:paraId="4A619B48" w14:textId="543BAB7A" w:rsidR="00C66555" w:rsidRPr="004B3397" w:rsidRDefault="00C66555" w:rsidP="00C66555">
            <w:pPr>
              <w:pStyle w:val="TAC"/>
            </w:pPr>
            <w:r w:rsidRPr="004B3397">
              <w:t>Normal</w:t>
            </w:r>
          </w:p>
        </w:tc>
        <w:tc>
          <w:tcPr>
            <w:tcW w:w="1418" w:type="dxa"/>
          </w:tcPr>
          <w:p w14:paraId="1D8EF1E0" w14:textId="102E47E8" w:rsidR="00C66555" w:rsidRPr="004B3397" w:rsidRDefault="00C66555" w:rsidP="00C66555">
            <w:pPr>
              <w:pStyle w:val="TAC"/>
              <w:rPr>
                <w:lang w:eastAsia="ja-JP"/>
              </w:rPr>
            </w:pPr>
            <w:r w:rsidRPr="004B3397">
              <w:rPr>
                <w:lang w:eastAsia="ja-JP"/>
              </w:rPr>
              <w:t>0</w:t>
            </w:r>
          </w:p>
        </w:tc>
        <w:tc>
          <w:tcPr>
            <w:tcW w:w="1558" w:type="dxa"/>
          </w:tcPr>
          <w:p w14:paraId="0FE1D440" w14:textId="5A8947ED" w:rsidR="00C66555" w:rsidRPr="004B3397" w:rsidRDefault="00C66555" w:rsidP="00C66555">
            <w:pPr>
              <w:pStyle w:val="TAC"/>
              <w:rPr>
                <w:lang w:eastAsia="ja-JP"/>
              </w:rPr>
            </w:pPr>
            <w:r w:rsidRPr="004B3397">
              <w:rPr>
                <w:lang w:eastAsia="ja-JP"/>
              </w:rPr>
              <w:t>0</w:t>
            </w:r>
          </w:p>
        </w:tc>
      </w:tr>
      <w:tr w:rsidR="00C66555" w:rsidRPr="004B3397" w14:paraId="65AB2F12" w14:textId="77777777" w:rsidTr="00C66555">
        <w:trPr>
          <w:jc w:val="center"/>
        </w:trPr>
        <w:tc>
          <w:tcPr>
            <w:tcW w:w="7792" w:type="dxa"/>
            <w:gridSpan w:val="6"/>
            <w:shd w:val="clear" w:color="auto" w:fill="D9D9D9" w:themeFill="background1" w:themeFillShade="D9"/>
          </w:tcPr>
          <w:p w14:paraId="4735F87B" w14:textId="2CA77320" w:rsidR="00C66555" w:rsidRPr="004B3397" w:rsidRDefault="00C66555" w:rsidP="00C66555">
            <w:pPr>
              <w:pStyle w:val="TAH"/>
              <w:rPr>
                <w:lang w:eastAsia="ja-JP"/>
              </w:rPr>
            </w:pPr>
            <w:r w:rsidRPr="004B3397">
              <w:rPr>
                <w:lang w:eastAsia="ja-JP"/>
              </w:rPr>
              <w:t>Stage 1: Calibration measurement</w:t>
            </w:r>
          </w:p>
        </w:tc>
        <w:tc>
          <w:tcPr>
            <w:tcW w:w="1558" w:type="dxa"/>
            <w:shd w:val="clear" w:color="auto" w:fill="D9D9D9" w:themeFill="background1" w:themeFillShade="D9"/>
          </w:tcPr>
          <w:p w14:paraId="7C8A6E02" w14:textId="77777777" w:rsidR="00C66555" w:rsidRPr="004B3397" w:rsidRDefault="00C66555" w:rsidP="00C66555">
            <w:pPr>
              <w:pStyle w:val="TAC"/>
              <w:rPr>
                <w:lang w:eastAsia="ja-JP"/>
              </w:rPr>
            </w:pPr>
          </w:p>
        </w:tc>
      </w:tr>
      <w:tr w:rsidR="00C66555" w:rsidRPr="004B3397" w14:paraId="367DEE93" w14:textId="77777777" w:rsidTr="00C66555">
        <w:trPr>
          <w:jc w:val="center"/>
        </w:trPr>
        <w:tc>
          <w:tcPr>
            <w:tcW w:w="562" w:type="dxa"/>
          </w:tcPr>
          <w:p w14:paraId="5DCA99E0" w14:textId="595809FA" w:rsidR="00C66555" w:rsidRPr="004B3397" w:rsidRDefault="00C66555" w:rsidP="00C66555">
            <w:pPr>
              <w:pStyle w:val="TAL"/>
              <w:rPr>
                <w:lang w:eastAsia="zh-CN"/>
              </w:rPr>
            </w:pPr>
            <w:r w:rsidRPr="004B3397">
              <w:t>10</w:t>
            </w:r>
          </w:p>
        </w:tc>
        <w:tc>
          <w:tcPr>
            <w:tcW w:w="2108" w:type="dxa"/>
            <w:vAlign w:val="center"/>
          </w:tcPr>
          <w:p w14:paraId="21839B35" w14:textId="77777777" w:rsidR="00C66555" w:rsidRPr="004B3397" w:rsidRDefault="00C66555" w:rsidP="00C66555">
            <w:pPr>
              <w:pStyle w:val="TAC"/>
              <w:jc w:val="left"/>
            </w:pPr>
            <w:r w:rsidRPr="004B3397">
              <w:t>Mismatch for calibration process</w:t>
            </w:r>
          </w:p>
          <w:p w14:paraId="50E5FC7F" w14:textId="77777777" w:rsidR="00C66555" w:rsidRPr="004B3397" w:rsidRDefault="00C66555" w:rsidP="00C66555">
            <w:pPr>
              <w:pStyle w:val="TAC"/>
              <w:jc w:val="left"/>
            </w:pPr>
            <w:r w:rsidRPr="004B3397">
              <w:t>- loopback cable path</w:t>
            </w:r>
          </w:p>
          <w:p w14:paraId="22146F7A" w14:textId="77777777" w:rsidR="00C66555" w:rsidRPr="004B3397" w:rsidRDefault="00C66555" w:rsidP="00C66555">
            <w:pPr>
              <w:pStyle w:val="TAC"/>
              <w:jc w:val="left"/>
            </w:pPr>
            <w:r w:rsidRPr="004B3397">
              <w:t>- system input path</w:t>
            </w:r>
          </w:p>
          <w:p w14:paraId="407E17E4" w14:textId="05055EE9" w:rsidR="00C66555" w:rsidRPr="004B3397" w:rsidRDefault="00C66555" w:rsidP="00C66555">
            <w:pPr>
              <w:pStyle w:val="TAL"/>
              <w:rPr>
                <w:lang w:eastAsia="ja-JP"/>
              </w:rPr>
            </w:pPr>
            <w:r w:rsidRPr="004B3397">
              <w:t>- reference antenna</w:t>
            </w:r>
          </w:p>
        </w:tc>
        <w:tc>
          <w:tcPr>
            <w:tcW w:w="1153" w:type="dxa"/>
          </w:tcPr>
          <w:p w14:paraId="406766C9" w14:textId="6D03AE12" w:rsidR="00C66555" w:rsidRPr="004B3397" w:rsidRDefault="00C66555" w:rsidP="00C66555">
            <w:pPr>
              <w:pStyle w:val="TAC"/>
              <w:rPr>
                <w:lang w:eastAsia="zh-CN"/>
              </w:rPr>
            </w:pPr>
            <w:r w:rsidRPr="004B3397">
              <w:t>0.2</w:t>
            </w:r>
          </w:p>
        </w:tc>
        <w:tc>
          <w:tcPr>
            <w:tcW w:w="1275" w:type="dxa"/>
          </w:tcPr>
          <w:p w14:paraId="59DF0881" w14:textId="4139CA78" w:rsidR="00C66555" w:rsidRPr="004B3397" w:rsidRDefault="00C66555" w:rsidP="00C66555">
            <w:pPr>
              <w:pStyle w:val="TAC"/>
              <w:rPr>
                <w:lang w:eastAsia="zh-CN"/>
              </w:rPr>
            </w:pPr>
            <w:r w:rsidRPr="004B3397">
              <w:rPr>
                <w:lang w:eastAsia="zh-CN"/>
              </w:rPr>
              <w:t>0.2</w:t>
            </w:r>
          </w:p>
        </w:tc>
        <w:tc>
          <w:tcPr>
            <w:tcW w:w="1276" w:type="dxa"/>
          </w:tcPr>
          <w:p w14:paraId="5C5634BF" w14:textId="5C12812E" w:rsidR="00C66555" w:rsidRPr="004B3397" w:rsidRDefault="00C66555" w:rsidP="00C66555">
            <w:pPr>
              <w:pStyle w:val="TAC"/>
            </w:pPr>
            <w:r w:rsidRPr="004B3397">
              <w:t>U-Shaped</w:t>
            </w:r>
          </w:p>
        </w:tc>
        <w:tc>
          <w:tcPr>
            <w:tcW w:w="1418" w:type="dxa"/>
          </w:tcPr>
          <w:p w14:paraId="72327533" w14:textId="61194704" w:rsidR="00C66555" w:rsidRPr="004B3397" w:rsidRDefault="00C66555" w:rsidP="00C66555">
            <w:pPr>
              <w:pStyle w:val="TAC"/>
              <w:rPr>
                <w:lang w:eastAsia="ja-JP"/>
              </w:rPr>
            </w:pPr>
            <w:r w:rsidRPr="004B3397">
              <w:rPr>
                <w:lang w:eastAsia="ja-JP"/>
              </w:rPr>
              <w:t>0.14</w:t>
            </w:r>
          </w:p>
        </w:tc>
        <w:tc>
          <w:tcPr>
            <w:tcW w:w="1558" w:type="dxa"/>
          </w:tcPr>
          <w:p w14:paraId="14C7225C" w14:textId="21C65419" w:rsidR="00C66555" w:rsidRPr="004B3397" w:rsidRDefault="00C66555" w:rsidP="00C66555">
            <w:pPr>
              <w:pStyle w:val="TAC"/>
              <w:rPr>
                <w:lang w:eastAsia="ja-JP"/>
              </w:rPr>
            </w:pPr>
            <w:r w:rsidRPr="004B3397">
              <w:rPr>
                <w:lang w:eastAsia="ja-JP"/>
              </w:rPr>
              <w:t>0.14</w:t>
            </w:r>
          </w:p>
        </w:tc>
      </w:tr>
      <w:tr w:rsidR="00C66555" w:rsidRPr="004B3397" w14:paraId="312573EF" w14:textId="77777777" w:rsidTr="00C66555">
        <w:trPr>
          <w:jc w:val="center"/>
        </w:trPr>
        <w:tc>
          <w:tcPr>
            <w:tcW w:w="562" w:type="dxa"/>
          </w:tcPr>
          <w:p w14:paraId="12C79952" w14:textId="04DD68FA" w:rsidR="00C66555" w:rsidRPr="004B3397" w:rsidRDefault="00C66555" w:rsidP="00C66555">
            <w:pPr>
              <w:pStyle w:val="TAL"/>
              <w:rPr>
                <w:highlight w:val="white"/>
              </w:rPr>
            </w:pPr>
            <w:r w:rsidRPr="004B3397">
              <w:rPr>
                <w:highlight w:val="white"/>
              </w:rPr>
              <w:t>1</w:t>
            </w:r>
            <w:r w:rsidRPr="004B3397">
              <w:rPr>
                <w:highlight w:val="white"/>
                <w:lang w:eastAsia="ja-JP"/>
              </w:rPr>
              <w:t>1</w:t>
            </w:r>
          </w:p>
        </w:tc>
        <w:tc>
          <w:tcPr>
            <w:tcW w:w="2108" w:type="dxa"/>
            <w:vAlign w:val="center"/>
          </w:tcPr>
          <w:p w14:paraId="0E519B69" w14:textId="3D10E76F" w:rsidR="00C66555" w:rsidRPr="004B3397" w:rsidRDefault="00C66555" w:rsidP="00C66555">
            <w:pPr>
              <w:pStyle w:val="TAC"/>
              <w:jc w:val="left"/>
            </w:pPr>
            <w:r w:rsidRPr="004B3397">
              <w:t>Reference antenna positioning misalignment</w:t>
            </w:r>
          </w:p>
        </w:tc>
        <w:tc>
          <w:tcPr>
            <w:tcW w:w="1153" w:type="dxa"/>
          </w:tcPr>
          <w:p w14:paraId="6BC3BC98" w14:textId="4C8B5208" w:rsidR="00C66555" w:rsidRPr="004B3397" w:rsidRDefault="00C66555" w:rsidP="00C66555">
            <w:pPr>
              <w:pStyle w:val="TAC"/>
            </w:pPr>
            <w:r w:rsidRPr="004B3397">
              <w:rPr>
                <w:lang w:eastAsia="zh-CN"/>
              </w:rPr>
              <w:t>0</w:t>
            </w:r>
          </w:p>
        </w:tc>
        <w:tc>
          <w:tcPr>
            <w:tcW w:w="1275" w:type="dxa"/>
          </w:tcPr>
          <w:p w14:paraId="4F270EED" w14:textId="17D6EC67" w:rsidR="00C66555" w:rsidRPr="004B3397" w:rsidRDefault="00C66555" w:rsidP="00C66555">
            <w:pPr>
              <w:pStyle w:val="TAC"/>
              <w:rPr>
                <w:lang w:eastAsia="zh-CN"/>
              </w:rPr>
            </w:pPr>
            <w:r w:rsidRPr="004B3397">
              <w:rPr>
                <w:lang w:eastAsia="zh-CN"/>
              </w:rPr>
              <w:t>0</w:t>
            </w:r>
          </w:p>
        </w:tc>
        <w:tc>
          <w:tcPr>
            <w:tcW w:w="1276" w:type="dxa"/>
          </w:tcPr>
          <w:p w14:paraId="28746FBE" w14:textId="2B37E9AF" w:rsidR="00C66555" w:rsidRPr="004B3397" w:rsidRDefault="00C66555" w:rsidP="00C66555">
            <w:pPr>
              <w:pStyle w:val="TAC"/>
            </w:pPr>
            <w:r w:rsidRPr="004B3397">
              <w:t>Normal</w:t>
            </w:r>
          </w:p>
        </w:tc>
        <w:tc>
          <w:tcPr>
            <w:tcW w:w="1418" w:type="dxa"/>
          </w:tcPr>
          <w:p w14:paraId="15EF971B" w14:textId="1B0CB63E" w:rsidR="00C66555" w:rsidRPr="004B3397" w:rsidRDefault="00C66555" w:rsidP="00C66555">
            <w:pPr>
              <w:pStyle w:val="TAC"/>
              <w:rPr>
                <w:lang w:eastAsia="ja-JP"/>
              </w:rPr>
            </w:pPr>
            <w:r w:rsidRPr="004B3397">
              <w:rPr>
                <w:lang w:eastAsia="ja-JP"/>
              </w:rPr>
              <w:t>0</w:t>
            </w:r>
          </w:p>
        </w:tc>
        <w:tc>
          <w:tcPr>
            <w:tcW w:w="1558" w:type="dxa"/>
          </w:tcPr>
          <w:p w14:paraId="23849A70" w14:textId="51B82FEE" w:rsidR="00C66555" w:rsidRPr="004B3397" w:rsidRDefault="00C66555" w:rsidP="00C66555">
            <w:pPr>
              <w:pStyle w:val="TAC"/>
              <w:rPr>
                <w:lang w:eastAsia="ja-JP"/>
              </w:rPr>
            </w:pPr>
            <w:r w:rsidRPr="004B3397">
              <w:rPr>
                <w:lang w:eastAsia="ja-JP"/>
              </w:rPr>
              <w:t>0</w:t>
            </w:r>
          </w:p>
        </w:tc>
      </w:tr>
      <w:tr w:rsidR="00C66555" w:rsidRPr="004B3397" w14:paraId="4FFB4CEB" w14:textId="77777777" w:rsidTr="00C66555">
        <w:trPr>
          <w:jc w:val="center"/>
        </w:trPr>
        <w:tc>
          <w:tcPr>
            <w:tcW w:w="562" w:type="dxa"/>
          </w:tcPr>
          <w:p w14:paraId="36FE0685" w14:textId="76C2B8D2" w:rsidR="00C66555" w:rsidRPr="004B3397" w:rsidRDefault="00C66555" w:rsidP="00C66555">
            <w:pPr>
              <w:pStyle w:val="TAL"/>
              <w:rPr>
                <w:highlight w:val="white"/>
              </w:rPr>
            </w:pPr>
            <w:r w:rsidRPr="004B3397">
              <w:rPr>
                <w:highlight w:val="white"/>
                <w:lang w:eastAsia="ja-JP"/>
              </w:rPr>
              <w:t>12</w:t>
            </w:r>
          </w:p>
        </w:tc>
        <w:tc>
          <w:tcPr>
            <w:tcW w:w="2108" w:type="dxa"/>
            <w:vAlign w:val="center"/>
          </w:tcPr>
          <w:p w14:paraId="4A4CE106" w14:textId="27394E3F" w:rsidR="00C66555" w:rsidRPr="004B3397" w:rsidRDefault="00C66555" w:rsidP="00C66555">
            <w:pPr>
              <w:pStyle w:val="TAC"/>
              <w:jc w:val="left"/>
            </w:pPr>
            <w:r w:rsidRPr="004B3397">
              <w:t xml:space="preserve">Quality of quiet zone </w:t>
            </w:r>
          </w:p>
        </w:tc>
        <w:tc>
          <w:tcPr>
            <w:tcW w:w="1153" w:type="dxa"/>
          </w:tcPr>
          <w:p w14:paraId="026192AD" w14:textId="50950F49" w:rsidR="00C66555" w:rsidRPr="004B3397" w:rsidRDefault="00C66555" w:rsidP="00C66555">
            <w:pPr>
              <w:pStyle w:val="TAC"/>
              <w:rPr>
                <w:lang w:eastAsia="zh-CN"/>
              </w:rPr>
            </w:pPr>
            <w:r w:rsidRPr="004B3397">
              <w:rPr>
                <w:lang w:eastAsia="zh-CN"/>
              </w:rPr>
              <w:t>0.5</w:t>
            </w:r>
          </w:p>
        </w:tc>
        <w:tc>
          <w:tcPr>
            <w:tcW w:w="1275" w:type="dxa"/>
          </w:tcPr>
          <w:p w14:paraId="7444B51C" w14:textId="017832F3" w:rsidR="00C66555" w:rsidRPr="004B3397" w:rsidRDefault="00C66555" w:rsidP="00C66555">
            <w:pPr>
              <w:pStyle w:val="TAC"/>
              <w:rPr>
                <w:lang w:eastAsia="zh-CN"/>
              </w:rPr>
            </w:pPr>
            <w:r w:rsidRPr="004B3397">
              <w:rPr>
                <w:lang w:eastAsia="zh-CN"/>
              </w:rPr>
              <w:t>0.5</w:t>
            </w:r>
          </w:p>
        </w:tc>
        <w:tc>
          <w:tcPr>
            <w:tcW w:w="1276" w:type="dxa"/>
          </w:tcPr>
          <w:p w14:paraId="0AE4F135" w14:textId="2C5D41DF" w:rsidR="00C66555" w:rsidRPr="004B3397" w:rsidRDefault="00C66555" w:rsidP="00C66555">
            <w:pPr>
              <w:pStyle w:val="TAC"/>
            </w:pPr>
            <w:r w:rsidRPr="004B3397">
              <w:t>Rectangular</w:t>
            </w:r>
          </w:p>
        </w:tc>
        <w:tc>
          <w:tcPr>
            <w:tcW w:w="1418" w:type="dxa"/>
          </w:tcPr>
          <w:p w14:paraId="0C063661" w14:textId="7B473611" w:rsidR="00C66555" w:rsidRPr="004B3397" w:rsidRDefault="00C66555" w:rsidP="00C66555">
            <w:pPr>
              <w:pStyle w:val="TAC"/>
              <w:rPr>
                <w:lang w:eastAsia="ja-JP"/>
              </w:rPr>
            </w:pPr>
            <w:r w:rsidRPr="004B3397">
              <w:rPr>
                <w:lang w:eastAsia="ja-JP"/>
              </w:rPr>
              <w:t>0.29</w:t>
            </w:r>
          </w:p>
        </w:tc>
        <w:tc>
          <w:tcPr>
            <w:tcW w:w="1558" w:type="dxa"/>
          </w:tcPr>
          <w:p w14:paraId="6560DC96" w14:textId="75F2274E" w:rsidR="00C66555" w:rsidRPr="004B3397" w:rsidRDefault="00C66555" w:rsidP="00C66555">
            <w:pPr>
              <w:pStyle w:val="TAC"/>
              <w:rPr>
                <w:lang w:eastAsia="ja-JP"/>
              </w:rPr>
            </w:pPr>
            <w:r w:rsidRPr="004B3397">
              <w:rPr>
                <w:lang w:eastAsia="ja-JP"/>
              </w:rPr>
              <w:t>0.20</w:t>
            </w:r>
          </w:p>
        </w:tc>
      </w:tr>
      <w:tr w:rsidR="00C66555" w:rsidRPr="004B3397" w14:paraId="3AC889C8" w14:textId="77777777" w:rsidTr="00C66555">
        <w:trPr>
          <w:jc w:val="center"/>
        </w:trPr>
        <w:tc>
          <w:tcPr>
            <w:tcW w:w="562" w:type="dxa"/>
          </w:tcPr>
          <w:p w14:paraId="68BC84F5" w14:textId="3A5A8810" w:rsidR="00C66555" w:rsidRPr="004B3397" w:rsidRDefault="00C66555" w:rsidP="00C66555">
            <w:pPr>
              <w:pStyle w:val="TAL"/>
              <w:rPr>
                <w:highlight w:val="white"/>
                <w:lang w:eastAsia="ja-JP"/>
              </w:rPr>
            </w:pPr>
            <w:r w:rsidRPr="004B3397">
              <w:rPr>
                <w:highlight w:val="white"/>
              </w:rPr>
              <w:t>13</w:t>
            </w:r>
          </w:p>
        </w:tc>
        <w:tc>
          <w:tcPr>
            <w:tcW w:w="2108" w:type="dxa"/>
            <w:vAlign w:val="center"/>
          </w:tcPr>
          <w:p w14:paraId="2345A7FD" w14:textId="3E228F73" w:rsidR="00C66555" w:rsidRPr="004B3397" w:rsidRDefault="00C66555" w:rsidP="00C66555">
            <w:pPr>
              <w:pStyle w:val="TAC"/>
              <w:jc w:val="left"/>
            </w:pPr>
            <w:r w:rsidRPr="004B3397">
              <w:rPr>
                <w:lang w:eastAsia="ja-JP"/>
              </w:rPr>
              <w:t xml:space="preserve">Total </w:t>
            </w:r>
            <w:r w:rsidRPr="004B3397">
              <w:t>uncertainty of the Network Analyzer</w:t>
            </w:r>
          </w:p>
        </w:tc>
        <w:tc>
          <w:tcPr>
            <w:tcW w:w="1153" w:type="dxa"/>
          </w:tcPr>
          <w:p w14:paraId="424A477D" w14:textId="65DACDC0" w:rsidR="00C66555" w:rsidRPr="004B3397" w:rsidRDefault="00C66555" w:rsidP="00C66555">
            <w:pPr>
              <w:pStyle w:val="TAC"/>
              <w:rPr>
                <w:lang w:eastAsia="zh-CN"/>
              </w:rPr>
            </w:pPr>
            <w:r w:rsidRPr="004B3397">
              <w:t>0.2</w:t>
            </w:r>
          </w:p>
        </w:tc>
        <w:tc>
          <w:tcPr>
            <w:tcW w:w="1275" w:type="dxa"/>
          </w:tcPr>
          <w:p w14:paraId="36A55131" w14:textId="161426AE" w:rsidR="00C66555" w:rsidRPr="004B3397" w:rsidRDefault="00C66555" w:rsidP="00C66555">
            <w:pPr>
              <w:pStyle w:val="TAC"/>
              <w:rPr>
                <w:lang w:eastAsia="zh-CN"/>
              </w:rPr>
            </w:pPr>
            <w:r w:rsidRPr="004B3397">
              <w:rPr>
                <w:lang w:eastAsia="zh-CN"/>
              </w:rPr>
              <w:t>0.5</w:t>
            </w:r>
          </w:p>
        </w:tc>
        <w:tc>
          <w:tcPr>
            <w:tcW w:w="1276" w:type="dxa"/>
          </w:tcPr>
          <w:p w14:paraId="7F2882EA" w14:textId="7930C85D" w:rsidR="00C66555" w:rsidRPr="004B3397" w:rsidRDefault="00C66555" w:rsidP="00C66555">
            <w:pPr>
              <w:pStyle w:val="TAC"/>
            </w:pPr>
            <w:r w:rsidRPr="004B3397">
              <w:t>Normal</w:t>
            </w:r>
          </w:p>
        </w:tc>
        <w:tc>
          <w:tcPr>
            <w:tcW w:w="1418" w:type="dxa"/>
          </w:tcPr>
          <w:p w14:paraId="50333B1A" w14:textId="1E1C9237" w:rsidR="00C66555" w:rsidRPr="004B3397" w:rsidRDefault="00C66555" w:rsidP="00C66555">
            <w:pPr>
              <w:pStyle w:val="TAC"/>
              <w:rPr>
                <w:lang w:eastAsia="ja-JP"/>
              </w:rPr>
            </w:pPr>
            <w:r w:rsidRPr="004B3397">
              <w:rPr>
                <w:lang w:eastAsia="ja-JP"/>
              </w:rPr>
              <w:t>0.10</w:t>
            </w:r>
          </w:p>
        </w:tc>
        <w:tc>
          <w:tcPr>
            <w:tcW w:w="1558" w:type="dxa"/>
          </w:tcPr>
          <w:p w14:paraId="586F2418" w14:textId="492219E0" w:rsidR="00C66555" w:rsidRPr="004B3397" w:rsidRDefault="00C66555" w:rsidP="00C66555">
            <w:pPr>
              <w:pStyle w:val="TAC"/>
              <w:rPr>
                <w:lang w:eastAsia="ja-JP"/>
              </w:rPr>
            </w:pPr>
            <w:r w:rsidRPr="004B3397">
              <w:rPr>
                <w:lang w:eastAsia="ja-JP"/>
              </w:rPr>
              <w:t>0.25</w:t>
            </w:r>
          </w:p>
        </w:tc>
      </w:tr>
      <w:tr w:rsidR="00C66555" w:rsidRPr="004B3397" w14:paraId="59D0A530" w14:textId="77777777" w:rsidTr="00C66555">
        <w:trPr>
          <w:jc w:val="center"/>
        </w:trPr>
        <w:tc>
          <w:tcPr>
            <w:tcW w:w="562" w:type="dxa"/>
          </w:tcPr>
          <w:p w14:paraId="06C23A8E" w14:textId="345E0C2A" w:rsidR="00C66555" w:rsidRPr="004B3397" w:rsidRDefault="00C66555" w:rsidP="00C66555">
            <w:pPr>
              <w:pStyle w:val="TAL"/>
              <w:rPr>
                <w:highlight w:val="white"/>
              </w:rPr>
            </w:pPr>
            <w:r w:rsidRPr="004B3397">
              <w:rPr>
                <w:highlight w:val="white"/>
                <w:lang w:eastAsia="zh-CN"/>
              </w:rPr>
              <w:t>14</w:t>
            </w:r>
          </w:p>
        </w:tc>
        <w:tc>
          <w:tcPr>
            <w:tcW w:w="2108" w:type="dxa"/>
            <w:vAlign w:val="center"/>
          </w:tcPr>
          <w:p w14:paraId="644D100F" w14:textId="1705660D" w:rsidR="00C66555" w:rsidRPr="004B3397" w:rsidRDefault="00C66555" w:rsidP="00C66555">
            <w:pPr>
              <w:pStyle w:val="TAC"/>
              <w:jc w:val="left"/>
              <w:rPr>
                <w:lang w:eastAsia="ja-JP"/>
              </w:rPr>
            </w:pPr>
            <w:r w:rsidRPr="004B3397">
              <w:rPr>
                <w:lang w:eastAsia="ja-JP"/>
              </w:rPr>
              <w:t>Uncertainty of an absolute gain of the calibration antenna</w:t>
            </w:r>
          </w:p>
        </w:tc>
        <w:tc>
          <w:tcPr>
            <w:tcW w:w="1153" w:type="dxa"/>
          </w:tcPr>
          <w:p w14:paraId="7B6DEB4F" w14:textId="3C4794AC" w:rsidR="00C66555" w:rsidRPr="004B3397" w:rsidRDefault="00C66555" w:rsidP="00C66555">
            <w:pPr>
              <w:pStyle w:val="TAC"/>
            </w:pPr>
            <w:r w:rsidRPr="004B3397">
              <w:t>0.58</w:t>
            </w:r>
          </w:p>
        </w:tc>
        <w:tc>
          <w:tcPr>
            <w:tcW w:w="1275" w:type="dxa"/>
          </w:tcPr>
          <w:p w14:paraId="42E92A10" w14:textId="211F4C59" w:rsidR="00C66555" w:rsidRPr="004B3397" w:rsidRDefault="00C66555" w:rsidP="00C66555">
            <w:pPr>
              <w:pStyle w:val="TAC"/>
              <w:rPr>
                <w:lang w:eastAsia="zh-CN"/>
              </w:rPr>
            </w:pPr>
            <w:r w:rsidRPr="004B3397">
              <w:t>0.58</w:t>
            </w:r>
          </w:p>
        </w:tc>
        <w:tc>
          <w:tcPr>
            <w:tcW w:w="1276" w:type="dxa"/>
          </w:tcPr>
          <w:p w14:paraId="05FF851A" w14:textId="03222FE5" w:rsidR="00C66555" w:rsidRPr="004B3397" w:rsidRDefault="00C66555" w:rsidP="00C66555">
            <w:pPr>
              <w:pStyle w:val="TAC"/>
            </w:pPr>
            <w:r w:rsidRPr="004B3397">
              <w:t>Normal</w:t>
            </w:r>
          </w:p>
        </w:tc>
        <w:tc>
          <w:tcPr>
            <w:tcW w:w="1418" w:type="dxa"/>
          </w:tcPr>
          <w:p w14:paraId="36A1EF64" w14:textId="48C0BF35" w:rsidR="00C66555" w:rsidRPr="004B3397" w:rsidRDefault="00C66555" w:rsidP="00C66555">
            <w:pPr>
              <w:pStyle w:val="TAC"/>
              <w:rPr>
                <w:lang w:eastAsia="ja-JP"/>
              </w:rPr>
            </w:pPr>
            <w:r w:rsidRPr="004B3397">
              <w:rPr>
                <w:lang w:eastAsia="ja-JP"/>
              </w:rPr>
              <w:t>0.29</w:t>
            </w:r>
          </w:p>
        </w:tc>
        <w:tc>
          <w:tcPr>
            <w:tcW w:w="1558" w:type="dxa"/>
          </w:tcPr>
          <w:p w14:paraId="7D69AAF6" w14:textId="25743C08" w:rsidR="00C66555" w:rsidRPr="004B3397" w:rsidRDefault="00C66555" w:rsidP="00C66555">
            <w:pPr>
              <w:pStyle w:val="TAC"/>
              <w:rPr>
                <w:lang w:eastAsia="ja-JP"/>
              </w:rPr>
            </w:pPr>
            <w:r w:rsidRPr="004B3397">
              <w:rPr>
                <w:lang w:eastAsia="ja-JP"/>
              </w:rPr>
              <w:t>0.29</w:t>
            </w:r>
          </w:p>
        </w:tc>
      </w:tr>
      <w:tr w:rsidR="00C66555" w:rsidRPr="004B3397" w14:paraId="43A2E6F5" w14:textId="77777777" w:rsidTr="00C66555">
        <w:trPr>
          <w:jc w:val="center"/>
        </w:trPr>
        <w:tc>
          <w:tcPr>
            <w:tcW w:w="562" w:type="dxa"/>
          </w:tcPr>
          <w:p w14:paraId="696C5704" w14:textId="5B83133A" w:rsidR="00C66555" w:rsidRPr="004B3397" w:rsidRDefault="00C66555" w:rsidP="00C66555">
            <w:pPr>
              <w:pStyle w:val="TAL"/>
              <w:rPr>
                <w:highlight w:val="white"/>
                <w:lang w:eastAsia="zh-CN"/>
              </w:rPr>
            </w:pPr>
            <w:r w:rsidRPr="004B3397">
              <w:rPr>
                <w:highlight w:val="white"/>
                <w:lang w:eastAsia="zh-CN"/>
              </w:rPr>
              <w:t>15</w:t>
            </w:r>
          </w:p>
        </w:tc>
        <w:tc>
          <w:tcPr>
            <w:tcW w:w="2108" w:type="dxa"/>
            <w:vAlign w:val="center"/>
          </w:tcPr>
          <w:p w14:paraId="7C53170E" w14:textId="4E858A2F" w:rsidR="00C66555" w:rsidRPr="004B3397" w:rsidRDefault="00C66555" w:rsidP="00C66555">
            <w:pPr>
              <w:pStyle w:val="TAC"/>
              <w:jc w:val="left"/>
              <w:rPr>
                <w:lang w:eastAsia="ja-JP"/>
              </w:rPr>
            </w:pPr>
            <w:r w:rsidRPr="004B3397">
              <w:rPr>
                <w:lang w:eastAsia="ja-JP"/>
              </w:rPr>
              <w:t xml:space="preserve">Offset of the Phase Center of the Reference Antenna </w:t>
            </w:r>
          </w:p>
        </w:tc>
        <w:tc>
          <w:tcPr>
            <w:tcW w:w="1153" w:type="dxa"/>
          </w:tcPr>
          <w:p w14:paraId="1AA875CA" w14:textId="74131F69" w:rsidR="00C66555" w:rsidRPr="004B3397" w:rsidRDefault="00C66555" w:rsidP="00C66555">
            <w:pPr>
              <w:pStyle w:val="TAC"/>
            </w:pPr>
            <w:r w:rsidRPr="004B3397">
              <w:rPr>
                <w:lang w:eastAsia="zh-CN"/>
              </w:rPr>
              <w:t>0</w:t>
            </w:r>
          </w:p>
        </w:tc>
        <w:tc>
          <w:tcPr>
            <w:tcW w:w="1275" w:type="dxa"/>
          </w:tcPr>
          <w:p w14:paraId="4BBB8A0B" w14:textId="1CA90665" w:rsidR="00C66555" w:rsidRPr="004B3397" w:rsidRDefault="00C66555" w:rsidP="00C66555">
            <w:pPr>
              <w:pStyle w:val="TAC"/>
            </w:pPr>
            <w:r w:rsidRPr="004B3397">
              <w:rPr>
                <w:lang w:eastAsia="zh-CN"/>
              </w:rPr>
              <w:t>0</w:t>
            </w:r>
          </w:p>
        </w:tc>
        <w:tc>
          <w:tcPr>
            <w:tcW w:w="1276" w:type="dxa"/>
          </w:tcPr>
          <w:p w14:paraId="74ABA2A8" w14:textId="1B66FEED" w:rsidR="00C66555" w:rsidRPr="004B3397" w:rsidRDefault="00C66555" w:rsidP="00C66555">
            <w:pPr>
              <w:pStyle w:val="TAC"/>
            </w:pPr>
            <w:r w:rsidRPr="004B3397">
              <w:t>Normal</w:t>
            </w:r>
          </w:p>
        </w:tc>
        <w:tc>
          <w:tcPr>
            <w:tcW w:w="1418" w:type="dxa"/>
          </w:tcPr>
          <w:p w14:paraId="778BFEFD" w14:textId="594E8058" w:rsidR="00C66555" w:rsidRPr="004B3397" w:rsidRDefault="00C66555" w:rsidP="00C66555">
            <w:pPr>
              <w:pStyle w:val="TAC"/>
              <w:rPr>
                <w:lang w:eastAsia="ja-JP"/>
              </w:rPr>
            </w:pPr>
            <w:r w:rsidRPr="004B3397">
              <w:rPr>
                <w:lang w:eastAsia="ja-JP"/>
              </w:rPr>
              <w:t>0</w:t>
            </w:r>
          </w:p>
        </w:tc>
        <w:tc>
          <w:tcPr>
            <w:tcW w:w="1558" w:type="dxa"/>
          </w:tcPr>
          <w:p w14:paraId="50C228C5" w14:textId="339E9D4A" w:rsidR="00C66555" w:rsidRPr="004B3397" w:rsidRDefault="00C66555" w:rsidP="00C66555">
            <w:pPr>
              <w:pStyle w:val="TAC"/>
              <w:rPr>
                <w:lang w:eastAsia="ja-JP"/>
              </w:rPr>
            </w:pPr>
            <w:r w:rsidRPr="004B3397">
              <w:rPr>
                <w:lang w:eastAsia="ja-JP"/>
              </w:rPr>
              <w:t>0</w:t>
            </w:r>
          </w:p>
        </w:tc>
      </w:tr>
      <w:tr w:rsidR="00C66555" w:rsidRPr="004B3397" w14:paraId="5E792B78" w14:textId="77777777" w:rsidTr="00C66555">
        <w:trPr>
          <w:jc w:val="center"/>
        </w:trPr>
        <w:tc>
          <w:tcPr>
            <w:tcW w:w="6374" w:type="dxa"/>
            <w:gridSpan w:val="5"/>
            <w:shd w:val="clear" w:color="auto" w:fill="D9D9D9" w:themeFill="background1" w:themeFillShade="D9"/>
          </w:tcPr>
          <w:p w14:paraId="355CC802" w14:textId="5DAEE019" w:rsidR="00C66555" w:rsidRPr="004B3397" w:rsidRDefault="00C66555" w:rsidP="00C66555">
            <w:pPr>
              <w:pStyle w:val="TAL"/>
              <w:rPr>
                <w:b/>
                <w:bCs/>
              </w:rPr>
            </w:pPr>
            <w:r w:rsidRPr="004B3397">
              <w:rPr>
                <w:b/>
                <w:bCs/>
                <w:lang w:eastAsia="ja-JP"/>
              </w:rPr>
              <w:t>Total Expanded Uncertainty, U, with 95 % Confidence Interval</w:t>
            </w:r>
          </w:p>
        </w:tc>
        <w:tc>
          <w:tcPr>
            <w:tcW w:w="1418" w:type="dxa"/>
            <w:shd w:val="clear" w:color="auto" w:fill="D9D9D9" w:themeFill="background1" w:themeFillShade="D9"/>
          </w:tcPr>
          <w:p w14:paraId="4371CD5E" w14:textId="5019D27D" w:rsidR="00C66555" w:rsidRPr="004B3397" w:rsidRDefault="00C66555" w:rsidP="00C66555">
            <w:pPr>
              <w:pStyle w:val="TAC"/>
              <w:rPr>
                <w:b/>
                <w:bCs/>
                <w:lang w:eastAsia="ja-JP"/>
              </w:rPr>
            </w:pPr>
            <w:r w:rsidRPr="004B3397">
              <w:rPr>
                <w:b/>
                <w:lang w:eastAsia="ja-JP"/>
              </w:rPr>
              <w:t xml:space="preserve">2.61 </w:t>
            </w:r>
          </w:p>
        </w:tc>
        <w:tc>
          <w:tcPr>
            <w:tcW w:w="1558" w:type="dxa"/>
            <w:shd w:val="clear" w:color="auto" w:fill="D9D9D9" w:themeFill="background1" w:themeFillShade="D9"/>
          </w:tcPr>
          <w:p w14:paraId="7FE0646A" w14:textId="0B170C60" w:rsidR="00C66555" w:rsidRPr="004B3397" w:rsidRDefault="00C66555" w:rsidP="00C66555">
            <w:pPr>
              <w:pStyle w:val="TAC"/>
              <w:rPr>
                <w:b/>
                <w:bCs/>
                <w:lang w:eastAsia="ja-JP"/>
              </w:rPr>
            </w:pPr>
            <w:r w:rsidRPr="004B3397">
              <w:rPr>
                <w:b/>
                <w:lang w:eastAsia="ja-JP"/>
              </w:rPr>
              <w:t>2.65</w:t>
            </w:r>
          </w:p>
        </w:tc>
      </w:tr>
    </w:tbl>
    <w:p w14:paraId="59F67400" w14:textId="77777777" w:rsidR="008B1B51" w:rsidRPr="004B3397" w:rsidRDefault="008B1B51" w:rsidP="008B1B51"/>
    <w:p w14:paraId="5ECD052E" w14:textId="692AB1D5" w:rsidR="008B1B51" w:rsidRPr="004B3397" w:rsidRDefault="008B1B51" w:rsidP="008B1B51">
      <w:r w:rsidRPr="004B3397">
        <w:t xml:space="preserve">The detailed descriptions of each measurement uncertainty contributor are defined in in </w:t>
      </w:r>
      <w:r w:rsidR="00526F14" w:rsidRPr="004B3397">
        <w:t>clause</w:t>
      </w:r>
      <w:r w:rsidRPr="004B3397">
        <w:t xml:space="preserve"> B</w:t>
      </w:r>
      <w:r w:rsidR="00526F14" w:rsidRPr="004B3397">
        <w:t>.</w:t>
      </w:r>
      <w:r w:rsidRPr="004B3397">
        <w:t>2.</w:t>
      </w:r>
    </w:p>
    <w:p w14:paraId="7A4CA61A" w14:textId="77777777" w:rsidR="008B1B51" w:rsidRPr="004B3397" w:rsidRDefault="008B1B51" w:rsidP="00526F14">
      <w:pPr>
        <w:pStyle w:val="Heading1"/>
      </w:pPr>
      <w:bookmarkStart w:id="47" w:name="_Toc177658757"/>
      <w:r w:rsidRPr="004B3397">
        <w:lastRenderedPageBreak/>
        <w:t>B.2</w:t>
      </w:r>
      <w:r w:rsidRPr="004B3397">
        <w:tab/>
        <w:t>Measurement error contribution descriptions for MPAC</w:t>
      </w:r>
      <w:bookmarkEnd w:id="47"/>
    </w:p>
    <w:p w14:paraId="698D1EF7" w14:textId="74A5A0DC" w:rsidR="008B1B51" w:rsidRPr="004B3397" w:rsidRDefault="008B1B51" w:rsidP="00526F14">
      <w:pPr>
        <w:pStyle w:val="Heading2"/>
        <w:rPr>
          <w:lang w:eastAsia="ja-JP"/>
        </w:rPr>
      </w:pPr>
      <w:bookmarkStart w:id="48" w:name="_Toc177658758"/>
      <w:r w:rsidRPr="004B3397">
        <w:rPr>
          <w:lang w:eastAsia="ja-JP"/>
        </w:rPr>
        <w:t>B.2.1</w:t>
      </w:r>
      <w:r w:rsidRPr="004B3397">
        <w:rPr>
          <w:lang w:eastAsia="ja-JP"/>
        </w:rPr>
        <w:tab/>
        <w:t>Mismatch for measurement process</w:t>
      </w:r>
      <w:bookmarkEnd w:id="48"/>
    </w:p>
    <w:p w14:paraId="65E9DCBE" w14:textId="26598953" w:rsidR="008B1B51" w:rsidRPr="004B3397" w:rsidRDefault="008B1B51" w:rsidP="008B1B51">
      <w:r w:rsidRPr="004B3397">
        <w:t xml:space="preserve">This term comes from the mismatch between the system input cables connecting to the base station simulator output port. For more information, see </w:t>
      </w:r>
      <w:r w:rsidR="00526F14" w:rsidRPr="004B3397">
        <w:t xml:space="preserve">clause </w:t>
      </w:r>
      <w:r w:rsidRPr="004B3397">
        <w:t xml:space="preserve">A.4.2.1 of </w:t>
      </w:r>
      <w:r w:rsidR="00526F14" w:rsidRPr="004B3397">
        <w:t xml:space="preserve">3GPP TS 38.561 </w:t>
      </w:r>
      <w:r w:rsidRPr="004B3397">
        <w:t>[</w:t>
      </w:r>
      <w:r w:rsidR="003217E3" w:rsidRPr="004B3397">
        <w:t>8</w:t>
      </w:r>
      <w:r w:rsidRPr="004B3397">
        <w:t>].</w:t>
      </w:r>
    </w:p>
    <w:p w14:paraId="57C65E42" w14:textId="268A916A" w:rsidR="008B1B51" w:rsidRPr="004B3397" w:rsidRDefault="008B1B51" w:rsidP="00526F14">
      <w:pPr>
        <w:pStyle w:val="Heading2"/>
        <w:rPr>
          <w:lang w:eastAsia="ja-JP"/>
        </w:rPr>
      </w:pPr>
      <w:bookmarkStart w:id="49" w:name="_Toc177658759"/>
      <w:r w:rsidRPr="004B3397">
        <w:rPr>
          <w:lang w:eastAsia="ja-JP"/>
        </w:rPr>
        <w:t>B.2.2</w:t>
      </w:r>
      <w:r w:rsidRPr="004B3397">
        <w:rPr>
          <w:lang w:eastAsia="ja-JP"/>
        </w:rPr>
        <w:tab/>
        <w:t>Measurement distance uncertainty</w:t>
      </w:r>
      <w:bookmarkEnd w:id="49"/>
    </w:p>
    <w:p w14:paraId="701ADFC4" w14:textId="2E0C4448" w:rsidR="008B1B51" w:rsidRPr="004B3397" w:rsidRDefault="008B1B51" w:rsidP="008B1B51">
      <w:r w:rsidRPr="004B3397">
        <w:t>The cause of this uncertainty contributor is due to the reduction of distance between the measurement antenna and the DUT. Given that 1.2</w:t>
      </w:r>
      <w:r w:rsidR="00526F14" w:rsidRPr="004B3397">
        <w:t xml:space="preserve"> </w:t>
      </w:r>
      <w:r w:rsidRPr="004B3397">
        <w:t>m is defined as the minimum range length for FR1 MPAC system and the device is not offset from the axis(es) of rotation, this term could be set as 0 dB.</w:t>
      </w:r>
    </w:p>
    <w:p w14:paraId="52076195" w14:textId="5E07AD59" w:rsidR="008B1B51" w:rsidRPr="004B3397" w:rsidRDefault="008B1B51" w:rsidP="00526F14">
      <w:pPr>
        <w:pStyle w:val="Heading2"/>
      </w:pPr>
      <w:bookmarkStart w:id="50" w:name="_Toc177658760"/>
      <w:r w:rsidRPr="004B3397">
        <w:t>B.2.3</w:t>
      </w:r>
      <w:r w:rsidRPr="004B3397">
        <w:tab/>
        <w:t>Quality of quiet zone</w:t>
      </w:r>
      <w:bookmarkEnd w:id="50"/>
    </w:p>
    <w:p w14:paraId="00B6C1FD" w14:textId="77777777" w:rsidR="00FD440A" w:rsidRPr="004B3397" w:rsidRDefault="008B1B51" w:rsidP="00FD440A">
      <w:r w:rsidRPr="004B3397">
        <w:t xml:space="preserve">The quality of the quiet zone procedure characterizes the quiet zone performance of the anechoic chamber, specifically the effect of reflections within the anechoic chamber including any positioners and support structures. For FR1 quality of quiet zone measurements, reference antennas of sleeve dipole or magnetic loop are used. For more information, see </w:t>
      </w:r>
      <w:r w:rsidR="00526F14" w:rsidRPr="004B3397">
        <w:t>clause</w:t>
      </w:r>
      <w:r w:rsidR="00FD440A" w:rsidRPr="004B3397">
        <w:t>s</w:t>
      </w:r>
      <w:r w:rsidR="00526F14" w:rsidRPr="004B3397">
        <w:t xml:space="preserve"> </w:t>
      </w:r>
      <w:r w:rsidR="00FD440A" w:rsidRPr="004B3397">
        <w:t xml:space="preserve">A.3.7 and </w:t>
      </w:r>
      <w:r w:rsidRPr="004B3397">
        <w:t xml:space="preserve">A.4.2.8 of </w:t>
      </w:r>
      <w:r w:rsidR="00526F14" w:rsidRPr="004B3397">
        <w:t xml:space="preserve">3GPP TS 38.561 </w:t>
      </w:r>
      <w:r w:rsidRPr="004B3397">
        <w:t>[</w:t>
      </w:r>
      <w:r w:rsidR="003217E3" w:rsidRPr="004B3397">
        <w:t>8</w:t>
      </w:r>
      <w:r w:rsidRPr="004B3397">
        <w:t>] with the exception that only the phi-axis ripple test is performed for MIMO OTA.</w:t>
      </w:r>
    </w:p>
    <w:p w14:paraId="003762E1" w14:textId="7E3CB8E2" w:rsidR="008B1B51" w:rsidRPr="004B3397" w:rsidRDefault="00FD440A" w:rsidP="00FD440A">
      <w:r w:rsidRPr="004B3397">
        <w:t>The ripple test shall be repeated when the RF/propagation conditions inside the chamber have changed, e.g., the chamber has been disassembled and reassembled, portions of the absorber been replaced, measurement antennas/probes been replaced, positioning system been replaced, etc.</w:t>
      </w:r>
    </w:p>
    <w:p w14:paraId="67D90BBB" w14:textId="4DED20C9" w:rsidR="008B1B51" w:rsidRPr="004B3397" w:rsidRDefault="008B1B51" w:rsidP="00526F14">
      <w:pPr>
        <w:pStyle w:val="Heading2"/>
        <w:rPr>
          <w:lang w:eastAsia="ja-JP"/>
        </w:rPr>
      </w:pPr>
      <w:bookmarkStart w:id="51" w:name="_Toc177658761"/>
      <w:r w:rsidRPr="004B3397">
        <w:rPr>
          <w:lang w:eastAsia="ja-JP"/>
        </w:rPr>
        <w:t>B.2.4</w:t>
      </w:r>
      <w:r w:rsidRPr="004B3397">
        <w:rPr>
          <w:lang w:eastAsia="ja-JP"/>
        </w:rPr>
        <w:tab/>
        <w:t>Base Station simulator</w:t>
      </w:r>
      <w:bookmarkEnd w:id="51"/>
    </w:p>
    <w:p w14:paraId="0CA3F568" w14:textId="77777777" w:rsidR="008B1B51" w:rsidRPr="004B3397" w:rsidRDefault="008B1B51" w:rsidP="008B1B51">
      <w:r w:rsidRPr="004B3397">
        <w:rPr>
          <w:rFonts w:eastAsia="MS Mincho"/>
          <w:lang w:eastAsia="ja-JP"/>
        </w:rPr>
        <w:t>gN</w:t>
      </w:r>
      <w:r w:rsidRPr="004B3397">
        <w:t>B</w:t>
      </w:r>
      <w:r w:rsidRPr="004B3397">
        <w:rPr>
          <w:rFonts w:eastAsia="MS Mincho"/>
          <w:lang w:eastAsia="ja-JP"/>
        </w:rPr>
        <w:t xml:space="preserve"> e</w:t>
      </w:r>
      <w:r w:rsidRPr="004B3397">
        <w:t>mulator is used to drive a signal to the channel emulator and then to the device under test. Generally there occurs uncertainty contribution from absolute level accuracy</w:t>
      </w:r>
      <w:r w:rsidRPr="004B3397">
        <w:rPr>
          <w:rFonts w:eastAsia="MS Mincho"/>
          <w:lang w:eastAsia="ja-JP"/>
        </w:rPr>
        <w:t>,</w:t>
      </w:r>
      <w:r w:rsidRPr="004B3397">
        <w:t xml:space="preserve"> </w:t>
      </w:r>
      <w:r w:rsidRPr="004B3397">
        <w:rPr>
          <w:rFonts w:eastAsia="MS Mincho"/>
          <w:lang w:eastAsia="ja-JP"/>
        </w:rPr>
        <w:t>non-</w:t>
      </w:r>
      <w:r w:rsidRPr="004B3397">
        <w:t>linearity</w:t>
      </w:r>
      <w:r w:rsidRPr="004B3397">
        <w:rPr>
          <w:rFonts w:eastAsia="MS Mincho"/>
          <w:lang w:eastAsia="ja-JP"/>
        </w:rPr>
        <w:t xml:space="preserve"> and frequency characteristic</w:t>
      </w:r>
      <w:r w:rsidRPr="004B3397">
        <w:t xml:space="preserve"> of the </w:t>
      </w:r>
      <w:r w:rsidRPr="004B3397">
        <w:rPr>
          <w:rFonts w:eastAsia="MS Mincho"/>
          <w:lang w:eastAsia="ja-JP"/>
        </w:rPr>
        <w:t>gNB emulator</w:t>
      </w:r>
      <w:r w:rsidRPr="004B3397">
        <w:t>.</w:t>
      </w:r>
    </w:p>
    <w:p w14:paraId="090A4AEF" w14:textId="38431B40" w:rsidR="008B1B51" w:rsidRPr="004B3397" w:rsidRDefault="008B1B51" w:rsidP="008B1B51">
      <w:r w:rsidRPr="004B3397">
        <w:rPr>
          <w:rFonts w:eastAsia="MS Mincho"/>
          <w:lang w:eastAsia="ja-JP"/>
        </w:rPr>
        <w:t xml:space="preserve">For practical reasons, in a case that a VNA is used as a calibration equipment, gNB emulator is connected to the system after </w:t>
      </w:r>
      <w:r w:rsidRPr="004B3397">
        <w:t xml:space="preserve">the calibration measurement </w:t>
      </w:r>
      <w:r w:rsidRPr="004B3397">
        <w:rPr>
          <w:rFonts w:eastAsia="MS Mincho"/>
          <w:lang w:eastAsia="ja-JP"/>
        </w:rPr>
        <w:t>is</w:t>
      </w:r>
      <w:r w:rsidRPr="004B3397">
        <w:t xml:space="preserve"> performed </w:t>
      </w:r>
      <w:r w:rsidRPr="004B3397">
        <w:rPr>
          <w:rFonts w:eastAsia="MS Mincho"/>
          <w:lang w:eastAsia="ja-JP"/>
        </w:rPr>
        <w:t>by the VNA</w:t>
      </w:r>
      <w:r w:rsidRPr="004B3397">
        <w:t xml:space="preserve">. Hence, the uncertainty on the absolute level of </w:t>
      </w:r>
      <w:r w:rsidRPr="004B3397">
        <w:rPr>
          <w:rFonts w:eastAsia="MS Mincho"/>
          <w:lang w:eastAsia="ja-JP"/>
        </w:rPr>
        <w:t>gNB emulator (</w:t>
      </w:r>
      <w:r w:rsidRPr="004B3397">
        <w:t>transmitter device</w:t>
      </w:r>
      <w:r w:rsidRPr="004B3397">
        <w:rPr>
          <w:rFonts w:eastAsia="MS Mincho"/>
          <w:lang w:eastAsia="ja-JP"/>
        </w:rPr>
        <w:t>)</w:t>
      </w:r>
      <w:r w:rsidRPr="004B3397">
        <w:t xml:space="preserve"> cannot be assumed as systematic. This uncertainty will be determined from the manufacturer</w:t>
      </w:r>
      <w:r w:rsidR="002A2300" w:rsidRPr="004B3397">
        <w:t>'</w:t>
      </w:r>
      <w:r w:rsidRPr="004B3397">
        <w:t xml:space="preserve">s datasheet and the distribution used shall match that provided in the datasheet which are commonly quoting MUs/accuracies with a </w:t>
      </w:r>
      <w:r w:rsidR="0043594D" w:rsidRPr="004B3397">
        <w:t>"</w:t>
      </w:r>
      <w:r w:rsidRPr="004B3397">
        <w:t>95</w:t>
      </w:r>
      <w:r w:rsidR="00526F14" w:rsidRPr="004B3397">
        <w:t xml:space="preserve"> </w:t>
      </w:r>
      <w:r w:rsidRPr="004B3397">
        <w:t>% confidence level</w:t>
      </w:r>
      <w:r w:rsidR="0043594D" w:rsidRPr="004B3397">
        <w:t>"</w:t>
      </w:r>
      <w:r w:rsidRPr="004B3397">
        <w:t xml:space="preserve"> and/or a </w:t>
      </w:r>
      <w:r w:rsidR="0043594D" w:rsidRPr="004B3397">
        <w:t>"</w:t>
      </w:r>
      <w:r w:rsidRPr="004B3397">
        <w:t>coverage factor of 2</w:t>
      </w:r>
      <w:r w:rsidR="0043594D" w:rsidRPr="004B3397">
        <w:t>"</w:t>
      </w:r>
      <w:r w:rsidRPr="004B3397">
        <w:t xml:space="preserve">. In the absence of a declared distribution in the datasheet, the rectangular distribution should be used. Furthermore, the uncertainty of the </w:t>
      </w:r>
      <w:r w:rsidRPr="004B3397">
        <w:rPr>
          <w:rFonts w:eastAsia="MS Mincho"/>
          <w:lang w:eastAsia="ja-JP"/>
        </w:rPr>
        <w:t>non-</w:t>
      </w:r>
      <w:r w:rsidRPr="004B3397">
        <w:t>linearity is included in the absolute level uncertainty.</w:t>
      </w:r>
    </w:p>
    <w:p w14:paraId="6AE9767B" w14:textId="0034B37E" w:rsidR="008B1B51" w:rsidRPr="004B3397" w:rsidRDefault="008B1B51" w:rsidP="00526F14">
      <w:pPr>
        <w:pStyle w:val="Heading2"/>
        <w:rPr>
          <w:lang w:eastAsia="ja-JP"/>
        </w:rPr>
      </w:pPr>
      <w:bookmarkStart w:id="52" w:name="_Toc177658762"/>
      <w:r w:rsidRPr="004B3397">
        <w:rPr>
          <w:lang w:eastAsia="ja-JP"/>
        </w:rPr>
        <w:t>B.2.5</w:t>
      </w:r>
      <w:r w:rsidRPr="004B3397">
        <w:rPr>
          <w:lang w:eastAsia="ja-JP"/>
        </w:rPr>
        <w:tab/>
        <w:t>Channel Emulator</w:t>
      </w:r>
      <w:bookmarkEnd w:id="52"/>
    </w:p>
    <w:p w14:paraId="19734DB6" w14:textId="2A0969D2" w:rsidR="008B1B51" w:rsidRPr="004B3397" w:rsidRDefault="008B1B51" w:rsidP="008B1B51">
      <w:r w:rsidRPr="004B3397">
        <w:rPr>
          <w:rFonts w:eastAsia="MS Mincho"/>
          <w:lang w:eastAsia="ja-JP"/>
        </w:rPr>
        <w:t xml:space="preserve">The channel emulator is also working as a signal source in the NR MIMO OTA system, therefore </w:t>
      </w:r>
      <w:r w:rsidRPr="004B3397">
        <w:t>there occurs uncertainty contribution from absolute level accuracy</w:t>
      </w:r>
      <w:r w:rsidRPr="004B3397">
        <w:rPr>
          <w:rFonts w:eastAsia="MS Mincho"/>
          <w:lang w:eastAsia="ja-JP"/>
        </w:rPr>
        <w:t>,</w:t>
      </w:r>
      <w:r w:rsidRPr="004B3397">
        <w:t xml:space="preserve"> </w:t>
      </w:r>
      <w:r w:rsidRPr="004B3397">
        <w:rPr>
          <w:rFonts w:eastAsia="MS Mincho"/>
          <w:lang w:eastAsia="ja-JP"/>
        </w:rPr>
        <w:t>non-</w:t>
      </w:r>
      <w:r w:rsidRPr="004B3397">
        <w:t>linearity</w:t>
      </w:r>
      <w:r w:rsidRPr="004B3397">
        <w:rPr>
          <w:rFonts w:eastAsia="MS Mincho"/>
          <w:lang w:eastAsia="ja-JP"/>
        </w:rPr>
        <w:t>, frequency characteristic and stability</w:t>
      </w:r>
      <w:r w:rsidRPr="004B3397">
        <w:t xml:space="preserve"> of the </w:t>
      </w:r>
      <w:r w:rsidRPr="004B3397">
        <w:rPr>
          <w:rFonts w:eastAsia="MS Mincho"/>
          <w:lang w:eastAsia="ja-JP"/>
        </w:rPr>
        <w:t>channel emulator</w:t>
      </w:r>
      <w:r w:rsidRPr="004B3397">
        <w:t>. These uncertainty contributions shall be taken from the manufacturer</w:t>
      </w:r>
      <w:r w:rsidR="002A2300" w:rsidRPr="004B3397">
        <w:t>'</w:t>
      </w:r>
      <w:r w:rsidRPr="004B3397">
        <w:t>s data sheet.</w:t>
      </w:r>
    </w:p>
    <w:p w14:paraId="777910DC" w14:textId="77777777" w:rsidR="008B1B51" w:rsidRPr="004B3397" w:rsidRDefault="008B1B51" w:rsidP="00526F14">
      <w:pPr>
        <w:pStyle w:val="Heading2"/>
        <w:rPr>
          <w:lang w:eastAsia="ja-JP"/>
        </w:rPr>
      </w:pPr>
      <w:bookmarkStart w:id="53" w:name="_Toc177658763"/>
      <w:r w:rsidRPr="004B3397">
        <w:rPr>
          <w:lang w:eastAsia="ja-JP"/>
        </w:rPr>
        <w:t>B.2.6</w:t>
      </w:r>
      <w:r w:rsidRPr="004B3397">
        <w:rPr>
          <w:lang w:eastAsia="ja-JP"/>
        </w:rPr>
        <w:tab/>
        <w:t>Amplifier uncertainties</w:t>
      </w:r>
      <w:bookmarkEnd w:id="53"/>
    </w:p>
    <w:p w14:paraId="7A88CEA4" w14:textId="1ABA276E" w:rsidR="008B1B51" w:rsidRPr="004B3397" w:rsidRDefault="008B1B51" w:rsidP="008B1B51">
      <w:r w:rsidRPr="004B3397">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r w:rsidR="00526F14" w:rsidRPr="004B3397">
        <w:t>:</w:t>
      </w:r>
    </w:p>
    <w:p w14:paraId="6D6C5A31" w14:textId="0CDA96FE" w:rsidR="008B1B51" w:rsidRPr="004B3397" w:rsidRDefault="008B1B51" w:rsidP="00526F14">
      <w:pPr>
        <w:pStyle w:val="B1"/>
      </w:pPr>
      <w:r w:rsidRPr="004B3397">
        <w:t>-</w:t>
      </w:r>
      <w:r w:rsidRPr="004B3397">
        <w:tab/>
        <w:t>Stability</w:t>
      </w:r>
      <w:r w:rsidR="00526F14" w:rsidRPr="004B3397">
        <w:t>:</w:t>
      </w:r>
    </w:p>
    <w:p w14:paraId="70CD0A4D" w14:textId="57C48FBB" w:rsidR="008B1B51" w:rsidRPr="004B3397" w:rsidRDefault="008B1B51" w:rsidP="00526F14">
      <w:pPr>
        <w:pStyle w:val="B2"/>
      </w:pPr>
      <w:r w:rsidRPr="004B3397">
        <w:lastRenderedPageBreak/>
        <w:t>-</w:t>
      </w:r>
      <w:r w:rsidRPr="004B3397">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w:t>
      </w:r>
      <w:r w:rsidR="002A2300" w:rsidRPr="004B3397">
        <w:t>'</w:t>
      </w:r>
      <w:r w:rsidRPr="004B3397">
        <w:t xml:space="preserve"> data sheet for the operating conditions in which the system will be required to operate.</w:t>
      </w:r>
    </w:p>
    <w:p w14:paraId="05111999" w14:textId="565D25E7" w:rsidR="008B1B51" w:rsidRPr="004B3397" w:rsidRDefault="008B1B51" w:rsidP="00526F14">
      <w:pPr>
        <w:pStyle w:val="B1"/>
      </w:pPr>
      <w:r w:rsidRPr="004B3397">
        <w:t>-</w:t>
      </w:r>
      <w:r w:rsidRPr="004B3397">
        <w:tab/>
        <w:t>Linearity</w:t>
      </w:r>
      <w:r w:rsidR="00526F14" w:rsidRPr="004B3397">
        <w:t>:</w:t>
      </w:r>
    </w:p>
    <w:p w14:paraId="7C0FAC2A" w14:textId="42FBFC7B" w:rsidR="008B1B51" w:rsidRPr="004B3397" w:rsidRDefault="008B1B51" w:rsidP="00526F14">
      <w:pPr>
        <w:pStyle w:val="B2"/>
      </w:pPr>
      <w:r w:rsidRPr="004B3397">
        <w:t>-</w:t>
      </w:r>
      <w:r w:rsidRPr="004B3397">
        <w:tab/>
        <w:t>An uncertainty contribution comes from the linearity of the amplifier since in most cases calibration and measurements are performed at two different input/output power levels. This uncertainty can be either measured or determined by the manufacturers</w:t>
      </w:r>
      <w:r w:rsidR="002A2300" w:rsidRPr="004B3397">
        <w:t>'</w:t>
      </w:r>
      <w:r w:rsidRPr="004B3397">
        <w:t xml:space="preserve"> data sheet.</w:t>
      </w:r>
    </w:p>
    <w:p w14:paraId="004CC032" w14:textId="16C014ED" w:rsidR="008B1B51" w:rsidRPr="004B3397" w:rsidRDefault="008B1B51" w:rsidP="00526F14">
      <w:pPr>
        <w:pStyle w:val="B1"/>
      </w:pPr>
      <w:r w:rsidRPr="004B3397">
        <w:t>-</w:t>
      </w:r>
      <w:r w:rsidRPr="004B3397">
        <w:tab/>
        <w:t>Noise Figure</w:t>
      </w:r>
      <w:r w:rsidR="00526F14" w:rsidRPr="004B3397">
        <w:t>:</w:t>
      </w:r>
    </w:p>
    <w:p w14:paraId="1B75F83C" w14:textId="77777777" w:rsidR="008B1B51" w:rsidRPr="004B3397" w:rsidRDefault="008B1B51" w:rsidP="00526F14">
      <w:pPr>
        <w:pStyle w:val="B2"/>
      </w:pPr>
      <w:r w:rsidRPr="004B3397">
        <w:t>-</w:t>
      </w:r>
      <w:r w:rsidRPr="004B3397">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17C0E6E0" w14:textId="77777777" w:rsidR="008B1B51" w:rsidRPr="004B3397" w:rsidRDefault="008B1B51" w:rsidP="008B1B51">
      <w:pPr>
        <w:pStyle w:val="EQ"/>
      </w:pPr>
      <w:r w:rsidRPr="004B3397">
        <w:tab/>
      </w:r>
      <w:r w:rsidRPr="004B3397">
        <w:rPr>
          <w:noProof/>
        </w:rPr>
        <w:drawing>
          <wp:inline distT="0" distB="0" distL="0" distR="0" wp14:anchorId="6B45397C" wp14:editId="59BB3B43">
            <wp:extent cx="1828800" cy="40386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6"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5E65CF67" w14:textId="1E806CDB" w:rsidR="008B1B51" w:rsidRPr="004B3397" w:rsidRDefault="008B1B51" w:rsidP="00526F14">
      <w:pPr>
        <w:pStyle w:val="B2"/>
      </w:pPr>
      <w:r w:rsidRPr="004B3397">
        <w:t>-</w:t>
      </w:r>
      <w:r w:rsidRPr="004B3397">
        <w:tab/>
        <w:t>Where SNR is the signal to noise ratio in dB at the signal level used during the sensitivity measurement.</w:t>
      </w:r>
    </w:p>
    <w:p w14:paraId="02D28CD2" w14:textId="2BCB3BA1" w:rsidR="008B1B51" w:rsidRPr="004B3397" w:rsidRDefault="008B1B51" w:rsidP="00526F14">
      <w:pPr>
        <w:pStyle w:val="B1"/>
      </w:pPr>
      <w:r w:rsidRPr="004B3397">
        <w:t>-</w:t>
      </w:r>
      <w:r w:rsidRPr="004B3397">
        <w:tab/>
        <w:t>Mismatch</w:t>
      </w:r>
      <w:r w:rsidR="00526F14" w:rsidRPr="004B3397">
        <w:t>:</w:t>
      </w:r>
    </w:p>
    <w:p w14:paraId="62710511" w14:textId="3E9D0DB9" w:rsidR="008B1B51" w:rsidRPr="004B3397" w:rsidRDefault="008B1B51" w:rsidP="00526F14">
      <w:pPr>
        <w:pStyle w:val="B2"/>
      </w:pPr>
      <w:r w:rsidRPr="004B3397">
        <w:t>-</w:t>
      </w:r>
      <w:r w:rsidRPr="004B3397">
        <w:tab/>
        <w:t xml:space="preserve">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rsidR="00526F14" w:rsidRPr="004B3397">
        <w:t xml:space="preserve">3GPP TR 38.901 </w:t>
      </w:r>
      <w:r w:rsidRPr="004B3397">
        <w:t>[</w:t>
      </w:r>
      <w:r w:rsidR="003217E3" w:rsidRPr="004B3397">
        <w:t>5</w:t>
      </w:r>
      <w:r w:rsidRPr="004B3397">
        <w:t>].</w:t>
      </w:r>
    </w:p>
    <w:p w14:paraId="24DC4089" w14:textId="1CE84393" w:rsidR="008B1B51" w:rsidRPr="004B3397" w:rsidRDefault="008B1B51" w:rsidP="008B1B51">
      <w:pPr>
        <w:pStyle w:val="B1"/>
      </w:pPr>
      <w:r w:rsidRPr="004B3397">
        <w:t>-</w:t>
      </w:r>
      <w:r w:rsidRPr="004B3397">
        <w:tab/>
        <w:t>Gain</w:t>
      </w:r>
      <w:r w:rsidR="00526F14" w:rsidRPr="004B3397">
        <w:t>:</w:t>
      </w:r>
    </w:p>
    <w:p w14:paraId="30A48CB4" w14:textId="11996050" w:rsidR="008B1B51" w:rsidRPr="004B3397" w:rsidRDefault="008B1B51" w:rsidP="008B1B51">
      <w:pPr>
        <w:pStyle w:val="B2"/>
        <w:rPr>
          <w:rFonts w:eastAsia="MS Mincho"/>
          <w:lang w:eastAsia="ja-JP"/>
        </w:rPr>
      </w:pPr>
      <w:r w:rsidRPr="004B3397">
        <w:t>-</w:t>
      </w:r>
      <w:r w:rsidRPr="004B3397">
        <w:tab/>
        <w:t>If the external amplifier is used for both stages, measurement and calibration the uncertainty contribution associated with it can be considered systematic and constant -&gt; 0</w:t>
      </w:r>
      <w:r w:rsidR="00526F14" w:rsidRPr="004B3397">
        <w:t xml:space="preserve"> </w:t>
      </w:r>
      <w:r w:rsidRPr="004B3397">
        <w:t>dB. If it is not the case, this uncertainty shall be considered.</w:t>
      </w:r>
    </w:p>
    <w:p w14:paraId="030E34DE" w14:textId="77777777" w:rsidR="008B1B51" w:rsidRPr="004B3397" w:rsidRDefault="008B1B51" w:rsidP="00B8450F">
      <w:pPr>
        <w:pStyle w:val="Heading2"/>
      </w:pPr>
      <w:bookmarkStart w:id="54" w:name="_Toc177658764"/>
      <w:r w:rsidRPr="004B3397">
        <w:t>B.2.7</w:t>
      </w:r>
      <w:r w:rsidRPr="004B3397">
        <w:tab/>
        <w:t>Random uncertainty</w:t>
      </w:r>
      <w:bookmarkEnd w:id="54"/>
    </w:p>
    <w:p w14:paraId="530EDB13" w14:textId="7DE1E601" w:rsidR="008B1B51" w:rsidRPr="004B3397" w:rsidRDefault="008B1B51" w:rsidP="00526F14">
      <w:pPr>
        <w:rPr>
          <w:rFonts w:eastAsiaTheme="minorHAnsi"/>
        </w:rPr>
      </w:pPr>
      <w:r w:rsidRPr="004B3397">
        <w:rPr>
          <w:rFonts w:eastAsiaTheme="minorHAnsi"/>
        </w:rPr>
        <w:t>This contribution is used to account for all the unknown, unquantifiable, etc. uncertainties associated with the measurements.</w:t>
      </w:r>
    </w:p>
    <w:p w14:paraId="7BF74B1B" w14:textId="1B50BA28" w:rsidR="008B1B51" w:rsidRPr="004B3397" w:rsidRDefault="008B1B51" w:rsidP="00526F14">
      <w:r w:rsidRPr="004B3397">
        <w:rPr>
          <w:rFonts w:eastAsiaTheme="minorHAnsi"/>
        </w:rPr>
        <w:t xml:space="preserve">Random uncertainty MU contributions are normally distributed. The random uncertainty term, by definition, cannot be measured, or even isolated completely. A fixed value of 0.4 dB is suggested for TRMS measurements to include a digital error rate uncertainty and is aligned with the random uncertainty for TRS for NR FR1 </w:t>
      </w:r>
      <w:r w:rsidR="00526F14" w:rsidRPr="004B3397">
        <w:rPr>
          <w:rFonts w:eastAsiaTheme="minorHAnsi"/>
        </w:rPr>
        <w:t>(</w:t>
      </w:r>
      <w:r w:rsidR="00526F14" w:rsidRPr="004B3397">
        <w:t>3GPP TS 38.561</w:t>
      </w:r>
      <w:r w:rsidR="00526F14" w:rsidRPr="004B3397">
        <w:rPr>
          <w:rFonts w:eastAsiaTheme="minorHAnsi"/>
        </w:rPr>
        <w:t xml:space="preserve"> </w:t>
      </w:r>
      <w:r w:rsidRPr="004B3397">
        <w:rPr>
          <w:rFonts w:eastAsiaTheme="minorHAnsi"/>
        </w:rPr>
        <w:t>[</w:t>
      </w:r>
      <w:r w:rsidR="003217E3" w:rsidRPr="004B3397">
        <w:rPr>
          <w:rFonts w:eastAsiaTheme="minorHAnsi"/>
        </w:rPr>
        <w:t>8</w:t>
      </w:r>
      <w:r w:rsidRPr="004B3397">
        <w:rPr>
          <w:rFonts w:eastAsiaTheme="minorHAnsi"/>
        </w:rPr>
        <w:t>]</w:t>
      </w:r>
      <w:r w:rsidR="00526F14" w:rsidRPr="004B3397">
        <w:rPr>
          <w:rFonts w:eastAsiaTheme="minorHAnsi"/>
        </w:rPr>
        <w:t>)</w:t>
      </w:r>
      <w:r w:rsidRPr="004B3397">
        <w:t>.</w:t>
      </w:r>
    </w:p>
    <w:p w14:paraId="59094E88" w14:textId="77777777" w:rsidR="008B1B51" w:rsidRPr="004B3397" w:rsidRDefault="008B1B51" w:rsidP="00526F14">
      <w:pPr>
        <w:pStyle w:val="Heading2"/>
        <w:rPr>
          <w:lang w:eastAsia="ja-JP"/>
        </w:rPr>
      </w:pPr>
      <w:bookmarkStart w:id="55" w:name="_Toc177658765"/>
      <w:r w:rsidRPr="004B3397">
        <w:rPr>
          <w:lang w:eastAsia="ja-JP"/>
        </w:rPr>
        <w:t>B.2.8</w:t>
      </w:r>
      <w:r w:rsidRPr="004B3397">
        <w:rPr>
          <w:lang w:eastAsia="ja-JP"/>
        </w:rPr>
        <w:tab/>
        <w:t>Throughput measurement: output level step resolution</w:t>
      </w:r>
      <w:bookmarkEnd w:id="55"/>
    </w:p>
    <w:p w14:paraId="55169DD5" w14:textId="016AFB3E" w:rsidR="008B1B51" w:rsidRPr="004B3397" w:rsidRDefault="008B1B51" w:rsidP="008B1B51">
      <w:r w:rsidRPr="004B3397">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TRMS results by </w:t>
      </w:r>
      <w:r w:rsidR="00526F14" w:rsidRPr="004B3397">
        <w:noBreakHyphen/>
        <w:t>0,5 </w:t>
      </w:r>
      <m:oMath>
        <m:r>
          <w:rPr>
            <w:rFonts w:ascii="Cambria Math" w:hAnsi="Cambria Math"/>
          </w:rPr>
          <m:t>output level step resolution</m:t>
        </m:r>
      </m:oMath>
      <w:r w:rsidRPr="004B3397">
        <w:t xml:space="preserve"> of the final power step search and note the correction in the test report. If the alternate DL signal power search procedure with linearization, detailed in </w:t>
      </w:r>
      <w:r w:rsidR="00526F14" w:rsidRPr="004B3397">
        <w:t xml:space="preserve">clause </w:t>
      </w:r>
      <w:r w:rsidRPr="004B3397">
        <w:t>A.2.3 is applied to assess the DL signal power at each grid point, no correction of TRMS shall be applied and no additional MU shall be considered.</w:t>
      </w:r>
    </w:p>
    <w:p w14:paraId="5FB1D9D5" w14:textId="77777777" w:rsidR="008B1B51" w:rsidRPr="004B3397" w:rsidRDefault="008B1B51" w:rsidP="00526F14">
      <w:pPr>
        <w:pStyle w:val="Heading2"/>
        <w:rPr>
          <w:lang w:eastAsia="ja-JP"/>
        </w:rPr>
      </w:pPr>
      <w:bookmarkStart w:id="56" w:name="_Toc177658766"/>
      <w:r w:rsidRPr="004B3397">
        <w:rPr>
          <w:lang w:eastAsia="ja-JP"/>
        </w:rPr>
        <w:t>B.2.9</w:t>
      </w:r>
      <w:r w:rsidRPr="004B3397">
        <w:rPr>
          <w:lang w:eastAsia="ja-JP"/>
        </w:rPr>
        <w:tab/>
        <w:t>Signal flatness</w:t>
      </w:r>
      <w:bookmarkEnd w:id="56"/>
    </w:p>
    <w:p w14:paraId="44FE97F8" w14:textId="5ED42560" w:rsidR="008B1B51" w:rsidRPr="004B3397" w:rsidRDefault="008B1B51" w:rsidP="00526F14">
      <w:r w:rsidRPr="004B3397">
        <w:t>For wireless technologies with wide channel bandwidths, the test system might not have a flat frequency response across the entire channel. While the range</w:t>
      </w:r>
      <w:r w:rsidRPr="004B3397">
        <w:rPr>
          <w:lang w:eastAsia="zh-CN"/>
        </w:rPr>
        <w:t xml:space="preserve"> </w:t>
      </w:r>
      <w:r w:rsidRPr="004B3397">
        <w:t xml:space="preserve">calibration corrects for any variation of frequency response as a function of the centre frequency of the channel, the broadband delivered to the test zone will be a function of the entire channel bandwidth as opposed to just the centre frequency. For more information, see </w:t>
      </w:r>
      <w:r w:rsidR="00526F14" w:rsidRPr="004B3397">
        <w:t xml:space="preserve">clause </w:t>
      </w:r>
      <w:r w:rsidRPr="004B3397">
        <w:t xml:space="preserve">A.4.2.14 of </w:t>
      </w:r>
      <w:r w:rsidR="00526F14" w:rsidRPr="004B3397">
        <w:t xml:space="preserve">3GPP TS 38.561 </w:t>
      </w:r>
      <w:r w:rsidRPr="004B3397">
        <w:t>[</w:t>
      </w:r>
      <w:r w:rsidR="003217E3" w:rsidRPr="004B3397">
        <w:t>8</w:t>
      </w:r>
      <w:r w:rsidRPr="004B3397">
        <w:t>]</w:t>
      </w:r>
      <w:r w:rsidR="00526F14" w:rsidRPr="004B3397">
        <w:t>.</w:t>
      </w:r>
    </w:p>
    <w:p w14:paraId="7618EBE4" w14:textId="77777777" w:rsidR="008B1B51" w:rsidRPr="004B3397" w:rsidRDefault="008B1B51" w:rsidP="00526F14">
      <w:pPr>
        <w:pStyle w:val="Heading2"/>
        <w:rPr>
          <w:lang w:eastAsia="ja-JP"/>
        </w:rPr>
      </w:pPr>
      <w:bookmarkStart w:id="57" w:name="_Toc177658767"/>
      <w:r w:rsidRPr="004B3397">
        <w:rPr>
          <w:lang w:eastAsia="ja-JP"/>
        </w:rPr>
        <w:lastRenderedPageBreak/>
        <w:t>B.2.10</w:t>
      </w:r>
      <w:r w:rsidRPr="004B3397">
        <w:rPr>
          <w:lang w:eastAsia="ja-JP"/>
        </w:rPr>
        <w:tab/>
        <w:t>Mismatch for calibration process</w:t>
      </w:r>
      <w:bookmarkEnd w:id="57"/>
    </w:p>
    <w:p w14:paraId="351E9220" w14:textId="77777777" w:rsidR="008B1B51" w:rsidRPr="004B3397" w:rsidRDefault="008B1B51" w:rsidP="00526F14">
      <w:r w:rsidRPr="004B3397">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4B3397" w:rsidDel="00C86AAE">
        <w:t xml:space="preserve"> </w:t>
      </w:r>
      <w:r w:rsidRPr="004B3397">
        <w:t>In general, three mismatch for calibration process should be considered:</w:t>
      </w:r>
    </w:p>
    <w:p w14:paraId="70D898AF" w14:textId="77777777" w:rsidR="008B1B51" w:rsidRPr="004B3397" w:rsidRDefault="008B1B51" w:rsidP="00526F14">
      <w:pPr>
        <w:pStyle w:val="B1"/>
        <w:rPr>
          <w:lang w:eastAsia="ja-JP"/>
        </w:rPr>
      </w:pPr>
      <w:r w:rsidRPr="004B3397">
        <w:rPr>
          <w:lang w:eastAsia="zh-CN"/>
        </w:rPr>
        <w:t>-</w:t>
      </w:r>
      <w:r w:rsidRPr="004B3397">
        <w:rPr>
          <w:lang w:eastAsia="zh-CN"/>
        </w:rPr>
        <w:tab/>
        <w:t>Loopback cable path: This item comes from the mismatch between the reference cable and the loopback cable during the loopback cable measurement step.</w:t>
      </w:r>
    </w:p>
    <w:p w14:paraId="40666138" w14:textId="77777777" w:rsidR="008B1B51" w:rsidRPr="004B3397" w:rsidRDefault="008B1B51" w:rsidP="00526F14">
      <w:pPr>
        <w:pStyle w:val="B1"/>
        <w:rPr>
          <w:lang w:eastAsia="ja-JP"/>
        </w:rPr>
      </w:pPr>
      <w:r w:rsidRPr="004B3397">
        <w:rPr>
          <w:lang w:eastAsia="zh-CN"/>
        </w:rPr>
        <w:t>-</w:t>
      </w:r>
      <w:r w:rsidRPr="004B3397">
        <w:rPr>
          <w:lang w:eastAsia="zh-CN"/>
        </w:rPr>
        <w:tab/>
        <w:t>System input path: This item comes from the mismatch between the loopback cable and the system input cable (generally the output cable after BS simulator). The reflectivity of the source output port is measured at the end of the loopback cable connecting to the system input cable.</w:t>
      </w:r>
    </w:p>
    <w:p w14:paraId="32AC6DB2" w14:textId="77777777" w:rsidR="008B1B51" w:rsidRPr="004B3397" w:rsidRDefault="008B1B51" w:rsidP="00526F14">
      <w:pPr>
        <w:pStyle w:val="B1"/>
        <w:rPr>
          <w:lang w:eastAsia="zh-CN"/>
        </w:rPr>
      </w:pPr>
      <w:r w:rsidRPr="004B3397">
        <w:rPr>
          <w:lang w:eastAsia="zh-CN"/>
        </w:rPr>
        <w:t>-</w:t>
      </w:r>
      <w:r w:rsidRPr="004B3397">
        <w:rPr>
          <w:lang w:eastAsia="zh-CN"/>
        </w:rPr>
        <w:tab/>
        <w:t>Reference antenna: This item comes from the mismatch between the VNA input port and the reference antenna. The reflectivity of the VNA input port is measured at the end of the reference cable connecting to the reference antenna.</w:t>
      </w:r>
    </w:p>
    <w:p w14:paraId="1BF92307" w14:textId="2A89AEC1" w:rsidR="008B1B51" w:rsidRPr="004B3397" w:rsidRDefault="008B1B51" w:rsidP="00526F14">
      <w:pPr>
        <w:rPr>
          <w:lang w:eastAsia="ja-JP"/>
        </w:rPr>
      </w:pPr>
      <w:r w:rsidRPr="004B3397">
        <w:t xml:space="preserve">For more information, see </w:t>
      </w:r>
      <w:r w:rsidR="00526F14" w:rsidRPr="004B3397">
        <w:t xml:space="preserve">clause </w:t>
      </w:r>
      <w:r w:rsidRPr="004B3397">
        <w:t xml:space="preserve">A.4.2.1 of </w:t>
      </w:r>
      <w:r w:rsidR="00526F14" w:rsidRPr="004B3397">
        <w:t xml:space="preserve">3GPP TS 38.561 </w:t>
      </w:r>
      <w:r w:rsidRPr="004B3397">
        <w:t>[</w:t>
      </w:r>
      <w:r w:rsidR="003217E3" w:rsidRPr="004B3397">
        <w:t>8</w:t>
      </w:r>
      <w:r w:rsidRPr="004B3397">
        <w:t>]</w:t>
      </w:r>
      <w:r w:rsidR="00526F14" w:rsidRPr="004B3397">
        <w:t>.</w:t>
      </w:r>
    </w:p>
    <w:p w14:paraId="3FC18375" w14:textId="77777777" w:rsidR="008B1B51" w:rsidRPr="004B3397" w:rsidRDefault="008B1B51" w:rsidP="00526F14">
      <w:pPr>
        <w:pStyle w:val="Heading2"/>
        <w:rPr>
          <w:rFonts w:eastAsia="MS Mincho"/>
          <w:lang w:eastAsia="ja-JP"/>
        </w:rPr>
      </w:pPr>
      <w:bookmarkStart w:id="58" w:name="_Toc177658768"/>
      <w:r w:rsidRPr="004B3397">
        <w:rPr>
          <w:lang w:eastAsia="ja-JP"/>
        </w:rPr>
        <w:t>B.2.11</w:t>
      </w:r>
      <w:r w:rsidRPr="004B3397">
        <w:rPr>
          <w:lang w:eastAsia="ja-JP"/>
        </w:rPr>
        <w:tab/>
        <w:t>Reference antenna positioning misalignment</w:t>
      </w:r>
      <w:bookmarkEnd w:id="58"/>
    </w:p>
    <w:p w14:paraId="7DDCF704" w14:textId="603954F9" w:rsidR="008B1B51" w:rsidRPr="004B3397" w:rsidRDefault="008B1B51" w:rsidP="00526F14">
      <w:r w:rsidRPr="004B3397">
        <w:t xml:space="preserve">This contribution originates from </w:t>
      </w:r>
      <w:r w:rsidRPr="004B3397">
        <w:rPr>
          <w:lang w:eastAsia="ja-JP"/>
        </w:rPr>
        <w:t>reference antenna</w:t>
      </w:r>
      <w:r w:rsidRPr="004B3397">
        <w:t xml:space="preserve"> alignment and pointing error. In this measurement </w:t>
      </w:r>
      <w:r w:rsidRPr="004B3397">
        <w:rPr>
          <w:lang w:eastAsia="ja-JP"/>
        </w:rPr>
        <w:t xml:space="preserve">if </w:t>
      </w:r>
      <w:r w:rsidRPr="004B3397">
        <w:t xml:space="preserve">the maximum gain directions of the </w:t>
      </w:r>
      <w:r w:rsidRPr="004B3397">
        <w:rPr>
          <w:lang w:eastAsia="ja-JP"/>
        </w:rPr>
        <w:t>reference</w:t>
      </w:r>
      <w:r w:rsidRPr="004B3397">
        <w:t xml:space="preserve"> antenna and the receiving antenna are aligned to each other, this contribution can be considered negligible and therefore set to zero.</w:t>
      </w:r>
    </w:p>
    <w:p w14:paraId="20FD5AA7" w14:textId="77777777" w:rsidR="008B1B51" w:rsidRPr="004B3397" w:rsidRDefault="008B1B51" w:rsidP="00526F14">
      <w:pPr>
        <w:pStyle w:val="Heading2"/>
        <w:rPr>
          <w:lang w:eastAsia="ja-JP"/>
        </w:rPr>
      </w:pPr>
      <w:bookmarkStart w:id="59" w:name="_Toc177658769"/>
      <w:r w:rsidRPr="004B3397">
        <w:rPr>
          <w:lang w:eastAsia="ja-JP"/>
        </w:rPr>
        <w:t>B.2.12</w:t>
      </w:r>
      <w:r w:rsidRPr="004B3397">
        <w:rPr>
          <w:lang w:eastAsia="ja-JP"/>
        </w:rPr>
        <w:tab/>
        <w:t>Total Uncertainty of the Network Analyzer</w:t>
      </w:r>
      <w:bookmarkEnd w:id="59"/>
    </w:p>
    <w:p w14:paraId="328B786F" w14:textId="15F7B075" w:rsidR="008B1B51" w:rsidRPr="004B3397" w:rsidRDefault="008B1B51" w:rsidP="00526F14">
      <w:r w:rsidRPr="004B3397">
        <w:t>This contribution originates from all uncertainties involved transmission magnitude measurement (including drift and frequency flatness) with a network analyser. will be determined from the manufacturer</w:t>
      </w:r>
      <w:r w:rsidR="002A2300" w:rsidRPr="004B3397">
        <w:t>'</w:t>
      </w:r>
      <w:r w:rsidRPr="004B3397">
        <w:t xml:space="preserve">s datasheet which is now commonly quoting MUs/accuracies with a </w:t>
      </w:r>
      <w:r w:rsidR="0043594D" w:rsidRPr="004B3397">
        <w:t>"</w:t>
      </w:r>
      <w:r w:rsidRPr="004B3397">
        <w:t>95</w:t>
      </w:r>
      <w:r w:rsidR="00526F14" w:rsidRPr="004B3397">
        <w:t xml:space="preserve"> </w:t>
      </w:r>
      <w:r w:rsidRPr="004B3397">
        <w:t>% confidence level</w:t>
      </w:r>
      <w:r w:rsidR="0043594D" w:rsidRPr="004B3397">
        <w:t>"</w:t>
      </w:r>
      <w:r w:rsidRPr="004B3397">
        <w:t xml:space="preserve"> and/or a </w:t>
      </w:r>
      <w:r w:rsidR="0043594D" w:rsidRPr="004B3397">
        <w:t>"</w:t>
      </w:r>
      <w:r w:rsidRPr="004B3397">
        <w:t>coverage factor of 2</w:t>
      </w:r>
      <w:r w:rsidR="0043594D" w:rsidRPr="004B3397">
        <w:t>"</w:t>
      </w:r>
      <w:r w:rsidRPr="004B3397">
        <w:t>and the distribution used shall match that provided in the datasheet. In the absence of a declared distribution in the datasheet, the rectangular distribution should be used.</w:t>
      </w:r>
    </w:p>
    <w:p w14:paraId="2B9803E8" w14:textId="77777777" w:rsidR="008B1B51" w:rsidRPr="004B3397" w:rsidRDefault="008B1B51" w:rsidP="00526F14">
      <w:pPr>
        <w:pStyle w:val="Heading2"/>
        <w:rPr>
          <w:lang w:eastAsia="ja-JP"/>
        </w:rPr>
      </w:pPr>
      <w:bookmarkStart w:id="60" w:name="_Toc177658770"/>
      <w:r w:rsidRPr="004B3397">
        <w:rPr>
          <w:lang w:eastAsia="ja-JP"/>
        </w:rPr>
        <w:t>B.2.13</w:t>
      </w:r>
      <w:r w:rsidRPr="004B3397">
        <w:rPr>
          <w:lang w:eastAsia="ja-JP"/>
        </w:rPr>
        <w:tab/>
        <w:t>Uncertainty of an absolute gain of the calibration antenna</w:t>
      </w:r>
      <w:bookmarkEnd w:id="60"/>
    </w:p>
    <w:p w14:paraId="01DA9CFF" w14:textId="50E10A21" w:rsidR="008B1B51" w:rsidRPr="004B3397" w:rsidRDefault="008B1B51" w:rsidP="00526F14">
      <w:pPr>
        <w:rPr>
          <w:lang w:eastAsia="zh-CN"/>
        </w:rPr>
      </w:pPr>
      <w:r w:rsidRPr="004B3397">
        <w:t>The calibration antenna only appears in calibration phase (Stage 1). Therefore, the gain uncertainty has to be taken into account.</w:t>
      </w:r>
    </w:p>
    <w:p w14:paraId="3AC5A194" w14:textId="602544F7" w:rsidR="008B1B51" w:rsidRPr="004B3397" w:rsidRDefault="008B1B51" w:rsidP="00526F14">
      <w:r w:rsidRPr="004B3397">
        <w:t xml:space="preserve">This uncertainty shall come from a calibration report (which is now commonly quoting MUs/accuracies with a </w:t>
      </w:r>
      <w:r w:rsidR="0043594D" w:rsidRPr="004B3397">
        <w:t>"</w:t>
      </w:r>
      <w:r w:rsidRPr="004B3397">
        <w:t>95</w:t>
      </w:r>
      <w:r w:rsidR="00526F14" w:rsidRPr="004B3397">
        <w:t> </w:t>
      </w:r>
      <w:r w:rsidRPr="004B3397">
        <w:t>% confidence level</w:t>
      </w:r>
      <w:r w:rsidR="0043594D" w:rsidRPr="004B3397">
        <w:t>"</w:t>
      </w:r>
      <w:r w:rsidRPr="004B3397">
        <w:t xml:space="preserve"> and/or a </w:t>
      </w:r>
      <w:r w:rsidR="0043594D" w:rsidRPr="004B3397">
        <w:t>"</w:t>
      </w:r>
      <w:r w:rsidRPr="004B3397">
        <w:t>coverage factor of 2</w:t>
      </w:r>
      <w:r w:rsidR="0043594D" w:rsidRPr="004B3397">
        <w:t>"</w:t>
      </w:r>
      <w:r w:rsidRPr="004B3397">
        <w:t xml:space="preserve">) with traceability to a National Metrology Institute with measurement uncertainty budgets generated following the guidelines outlined in internationally accepted standards. In the absence of a declared distribution in the </w:t>
      </w:r>
      <w:r w:rsidR="000B6827" w:rsidRPr="004B3397">
        <w:t>present document,</w:t>
      </w:r>
      <w:r w:rsidRPr="004B3397">
        <w:t xml:space="preserve"> the rectangular distribution should be used.</w:t>
      </w:r>
    </w:p>
    <w:p w14:paraId="4AD4746C" w14:textId="77777777" w:rsidR="008B1B51" w:rsidRPr="004B3397" w:rsidRDefault="008B1B51" w:rsidP="00A16D05">
      <w:pPr>
        <w:pStyle w:val="Heading2"/>
        <w:rPr>
          <w:lang w:eastAsia="ja-JP"/>
        </w:rPr>
      </w:pPr>
      <w:bookmarkStart w:id="61" w:name="_Toc177658771"/>
      <w:r w:rsidRPr="004B3397">
        <w:rPr>
          <w:lang w:eastAsia="ja-JP"/>
        </w:rPr>
        <w:t>B.2.14</w:t>
      </w:r>
      <w:r w:rsidRPr="004B3397">
        <w:rPr>
          <w:lang w:eastAsia="ja-JP"/>
        </w:rPr>
        <w:tab/>
        <w:t>Offset of the Phase Center of the Reference Antenna</w:t>
      </w:r>
      <w:bookmarkEnd w:id="61"/>
    </w:p>
    <w:p w14:paraId="538332EB" w14:textId="77777777" w:rsidR="008B1B51" w:rsidRPr="004B3397" w:rsidRDefault="008B1B51" w:rsidP="00A16D05">
      <w:pPr>
        <w:rPr>
          <w:lang w:eastAsia="ja-JP"/>
        </w:rPr>
      </w:pPr>
      <w:r w:rsidRPr="004B3397">
        <w:t>During range reference measurement, if a directional antenna is used, the uncertainty in the accuracy of positioning its phase center on the axis of rotation will directly generate an uncertainty in this part of the measurement. In practical measurement, sleeve dipoles and loops are used for FR1 calibration, then the uncertainty of this element should be 0 dB, since the phase center offset is negligible.</w:t>
      </w:r>
    </w:p>
    <w:p w14:paraId="1B973C16" w14:textId="77777777" w:rsidR="00A16D05" w:rsidRPr="004B3397" w:rsidRDefault="00A16D05">
      <w:pPr>
        <w:overflowPunct/>
        <w:autoSpaceDE/>
        <w:autoSpaceDN/>
        <w:adjustRightInd/>
        <w:spacing w:after="0"/>
        <w:textAlignment w:val="auto"/>
        <w:rPr>
          <w:rFonts w:ascii="Arial" w:hAnsi="Arial" w:cs="Arial"/>
          <w:sz w:val="36"/>
          <w:szCs w:val="36"/>
        </w:rPr>
      </w:pPr>
      <w:r w:rsidRPr="004B3397">
        <w:rPr>
          <w:rFonts w:cs="Arial"/>
          <w:szCs w:val="36"/>
        </w:rPr>
        <w:br w:type="page"/>
      </w:r>
    </w:p>
    <w:p w14:paraId="1F08D475" w14:textId="194F8B14" w:rsidR="00606A04" w:rsidRPr="004B3397" w:rsidRDefault="00606A04" w:rsidP="00EA6258">
      <w:pPr>
        <w:pStyle w:val="Heading8"/>
        <w:rPr>
          <w:rFonts w:cs="Arial"/>
          <w:szCs w:val="36"/>
        </w:rPr>
      </w:pPr>
      <w:bookmarkStart w:id="62" w:name="_Toc177658772"/>
      <w:bookmarkStart w:id="63" w:name="_Hlk178239175"/>
      <w:bookmarkEnd w:id="45"/>
      <w:r w:rsidRPr="004B3397">
        <w:rPr>
          <w:rFonts w:cs="Arial"/>
          <w:szCs w:val="36"/>
        </w:rPr>
        <w:lastRenderedPageBreak/>
        <w:t>Annex C (normative):</w:t>
      </w:r>
      <w:r w:rsidR="00A16D05" w:rsidRPr="004B3397">
        <w:rPr>
          <w:rFonts w:cs="Arial"/>
          <w:szCs w:val="36"/>
        </w:rPr>
        <w:br/>
      </w:r>
      <w:r w:rsidRPr="004B3397">
        <w:rPr>
          <w:rFonts w:cs="Arial"/>
          <w:szCs w:val="36"/>
        </w:rPr>
        <w:t xml:space="preserve">FR1 Channel models </w:t>
      </w:r>
      <w:r w:rsidRPr="004B3397">
        <w:rPr>
          <w:rFonts w:cs="Arial"/>
          <w:szCs w:val="36"/>
          <w:lang w:eastAsia="zh-CN"/>
        </w:rPr>
        <w:t>a</w:t>
      </w:r>
      <w:r w:rsidRPr="004B3397">
        <w:rPr>
          <w:rFonts w:cs="Arial"/>
          <w:szCs w:val="36"/>
        </w:rPr>
        <w:t>nd Validation procedure</w:t>
      </w:r>
      <w:bookmarkEnd w:id="62"/>
    </w:p>
    <w:p w14:paraId="30CB4201" w14:textId="77777777" w:rsidR="00606A04" w:rsidRPr="004B3397" w:rsidRDefault="00606A04" w:rsidP="00A16D05">
      <w:pPr>
        <w:pStyle w:val="Heading1"/>
      </w:pPr>
      <w:bookmarkStart w:id="64" w:name="_Toc177658773"/>
      <w:r w:rsidRPr="004B3397">
        <w:t>C.1</w:t>
      </w:r>
      <w:r w:rsidRPr="004B3397">
        <w:tab/>
        <w:t>FR1 Channel models</w:t>
      </w:r>
      <w:bookmarkEnd w:id="64"/>
    </w:p>
    <w:p w14:paraId="00AFEE5E" w14:textId="77777777" w:rsidR="00606A04" w:rsidRPr="004B3397" w:rsidRDefault="00606A04" w:rsidP="00A16D05">
      <w:r w:rsidRPr="004B3397">
        <w:t>The following channel models are required for FR1 MIMO OTA measurement.</w:t>
      </w:r>
    </w:p>
    <w:p w14:paraId="785842FE" w14:textId="77777777" w:rsidR="00606A04" w:rsidRPr="004B3397" w:rsidRDefault="00606A04" w:rsidP="00A16D05">
      <w:r w:rsidRPr="004B3397">
        <w:t>The generic models are Table C.1-1 FR1 UMi CDL-C and Table C.1-2 FR1 UMa CDL-C, which do not include base station antenna filtering. UMi CDL-C and UMa CDL-C are selected to define 2x2 and 4x4 MIMO OTA requirements, respectively.</w:t>
      </w:r>
    </w:p>
    <w:p w14:paraId="6D0F08FA" w14:textId="3B664A5F" w:rsidR="00606A04" w:rsidRPr="004B3397" w:rsidRDefault="00606A04" w:rsidP="00A16D05">
      <w:r w:rsidRPr="004B3397">
        <w:t xml:space="preserve">Therefore, in addition, the BS beam filtering effect defined in </w:t>
      </w:r>
      <w:r w:rsidR="00A16D05" w:rsidRPr="004B3397">
        <w:t>clause</w:t>
      </w:r>
      <w:r w:rsidRPr="004B3397">
        <w:t xml:space="preserve"> C.2 also apply when emulating the channel models.</w:t>
      </w:r>
    </w:p>
    <w:p w14:paraId="74D84A31" w14:textId="77777777" w:rsidR="00606A04" w:rsidRPr="004B3397" w:rsidRDefault="00606A04" w:rsidP="00606A04">
      <w:pPr>
        <w:pStyle w:val="TH"/>
      </w:pPr>
      <w:r w:rsidRPr="004B3397">
        <w:t>Table C.1-1: Channel model parameters for UMi CDL-C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1152"/>
        <w:gridCol w:w="1152"/>
        <w:gridCol w:w="1152"/>
        <w:gridCol w:w="1152"/>
        <w:gridCol w:w="1152"/>
        <w:gridCol w:w="1152"/>
        <w:gridCol w:w="1152"/>
      </w:tblGrid>
      <w:tr w:rsidR="00606A04" w:rsidRPr="004B3397" w14:paraId="0EA7585A" w14:textId="77777777" w:rsidTr="002A2300">
        <w:trPr>
          <w:jc w:val="center"/>
        </w:trPr>
        <w:tc>
          <w:tcPr>
            <w:tcW w:w="1152" w:type="dxa"/>
            <w:shd w:val="clear" w:color="auto" w:fill="D9D9D9"/>
            <w:tcMar>
              <w:top w:w="12" w:type="dxa"/>
              <w:left w:w="12" w:type="dxa"/>
              <w:bottom w:w="0" w:type="dxa"/>
              <w:right w:w="12" w:type="dxa"/>
            </w:tcMar>
            <w:vAlign w:val="center"/>
            <w:hideMark/>
          </w:tcPr>
          <w:p w14:paraId="28A31EE1" w14:textId="20AF6C99" w:rsidR="00606A04" w:rsidRPr="004B3397" w:rsidRDefault="00606A04" w:rsidP="007033F3">
            <w:pPr>
              <w:pStyle w:val="TAH"/>
            </w:pPr>
            <w:r w:rsidRPr="004B3397">
              <w:t>Cluster</w:t>
            </w:r>
            <w:r w:rsidR="002A2300" w:rsidRPr="004B3397">
              <w:t xml:space="preserve"> </w:t>
            </w:r>
            <w:r w:rsidRPr="004B3397">
              <w:t>#</w:t>
            </w:r>
          </w:p>
        </w:tc>
        <w:tc>
          <w:tcPr>
            <w:tcW w:w="1152" w:type="dxa"/>
            <w:shd w:val="clear" w:color="auto" w:fill="D9D9D9"/>
            <w:tcMar>
              <w:top w:w="12" w:type="dxa"/>
              <w:left w:w="12" w:type="dxa"/>
              <w:bottom w:w="0" w:type="dxa"/>
              <w:right w:w="12" w:type="dxa"/>
            </w:tcMar>
            <w:vAlign w:val="center"/>
            <w:hideMark/>
          </w:tcPr>
          <w:p w14:paraId="14E478EE" w14:textId="7DE4EE33" w:rsidR="00606A04" w:rsidRPr="004B3397" w:rsidRDefault="00606A04" w:rsidP="007033F3">
            <w:pPr>
              <w:pStyle w:val="TAH"/>
            </w:pPr>
            <w:r w:rsidRPr="004B3397">
              <w:t>Absolute</w:t>
            </w:r>
            <w:r w:rsidR="002A2300" w:rsidRPr="004B3397">
              <w:t xml:space="preserve"> </w:t>
            </w:r>
            <w:r w:rsidRPr="004B3397">
              <w:t>Delay</w:t>
            </w:r>
            <w:r w:rsidR="002A2300" w:rsidRPr="004B3397">
              <w:t xml:space="preserve"> </w:t>
            </w:r>
            <w:r w:rsidRPr="004B3397">
              <w:t>[ns]</w:t>
            </w:r>
          </w:p>
        </w:tc>
        <w:tc>
          <w:tcPr>
            <w:tcW w:w="1152" w:type="dxa"/>
            <w:shd w:val="clear" w:color="auto" w:fill="D9D9D9"/>
            <w:tcMar>
              <w:top w:w="12" w:type="dxa"/>
              <w:left w:w="12" w:type="dxa"/>
              <w:bottom w:w="0" w:type="dxa"/>
              <w:right w:w="12" w:type="dxa"/>
            </w:tcMar>
            <w:vAlign w:val="center"/>
            <w:hideMark/>
          </w:tcPr>
          <w:p w14:paraId="1BFFF81D" w14:textId="585FFF3D" w:rsidR="00606A04" w:rsidRPr="004B3397" w:rsidRDefault="00606A04" w:rsidP="007033F3">
            <w:pPr>
              <w:pStyle w:val="TAH"/>
            </w:pPr>
            <w:r w:rsidRPr="004B3397">
              <w:t>Power</w:t>
            </w:r>
            <w:r w:rsidR="002A2300" w:rsidRPr="004B3397">
              <w:t xml:space="preserve"> </w:t>
            </w:r>
            <w:r w:rsidRPr="004B3397">
              <w:t>in</w:t>
            </w:r>
            <w:r w:rsidR="002A2300" w:rsidRPr="004B3397">
              <w:t xml:space="preserve"> </w:t>
            </w:r>
            <w:r w:rsidRPr="004B3397">
              <w:t>[dB]</w:t>
            </w:r>
          </w:p>
        </w:tc>
        <w:tc>
          <w:tcPr>
            <w:tcW w:w="1152" w:type="dxa"/>
            <w:shd w:val="clear" w:color="auto" w:fill="D9D9D9"/>
            <w:tcMar>
              <w:top w:w="12" w:type="dxa"/>
              <w:left w:w="12" w:type="dxa"/>
              <w:bottom w:w="0" w:type="dxa"/>
              <w:right w:w="12" w:type="dxa"/>
            </w:tcMar>
            <w:vAlign w:val="center"/>
            <w:hideMark/>
          </w:tcPr>
          <w:p w14:paraId="45DE261C" w14:textId="00E0E00D" w:rsidR="00606A04" w:rsidRPr="004B3397" w:rsidRDefault="00606A04" w:rsidP="007033F3">
            <w:pPr>
              <w:pStyle w:val="TAH"/>
            </w:pPr>
            <w:r w:rsidRPr="004B3397">
              <w:t>AOD</w:t>
            </w:r>
            <w:r w:rsidR="002A2300" w:rsidRPr="004B3397">
              <w:t xml:space="preserve"> </w:t>
            </w:r>
            <w:r w:rsidRPr="004B3397">
              <w:t>in</w:t>
            </w:r>
            <w:r w:rsidR="002A2300" w:rsidRPr="004B3397">
              <w:t xml:space="preserve"> </w:t>
            </w:r>
            <w:r w:rsidRPr="004B3397">
              <w:t>[°]</w:t>
            </w:r>
          </w:p>
        </w:tc>
        <w:tc>
          <w:tcPr>
            <w:tcW w:w="1152" w:type="dxa"/>
            <w:shd w:val="clear" w:color="auto" w:fill="D9D9D9"/>
            <w:tcMar>
              <w:top w:w="12" w:type="dxa"/>
              <w:left w:w="12" w:type="dxa"/>
              <w:bottom w:w="0" w:type="dxa"/>
              <w:right w:w="12" w:type="dxa"/>
            </w:tcMar>
            <w:vAlign w:val="center"/>
            <w:hideMark/>
          </w:tcPr>
          <w:p w14:paraId="7668D523" w14:textId="20CFBAE8" w:rsidR="00606A04" w:rsidRPr="004B3397" w:rsidRDefault="00606A04" w:rsidP="007033F3">
            <w:pPr>
              <w:pStyle w:val="TAH"/>
            </w:pPr>
            <w:r w:rsidRPr="004B3397">
              <w:t>AOA</w:t>
            </w:r>
            <w:r w:rsidR="002A2300" w:rsidRPr="004B3397">
              <w:t xml:space="preserve"> </w:t>
            </w:r>
            <w:r w:rsidRPr="004B3397">
              <w:t>in</w:t>
            </w:r>
            <w:r w:rsidR="002A2300" w:rsidRPr="004B3397">
              <w:t xml:space="preserve"> </w:t>
            </w:r>
            <w:r w:rsidRPr="004B3397">
              <w:t>[°]</w:t>
            </w:r>
          </w:p>
        </w:tc>
        <w:tc>
          <w:tcPr>
            <w:tcW w:w="1152" w:type="dxa"/>
            <w:shd w:val="clear" w:color="auto" w:fill="D9D9D9"/>
            <w:tcMar>
              <w:top w:w="12" w:type="dxa"/>
              <w:left w:w="12" w:type="dxa"/>
              <w:bottom w:w="0" w:type="dxa"/>
              <w:right w:w="12" w:type="dxa"/>
            </w:tcMar>
            <w:vAlign w:val="center"/>
            <w:hideMark/>
          </w:tcPr>
          <w:p w14:paraId="2EC59F2B" w14:textId="7B80958C" w:rsidR="00606A04" w:rsidRPr="004B3397" w:rsidRDefault="00606A04" w:rsidP="007033F3">
            <w:pPr>
              <w:pStyle w:val="TAH"/>
            </w:pPr>
            <w:r w:rsidRPr="004B3397">
              <w:t>ZOD</w:t>
            </w:r>
            <w:r w:rsidR="002A2300" w:rsidRPr="004B3397">
              <w:t xml:space="preserve"> </w:t>
            </w:r>
            <w:r w:rsidRPr="004B3397">
              <w:t>in</w:t>
            </w:r>
            <w:r w:rsidR="002A2300" w:rsidRPr="004B3397">
              <w:t xml:space="preserve"> </w:t>
            </w:r>
            <w:r w:rsidRPr="004B3397">
              <w:t>[°]</w:t>
            </w:r>
          </w:p>
        </w:tc>
        <w:tc>
          <w:tcPr>
            <w:tcW w:w="1152" w:type="dxa"/>
            <w:shd w:val="clear" w:color="auto" w:fill="D9D9D9"/>
            <w:tcMar>
              <w:top w:w="12" w:type="dxa"/>
              <w:left w:w="12" w:type="dxa"/>
              <w:bottom w:w="0" w:type="dxa"/>
              <w:right w:w="12" w:type="dxa"/>
            </w:tcMar>
            <w:vAlign w:val="center"/>
            <w:hideMark/>
          </w:tcPr>
          <w:p w14:paraId="6E780D69" w14:textId="2158CB7E" w:rsidR="00606A04" w:rsidRPr="004B3397" w:rsidRDefault="00606A04" w:rsidP="007033F3">
            <w:pPr>
              <w:pStyle w:val="TAH"/>
            </w:pPr>
            <w:r w:rsidRPr="004B3397">
              <w:t>ZOA</w:t>
            </w:r>
            <w:r w:rsidR="002A2300" w:rsidRPr="004B3397">
              <w:t xml:space="preserve"> </w:t>
            </w:r>
            <w:r w:rsidRPr="004B3397">
              <w:t>in</w:t>
            </w:r>
            <w:r w:rsidR="002A2300" w:rsidRPr="004B3397">
              <w:t xml:space="preserve"> </w:t>
            </w:r>
            <w:r w:rsidRPr="004B3397">
              <w:t>[°]</w:t>
            </w:r>
          </w:p>
        </w:tc>
      </w:tr>
      <w:tr w:rsidR="00606A04" w:rsidRPr="004B3397" w14:paraId="2EE045B7" w14:textId="77777777" w:rsidTr="002A2300">
        <w:trPr>
          <w:jc w:val="center"/>
        </w:trPr>
        <w:tc>
          <w:tcPr>
            <w:tcW w:w="1152" w:type="dxa"/>
            <w:shd w:val="clear" w:color="auto" w:fill="FFFFFF"/>
            <w:tcMar>
              <w:top w:w="12" w:type="dxa"/>
              <w:left w:w="12" w:type="dxa"/>
              <w:bottom w:w="0" w:type="dxa"/>
              <w:right w:w="12" w:type="dxa"/>
            </w:tcMar>
            <w:vAlign w:val="center"/>
            <w:hideMark/>
          </w:tcPr>
          <w:p w14:paraId="44F53B0E" w14:textId="77777777" w:rsidR="00606A04" w:rsidRPr="004B3397" w:rsidRDefault="00606A04" w:rsidP="007033F3">
            <w:pPr>
              <w:pStyle w:val="TAC"/>
            </w:pPr>
            <w:r w:rsidRPr="004B3397">
              <w:t>1</w:t>
            </w:r>
          </w:p>
        </w:tc>
        <w:tc>
          <w:tcPr>
            <w:tcW w:w="1152" w:type="dxa"/>
            <w:shd w:val="clear" w:color="auto" w:fill="FFFFFF"/>
            <w:tcMar>
              <w:top w:w="12" w:type="dxa"/>
              <w:left w:w="12" w:type="dxa"/>
              <w:bottom w:w="0" w:type="dxa"/>
              <w:right w:w="12" w:type="dxa"/>
            </w:tcMar>
            <w:vAlign w:val="center"/>
            <w:hideMark/>
          </w:tcPr>
          <w:p w14:paraId="0EE75112" w14:textId="77777777" w:rsidR="00606A04" w:rsidRPr="004B3397" w:rsidRDefault="00606A04" w:rsidP="007033F3">
            <w:pPr>
              <w:pStyle w:val="TAC"/>
            </w:pPr>
            <w:r w:rsidRPr="004B3397">
              <w:t>0</w:t>
            </w:r>
          </w:p>
        </w:tc>
        <w:tc>
          <w:tcPr>
            <w:tcW w:w="1152" w:type="dxa"/>
            <w:shd w:val="clear" w:color="auto" w:fill="FFFFFF"/>
            <w:tcMar>
              <w:top w:w="12" w:type="dxa"/>
              <w:left w:w="12" w:type="dxa"/>
              <w:bottom w:w="0" w:type="dxa"/>
              <w:right w:w="12" w:type="dxa"/>
            </w:tcMar>
            <w:vAlign w:val="center"/>
            <w:hideMark/>
          </w:tcPr>
          <w:p w14:paraId="5B1DCFDE" w14:textId="0D626A15" w:rsidR="00606A04" w:rsidRPr="004B3397" w:rsidRDefault="00606A04" w:rsidP="007033F3">
            <w:pPr>
              <w:pStyle w:val="TAC"/>
            </w:pPr>
            <w:r w:rsidRPr="004B3397">
              <w:t>-4.4215</w:t>
            </w:r>
          </w:p>
        </w:tc>
        <w:tc>
          <w:tcPr>
            <w:tcW w:w="1152" w:type="dxa"/>
            <w:shd w:val="clear" w:color="auto" w:fill="FFFFFF"/>
            <w:tcMar>
              <w:top w:w="12" w:type="dxa"/>
              <w:left w:w="12" w:type="dxa"/>
              <w:bottom w:w="0" w:type="dxa"/>
              <w:right w:w="12" w:type="dxa"/>
            </w:tcMar>
            <w:vAlign w:val="center"/>
            <w:hideMark/>
          </w:tcPr>
          <w:p w14:paraId="21BC578F" w14:textId="138C673F" w:rsidR="00606A04" w:rsidRPr="004B3397" w:rsidRDefault="00606A04" w:rsidP="007033F3">
            <w:pPr>
              <w:pStyle w:val="TAC"/>
            </w:pPr>
            <w:r w:rsidRPr="004B3397">
              <w:t>-36.1891</w:t>
            </w:r>
          </w:p>
        </w:tc>
        <w:tc>
          <w:tcPr>
            <w:tcW w:w="1152" w:type="dxa"/>
            <w:shd w:val="clear" w:color="auto" w:fill="FFFFFF"/>
            <w:tcMar>
              <w:top w:w="12" w:type="dxa"/>
              <w:left w:w="12" w:type="dxa"/>
              <w:bottom w:w="0" w:type="dxa"/>
              <w:right w:w="12" w:type="dxa"/>
            </w:tcMar>
            <w:vAlign w:val="center"/>
            <w:hideMark/>
          </w:tcPr>
          <w:p w14:paraId="5177CF9B" w14:textId="0C619788" w:rsidR="00606A04" w:rsidRPr="004B3397" w:rsidRDefault="00606A04" w:rsidP="007033F3">
            <w:pPr>
              <w:pStyle w:val="TAC"/>
            </w:pPr>
            <w:r w:rsidRPr="004B3397">
              <w:t>-122.2815</w:t>
            </w:r>
          </w:p>
        </w:tc>
        <w:tc>
          <w:tcPr>
            <w:tcW w:w="1152" w:type="dxa"/>
            <w:shd w:val="clear" w:color="auto" w:fill="FFFFFF"/>
            <w:tcMar>
              <w:top w:w="12" w:type="dxa"/>
              <w:left w:w="12" w:type="dxa"/>
              <w:bottom w:w="0" w:type="dxa"/>
              <w:right w:w="12" w:type="dxa"/>
            </w:tcMar>
            <w:vAlign w:val="center"/>
            <w:hideMark/>
          </w:tcPr>
          <w:p w14:paraId="7C645229" w14:textId="16FF065D" w:rsidR="00606A04" w:rsidRPr="004B3397" w:rsidRDefault="00606A04" w:rsidP="007033F3">
            <w:pPr>
              <w:pStyle w:val="TAC"/>
            </w:pPr>
            <w:r w:rsidRPr="004B3397">
              <w:t>98.9242</w:t>
            </w:r>
          </w:p>
        </w:tc>
        <w:tc>
          <w:tcPr>
            <w:tcW w:w="1152" w:type="dxa"/>
            <w:shd w:val="clear" w:color="auto" w:fill="FFFFFF"/>
            <w:tcMar>
              <w:top w:w="12" w:type="dxa"/>
              <w:left w:w="12" w:type="dxa"/>
              <w:bottom w:w="0" w:type="dxa"/>
              <w:right w:w="12" w:type="dxa"/>
            </w:tcMar>
            <w:vAlign w:val="center"/>
            <w:hideMark/>
          </w:tcPr>
          <w:p w14:paraId="2FB0DB78" w14:textId="77777777" w:rsidR="00606A04" w:rsidRPr="004B3397" w:rsidRDefault="00606A04" w:rsidP="007033F3">
            <w:pPr>
              <w:pStyle w:val="TAC"/>
            </w:pPr>
            <w:r w:rsidRPr="004B3397">
              <w:t>90</w:t>
            </w:r>
          </w:p>
        </w:tc>
      </w:tr>
      <w:tr w:rsidR="00606A04" w:rsidRPr="004B3397" w14:paraId="5D1CD007" w14:textId="77777777" w:rsidTr="002A2300">
        <w:trPr>
          <w:jc w:val="center"/>
        </w:trPr>
        <w:tc>
          <w:tcPr>
            <w:tcW w:w="1152" w:type="dxa"/>
            <w:shd w:val="clear" w:color="auto" w:fill="FFFFFF"/>
            <w:tcMar>
              <w:top w:w="12" w:type="dxa"/>
              <w:left w:w="12" w:type="dxa"/>
              <w:bottom w:w="0" w:type="dxa"/>
              <w:right w:w="12" w:type="dxa"/>
            </w:tcMar>
            <w:vAlign w:val="center"/>
            <w:hideMark/>
          </w:tcPr>
          <w:p w14:paraId="6CDF3D04" w14:textId="77777777" w:rsidR="00606A04" w:rsidRPr="004B3397" w:rsidRDefault="00606A04" w:rsidP="007033F3">
            <w:pPr>
              <w:pStyle w:val="TAC"/>
            </w:pPr>
            <w:r w:rsidRPr="004B3397">
              <w:t>2</w:t>
            </w:r>
          </w:p>
        </w:tc>
        <w:tc>
          <w:tcPr>
            <w:tcW w:w="1152" w:type="dxa"/>
            <w:shd w:val="clear" w:color="auto" w:fill="FFFFFF"/>
            <w:tcMar>
              <w:top w:w="12" w:type="dxa"/>
              <w:left w:w="12" w:type="dxa"/>
              <w:bottom w:w="0" w:type="dxa"/>
              <w:right w:w="12" w:type="dxa"/>
            </w:tcMar>
            <w:vAlign w:val="center"/>
            <w:hideMark/>
          </w:tcPr>
          <w:p w14:paraId="4B34C3DB" w14:textId="50A3DBFA" w:rsidR="00606A04" w:rsidRPr="004B3397" w:rsidRDefault="00606A04" w:rsidP="007033F3">
            <w:pPr>
              <w:pStyle w:val="TAC"/>
            </w:pPr>
            <w:r w:rsidRPr="004B3397">
              <w:t>20.99</w:t>
            </w:r>
          </w:p>
        </w:tc>
        <w:tc>
          <w:tcPr>
            <w:tcW w:w="1152" w:type="dxa"/>
            <w:shd w:val="clear" w:color="auto" w:fill="FFFFFF"/>
            <w:tcMar>
              <w:top w:w="12" w:type="dxa"/>
              <w:left w:w="12" w:type="dxa"/>
              <w:bottom w:w="0" w:type="dxa"/>
              <w:right w:w="12" w:type="dxa"/>
            </w:tcMar>
            <w:vAlign w:val="center"/>
            <w:hideMark/>
          </w:tcPr>
          <w:p w14:paraId="424A76B6" w14:textId="393AD685" w:rsidR="00606A04" w:rsidRPr="004B3397" w:rsidRDefault="00606A04" w:rsidP="007033F3">
            <w:pPr>
              <w:pStyle w:val="TAC"/>
            </w:pPr>
            <w:r w:rsidRPr="004B3397">
              <w:t>-1.25</w:t>
            </w:r>
          </w:p>
        </w:tc>
        <w:tc>
          <w:tcPr>
            <w:tcW w:w="1152" w:type="dxa"/>
            <w:shd w:val="clear" w:color="auto" w:fill="FFFFFF"/>
            <w:tcMar>
              <w:top w:w="12" w:type="dxa"/>
              <w:left w:w="12" w:type="dxa"/>
              <w:bottom w:w="0" w:type="dxa"/>
              <w:right w:w="12" w:type="dxa"/>
            </w:tcMar>
            <w:vAlign w:val="center"/>
            <w:hideMark/>
          </w:tcPr>
          <w:p w14:paraId="3DB8E8E7" w14:textId="214477D9" w:rsidR="00606A04" w:rsidRPr="004B3397" w:rsidRDefault="00606A04" w:rsidP="007033F3">
            <w:pPr>
              <w:pStyle w:val="TAC"/>
            </w:pPr>
            <w:r w:rsidRPr="004B3397">
              <w:t>-21.5937</w:t>
            </w:r>
          </w:p>
        </w:tc>
        <w:tc>
          <w:tcPr>
            <w:tcW w:w="1152" w:type="dxa"/>
            <w:shd w:val="clear" w:color="auto" w:fill="FFFFFF"/>
            <w:tcMar>
              <w:top w:w="12" w:type="dxa"/>
              <w:left w:w="12" w:type="dxa"/>
              <w:bottom w:w="0" w:type="dxa"/>
              <w:right w:w="12" w:type="dxa"/>
            </w:tcMar>
            <w:vAlign w:val="center"/>
            <w:hideMark/>
          </w:tcPr>
          <w:p w14:paraId="79CBB603" w14:textId="5AB676E7" w:rsidR="00606A04" w:rsidRPr="004B3397" w:rsidRDefault="00606A04" w:rsidP="007033F3">
            <w:pPr>
              <w:pStyle w:val="TAC"/>
            </w:pPr>
            <w:r w:rsidRPr="004B3397">
              <w:t>125.831</w:t>
            </w:r>
          </w:p>
        </w:tc>
        <w:tc>
          <w:tcPr>
            <w:tcW w:w="1152" w:type="dxa"/>
            <w:shd w:val="clear" w:color="auto" w:fill="FFFFFF"/>
            <w:tcMar>
              <w:top w:w="12" w:type="dxa"/>
              <w:left w:w="12" w:type="dxa"/>
              <w:bottom w:w="0" w:type="dxa"/>
              <w:right w:w="12" w:type="dxa"/>
            </w:tcMar>
            <w:vAlign w:val="center"/>
            <w:hideMark/>
          </w:tcPr>
          <w:p w14:paraId="171297F7" w14:textId="24FC692A" w:rsidR="00606A04" w:rsidRPr="004B3397" w:rsidRDefault="00606A04" w:rsidP="007033F3">
            <w:pPr>
              <w:pStyle w:val="TAC"/>
            </w:pPr>
            <w:r w:rsidRPr="004B3397">
              <w:t>99.1915</w:t>
            </w:r>
          </w:p>
        </w:tc>
        <w:tc>
          <w:tcPr>
            <w:tcW w:w="1152" w:type="dxa"/>
            <w:shd w:val="clear" w:color="auto" w:fill="FFFFFF"/>
            <w:tcMar>
              <w:top w:w="12" w:type="dxa"/>
              <w:left w:w="12" w:type="dxa"/>
              <w:bottom w:w="0" w:type="dxa"/>
              <w:right w:w="12" w:type="dxa"/>
            </w:tcMar>
            <w:vAlign w:val="center"/>
            <w:hideMark/>
          </w:tcPr>
          <w:p w14:paraId="3F5C9069" w14:textId="77777777" w:rsidR="00606A04" w:rsidRPr="004B3397" w:rsidRDefault="00606A04" w:rsidP="007033F3">
            <w:pPr>
              <w:pStyle w:val="TAC"/>
            </w:pPr>
            <w:r w:rsidRPr="004B3397">
              <w:t>90</w:t>
            </w:r>
          </w:p>
        </w:tc>
      </w:tr>
      <w:tr w:rsidR="00606A04" w:rsidRPr="004B3397" w14:paraId="758D0524" w14:textId="77777777" w:rsidTr="002A2300">
        <w:trPr>
          <w:jc w:val="center"/>
        </w:trPr>
        <w:tc>
          <w:tcPr>
            <w:tcW w:w="1152" w:type="dxa"/>
            <w:shd w:val="clear" w:color="auto" w:fill="FFFFFF"/>
            <w:tcMar>
              <w:top w:w="12" w:type="dxa"/>
              <w:left w:w="12" w:type="dxa"/>
              <w:bottom w:w="0" w:type="dxa"/>
              <w:right w:w="12" w:type="dxa"/>
            </w:tcMar>
            <w:vAlign w:val="center"/>
            <w:hideMark/>
          </w:tcPr>
          <w:p w14:paraId="35658C1D" w14:textId="77777777" w:rsidR="00606A04" w:rsidRPr="004B3397" w:rsidRDefault="00606A04" w:rsidP="007033F3">
            <w:pPr>
              <w:pStyle w:val="TAC"/>
            </w:pPr>
            <w:r w:rsidRPr="004B3397">
              <w:t>3</w:t>
            </w:r>
          </w:p>
        </w:tc>
        <w:tc>
          <w:tcPr>
            <w:tcW w:w="1152" w:type="dxa"/>
            <w:shd w:val="clear" w:color="auto" w:fill="FFFFFF"/>
            <w:tcMar>
              <w:top w:w="12" w:type="dxa"/>
              <w:left w:w="12" w:type="dxa"/>
              <w:bottom w:w="0" w:type="dxa"/>
              <w:right w:w="12" w:type="dxa"/>
            </w:tcMar>
            <w:vAlign w:val="center"/>
            <w:hideMark/>
          </w:tcPr>
          <w:p w14:paraId="13BCF9C6" w14:textId="025B43A8" w:rsidR="00606A04" w:rsidRPr="004B3397" w:rsidRDefault="00606A04" w:rsidP="007033F3">
            <w:pPr>
              <w:pStyle w:val="TAC"/>
            </w:pPr>
            <w:r w:rsidRPr="004B3397">
              <w:t>22.19</w:t>
            </w:r>
          </w:p>
        </w:tc>
        <w:tc>
          <w:tcPr>
            <w:tcW w:w="1152" w:type="dxa"/>
            <w:shd w:val="clear" w:color="auto" w:fill="FFFFFF"/>
            <w:tcMar>
              <w:top w:w="12" w:type="dxa"/>
              <w:left w:w="12" w:type="dxa"/>
              <w:bottom w:w="0" w:type="dxa"/>
              <w:right w:w="12" w:type="dxa"/>
            </w:tcMar>
            <w:vAlign w:val="center"/>
            <w:hideMark/>
          </w:tcPr>
          <w:p w14:paraId="53C6CE1C" w14:textId="023F3DE1" w:rsidR="00606A04" w:rsidRPr="004B3397" w:rsidRDefault="00606A04" w:rsidP="007033F3">
            <w:pPr>
              <w:pStyle w:val="TAC"/>
            </w:pPr>
            <w:r w:rsidRPr="004B3397">
              <w:t>-3.4684</w:t>
            </w:r>
          </w:p>
        </w:tc>
        <w:tc>
          <w:tcPr>
            <w:tcW w:w="1152" w:type="dxa"/>
            <w:shd w:val="clear" w:color="auto" w:fill="FFFFFF"/>
            <w:tcMar>
              <w:top w:w="12" w:type="dxa"/>
              <w:left w:w="12" w:type="dxa"/>
              <w:bottom w:w="0" w:type="dxa"/>
              <w:right w:w="12" w:type="dxa"/>
            </w:tcMar>
            <w:vAlign w:val="center"/>
            <w:hideMark/>
          </w:tcPr>
          <w:p w14:paraId="0CDDF652" w14:textId="4F359CE8" w:rsidR="00606A04" w:rsidRPr="004B3397" w:rsidRDefault="00606A04" w:rsidP="007033F3">
            <w:pPr>
              <w:pStyle w:val="TAC"/>
            </w:pPr>
            <w:r w:rsidRPr="004B3397">
              <w:t>-21.5937</w:t>
            </w:r>
          </w:p>
        </w:tc>
        <w:tc>
          <w:tcPr>
            <w:tcW w:w="1152" w:type="dxa"/>
            <w:shd w:val="clear" w:color="auto" w:fill="FFFFFF"/>
            <w:tcMar>
              <w:top w:w="12" w:type="dxa"/>
              <w:left w:w="12" w:type="dxa"/>
              <w:bottom w:w="0" w:type="dxa"/>
              <w:right w:w="12" w:type="dxa"/>
            </w:tcMar>
            <w:vAlign w:val="center"/>
            <w:hideMark/>
          </w:tcPr>
          <w:p w14:paraId="3A3F5BB7" w14:textId="56D15BA6" w:rsidR="00606A04" w:rsidRPr="004B3397" w:rsidRDefault="00606A04" w:rsidP="007033F3">
            <w:pPr>
              <w:pStyle w:val="TAC"/>
            </w:pPr>
            <w:r w:rsidRPr="004B3397">
              <w:t>125.831</w:t>
            </w:r>
          </w:p>
        </w:tc>
        <w:tc>
          <w:tcPr>
            <w:tcW w:w="1152" w:type="dxa"/>
            <w:shd w:val="clear" w:color="auto" w:fill="FFFFFF"/>
            <w:tcMar>
              <w:top w:w="12" w:type="dxa"/>
              <w:left w:w="12" w:type="dxa"/>
              <w:bottom w:w="0" w:type="dxa"/>
              <w:right w:w="12" w:type="dxa"/>
            </w:tcMar>
            <w:vAlign w:val="center"/>
            <w:hideMark/>
          </w:tcPr>
          <w:p w14:paraId="2BAE509A" w14:textId="38B5CCAB" w:rsidR="00606A04" w:rsidRPr="004B3397" w:rsidRDefault="00606A04" w:rsidP="007033F3">
            <w:pPr>
              <w:pStyle w:val="TAC"/>
            </w:pPr>
            <w:r w:rsidRPr="004B3397">
              <w:t>99.1915</w:t>
            </w:r>
          </w:p>
        </w:tc>
        <w:tc>
          <w:tcPr>
            <w:tcW w:w="1152" w:type="dxa"/>
            <w:shd w:val="clear" w:color="auto" w:fill="FFFFFF"/>
            <w:tcMar>
              <w:top w:w="12" w:type="dxa"/>
              <w:left w:w="12" w:type="dxa"/>
              <w:bottom w:w="0" w:type="dxa"/>
              <w:right w:w="12" w:type="dxa"/>
            </w:tcMar>
            <w:vAlign w:val="center"/>
            <w:hideMark/>
          </w:tcPr>
          <w:p w14:paraId="5956E49B" w14:textId="77777777" w:rsidR="00606A04" w:rsidRPr="004B3397" w:rsidRDefault="00606A04" w:rsidP="007033F3">
            <w:pPr>
              <w:pStyle w:val="TAC"/>
            </w:pPr>
            <w:r w:rsidRPr="004B3397">
              <w:t>90</w:t>
            </w:r>
          </w:p>
        </w:tc>
      </w:tr>
      <w:tr w:rsidR="00606A04" w:rsidRPr="004B3397" w14:paraId="5E42F83C" w14:textId="77777777" w:rsidTr="002A2300">
        <w:trPr>
          <w:jc w:val="center"/>
        </w:trPr>
        <w:tc>
          <w:tcPr>
            <w:tcW w:w="1152" w:type="dxa"/>
            <w:shd w:val="clear" w:color="auto" w:fill="FFFFFF"/>
            <w:tcMar>
              <w:top w:w="12" w:type="dxa"/>
              <w:left w:w="12" w:type="dxa"/>
              <w:bottom w:w="0" w:type="dxa"/>
              <w:right w:w="12" w:type="dxa"/>
            </w:tcMar>
            <w:vAlign w:val="center"/>
            <w:hideMark/>
          </w:tcPr>
          <w:p w14:paraId="3E0B396E" w14:textId="77777777" w:rsidR="00606A04" w:rsidRPr="004B3397" w:rsidRDefault="00606A04" w:rsidP="007033F3">
            <w:pPr>
              <w:pStyle w:val="TAC"/>
            </w:pPr>
            <w:r w:rsidRPr="004B3397">
              <w:t>4</w:t>
            </w:r>
          </w:p>
        </w:tc>
        <w:tc>
          <w:tcPr>
            <w:tcW w:w="1152" w:type="dxa"/>
            <w:shd w:val="clear" w:color="auto" w:fill="FFFFFF"/>
            <w:tcMar>
              <w:top w:w="12" w:type="dxa"/>
              <w:left w:w="12" w:type="dxa"/>
              <w:bottom w:w="0" w:type="dxa"/>
              <w:right w:w="12" w:type="dxa"/>
            </w:tcMar>
            <w:vAlign w:val="center"/>
            <w:hideMark/>
          </w:tcPr>
          <w:p w14:paraId="4FA6F478" w14:textId="31797C09" w:rsidR="00606A04" w:rsidRPr="004B3397" w:rsidRDefault="00606A04" w:rsidP="007033F3">
            <w:pPr>
              <w:pStyle w:val="TAC"/>
            </w:pPr>
            <w:r w:rsidRPr="004B3397">
              <w:t>23.29</w:t>
            </w:r>
          </w:p>
        </w:tc>
        <w:tc>
          <w:tcPr>
            <w:tcW w:w="1152" w:type="dxa"/>
            <w:shd w:val="clear" w:color="auto" w:fill="FFFFFF"/>
            <w:tcMar>
              <w:top w:w="12" w:type="dxa"/>
              <w:left w:w="12" w:type="dxa"/>
              <w:bottom w:w="0" w:type="dxa"/>
              <w:right w:w="12" w:type="dxa"/>
            </w:tcMar>
            <w:vAlign w:val="center"/>
            <w:hideMark/>
          </w:tcPr>
          <w:p w14:paraId="52FD92AF" w14:textId="1C983CCA" w:rsidR="00606A04" w:rsidRPr="004B3397" w:rsidRDefault="00606A04" w:rsidP="007033F3">
            <w:pPr>
              <w:pStyle w:val="TAC"/>
            </w:pPr>
            <w:r w:rsidRPr="004B3397">
              <w:t>-5.2294</w:t>
            </w:r>
          </w:p>
        </w:tc>
        <w:tc>
          <w:tcPr>
            <w:tcW w:w="1152" w:type="dxa"/>
            <w:shd w:val="clear" w:color="auto" w:fill="FFFFFF"/>
            <w:tcMar>
              <w:top w:w="12" w:type="dxa"/>
              <w:left w:w="12" w:type="dxa"/>
              <w:bottom w:w="0" w:type="dxa"/>
              <w:right w:w="12" w:type="dxa"/>
            </w:tcMar>
            <w:vAlign w:val="center"/>
            <w:hideMark/>
          </w:tcPr>
          <w:p w14:paraId="64F11D69" w14:textId="1760CADB" w:rsidR="00606A04" w:rsidRPr="004B3397" w:rsidRDefault="00606A04" w:rsidP="007033F3">
            <w:pPr>
              <w:pStyle w:val="TAC"/>
            </w:pPr>
            <w:r w:rsidRPr="004B3397">
              <w:t>-21.5937</w:t>
            </w:r>
          </w:p>
        </w:tc>
        <w:tc>
          <w:tcPr>
            <w:tcW w:w="1152" w:type="dxa"/>
            <w:shd w:val="clear" w:color="auto" w:fill="FFFFFF"/>
            <w:tcMar>
              <w:top w:w="12" w:type="dxa"/>
              <w:left w:w="12" w:type="dxa"/>
              <w:bottom w:w="0" w:type="dxa"/>
              <w:right w:w="12" w:type="dxa"/>
            </w:tcMar>
            <w:vAlign w:val="center"/>
            <w:hideMark/>
          </w:tcPr>
          <w:p w14:paraId="11023D2F" w14:textId="7752F33F" w:rsidR="00606A04" w:rsidRPr="004B3397" w:rsidRDefault="00606A04" w:rsidP="007033F3">
            <w:pPr>
              <w:pStyle w:val="TAC"/>
            </w:pPr>
            <w:r w:rsidRPr="004B3397">
              <w:t>125.831</w:t>
            </w:r>
          </w:p>
        </w:tc>
        <w:tc>
          <w:tcPr>
            <w:tcW w:w="1152" w:type="dxa"/>
            <w:shd w:val="clear" w:color="auto" w:fill="FFFFFF"/>
            <w:tcMar>
              <w:top w:w="12" w:type="dxa"/>
              <w:left w:w="12" w:type="dxa"/>
              <w:bottom w:w="0" w:type="dxa"/>
              <w:right w:w="12" w:type="dxa"/>
            </w:tcMar>
            <w:vAlign w:val="center"/>
            <w:hideMark/>
          </w:tcPr>
          <w:p w14:paraId="1DF1E71A" w14:textId="444AA0DC" w:rsidR="00606A04" w:rsidRPr="004B3397" w:rsidRDefault="00606A04" w:rsidP="007033F3">
            <w:pPr>
              <w:pStyle w:val="TAC"/>
            </w:pPr>
            <w:r w:rsidRPr="004B3397">
              <w:t>99.1915</w:t>
            </w:r>
          </w:p>
        </w:tc>
        <w:tc>
          <w:tcPr>
            <w:tcW w:w="1152" w:type="dxa"/>
            <w:shd w:val="clear" w:color="auto" w:fill="FFFFFF"/>
            <w:tcMar>
              <w:top w:w="12" w:type="dxa"/>
              <w:left w:w="12" w:type="dxa"/>
              <w:bottom w:w="0" w:type="dxa"/>
              <w:right w:w="12" w:type="dxa"/>
            </w:tcMar>
            <w:vAlign w:val="center"/>
            <w:hideMark/>
          </w:tcPr>
          <w:p w14:paraId="643B9EAB" w14:textId="77777777" w:rsidR="00606A04" w:rsidRPr="004B3397" w:rsidRDefault="00606A04" w:rsidP="007033F3">
            <w:pPr>
              <w:pStyle w:val="TAC"/>
            </w:pPr>
            <w:r w:rsidRPr="004B3397">
              <w:t>90</w:t>
            </w:r>
          </w:p>
        </w:tc>
      </w:tr>
      <w:tr w:rsidR="00606A04" w:rsidRPr="004B3397" w14:paraId="1F2A04A2" w14:textId="77777777" w:rsidTr="002A2300">
        <w:trPr>
          <w:jc w:val="center"/>
        </w:trPr>
        <w:tc>
          <w:tcPr>
            <w:tcW w:w="1152" w:type="dxa"/>
            <w:shd w:val="clear" w:color="auto" w:fill="FFFFFF"/>
            <w:tcMar>
              <w:top w:w="12" w:type="dxa"/>
              <w:left w:w="12" w:type="dxa"/>
              <w:bottom w:w="0" w:type="dxa"/>
              <w:right w:w="12" w:type="dxa"/>
            </w:tcMar>
            <w:vAlign w:val="center"/>
            <w:hideMark/>
          </w:tcPr>
          <w:p w14:paraId="4A3A0823" w14:textId="77777777" w:rsidR="00606A04" w:rsidRPr="004B3397" w:rsidRDefault="00606A04" w:rsidP="007033F3">
            <w:pPr>
              <w:pStyle w:val="TAC"/>
            </w:pPr>
            <w:r w:rsidRPr="004B3397">
              <w:t>5</w:t>
            </w:r>
          </w:p>
        </w:tc>
        <w:tc>
          <w:tcPr>
            <w:tcW w:w="1152" w:type="dxa"/>
            <w:shd w:val="clear" w:color="auto" w:fill="FFFFFF"/>
            <w:tcMar>
              <w:top w:w="12" w:type="dxa"/>
              <w:left w:w="12" w:type="dxa"/>
              <w:bottom w:w="0" w:type="dxa"/>
              <w:right w:w="12" w:type="dxa"/>
            </w:tcMar>
            <w:vAlign w:val="center"/>
            <w:hideMark/>
          </w:tcPr>
          <w:p w14:paraId="2F570799" w14:textId="7E0A0431" w:rsidR="00606A04" w:rsidRPr="004B3397" w:rsidRDefault="00606A04" w:rsidP="007033F3">
            <w:pPr>
              <w:pStyle w:val="TAC"/>
            </w:pPr>
            <w:r w:rsidRPr="004B3397">
              <w:t>21.76</w:t>
            </w:r>
          </w:p>
        </w:tc>
        <w:tc>
          <w:tcPr>
            <w:tcW w:w="1152" w:type="dxa"/>
            <w:shd w:val="clear" w:color="auto" w:fill="FFFFFF"/>
            <w:tcMar>
              <w:top w:w="12" w:type="dxa"/>
              <w:left w:w="12" w:type="dxa"/>
              <w:bottom w:w="0" w:type="dxa"/>
              <w:right w:w="12" w:type="dxa"/>
            </w:tcMar>
            <w:vAlign w:val="center"/>
            <w:hideMark/>
          </w:tcPr>
          <w:p w14:paraId="38CB4D1A" w14:textId="614FB7B2" w:rsidR="00606A04" w:rsidRPr="004B3397" w:rsidRDefault="00606A04" w:rsidP="007033F3">
            <w:pPr>
              <w:pStyle w:val="TAC"/>
            </w:pPr>
            <w:r w:rsidRPr="004B3397">
              <w:t>-2.5215</w:t>
            </w:r>
          </w:p>
        </w:tc>
        <w:tc>
          <w:tcPr>
            <w:tcW w:w="1152" w:type="dxa"/>
            <w:shd w:val="clear" w:color="auto" w:fill="FFFFFF"/>
            <w:tcMar>
              <w:top w:w="12" w:type="dxa"/>
              <w:left w:w="12" w:type="dxa"/>
              <w:bottom w:w="0" w:type="dxa"/>
              <w:right w:w="12" w:type="dxa"/>
            </w:tcMar>
            <w:vAlign w:val="center"/>
            <w:hideMark/>
          </w:tcPr>
          <w:p w14:paraId="6A59B416" w14:textId="4A471715" w:rsidR="00606A04" w:rsidRPr="004B3397" w:rsidRDefault="00606A04" w:rsidP="007033F3">
            <w:pPr>
              <w:pStyle w:val="TAC"/>
            </w:pPr>
            <w:r w:rsidRPr="004B3397">
              <w:t>-32.5709</w:t>
            </w:r>
          </w:p>
        </w:tc>
        <w:tc>
          <w:tcPr>
            <w:tcW w:w="1152" w:type="dxa"/>
            <w:shd w:val="clear" w:color="auto" w:fill="FFFFFF"/>
            <w:tcMar>
              <w:top w:w="12" w:type="dxa"/>
              <w:left w:w="12" w:type="dxa"/>
              <w:bottom w:w="0" w:type="dxa"/>
              <w:right w:w="12" w:type="dxa"/>
            </w:tcMar>
            <w:vAlign w:val="center"/>
            <w:hideMark/>
          </w:tcPr>
          <w:p w14:paraId="0E5EA170" w14:textId="244D5E4B" w:rsidR="00606A04" w:rsidRPr="004B3397" w:rsidRDefault="00606A04" w:rsidP="007033F3">
            <w:pPr>
              <w:pStyle w:val="TAC"/>
            </w:pPr>
            <w:r w:rsidRPr="004B3397">
              <w:t>-143.6126</w:t>
            </w:r>
          </w:p>
        </w:tc>
        <w:tc>
          <w:tcPr>
            <w:tcW w:w="1152" w:type="dxa"/>
            <w:shd w:val="clear" w:color="auto" w:fill="FFFFFF"/>
            <w:tcMar>
              <w:top w:w="12" w:type="dxa"/>
              <w:left w:w="12" w:type="dxa"/>
              <w:bottom w:w="0" w:type="dxa"/>
              <w:right w:w="12" w:type="dxa"/>
            </w:tcMar>
            <w:vAlign w:val="center"/>
            <w:hideMark/>
          </w:tcPr>
          <w:p w14:paraId="5F63F950" w14:textId="472718AB" w:rsidR="00606A04" w:rsidRPr="004B3397" w:rsidRDefault="00606A04" w:rsidP="007033F3">
            <w:pPr>
              <w:pStyle w:val="TAC"/>
            </w:pPr>
            <w:r w:rsidRPr="004B3397">
              <w:t>99.5732</w:t>
            </w:r>
          </w:p>
        </w:tc>
        <w:tc>
          <w:tcPr>
            <w:tcW w:w="1152" w:type="dxa"/>
            <w:shd w:val="clear" w:color="auto" w:fill="FFFFFF"/>
            <w:tcMar>
              <w:top w:w="12" w:type="dxa"/>
              <w:left w:w="12" w:type="dxa"/>
              <w:bottom w:w="0" w:type="dxa"/>
              <w:right w:w="12" w:type="dxa"/>
            </w:tcMar>
            <w:vAlign w:val="center"/>
            <w:hideMark/>
          </w:tcPr>
          <w:p w14:paraId="196051AC" w14:textId="77777777" w:rsidR="00606A04" w:rsidRPr="004B3397" w:rsidRDefault="00606A04" w:rsidP="007033F3">
            <w:pPr>
              <w:pStyle w:val="TAC"/>
            </w:pPr>
            <w:r w:rsidRPr="004B3397">
              <w:t>90</w:t>
            </w:r>
          </w:p>
        </w:tc>
      </w:tr>
      <w:tr w:rsidR="00606A04" w:rsidRPr="004B3397" w14:paraId="2780ECF3" w14:textId="77777777" w:rsidTr="002A2300">
        <w:trPr>
          <w:jc w:val="center"/>
        </w:trPr>
        <w:tc>
          <w:tcPr>
            <w:tcW w:w="1152" w:type="dxa"/>
            <w:shd w:val="clear" w:color="auto" w:fill="FFFFFF"/>
            <w:tcMar>
              <w:top w:w="12" w:type="dxa"/>
              <w:left w:w="12" w:type="dxa"/>
              <w:bottom w:w="0" w:type="dxa"/>
              <w:right w:w="12" w:type="dxa"/>
            </w:tcMar>
            <w:vAlign w:val="center"/>
            <w:hideMark/>
          </w:tcPr>
          <w:p w14:paraId="2A0089D4" w14:textId="77777777" w:rsidR="00606A04" w:rsidRPr="004B3397" w:rsidRDefault="00606A04" w:rsidP="007033F3">
            <w:pPr>
              <w:pStyle w:val="TAC"/>
            </w:pPr>
            <w:r w:rsidRPr="004B3397">
              <w:t>6</w:t>
            </w:r>
          </w:p>
        </w:tc>
        <w:tc>
          <w:tcPr>
            <w:tcW w:w="1152" w:type="dxa"/>
            <w:shd w:val="clear" w:color="auto" w:fill="FFFFFF"/>
            <w:tcMar>
              <w:top w:w="12" w:type="dxa"/>
              <w:left w:w="12" w:type="dxa"/>
              <w:bottom w:w="0" w:type="dxa"/>
              <w:right w:w="12" w:type="dxa"/>
            </w:tcMar>
            <w:vAlign w:val="center"/>
            <w:hideMark/>
          </w:tcPr>
          <w:p w14:paraId="71B44EB9" w14:textId="41EA4584" w:rsidR="00606A04" w:rsidRPr="004B3397" w:rsidRDefault="00606A04" w:rsidP="007033F3">
            <w:pPr>
              <w:pStyle w:val="TAC"/>
            </w:pPr>
            <w:r w:rsidRPr="004B3397">
              <w:t>63.66</w:t>
            </w:r>
          </w:p>
        </w:tc>
        <w:tc>
          <w:tcPr>
            <w:tcW w:w="1152" w:type="dxa"/>
            <w:shd w:val="clear" w:color="auto" w:fill="FFFFFF"/>
            <w:tcMar>
              <w:top w:w="12" w:type="dxa"/>
              <w:left w:w="12" w:type="dxa"/>
              <w:bottom w:w="0" w:type="dxa"/>
              <w:right w:w="12" w:type="dxa"/>
            </w:tcMar>
            <w:vAlign w:val="center"/>
            <w:hideMark/>
          </w:tcPr>
          <w:p w14:paraId="2D3CFEB4" w14:textId="77777777" w:rsidR="00606A04" w:rsidRPr="004B3397" w:rsidRDefault="00606A04" w:rsidP="007033F3">
            <w:pPr>
              <w:pStyle w:val="TAC"/>
            </w:pPr>
            <w:r w:rsidRPr="004B3397">
              <w:t>0</w:t>
            </w:r>
          </w:p>
        </w:tc>
        <w:tc>
          <w:tcPr>
            <w:tcW w:w="1152" w:type="dxa"/>
            <w:shd w:val="clear" w:color="auto" w:fill="FFFFFF"/>
            <w:tcMar>
              <w:top w:w="12" w:type="dxa"/>
              <w:left w:w="12" w:type="dxa"/>
              <w:bottom w:w="0" w:type="dxa"/>
              <w:right w:w="12" w:type="dxa"/>
            </w:tcMar>
            <w:vAlign w:val="center"/>
            <w:hideMark/>
          </w:tcPr>
          <w:p w14:paraId="1803FDA9" w14:textId="5379BA49" w:rsidR="00606A04" w:rsidRPr="004B3397" w:rsidRDefault="00606A04" w:rsidP="007033F3">
            <w:pPr>
              <w:pStyle w:val="TAC"/>
            </w:pPr>
            <w:r w:rsidRPr="004B3397">
              <w:t>-7.4275</w:t>
            </w:r>
          </w:p>
        </w:tc>
        <w:tc>
          <w:tcPr>
            <w:tcW w:w="1152" w:type="dxa"/>
            <w:shd w:val="clear" w:color="auto" w:fill="FFFFFF"/>
            <w:tcMar>
              <w:top w:w="12" w:type="dxa"/>
              <w:left w:w="12" w:type="dxa"/>
              <w:bottom w:w="0" w:type="dxa"/>
              <w:right w:w="12" w:type="dxa"/>
            </w:tcMar>
            <w:vAlign w:val="center"/>
            <w:hideMark/>
          </w:tcPr>
          <w:p w14:paraId="6C26EDB2" w14:textId="7FEC5A7B" w:rsidR="00606A04" w:rsidRPr="004B3397" w:rsidRDefault="00606A04" w:rsidP="007033F3">
            <w:pPr>
              <w:pStyle w:val="TAC"/>
            </w:pPr>
            <w:r w:rsidRPr="004B3397">
              <w:t>166.4003</w:t>
            </w:r>
          </w:p>
        </w:tc>
        <w:tc>
          <w:tcPr>
            <w:tcW w:w="1152" w:type="dxa"/>
            <w:shd w:val="clear" w:color="auto" w:fill="FFFFFF"/>
            <w:tcMar>
              <w:top w:w="12" w:type="dxa"/>
              <w:left w:w="12" w:type="dxa"/>
              <w:bottom w:w="0" w:type="dxa"/>
              <w:right w:w="12" w:type="dxa"/>
            </w:tcMar>
            <w:vAlign w:val="center"/>
            <w:hideMark/>
          </w:tcPr>
          <w:p w14:paraId="2C79B36F" w14:textId="29582A54" w:rsidR="00606A04" w:rsidRPr="004B3397" w:rsidRDefault="00606A04" w:rsidP="007033F3">
            <w:pPr>
              <w:pStyle w:val="TAC"/>
            </w:pPr>
            <w:r w:rsidRPr="004B3397">
              <w:t>99.306</w:t>
            </w:r>
          </w:p>
        </w:tc>
        <w:tc>
          <w:tcPr>
            <w:tcW w:w="1152" w:type="dxa"/>
            <w:shd w:val="clear" w:color="auto" w:fill="FFFFFF"/>
            <w:tcMar>
              <w:top w:w="12" w:type="dxa"/>
              <w:left w:w="12" w:type="dxa"/>
              <w:bottom w:w="0" w:type="dxa"/>
              <w:right w:w="12" w:type="dxa"/>
            </w:tcMar>
            <w:vAlign w:val="center"/>
            <w:hideMark/>
          </w:tcPr>
          <w:p w14:paraId="53E58735" w14:textId="77777777" w:rsidR="00606A04" w:rsidRPr="004B3397" w:rsidRDefault="00606A04" w:rsidP="007033F3">
            <w:pPr>
              <w:pStyle w:val="TAC"/>
            </w:pPr>
            <w:r w:rsidRPr="004B3397">
              <w:t>90</w:t>
            </w:r>
          </w:p>
        </w:tc>
      </w:tr>
      <w:tr w:rsidR="00606A04" w:rsidRPr="004B3397" w14:paraId="57C13199" w14:textId="77777777" w:rsidTr="002A2300">
        <w:trPr>
          <w:jc w:val="center"/>
        </w:trPr>
        <w:tc>
          <w:tcPr>
            <w:tcW w:w="1152" w:type="dxa"/>
            <w:shd w:val="clear" w:color="auto" w:fill="FFFFFF"/>
            <w:tcMar>
              <w:top w:w="12" w:type="dxa"/>
              <w:left w:w="12" w:type="dxa"/>
              <w:bottom w:w="0" w:type="dxa"/>
              <w:right w:w="12" w:type="dxa"/>
            </w:tcMar>
            <w:vAlign w:val="center"/>
            <w:hideMark/>
          </w:tcPr>
          <w:p w14:paraId="180EE0F3" w14:textId="77777777" w:rsidR="00606A04" w:rsidRPr="004B3397" w:rsidRDefault="00606A04" w:rsidP="007033F3">
            <w:pPr>
              <w:pStyle w:val="TAC"/>
            </w:pPr>
            <w:r w:rsidRPr="004B3397">
              <w:t>7</w:t>
            </w:r>
          </w:p>
        </w:tc>
        <w:tc>
          <w:tcPr>
            <w:tcW w:w="1152" w:type="dxa"/>
            <w:shd w:val="clear" w:color="auto" w:fill="FFFFFF"/>
            <w:tcMar>
              <w:top w:w="12" w:type="dxa"/>
              <w:left w:w="12" w:type="dxa"/>
              <w:bottom w:w="0" w:type="dxa"/>
              <w:right w:w="12" w:type="dxa"/>
            </w:tcMar>
            <w:vAlign w:val="center"/>
            <w:hideMark/>
          </w:tcPr>
          <w:p w14:paraId="0DD88660" w14:textId="365CA5EB" w:rsidR="00606A04" w:rsidRPr="004B3397" w:rsidRDefault="00606A04" w:rsidP="007033F3">
            <w:pPr>
              <w:pStyle w:val="TAC"/>
            </w:pPr>
            <w:r w:rsidRPr="004B3397">
              <w:t>64.48</w:t>
            </w:r>
          </w:p>
        </w:tc>
        <w:tc>
          <w:tcPr>
            <w:tcW w:w="1152" w:type="dxa"/>
            <w:shd w:val="clear" w:color="auto" w:fill="FFFFFF"/>
            <w:tcMar>
              <w:top w:w="12" w:type="dxa"/>
              <w:left w:w="12" w:type="dxa"/>
              <w:bottom w:w="0" w:type="dxa"/>
              <w:right w:w="12" w:type="dxa"/>
            </w:tcMar>
            <w:vAlign w:val="center"/>
            <w:hideMark/>
          </w:tcPr>
          <w:p w14:paraId="46A7B7EA" w14:textId="1B55F433" w:rsidR="00606A04" w:rsidRPr="004B3397" w:rsidRDefault="00606A04" w:rsidP="007033F3">
            <w:pPr>
              <w:pStyle w:val="TAC"/>
            </w:pPr>
            <w:r w:rsidRPr="004B3397">
              <w:t>-2.2185</w:t>
            </w:r>
          </w:p>
        </w:tc>
        <w:tc>
          <w:tcPr>
            <w:tcW w:w="1152" w:type="dxa"/>
            <w:shd w:val="clear" w:color="auto" w:fill="FFFFFF"/>
            <w:tcMar>
              <w:top w:w="12" w:type="dxa"/>
              <w:left w:w="12" w:type="dxa"/>
              <w:bottom w:w="0" w:type="dxa"/>
              <w:right w:w="12" w:type="dxa"/>
            </w:tcMar>
            <w:vAlign w:val="center"/>
            <w:hideMark/>
          </w:tcPr>
          <w:p w14:paraId="2B4757D6" w14:textId="4B861B79" w:rsidR="00606A04" w:rsidRPr="004B3397" w:rsidRDefault="00606A04" w:rsidP="007033F3">
            <w:pPr>
              <w:pStyle w:val="TAC"/>
            </w:pPr>
            <w:r w:rsidRPr="004B3397">
              <w:t>-7.4275</w:t>
            </w:r>
          </w:p>
        </w:tc>
        <w:tc>
          <w:tcPr>
            <w:tcW w:w="1152" w:type="dxa"/>
            <w:shd w:val="clear" w:color="auto" w:fill="FFFFFF"/>
            <w:tcMar>
              <w:top w:w="12" w:type="dxa"/>
              <w:left w:w="12" w:type="dxa"/>
              <w:bottom w:w="0" w:type="dxa"/>
              <w:right w:w="12" w:type="dxa"/>
            </w:tcMar>
            <w:vAlign w:val="center"/>
            <w:hideMark/>
          </w:tcPr>
          <w:p w14:paraId="6B017FAF" w14:textId="72D8CDB7" w:rsidR="00606A04" w:rsidRPr="004B3397" w:rsidRDefault="00606A04" w:rsidP="007033F3">
            <w:pPr>
              <w:pStyle w:val="TAC"/>
            </w:pPr>
            <w:r w:rsidRPr="004B3397">
              <w:t>166.4003</w:t>
            </w:r>
          </w:p>
        </w:tc>
        <w:tc>
          <w:tcPr>
            <w:tcW w:w="1152" w:type="dxa"/>
            <w:shd w:val="clear" w:color="auto" w:fill="FFFFFF"/>
            <w:tcMar>
              <w:top w:w="12" w:type="dxa"/>
              <w:left w:w="12" w:type="dxa"/>
              <w:bottom w:w="0" w:type="dxa"/>
              <w:right w:w="12" w:type="dxa"/>
            </w:tcMar>
            <w:vAlign w:val="center"/>
            <w:hideMark/>
          </w:tcPr>
          <w:p w14:paraId="338C5FB3" w14:textId="0258E0BE" w:rsidR="00606A04" w:rsidRPr="004B3397" w:rsidRDefault="00606A04" w:rsidP="007033F3">
            <w:pPr>
              <w:pStyle w:val="TAC"/>
            </w:pPr>
            <w:r w:rsidRPr="004B3397">
              <w:t>99.306</w:t>
            </w:r>
          </w:p>
        </w:tc>
        <w:tc>
          <w:tcPr>
            <w:tcW w:w="1152" w:type="dxa"/>
            <w:shd w:val="clear" w:color="auto" w:fill="FFFFFF"/>
            <w:tcMar>
              <w:top w:w="12" w:type="dxa"/>
              <w:left w:w="12" w:type="dxa"/>
              <w:bottom w:w="0" w:type="dxa"/>
              <w:right w:w="12" w:type="dxa"/>
            </w:tcMar>
            <w:vAlign w:val="center"/>
            <w:hideMark/>
          </w:tcPr>
          <w:p w14:paraId="2B402B13" w14:textId="77777777" w:rsidR="00606A04" w:rsidRPr="004B3397" w:rsidRDefault="00606A04" w:rsidP="007033F3">
            <w:pPr>
              <w:pStyle w:val="TAC"/>
            </w:pPr>
            <w:r w:rsidRPr="004B3397">
              <w:t>90</w:t>
            </w:r>
          </w:p>
        </w:tc>
      </w:tr>
      <w:tr w:rsidR="00606A04" w:rsidRPr="004B3397" w14:paraId="54F865B9" w14:textId="77777777" w:rsidTr="002A2300">
        <w:trPr>
          <w:jc w:val="center"/>
        </w:trPr>
        <w:tc>
          <w:tcPr>
            <w:tcW w:w="1152" w:type="dxa"/>
            <w:shd w:val="clear" w:color="auto" w:fill="FFFFFF"/>
            <w:tcMar>
              <w:top w:w="12" w:type="dxa"/>
              <w:left w:w="12" w:type="dxa"/>
              <w:bottom w:w="0" w:type="dxa"/>
              <w:right w:w="12" w:type="dxa"/>
            </w:tcMar>
            <w:vAlign w:val="center"/>
            <w:hideMark/>
          </w:tcPr>
          <w:p w14:paraId="29988F2E" w14:textId="77777777" w:rsidR="00606A04" w:rsidRPr="004B3397" w:rsidRDefault="00606A04" w:rsidP="007033F3">
            <w:pPr>
              <w:pStyle w:val="TAC"/>
            </w:pPr>
            <w:r w:rsidRPr="004B3397">
              <w:t>8</w:t>
            </w:r>
          </w:p>
        </w:tc>
        <w:tc>
          <w:tcPr>
            <w:tcW w:w="1152" w:type="dxa"/>
            <w:shd w:val="clear" w:color="auto" w:fill="FFFFFF"/>
            <w:tcMar>
              <w:top w:w="12" w:type="dxa"/>
              <w:left w:w="12" w:type="dxa"/>
              <w:bottom w:w="0" w:type="dxa"/>
              <w:right w:w="12" w:type="dxa"/>
            </w:tcMar>
            <w:vAlign w:val="center"/>
            <w:hideMark/>
          </w:tcPr>
          <w:p w14:paraId="5CB98DF5" w14:textId="26B284DC" w:rsidR="00606A04" w:rsidRPr="004B3397" w:rsidRDefault="00606A04" w:rsidP="007033F3">
            <w:pPr>
              <w:pStyle w:val="TAC"/>
            </w:pPr>
            <w:r w:rsidRPr="004B3397">
              <w:t>65.6</w:t>
            </w:r>
          </w:p>
        </w:tc>
        <w:tc>
          <w:tcPr>
            <w:tcW w:w="1152" w:type="dxa"/>
            <w:shd w:val="clear" w:color="auto" w:fill="FFFFFF"/>
            <w:tcMar>
              <w:top w:w="12" w:type="dxa"/>
              <w:left w:w="12" w:type="dxa"/>
              <w:bottom w:w="0" w:type="dxa"/>
              <w:right w:w="12" w:type="dxa"/>
            </w:tcMar>
            <w:vAlign w:val="center"/>
            <w:hideMark/>
          </w:tcPr>
          <w:p w14:paraId="5587DD53" w14:textId="299FA95E" w:rsidR="00606A04" w:rsidRPr="004B3397" w:rsidRDefault="00606A04" w:rsidP="007033F3">
            <w:pPr>
              <w:pStyle w:val="TAC"/>
            </w:pPr>
            <w:r w:rsidRPr="004B3397">
              <w:t>-3.9794</w:t>
            </w:r>
          </w:p>
        </w:tc>
        <w:tc>
          <w:tcPr>
            <w:tcW w:w="1152" w:type="dxa"/>
            <w:shd w:val="clear" w:color="auto" w:fill="FFFFFF"/>
            <w:tcMar>
              <w:top w:w="12" w:type="dxa"/>
              <w:left w:w="12" w:type="dxa"/>
              <w:bottom w:w="0" w:type="dxa"/>
              <w:right w:w="12" w:type="dxa"/>
            </w:tcMar>
            <w:vAlign w:val="center"/>
            <w:hideMark/>
          </w:tcPr>
          <w:p w14:paraId="58429384" w14:textId="6D314387" w:rsidR="00606A04" w:rsidRPr="004B3397" w:rsidRDefault="00606A04" w:rsidP="007033F3">
            <w:pPr>
              <w:pStyle w:val="TAC"/>
            </w:pPr>
            <w:r w:rsidRPr="004B3397">
              <w:t>-7.4275</w:t>
            </w:r>
          </w:p>
        </w:tc>
        <w:tc>
          <w:tcPr>
            <w:tcW w:w="1152" w:type="dxa"/>
            <w:shd w:val="clear" w:color="auto" w:fill="FFFFFF"/>
            <w:tcMar>
              <w:top w:w="12" w:type="dxa"/>
              <w:left w:w="12" w:type="dxa"/>
              <w:bottom w:w="0" w:type="dxa"/>
              <w:right w:w="12" w:type="dxa"/>
            </w:tcMar>
            <w:vAlign w:val="center"/>
            <w:hideMark/>
          </w:tcPr>
          <w:p w14:paraId="0D220B0B" w14:textId="15F87DB8" w:rsidR="00606A04" w:rsidRPr="004B3397" w:rsidRDefault="00606A04" w:rsidP="007033F3">
            <w:pPr>
              <w:pStyle w:val="TAC"/>
            </w:pPr>
            <w:r w:rsidRPr="004B3397">
              <w:t>166.4003</w:t>
            </w:r>
          </w:p>
        </w:tc>
        <w:tc>
          <w:tcPr>
            <w:tcW w:w="1152" w:type="dxa"/>
            <w:shd w:val="clear" w:color="auto" w:fill="FFFFFF"/>
            <w:tcMar>
              <w:top w:w="12" w:type="dxa"/>
              <w:left w:w="12" w:type="dxa"/>
              <w:bottom w:w="0" w:type="dxa"/>
              <w:right w:w="12" w:type="dxa"/>
            </w:tcMar>
            <w:vAlign w:val="center"/>
            <w:hideMark/>
          </w:tcPr>
          <w:p w14:paraId="6E0E6189" w14:textId="78FBB011" w:rsidR="00606A04" w:rsidRPr="004B3397" w:rsidRDefault="00606A04" w:rsidP="007033F3">
            <w:pPr>
              <w:pStyle w:val="TAC"/>
            </w:pPr>
            <w:r w:rsidRPr="004B3397">
              <w:t>99.306</w:t>
            </w:r>
          </w:p>
        </w:tc>
        <w:tc>
          <w:tcPr>
            <w:tcW w:w="1152" w:type="dxa"/>
            <w:shd w:val="clear" w:color="auto" w:fill="FFFFFF"/>
            <w:tcMar>
              <w:top w:w="12" w:type="dxa"/>
              <w:left w:w="12" w:type="dxa"/>
              <w:bottom w:w="0" w:type="dxa"/>
              <w:right w:w="12" w:type="dxa"/>
            </w:tcMar>
            <w:vAlign w:val="center"/>
            <w:hideMark/>
          </w:tcPr>
          <w:p w14:paraId="38C0BBFB" w14:textId="77777777" w:rsidR="00606A04" w:rsidRPr="004B3397" w:rsidRDefault="00606A04" w:rsidP="007033F3">
            <w:pPr>
              <w:pStyle w:val="TAC"/>
            </w:pPr>
            <w:r w:rsidRPr="004B3397">
              <w:t>90</w:t>
            </w:r>
          </w:p>
        </w:tc>
      </w:tr>
      <w:tr w:rsidR="00606A04" w:rsidRPr="004B3397" w14:paraId="44FA6702" w14:textId="77777777" w:rsidTr="002A2300">
        <w:trPr>
          <w:jc w:val="center"/>
        </w:trPr>
        <w:tc>
          <w:tcPr>
            <w:tcW w:w="1152" w:type="dxa"/>
            <w:shd w:val="clear" w:color="auto" w:fill="FFFFFF"/>
            <w:tcMar>
              <w:top w:w="12" w:type="dxa"/>
              <w:left w:w="12" w:type="dxa"/>
              <w:bottom w:w="0" w:type="dxa"/>
              <w:right w:w="12" w:type="dxa"/>
            </w:tcMar>
            <w:vAlign w:val="center"/>
            <w:hideMark/>
          </w:tcPr>
          <w:p w14:paraId="5863465E" w14:textId="77777777" w:rsidR="00606A04" w:rsidRPr="004B3397" w:rsidRDefault="00606A04" w:rsidP="007033F3">
            <w:pPr>
              <w:pStyle w:val="TAC"/>
            </w:pPr>
            <w:r w:rsidRPr="004B3397">
              <w:t>9</w:t>
            </w:r>
          </w:p>
        </w:tc>
        <w:tc>
          <w:tcPr>
            <w:tcW w:w="1152" w:type="dxa"/>
            <w:shd w:val="clear" w:color="auto" w:fill="FFFFFF"/>
            <w:tcMar>
              <w:top w:w="12" w:type="dxa"/>
              <w:left w:w="12" w:type="dxa"/>
              <w:bottom w:w="0" w:type="dxa"/>
              <w:right w:w="12" w:type="dxa"/>
            </w:tcMar>
            <w:vAlign w:val="center"/>
            <w:hideMark/>
          </w:tcPr>
          <w:p w14:paraId="738F6E05" w14:textId="6A9E6D2A" w:rsidR="00606A04" w:rsidRPr="004B3397" w:rsidRDefault="00606A04" w:rsidP="007033F3">
            <w:pPr>
              <w:pStyle w:val="TAC"/>
            </w:pPr>
            <w:r w:rsidRPr="004B3397">
              <w:t>65.84</w:t>
            </w:r>
          </w:p>
        </w:tc>
        <w:tc>
          <w:tcPr>
            <w:tcW w:w="1152" w:type="dxa"/>
            <w:shd w:val="clear" w:color="auto" w:fill="FFFFFF"/>
            <w:tcMar>
              <w:top w:w="12" w:type="dxa"/>
              <w:left w:w="12" w:type="dxa"/>
              <w:bottom w:w="0" w:type="dxa"/>
              <w:right w:w="12" w:type="dxa"/>
            </w:tcMar>
            <w:vAlign w:val="center"/>
            <w:hideMark/>
          </w:tcPr>
          <w:p w14:paraId="607CA8E8" w14:textId="5ACEE129" w:rsidR="00606A04" w:rsidRPr="004B3397" w:rsidRDefault="00606A04" w:rsidP="007033F3">
            <w:pPr>
              <w:pStyle w:val="TAC"/>
            </w:pPr>
            <w:r w:rsidRPr="004B3397">
              <w:t>-7.4215</w:t>
            </w:r>
          </w:p>
        </w:tc>
        <w:tc>
          <w:tcPr>
            <w:tcW w:w="1152" w:type="dxa"/>
            <w:shd w:val="clear" w:color="auto" w:fill="FFFFFF"/>
            <w:tcMar>
              <w:top w:w="12" w:type="dxa"/>
              <w:left w:w="12" w:type="dxa"/>
              <w:bottom w:w="0" w:type="dxa"/>
              <w:right w:w="12" w:type="dxa"/>
            </w:tcMar>
            <w:vAlign w:val="center"/>
            <w:hideMark/>
          </w:tcPr>
          <w:p w14:paraId="2968A61F" w14:textId="4DA0DA3B" w:rsidR="00606A04" w:rsidRPr="004B3397" w:rsidRDefault="00606A04" w:rsidP="007033F3">
            <w:pPr>
              <w:pStyle w:val="TAC"/>
            </w:pPr>
            <w:r w:rsidRPr="004B3397">
              <w:t>37.2175</w:t>
            </w:r>
          </w:p>
        </w:tc>
        <w:tc>
          <w:tcPr>
            <w:tcW w:w="1152" w:type="dxa"/>
            <w:shd w:val="clear" w:color="auto" w:fill="FFFFFF"/>
            <w:tcMar>
              <w:top w:w="12" w:type="dxa"/>
              <w:left w:w="12" w:type="dxa"/>
              <w:bottom w:w="0" w:type="dxa"/>
              <w:right w:w="12" w:type="dxa"/>
            </w:tcMar>
            <w:vAlign w:val="center"/>
            <w:hideMark/>
          </w:tcPr>
          <w:p w14:paraId="2EB9C4EF" w14:textId="2EE0D856" w:rsidR="00606A04" w:rsidRPr="004B3397" w:rsidRDefault="00606A04" w:rsidP="007033F3">
            <w:pPr>
              <w:pStyle w:val="TAC"/>
            </w:pPr>
            <w:r w:rsidRPr="004B3397">
              <w:t>73.8315</w:t>
            </w:r>
          </w:p>
        </w:tc>
        <w:tc>
          <w:tcPr>
            <w:tcW w:w="1152" w:type="dxa"/>
            <w:shd w:val="clear" w:color="auto" w:fill="FFFFFF"/>
            <w:tcMar>
              <w:top w:w="12" w:type="dxa"/>
              <w:left w:w="12" w:type="dxa"/>
              <w:bottom w:w="0" w:type="dxa"/>
              <w:right w:w="12" w:type="dxa"/>
            </w:tcMar>
            <w:vAlign w:val="center"/>
            <w:hideMark/>
          </w:tcPr>
          <w:p w14:paraId="27C4DE37" w14:textId="02D818FD" w:rsidR="00606A04" w:rsidRPr="004B3397" w:rsidRDefault="00606A04" w:rsidP="007033F3">
            <w:pPr>
              <w:pStyle w:val="TAC"/>
            </w:pPr>
            <w:r w:rsidRPr="004B3397">
              <w:t>100.4513</w:t>
            </w:r>
          </w:p>
        </w:tc>
        <w:tc>
          <w:tcPr>
            <w:tcW w:w="1152" w:type="dxa"/>
            <w:shd w:val="clear" w:color="auto" w:fill="FFFFFF"/>
            <w:tcMar>
              <w:top w:w="12" w:type="dxa"/>
              <w:left w:w="12" w:type="dxa"/>
              <w:bottom w:w="0" w:type="dxa"/>
              <w:right w:w="12" w:type="dxa"/>
            </w:tcMar>
            <w:vAlign w:val="center"/>
            <w:hideMark/>
          </w:tcPr>
          <w:p w14:paraId="468DB235" w14:textId="77777777" w:rsidR="00606A04" w:rsidRPr="004B3397" w:rsidRDefault="00606A04" w:rsidP="007033F3">
            <w:pPr>
              <w:pStyle w:val="TAC"/>
            </w:pPr>
            <w:r w:rsidRPr="004B3397">
              <w:t>90</w:t>
            </w:r>
          </w:p>
        </w:tc>
      </w:tr>
      <w:tr w:rsidR="00606A04" w:rsidRPr="004B3397" w14:paraId="5B79E686" w14:textId="77777777" w:rsidTr="002A2300">
        <w:trPr>
          <w:jc w:val="center"/>
        </w:trPr>
        <w:tc>
          <w:tcPr>
            <w:tcW w:w="1152" w:type="dxa"/>
            <w:shd w:val="clear" w:color="auto" w:fill="FFFFFF"/>
            <w:tcMar>
              <w:top w:w="12" w:type="dxa"/>
              <w:left w:w="12" w:type="dxa"/>
              <w:bottom w:w="0" w:type="dxa"/>
              <w:right w:w="12" w:type="dxa"/>
            </w:tcMar>
            <w:vAlign w:val="center"/>
            <w:hideMark/>
          </w:tcPr>
          <w:p w14:paraId="554E83B4" w14:textId="77777777" w:rsidR="00606A04" w:rsidRPr="004B3397" w:rsidRDefault="00606A04" w:rsidP="007033F3">
            <w:pPr>
              <w:pStyle w:val="TAC"/>
            </w:pPr>
            <w:r w:rsidRPr="004B3397">
              <w:t>10</w:t>
            </w:r>
          </w:p>
        </w:tc>
        <w:tc>
          <w:tcPr>
            <w:tcW w:w="1152" w:type="dxa"/>
            <w:shd w:val="clear" w:color="auto" w:fill="FFFFFF"/>
            <w:tcMar>
              <w:top w:w="12" w:type="dxa"/>
              <w:left w:w="12" w:type="dxa"/>
              <w:bottom w:w="0" w:type="dxa"/>
              <w:right w:w="12" w:type="dxa"/>
            </w:tcMar>
            <w:vAlign w:val="center"/>
            <w:hideMark/>
          </w:tcPr>
          <w:p w14:paraId="401F7146" w14:textId="374348CC" w:rsidR="00606A04" w:rsidRPr="004B3397" w:rsidRDefault="00606A04" w:rsidP="007033F3">
            <w:pPr>
              <w:pStyle w:val="TAC"/>
            </w:pPr>
            <w:r w:rsidRPr="004B3397">
              <w:t>79.35</w:t>
            </w:r>
          </w:p>
        </w:tc>
        <w:tc>
          <w:tcPr>
            <w:tcW w:w="1152" w:type="dxa"/>
            <w:shd w:val="clear" w:color="auto" w:fill="FFFFFF"/>
            <w:tcMar>
              <w:top w:w="12" w:type="dxa"/>
              <w:left w:w="12" w:type="dxa"/>
              <w:bottom w:w="0" w:type="dxa"/>
              <w:right w:w="12" w:type="dxa"/>
            </w:tcMar>
            <w:vAlign w:val="center"/>
            <w:hideMark/>
          </w:tcPr>
          <w:p w14:paraId="11495EF4" w14:textId="2B4C9E5E" w:rsidR="00606A04" w:rsidRPr="004B3397" w:rsidRDefault="00606A04" w:rsidP="007033F3">
            <w:pPr>
              <w:pStyle w:val="TAC"/>
            </w:pPr>
            <w:r w:rsidRPr="004B3397">
              <w:t>-7.1215</w:t>
            </w:r>
          </w:p>
        </w:tc>
        <w:tc>
          <w:tcPr>
            <w:tcW w:w="1152" w:type="dxa"/>
            <w:shd w:val="clear" w:color="auto" w:fill="FFFFFF"/>
            <w:tcMar>
              <w:top w:w="12" w:type="dxa"/>
              <w:left w:w="12" w:type="dxa"/>
              <w:bottom w:w="0" w:type="dxa"/>
              <w:right w:w="12" w:type="dxa"/>
            </w:tcMar>
            <w:vAlign w:val="center"/>
            <w:hideMark/>
          </w:tcPr>
          <w:p w14:paraId="46CC65EC" w14:textId="356447FA" w:rsidR="00606A04" w:rsidRPr="004B3397" w:rsidRDefault="00606A04" w:rsidP="007033F3">
            <w:pPr>
              <w:pStyle w:val="TAC"/>
            </w:pPr>
            <w:r w:rsidRPr="004B3397">
              <w:t>-47.1664</w:t>
            </w:r>
          </w:p>
        </w:tc>
        <w:tc>
          <w:tcPr>
            <w:tcW w:w="1152" w:type="dxa"/>
            <w:shd w:val="clear" w:color="auto" w:fill="FFFFFF"/>
            <w:tcMar>
              <w:top w:w="12" w:type="dxa"/>
              <w:left w:w="12" w:type="dxa"/>
              <w:bottom w:w="0" w:type="dxa"/>
              <w:right w:w="12" w:type="dxa"/>
            </w:tcMar>
            <w:vAlign w:val="center"/>
            <w:hideMark/>
          </w:tcPr>
          <w:p w14:paraId="2A6ED9D0" w14:textId="632A14C4" w:rsidR="00606A04" w:rsidRPr="004B3397" w:rsidRDefault="00606A04" w:rsidP="007033F3">
            <w:pPr>
              <w:pStyle w:val="TAC"/>
            </w:pPr>
            <w:r w:rsidRPr="004B3397">
              <w:t>82.7664</w:t>
            </w:r>
          </w:p>
        </w:tc>
        <w:tc>
          <w:tcPr>
            <w:tcW w:w="1152" w:type="dxa"/>
            <w:shd w:val="clear" w:color="auto" w:fill="FFFFFF"/>
            <w:tcMar>
              <w:top w:w="12" w:type="dxa"/>
              <w:left w:w="12" w:type="dxa"/>
              <w:bottom w:w="0" w:type="dxa"/>
              <w:right w:w="12" w:type="dxa"/>
            </w:tcMar>
            <w:vAlign w:val="center"/>
            <w:hideMark/>
          </w:tcPr>
          <w:p w14:paraId="79A6DA8C" w14:textId="606B7FF6" w:rsidR="00606A04" w:rsidRPr="004B3397" w:rsidRDefault="00606A04" w:rsidP="007033F3">
            <w:pPr>
              <w:pStyle w:val="TAC"/>
            </w:pPr>
            <w:r w:rsidRPr="004B3397">
              <w:t>98.5616</w:t>
            </w:r>
          </w:p>
        </w:tc>
        <w:tc>
          <w:tcPr>
            <w:tcW w:w="1152" w:type="dxa"/>
            <w:shd w:val="clear" w:color="auto" w:fill="FFFFFF"/>
            <w:tcMar>
              <w:top w:w="12" w:type="dxa"/>
              <w:left w:w="12" w:type="dxa"/>
              <w:bottom w:w="0" w:type="dxa"/>
              <w:right w:w="12" w:type="dxa"/>
            </w:tcMar>
            <w:vAlign w:val="center"/>
            <w:hideMark/>
          </w:tcPr>
          <w:p w14:paraId="111B32D6" w14:textId="77777777" w:rsidR="00606A04" w:rsidRPr="004B3397" w:rsidRDefault="00606A04" w:rsidP="007033F3">
            <w:pPr>
              <w:pStyle w:val="TAC"/>
            </w:pPr>
            <w:r w:rsidRPr="004B3397">
              <w:t>90</w:t>
            </w:r>
          </w:p>
        </w:tc>
      </w:tr>
      <w:tr w:rsidR="00606A04" w:rsidRPr="004B3397" w14:paraId="08579901" w14:textId="77777777" w:rsidTr="002A2300">
        <w:trPr>
          <w:jc w:val="center"/>
        </w:trPr>
        <w:tc>
          <w:tcPr>
            <w:tcW w:w="1152" w:type="dxa"/>
            <w:shd w:val="clear" w:color="auto" w:fill="FFFFFF"/>
            <w:tcMar>
              <w:top w:w="12" w:type="dxa"/>
              <w:left w:w="12" w:type="dxa"/>
              <w:bottom w:w="0" w:type="dxa"/>
              <w:right w:w="12" w:type="dxa"/>
            </w:tcMar>
            <w:vAlign w:val="center"/>
            <w:hideMark/>
          </w:tcPr>
          <w:p w14:paraId="6E8D9804" w14:textId="77777777" w:rsidR="00606A04" w:rsidRPr="004B3397" w:rsidRDefault="00606A04" w:rsidP="007033F3">
            <w:pPr>
              <w:pStyle w:val="TAC"/>
            </w:pPr>
            <w:r w:rsidRPr="004B3397">
              <w:t>11</w:t>
            </w:r>
          </w:p>
        </w:tc>
        <w:tc>
          <w:tcPr>
            <w:tcW w:w="1152" w:type="dxa"/>
            <w:shd w:val="clear" w:color="auto" w:fill="FFFFFF"/>
            <w:tcMar>
              <w:top w:w="12" w:type="dxa"/>
              <w:left w:w="12" w:type="dxa"/>
              <w:bottom w:w="0" w:type="dxa"/>
              <w:right w:w="12" w:type="dxa"/>
            </w:tcMar>
            <w:vAlign w:val="center"/>
            <w:hideMark/>
          </w:tcPr>
          <w:p w14:paraId="490DBC87" w14:textId="1718FBA1" w:rsidR="00606A04" w:rsidRPr="004B3397" w:rsidRDefault="00606A04" w:rsidP="007033F3">
            <w:pPr>
              <w:pStyle w:val="TAC"/>
            </w:pPr>
            <w:r w:rsidRPr="004B3397">
              <w:t>82.13</w:t>
            </w:r>
          </w:p>
        </w:tc>
        <w:tc>
          <w:tcPr>
            <w:tcW w:w="1152" w:type="dxa"/>
            <w:shd w:val="clear" w:color="auto" w:fill="FFFFFF"/>
            <w:tcMar>
              <w:top w:w="12" w:type="dxa"/>
              <w:left w:w="12" w:type="dxa"/>
              <w:bottom w:w="0" w:type="dxa"/>
              <w:right w:w="12" w:type="dxa"/>
            </w:tcMar>
            <w:vAlign w:val="center"/>
            <w:hideMark/>
          </w:tcPr>
          <w:p w14:paraId="2F065040" w14:textId="3479FB3F" w:rsidR="00606A04" w:rsidRPr="004B3397" w:rsidRDefault="00606A04" w:rsidP="007033F3">
            <w:pPr>
              <w:pStyle w:val="TAC"/>
            </w:pPr>
            <w:r w:rsidRPr="004B3397">
              <w:t>-10.7215</w:t>
            </w:r>
          </w:p>
        </w:tc>
        <w:tc>
          <w:tcPr>
            <w:tcW w:w="1152" w:type="dxa"/>
            <w:shd w:val="clear" w:color="auto" w:fill="FFFFFF"/>
            <w:tcMar>
              <w:top w:w="12" w:type="dxa"/>
              <w:left w:w="12" w:type="dxa"/>
              <w:bottom w:w="0" w:type="dxa"/>
              <w:right w:w="12" w:type="dxa"/>
            </w:tcMar>
            <w:vAlign w:val="center"/>
            <w:hideMark/>
          </w:tcPr>
          <w:p w14:paraId="20416C7C" w14:textId="46A87CB9" w:rsidR="00606A04" w:rsidRPr="004B3397" w:rsidRDefault="00606A04" w:rsidP="007033F3">
            <w:pPr>
              <w:pStyle w:val="TAC"/>
            </w:pPr>
            <w:r w:rsidRPr="004B3397">
              <w:t>41.5716</w:t>
            </w:r>
          </w:p>
        </w:tc>
        <w:tc>
          <w:tcPr>
            <w:tcW w:w="1152" w:type="dxa"/>
            <w:shd w:val="clear" w:color="auto" w:fill="FFFFFF"/>
            <w:tcMar>
              <w:top w:w="12" w:type="dxa"/>
              <w:left w:w="12" w:type="dxa"/>
              <w:bottom w:w="0" w:type="dxa"/>
              <w:right w:w="12" w:type="dxa"/>
            </w:tcMar>
            <w:vAlign w:val="center"/>
            <w:hideMark/>
          </w:tcPr>
          <w:p w14:paraId="08EBA498" w14:textId="48C5A112" w:rsidR="00606A04" w:rsidRPr="004B3397" w:rsidRDefault="00606A04" w:rsidP="007033F3">
            <w:pPr>
              <w:pStyle w:val="TAC"/>
            </w:pPr>
            <w:r w:rsidRPr="004B3397">
              <w:t>-79.6999</w:t>
            </w:r>
          </w:p>
        </w:tc>
        <w:tc>
          <w:tcPr>
            <w:tcW w:w="1152" w:type="dxa"/>
            <w:shd w:val="clear" w:color="auto" w:fill="FFFFFF"/>
            <w:tcMar>
              <w:top w:w="12" w:type="dxa"/>
              <w:left w:w="12" w:type="dxa"/>
              <w:bottom w:w="0" w:type="dxa"/>
              <w:right w:w="12" w:type="dxa"/>
            </w:tcMar>
            <w:vAlign w:val="center"/>
            <w:hideMark/>
          </w:tcPr>
          <w:p w14:paraId="53162300" w14:textId="60C0FD8A" w:rsidR="00606A04" w:rsidRPr="004B3397" w:rsidRDefault="00606A04" w:rsidP="007033F3">
            <w:pPr>
              <w:pStyle w:val="TAC"/>
            </w:pPr>
            <w:r w:rsidRPr="004B3397">
              <w:t>100.6231</w:t>
            </w:r>
          </w:p>
        </w:tc>
        <w:tc>
          <w:tcPr>
            <w:tcW w:w="1152" w:type="dxa"/>
            <w:shd w:val="clear" w:color="auto" w:fill="FFFFFF"/>
            <w:tcMar>
              <w:top w:w="12" w:type="dxa"/>
              <w:left w:w="12" w:type="dxa"/>
              <w:bottom w:w="0" w:type="dxa"/>
              <w:right w:w="12" w:type="dxa"/>
            </w:tcMar>
            <w:vAlign w:val="center"/>
            <w:hideMark/>
          </w:tcPr>
          <w:p w14:paraId="1349914B" w14:textId="77777777" w:rsidR="00606A04" w:rsidRPr="004B3397" w:rsidRDefault="00606A04" w:rsidP="007033F3">
            <w:pPr>
              <w:pStyle w:val="TAC"/>
            </w:pPr>
            <w:r w:rsidRPr="004B3397">
              <w:t>90</w:t>
            </w:r>
          </w:p>
        </w:tc>
      </w:tr>
      <w:tr w:rsidR="00606A04" w:rsidRPr="004B3397" w14:paraId="45F3EA66" w14:textId="77777777" w:rsidTr="002A2300">
        <w:trPr>
          <w:jc w:val="center"/>
        </w:trPr>
        <w:tc>
          <w:tcPr>
            <w:tcW w:w="1152" w:type="dxa"/>
            <w:shd w:val="clear" w:color="auto" w:fill="FFFFFF"/>
            <w:tcMar>
              <w:top w:w="12" w:type="dxa"/>
              <w:left w:w="12" w:type="dxa"/>
              <w:bottom w:w="0" w:type="dxa"/>
              <w:right w:w="12" w:type="dxa"/>
            </w:tcMar>
            <w:vAlign w:val="center"/>
            <w:hideMark/>
          </w:tcPr>
          <w:p w14:paraId="23957C07" w14:textId="77777777" w:rsidR="00606A04" w:rsidRPr="004B3397" w:rsidRDefault="00606A04" w:rsidP="007033F3">
            <w:pPr>
              <w:pStyle w:val="TAC"/>
            </w:pPr>
            <w:r w:rsidRPr="004B3397">
              <w:t>12</w:t>
            </w:r>
          </w:p>
        </w:tc>
        <w:tc>
          <w:tcPr>
            <w:tcW w:w="1152" w:type="dxa"/>
            <w:shd w:val="clear" w:color="auto" w:fill="FFFFFF"/>
            <w:tcMar>
              <w:top w:w="12" w:type="dxa"/>
              <w:left w:w="12" w:type="dxa"/>
              <w:bottom w:w="0" w:type="dxa"/>
              <w:right w:w="12" w:type="dxa"/>
            </w:tcMar>
            <w:vAlign w:val="center"/>
            <w:hideMark/>
          </w:tcPr>
          <w:p w14:paraId="38C3E904" w14:textId="66CB7457" w:rsidR="00606A04" w:rsidRPr="004B3397" w:rsidRDefault="00606A04" w:rsidP="007033F3">
            <w:pPr>
              <w:pStyle w:val="TAC"/>
            </w:pPr>
            <w:r w:rsidRPr="004B3397">
              <w:t>93.36</w:t>
            </w:r>
          </w:p>
        </w:tc>
        <w:tc>
          <w:tcPr>
            <w:tcW w:w="1152" w:type="dxa"/>
            <w:shd w:val="clear" w:color="auto" w:fill="FFFFFF"/>
            <w:tcMar>
              <w:top w:w="12" w:type="dxa"/>
              <w:left w:w="12" w:type="dxa"/>
              <w:bottom w:w="0" w:type="dxa"/>
              <w:right w:w="12" w:type="dxa"/>
            </w:tcMar>
            <w:vAlign w:val="center"/>
            <w:hideMark/>
          </w:tcPr>
          <w:p w14:paraId="4ECF1B70" w14:textId="263B2C50" w:rsidR="00606A04" w:rsidRPr="004B3397" w:rsidRDefault="00606A04" w:rsidP="007033F3">
            <w:pPr>
              <w:pStyle w:val="TAC"/>
            </w:pPr>
            <w:r w:rsidRPr="004B3397">
              <w:t>-11.1215</w:t>
            </w:r>
          </w:p>
        </w:tc>
        <w:tc>
          <w:tcPr>
            <w:tcW w:w="1152" w:type="dxa"/>
            <w:shd w:val="clear" w:color="auto" w:fill="FFFFFF"/>
            <w:tcMar>
              <w:top w:w="12" w:type="dxa"/>
              <w:left w:w="12" w:type="dxa"/>
              <w:bottom w:w="0" w:type="dxa"/>
              <w:right w:w="12" w:type="dxa"/>
            </w:tcMar>
            <w:vAlign w:val="center"/>
            <w:hideMark/>
          </w:tcPr>
          <w:p w14:paraId="7A5C817C" w14:textId="471FB275" w:rsidR="00606A04" w:rsidRPr="004B3397" w:rsidRDefault="00606A04" w:rsidP="007033F3">
            <w:pPr>
              <w:pStyle w:val="TAC"/>
            </w:pPr>
            <w:r w:rsidRPr="004B3397">
              <w:t>-67.1585</w:t>
            </w:r>
          </w:p>
        </w:tc>
        <w:tc>
          <w:tcPr>
            <w:tcW w:w="1152" w:type="dxa"/>
            <w:shd w:val="clear" w:color="auto" w:fill="FFFFFF"/>
            <w:tcMar>
              <w:top w:w="12" w:type="dxa"/>
              <w:left w:w="12" w:type="dxa"/>
              <w:bottom w:w="0" w:type="dxa"/>
              <w:right w:w="12" w:type="dxa"/>
            </w:tcMar>
            <w:vAlign w:val="center"/>
            <w:hideMark/>
          </w:tcPr>
          <w:p w14:paraId="49E05E2B" w14:textId="260E1197" w:rsidR="00606A04" w:rsidRPr="004B3397" w:rsidRDefault="00606A04" w:rsidP="007033F3">
            <w:pPr>
              <w:pStyle w:val="TAC"/>
            </w:pPr>
            <w:r w:rsidRPr="004B3397">
              <w:t>66.9895</w:t>
            </w:r>
          </w:p>
        </w:tc>
        <w:tc>
          <w:tcPr>
            <w:tcW w:w="1152" w:type="dxa"/>
            <w:shd w:val="clear" w:color="auto" w:fill="FFFFFF"/>
            <w:tcMar>
              <w:top w:w="12" w:type="dxa"/>
              <w:left w:w="12" w:type="dxa"/>
              <w:bottom w:w="0" w:type="dxa"/>
              <w:right w:w="12" w:type="dxa"/>
            </w:tcMar>
            <w:vAlign w:val="center"/>
            <w:hideMark/>
          </w:tcPr>
          <w:p w14:paraId="3F8975A8" w14:textId="04C59497" w:rsidR="00606A04" w:rsidRPr="004B3397" w:rsidRDefault="00606A04" w:rsidP="007033F3">
            <w:pPr>
              <w:pStyle w:val="TAC"/>
            </w:pPr>
            <w:r w:rsidRPr="004B3397">
              <w:t>98.218</w:t>
            </w:r>
          </w:p>
        </w:tc>
        <w:tc>
          <w:tcPr>
            <w:tcW w:w="1152" w:type="dxa"/>
            <w:shd w:val="clear" w:color="auto" w:fill="FFFFFF"/>
            <w:tcMar>
              <w:top w:w="12" w:type="dxa"/>
              <w:left w:w="12" w:type="dxa"/>
              <w:bottom w:w="0" w:type="dxa"/>
              <w:right w:w="12" w:type="dxa"/>
            </w:tcMar>
            <w:vAlign w:val="center"/>
            <w:hideMark/>
          </w:tcPr>
          <w:p w14:paraId="1773864D" w14:textId="77777777" w:rsidR="00606A04" w:rsidRPr="004B3397" w:rsidRDefault="00606A04" w:rsidP="007033F3">
            <w:pPr>
              <w:pStyle w:val="TAC"/>
            </w:pPr>
            <w:r w:rsidRPr="004B3397">
              <w:t>90</w:t>
            </w:r>
          </w:p>
        </w:tc>
      </w:tr>
      <w:tr w:rsidR="00606A04" w:rsidRPr="004B3397" w14:paraId="2E014EBB" w14:textId="77777777" w:rsidTr="002A2300">
        <w:trPr>
          <w:jc w:val="center"/>
        </w:trPr>
        <w:tc>
          <w:tcPr>
            <w:tcW w:w="1152" w:type="dxa"/>
            <w:shd w:val="clear" w:color="auto" w:fill="FFFFFF"/>
            <w:tcMar>
              <w:top w:w="12" w:type="dxa"/>
              <w:left w:w="12" w:type="dxa"/>
              <w:bottom w:w="0" w:type="dxa"/>
              <w:right w:w="12" w:type="dxa"/>
            </w:tcMar>
            <w:vAlign w:val="center"/>
            <w:hideMark/>
          </w:tcPr>
          <w:p w14:paraId="39742E43" w14:textId="77777777" w:rsidR="00606A04" w:rsidRPr="004B3397" w:rsidRDefault="00606A04" w:rsidP="007033F3">
            <w:pPr>
              <w:pStyle w:val="TAC"/>
            </w:pPr>
            <w:r w:rsidRPr="004B3397">
              <w:t>13</w:t>
            </w:r>
          </w:p>
        </w:tc>
        <w:tc>
          <w:tcPr>
            <w:tcW w:w="1152" w:type="dxa"/>
            <w:shd w:val="clear" w:color="auto" w:fill="FFFFFF"/>
            <w:tcMar>
              <w:top w:w="12" w:type="dxa"/>
              <w:left w:w="12" w:type="dxa"/>
              <w:bottom w:w="0" w:type="dxa"/>
              <w:right w:w="12" w:type="dxa"/>
            </w:tcMar>
            <w:vAlign w:val="center"/>
            <w:hideMark/>
          </w:tcPr>
          <w:p w14:paraId="391F86B3" w14:textId="2AE22A51" w:rsidR="00606A04" w:rsidRPr="004B3397" w:rsidRDefault="00606A04" w:rsidP="007033F3">
            <w:pPr>
              <w:pStyle w:val="TAC"/>
            </w:pPr>
            <w:r w:rsidRPr="004B3397">
              <w:t>122.85</w:t>
            </w:r>
          </w:p>
        </w:tc>
        <w:tc>
          <w:tcPr>
            <w:tcW w:w="1152" w:type="dxa"/>
            <w:shd w:val="clear" w:color="auto" w:fill="FFFFFF"/>
            <w:tcMar>
              <w:top w:w="12" w:type="dxa"/>
              <w:left w:w="12" w:type="dxa"/>
              <w:bottom w:w="0" w:type="dxa"/>
              <w:right w:w="12" w:type="dxa"/>
            </w:tcMar>
            <w:vAlign w:val="center"/>
            <w:hideMark/>
          </w:tcPr>
          <w:p w14:paraId="097F4A03" w14:textId="417E2783" w:rsidR="00606A04" w:rsidRPr="004B3397" w:rsidRDefault="00606A04" w:rsidP="007033F3">
            <w:pPr>
              <w:pStyle w:val="TAC"/>
            </w:pPr>
            <w:r w:rsidRPr="004B3397">
              <w:t>-5.1215</w:t>
            </w:r>
          </w:p>
        </w:tc>
        <w:tc>
          <w:tcPr>
            <w:tcW w:w="1152" w:type="dxa"/>
            <w:shd w:val="clear" w:color="auto" w:fill="FFFFFF"/>
            <w:tcMar>
              <w:top w:w="12" w:type="dxa"/>
              <w:left w:w="12" w:type="dxa"/>
              <w:bottom w:w="0" w:type="dxa"/>
              <w:right w:w="12" w:type="dxa"/>
            </w:tcMar>
            <w:vAlign w:val="center"/>
            <w:hideMark/>
          </w:tcPr>
          <w:p w14:paraId="7347056A" w14:textId="1FBEAE60" w:rsidR="00606A04" w:rsidRPr="004B3397" w:rsidRDefault="00606A04" w:rsidP="007033F3">
            <w:pPr>
              <w:pStyle w:val="TAC"/>
            </w:pPr>
            <w:r w:rsidRPr="004B3397">
              <w:t>-41.5244</w:t>
            </w:r>
          </w:p>
        </w:tc>
        <w:tc>
          <w:tcPr>
            <w:tcW w:w="1152" w:type="dxa"/>
            <w:shd w:val="clear" w:color="auto" w:fill="FFFFFF"/>
            <w:tcMar>
              <w:top w:w="12" w:type="dxa"/>
              <w:left w:w="12" w:type="dxa"/>
              <w:bottom w:w="0" w:type="dxa"/>
              <w:right w:w="12" w:type="dxa"/>
            </w:tcMar>
            <w:vAlign w:val="center"/>
            <w:hideMark/>
          </w:tcPr>
          <w:p w14:paraId="06A7B9C8" w14:textId="71344DEC" w:rsidR="00606A04" w:rsidRPr="004B3397" w:rsidRDefault="00606A04" w:rsidP="007033F3">
            <w:pPr>
              <w:pStyle w:val="TAC"/>
            </w:pPr>
            <w:r w:rsidRPr="004B3397">
              <w:t>84.0543</w:t>
            </w:r>
          </w:p>
        </w:tc>
        <w:tc>
          <w:tcPr>
            <w:tcW w:w="1152" w:type="dxa"/>
            <w:shd w:val="clear" w:color="auto" w:fill="FFFFFF"/>
            <w:tcMar>
              <w:top w:w="12" w:type="dxa"/>
              <w:left w:w="12" w:type="dxa"/>
              <w:bottom w:w="0" w:type="dxa"/>
              <w:right w:w="12" w:type="dxa"/>
            </w:tcMar>
            <w:vAlign w:val="center"/>
            <w:hideMark/>
          </w:tcPr>
          <w:p w14:paraId="6B8EF450" w14:textId="7E9E47A6" w:rsidR="00606A04" w:rsidRPr="004B3397" w:rsidRDefault="00606A04" w:rsidP="007033F3">
            <w:pPr>
              <w:pStyle w:val="TAC"/>
            </w:pPr>
            <w:r w:rsidRPr="004B3397">
              <w:t>100.165</w:t>
            </w:r>
          </w:p>
        </w:tc>
        <w:tc>
          <w:tcPr>
            <w:tcW w:w="1152" w:type="dxa"/>
            <w:shd w:val="clear" w:color="auto" w:fill="FFFFFF"/>
            <w:tcMar>
              <w:top w:w="12" w:type="dxa"/>
              <w:left w:w="12" w:type="dxa"/>
              <w:bottom w:w="0" w:type="dxa"/>
              <w:right w:w="12" w:type="dxa"/>
            </w:tcMar>
            <w:vAlign w:val="center"/>
            <w:hideMark/>
          </w:tcPr>
          <w:p w14:paraId="663F85EA" w14:textId="77777777" w:rsidR="00606A04" w:rsidRPr="004B3397" w:rsidRDefault="00606A04" w:rsidP="007033F3">
            <w:pPr>
              <w:pStyle w:val="TAC"/>
            </w:pPr>
            <w:r w:rsidRPr="004B3397">
              <w:t>90</w:t>
            </w:r>
          </w:p>
        </w:tc>
      </w:tr>
      <w:tr w:rsidR="00606A04" w:rsidRPr="004B3397" w14:paraId="5FF7E566" w14:textId="77777777" w:rsidTr="002A2300">
        <w:trPr>
          <w:jc w:val="center"/>
        </w:trPr>
        <w:tc>
          <w:tcPr>
            <w:tcW w:w="1152" w:type="dxa"/>
            <w:shd w:val="clear" w:color="auto" w:fill="FFFFFF"/>
            <w:tcMar>
              <w:top w:w="12" w:type="dxa"/>
              <w:left w:w="12" w:type="dxa"/>
              <w:bottom w:w="0" w:type="dxa"/>
              <w:right w:w="12" w:type="dxa"/>
            </w:tcMar>
            <w:vAlign w:val="center"/>
            <w:hideMark/>
          </w:tcPr>
          <w:p w14:paraId="033624EB" w14:textId="77777777" w:rsidR="00606A04" w:rsidRPr="004B3397" w:rsidRDefault="00606A04" w:rsidP="007033F3">
            <w:pPr>
              <w:pStyle w:val="TAC"/>
            </w:pPr>
            <w:r w:rsidRPr="004B3397">
              <w:t>14</w:t>
            </w:r>
          </w:p>
        </w:tc>
        <w:tc>
          <w:tcPr>
            <w:tcW w:w="1152" w:type="dxa"/>
            <w:shd w:val="clear" w:color="auto" w:fill="FFFFFF"/>
            <w:tcMar>
              <w:top w:w="12" w:type="dxa"/>
              <w:left w:w="12" w:type="dxa"/>
              <w:bottom w:w="0" w:type="dxa"/>
              <w:right w:w="12" w:type="dxa"/>
            </w:tcMar>
            <w:vAlign w:val="center"/>
            <w:hideMark/>
          </w:tcPr>
          <w:p w14:paraId="4F32FBB3" w14:textId="192FA152" w:rsidR="00606A04" w:rsidRPr="004B3397" w:rsidRDefault="00606A04" w:rsidP="007033F3">
            <w:pPr>
              <w:pStyle w:val="TAC"/>
            </w:pPr>
            <w:r w:rsidRPr="004B3397">
              <w:t>130.83</w:t>
            </w:r>
          </w:p>
        </w:tc>
        <w:tc>
          <w:tcPr>
            <w:tcW w:w="1152" w:type="dxa"/>
            <w:shd w:val="clear" w:color="auto" w:fill="FFFFFF"/>
            <w:tcMar>
              <w:top w:w="12" w:type="dxa"/>
              <w:left w:w="12" w:type="dxa"/>
              <w:bottom w:w="0" w:type="dxa"/>
              <w:right w:w="12" w:type="dxa"/>
            </w:tcMar>
            <w:vAlign w:val="center"/>
            <w:hideMark/>
          </w:tcPr>
          <w:p w14:paraId="71EEE1EF" w14:textId="534C7D90" w:rsidR="00606A04" w:rsidRPr="004B3397" w:rsidRDefault="00606A04" w:rsidP="007033F3">
            <w:pPr>
              <w:pStyle w:val="TAC"/>
            </w:pPr>
            <w:r w:rsidRPr="004B3397">
              <w:t>-6.8215</w:t>
            </w:r>
          </w:p>
        </w:tc>
        <w:tc>
          <w:tcPr>
            <w:tcW w:w="1152" w:type="dxa"/>
            <w:shd w:val="clear" w:color="auto" w:fill="FFFFFF"/>
            <w:tcMar>
              <w:top w:w="12" w:type="dxa"/>
              <w:left w:w="12" w:type="dxa"/>
              <w:bottom w:w="0" w:type="dxa"/>
              <w:right w:w="12" w:type="dxa"/>
            </w:tcMar>
            <w:vAlign w:val="center"/>
            <w:hideMark/>
          </w:tcPr>
          <w:p w14:paraId="745E91D8" w14:textId="3879CEAF" w:rsidR="00606A04" w:rsidRPr="004B3397" w:rsidRDefault="00606A04" w:rsidP="007033F3">
            <w:pPr>
              <w:pStyle w:val="TAC"/>
            </w:pPr>
            <w:r w:rsidRPr="004B3397">
              <w:t>-47.0437</w:t>
            </w:r>
          </w:p>
        </w:tc>
        <w:tc>
          <w:tcPr>
            <w:tcW w:w="1152" w:type="dxa"/>
            <w:shd w:val="clear" w:color="auto" w:fill="FFFFFF"/>
            <w:tcMar>
              <w:top w:w="12" w:type="dxa"/>
              <w:left w:w="12" w:type="dxa"/>
              <w:bottom w:w="0" w:type="dxa"/>
              <w:right w:w="12" w:type="dxa"/>
            </w:tcMar>
            <w:vAlign w:val="center"/>
            <w:hideMark/>
          </w:tcPr>
          <w:p w14:paraId="6B0E0DC4" w14:textId="33FAF374" w:rsidR="00606A04" w:rsidRPr="004B3397" w:rsidRDefault="00606A04" w:rsidP="007033F3">
            <w:pPr>
              <w:pStyle w:val="TAC"/>
            </w:pPr>
            <w:r w:rsidRPr="004B3397">
              <w:t>-96.2818</w:t>
            </w:r>
          </w:p>
        </w:tc>
        <w:tc>
          <w:tcPr>
            <w:tcW w:w="1152" w:type="dxa"/>
            <w:shd w:val="clear" w:color="auto" w:fill="FFFFFF"/>
            <w:tcMar>
              <w:top w:w="12" w:type="dxa"/>
              <w:left w:w="12" w:type="dxa"/>
              <w:bottom w:w="0" w:type="dxa"/>
              <w:right w:w="12" w:type="dxa"/>
            </w:tcMar>
            <w:vAlign w:val="center"/>
            <w:hideMark/>
          </w:tcPr>
          <w:p w14:paraId="1533139D" w14:textId="3D5A87DA" w:rsidR="00606A04" w:rsidRPr="004B3397" w:rsidRDefault="00606A04" w:rsidP="007033F3">
            <w:pPr>
              <w:pStyle w:val="TAC"/>
            </w:pPr>
            <w:r w:rsidRPr="004B3397">
              <w:t>100.2604</w:t>
            </w:r>
          </w:p>
        </w:tc>
        <w:tc>
          <w:tcPr>
            <w:tcW w:w="1152" w:type="dxa"/>
            <w:shd w:val="clear" w:color="auto" w:fill="FFFFFF"/>
            <w:tcMar>
              <w:top w:w="12" w:type="dxa"/>
              <w:left w:w="12" w:type="dxa"/>
              <w:bottom w:w="0" w:type="dxa"/>
              <w:right w:w="12" w:type="dxa"/>
            </w:tcMar>
            <w:vAlign w:val="center"/>
            <w:hideMark/>
          </w:tcPr>
          <w:p w14:paraId="638427CE" w14:textId="77777777" w:rsidR="00606A04" w:rsidRPr="004B3397" w:rsidRDefault="00606A04" w:rsidP="007033F3">
            <w:pPr>
              <w:pStyle w:val="TAC"/>
            </w:pPr>
            <w:r w:rsidRPr="004B3397">
              <w:t>90</w:t>
            </w:r>
          </w:p>
        </w:tc>
      </w:tr>
      <w:tr w:rsidR="00606A04" w:rsidRPr="004B3397" w14:paraId="4226F1B9" w14:textId="77777777" w:rsidTr="002A2300">
        <w:trPr>
          <w:jc w:val="center"/>
        </w:trPr>
        <w:tc>
          <w:tcPr>
            <w:tcW w:w="1152" w:type="dxa"/>
            <w:shd w:val="clear" w:color="auto" w:fill="FFFFFF"/>
            <w:tcMar>
              <w:top w:w="12" w:type="dxa"/>
              <w:left w:w="12" w:type="dxa"/>
              <w:bottom w:w="0" w:type="dxa"/>
              <w:right w:w="12" w:type="dxa"/>
            </w:tcMar>
            <w:vAlign w:val="center"/>
            <w:hideMark/>
          </w:tcPr>
          <w:p w14:paraId="4428528C" w14:textId="77777777" w:rsidR="00606A04" w:rsidRPr="004B3397" w:rsidRDefault="00606A04" w:rsidP="007033F3">
            <w:pPr>
              <w:pStyle w:val="TAC"/>
            </w:pPr>
            <w:r w:rsidRPr="004B3397">
              <w:t>15</w:t>
            </w:r>
          </w:p>
        </w:tc>
        <w:tc>
          <w:tcPr>
            <w:tcW w:w="1152" w:type="dxa"/>
            <w:shd w:val="clear" w:color="auto" w:fill="FFFFFF"/>
            <w:tcMar>
              <w:top w:w="12" w:type="dxa"/>
              <w:left w:w="12" w:type="dxa"/>
              <w:bottom w:w="0" w:type="dxa"/>
              <w:right w:w="12" w:type="dxa"/>
            </w:tcMar>
            <w:vAlign w:val="center"/>
            <w:hideMark/>
          </w:tcPr>
          <w:p w14:paraId="59F38C31" w14:textId="551A8073" w:rsidR="00606A04" w:rsidRPr="004B3397" w:rsidRDefault="00606A04" w:rsidP="007033F3">
            <w:pPr>
              <w:pStyle w:val="TAC"/>
            </w:pPr>
            <w:r w:rsidRPr="004B3397">
              <w:t>217.04</w:t>
            </w:r>
          </w:p>
        </w:tc>
        <w:tc>
          <w:tcPr>
            <w:tcW w:w="1152" w:type="dxa"/>
            <w:shd w:val="clear" w:color="auto" w:fill="FFFFFF"/>
            <w:tcMar>
              <w:top w:w="12" w:type="dxa"/>
              <w:left w:w="12" w:type="dxa"/>
              <w:bottom w:w="0" w:type="dxa"/>
              <w:right w:w="12" w:type="dxa"/>
            </w:tcMar>
            <w:vAlign w:val="center"/>
            <w:hideMark/>
          </w:tcPr>
          <w:p w14:paraId="6F560AA4" w14:textId="74BE95D7" w:rsidR="00606A04" w:rsidRPr="004B3397" w:rsidRDefault="00606A04" w:rsidP="007033F3">
            <w:pPr>
              <w:pStyle w:val="TAC"/>
            </w:pPr>
            <w:r w:rsidRPr="004B3397">
              <w:t>-8.7215</w:t>
            </w:r>
          </w:p>
        </w:tc>
        <w:tc>
          <w:tcPr>
            <w:tcW w:w="1152" w:type="dxa"/>
            <w:shd w:val="clear" w:color="auto" w:fill="FFFFFF"/>
            <w:tcMar>
              <w:top w:w="12" w:type="dxa"/>
              <w:left w:w="12" w:type="dxa"/>
              <w:bottom w:w="0" w:type="dxa"/>
              <w:right w:w="12" w:type="dxa"/>
            </w:tcMar>
            <w:vAlign w:val="center"/>
            <w:hideMark/>
          </w:tcPr>
          <w:p w14:paraId="52E3236C" w14:textId="4E873FAF" w:rsidR="00606A04" w:rsidRPr="004B3397" w:rsidRDefault="00606A04" w:rsidP="007033F3">
            <w:pPr>
              <w:pStyle w:val="TAC"/>
            </w:pPr>
            <w:r w:rsidRPr="004B3397">
              <w:t>-55.7519</w:t>
            </w:r>
          </w:p>
        </w:tc>
        <w:tc>
          <w:tcPr>
            <w:tcW w:w="1152" w:type="dxa"/>
            <w:shd w:val="clear" w:color="auto" w:fill="FFFFFF"/>
            <w:tcMar>
              <w:top w:w="12" w:type="dxa"/>
              <w:left w:w="12" w:type="dxa"/>
              <w:bottom w:w="0" w:type="dxa"/>
              <w:right w:w="12" w:type="dxa"/>
            </w:tcMar>
            <w:vAlign w:val="center"/>
            <w:hideMark/>
          </w:tcPr>
          <w:p w14:paraId="6ED2CB29" w14:textId="35A2E9AD" w:rsidR="00606A04" w:rsidRPr="004B3397" w:rsidRDefault="00606A04" w:rsidP="007033F3">
            <w:pPr>
              <w:pStyle w:val="TAC"/>
            </w:pPr>
            <w:r w:rsidRPr="004B3397">
              <w:t>94.8406</w:t>
            </w:r>
          </w:p>
        </w:tc>
        <w:tc>
          <w:tcPr>
            <w:tcW w:w="1152" w:type="dxa"/>
            <w:shd w:val="clear" w:color="auto" w:fill="FFFFFF"/>
            <w:tcMar>
              <w:top w:w="12" w:type="dxa"/>
              <w:left w:w="12" w:type="dxa"/>
              <w:bottom w:w="0" w:type="dxa"/>
              <w:right w:w="12" w:type="dxa"/>
            </w:tcMar>
            <w:vAlign w:val="center"/>
            <w:hideMark/>
          </w:tcPr>
          <w:p w14:paraId="27C8D770" w14:textId="45EB682A" w:rsidR="00606A04" w:rsidRPr="004B3397" w:rsidRDefault="00606A04" w:rsidP="007033F3">
            <w:pPr>
              <w:pStyle w:val="TAC"/>
            </w:pPr>
            <w:r w:rsidRPr="004B3397">
              <w:t>98.1225</w:t>
            </w:r>
          </w:p>
        </w:tc>
        <w:tc>
          <w:tcPr>
            <w:tcW w:w="1152" w:type="dxa"/>
            <w:shd w:val="clear" w:color="auto" w:fill="FFFFFF"/>
            <w:tcMar>
              <w:top w:w="12" w:type="dxa"/>
              <w:left w:w="12" w:type="dxa"/>
              <w:bottom w:w="0" w:type="dxa"/>
              <w:right w:w="12" w:type="dxa"/>
            </w:tcMar>
            <w:vAlign w:val="center"/>
            <w:hideMark/>
          </w:tcPr>
          <w:p w14:paraId="5EFD9AC2" w14:textId="77777777" w:rsidR="00606A04" w:rsidRPr="004B3397" w:rsidRDefault="00606A04" w:rsidP="007033F3">
            <w:pPr>
              <w:pStyle w:val="TAC"/>
            </w:pPr>
            <w:r w:rsidRPr="004B3397">
              <w:t>90</w:t>
            </w:r>
          </w:p>
        </w:tc>
      </w:tr>
      <w:tr w:rsidR="00606A04" w:rsidRPr="004B3397" w14:paraId="19D74260" w14:textId="77777777" w:rsidTr="002A2300">
        <w:trPr>
          <w:jc w:val="center"/>
        </w:trPr>
        <w:tc>
          <w:tcPr>
            <w:tcW w:w="1152" w:type="dxa"/>
            <w:shd w:val="clear" w:color="auto" w:fill="FFFFFF"/>
            <w:tcMar>
              <w:top w:w="12" w:type="dxa"/>
              <w:left w:w="12" w:type="dxa"/>
              <w:bottom w:w="0" w:type="dxa"/>
              <w:right w:w="12" w:type="dxa"/>
            </w:tcMar>
            <w:vAlign w:val="center"/>
            <w:hideMark/>
          </w:tcPr>
          <w:p w14:paraId="6B14199A" w14:textId="77777777" w:rsidR="00606A04" w:rsidRPr="004B3397" w:rsidRDefault="00606A04" w:rsidP="007033F3">
            <w:pPr>
              <w:pStyle w:val="TAC"/>
            </w:pPr>
            <w:r w:rsidRPr="004B3397">
              <w:t>16</w:t>
            </w:r>
          </w:p>
        </w:tc>
        <w:tc>
          <w:tcPr>
            <w:tcW w:w="1152" w:type="dxa"/>
            <w:shd w:val="clear" w:color="auto" w:fill="FFFFFF"/>
            <w:tcMar>
              <w:top w:w="12" w:type="dxa"/>
              <w:left w:w="12" w:type="dxa"/>
              <w:bottom w:w="0" w:type="dxa"/>
              <w:right w:w="12" w:type="dxa"/>
            </w:tcMar>
            <w:vAlign w:val="center"/>
            <w:hideMark/>
          </w:tcPr>
          <w:p w14:paraId="7D270926" w14:textId="7307F6AF" w:rsidR="00606A04" w:rsidRPr="004B3397" w:rsidRDefault="00606A04" w:rsidP="007033F3">
            <w:pPr>
              <w:pStyle w:val="TAC"/>
            </w:pPr>
            <w:r w:rsidRPr="004B3397">
              <w:t>271.05</w:t>
            </w:r>
          </w:p>
        </w:tc>
        <w:tc>
          <w:tcPr>
            <w:tcW w:w="1152" w:type="dxa"/>
            <w:shd w:val="clear" w:color="auto" w:fill="FFFFFF"/>
            <w:tcMar>
              <w:top w:w="12" w:type="dxa"/>
              <w:left w:w="12" w:type="dxa"/>
              <w:bottom w:w="0" w:type="dxa"/>
              <w:right w:w="12" w:type="dxa"/>
            </w:tcMar>
            <w:vAlign w:val="center"/>
            <w:hideMark/>
          </w:tcPr>
          <w:p w14:paraId="5D96FFB2" w14:textId="138F9934" w:rsidR="00606A04" w:rsidRPr="004B3397" w:rsidRDefault="00606A04" w:rsidP="007033F3">
            <w:pPr>
              <w:pStyle w:val="TAC"/>
            </w:pPr>
            <w:r w:rsidRPr="004B3397">
              <w:t>-13.2215</w:t>
            </w:r>
          </w:p>
        </w:tc>
        <w:tc>
          <w:tcPr>
            <w:tcW w:w="1152" w:type="dxa"/>
            <w:shd w:val="clear" w:color="auto" w:fill="FFFFFF"/>
            <w:tcMar>
              <w:top w:w="12" w:type="dxa"/>
              <w:left w:w="12" w:type="dxa"/>
              <w:bottom w:w="0" w:type="dxa"/>
              <w:right w:w="12" w:type="dxa"/>
            </w:tcMar>
            <w:vAlign w:val="center"/>
            <w:hideMark/>
          </w:tcPr>
          <w:p w14:paraId="04DC4A7A" w14:textId="06F51CA9" w:rsidR="00606A04" w:rsidRPr="004B3397" w:rsidRDefault="00606A04" w:rsidP="007033F3">
            <w:pPr>
              <w:pStyle w:val="TAC"/>
            </w:pPr>
            <w:r w:rsidRPr="004B3397">
              <w:t>55.3698</w:t>
            </w:r>
          </w:p>
        </w:tc>
        <w:tc>
          <w:tcPr>
            <w:tcW w:w="1152" w:type="dxa"/>
            <w:shd w:val="clear" w:color="auto" w:fill="FFFFFF"/>
            <w:tcMar>
              <w:top w:w="12" w:type="dxa"/>
              <w:left w:w="12" w:type="dxa"/>
              <w:bottom w:w="0" w:type="dxa"/>
              <w:right w:w="12" w:type="dxa"/>
            </w:tcMar>
            <w:vAlign w:val="center"/>
            <w:hideMark/>
          </w:tcPr>
          <w:p w14:paraId="1221D2A3" w14:textId="04593ECA" w:rsidR="00606A04" w:rsidRPr="004B3397" w:rsidRDefault="00606A04" w:rsidP="007033F3">
            <w:pPr>
              <w:pStyle w:val="TAC"/>
            </w:pPr>
            <w:r w:rsidRPr="004B3397">
              <w:t>53.9494</w:t>
            </w:r>
          </w:p>
        </w:tc>
        <w:tc>
          <w:tcPr>
            <w:tcW w:w="1152" w:type="dxa"/>
            <w:shd w:val="clear" w:color="auto" w:fill="FFFFFF"/>
            <w:tcMar>
              <w:top w:w="12" w:type="dxa"/>
              <w:left w:w="12" w:type="dxa"/>
              <w:bottom w:w="0" w:type="dxa"/>
              <w:right w:w="12" w:type="dxa"/>
            </w:tcMar>
            <w:vAlign w:val="center"/>
            <w:hideMark/>
          </w:tcPr>
          <w:p w14:paraId="369A600D" w14:textId="6ECA721E" w:rsidR="00606A04" w:rsidRPr="004B3397" w:rsidRDefault="00606A04" w:rsidP="007033F3">
            <w:pPr>
              <w:pStyle w:val="TAC"/>
            </w:pPr>
            <w:r w:rsidRPr="004B3397">
              <w:t>100.2604</w:t>
            </w:r>
          </w:p>
        </w:tc>
        <w:tc>
          <w:tcPr>
            <w:tcW w:w="1152" w:type="dxa"/>
            <w:shd w:val="clear" w:color="auto" w:fill="FFFFFF"/>
            <w:tcMar>
              <w:top w:w="12" w:type="dxa"/>
              <w:left w:w="12" w:type="dxa"/>
              <w:bottom w:w="0" w:type="dxa"/>
              <w:right w:w="12" w:type="dxa"/>
            </w:tcMar>
            <w:vAlign w:val="center"/>
            <w:hideMark/>
          </w:tcPr>
          <w:p w14:paraId="5B63AC56" w14:textId="77777777" w:rsidR="00606A04" w:rsidRPr="004B3397" w:rsidRDefault="00606A04" w:rsidP="007033F3">
            <w:pPr>
              <w:pStyle w:val="TAC"/>
            </w:pPr>
            <w:r w:rsidRPr="004B3397">
              <w:t>90</w:t>
            </w:r>
          </w:p>
        </w:tc>
      </w:tr>
      <w:tr w:rsidR="00606A04" w:rsidRPr="004B3397" w14:paraId="45E5ABB5" w14:textId="77777777" w:rsidTr="002A2300">
        <w:trPr>
          <w:jc w:val="center"/>
        </w:trPr>
        <w:tc>
          <w:tcPr>
            <w:tcW w:w="1152" w:type="dxa"/>
            <w:shd w:val="clear" w:color="auto" w:fill="FFFFFF"/>
            <w:tcMar>
              <w:top w:w="12" w:type="dxa"/>
              <w:left w:w="12" w:type="dxa"/>
              <w:bottom w:w="0" w:type="dxa"/>
              <w:right w:w="12" w:type="dxa"/>
            </w:tcMar>
            <w:vAlign w:val="center"/>
            <w:hideMark/>
          </w:tcPr>
          <w:p w14:paraId="721A1C43" w14:textId="77777777" w:rsidR="00606A04" w:rsidRPr="004B3397" w:rsidRDefault="00606A04" w:rsidP="007033F3">
            <w:pPr>
              <w:pStyle w:val="TAC"/>
            </w:pPr>
            <w:r w:rsidRPr="004B3397">
              <w:t>17</w:t>
            </w:r>
          </w:p>
        </w:tc>
        <w:tc>
          <w:tcPr>
            <w:tcW w:w="1152" w:type="dxa"/>
            <w:shd w:val="clear" w:color="auto" w:fill="FFFFFF"/>
            <w:tcMar>
              <w:top w:w="12" w:type="dxa"/>
              <w:left w:w="12" w:type="dxa"/>
              <w:bottom w:w="0" w:type="dxa"/>
              <w:right w:w="12" w:type="dxa"/>
            </w:tcMar>
            <w:vAlign w:val="center"/>
            <w:hideMark/>
          </w:tcPr>
          <w:p w14:paraId="6EBB29CD" w14:textId="6788E594" w:rsidR="00606A04" w:rsidRPr="004B3397" w:rsidRDefault="00606A04" w:rsidP="007033F3">
            <w:pPr>
              <w:pStyle w:val="TAC"/>
            </w:pPr>
            <w:r w:rsidRPr="004B3397">
              <w:t>425.89</w:t>
            </w:r>
          </w:p>
        </w:tc>
        <w:tc>
          <w:tcPr>
            <w:tcW w:w="1152" w:type="dxa"/>
            <w:shd w:val="clear" w:color="auto" w:fill="FFFFFF"/>
            <w:tcMar>
              <w:top w:w="12" w:type="dxa"/>
              <w:left w:w="12" w:type="dxa"/>
              <w:bottom w:w="0" w:type="dxa"/>
              <w:right w:w="12" w:type="dxa"/>
            </w:tcMar>
            <w:vAlign w:val="center"/>
            <w:hideMark/>
          </w:tcPr>
          <w:p w14:paraId="1D3F9A3B" w14:textId="09DC4233" w:rsidR="00606A04" w:rsidRPr="004B3397" w:rsidRDefault="00606A04" w:rsidP="007033F3">
            <w:pPr>
              <w:pStyle w:val="TAC"/>
            </w:pPr>
            <w:r w:rsidRPr="004B3397">
              <w:t>-13.9215</w:t>
            </w:r>
          </w:p>
        </w:tc>
        <w:tc>
          <w:tcPr>
            <w:tcW w:w="1152" w:type="dxa"/>
            <w:shd w:val="clear" w:color="auto" w:fill="FFFFFF"/>
            <w:tcMar>
              <w:top w:w="12" w:type="dxa"/>
              <w:left w:w="12" w:type="dxa"/>
              <w:bottom w:w="0" w:type="dxa"/>
              <w:right w:w="12" w:type="dxa"/>
            </w:tcMar>
            <w:vAlign w:val="center"/>
            <w:hideMark/>
          </w:tcPr>
          <w:p w14:paraId="2C0C8D8C" w14:textId="61E4536D" w:rsidR="00606A04" w:rsidRPr="004B3397" w:rsidRDefault="00606A04" w:rsidP="007033F3">
            <w:pPr>
              <w:pStyle w:val="TAC"/>
            </w:pPr>
            <w:r w:rsidRPr="004B3397">
              <w:t>53.2234</w:t>
            </w:r>
          </w:p>
        </w:tc>
        <w:tc>
          <w:tcPr>
            <w:tcW w:w="1152" w:type="dxa"/>
            <w:shd w:val="clear" w:color="auto" w:fill="FFFFFF"/>
            <w:tcMar>
              <w:top w:w="12" w:type="dxa"/>
              <w:left w:w="12" w:type="dxa"/>
              <w:bottom w:w="0" w:type="dxa"/>
              <w:right w:w="12" w:type="dxa"/>
            </w:tcMar>
            <w:vAlign w:val="center"/>
            <w:hideMark/>
          </w:tcPr>
          <w:p w14:paraId="789EEB9A" w14:textId="0F615F95" w:rsidR="00606A04" w:rsidRPr="004B3397" w:rsidRDefault="00606A04" w:rsidP="007033F3">
            <w:pPr>
              <w:pStyle w:val="TAC"/>
            </w:pPr>
            <w:r w:rsidRPr="004B3397">
              <w:t>16.0364</w:t>
            </w:r>
          </w:p>
        </w:tc>
        <w:tc>
          <w:tcPr>
            <w:tcW w:w="1152" w:type="dxa"/>
            <w:shd w:val="clear" w:color="auto" w:fill="FFFFFF"/>
            <w:tcMar>
              <w:top w:w="12" w:type="dxa"/>
              <w:left w:w="12" w:type="dxa"/>
              <w:bottom w:w="0" w:type="dxa"/>
              <w:right w:w="12" w:type="dxa"/>
            </w:tcMar>
            <w:vAlign w:val="center"/>
            <w:hideMark/>
          </w:tcPr>
          <w:p w14:paraId="03C1788C" w14:textId="259C8895" w:rsidR="00606A04" w:rsidRPr="004B3397" w:rsidRDefault="00606A04" w:rsidP="007033F3">
            <w:pPr>
              <w:pStyle w:val="TAC"/>
            </w:pPr>
            <w:r w:rsidRPr="004B3397">
              <w:t>98.4852</w:t>
            </w:r>
          </w:p>
        </w:tc>
        <w:tc>
          <w:tcPr>
            <w:tcW w:w="1152" w:type="dxa"/>
            <w:shd w:val="clear" w:color="auto" w:fill="FFFFFF"/>
            <w:tcMar>
              <w:top w:w="12" w:type="dxa"/>
              <w:left w:w="12" w:type="dxa"/>
              <w:bottom w:w="0" w:type="dxa"/>
              <w:right w:w="12" w:type="dxa"/>
            </w:tcMar>
            <w:vAlign w:val="center"/>
            <w:hideMark/>
          </w:tcPr>
          <w:p w14:paraId="303A413E" w14:textId="77777777" w:rsidR="00606A04" w:rsidRPr="004B3397" w:rsidRDefault="00606A04" w:rsidP="007033F3">
            <w:pPr>
              <w:pStyle w:val="TAC"/>
            </w:pPr>
            <w:r w:rsidRPr="004B3397">
              <w:t>90</w:t>
            </w:r>
          </w:p>
        </w:tc>
      </w:tr>
      <w:tr w:rsidR="00606A04" w:rsidRPr="004B3397" w14:paraId="40C643B6" w14:textId="77777777" w:rsidTr="002A2300">
        <w:trPr>
          <w:jc w:val="center"/>
        </w:trPr>
        <w:tc>
          <w:tcPr>
            <w:tcW w:w="1152" w:type="dxa"/>
            <w:shd w:val="clear" w:color="auto" w:fill="FFFFFF"/>
            <w:tcMar>
              <w:top w:w="12" w:type="dxa"/>
              <w:left w:w="12" w:type="dxa"/>
              <w:bottom w:w="0" w:type="dxa"/>
              <w:right w:w="12" w:type="dxa"/>
            </w:tcMar>
            <w:vAlign w:val="center"/>
            <w:hideMark/>
          </w:tcPr>
          <w:p w14:paraId="16F923D6" w14:textId="77777777" w:rsidR="00606A04" w:rsidRPr="004B3397" w:rsidRDefault="00606A04" w:rsidP="007033F3">
            <w:pPr>
              <w:pStyle w:val="TAC"/>
            </w:pPr>
            <w:r w:rsidRPr="004B3397">
              <w:t>18</w:t>
            </w:r>
          </w:p>
        </w:tc>
        <w:tc>
          <w:tcPr>
            <w:tcW w:w="1152" w:type="dxa"/>
            <w:shd w:val="clear" w:color="auto" w:fill="FFFFFF"/>
            <w:tcMar>
              <w:top w:w="12" w:type="dxa"/>
              <w:left w:w="12" w:type="dxa"/>
              <w:bottom w:w="0" w:type="dxa"/>
              <w:right w:w="12" w:type="dxa"/>
            </w:tcMar>
            <w:vAlign w:val="center"/>
            <w:hideMark/>
          </w:tcPr>
          <w:p w14:paraId="6EE07D7D" w14:textId="0130917A" w:rsidR="00606A04" w:rsidRPr="004B3397" w:rsidRDefault="00606A04" w:rsidP="007033F3">
            <w:pPr>
              <w:pStyle w:val="TAC"/>
            </w:pPr>
            <w:r w:rsidRPr="004B3397">
              <w:t>460.03</w:t>
            </w:r>
          </w:p>
        </w:tc>
        <w:tc>
          <w:tcPr>
            <w:tcW w:w="1152" w:type="dxa"/>
            <w:shd w:val="clear" w:color="auto" w:fill="FFFFFF"/>
            <w:tcMar>
              <w:top w:w="12" w:type="dxa"/>
              <w:left w:w="12" w:type="dxa"/>
              <w:bottom w:w="0" w:type="dxa"/>
              <w:right w:w="12" w:type="dxa"/>
            </w:tcMar>
            <w:vAlign w:val="center"/>
            <w:hideMark/>
          </w:tcPr>
          <w:p w14:paraId="353B1FD1" w14:textId="3F49A487" w:rsidR="00606A04" w:rsidRPr="004B3397" w:rsidRDefault="00606A04" w:rsidP="007033F3">
            <w:pPr>
              <w:pStyle w:val="TAC"/>
            </w:pPr>
            <w:r w:rsidRPr="004B3397">
              <w:t>-13.9215</w:t>
            </w:r>
          </w:p>
        </w:tc>
        <w:tc>
          <w:tcPr>
            <w:tcW w:w="1152" w:type="dxa"/>
            <w:shd w:val="clear" w:color="auto" w:fill="FFFFFF"/>
            <w:tcMar>
              <w:top w:w="12" w:type="dxa"/>
              <w:left w:w="12" w:type="dxa"/>
              <w:bottom w:w="0" w:type="dxa"/>
              <w:right w:w="12" w:type="dxa"/>
            </w:tcMar>
            <w:vAlign w:val="center"/>
            <w:hideMark/>
          </w:tcPr>
          <w:p w14:paraId="3840750F" w14:textId="07399328" w:rsidR="00606A04" w:rsidRPr="004B3397" w:rsidRDefault="00606A04" w:rsidP="007033F3">
            <w:pPr>
              <w:pStyle w:val="TAC"/>
            </w:pPr>
            <w:r w:rsidRPr="004B3397">
              <w:t>46.8456</w:t>
            </w:r>
          </w:p>
        </w:tc>
        <w:tc>
          <w:tcPr>
            <w:tcW w:w="1152" w:type="dxa"/>
            <w:shd w:val="clear" w:color="auto" w:fill="FFFFFF"/>
            <w:tcMar>
              <w:top w:w="12" w:type="dxa"/>
              <w:left w:w="12" w:type="dxa"/>
              <w:bottom w:w="0" w:type="dxa"/>
              <w:right w:w="12" w:type="dxa"/>
            </w:tcMar>
            <w:vAlign w:val="center"/>
            <w:hideMark/>
          </w:tcPr>
          <w:p w14:paraId="1BD79C04" w14:textId="46CF28BE" w:rsidR="00606A04" w:rsidRPr="004B3397" w:rsidRDefault="00606A04" w:rsidP="007033F3">
            <w:pPr>
              <w:pStyle w:val="TAC"/>
            </w:pPr>
            <w:r w:rsidRPr="004B3397">
              <w:t>32.2963</w:t>
            </w:r>
          </w:p>
        </w:tc>
        <w:tc>
          <w:tcPr>
            <w:tcW w:w="1152" w:type="dxa"/>
            <w:shd w:val="clear" w:color="auto" w:fill="FFFFFF"/>
            <w:tcMar>
              <w:top w:w="12" w:type="dxa"/>
              <w:left w:w="12" w:type="dxa"/>
              <w:bottom w:w="0" w:type="dxa"/>
              <w:right w:w="12" w:type="dxa"/>
            </w:tcMar>
            <w:vAlign w:val="center"/>
            <w:hideMark/>
          </w:tcPr>
          <w:p w14:paraId="3988F795" w14:textId="145AD83E" w:rsidR="00606A04" w:rsidRPr="004B3397" w:rsidRDefault="00606A04" w:rsidP="007033F3">
            <w:pPr>
              <w:pStyle w:val="TAC"/>
            </w:pPr>
            <w:r w:rsidRPr="004B3397">
              <w:t>98.1416</w:t>
            </w:r>
          </w:p>
        </w:tc>
        <w:tc>
          <w:tcPr>
            <w:tcW w:w="1152" w:type="dxa"/>
            <w:shd w:val="clear" w:color="auto" w:fill="FFFFFF"/>
            <w:tcMar>
              <w:top w:w="12" w:type="dxa"/>
              <w:left w:w="12" w:type="dxa"/>
              <w:bottom w:w="0" w:type="dxa"/>
              <w:right w:w="12" w:type="dxa"/>
            </w:tcMar>
            <w:vAlign w:val="center"/>
            <w:hideMark/>
          </w:tcPr>
          <w:p w14:paraId="568ED676" w14:textId="77777777" w:rsidR="00606A04" w:rsidRPr="004B3397" w:rsidRDefault="00606A04" w:rsidP="007033F3">
            <w:pPr>
              <w:pStyle w:val="TAC"/>
            </w:pPr>
            <w:r w:rsidRPr="004B3397">
              <w:t>90</w:t>
            </w:r>
          </w:p>
        </w:tc>
      </w:tr>
      <w:tr w:rsidR="00606A04" w:rsidRPr="004B3397" w14:paraId="27CF0C58" w14:textId="77777777" w:rsidTr="002A2300">
        <w:trPr>
          <w:jc w:val="center"/>
        </w:trPr>
        <w:tc>
          <w:tcPr>
            <w:tcW w:w="1152" w:type="dxa"/>
            <w:shd w:val="clear" w:color="auto" w:fill="FFFFFF"/>
            <w:tcMar>
              <w:top w:w="12" w:type="dxa"/>
              <w:left w:w="12" w:type="dxa"/>
              <w:bottom w:w="0" w:type="dxa"/>
              <w:right w:w="12" w:type="dxa"/>
            </w:tcMar>
            <w:vAlign w:val="center"/>
            <w:hideMark/>
          </w:tcPr>
          <w:p w14:paraId="1120649A" w14:textId="77777777" w:rsidR="00606A04" w:rsidRPr="004B3397" w:rsidRDefault="00606A04" w:rsidP="007033F3">
            <w:pPr>
              <w:pStyle w:val="TAC"/>
            </w:pPr>
            <w:r w:rsidRPr="004B3397">
              <w:t>19</w:t>
            </w:r>
          </w:p>
        </w:tc>
        <w:tc>
          <w:tcPr>
            <w:tcW w:w="1152" w:type="dxa"/>
            <w:shd w:val="clear" w:color="auto" w:fill="FFFFFF"/>
            <w:tcMar>
              <w:top w:w="12" w:type="dxa"/>
              <w:left w:w="12" w:type="dxa"/>
              <w:bottom w:w="0" w:type="dxa"/>
              <w:right w:w="12" w:type="dxa"/>
            </w:tcMar>
            <w:vAlign w:val="center"/>
            <w:hideMark/>
          </w:tcPr>
          <w:p w14:paraId="22C0265D" w14:textId="7C26867B" w:rsidR="00606A04" w:rsidRPr="004B3397" w:rsidRDefault="00606A04" w:rsidP="007033F3">
            <w:pPr>
              <w:pStyle w:val="TAC"/>
            </w:pPr>
            <w:r w:rsidRPr="004B3397">
              <w:t>549.02</w:t>
            </w:r>
          </w:p>
        </w:tc>
        <w:tc>
          <w:tcPr>
            <w:tcW w:w="1152" w:type="dxa"/>
            <w:shd w:val="clear" w:color="auto" w:fill="FFFFFF"/>
            <w:tcMar>
              <w:top w:w="12" w:type="dxa"/>
              <w:left w:w="12" w:type="dxa"/>
              <w:bottom w:w="0" w:type="dxa"/>
              <w:right w:w="12" w:type="dxa"/>
            </w:tcMar>
            <w:vAlign w:val="center"/>
            <w:hideMark/>
          </w:tcPr>
          <w:p w14:paraId="408C7D06" w14:textId="6D021338" w:rsidR="00606A04" w:rsidRPr="004B3397" w:rsidRDefault="00606A04" w:rsidP="007033F3">
            <w:pPr>
              <w:pStyle w:val="TAC"/>
            </w:pPr>
            <w:r w:rsidRPr="004B3397">
              <w:t>-15.8215</w:t>
            </w:r>
          </w:p>
        </w:tc>
        <w:tc>
          <w:tcPr>
            <w:tcW w:w="1152" w:type="dxa"/>
            <w:shd w:val="clear" w:color="auto" w:fill="FFFFFF"/>
            <w:tcMar>
              <w:top w:w="12" w:type="dxa"/>
              <w:left w:w="12" w:type="dxa"/>
              <w:bottom w:w="0" w:type="dxa"/>
              <w:right w:w="12" w:type="dxa"/>
            </w:tcMar>
            <w:vAlign w:val="center"/>
            <w:hideMark/>
          </w:tcPr>
          <w:p w14:paraId="68A534B5" w14:textId="03A832F9" w:rsidR="00606A04" w:rsidRPr="004B3397" w:rsidRDefault="00606A04" w:rsidP="007033F3">
            <w:pPr>
              <w:pStyle w:val="TAC"/>
            </w:pPr>
            <w:r w:rsidRPr="004B3397">
              <w:t>-70.1021</w:t>
            </w:r>
          </w:p>
        </w:tc>
        <w:tc>
          <w:tcPr>
            <w:tcW w:w="1152" w:type="dxa"/>
            <w:shd w:val="clear" w:color="auto" w:fill="FFFFFF"/>
            <w:tcMar>
              <w:top w:w="12" w:type="dxa"/>
              <w:left w:w="12" w:type="dxa"/>
              <w:bottom w:w="0" w:type="dxa"/>
              <w:right w:w="12" w:type="dxa"/>
            </w:tcMar>
            <w:vAlign w:val="center"/>
            <w:hideMark/>
          </w:tcPr>
          <w:p w14:paraId="24E3E251" w14:textId="66B83606" w:rsidR="00606A04" w:rsidRPr="004B3397" w:rsidRDefault="00606A04" w:rsidP="007033F3">
            <w:pPr>
              <w:pStyle w:val="TAC"/>
            </w:pPr>
            <w:r w:rsidRPr="004B3397">
              <w:t>18.2098</w:t>
            </w:r>
          </w:p>
        </w:tc>
        <w:tc>
          <w:tcPr>
            <w:tcW w:w="1152" w:type="dxa"/>
            <w:shd w:val="clear" w:color="auto" w:fill="FFFFFF"/>
            <w:tcMar>
              <w:top w:w="12" w:type="dxa"/>
              <w:left w:w="12" w:type="dxa"/>
              <w:bottom w:w="0" w:type="dxa"/>
              <w:right w:w="12" w:type="dxa"/>
            </w:tcMar>
            <w:vAlign w:val="center"/>
            <w:hideMark/>
          </w:tcPr>
          <w:p w14:paraId="556DF9BE" w14:textId="43FD6D87" w:rsidR="00606A04" w:rsidRPr="004B3397" w:rsidRDefault="00606A04" w:rsidP="007033F3">
            <w:pPr>
              <w:pStyle w:val="TAC"/>
            </w:pPr>
            <w:r w:rsidRPr="004B3397">
              <w:t>97.9698</w:t>
            </w:r>
          </w:p>
        </w:tc>
        <w:tc>
          <w:tcPr>
            <w:tcW w:w="1152" w:type="dxa"/>
            <w:shd w:val="clear" w:color="auto" w:fill="FFFFFF"/>
            <w:tcMar>
              <w:top w:w="12" w:type="dxa"/>
              <w:left w:w="12" w:type="dxa"/>
              <w:bottom w:w="0" w:type="dxa"/>
              <w:right w:w="12" w:type="dxa"/>
            </w:tcMar>
            <w:vAlign w:val="center"/>
            <w:hideMark/>
          </w:tcPr>
          <w:p w14:paraId="7712D054" w14:textId="77777777" w:rsidR="00606A04" w:rsidRPr="004B3397" w:rsidRDefault="00606A04" w:rsidP="007033F3">
            <w:pPr>
              <w:pStyle w:val="TAC"/>
            </w:pPr>
            <w:r w:rsidRPr="004B3397">
              <w:t>90</w:t>
            </w:r>
          </w:p>
        </w:tc>
      </w:tr>
      <w:tr w:rsidR="00606A04" w:rsidRPr="004B3397" w14:paraId="4949123B" w14:textId="77777777" w:rsidTr="002A2300">
        <w:trPr>
          <w:jc w:val="center"/>
        </w:trPr>
        <w:tc>
          <w:tcPr>
            <w:tcW w:w="1152" w:type="dxa"/>
            <w:shd w:val="clear" w:color="auto" w:fill="FFFFFF"/>
            <w:tcMar>
              <w:top w:w="12" w:type="dxa"/>
              <w:left w:w="12" w:type="dxa"/>
              <w:bottom w:w="0" w:type="dxa"/>
              <w:right w:w="12" w:type="dxa"/>
            </w:tcMar>
            <w:vAlign w:val="center"/>
            <w:hideMark/>
          </w:tcPr>
          <w:p w14:paraId="4D19601D" w14:textId="77777777" w:rsidR="00606A04" w:rsidRPr="004B3397" w:rsidRDefault="00606A04" w:rsidP="007033F3">
            <w:pPr>
              <w:pStyle w:val="TAC"/>
            </w:pPr>
            <w:r w:rsidRPr="004B3397">
              <w:t>20</w:t>
            </w:r>
          </w:p>
        </w:tc>
        <w:tc>
          <w:tcPr>
            <w:tcW w:w="1152" w:type="dxa"/>
            <w:shd w:val="clear" w:color="auto" w:fill="FFFFFF"/>
            <w:tcMar>
              <w:top w:w="12" w:type="dxa"/>
              <w:left w:w="12" w:type="dxa"/>
              <w:bottom w:w="0" w:type="dxa"/>
              <w:right w:w="12" w:type="dxa"/>
            </w:tcMar>
            <w:vAlign w:val="center"/>
            <w:hideMark/>
          </w:tcPr>
          <w:p w14:paraId="618911B3" w14:textId="6C5FBCB7" w:rsidR="00606A04" w:rsidRPr="004B3397" w:rsidRDefault="00606A04" w:rsidP="007033F3">
            <w:pPr>
              <w:pStyle w:val="TAC"/>
            </w:pPr>
            <w:r w:rsidRPr="004B3397">
              <w:t>560.77</w:t>
            </w:r>
          </w:p>
        </w:tc>
        <w:tc>
          <w:tcPr>
            <w:tcW w:w="1152" w:type="dxa"/>
            <w:shd w:val="clear" w:color="auto" w:fill="FFFFFF"/>
            <w:tcMar>
              <w:top w:w="12" w:type="dxa"/>
              <w:left w:w="12" w:type="dxa"/>
              <w:bottom w:w="0" w:type="dxa"/>
              <w:right w:w="12" w:type="dxa"/>
            </w:tcMar>
            <w:vAlign w:val="center"/>
            <w:hideMark/>
          </w:tcPr>
          <w:p w14:paraId="6278DFB6" w14:textId="2FD7AF2B" w:rsidR="00606A04" w:rsidRPr="004B3397" w:rsidRDefault="00606A04" w:rsidP="007033F3">
            <w:pPr>
              <w:pStyle w:val="TAC"/>
            </w:pPr>
            <w:r w:rsidRPr="004B3397">
              <w:t>-17.1215</w:t>
            </w:r>
          </w:p>
        </w:tc>
        <w:tc>
          <w:tcPr>
            <w:tcW w:w="1152" w:type="dxa"/>
            <w:shd w:val="clear" w:color="auto" w:fill="FFFFFF"/>
            <w:tcMar>
              <w:top w:w="12" w:type="dxa"/>
              <w:left w:w="12" w:type="dxa"/>
              <w:bottom w:w="0" w:type="dxa"/>
              <w:right w:w="12" w:type="dxa"/>
            </w:tcMar>
            <w:vAlign w:val="center"/>
            <w:hideMark/>
          </w:tcPr>
          <w:p w14:paraId="522B213B" w14:textId="0067D3AD" w:rsidR="00606A04" w:rsidRPr="004B3397" w:rsidRDefault="00606A04" w:rsidP="007033F3">
            <w:pPr>
              <w:pStyle w:val="TAC"/>
            </w:pPr>
            <w:r w:rsidRPr="004B3397">
              <w:t>48.9306</w:t>
            </w:r>
          </w:p>
        </w:tc>
        <w:tc>
          <w:tcPr>
            <w:tcW w:w="1152" w:type="dxa"/>
            <w:shd w:val="clear" w:color="auto" w:fill="FFFFFF"/>
            <w:tcMar>
              <w:top w:w="12" w:type="dxa"/>
              <w:left w:w="12" w:type="dxa"/>
              <w:bottom w:w="0" w:type="dxa"/>
              <w:right w:w="12" w:type="dxa"/>
            </w:tcMar>
            <w:vAlign w:val="center"/>
            <w:hideMark/>
          </w:tcPr>
          <w:p w14:paraId="5BA6C5A6" w14:textId="2A30392A" w:rsidR="00606A04" w:rsidRPr="004B3397" w:rsidRDefault="00606A04" w:rsidP="007033F3">
            <w:pPr>
              <w:pStyle w:val="TAC"/>
            </w:pPr>
            <w:r w:rsidRPr="004B3397">
              <w:t>37.0455</w:t>
            </w:r>
          </w:p>
        </w:tc>
        <w:tc>
          <w:tcPr>
            <w:tcW w:w="1152" w:type="dxa"/>
            <w:shd w:val="clear" w:color="auto" w:fill="FFFFFF"/>
            <w:tcMar>
              <w:top w:w="12" w:type="dxa"/>
              <w:left w:w="12" w:type="dxa"/>
              <w:bottom w:w="0" w:type="dxa"/>
              <w:right w:w="12" w:type="dxa"/>
            </w:tcMar>
            <w:vAlign w:val="center"/>
            <w:hideMark/>
          </w:tcPr>
          <w:p w14:paraId="27F95CC1" w14:textId="170DC545" w:rsidR="00606A04" w:rsidRPr="004B3397" w:rsidRDefault="00606A04" w:rsidP="007033F3">
            <w:pPr>
              <w:pStyle w:val="TAC"/>
            </w:pPr>
            <w:r w:rsidRPr="004B3397">
              <w:t>100.7376</w:t>
            </w:r>
          </w:p>
        </w:tc>
        <w:tc>
          <w:tcPr>
            <w:tcW w:w="1152" w:type="dxa"/>
            <w:shd w:val="clear" w:color="auto" w:fill="FFFFFF"/>
            <w:tcMar>
              <w:top w:w="12" w:type="dxa"/>
              <w:left w:w="12" w:type="dxa"/>
              <w:bottom w:w="0" w:type="dxa"/>
              <w:right w:w="12" w:type="dxa"/>
            </w:tcMar>
            <w:vAlign w:val="center"/>
            <w:hideMark/>
          </w:tcPr>
          <w:p w14:paraId="24681DB9" w14:textId="77777777" w:rsidR="00606A04" w:rsidRPr="004B3397" w:rsidRDefault="00606A04" w:rsidP="007033F3">
            <w:pPr>
              <w:pStyle w:val="TAC"/>
            </w:pPr>
            <w:r w:rsidRPr="004B3397">
              <w:t>90</w:t>
            </w:r>
          </w:p>
        </w:tc>
      </w:tr>
      <w:tr w:rsidR="00606A04" w:rsidRPr="004B3397" w14:paraId="7157B032" w14:textId="77777777" w:rsidTr="002A2300">
        <w:trPr>
          <w:jc w:val="center"/>
        </w:trPr>
        <w:tc>
          <w:tcPr>
            <w:tcW w:w="1152" w:type="dxa"/>
            <w:shd w:val="clear" w:color="auto" w:fill="FFFFFF"/>
            <w:tcMar>
              <w:top w:w="12" w:type="dxa"/>
              <w:left w:w="12" w:type="dxa"/>
              <w:bottom w:w="0" w:type="dxa"/>
              <w:right w:w="12" w:type="dxa"/>
            </w:tcMar>
            <w:vAlign w:val="center"/>
            <w:hideMark/>
          </w:tcPr>
          <w:p w14:paraId="134D3AFA" w14:textId="77777777" w:rsidR="00606A04" w:rsidRPr="004B3397" w:rsidRDefault="00606A04" w:rsidP="007033F3">
            <w:pPr>
              <w:pStyle w:val="TAC"/>
            </w:pPr>
            <w:r w:rsidRPr="004B3397">
              <w:t>21</w:t>
            </w:r>
          </w:p>
        </w:tc>
        <w:tc>
          <w:tcPr>
            <w:tcW w:w="1152" w:type="dxa"/>
            <w:shd w:val="clear" w:color="auto" w:fill="FFFFFF"/>
            <w:tcMar>
              <w:top w:w="12" w:type="dxa"/>
              <w:left w:w="12" w:type="dxa"/>
              <w:bottom w:w="0" w:type="dxa"/>
              <w:right w:w="12" w:type="dxa"/>
            </w:tcMar>
            <w:vAlign w:val="center"/>
            <w:hideMark/>
          </w:tcPr>
          <w:p w14:paraId="14DC3E9F" w14:textId="0655B519" w:rsidR="00606A04" w:rsidRPr="004B3397" w:rsidRDefault="00606A04" w:rsidP="007033F3">
            <w:pPr>
              <w:pStyle w:val="TAC"/>
            </w:pPr>
            <w:r w:rsidRPr="004B3397">
              <w:t>630.65</w:t>
            </w:r>
          </w:p>
        </w:tc>
        <w:tc>
          <w:tcPr>
            <w:tcW w:w="1152" w:type="dxa"/>
            <w:shd w:val="clear" w:color="auto" w:fill="FFFFFF"/>
            <w:tcMar>
              <w:top w:w="12" w:type="dxa"/>
              <w:left w:w="12" w:type="dxa"/>
              <w:bottom w:w="0" w:type="dxa"/>
              <w:right w:w="12" w:type="dxa"/>
            </w:tcMar>
            <w:vAlign w:val="center"/>
            <w:hideMark/>
          </w:tcPr>
          <w:p w14:paraId="605B1D45" w14:textId="21112912" w:rsidR="00606A04" w:rsidRPr="004B3397" w:rsidRDefault="00606A04" w:rsidP="007033F3">
            <w:pPr>
              <w:pStyle w:val="TAC"/>
            </w:pPr>
            <w:r w:rsidRPr="004B3397">
              <w:t>-16.0215</w:t>
            </w:r>
          </w:p>
        </w:tc>
        <w:tc>
          <w:tcPr>
            <w:tcW w:w="1152" w:type="dxa"/>
            <w:shd w:val="clear" w:color="auto" w:fill="FFFFFF"/>
            <w:tcMar>
              <w:top w:w="12" w:type="dxa"/>
              <w:left w:w="12" w:type="dxa"/>
              <w:bottom w:w="0" w:type="dxa"/>
              <w:right w:w="12" w:type="dxa"/>
            </w:tcMar>
            <w:vAlign w:val="center"/>
            <w:hideMark/>
          </w:tcPr>
          <w:p w14:paraId="227ED329" w14:textId="2A6158BA" w:rsidR="00606A04" w:rsidRPr="004B3397" w:rsidRDefault="00606A04" w:rsidP="007033F3">
            <w:pPr>
              <w:pStyle w:val="TAC"/>
            </w:pPr>
            <w:r w:rsidRPr="004B3397">
              <w:t>49.6052</w:t>
            </w:r>
          </w:p>
        </w:tc>
        <w:tc>
          <w:tcPr>
            <w:tcW w:w="1152" w:type="dxa"/>
            <w:shd w:val="clear" w:color="auto" w:fill="FFFFFF"/>
            <w:tcMar>
              <w:top w:w="12" w:type="dxa"/>
              <w:left w:w="12" w:type="dxa"/>
              <w:bottom w:w="0" w:type="dxa"/>
              <w:right w:w="12" w:type="dxa"/>
            </w:tcMar>
            <w:vAlign w:val="center"/>
            <w:hideMark/>
          </w:tcPr>
          <w:p w14:paraId="76777F5E" w14:textId="7395B275" w:rsidR="00606A04" w:rsidRPr="004B3397" w:rsidRDefault="00606A04" w:rsidP="007033F3">
            <w:pPr>
              <w:pStyle w:val="TAC"/>
            </w:pPr>
            <w:r w:rsidRPr="004B3397">
              <w:t>33.7452</w:t>
            </w:r>
          </w:p>
        </w:tc>
        <w:tc>
          <w:tcPr>
            <w:tcW w:w="1152" w:type="dxa"/>
            <w:shd w:val="clear" w:color="auto" w:fill="FFFFFF"/>
            <w:tcMar>
              <w:top w:w="12" w:type="dxa"/>
              <w:left w:w="12" w:type="dxa"/>
              <w:bottom w:w="0" w:type="dxa"/>
              <w:right w:w="12" w:type="dxa"/>
            </w:tcMar>
            <w:vAlign w:val="center"/>
            <w:hideMark/>
          </w:tcPr>
          <w:p w14:paraId="615E312F" w14:textId="50EC1901" w:rsidR="00606A04" w:rsidRPr="004B3397" w:rsidRDefault="00606A04" w:rsidP="007033F3">
            <w:pPr>
              <w:pStyle w:val="TAC"/>
            </w:pPr>
            <w:r w:rsidRPr="004B3397">
              <w:t>98.1225</w:t>
            </w:r>
          </w:p>
        </w:tc>
        <w:tc>
          <w:tcPr>
            <w:tcW w:w="1152" w:type="dxa"/>
            <w:shd w:val="clear" w:color="auto" w:fill="FFFFFF"/>
            <w:tcMar>
              <w:top w:w="12" w:type="dxa"/>
              <w:left w:w="12" w:type="dxa"/>
              <w:bottom w:w="0" w:type="dxa"/>
              <w:right w:w="12" w:type="dxa"/>
            </w:tcMar>
            <w:vAlign w:val="center"/>
            <w:hideMark/>
          </w:tcPr>
          <w:p w14:paraId="7591B19C" w14:textId="77777777" w:rsidR="00606A04" w:rsidRPr="004B3397" w:rsidRDefault="00606A04" w:rsidP="007033F3">
            <w:pPr>
              <w:pStyle w:val="TAC"/>
            </w:pPr>
            <w:r w:rsidRPr="004B3397">
              <w:t>90</w:t>
            </w:r>
          </w:p>
        </w:tc>
      </w:tr>
      <w:tr w:rsidR="00606A04" w:rsidRPr="004B3397" w14:paraId="48380C08" w14:textId="77777777" w:rsidTr="002A2300">
        <w:trPr>
          <w:jc w:val="center"/>
        </w:trPr>
        <w:tc>
          <w:tcPr>
            <w:tcW w:w="1152" w:type="dxa"/>
            <w:shd w:val="clear" w:color="auto" w:fill="FFFFFF"/>
            <w:tcMar>
              <w:top w:w="12" w:type="dxa"/>
              <w:left w:w="12" w:type="dxa"/>
              <w:bottom w:w="0" w:type="dxa"/>
              <w:right w:w="12" w:type="dxa"/>
            </w:tcMar>
            <w:vAlign w:val="center"/>
            <w:hideMark/>
          </w:tcPr>
          <w:p w14:paraId="4C0F5830" w14:textId="77777777" w:rsidR="00606A04" w:rsidRPr="004B3397" w:rsidRDefault="00606A04" w:rsidP="007033F3">
            <w:pPr>
              <w:pStyle w:val="TAC"/>
            </w:pPr>
            <w:r w:rsidRPr="004B3397">
              <w:t>22</w:t>
            </w:r>
          </w:p>
        </w:tc>
        <w:tc>
          <w:tcPr>
            <w:tcW w:w="1152" w:type="dxa"/>
            <w:shd w:val="clear" w:color="auto" w:fill="FFFFFF"/>
            <w:tcMar>
              <w:top w:w="12" w:type="dxa"/>
              <w:left w:w="12" w:type="dxa"/>
              <w:bottom w:w="0" w:type="dxa"/>
              <w:right w:w="12" w:type="dxa"/>
            </w:tcMar>
            <w:vAlign w:val="center"/>
            <w:hideMark/>
          </w:tcPr>
          <w:p w14:paraId="03B7042E" w14:textId="0C8827CA" w:rsidR="00606A04" w:rsidRPr="004B3397" w:rsidRDefault="00606A04" w:rsidP="007033F3">
            <w:pPr>
              <w:pStyle w:val="TAC"/>
            </w:pPr>
            <w:r w:rsidRPr="004B3397">
              <w:t>663.74</w:t>
            </w:r>
          </w:p>
        </w:tc>
        <w:tc>
          <w:tcPr>
            <w:tcW w:w="1152" w:type="dxa"/>
            <w:shd w:val="clear" w:color="auto" w:fill="FFFFFF"/>
            <w:tcMar>
              <w:top w:w="12" w:type="dxa"/>
              <w:left w:w="12" w:type="dxa"/>
              <w:bottom w:w="0" w:type="dxa"/>
              <w:right w:w="12" w:type="dxa"/>
            </w:tcMar>
            <w:vAlign w:val="center"/>
            <w:hideMark/>
          </w:tcPr>
          <w:p w14:paraId="1F280AEA" w14:textId="5E6B1D7D" w:rsidR="00606A04" w:rsidRPr="004B3397" w:rsidRDefault="00606A04" w:rsidP="007033F3">
            <w:pPr>
              <w:pStyle w:val="TAC"/>
            </w:pPr>
            <w:r w:rsidRPr="004B3397">
              <w:t>-15.7215</w:t>
            </w:r>
          </w:p>
        </w:tc>
        <w:tc>
          <w:tcPr>
            <w:tcW w:w="1152" w:type="dxa"/>
            <w:shd w:val="clear" w:color="auto" w:fill="FFFFFF"/>
            <w:tcMar>
              <w:top w:w="12" w:type="dxa"/>
              <w:left w:w="12" w:type="dxa"/>
              <w:bottom w:w="0" w:type="dxa"/>
              <w:right w:w="12" w:type="dxa"/>
            </w:tcMar>
            <w:vAlign w:val="center"/>
            <w:hideMark/>
          </w:tcPr>
          <w:p w14:paraId="5E37814E" w14:textId="4E572B96" w:rsidR="00606A04" w:rsidRPr="004B3397" w:rsidRDefault="00606A04" w:rsidP="007033F3">
            <w:pPr>
              <w:pStyle w:val="TAC"/>
            </w:pPr>
            <w:r w:rsidRPr="004B3397">
              <w:t>57.7615</w:t>
            </w:r>
          </w:p>
        </w:tc>
        <w:tc>
          <w:tcPr>
            <w:tcW w:w="1152" w:type="dxa"/>
            <w:shd w:val="clear" w:color="auto" w:fill="FFFFFF"/>
            <w:tcMar>
              <w:top w:w="12" w:type="dxa"/>
              <w:left w:w="12" w:type="dxa"/>
              <w:bottom w:w="0" w:type="dxa"/>
              <w:right w:w="12" w:type="dxa"/>
            </w:tcMar>
            <w:vAlign w:val="center"/>
            <w:hideMark/>
          </w:tcPr>
          <w:p w14:paraId="1268866C" w14:textId="012FF7E8" w:rsidR="00606A04" w:rsidRPr="004B3397" w:rsidRDefault="00606A04" w:rsidP="007033F3">
            <w:pPr>
              <w:pStyle w:val="TAC"/>
            </w:pPr>
            <w:r w:rsidRPr="004B3397">
              <w:t>29.801</w:t>
            </w:r>
          </w:p>
        </w:tc>
        <w:tc>
          <w:tcPr>
            <w:tcW w:w="1152" w:type="dxa"/>
            <w:shd w:val="clear" w:color="auto" w:fill="FFFFFF"/>
            <w:tcMar>
              <w:top w:w="12" w:type="dxa"/>
              <w:left w:w="12" w:type="dxa"/>
              <w:bottom w:w="0" w:type="dxa"/>
              <w:right w:w="12" w:type="dxa"/>
            </w:tcMar>
            <w:vAlign w:val="center"/>
            <w:hideMark/>
          </w:tcPr>
          <w:p w14:paraId="4EF9A517" w14:textId="28462DAA" w:rsidR="00606A04" w:rsidRPr="004B3397" w:rsidRDefault="00606A04" w:rsidP="007033F3">
            <w:pPr>
              <w:pStyle w:val="TAC"/>
            </w:pPr>
            <w:r w:rsidRPr="004B3397">
              <w:t>98.1034</w:t>
            </w:r>
          </w:p>
        </w:tc>
        <w:tc>
          <w:tcPr>
            <w:tcW w:w="1152" w:type="dxa"/>
            <w:shd w:val="clear" w:color="auto" w:fill="FFFFFF"/>
            <w:tcMar>
              <w:top w:w="12" w:type="dxa"/>
              <w:left w:w="12" w:type="dxa"/>
              <w:bottom w:w="0" w:type="dxa"/>
              <w:right w:w="12" w:type="dxa"/>
            </w:tcMar>
            <w:vAlign w:val="center"/>
            <w:hideMark/>
          </w:tcPr>
          <w:p w14:paraId="5A3F449C" w14:textId="77777777" w:rsidR="00606A04" w:rsidRPr="004B3397" w:rsidRDefault="00606A04" w:rsidP="007033F3">
            <w:pPr>
              <w:pStyle w:val="TAC"/>
            </w:pPr>
            <w:r w:rsidRPr="004B3397">
              <w:t>90</w:t>
            </w:r>
          </w:p>
        </w:tc>
      </w:tr>
      <w:tr w:rsidR="00606A04" w:rsidRPr="004B3397" w14:paraId="51FAF928" w14:textId="77777777" w:rsidTr="002A2300">
        <w:trPr>
          <w:jc w:val="center"/>
        </w:trPr>
        <w:tc>
          <w:tcPr>
            <w:tcW w:w="1152" w:type="dxa"/>
            <w:shd w:val="clear" w:color="auto" w:fill="FFFFFF"/>
            <w:tcMar>
              <w:top w:w="12" w:type="dxa"/>
              <w:left w:w="12" w:type="dxa"/>
              <w:bottom w:w="0" w:type="dxa"/>
              <w:right w:w="12" w:type="dxa"/>
            </w:tcMar>
            <w:vAlign w:val="center"/>
            <w:hideMark/>
          </w:tcPr>
          <w:p w14:paraId="2932764F" w14:textId="77777777" w:rsidR="00606A04" w:rsidRPr="004B3397" w:rsidRDefault="00606A04" w:rsidP="007033F3">
            <w:pPr>
              <w:pStyle w:val="TAC"/>
            </w:pPr>
            <w:r w:rsidRPr="004B3397">
              <w:t>23</w:t>
            </w:r>
          </w:p>
        </w:tc>
        <w:tc>
          <w:tcPr>
            <w:tcW w:w="1152" w:type="dxa"/>
            <w:shd w:val="clear" w:color="auto" w:fill="FFFFFF"/>
            <w:tcMar>
              <w:top w:w="12" w:type="dxa"/>
              <w:left w:w="12" w:type="dxa"/>
              <w:bottom w:w="0" w:type="dxa"/>
              <w:right w:w="12" w:type="dxa"/>
            </w:tcMar>
            <w:vAlign w:val="center"/>
            <w:hideMark/>
          </w:tcPr>
          <w:p w14:paraId="0FF181A7" w14:textId="275296F2" w:rsidR="00606A04" w:rsidRPr="004B3397" w:rsidRDefault="00606A04" w:rsidP="007033F3">
            <w:pPr>
              <w:pStyle w:val="TAC"/>
            </w:pPr>
            <w:r w:rsidRPr="004B3397">
              <w:t>704.27</w:t>
            </w:r>
          </w:p>
        </w:tc>
        <w:tc>
          <w:tcPr>
            <w:tcW w:w="1152" w:type="dxa"/>
            <w:shd w:val="clear" w:color="auto" w:fill="FFFFFF"/>
            <w:tcMar>
              <w:top w:w="12" w:type="dxa"/>
              <w:left w:w="12" w:type="dxa"/>
              <w:bottom w:w="0" w:type="dxa"/>
              <w:right w:w="12" w:type="dxa"/>
            </w:tcMar>
            <w:vAlign w:val="center"/>
            <w:hideMark/>
          </w:tcPr>
          <w:p w14:paraId="3F07AC0D" w14:textId="26758C22" w:rsidR="00606A04" w:rsidRPr="004B3397" w:rsidRDefault="00606A04" w:rsidP="007033F3">
            <w:pPr>
              <w:pStyle w:val="TAC"/>
            </w:pPr>
            <w:r w:rsidRPr="004B3397">
              <w:t>-21.6215</w:t>
            </w:r>
          </w:p>
        </w:tc>
        <w:tc>
          <w:tcPr>
            <w:tcW w:w="1152" w:type="dxa"/>
            <w:shd w:val="clear" w:color="auto" w:fill="FFFFFF"/>
            <w:tcMar>
              <w:top w:w="12" w:type="dxa"/>
              <w:left w:w="12" w:type="dxa"/>
              <w:bottom w:w="0" w:type="dxa"/>
              <w:right w:w="12" w:type="dxa"/>
            </w:tcMar>
            <w:vAlign w:val="center"/>
            <w:hideMark/>
          </w:tcPr>
          <w:p w14:paraId="24603409" w14:textId="068DB7C1" w:rsidR="00606A04" w:rsidRPr="004B3397" w:rsidRDefault="00606A04" w:rsidP="007033F3">
            <w:pPr>
              <w:pStyle w:val="TAC"/>
            </w:pPr>
            <w:r w:rsidRPr="004B3397">
              <w:t>65.6725</w:t>
            </w:r>
          </w:p>
        </w:tc>
        <w:tc>
          <w:tcPr>
            <w:tcW w:w="1152" w:type="dxa"/>
            <w:shd w:val="clear" w:color="auto" w:fill="FFFFFF"/>
            <w:tcMar>
              <w:top w:w="12" w:type="dxa"/>
              <w:left w:w="12" w:type="dxa"/>
              <w:bottom w:w="0" w:type="dxa"/>
              <w:right w:w="12" w:type="dxa"/>
            </w:tcMar>
            <w:vAlign w:val="center"/>
            <w:hideMark/>
          </w:tcPr>
          <w:p w14:paraId="19B8F16C" w14:textId="05CF1636" w:rsidR="00606A04" w:rsidRPr="004B3397" w:rsidRDefault="00606A04" w:rsidP="007033F3">
            <w:pPr>
              <w:pStyle w:val="TAC"/>
            </w:pPr>
            <w:r w:rsidRPr="004B3397">
              <w:t>11.6092</w:t>
            </w:r>
          </w:p>
        </w:tc>
        <w:tc>
          <w:tcPr>
            <w:tcW w:w="1152" w:type="dxa"/>
            <w:shd w:val="clear" w:color="auto" w:fill="FFFFFF"/>
            <w:tcMar>
              <w:top w:w="12" w:type="dxa"/>
              <w:left w:w="12" w:type="dxa"/>
              <w:bottom w:w="0" w:type="dxa"/>
              <w:right w:w="12" w:type="dxa"/>
            </w:tcMar>
            <w:vAlign w:val="center"/>
            <w:hideMark/>
          </w:tcPr>
          <w:p w14:paraId="67127FE4" w14:textId="7493BC17" w:rsidR="00606A04" w:rsidRPr="004B3397" w:rsidRDefault="00606A04" w:rsidP="007033F3">
            <w:pPr>
              <w:pStyle w:val="TAC"/>
            </w:pPr>
            <w:r w:rsidRPr="004B3397">
              <w:t>100.4513</w:t>
            </w:r>
          </w:p>
        </w:tc>
        <w:tc>
          <w:tcPr>
            <w:tcW w:w="1152" w:type="dxa"/>
            <w:shd w:val="clear" w:color="auto" w:fill="FFFFFF"/>
            <w:tcMar>
              <w:top w:w="12" w:type="dxa"/>
              <w:left w:w="12" w:type="dxa"/>
              <w:bottom w:w="0" w:type="dxa"/>
              <w:right w:w="12" w:type="dxa"/>
            </w:tcMar>
            <w:vAlign w:val="center"/>
            <w:hideMark/>
          </w:tcPr>
          <w:p w14:paraId="4BC14EDB" w14:textId="77777777" w:rsidR="00606A04" w:rsidRPr="004B3397" w:rsidRDefault="00606A04" w:rsidP="007033F3">
            <w:pPr>
              <w:pStyle w:val="TAC"/>
            </w:pPr>
            <w:r w:rsidRPr="004B3397">
              <w:t>90</w:t>
            </w:r>
          </w:p>
        </w:tc>
      </w:tr>
      <w:tr w:rsidR="00606A04" w:rsidRPr="004B3397" w14:paraId="249FF7D0" w14:textId="77777777" w:rsidTr="002A2300">
        <w:trPr>
          <w:jc w:val="center"/>
        </w:trPr>
        <w:tc>
          <w:tcPr>
            <w:tcW w:w="1152" w:type="dxa"/>
            <w:shd w:val="clear" w:color="auto" w:fill="FFFFFF"/>
            <w:tcMar>
              <w:top w:w="12" w:type="dxa"/>
              <w:left w:w="12" w:type="dxa"/>
              <w:bottom w:w="0" w:type="dxa"/>
              <w:right w:w="12" w:type="dxa"/>
            </w:tcMar>
            <w:vAlign w:val="center"/>
            <w:hideMark/>
          </w:tcPr>
          <w:p w14:paraId="243545F4" w14:textId="77777777" w:rsidR="00606A04" w:rsidRPr="004B3397" w:rsidRDefault="00606A04" w:rsidP="007033F3">
            <w:pPr>
              <w:pStyle w:val="TAC"/>
            </w:pPr>
            <w:r w:rsidRPr="004B3397">
              <w:t>24</w:t>
            </w:r>
          </w:p>
        </w:tc>
        <w:tc>
          <w:tcPr>
            <w:tcW w:w="1152" w:type="dxa"/>
            <w:shd w:val="clear" w:color="auto" w:fill="FFFFFF"/>
            <w:tcMar>
              <w:top w:w="12" w:type="dxa"/>
              <w:left w:w="12" w:type="dxa"/>
              <w:bottom w:w="0" w:type="dxa"/>
              <w:right w:w="12" w:type="dxa"/>
            </w:tcMar>
            <w:vAlign w:val="center"/>
            <w:hideMark/>
          </w:tcPr>
          <w:p w14:paraId="2AC973FD" w14:textId="62A3B5D4" w:rsidR="00606A04" w:rsidRPr="004B3397" w:rsidRDefault="00606A04" w:rsidP="007033F3">
            <w:pPr>
              <w:pStyle w:val="TAC"/>
            </w:pPr>
            <w:r w:rsidRPr="004B3397">
              <w:t>865.23</w:t>
            </w:r>
          </w:p>
        </w:tc>
        <w:tc>
          <w:tcPr>
            <w:tcW w:w="1152" w:type="dxa"/>
            <w:shd w:val="clear" w:color="auto" w:fill="FFFFFF"/>
            <w:tcMar>
              <w:top w:w="12" w:type="dxa"/>
              <w:left w:w="12" w:type="dxa"/>
              <w:bottom w:w="0" w:type="dxa"/>
              <w:right w:w="12" w:type="dxa"/>
            </w:tcMar>
            <w:vAlign w:val="center"/>
            <w:hideMark/>
          </w:tcPr>
          <w:p w14:paraId="0D737C4B" w14:textId="3D8364CD" w:rsidR="00606A04" w:rsidRPr="004B3397" w:rsidRDefault="00606A04" w:rsidP="007033F3">
            <w:pPr>
              <w:pStyle w:val="TAC"/>
            </w:pPr>
            <w:r w:rsidRPr="004B3397">
              <w:t>-22.8215</w:t>
            </w:r>
          </w:p>
        </w:tc>
        <w:tc>
          <w:tcPr>
            <w:tcW w:w="1152" w:type="dxa"/>
            <w:shd w:val="clear" w:color="auto" w:fill="FFFFFF"/>
            <w:tcMar>
              <w:top w:w="12" w:type="dxa"/>
              <w:left w:w="12" w:type="dxa"/>
              <w:bottom w:w="0" w:type="dxa"/>
              <w:right w:w="12" w:type="dxa"/>
            </w:tcMar>
            <w:vAlign w:val="center"/>
            <w:hideMark/>
          </w:tcPr>
          <w:p w14:paraId="2273F262" w14:textId="74BEDDB1" w:rsidR="00606A04" w:rsidRPr="004B3397" w:rsidRDefault="00606A04" w:rsidP="007033F3">
            <w:pPr>
              <w:pStyle w:val="TAC"/>
            </w:pPr>
            <w:r w:rsidRPr="004B3397">
              <w:t>-83.5324</w:t>
            </w:r>
          </w:p>
        </w:tc>
        <w:tc>
          <w:tcPr>
            <w:tcW w:w="1152" w:type="dxa"/>
            <w:shd w:val="clear" w:color="auto" w:fill="FFFFFF"/>
            <w:tcMar>
              <w:top w:w="12" w:type="dxa"/>
              <w:left w:w="12" w:type="dxa"/>
              <w:bottom w:w="0" w:type="dxa"/>
              <w:right w:w="12" w:type="dxa"/>
            </w:tcMar>
            <w:vAlign w:val="center"/>
            <w:hideMark/>
          </w:tcPr>
          <w:p w14:paraId="552668BA" w14:textId="594BCB9B" w:rsidR="00606A04" w:rsidRPr="004B3397" w:rsidRDefault="00606A04" w:rsidP="007033F3">
            <w:pPr>
              <w:pStyle w:val="TAC"/>
            </w:pPr>
            <w:r w:rsidRPr="004B3397">
              <w:t>56.2837</w:t>
            </w:r>
          </w:p>
        </w:tc>
        <w:tc>
          <w:tcPr>
            <w:tcW w:w="1152" w:type="dxa"/>
            <w:shd w:val="clear" w:color="auto" w:fill="FFFFFF"/>
            <w:tcMar>
              <w:top w:w="12" w:type="dxa"/>
              <w:left w:w="12" w:type="dxa"/>
              <w:bottom w:w="0" w:type="dxa"/>
              <w:right w:w="12" w:type="dxa"/>
            </w:tcMar>
            <w:vAlign w:val="center"/>
            <w:hideMark/>
          </w:tcPr>
          <w:p w14:paraId="3D8C7A37" w14:textId="4BCEE056" w:rsidR="00606A04" w:rsidRPr="004B3397" w:rsidRDefault="00606A04" w:rsidP="007033F3">
            <w:pPr>
              <w:pStyle w:val="TAC"/>
            </w:pPr>
            <w:r w:rsidRPr="004B3397">
              <w:t>100.9476</w:t>
            </w:r>
          </w:p>
        </w:tc>
        <w:tc>
          <w:tcPr>
            <w:tcW w:w="1152" w:type="dxa"/>
            <w:shd w:val="clear" w:color="auto" w:fill="FFFFFF"/>
            <w:tcMar>
              <w:top w:w="12" w:type="dxa"/>
              <w:left w:w="12" w:type="dxa"/>
              <w:bottom w:w="0" w:type="dxa"/>
              <w:right w:w="12" w:type="dxa"/>
            </w:tcMar>
            <w:vAlign w:val="center"/>
            <w:hideMark/>
          </w:tcPr>
          <w:p w14:paraId="5139773B" w14:textId="77777777" w:rsidR="00606A04" w:rsidRPr="004B3397" w:rsidRDefault="00606A04" w:rsidP="007033F3">
            <w:pPr>
              <w:pStyle w:val="TAC"/>
            </w:pPr>
            <w:r w:rsidRPr="004B3397">
              <w:t>90</w:t>
            </w:r>
          </w:p>
        </w:tc>
      </w:tr>
      <w:tr w:rsidR="00606A04" w:rsidRPr="004B3397" w14:paraId="256A7100" w14:textId="77777777" w:rsidTr="002A2300">
        <w:trPr>
          <w:jc w:val="center"/>
        </w:trPr>
        <w:tc>
          <w:tcPr>
            <w:tcW w:w="8064" w:type="dxa"/>
            <w:gridSpan w:val="7"/>
            <w:shd w:val="clear" w:color="auto" w:fill="D9D9D9"/>
            <w:tcMar>
              <w:top w:w="12" w:type="dxa"/>
              <w:left w:w="12" w:type="dxa"/>
              <w:bottom w:w="0" w:type="dxa"/>
              <w:right w:w="12" w:type="dxa"/>
            </w:tcMar>
            <w:vAlign w:val="center"/>
          </w:tcPr>
          <w:p w14:paraId="27F2B730" w14:textId="5B8B1BA6" w:rsidR="00606A04" w:rsidRPr="004B3397" w:rsidRDefault="00606A04" w:rsidP="007033F3">
            <w:pPr>
              <w:pStyle w:val="TAH"/>
            </w:pPr>
            <w:r w:rsidRPr="004B3397">
              <w:t>Per-Cluster</w:t>
            </w:r>
            <w:r w:rsidR="002A2300" w:rsidRPr="004B3397">
              <w:t xml:space="preserve"> </w:t>
            </w:r>
            <w:r w:rsidRPr="004B3397">
              <w:t>Parameters</w:t>
            </w:r>
          </w:p>
        </w:tc>
      </w:tr>
      <w:tr w:rsidR="00606A04" w:rsidRPr="004B3397" w14:paraId="605B7366" w14:textId="77777777" w:rsidTr="002A2300">
        <w:trPr>
          <w:jc w:val="center"/>
        </w:trPr>
        <w:tc>
          <w:tcPr>
            <w:tcW w:w="1152" w:type="dxa"/>
            <w:shd w:val="clear" w:color="auto" w:fill="FFFFFF"/>
            <w:tcMar>
              <w:top w:w="12" w:type="dxa"/>
              <w:left w:w="12" w:type="dxa"/>
              <w:bottom w:w="0" w:type="dxa"/>
              <w:right w:w="12" w:type="dxa"/>
            </w:tcMar>
            <w:vAlign w:val="center"/>
            <w:hideMark/>
          </w:tcPr>
          <w:p w14:paraId="7F7DC831" w14:textId="77777777" w:rsidR="00606A04" w:rsidRPr="004B3397" w:rsidRDefault="00606A04" w:rsidP="007033F3">
            <w:pPr>
              <w:pStyle w:val="TAC"/>
            </w:pPr>
            <w:r w:rsidRPr="004B3397">
              <w:t>Parameter</w:t>
            </w:r>
          </w:p>
        </w:tc>
        <w:tc>
          <w:tcPr>
            <w:tcW w:w="1152" w:type="dxa"/>
            <w:shd w:val="clear" w:color="auto" w:fill="FFFFFF"/>
            <w:tcMar>
              <w:top w:w="12" w:type="dxa"/>
              <w:left w:w="12" w:type="dxa"/>
              <w:bottom w:w="0" w:type="dxa"/>
              <w:right w:w="12" w:type="dxa"/>
            </w:tcMar>
            <w:vAlign w:val="center"/>
            <w:hideMark/>
          </w:tcPr>
          <w:p w14:paraId="1775ECAD" w14:textId="7A819E9C" w:rsidR="00606A04" w:rsidRPr="004B3397" w:rsidRDefault="00606A04" w:rsidP="007033F3">
            <w:pPr>
              <w:pStyle w:val="TAC"/>
            </w:pPr>
            <w:r w:rsidRPr="004B3397">
              <w:t>CASD</w:t>
            </w:r>
            <w:r w:rsidR="002A2300" w:rsidRPr="004B3397">
              <w:t xml:space="preserve"> </w:t>
            </w:r>
            <w:r w:rsidRPr="004B3397">
              <w:t>in</w:t>
            </w:r>
            <w:r w:rsidR="002A2300" w:rsidRPr="004B3397">
              <w:t xml:space="preserve"> </w:t>
            </w:r>
            <w:r w:rsidRPr="004B3397">
              <w:t>[°]</w:t>
            </w:r>
          </w:p>
        </w:tc>
        <w:tc>
          <w:tcPr>
            <w:tcW w:w="1152" w:type="dxa"/>
            <w:shd w:val="clear" w:color="auto" w:fill="FFFFFF"/>
            <w:tcMar>
              <w:top w:w="12" w:type="dxa"/>
              <w:left w:w="12" w:type="dxa"/>
              <w:bottom w:w="0" w:type="dxa"/>
              <w:right w:w="12" w:type="dxa"/>
            </w:tcMar>
            <w:vAlign w:val="center"/>
            <w:hideMark/>
          </w:tcPr>
          <w:p w14:paraId="2205597A" w14:textId="044C793C" w:rsidR="00606A04" w:rsidRPr="004B3397" w:rsidRDefault="00606A04" w:rsidP="007033F3">
            <w:pPr>
              <w:pStyle w:val="TAC"/>
            </w:pPr>
            <w:r w:rsidRPr="004B3397">
              <w:t>CASA</w:t>
            </w:r>
            <w:r w:rsidR="002A2300" w:rsidRPr="004B3397">
              <w:t xml:space="preserve"> </w:t>
            </w:r>
            <w:r w:rsidRPr="004B3397">
              <w:t>in</w:t>
            </w:r>
            <w:r w:rsidR="002A2300" w:rsidRPr="004B3397">
              <w:t xml:space="preserve"> </w:t>
            </w:r>
            <w:r w:rsidRPr="004B3397">
              <w:t>[°]</w:t>
            </w:r>
          </w:p>
        </w:tc>
        <w:tc>
          <w:tcPr>
            <w:tcW w:w="1152" w:type="dxa"/>
            <w:shd w:val="clear" w:color="auto" w:fill="FFFFFF"/>
            <w:tcMar>
              <w:top w:w="12" w:type="dxa"/>
              <w:left w:w="12" w:type="dxa"/>
              <w:bottom w:w="0" w:type="dxa"/>
              <w:right w:w="12" w:type="dxa"/>
            </w:tcMar>
            <w:vAlign w:val="center"/>
            <w:hideMark/>
          </w:tcPr>
          <w:p w14:paraId="424672BD" w14:textId="02F151D4" w:rsidR="00606A04" w:rsidRPr="004B3397" w:rsidRDefault="00606A04" w:rsidP="007033F3">
            <w:pPr>
              <w:pStyle w:val="TAC"/>
            </w:pPr>
            <w:r w:rsidRPr="004B3397">
              <w:t>CZSD</w:t>
            </w:r>
            <w:r w:rsidR="002A2300" w:rsidRPr="004B3397">
              <w:t xml:space="preserve"> </w:t>
            </w:r>
            <w:r w:rsidRPr="004B3397">
              <w:t>in</w:t>
            </w:r>
            <w:r w:rsidR="002A2300" w:rsidRPr="004B3397">
              <w:t xml:space="preserve"> </w:t>
            </w:r>
            <w:r w:rsidRPr="004B3397">
              <w:t>[°]</w:t>
            </w:r>
          </w:p>
        </w:tc>
        <w:tc>
          <w:tcPr>
            <w:tcW w:w="1152" w:type="dxa"/>
            <w:shd w:val="clear" w:color="auto" w:fill="FFFFFF"/>
            <w:tcMar>
              <w:top w:w="12" w:type="dxa"/>
              <w:left w:w="12" w:type="dxa"/>
              <w:bottom w:w="0" w:type="dxa"/>
              <w:right w:w="12" w:type="dxa"/>
            </w:tcMar>
            <w:vAlign w:val="center"/>
            <w:hideMark/>
          </w:tcPr>
          <w:p w14:paraId="23AC9933" w14:textId="107A00EE" w:rsidR="00606A04" w:rsidRPr="004B3397" w:rsidRDefault="00606A04" w:rsidP="007033F3">
            <w:pPr>
              <w:pStyle w:val="TAC"/>
            </w:pPr>
            <w:r w:rsidRPr="004B3397">
              <w:t>CZSA</w:t>
            </w:r>
            <w:r w:rsidR="002A2300" w:rsidRPr="004B3397">
              <w:t xml:space="preserve"> </w:t>
            </w:r>
            <w:r w:rsidRPr="004B3397">
              <w:t>in</w:t>
            </w:r>
            <w:r w:rsidR="002A2300" w:rsidRPr="004B3397">
              <w:t xml:space="preserve"> </w:t>
            </w:r>
            <w:r w:rsidRPr="004B3397">
              <w:t>[°]</w:t>
            </w:r>
          </w:p>
        </w:tc>
        <w:tc>
          <w:tcPr>
            <w:tcW w:w="1152" w:type="dxa"/>
            <w:shd w:val="clear" w:color="auto" w:fill="FFFFFF"/>
            <w:tcMar>
              <w:top w:w="12" w:type="dxa"/>
              <w:left w:w="12" w:type="dxa"/>
              <w:bottom w:w="0" w:type="dxa"/>
              <w:right w:w="12" w:type="dxa"/>
            </w:tcMar>
            <w:vAlign w:val="center"/>
            <w:hideMark/>
          </w:tcPr>
          <w:p w14:paraId="2F7DF984" w14:textId="5407A0AE" w:rsidR="00606A04" w:rsidRPr="004B3397" w:rsidRDefault="00606A04" w:rsidP="007033F3">
            <w:pPr>
              <w:pStyle w:val="TAC"/>
            </w:pPr>
            <w:r w:rsidRPr="004B3397">
              <w:t>XPR</w:t>
            </w:r>
            <w:r w:rsidR="002A2300" w:rsidRPr="004B3397">
              <w:t xml:space="preserve"> </w:t>
            </w:r>
            <w:r w:rsidRPr="004B3397">
              <w:t>in</w:t>
            </w:r>
            <w:r w:rsidR="002A2300" w:rsidRPr="004B3397">
              <w:t xml:space="preserve"> </w:t>
            </w:r>
            <w:r w:rsidRPr="004B3397">
              <w:t>[dB]</w:t>
            </w:r>
          </w:p>
        </w:tc>
        <w:tc>
          <w:tcPr>
            <w:tcW w:w="1152" w:type="dxa"/>
            <w:shd w:val="clear" w:color="auto" w:fill="FFFFFF"/>
            <w:tcMar>
              <w:top w:w="12" w:type="dxa"/>
              <w:left w:w="12" w:type="dxa"/>
              <w:bottom w:w="0" w:type="dxa"/>
              <w:right w:w="12" w:type="dxa"/>
            </w:tcMar>
            <w:vAlign w:val="center"/>
            <w:hideMark/>
          </w:tcPr>
          <w:p w14:paraId="0EDA1B71" w14:textId="77777777" w:rsidR="00606A04" w:rsidRPr="004B3397" w:rsidRDefault="00606A04" w:rsidP="007033F3">
            <w:pPr>
              <w:pStyle w:val="TAC"/>
            </w:pPr>
          </w:p>
        </w:tc>
      </w:tr>
      <w:tr w:rsidR="00606A04" w:rsidRPr="004B3397" w14:paraId="61588358" w14:textId="77777777" w:rsidTr="002A2300">
        <w:trPr>
          <w:jc w:val="center"/>
        </w:trPr>
        <w:tc>
          <w:tcPr>
            <w:tcW w:w="1152" w:type="dxa"/>
            <w:shd w:val="clear" w:color="auto" w:fill="FFFFFF"/>
            <w:tcMar>
              <w:top w:w="12" w:type="dxa"/>
              <w:left w:w="12" w:type="dxa"/>
              <w:bottom w:w="0" w:type="dxa"/>
              <w:right w:w="12" w:type="dxa"/>
            </w:tcMar>
            <w:vAlign w:val="center"/>
            <w:hideMark/>
          </w:tcPr>
          <w:p w14:paraId="2F66F67C" w14:textId="77777777" w:rsidR="00606A04" w:rsidRPr="004B3397" w:rsidRDefault="00606A04" w:rsidP="007033F3">
            <w:pPr>
              <w:pStyle w:val="TAC"/>
            </w:pPr>
            <w:r w:rsidRPr="004B3397">
              <w:t>Value</w:t>
            </w:r>
          </w:p>
        </w:tc>
        <w:tc>
          <w:tcPr>
            <w:tcW w:w="1152" w:type="dxa"/>
            <w:shd w:val="clear" w:color="auto" w:fill="FFFFFF"/>
            <w:tcMar>
              <w:top w:w="12" w:type="dxa"/>
              <w:left w:w="12" w:type="dxa"/>
              <w:bottom w:w="0" w:type="dxa"/>
              <w:right w:w="12" w:type="dxa"/>
            </w:tcMar>
            <w:vAlign w:val="center"/>
            <w:hideMark/>
          </w:tcPr>
          <w:p w14:paraId="1C0AB224" w14:textId="5A8113B7" w:rsidR="00606A04" w:rsidRPr="004B3397" w:rsidRDefault="00606A04" w:rsidP="007033F3">
            <w:pPr>
              <w:pStyle w:val="TAC"/>
            </w:pPr>
            <w:r w:rsidRPr="004B3397">
              <w:t>1.2265</w:t>
            </w:r>
          </w:p>
        </w:tc>
        <w:tc>
          <w:tcPr>
            <w:tcW w:w="1152" w:type="dxa"/>
            <w:shd w:val="clear" w:color="auto" w:fill="FFFFFF"/>
            <w:tcMar>
              <w:top w:w="12" w:type="dxa"/>
              <w:left w:w="12" w:type="dxa"/>
              <w:bottom w:w="0" w:type="dxa"/>
              <w:right w:w="12" w:type="dxa"/>
            </w:tcMar>
            <w:vAlign w:val="center"/>
            <w:hideMark/>
          </w:tcPr>
          <w:p w14:paraId="6160C04E" w14:textId="24DE3078" w:rsidR="00606A04" w:rsidRPr="004B3397" w:rsidRDefault="00606A04" w:rsidP="007033F3">
            <w:pPr>
              <w:pStyle w:val="TAC"/>
            </w:pPr>
            <w:r w:rsidRPr="004B3397">
              <w:t>12.0742</w:t>
            </w:r>
          </w:p>
        </w:tc>
        <w:tc>
          <w:tcPr>
            <w:tcW w:w="1152" w:type="dxa"/>
            <w:shd w:val="clear" w:color="auto" w:fill="FFFFFF"/>
            <w:tcMar>
              <w:top w:w="12" w:type="dxa"/>
              <w:left w:w="12" w:type="dxa"/>
              <w:bottom w:w="0" w:type="dxa"/>
              <w:right w:w="12" w:type="dxa"/>
            </w:tcMar>
            <w:vAlign w:val="center"/>
            <w:hideMark/>
          </w:tcPr>
          <w:p w14:paraId="57BE5723" w14:textId="7AF62F07" w:rsidR="00606A04" w:rsidRPr="004B3397" w:rsidRDefault="00606A04" w:rsidP="007033F3">
            <w:pPr>
              <w:pStyle w:val="TAC"/>
            </w:pPr>
            <w:r w:rsidRPr="004B3397">
              <w:t>0.5726</w:t>
            </w:r>
          </w:p>
        </w:tc>
        <w:tc>
          <w:tcPr>
            <w:tcW w:w="1152" w:type="dxa"/>
            <w:shd w:val="clear" w:color="auto" w:fill="FFFFFF"/>
            <w:tcMar>
              <w:top w:w="12" w:type="dxa"/>
              <w:left w:w="12" w:type="dxa"/>
              <w:bottom w:w="0" w:type="dxa"/>
              <w:right w:w="12" w:type="dxa"/>
            </w:tcMar>
            <w:vAlign w:val="center"/>
            <w:hideMark/>
          </w:tcPr>
          <w:p w14:paraId="3C21BBA6" w14:textId="77777777" w:rsidR="00606A04" w:rsidRPr="004B3397" w:rsidRDefault="00606A04" w:rsidP="007033F3">
            <w:pPr>
              <w:pStyle w:val="TAC"/>
            </w:pPr>
            <w:r w:rsidRPr="004B3397">
              <w:t>0</w:t>
            </w:r>
          </w:p>
        </w:tc>
        <w:tc>
          <w:tcPr>
            <w:tcW w:w="1152" w:type="dxa"/>
            <w:shd w:val="clear" w:color="auto" w:fill="FFFFFF"/>
            <w:tcMar>
              <w:top w:w="12" w:type="dxa"/>
              <w:left w:w="12" w:type="dxa"/>
              <w:bottom w:w="0" w:type="dxa"/>
              <w:right w:w="12" w:type="dxa"/>
            </w:tcMar>
            <w:vAlign w:val="center"/>
            <w:hideMark/>
          </w:tcPr>
          <w:p w14:paraId="7528924A" w14:textId="77777777" w:rsidR="00606A04" w:rsidRPr="004B3397" w:rsidRDefault="00606A04" w:rsidP="007033F3">
            <w:pPr>
              <w:pStyle w:val="TAC"/>
            </w:pPr>
            <w:r w:rsidRPr="004B3397">
              <w:t>7</w:t>
            </w:r>
          </w:p>
        </w:tc>
        <w:tc>
          <w:tcPr>
            <w:tcW w:w="1152" w:type="dxa"/>
            <w:shd w:val="clear" w:color="auto" w:fill="FFFFFF"/>
            <w:tcMar>
              <w:top w:w="12" w:type="dxa"/>
              <w:left w:w="12" w:type="dxa"/>
              <w:bottom w:w="0" w:type="dxa"/>
              <w:right w:w="12" w:type="dxa"/>
            </w:tcMar>
            <w:vAlign w:val="center"/>
            <w:hideMark/>
          </w:tcPr>
          <w:p w14:paraId="3081098F" w14:textId="77777777" w:rsidR="00606A04" w:rsidRPr="004B3397" w:rsidRDefault="00606A04" w:rsidP="007033F3">
            <w:pPr>
              <w:pStyle w:val="TAC"/>
            </w:pPr>
          </w:p>
        </w:tc>
      </w:tr>
    </w:tbl>
    <w:p w14:paraId="1BB3C35A" w14:textId="77777777" w:rsidR="00606A04" w:rsidRPr="004B3397" w:rsidRDefault="00606A04" w:rsidP="00606A04">
      <w:pPr>
        <w:rPr>
          <w:lang w:eastAsia="zh-CN"/>
        </w:rPr>
      </w:pPr>
    </w:p>
    <w:p w14:paraId="5A5A1B40" w14:textId="6C772223" w:rsidR="00606A04" w:rsidRPr="004B3397" w:rsidRDefault="00606A04" w:rsidP="00606A04">
      <w:pPr>
        <w:pStyle w:val="TH"/>
        <w:rPr>
          <w:b w:val="0"/>
        </w:rPr>
      </w:pPr>
      <w:r w:rsidRPr="004B3397">
        <w:lastRenderedPageBreak/>
        <w:t>Table C.1-2: Channel model parameters for UMa CDL-C at 3.5 GHz</w:t>
      </w:r>
    </w:p>
    <w:tbl>
      <w:tblPr>
        <w:tblW w:w="7920" w:type="dxa"/>
        <w:jc w:val="center"/>
        <w:tblLayout w:type="fixed"/>
        <w:tblCellMar>
          <w:left w:w="28" w:type="dxa"/>
        </w:tblCellMar>
        <w:tblLook w:val="0600" w:firstRow="0" w:lastRow="0" w:firstColumn="0" w:lastColumn="0" w:noHBand="1" w:noVBand="1"/>
      </w:tblPr>
      <w:tblGrid>
        <w:gridCol w:w="1152"/>
        <w:gridCol w:w="1152"/>
        <w:gridCol w:w="1152"/>
        <w:gridCol w:w="1152"/>
        <w:gridCol w:w="1152"/>
        <w:gridCol w:w="1152"/>
        <w:gridCol w:w="1008"/>
      </w:tblGrid>
      <w:tr w:rsidR="00606A04" w:rsidRPr="004B3397" w14:paraId="0A45D8CA"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DD451FF" w14:textId="39F67A7A" w:rsidR="00606A04" w:rsidRPr="004B3397" w:rsidRDefault="00606A04" w:rsidP="007033F3">
            <w:pPr>
              <w:pStyle w:val="TAH"/>
            </w:pPr>
            <w:r w:rsidRPr="004B3397">
              <w:t>Cluster</w:t>
            </w:r>
            <w:r w:rsidR="002A2300" w:rsidRPr="004B3397">
              <w:t xml:space="preserve"> </w:t>
            </w:r>
            <w:r w:rsidRPr="004B3397">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55A851E" w14:textId="312B93B8" w:rsidR="00606A04" w:rsidRPr="004B3397" w:rsidRDefault="00606A04" w:rsidP="007033F3">
            <w:pPr>
              <w:pStyle w:val="TAH"/>
            </w:pPr>
            <w:r w:rsidRPr="004B3397">
              <w:t>Absolute</w:t>
            </w:r>
            <w:r w:rsidR="002A2300" w:rsidRPr="004B3397">
              <w:t xml:space="preserve"> </w:t>
            </w:r>
            <w:r w:rsidRPr="004B3397">
              <w:t>Delay</w:t>
            </w:r>
            <w:r w:rsidR="002A2300" w:rsidRPr="004B3397">
              <w:t xml:space="preserve"> </w:t>
            </w:r>
            <w:r w:rsidRPr="004B3397">
              <w:t>[ns]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5CB1B5CD" w14:textId="413C75B0" w:rsidR="00606A04" w:rsidRPr="004B3397" w:rsidRDefault="00606A04" w:rsidP="007033F3">
            <w:pPr>
              <w:pStyle w:val="TAH"/>
            </w:pPr>
            <w:r w:rsidRPr="004B3397">
              <w:t>Power</w:t>
            </w:r>
            <w:r w:rsidR="002A2300" w:rsidRPr="004B3397">
              <w:t xml:space="preserve"> </w:t>
            </w:r>
            <w:r w:rsidRPr="004B3397">
              <w:t>in</w:t>
            </w:r>
            <w:r w:rsidR="002A2300" w:rsidRPr="004B3397">
              <w:t xml:space="preserve"> </w:t>
            </w:r>
            <w:r w:rsidRPr="004B3397">
              <w:t>[dB]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8985483" w14:textId="283C0949" w:rsidR="00606A04" w:rsidRPr="004B3397" w:rsidRDefault="00606A04" w:rsidP="007033F3">
            <w:pPr>
              <w:pStyle w:val="TAH"/>
            </w:pPr>
            <w:r w:rsidRPr="004B3397">
              <w:t>AOD</w:t>
            </w:r>
            <w:r w:rsidR="002A2300" w:rsidRPr="004B3397">
              <w:t xml:space="preserve"> </w:t>
            </w:r>
            <w:r w:rsidRPr="004B3397">
              <w:t>in</w:t>
            </w:r>
            <w:r w:rsidR="002A2300" w:rsidRPr="004B3397">
              <w:t xml:space="preserve"> </w:t>
            </w:r>
            <w:r w:rsidRPr="004B3397">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6EEF3A9" w14:textId="5D2A3BCE" w:rsidR="00606A04" w:rsidRPr="004B3397" w:rsidRDefault="00606A04" w:rsidP="007033F3">
            <w:pPr>
              <w:pStyle w:val="TAH"/>
            </w:pPr>
            <w:r w:rsidRPr="004B3397">
              <w:t>AOA</w:t>
            </w:r>
            <w:r w:rsidR="002A2300" w:rsidRPr="004B3397">
              <w:t xml:space="preserve"> </w:t>
            </w:r>
            <w:r w:rsidRPr="004B3397">
              <w:t>in</w:t>
            </w:r>
            <w:r w:rsidR="002A2300" w:rsidRPr="004B3397">
              <w:t xml:space="preserve"> </w:t>
            </w:r>
            <w:r w:rsidRPr="004B3397">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806A4F0" w14:textId="130D95CC" w:rsidR="00606A04" w:rsidRPr="004B3397" w:rsidRDefault="00606A04" w:rsidP="007033F3">
            <w:pPr>
              <w:pStyle w:val="TAH"/>
            </w:pPr>
            <w:r w:rsidRPr="004B3397">
              <w:t>ZOD</w:t>
            </w:r>
            <w:r w:rsidR="002A2300" w:rsidRPr="004B3397">
              <w:t xml:space="preserve"> </w:t>
            </w:r>
            <w:r w:rsidRPr="004B3397">
              <w:t>in</w:t>
            </w:r>
            <w:r w:rsidR="002A2300" w:rsidRPr="004B3397">
              <w:t xml:space="preserve"> </w:t>
            </w:r>
            <w:r w:rsidRPr="004B3397">
              <w:t>[°]</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1F25F7B" w14:textId="596B15E9" w:rsidR="00606A04" w:rsidRPr="004B3397" w:rsidRDefault="00606A04" w:rsidP="007033F3">
            <w:pPr>
              <w:pStyle w:val="TAH"/>
            </w:pPr>
            <w:r w:rsidRPr="004B3397">
              <w:t>ZOA</w:t>
            </w:r>
            <w:r w:rsidR="002A2300" w:rsidRPr="004B3397">
              <w:t xml:space="preserve"> </w:t>
            </w:r>
            <w:r w:rsidRPr="004B3397">
              <w:t>in</w:t>
            </w:r>
            <w:r w:rsidR="002A2300" w:rsidRPr="004B3397">
              <w:t xml:space="preserve"> </w:t>
            </w:r>
            <w:r w:rsidRPr="004B3397">
              <w:t>[°]</w:t>
            </w:r>
          </w:p>
        </w:tc>
      </w:tr>
      <w:tr w:rsidR="00606A04" w:rsidRPr="004B3397" w14:paraId="09C01FF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9A6E76" w14:textId="77777777" w:rsidR="00606A04" w:rsidRPr="004B3397" w:rsidRDefault="00606A04" w:rsidP="007033F3">
            <w:pPr>
              <w:pStyle w:val="TAC"/>
            </w:pPr>
            <w:r w:rsidRPr="004B3397">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8C7DBC" w14:textId="77777777" w:rsidR="00606A04" w:rsidRPr="004B3397" w:rsidRDefault="00606A04" w:rsidP="007033F3">
            <w:pPr>
              <w:pStyle w:val="TAC"/>
            </w:pPr>
            <w:r w:rsidRPr="004B3397">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C0591B" w14:textId="3165915A" w:rsidR="00606A04" w:rsidRPr="004B3397" w:rsidRDefault="00606A04" w:rsidP="007033F3">
            <w:pPr>
              <w:pStyle w:val="TAC"/>
            </w:pPr>
            <w:r w:rsidRPr="004B3397">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274968" w14:textId="2085EE42" w:rsidR="00606A04" w:rsidRPr="004B3397" w:rsidRDefault="00606A04" w:rsidP="007033F3">
            <w:pPr>
              <w:pStyle w:val="TAC"/>
            </w:pPr>
            <w:r w:rsidRPr="004B3397">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380A81" w14:textId="4D12152B" w:rsidR="00606A04" w:rsidRPr="004B3397" w:rsidRDefault="00606A04" w:rsidP="007033F3">
            <w:pPr>
              <w:pStyle w:val="TAC"/>
            </w:pPr>
            <w:r w:rsidRPr="004B3397">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F7A3BE" w14:textId="49C2FF7E" w:rsidR="00606A04" w:rsidRPr="004B3397" w:rsidRDefault="00606A04" w:rsidP="007033F3">
            <w:pPr>
              <w:pStyle w:val="TAC"/>
            </w:pPr>
            <w:r w:rsidRPr="004B3397">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51A8A8" w14:textId="77777777" w:rsidR="00606A04" w:rsidRPr="004B3397" w:rsidRDefault="00606A04" w:rsidP="007033F3">
            <w:pPr>
              <w:pStyle w:val="TAC"/>
            </w:pPr>
            <w:r w:rsidRPr="004B3397">
              <w:t>90</w:t>
            </w:r>
          </w:p>
        </w:tc>
      </w:tr>
      <w:tr w:rsidR="00606A04" w:rsidRPr="004B3397" w14:paraId="5830C45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96B533" w14:textId="77777777" w:rsidR="00606A04" w:rsidRPr="004B3397" w:rsidRDefault="00606A04" w:rsidP="007033F3">
            <w:pPr>
              <w:pStyle w:val="TAC"/>
            </w:pPr>
            <w:r w:rsidRPr="004B3397">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B22C08" w14:textId="58D05BB0" w:rsidR="00606A04" w:rsidRPr="004B3397" w:rsidRDefault="00606A04" w:rsidP="007033F3">
            <w:pPr>
              <w:pStyle w:val="TAC"/>
            </w:pPr>
            <w:r w:rsidRPr="004B3397">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502C30" w14:textId="4C5A63C0" w:rsidR="00606A04" w:rsidRPr="004B3397" w:rsidRDefault="00606A04" w:rsidP="007033F3">
            <w:pPr>
              <w:pStyle w:val="TAC"/>
            </w:pPr>
            <w:r w:rsidRPr="004B3397">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6BBFBE2" w14:textId="42B19D68" w:rsidR="00606A04" w:rsidRPr="004B3397" w:rsidRDefault="00606A04" w:rsidP="007033F3">
            <w:pPr>
              <w:pStyle w:val="TAC"/>
            </w:pPr>
            <w:r w:rsidRPr="004B3397">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BB1420" w14:textId="32F084C3" w:rsidR="00606A04" w:rsidRPr="004B3397" w:rsidRDefault="00606A04" w:rsidP="007033F3">
            <w:pPr>
              <w:pStyle w:val="TAC"/>
            </w:pPr>
            <w:r w:rsidRPr="004B3397">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FFCF64" w14:textId="5021E87B" w:rsidR="00606A04" w:rsidRPr="004B3397" w:rsidRDefault="00606A04" w:rsidP="007033F3">
            <w:pPr>
              <w:pStyle w:val="TAC"/>
            </w:pPr>
            <w:r w:rsidRPr="004B3397">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C3F8E8" w14:textId="77777777" w:rsidR="00606A04" w:rsidRPr="004B3397" w:rsidRDefault="00606A04" w:rsidP="007033F3">
            <w:pPr>
              <w:pStyle w:val="TAC"/>
            </w:pPr>
            <w:r w:rsidRPr="004B3397">
              <w:t>90</w:t>
            </w:r>
          </w:p>
        </w:tc>
      </w:tr>
      <w:tr w:rsidR="00606A04" w:rsidRPr="004B3397" w14:paraId="7020B06E"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E9BC6F" w14:textId="77777777" w:rsidR="00606A04" w:rsidRPr="004B3397" w:rsidRDefault="00606A04" w:rsidP="007033F3">
            <w:pPr>
              <w:pStyle w:val="TAC"/>
            </w:pPr>
            <w:r w:rsidRPr="004B3397">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EEE54F" w14:textId="3FE0A700" w:rsidR="00606A04" w:rsidRPr="004B3397" w:rsidRDefault="00606A04" w:rsidP="007033F3">
            <w:pPr>
              <w:pStyle w:val="TAC"/>
            </w:pPr>
            <w:r w:rsidRPr="004B3397">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DFF2A0" w14:textId="28738F8E" w:rsidR="00606A04" w:rsidRPr="004B3397" w:rsidRDefault="00606A04" w:rsidP="007033F3">
            <w:pPr>
              <w:pStyle w:val="TAC"/>
            </w:pPr>
            <w:r w:rsidRPr="004B3397">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6B9F51" w14:textId="74570B48" w:rsidR="00606A04" w:rsidRPr="004B3397" w:rsidRDefault="00606A04" w:rsidP="007033F3">
            <w:pPr>
              <w:pStyle w:val="TAC"/>
            </w:pPr>
            <w:r w:rsidRPr="004B3397">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CBD34C" w14:textId="4A58BB0C" w:rsidR="00606A04" w:rsidRPr="004B3397" w:rsidRDefault="00606A04" w:rsidP="007033F3">
            <w:pPr>
              <w:pStyle w:val="TAC"/>
            </w:pPr>
            <w:r w:rsidRPr="004B3397">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75E187" w14:textId="490C98CB" w:rsidR="00606A04" w:rsidRPr="004B3397" w:rsidRDefault="00606A04" w:rsidP="007033F3">
            <w:pPr>
              <w:pStyle w:val="TAC"/>
            </w:pPr>
            <w:r w:rsidRPr="004B3397">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59C67E" w14:textId="77777777" w:rsidR="00606A04" w:rsidRPr="004B3397" w:rsidRDefault="00606A04" w:rsidP="007033F3">
            <w:pPr>
              <w:pStyle w:val="TAC"/>
            </w:pPr>
            <w:r w:rsidRPr="004B3397">
              <w:t>90</w:t>
            </w:r>
          </w:p>
        </w:tc>
      </w:tr>
      <w:tr w:rsidR="00606A04" w:rsidRPr="004B3397" w14:paraId="206157EC"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1D51F1" w14:textId="77777777" w:rsidR="00606A04" w:rsidRPr="004B3397" w:rsidRDefault="00606A04" w:rsidP="007033F3">
            <w:pPr>
              <w:pStyle w:val="TAC"/>
            </w:pPr>
            <w:r w:rsidRPr="004B3397">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DD4645" w14:textId="034E90FF" w:rsidR="00606A04" w:rsidRPr="004B3397" w:rsidRDefault="00606A04" w:rsidP="007033F3">
            <w:pPr>
              <w:pStyle w:val="TAC"/>
            </w:pPr>
            <w:r w:rsidRPr="004B3397">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DD95FD" w14:textId="781D33AA" w:rsidR="00606A04" w:rsidRPr="004B3397" w:rsidRDefault="00606A04" w:rsidP="007033F3">
            <w:pPr>
              <w:pStyle w:val="TAC"/>
            </w:pPr>
            <w:r w:rsidRPr="004B3397">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CFEB58" w14:textId="13540756" w:rsidR="00606A04" w:rsidRPr="004B3397" w:rsidRDefault="00606A04" w:rsidP="007033F3">
            <w:pPr>
              <w:pStyle w:val="TAC"/>
            </w:pPr>
            <w:r w:rsidRPr="004B3397">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84600B" w14:textId="19AA1B20" w:rsidR="00606A04" w:rsidRPr="004B3397" w:rsidRDefault="00606A04" w:rsidP="007033F3">
            <w:pPr>
              <w:pStyle w:val="TAC"/>
            </w:pPr>
            <w:r w:rsidRPr="004B3397">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654E01" w14:textId="2DDF6CE6" w:rsidR="00606A04" w:rsidRPr="004B3397" w:rsidRDefault="00606A04" w:rsidP="007033F3">
            <w:pPr>
              <w:pStyle w:val="TAC"/>
            </w:pPr>
            <w:r w:rsidRPr="004B3397">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6E4532" w14:textId="77777777" w:rsidR="00606A04" w:rsidRPr="004B3397" w:rsidRDefault="00606A04" w:rsidP="007033F3">
            <w:pPr>
              <w:pStyle w:val="TAC"/>
            </w:pPr>
            <w:r w:rsidRPr="004B3397">
              <w:t>90</w:t>
            </w:r>
          </w:p>
        </w:tc>
      </w:tr>
      <w:tr w:rsidR="00606A04" w:rsidRPr="004B3397" w14:paraId="6982FC2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76BA85" w14:textId="77777777" w:rsidR="00606A04" w:rsidRPr="004B3397" w:rsidRDefault="00606A04" w:rsidP="007033F3">
            <w:pPr>
              <w:pStyle w:val="TAC"/>
            </w:pPr>
            <w:r w:rsidRPr="004B3397">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DE6C96" w14:textId="6F6177F6" w:rsidR="00606A04" w:rsidRPr="004B3397" w:rsidRDefault="00606A04" w:rsidP="007033F3">
            <w:pPr>
              <w:pStyle w:val="TAC"/>
            </w:pPr>
            <w:r w:rsidRPr="004B3397">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F8A264" w14:textId="0944125B" w:rsidR="00606A04" w:rsidRPr="004B3397" w:rsidRDefault="00606A04" w:rsidP="007033F3">
            <w:pPr>
              <w:pStyle w:val="TAC"/>
            </w:pPr>
            <w:r w:rsidRPr="004B3397">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7A9F63" w14:textId="1380D573" w:rsidR="00606A04" w:rsidRPr="004B3397" w:rsidRDefault="00606A04" w:rsidP="007033F3">
            <w:pPr>
              <w:pStyle w:val="TAC"/>
            </w:pPr>
            <w:r w:rsidRPr="004B3397">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415044" w14:textId="50894C95" w:rsidR="00606A04" w:rsidRPr="004B3397" w:rsidRDefault="00606A04" w:rsidP="007033F3">
            <w:pPr>
              <w:pStyle w:val="TAC"/>
            </w:pPr>
            <w:r w:rsidRPr="004B3397">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B0F621" w14:textId="3E4BC59F" w:rsidR="00606A04" w:rsidRPr="004B3397" w:rsidRDefault="00606A04" w:rsidP="007033F3">
            <w:pPr>
              <w:pStyle w:val="TAC"/>
            </w:pPr>
            <w:r w:rsidRPr="004B3397">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DF1705" w14:textId="77777777" w:rsidR="00606A04" w:rsidRPr="004B3397" w:rsidRDefault="00606A04" w:rsidP="007033F3">
            <w:pPr>
              <w:pStyle w:val="TAC"/>
            </w:pPr>
            <w:r w:rsidRPr="004B3397">
              <w:t>90</w:t>
            </w:r>
          </w:p>
        </w:tc>
      </w:tr>
      <w:tr w:rsidR="00606A04" w:rsidRPr="004B3397" w14:paraId="328905CF"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015C5" w14:textId="77777777" w:rsidR="00606A04" w:rsidRPr="004B3397" w:rsidRDefault="00606A04" w:rsidP="007033F3">
            <w:pPr>
              <w:pStyle w:val="TAC"/>
            </w:pPr>
            <w:r w:rsidRPr="004B3397">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09D9" w14:textId="7BE94843" w:rsidR="00606A04" w:rsidRPr="004B3397" w:rsidRDefault="00606A04" w:rsidP="007033F3">
            <w:pPr>
              <w:pStyle w:val="TAC"/>
            </w:pPr>
            <w:r w:rsidRPr="004B3397">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269729" w14:textId="77777777" w:rsidR="00606A04" w:rsidRPr="004B3397" w:rsidRDefault="00606A04" w:rsidP="007033F3">
            <w:pPr>
              <w:pStyle w:val="TAC"/>
            </w:pPr>
            <w:r w:rsidRPr="004B3397">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81C4C1" w14:textId="3F863AEF" w:rsidR="00606A04" w:rsidRPr="004B3397" w:rsidRDefault="00606A04" w:rsidP="007033F3">
            <w:pPr>
              <w:pStyle w:val="TAC"/>
            </w:pPr>
            <w:r w:rsidRPr="004B3397">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65F72D" w14:textId="1B8FC1C3" w:rsidR="00606A04" w:rsidRPr="004B3397" w:rsidRDefault="00606A04" w:rsidP="007033F3">
            <w:pPr>
              <w:pStyle w:val="TAC"/>
            </w:pPr>
            <w:r w:rsidRPr="004B3397">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C87C18" w14:textId="75090EA2" w:rsidR="00606A04" w:rsidRPr="004B3397" w:rsidRDefault="00606A04" w:rsidP="007033F3">
            <w:pPr>
              <w:pStyle w:val="TAC"/>
            </w:pPr>
            <w:r w:rsidRPr="004B3397">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4DA392" w14:textId="77777777" w:rsidR="00606A04" w:rsidRPr="004B3397" w:rsidRDefault="00606A04" w:rsidP="007033F3">
            <w:pPr>
              <w:pStyle w:val="TAC"/>
            </w:pPr>
            <w:r w:rsidRPr="004B3397">
              <w:t>90</w:t>
            </w:r>
          </w:p>
        </w:tc>
      </w:tr>
      <w:tr w:rsidR="00606A04" w:rsidRPr="004B3397" w14:paraId="3410399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0B415" w14:textId="77777777" w:rsidR="00606A04" w:rsidRPr="004B3397" w:rsidRDefault="00606A04" w:rsidP="007033F3">
            <w:pPr>
              <w:pStyle w:val="TAC"/>
            </w:pPr>
            <w:r w:rsidRPr="004B3397">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F97A53" w14:textId="778350EA" w:rsidR="00606A04" w:rsidRPr="004B3397" w:rsidRDefault="00606A04" w:rsidP="007033F3">
            <w:pPr>
              <w:pStyle w:val="TAC"/>
            </w:pPr>
            <w:r w:rsidRPr="004B3397">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D67CD3" w14:textId="03C408CA" w:rsidR="00606A04" w:rsidRPr="004B3397" w:rsidRDefault="00606A04" w:rsidP="007033F3">
            <w:pPr>
              <w:pStyle w:val="TAC"/>
            </w:pPr>
            <w:r w:rsidRPr="004B3397">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67F66BF" w14:textId="1291D087" w:rsidR="00606A04" w:rsidRPr="004B3397" w:rsidRDefault="00606A04" w:rsidP="007033F3">
            <w:pPr>
              <w:pStyle w:val="TAC"/>
            </w:pPr>
            <w:r w:rsidRPr="004B3397">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957ACB" w14:textId="7EF985C9" w:rsidR="00606A04" w:rsidRPr="004B3397" w:rsidRDefault="00606A04" w:rsidP="007033F3">
            <w:pPr>
              <w:pStyle w:val="TAC"/>
            </w:pPr>
            <w:r w:rsidRPr="004B3397">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946337" w14:textId="458E5972" w:rsidR="00606A04" w:rsidRPr="004B3397" w:rsidRDefault="00606A04" w:rsidP="007033F3">
            <w:pPr>
              <w:pStyle w:val="TAC"/>
            </w:pPr>
            <w:r w:rsidRPr="004B3397">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AEE191" w14:textId="77777777" w:rsidR="00606A04" w:rsidRPr="004B3397" w:rsidRDefault="00606A04" w:rsidP="007033F3">
            <w:pPr>
              <w:pStyle w:val="TAC"/>
            </w:pPr>
            <w:r w:rsidRPr="004B3397">
              <w:t>90</w:t>
            </w:r>
          </w:p>
        </w:tc>
      </w:tr>
      <w:tr w:rsidR="00606A04" w:rsidRPr="004B3397" w14:paraId="44D5A100"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7D88F0" w14:textId="77777777" w:rsidR="00606A04" w:rsidRPr="004B3397" w:rsidRDefault="00606A04" w:rsidP="007033F3">
            <w:pPr>
              <w:pStyle w:val="TAC"/>
            </w:pPr>
            <w:r w:rsidRPr="004B3397">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FB6128" w14:textId="010A33C6" w:rsidR="00606A04" w:rsidRPr="004B3397" w:rsidRDefault="00606A04" w:rsidP="007033F3">
            <w:pPr>
              <w:pStyle w:val="TAC"/>
            </w:pPr>
            <w:r w:rsidRPr="004B3397">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DCADE12" w14:textId="7F70DFBC" w:rsidR="00606A04" w:rsidRPr="004B3397" w:rsidRDefault="00606A04" w:rsidP="007033F3">
            <w:pPr>
              <w:pStyle w:val="TAC"/>
            </w:pPr>
            <w:r w:rsidRPr="004B3397">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B64EA0" w14:textId="284420F7" w:rsidR="00606A04" w:rsidRPr="004B3397" w:rsidRDefault="00606A04" w:rsidP="007033F3">
            <w:pPr>
              <w:pStyle w:val="TAC"/>
            </w:pPr>
            <w:r w:rsidRPr="004B3397">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F33427" w14:textId="58B177E0" w:rsidR="00606A04" w:rsidRPr="004B3397" w:rsidRDefault="00606A04" w:rsidP="007033F3">
            <w:pPr>
              <w:pStyle w:val="TAC"/>
            </w:pPr>
            <w:r w:rsidRPr="004B3397">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24A8D0" w14:textId="2B50A58B" w:rsidR="00606A04" w:rsidRPr="004B3397" w:rsidRDefault="00606A04" w:rsidP="007033F3">
            <w:pPr>
              <w:pStyle w:val="TAC"/>
            </w:pPr>
            <w:r w:rsidRPr="004B3397">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D1BF1" w14:textId="77777777" w:rsidR="00606A04" w:rsidRPr="004B3397" w:rsidRDefault="00606A04" w:rsidP="007033F3">
            <w:pPr>
              <w:pStyle w:val="TAC"/>
            </w:pPr>
            <w:r w:rsidRPr="004B3397">
              <w:t>90</w:t>
            </w:r>
          </w:p>
        </w:tc>
      </w:tr>
      <w:tr w:rsidR="00606A04" w:rsidRPr="004B3397" w14:paraId="2F90FC46"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E5C88" w14:textId="77777777" w:rsidR="00606A04" w:rsidRPr="004B3397" w:rsidRDefault="00606A04" w:rsidP="007033F3">
            <w:pPr>
              <w:pStyle w:val="TAC"/>
            </w:pPr>
            <w:r w:rsidRPr="004B3397">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80BDF3" w14:textId="4FEB7ED1" w:rsidR="00606A04" w:rsidRPr="004B3397" w:rsidRDefault="00606A04" w:rsidP="007033F3">
            <w:pPr>
              <w:pStyle w:val="TAC"/>
            </w:pPr>
            <w:r w:rsidRPr="004B3397">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03E65F" w14:textId="186CF00B" w:rsidR="00606A04" w:rsidRPr="004B3397" w:rsidRDefault="00606A04" w:rsidP="007033F3">
            <w:pPr>
              <w:pStyle w:val="TAC"/>
            </w:pPr>
            <w:r w:rsidRPr="004B3397">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A9B536" w14:textId="2641A0DA" w:rsidR="00606A04" w:rsidRPr="004B3397" w:rsidRDefault="00606A04" w:rsidP="007033F3">
            <w:pPr>
              <w:pStyle w:val="TAC"/>
            </w:pPr>
            <w:r w:rsidRPr="004B3397">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99A545" w14:textId="3EC49048" w:rsidR="00606A04" w:rsidRPr="004B3397" w:rsidRDefault="00606A04" w:rsidP="007033F3">
            <w:pPr>
              <w:pStyle w:val="TAC"/>
            </w:pPr>
            <w:r w:rsidRPr="004B3397">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661AEF" w14:textId="15DFDFC4" w:rsidR="00606A04" w:rsidRPr="004B3397" w:rsidRDefault="00606A04" w:rsidP="007033F3">
            <w:pPr>
              <w:pStyle w:val="TAC"/>
            </w:pPr>
            <w:r w:rsidRPr="004B3397">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243EFB" w14:textId="77777777" w:rsidR="00606A04" w:rsidRPr="004B3397" w:rsidRDefault="00606A04" w:rsidP="007033F3">
            <w:pPr>
              <w:pStyle w:val="TAC"/>
            </w:pPr>
            <w:r w:rsidRPr="004B3397">
              <w:t>90</w:t>
            </w:r>
          </w:p>
        </w:tc>
      </w:tr>
      <w:tr w:rsidR="00606A04" w:rsidRPr="004B3397" w14:paraId="6B2BFB38"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2AE225" w14:textId="77777777" w:rsidR="00606A04" w:rsidRPr="004B3397" w:rsidRDefault="00606A04" w:rsidP="007033F3">
            <w:pPr>
              <w:pStyle w:val="TAC"/>
            </w:pPr>
            <w:r w:rsidRPr="004B3397">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3281AD" w14:textId="4898323A" w:rsidR="00606A04" w:rsidRPr="004B3397" w:rsidRDefault="00606A04" w:rsidP="007033F3">
            <w:pPr>
              <w:pStyle w:val="TAC"/>
            </w:pPr>
            <w:r w:rsidRPr="004B3397">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A5BAB1" w14:textId="11CBB49D" w:rsidR="00606A04" w:rsidRPr="004B3397" w:rsidRDefault="00606A04" w:rsidP="007033F3">
            <w:pPr>
              <w:pStyle w:val="TAC"/>
            </w:pPr>
            <w:r w:rsidRPr="004B3397">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F7E0E8" w14:textId="4EDCA0D5" w:rsidR="00606A04" w:rsidRPr="004B3397" w:rsidRDefault="00606A04" w:rsidP="007033F3">
            <w:pPr>
              <w:pStyle w:val="TAC"/>
            </w:pPr>
            <w:r w:rsidRPr="004B3397">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7BFE80" w14:textId="0112F542" w:rsidR="00606A04" w:rsidRPr="004B3397" w:rsidRDefault="00606A04" w:rsidP="007033F3">
            <w:pPr>
              <w:pStyle w:val="TAC"/>
            </w:pPr>
            <w:r w:rsidRPr="004B3397">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DF1C4A" w14:textId="4F578B57" w:rsidR="00606A04" w:rsidRPr="004B3397" w:rsidRDefault="00606A04" w:rsidP="007033F3">
            <w:pPr>
              <w:pStyle w:val="TAC"/>
            </w:pPr>
            <w:r w:rsidRPr="004B3397">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4D07AC" w14:textId="77777777" w:rsidR="00606A04" w:rsidRPr="004B3397" w:rsidRDefault="00606A04" w:rsidP="007033F3">
            <w:pPr>
              <w:pStyle w:val="TAC"/>
            </w:pPr>
            <w:r w:rsidRPr="004B3397">
              <w:t>90</w:t>
            </w:r>
          </w:p>
        </w:tc>
      </w:tr>
      <w:tr w:rsidR="00606A04" w:rsidRPr="004B3397" w14:paraId="2A875007"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5173DB" w14:textId="77777777" w:rsidR="00606A04" w:rsidRPr="004B3397" w:rsidRDefault="00606A04" w:rsidP="007033F3">
            <w:pPr>
              <w:pStyle w:val="TAC"/>
            </w:pPr>
            <w:r w:rsidRPr="004B3397">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D64A3C" w14:textId="6C896271" w:rsidR="00606A04" w:rsidRPr="004B3397" w:rsidRDefault="00606A04" w:rsidP="007033F3">
            <w:pPr>
              <w:pStyle w:val="TAC"/>
            </w:pPr>
            <w:r w:rsidRPr="004B3397">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EACA0C" w14:textId="6D928C8C" w:rsidR="00606A04" w:rsidRPr="004B3397" w:rsidRDefault="00606A04" w:rsidP="007033F3">
            <w:pPr>
              <w:pStyle w:val="TAC"/>
            </w:pPr>
            <w:r w:rsidRPr="004B3397">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5F7B7" w14:textId="2A26CEAC" w:rsidR="00606A04" w:rsidRPr="004B3397" w:rsidRDefault="00606A04" w:rsidP="007033F3">
            <w:pPr>
              <w:pStyle w:val="TAC"/>
            </w:pPr>
            <w:r w:rsidRPr="004B3397">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0CFAA6" w14:textId="2DD3610C" w:rsidR="00606A04" w:rsidRPr="004B3397" w:rsidRDefault="00606A04" w:rsidP="007033F3">
            <w:pPr>
              <w:pStyle w:val="TAC"/>
            </w:pPr>
            <w:r w:rsidRPr="004B3397">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8A3F8" w14:textId="213EC48E" w:rsidR="00606A04" w:rsidRPr="004B3397" w:rsidRDefault="00606A04" w:rsidP="007033F3">
            <w:pPr>
              <w:pStyle w:val="TAC"/>
            </w:pPr>
            <w:r w:rsidRPr="004B3397">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B75011" w14:textId="77777777" w:rsidR="00606A04" w:rsidRPr="004B3397" w:rsidRDefault="00606A04" w:rsidP="007033F3">
            <w:pPr>
              <w:pStyle w:val="TAC"/>
            </w:pPr>
            <w:r w:rsidRPr="004B3397">
              <w:t>90</w:t>
            </w:r>
          </w:p>
        </w:tc>
      </w:tr>
      <w:tr w:rsidR="00606A04" w:rsidRPr="004B3397" w14:paraId="4625690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15EAB2" w14:textId="77777777" w:rsidR="00606A04" w:rsidRPr="004B3397" w:rsidRDefault="00606A04" w:rsidP="007033F3">
            <w:pPr>
              <w:pStyle w:val="TAC"/>
            </w:pPr>
            <w:r w:rsidRPr="004B3397">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D97372" w14:textId="00074219" w:rsidR="00606A04" w:rsidRPr="004B3397" w:rsidRDefault="00606A04" w:rsidP="007033F3">
            <w:pPr>
              <w:pStyle w:val="TAC"/>
            </w:pPr>
            <w:r w:rsidRPr="004B3397">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2ED2E0" w14:textId="317F69A3" w:rsidR="00606A04" w:rsidRPr="004B3397" w:rsidRDefault="00606A04" w:rsidP="007033F3">
            <w:pPr>
              <w:pStyle w:val="TAC"/>
            </w:pPr>
            <w:r w:rsidRPr="004B3397">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CBBF5" w14:textId="000460AC" w:rsidR="00606A04" w:rsidRPr="004B3397" w:rsidRDefault="00606A04" w:rsidP="007033F3">
            <w:pPr>
              <w:pStyle w:val="TAC"/>
            </w:pPr>
            <w:r w:rsidRPr="004B3397">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A38517" w14:textId="42FD480D" w:rsidR="00606A04" w:rsidRPr="004B3397" w:rsidRDefault="00606A04" w:rsidP="007033F3">
            <w:pPr>
              <w:pStyle w:val="TAC"/>
            </w:pPr>
            <w:r w:rsidRPr="004B3397">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58A17" w14:textId="09C202F4" w:rsidR="00606A04" w:rsidRPr="004B3397" w:rsidRDefault="00606A04" w:rsidP="007033F3">
            <w:pPr>
              <w:pStyle w:val="TAC"/>
            </w:pPr>
            <w:r w:rsidRPr="004B3397">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FF59D1" w14:textId="77777777" w:rsidR="00606A04" w:rsidRPr="004B3397" w:rsidRDefault="00606A04" w:rsidP="007033F3">
            <w:pPr>
              <w:pStyle w:val="TAC"/>
            </w:pPr>
            <w:r w:rsidRPr="004B3397">
              <w:t>90</w:t>
            </w:r>
          </w:p>
        </w:tc>
      </w:tr>
      <w:tr w:rsidR="00606A04" w:rsidRPr="004B3397" w14:paraId="0C05490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3A79E0" w14:textId="77777777" w:rsidR="00606A04" w:rsidRPr="004B3397" w:rsidRDefault="00606A04" w:rsidP="007033F3">
            <w:pPr>
              <w:pStyle w:val="TAC"/>
            </w:pPr>
            <w:r w:rsidRPr="004B3397">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623B6C" w14:textId="72F7FF03" w:rsidR="00606A04" w:rsidRPr="004B3397" w:rsidRDefault="00606A04" w:rsidP="007033F3">
            <w:pPr>
              <w:pStyle w:val="TAC"/>
            </w:pPr>
            <w:r w:rsidRPr="004B3397">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E8F27" w14:textId="2EFF1505" w:rsidR="00606A04" w:rsidRPr="004B3397" w:rsidRDefault="00606A04" w:rsidP="007033F3">
            <w:pPr>
              <w:pStyle w:val="TAC"/>
            </w:pPr>
            <w:r w:rsidRPr="004B3397">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69AD2" w14:textId="0AD62F45" w:rsidR="00606A04" w:rsidRPr="004B3397" w:rsidRDefault="00606A04" w:rsidP="007033F3">
            <w:pPr>
              <w:pStyle w:val="TAC"/>
            </w:pPr>
            <w:r w:rsidRPr="004B3397">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B3E20FC" w14:textId="55E0245C" w:rsidR="00606A04" w:rsidRPr="004B3397" w:rsidRDefault="00606A04" w:rsidP="007033F3">
            <w:pPr>
              <w:pStyle w:val="TAC"/>
            </w:pPr>
            <w:r w:rsidRPr="004B3397">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845451" w14:textId="12DFC367" w:rsidR="00606A04" w:rsidRPr="004B3397" w:rsidRDefault="00606A04" w:rsidP="007033F3">
            <w:pPr>
              <w:pStyle w:val="TAC"/>
            </w:pPr>
            <w:r w:rsidRPr="004B3397">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A36924" w14:textId="77777777" w:rsidR="00606A04" w:rsidRPr="004B3397" w:rsidRDefault="00606A04" w:rsidP="007033F3">
            <w:pPr>
              <w:pStyle w:val="TAC"/>
            </w:pPr>
            <w:r w:rsidRPr="004B3397">
              <w:t>90</w:t>
            </w:r>
          </w:p>
        </w:tc>
      </w:tr>
      <w:tr w:rsidR="00606A04" w:rsidRPr="004B3397" w14:paraId="1129AD4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CF0E79" w14:textId="77777777" w:rsidR="00606A04" w:rsidRPr="004B3397" w:rsidRDefault="00606A04" w:rsidP="007033F3">
            <w:pPr>
              <w:pStyle w:val="TAC"/>
            </w:pPr>
            <w:r w:rsidRPr="004B3397">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6B00A3" w14:textId="2D580210" w:rsidR="00606A04" w:rsidRPr="004B3397" w:rsidRDefault="00606A04" w:rsidP="007033F3">
            <w:pPr>
              <w:pStyle w:val="TAC"/>
            </w:pPr>
            <w:r w:rsidRPr="004B3397">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044E67" w14:textId="2453E9C5" w:rsidR="00606A04" w:rsidRPr="004B3397" w:rsidRDefault="00606A04" w:rsidP="007033F3">
            <w:pPr>
              <w:pStyle w:val="TAC"/>
            </w:pPr>
            <w:r w:rsidRPr="004B3397">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06915" w14:textId="423BE8C2" w:rsidR="00606A04" w:rsidRPr="004B3397" w:rsidRDefault="00606A04" w:rsidP="007033F3">
            <w:pPr>
              <w:pStyle w:val="TAC"/>
            </w:pPr>
            <w:r w:rsidRPr="004B3397">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0C3628" w14:textId="0F5D2B2D" w:rsidR="00606A04" w:rsidRPr="004B3397" w:rsidRDefault="00606A04" w:rsidP="007033F3">
            <w:pPr>
              <w:pStyle w:val="TAC"/>
            </w:pPr>
            <w:r w:rsidRPr="004B3397">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8642BF" w14:textId="044E28E1" w:rsidR="00606A04" w:rsidRPr="004B3397" w:rsidRDefault="00606A04" w:rsidP="007033F3">
            <w:pPr>
              <w:pStyle w:val="TAC"/>
            </w:pPr>
            <w:r w:rsidRPr="004B3397">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BB654A" w14:textId="77777777" w:rsidR="00606A04" w:rsidRPr="004B3397" w:rsidRDefault="00606A04" w:rsidP="007033F3">
            <w:pPr>
              <w:pStyle w:val="TAC"/>
            </w:pPr>
            <w:r w:rsidRPr="004B3397">
              <w:t>90</w:t>
            </w:r>
          </w:p>
        </w:tc>
      </w:tr>
      <w:tr w:rsidR="00606A04" w:rsidRPr="004B3397" w14:paraId="21E0CEA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E8B3F7" w14:textId="77777777" w:rsidR="00606A04" w:rsidRPr="004B3397" w:rsidRDefault="00606A04" w:rsidP="007033F3">
            <w:pPr>
              <w:pStyle w:val="TAC"/>
            </w:pPr>
            <w:r w:rsidRPr="004B3397">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84CCF4B" w14:textId="4582F6D0" w:rsidR="00606A04" w:rsidRPr="004B3397" w:rsidRDefault="00606A04" w:rsidP="007033F3">
            <w:pPr>
              <w:pStyle w:val="TAC"/>
            </w:pPr>
            <w:r w:rsidRPr="004B3397">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B92B71" w14:textId="4C435072" w:rsidR="00606A04" w:rsidRPr="004B3397" w:rsidRDefault="00606A04" w:rsidP="007033F3">
            <w:pPr>
              <w:pStyle w:val="TAC"/>
            </w:pPr>
            <w:r w:rsidRPr="004B3397">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C4548F" w14:textId="4D71F8CF" w:rsidR="00606A04" w:rsidRPr="004B3397" w:rsidRDefault="00606A04" w:rsidP="007033F3">
            <w:pPr>
              <w:pStyle w:val="TAC"/>
            </w:pPr>
            <w:r w:rsidRPr="004B3397">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ECC8DE" w14:textId="2862FD69" w:rsidR="00606A04" w:rsidRPr="004B3397" w:rsidRDefault="00606A04" w:rsidP="007033F3">
            <w:pPr>
              <w:pStyle w:val="TAC"/>
            </w:pPr>
            <w:r w:rsidRPr="004B3397">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E2BB1A" w14:textId="78A0614F" w:rsidR="00606A04" w:rsidRPr="004B3397" w:rsidRDefault="00606A04" w:rsidP="007033F3">
            <w:pPr>
              <w:pStyle w:val="TAC"/>
            </w:pPr>
            <w:r w:rsidRPr="004B3397">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0308EBD" w14:textId="77777777" w:rsidR="00606A04" w:rsidRPr="004B3397" w:rsidRDefault="00606A04" w:rsidP="007033F3">
            <w:pPr>
              <w:pStyle w:val="TAC"/>
            </w:pPr>
            <w:r w:rsidRPr="004B3397">
              <w:t>90</w:t>
            </w:r>
          </w:p>
        </w:tc>
      </w:tr>
      <w:tr w:rsidR="00606A04" w:rsidRPr="004B3397" w14:paraId="5B5D3C4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642539" w14:textId="77777777" w:rsidR="00606A04" w:rsidRPr="004B3397" w:rsidRDefault="00606A04" w:rsidP="007033F3">
            <w:pPr>
              <w:pStyle w:val="TAC"/>
            </w:pPr>
            <w:r w:rsidRPr="004B3397">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F4C5A9" w14:textId="3BC20E6F" w:rsidR="00606A04" w:rsidRPr="004B3397" w:rsidRDefault="00606A04" w:rsidP="007033F3">
            <w:pPr>
              <w:pStyle w:val="TAC"/>
            </w:pPr>
            <w:r w:rsidRPr="004B3397">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4FC8F2" w14:textId="1EB0802F" w:rsidR="00606A04" w:rsidRPr="004B3397" w:rsidRDefault="00606A04" w:rsidP="007033F3">
            <w:pPr>
              <w:pStyle w:val="TAC"/>
            </w:pPr>
            <w:r w:rsidRPr="004B3397">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DCE2F9" w14:textId="743245F7" w:rsidR="00606A04" w:rsidRPr="004B3397" w:rsidRDefault="00606A04" w:rsidP="007033F3">
            <w:pPr>
              <w:pStyle w:val="TAC"/>
            </w:pPr>
            <w:r w:rsidRPr="004B3397">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C5C6C" w14:textId="47B30C17" w:rsidR="00606A04" w:rsidRPr="004B3397" w:rsidRDefault="00606A04" w:rsidP="007033F3">
            <w:pPr>
              <w:pStyle w:val="TAC"/>
            </w:pPr>
            <w:r w:rsidRPr="004B3397">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27FB8" w14:textId="3AE3B5D5" w:rsidR="00606A04" w:rsidRPr="004B3397" w:rsidRDefault="00606A04" w:rsidP="007033F3">
            <w:pPr>
              <w:pStyle w:val="TAC"/>
            </w:pPr>
            <w:r w:rsidRPr="004B3397">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B9A5936" w14:textId="77777777" w:rsidR="00606A04" w:rsidRPr="004B3397" w:rsidRDefault="00606A04" w:rsidP="007033F3">
            <w:pPr>
              <w:pStyle w:val="TAC"/>
            </w:pPr>
            <w:r w:rsidRPr="004B3397">
              <w:t>90</w:t>
            </w:r>
          </w:p>
        </w:tc>
      </w:tr>
      <w:tr w:rsidR="00606A04" w:rsidRPr="004B3397" w14:paraId="4F79B780"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DDD9C4" w14:textId="77777777" w:rsidR="00606A04" w:rsidRPr="004B3397" w:rsidRDefault="00606A04" w:rsidP="007033F3">
            <w:pPr>
              <w:pStyle w:val="TAC"/>
            </w:pPr>
            <w:r w:rsidRPr="004B3397">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F7FE9C" w14:textId="031DCE3D" w:rsidR="00606A04" w:rsidRPr="004B3397" w:rsidRDefault="00606A04" w:rsidP="007033F3">
            <w:pPr>
              <w:pStyle w:val="TAC"/>
            </w:pPr>
            <w:r w:rsidRPr="004B3397">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EF684F" w14:textId="297D997B" w:rsidR="00606A04" w:rsidRPr="004B3397" w:rsidRDefault="00606A04" w:rsidP="007033F3">
            <w:pPr>
              <w:pStyle w:val="TAC"/>
            </w:pPr>
            <w:r w:rsidRPr="004B3397">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817D09" w14:textId="5275DAAD" w:rsidR="00606A04" w:rsidRPr="004B3397" w:rsidRDefault="00606A04" w:rsidP="007033F3">
            <w:pPr>
              <w:pStyle w:val="TAC"/>
            </w:pPr>
            <w:r w:rsidRPr="004B3397">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A6900C" w14:textId="0E530B46" w:rsidR="00606A04" w:rsidRPr="004B3397" w:rsidRDefault="00606A04" w:rsidP="007033F3">
            <w:pPr>
              <w:pStyle w:val="TAC"/>
            </w:pPr>
            <w:r w:rsidRPr="004B3397">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F0E4AA" w14:textId="22E4298A" w:rsidR="00606A04" w:rsidRPr="004B3397" w:rsidRDefault="00606A04" w:rsidP="007033F3">
            <w:pPr>
              <w:pStyle w:val="TAC"/>
            </w:pPr>
            <w:r w:rsidRPr="004B3397">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813276" w14:textId="77777777" w:rsidR="00606A04" w:rsidRPr="004B3397" w:rsidRDefault="00606A04" w:rsidP="007033F3">
            <w:pPr>
              <w:pStyle w:val="TAC"/>
            </w:pPr>
            <w:r w:rsidRPr="004B3397">
              <w:t>90</w:t>
            </w:r>
          </w:p>
        </w:tc>
      </w:tr>
      <w:tr w:rsidR="00606A04" w:rsidRPr="004B3397" w14:paraId="3B835351"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819327" w14:textId="77777777" w:rsidR="00606A04" w:rsidRPr="004B3397" w:rsidRDefault="00606A04" w:rsidP="007033F3">
            <w:pPr>
              <w:pStyle w:val="TAC"/>
            </w:pPr>
            <w:r w:rsidRPr="004B3397">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F6F6FE" w14:textId="5B134953" w:rsidR="00606A04" w:rsidRPr="004B3397" w:rsidRDefault="00606A04" w:rsidP="007033F3">
            <w:pPr>
              <w:pStyle w:val="TAC"/>
            </w:pPr>
            <w:r w:rsidRPr="004B3397">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E2E1E" w14:textId="0DF0C9E6" w:rsidR="00606A04" w:rsidRPr="004B3397" w:rsidRDefault="00606A04" w:rsidP="007033F3">
            <w:pPr>
              <w:pStyle w:val="TAC"/>
            </w:pPr>
            <w:r w:rsidRPr="004B3397">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BDF15" w14:textId="697E40BD" w:rsidR="00606A04" w:rsidRPr="004B3397" w:rsidRDefault="00606A04" w:rsidP="007033F3">
            <w:pPr>
              <w:pStyle w:val="TAC"/>
            </w:pPr>
            <w:r w:rsidRPr="004B3397">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DA0C95" w14:textId="2B8677BD" w:rsidR="00606A04" w:rsidRPr="004B3397" w:rsidRDefault="00606A04" w:rsidP="007033F3">
            <w:pPr>
              <w:pStyle w:val="TAC"/>
            </w:pPr>
            <w:r w:rsidRPr="004B3397">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2195CF" w14:textId="60AC68C5" w:rsidR="00606A04" w:rsidRPr="004B3397" w:rsidRDefault="00606A04" w:rsidP="007033F3">
            <w:pPr>
              <w:pStyle w:val="TAC"/>
            </w:pPr>
            <w:r w:rsidRPr="004B3397">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CEC56" w14:textId="77777777" w:rsidR="00606A04" w:rsidRPr="004B3397" w:rsidRDefault="00606A04" w:rsidP="007033F3">
            <w:pPr>
              <w:pStyle w:val="TAC"/>
            </w:pPr>
            <w:r w:rsidRPr="004B3397">
              <w:t>90</w:t>
            </w:r>
          </w:p>
        </w:tc>
      </w:tr>
      <w:tr w:rsidR="00606A04" w:rsidRPr="004B3397" w14:paraId="2B1BA389"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202D7B" w14:textId="77777777" w:rsidR="00606A04" w:rsidRPr="004B3397" w:rsidRDefault="00606A04" w:rsidP="007033F3">
            <w:pPr>
              <w:pStyle w:val="TAC"/>
            </w:pPr>
            <w:r w:rsidRPr="004B3397">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7DA678" w14:textId="10C85885" w:rsidR="00606A04" w:rsidRPr="004B3397" w:rsidRDefault="00606A04" w:rsidP="007033F3">
            <w:pPr>
              <w:pStyle w:val="TAC"/>
            </w:pPr>
            <w:r w:rsidRPr="004B3397">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681AD2" w14:textId="70F8948B" w:rsidR="00606A04" w:rsidRPr="004B3397" w:rsidRDefault="00606A04" w:rsidP="007033F3">
            <w:pPr>
              <w:pStyle w:val="TAC"/>
            </w:pPr>
            <w:r w:rsidRPr="004B3397">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D999DF" w14:textId="0B679B79" w:rsidR="00606A04" w:rsidRPr="004B3397" w:rsidRDefault="00606A04" w:rsidP="007033F3">
            <w:pPr>
              <w:pStyle w:val="TAC"/>
            </w:pPr>
            <w:r w:rsidRPr="004B3397">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F0C09B" w14:textId="20C437EB" w:rsidR="00606A04" w:rsidRPr="004B3397" w:rsidRDefault="00606A04" w:rsidP="007033F3">
            <w:pPr>
              <w:pStyle w:val="TAC"/>
            </w:pPr>
            <w:r w:rsidRPr="004B3397">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9ABD7" w14:textId="22A1E660" w:rsidR="00606A04" w:rsidRPr="004B3397" w:rsidRDefault="00606A04" w:rsidP="007033F3">
            <w:pPr>
              <w:pStyle w:val="TAC"/>
            </w:pPr>
            <w:r w:rsidRPr="004B3397">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0D0D" w14:textId="77777777" w:rsidR="00606A04" w:rsidRPr="004B3397" w:rsidRDefault="00606A04" w:rsidP="007033F3">
            <w:pPr>
              <w:pStyle w:val="TAC"/>
            </w:pPr>
            <w:r w:rsidRPr="004B3397">
              <w:t>90</w:t>
            </w:r>
          </w:p>
        </w:tc>
      </w:tr>
      <w:tr w:rsidR="00606A04" w:rsidRPr="004B3397" w14:paraId="7E57BFD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5D8354" w14:textId="77777777" w:rsidR="00606A04" w:rsidRPr="004B3397" w:rsidRDefault="00606A04" w:rsidP="007033F3">
            <w:pPr>
              <w:pStyle w:val="TAC"/>
            </w:pPr>
            <w:r w:rsidRPr="004B3397">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840F13" w14:textId="4B771E7D" w:rsidR="00606A04" w:rsidRPr="004B3397" w:rsidRDefault="00606A04" w:rsidP="007033F3">
            <w:pPr>
              <w:pStyle w:val="TAC"/>
            </w:pPr>
            <w:r w:rsidRPr="004B3397">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43126A" w14:textId="33D97242" w:rsidR="00606A04" w:rsidRPr="004B3397" w:rsidRDefault="00606A04" w:rsidP="007033F3">
            <w:pPr>
              <w:pStyle w:val="TAC"/>
            </w:pPr>
            <w:r w:rsidRPr="004B3397">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61D10" w14:textId="38012771" w:rsidR="00606A04" w:rsidRPr="004B3397" w:rsidRDefault="00606A04" w:rsidP="007033F3">
            <w:pPr>
              <w:pStyle w:val="TAC"/>
            </w:pPr>
            <w:r w:rsidRPr="004B3397">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35BD42" w14:textId="1F52EF3F" w:rsidR="00606A04" w:rsidRPr="004B3397" w:rsidRDefault="00606A04" w:rsidP="007033F3">
            <w:pPr>
              <w:pStyle w:val="TAC"/>
            </w:pPr>
            <w:r w:rsidRPr="004B3397">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A93FE" w14:textId="4BB10B85" w:rsidR="00606A04" w:rsidRPr="004B3397" w:rsidRDefault="00606A04" w:rsidP="007033F3">
            <w:pPr>
              <w:pStyle w:val="TAC"/>
            </w:pPr>
            <w:r w:rsidRPr="004B3397">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FC83C3" w14:textId="77777777" w:rsidR="00606A04" w:rsidRPr="004B3397" w:rsidRDefault="00606A04" w:rsidP="007033F3">
            <w:pPr>
              <w:pStyle w:val="TAC"/>
            </w:pPr>
            <w:r w:rsidRPr="004B3397">
              <w:t>90</w:t>
            </w:r>
          </w:p>
        </w:tc>
      </w:tr>
      <w:tr w:rsidR="00606A04" w:rsidRPr="004B3397" w14:paraId="5B664BF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6823AE" w14:textId="77777777" w:rsidR="00606A04" w:rsidRPr="004B3397" w:rsidRDefault="00606A04" w:rsidP="007033F3">
            <w:pPr>
              <w:pStyle w:val="TAC"/>
            </w:pPr>
            <w:r w:rsidRPr="004B3397">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D8C13" w14:textId="29C6B27C" w:rsidR="00606A04" w:rsidRPr="004B3397" w:rsidRDefault="00606A04" w:rsidP="007033F3">
            <w:pPr>
              <w:pStyle w:val="TAC"/>
            </w:pPr>
            <w:r w:rsidRPr="004B3397">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6381C8" w14:textId="46B9FEF6" w:rsidR="00606A04" w:rsidRPr="004B3397" w:rsidRDefault="00606A04" w:rsidP="007033F3">
            <w:pPr>
              <w:pStyle w:val="TAC"/>
            </w:pPr>
            <w:r w:rsidRPr="004B3397">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69713" w14:textId="6876FAE2" w:rsidR="00606A04" w:rsidRPr="004B3397" w:rsidRDefault="00606A04" w:rsidP="007033F3">
            <w:pPr>
              <w:pStyle w:val="TAC"/>
            </w:pPr>
            <w:r w:rsidRPr="004B3397">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8E56F7" w14:textId="37838FF0" w:rsidR="00606A04" w:rsidRPr="004B3397" w:rsidRDefault="00606A04" w:rsidP="007033F3">
            <w:pPr>
              <w:pStyle w:val="TAC"/>
            </w:pPr>
            <w:r w:rsidRPr="004B3397">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AB423C" w14:textId="4D35A9E0" w:rsidR="00606A04" w:rsidRPr="004B3397" w:rsidRDefault="00606A04" w:rsidP="007033F3">
            <w:pPr>
              <w:pStyle w:val="TAC"/>
            </w:pPr>
            <w:r w:rsidRPr="004B3397">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18BF0F" w14:textId="77777777" w:rsidR="00606A04" w:rsidRPr="004B3397" w:rsidRDefault="00606A04" w:rsidP="007033F3">
            <w:pPr>
              <w:pStyle w:val="TAC"/>
            </w:pPr>
            <w:r w:rsidRPr="004B3397">
              <w:t>90</w:t>
            </w:r>
          </w:p>
        </w:tc>
      </w:tr>
      <w:tr w:rsidR="00606A04" w:rsidRPr="004B3397" w14:paraId="2C08635E"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7CE7F7" w14:textId="77777777" w:rsidR="00606A04" w:rsidRPr="004B3397" w:rsidRDefault="00606A04" w:rsidP="007033F3">
            <w:pPr>
              <w:pStyle w:val="TAC"/>
            </w:pPr>
            <w:r w:rsidRPr="004B3397">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8DBF980" w14:textId="34FF4588" w:rsidR="00606A04" w:rsidRPr="004B3397" w:rsidRDefault="00606A04" w:rsidP="007033F3">
            <w:pPr>
              <w:pStyle w:val="TAC"/>
            </w:pPr>
            <w:r w:rsidRPr="004B3397">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9FF6643" w14:textId="401B30F9" w:rsidR="00606A04" w:rsidRPr="004B3397" w:rsidRDefault="00606A04" w:rsidP="007033F3">
            <w:pPr>
              <w:pStyle w:val="TAC"/>
            </w:pPr>
            <w:r w:rsidRPr="004B3397">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02EC1C" w14:textId="6E328DA1" w:rsidR="00606A04" w:rsidRPr="004B3397" w:rsidRDefault="00606A04" w:rsidP="007033F3">
            <w:pPr>
              <w:pStyle w:val="TAC"/>
            </w:pPr>
            <w:r w:rsidRPr="004B3397">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28CADC" w14:textId="24705D24" w:rsidR="00606A04" w:rsidRPr="004B3397" w:rsidRDefault="00606A04" w:rsidP="007033F3">
            <w:pPr>
              <w:pStyle w:val="TAC"/>
            </w:pPr>
            <w:r w:rsidRPr="004B3397">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B27D9" w14:textId="05B1E71A" w:rsidR="00606A04" w:rsidRPr="004B3397" w:rsidRDefault="00606A04" w:rsidP="007033F3">
            <w:pPr>
              <w:pStyle w:val="TAC"/>
            </w:pPr>
            <w:r w:rsidRPr="004B3397">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348613" w14:textId="77777777" w:rsidR="00606A04" w:rsidRPr="004B3397" w:rsidRDefault="00606A04" w:rsidP="007033F3">
            <w:pPr>
              <w:pStyle w:val="TAC"/>
            </w:pPr>
            <w:r w:rsidRPr="004B3397">
              <w:t>90</w:t>
            </w:r>
          </w:p>
        </w:tc>
      </w:tr>
      <w:tr w:rsidR="00606A04" w:rsidRPr="004B3397" w14:paraId="29B156D8"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D8C62B" w14:textId="77777777" w:rsidR="00606A04" w:rsidRPr="004B3397" w:rsidRDefault="00606A04" w:rsidP="007033F3">
            <w:pPr>
              <w:pStyle w:val="TAC"/>
            </w:pPr>
            <w:r w:rsidRPr="004B3397">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7423B" w14:textId="11511747" w:rsidR="00606A04" w:rsidRPr="004B3397" w:rsidRDefault="00606A04" w:rsidP="007033F3">
            <w:pPr>
              <w:pStyle w:val="TAC"/>
            </w:pPr>
            <w:r w:rsidRPr="004B3397">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F48668" w14:textId="6EF6C260" w:rsidR="00606A04" w:rsidRPr="004B3397" w:rsidRDefault="00606A04" w:rsidP="007033F3">
            <w:pPr>
              <w:pStyle w:val="TAC"/>
            </w:pPr>
            <w:r w:rsidRPr="004B3397">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D52DBB" w14:textId="0B8BD6F0" w:rsidR="00606A04" w:rsidRPr="004B3397" w:rsidRDefault="00606A04" w:rsidP="007033F3">
            <w:pPr>
              <w:pStyle w:val="TAC"/>
            </w:pPr>
            <w:r w:rsidRPr="004B3397">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4832A1" w14:textId="0EC1649F" w:rsidR="00606A04" w:rsidRPr="004B3397" w:rsidRDefault="00606A04" w:rsidP="007033F3">
            <w:pPr>
              <w:pStyle w:val="TAC"/>
            </w:pPr>
            <w:r w:rsidRPr="004B3397">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CB2035" w14:textId="2C3DDA6A" w:rsidR="00606A04" w:rsidRPr="004B3397" w:rsidRDefault="00606A04" w:rsidP="007033F3">
            <w:pPr>
              <w:pStyle w:val="TAC"/>
            </w:pPr>
            <w:r w:rsidRPr="004B3397">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9F634E" w14:textId="77777777" w:rsidR="00606A04" w:rsidRPr="004B3397" w:rsidRDefault="00606A04" w:rsidP="007033F3">
            <w:pPr>
              <w:pStyle w:val="TAC"/>
            </w:pPr>
            <w:r w:rsidRPr="004B3397">
              <w:t>90</w:t>
            </w:r>
          </w:p>
        </w:tc>
      </w:tr>
      <w:tr w:rsidR="00606A04" w:rsidRPr="004B3397" w14:paraId="08E9A55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5D5617" w14:textId="77777777" w:rsidR="00606A04" w:rsidRPr="004B3397" w:rsidRDefault="00606A04" w:rsidP="007033F3">
            <w:pPr>
              <w:pStyle w:val="TAC"/>
            </w:pPr>
            <w:r w:rsidRPr="004B3397">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BC7DFA" w14:textId="43BE2BF9" w:rsidR="00606A04" w:rsidRPr="004B3397" w:rsidRDefault="00606A04" w:rsidP="007033F3">
            <w:pPr>
              <w:pStyle w:val="TAC"/>
            </w:pPr>
            <w:r w:rsidRPr="004B3397">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39E6EB" w14:textId="71A9B98F" w:rsidR="00606A04" w:rsidRPr="004B3397" w:rsidRDefault="00606A04" w:rsidP="007033F3">
            <w:pPr>
              <w:pStyle w:val="TAC"/>
            </w:pPr>
            <w:r w:rsidRPr="004B3397">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5C8C07" w14:textId="17409571" w:rsidR="00606A04" w:rsidRPr="004B3397" w:rsidRDefault="00606A04" w:rsidP="007033F3">
            <w:pPr>
              <w:pStyle w:val="TAC"/>
            </w:pPr>
            <w:r w:rsidRPr="004B3397">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74CD66" w14:textId="23B1D882" w:rsidR="00606A04" w:rsidRPr="004B3397" w:rsidRDefault="00606A04" w:rsidP="007033F3">
            <w:pPr>
              <w:pStyle w:val="TAC"/>
            </w:pPr>
            <w:r w:rsidRPr="004B3397">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F88843" w14:textId="78CBBF80" w:rsidR="00606A04" w:rsidRPr="004B3397" w:rsidRDefault="00606A04" w:rsidP="007033F3">
            <w:pPr>
              <w:pStyle w:val="TAC"/>
            </w:pPr>
            <w:r w:rsidRPr="004B3397">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9053BF" w14:textId="77777777" w:rsidR="00606A04" w:rsidRPr="004B3397" w:rsidRDefault="00606A04" w:rsidP="007033F3">
            <w:pPr>
              <w:pStyle w:val="TAC"/>
            </w:pPr>
            <w:r w:rsidRPr="004B3397">
              <w:t>90</w:t>
            </w:r>
          </w:p>
        </w:tc>
      </w:tr>
      <w:tr w:rsidR="00606A04" w:rsidRPr="004B3397" w14:paraId="48884CFA" w14:textId="77777777" w:rsidTr="002A2300">
        <w:trPr>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067819F4" w14:textId="04E90C66" w:rsidR="00606A04" w:rsidRPr="004B3397" w:rsidRDefault="00606A04" w:rsidP="007033F3">
            <w:pPr>
              <w:pStyle w:val="TAH"/>
            </w:pPr>
            <w:r w:rsidRPr="004B3397">
              <w:t>Per-Cluster</w:t>
            </w:r>
            <w:r w:rsidR="002A2300" w:rsidRPr="004B3397">
              <w:t xml:space="preserve"> </w:t>
            </w:r>
            <w:r w:rsidRPr="004B3397">
              <w:t>Parameters</w:t>
            </w:r>
          </w:p>
        </w:tc>
      </w:tr>
      <w:tr w:rsidR="00606A04" w:rsidRPr="004B3397" w14:paraId="49A0B50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FFDFA86" w14:textId="77777777" w:rsidR="00606A04" w:rsidRPr="004B3397" w:rsidRDefault="00606A04" w:rsidP="007033F3">
            <w:pPr>
              <w:pStyle w:val="TAC"/>
            </w:pPr>
            <w:r w:rsidRPr="004B3397">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0A924" w14:textId="0BCAD6BE" w:rsidR="00606A04" w:rsidRPr="004B3397" w:rsidRDefault="00606A04" w:rsidP="007033F3">
            <w:pPr>
              <w:pStyle w:val="TAC"/>
            </w:pPr>
            <w:r w:rsidRPr="004B3397">
              <w:t>CASD</w:t>
            </w:r>
            <w:r w:rsidR="002A2300" w:rsidRPr="004B3397">
              <w:t xml:space="preserve"> </w:t>
            </w:r>
            <w:r w:rsidRPr="004B3397">
              <w:t>in</w:t>
            </w:r>
            <w:r w:rsidR="002A2300" w:rsidRPr="004B3397">
              <w:t xml:space="preserve"> </w:t>
            </w:r>
            <w:r w:rsidRPr="004B3397">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E5A857" w14:textId="439D79A6" w:rsidR="00606A04" w:rsidRPr="004B3397" w:rsidRDefault="00606A04" w:rsidP="007033F3">
            <w:pPr>
              <w:pStyle w:val="TAC"/>
            </w:pPr>
            <w:r w:rsidRPr="004B3397">
              <w:t>CASA</w:t>
            </w:r>
            <w:r w:rsidR="002A2300" w:rsidRPr="004B3397">
              <w:t xml:space="preserve"> </w:t>
            </w:r>
            <w:r w:rsidRPr="004B3397">
              <w:t>in</w:t>
            </w:r>
            <w:r w:rsidR="002A2300" w:rsidRPr="004B3397">
              <w:t xml:space="preserve"> </w:t>
            </w:r>
            <w:r w:rsidRPr="004B3397">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7D86B" w14:textId="5C008258" w:rsidR="00606A04" w:rsidRPr="004B3397" w:rsidRDefault="00606A04" w:rsidP="007033F3">
            <w:pPr>
              <w:pStyle w:val="TAC"/>
            </w:pPr>
            <w:r w:rsidRPr="004B3397">
              <w:t>CZSD</w:t>
            </w:r>
            <w:r w:rsidR="002A2300" w:rsidRPr="004B3397">
              <w:t xml:space="preserve"> </w:t>
            </w:r>
            <w:r w:rsidRPr="004B3397">
              <w:t>in</w:t>
            </w:r>
            <w:r w:rsidR="002A2300" w:rsidRPr="004B3397">
              <w:t xml:space="preserve"> </w:t>
            </w:r>
            <w:r w:rsidRPr="004B3397">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B626F0" w14:textId="692FBB6F" w:rsidR="00606A04" w:rsidRPr="004B3397" w:rsidRDefault="00606A04" w:rsidP="007033F3">
            <w:pPr>
              <w:pStyle w:val="TAC"/>
            </w:pPr>
            <w:r w:rsidRPr="004B3397">
              <w:t>CZSA</w:t>
            </w:r>
            <w:r w:rsidR="002A2300" w:rsidRPr="004B3397">
              <w:t xml:space="preserve"> </w:t>
            </w:r>
            <w:r w:rsidRPr="004B3397">
              <w:t>in</w:t>
            </w:r>
            <w:r w:rsidR="002A2300" w:rsidRPr="004B3397">
              <w:t xml:space="preserve"> </w:t>
            </w:r>
            <w:r w:rsidRPr="004B3397">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008327" w14:textId="692815C3" w:rsidR="00606A04" w:rsidRPr="004B3397" w:rsidRDefault="00606A04" w:rsidP="007033F3">
            <w:pPr>
              <w:pStyle w:val="TAC"/>
            </w:pPr>
            <w:r w:rsidRPr="004B3397">
              <w:t>XPR</w:t>
            </w:r>
            <w:r w:rsidR="002A2300" w:rsidRPr="004B3397">
              <w:t xml:space="preserve"> </w:t>
            </w:r>
            <w:r w:rsidRPr="004B3397">
              <w:t>in</w:t>
            </w:r>
            <w:r w:rsidR="002A2300" w:rsidRPr="004B3397">
              <w:t xml:space="preserve"> </w:t>
            </w:r>
            <w:r w:rsidRPr="004B3397">
              <w:t>[dB]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45153" w14:textId="77777777" w:rsidR="00606A04" w:rsidRPr="004B3397" w:rsidRDefault="00606A04" w:rsidP="007033F3">
            <w:pPr>
              <w:pStyle w:val="TAC"/>
            </w:pPr>
          </w:p>
        </w:tc>
      </w:tr>
      <w:tr w:rsidR="00606A04" w:rsidRPr="004B3397" w14:paraId="3D62D39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4E434F" w14:textId="77777777" w:rsidR="00606A04" w:rsidRPr="004B3397" w:rsidRDefault="00606A04" w:rsidP="007033F3">
            <w:pPr>
              <w:pStyle w:val="TAC"/>
            </w:pPr>
            <w:r w:rsidRPr="004B3397">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678FF26" w14:textId="3B7E8E42" w:rsidR="00606A04" w:rsidRPr="004B3397" w:rsidRDefault="00606A04" w:rsidP="007033F3">
            <w:pPr>
              <w:pStyle w:val="TAC"/>
            </w:pPr>
            <w:r w:rsidRPr="004B3397">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E1194A" w14:textId="01243E17" w:rsidR="00606A04" w:rsidRPr="004B3397" w:rsidRDefault="00606A04" w:rsidP="007033F3">
            <w:pPr>
              <w:pStyle w:val="TAC"/>
            </w:pPr>
            <w:r w:rsidRPr="004B3397">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940678" w14:textId="666EB01A" w:rsidR="00606A04" w:rsidRPr="004B3397" w:rsidRDefault="00606A04" w:rsidP="007033F3">
            <w:pPr>
              <w:pStyle w:val="TAC"/>
            </w:pPr>
            <w:r w:rsidRPr="004B3397">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C91A97" w14:textId="77777777" w:rsidR="00606A04" w:rsidRPr="004B3397" w:rsidRDefault="00606A04" w:rsidP="007033F3">
            <w:pPr>
              <w:pStyle w:val="TAC"/>
            </w:pPr>
            <w:r w:rsidRPr="004B3397">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0DC308" w14:textId="77777777" w:rsidR="00606A04" w:rsidRPr="004B3397" w:rsidRDefault="00606A04" w:rsidP="007033F3">
            <w:pPr>
              <w:pStyle w:val="TAC"/>
            </w:pPr>
            <w:r w:rsidRPr="004B3397">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00023F" w14:textId="77777777" w:rsidR="00606A04" w:rsidRPr="004B3397" w:rsidRDefault="00606A04" w:rsidP="007033F3">
            <w:pPr>
              <w:pStyle w:val="TAC"/>
            </w:pPr>
          </w:p>
        </w:tc>
      </w:tr>
    </w:tbl>
    <w:p w14:paraId="135B7A15" w14:textId="77777777" w:rsidR="00606A04" w:rsidRPr="004B3397" w:rsidRDefault="00606A04" w:rsidP="00606A04"/>
    <w:p w14:paraId="37673CA4" w14:textId="77777777" w:rsidR="00606A04" w:rsidRPr="004B3397" w:rsidRDefault="00606A04" w:rsidP="00A16D05">
      <w:pPr>
        <w:pStyle w:val="Heading1"/>
      </w:pPr>
      <w:bookmarkStart w:id="65" w:name="_Toc177658774"/>
      <w:r w:rsidRPr="004B3397">
        <w:t>C.2</w:t>
      </w:r>
      <w:r w:rsidRPr="004B3397">
        <w:tab/>
        <w:t>FR1 Base Station beam configuration</w:t>
      </w:r>
      <w:bookmarkEnd w:id="65"/>
    </w:p>
    <w:p w14:paraId="0E8E1E39" w14:textId="57724EA3" w:rsidR="00606A04" w:rsidRPr="004B3397" w:rsidRDefault="00606A04" w:rsidP="00A16D05">
      <w:pPr>
        <w:rPr>
          <w:lang w:eastAsia="zh-CN"/>
        </w:rPr>
      </w:pPr>
      <w:r w:rsidRPr="004B3397">
        <w:rPr>
          <w:lang w:eastAsia="zh-CN"/>
        </w:rPr>
        <w:t>The emulated BS beam configuration to be used for all emulation of channel models defined in Annex C.1 is specified in this clause.</w:t>
      </w:r>
    </w:p>
    <w:p w14:paraId="7D2A1E7C" w14:textId="42C64E83" w:rsidR="00606A04" w:rsidRPr="004B3397" w:rsidRDefault="00606A04" w:rsidP="00A16D05">
      <w:pPr>
        <w:rPr>
          <w:lang w:eastAsia="zh-CN"/>
        </w:rPr>
      </w:pPr>
      <w:r w:rsidRPr="004B3397">
        <w:rPr>
          <w:lang w:eastAsia="zh-CN"/>
        </w:rPr>
        <w:t>The Base Station beam configuration includes basic antenna parameters and beamforming characteristic. The basic BS antenna parameters is defined in Table C.2-1.</w:t>
      </w:r>
    </w:p>
    <w:p w14:paraId="53E07A93" w14:textId="77777777" w:rsidR="00606A04" w:rsidRPr="004B3397" w:rsidRDefault="00606A04" w:rsidP="00606A04">
      <w:pPr>
        <w:pStyle w:val="TH"/>
        <w:rPr>
          <w:rFonts w:eastAsia="Batang"/>
        </w:rPr>
      </w:pPr>
      <w:r w:rsidRPr="004B3397">
        <w:t>Table C.2-1: BS Antenna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9"/>
        <w:gridCol w:w="1204"/>
        <w:gridCol w:w="1588"/>
        <w:gridCol w:w="1405"/>
      </w:tblGrid>
      <w:tr w:rsidR="00606A04" w:rsidRPr="004B3397" w14:paraId="3F20BC08" w14:textId="77777777" w:rsidTr="002A2300">
        <w:trPr>
          <w:jc w:val="center"/>
        </w:trPr>
        <w:tc>
          <w:tcPr>
            <w:tcW w:w="3899" w:type="dxa"/>
            <w:vMerge w:val="restart"/>
            <w:shd w:val="clear" w:color="auto" w:fill="D9D9D9"/>
            <w:vAlign w:val="center"/>
          </w:tcPr>
          <w:p w14:paraId="65CB393C" w14:textId="0BB8C484" w:rsidR="00606A04" w:rsidRPr="004B3397" w:rsidRDefault="00606A04" w:rsidP="007033F3">
            <w:pPr>
              <w:pStyle w:val="TAH"/>
            </w:pPr>
            <w:r w:rsidRPr="004B3397">
              <w:t>Parameter</w:t>
            </w:r>
            <w:r w:rsidR="002A2300" w:rsidRPr="004B3397">
              <w:t xml:space="preserve"> </w:t>
            </w:r>
            <w:r w:rsidRPr="004B3397">
              <w:t>description</w:t>
            </w:r>
          </w:p>
        </w:tc>
        <w:tc>
          <w:tcPr>
            <w:tcW w:w="1204" w:type="dxa"/>
            <w:vMerge w:val="restart"/>
            <w:shd w:val="clear" w:color="auto" w:fill="D9D9D9"/>
            <w:vAlign w:val="center"/>
          </w:tcPr>
          <w:p w14:paraId="405F98D9" w14:textId="77777777" w:rsidR="00606A04" w:rsidRPr="004B3397" w:rsidRDefault="00606A04" w:rsidP="007033F3">
            <w:pPr>
              <w:pStyle w:val="TAH"/>
            </w:pPr>
            <w:r w:rsidRPr="004B3397">
              <w:t>Symbol</w:t>
            </w:r>
          </w:p>
        </w:tc>
        <w:tc>
          <w:tcPr>
            <w:tcW w:w="2993" w:type="dxa"/>
            <w:gridSpan w:val="2"/>
            <w:shd w:val="clear" w:color="auto" w:fill="D9D9D9"/>
            <w:vAlign w:val="center"/>
          </w:tcPr>
          <w:p w14:paraId="2E77A5CF" w14:textId="202B898F" w:rsidR="00606A04" w:rsidRPr="004B3397" w:rsidRDefault="00606A04" w:rsidP="007033F3">
            <w:pPr>
              <w:pStyle w:val="TAH"/>
            </w:pPr>
            <w:r w:rsidRPr="004B3397">
              <w:t>Parameter</w:t>
            </w:r>
            <w:r w:rsidR="002A2300" w:rsidRPr="004B3397">
              <w:t xml:space="preserve"> </w:t>
            </w:r>
            <w:r w:rsidRPr="004B3397">
              <w:t>value</w:t>
            </w:r>
          </w:p>
        </w:tc>
      </w:tr>
      <w:tr w:rsidR="00606A04" w:rsidRPr="004B3397" w14:paraId="55A81E3E" w14:textId="77777777" w:rsidTr="002A2300">
        <w:trPr>
          <w:jc w:val="center"/>
        </w:trPr>
        <w:tc>
          <w:tcPr>
            <w:tcW w:w="3899" w:type="dxa"/>
            <w:vMerge/>
            <w:shd w:val="clear" w:color="auto" w:fill="D9D9D9"/>
            <w:vAlign w:val="center"/>
          </w:tcPr>
          <w:p w14:paraId="65DA63D5" w14:textId="77777777" w:rsidR="00606A04" w:rsidRPr="004B3397" w:rsidRDefault="00606A04" w:rsidP="007033F3">
            <w:pPr>
              <w:pStyle w:val="TAH"/>
            </w:pPr>
          </w:p>
        </w:tc>
        <w:tc>
          <w:tcPr>
            <w:tcW w:w="1204" w:type="dxa"/>
            <w:vMerge/>
            <w:shd w:val="clear" w:color="auto" w:fill="D9D9D9"/>
            <w:vAlign w:val="center"/>
          </w:tcPr>
          <w:p w14:paraId="0634D5EC" w14:textId="77777777" w:rsidR="00606A04" w:rsidRPr="004B3397" w:rsidRDefault="00606A04" w:rsidP="007033F3">
            <w:pPr>
              <w:pStyle w:val="TAH"/>
            </w:pPr>
          </w:p>
        </w:tc>
        <w:tc>
          <w:tcPr>
            <w:tcW w:w="1588" w:type="dxa"/>
            <w:shd w:val="clear" w:color="auto" w:fill="D9D9D9"/>
            <w:vAlign w:val="center"/>
          </w:tcPr>
          <w:p w14:paraId="33FF75A8" w14:textId="107DFBB2" w:rsidR="00606A04" w:rsidRPr="004B3397" w:rsidRDefault="00606A04" w:rsidP="007033F3">
            <w:pPr>
              <w:pStyle w:val="TAH"/>
            </w:pPr>
            <w:r w:rsidRPr="004B3397">
              <w:t>FR1</w:t>
            </w:r>
            <w:r w:rsidR="002A2300" w:rsidRPr="004B3397">
              <w:t xml:space="preserve"> </w:t>
            </w:r>
            <w:r w:rsidRPr="004B3397">
              <w:rPr>
                <w:rFonts w:cs="Arial"/>
              </w:rPr>
              <w:t>≤</w:t>
            </w:r>
            <w:r w:rsidR="00A16D05" w:rsidRPr="004B3397">
              <w:rPr>
                <w:rFonts w:cs="Arial"/>
              </w:rPr>
              <w:t xml:space="preserve"> </w:t>
            </w:r>
            <w:r w:rsidRPr="004B3397">
              <w:t>2.5GHz</w:t>
            </w:r>
          </w:p>
        </w:tc>
        <w:tc>
          <w:tcPr>
            <w:tcW w:w="1405" w:type="dxa"/>
            <w:shd w:val="clear" w:color="auto" w:fill="D9D9D9"/>
            <w:vAlign w:val="center"/>
          </w:tcPr>
          <w:p w14:paraId="6A518D56" w14:textId="554D2C70" w:rsidR="00606A04" w:rsidRPr="004B3397" w:rsidRDefault="00606A04" w:rsidP="007033F3">
            <w:pPr>
              <w:pStyle w:val="TAH"/>
            </w:pPr>
            <w:r w:rsidRPr="004B3397">
              <w:t>FR1</w:t>
            </w:r>
            <w:r w:rsidR="002A2300" w:rsidRPr="004B3397">
              <w:t xml:space="preserve"> </w:t>
            </w:r>
            <w:r w:rsidRPr="004B3397">
              <w:t>&gt;</w:t>
            </w:r>
            <w:r w:rsidR="00A16D05" w:rsidRPr="004B3397">
              <w:t xml:space="preserve"> </w:t>
            </w:r>
            <w:r w:rsidRPr="004B3397">
              <w:t>2.5GHz</w:t>
            </w:r>
          </w:p>
        </w:tc>
      </w:tr>
      <w:tr w:rsidR="00606A04" w:rsidRPr="004B3397" w14:paraId="2FF44860" w14:textId="77777777" w:rsidTr="002A2300">
        <w:trPr>
          <w:jc w:val="center"/>
        </w:trPr>
        <w:tc>
          <w:tcPr>
            <w:tcW w:w="3899" w:type="dxa"/>
            <w:vAlign w:val="center"/>
          </w:tcPr>
          <w:p w14:paraId="2D9D0FFC" w14:textId="4CEEC625" w:rsidR="00606A04" w:rsidRPr="004B3397" w:rsidRDefault="00606A04" w:rsidP="007033F3">
            <w:pPr>
              <w:pStyle w:val="TAC"/>
            </w:pPr>
            <w:r w:rsidRPr="004B3397">
              <w:t>Antenna</w:t>
            </w:r>
            <w:r w:rsidR="002A2300" w:rsidRPr="004B3397">
              <w:t xml:space="preserve"> </w:t>
            </w:r>
            <w:r w:rsidRPr="004B3397">
              <w:t>panels</w:t>
            </w:r>
            <w:r w:rsidR="002A2300" w:rsidRPr="004B3397">
              <w:t xml:space="preserve"> </w:t>
            </w:r>
            <w:r w:rsidRPr="004B3397">
              <w:t>in</w:t>
            </w:r>
            <w:r w:rsidR="002A2300" w:rsidRPr="004B3397">
              <w:t xml:space="preserve"> </w:t>
            </w:r>
            <w:r w:rsidRPr="004B3397">
              <w:t>vertical</w:t>
            </w:r>
            <w:r w:rsidR="002A2300" w:rsidRPr="004B3397">
              <w:t xml:space="preserve"> </w:t>
            </w:r>
            <w:r w:rsidRPr="004B3397">
              <w:t>dimension</w:t>
            </w:r>
          </w:p>
        </w:tc>
        <w:tc>
          <w:tcPr>
            <w:tcW w:w="1204" w:type="dxa"/>
            <w:vAlign w:val="center"/>
          </w:tcPr>
          <w:p w14:paraId="7D7AF9C1" w14:textId="77777777" w:rsidR="00606A04" w:rsidRPr="004B3397" w:rsidRDefault="00606A04" w:rsidP="007033F3">
            <w:pPr>
              <w:pStyle w:val="TAC"/>
            </w:pPr>
            <w:r w:rsidRPr="004B3397">
              <w:rPr>
                <w:i/>
              </w:rPr>
              <w:t>M</w:t>
            </w:r>
            <w:r w:rsidRPr="004B3397">
              <w:rPr>
                <w:i/>
                <w:vertAlign w:val="subscript"/>
              </w:rPr>
              <w:t>g</w:t>
            </w:r>
          </w:p>
        </w:tc>
        <w:tc>
          <w:tcPr>
            <w:tcW w:w="1588" w:type="dxa"/>
            <w:vAlign w:val="center"/>
          </w:tcPr>
          <w:p w14:paraId="71CC5EB1" w14:textId="77777777" w:rsidR="00606A04" w:rsidRPr="004B3397" w:rsidRDefault="00606A04" w:rsidP="007033F3">
            <w:pPr>
              <w:pStyle w:val="TAC"/>
            </w:pPr>
            <w:r w:rsidRPr="004B3397">
              <w:t>1</w:t>
            </w:r>
          </w:p>
        </w:tc>
        <w:tc>
          <w:tcPr>
            <w:tcW w:w="1405" w:type="dxa"/>
            <w:vAlign w:val="center"/>
          </w:tcPr>
          <w:p w14:paraId="485996A0" w14:textId="77777777" w:rsidR="00606A04" w:rsidRPr="004B3397" w:rsidRDefault="00606A04" w:rsidP="007033F3">
            <w:pPr>
              <w:pStyle w:val="TAC"/>
            </w:pPr>
            <w:r w:rsidRPr="004B3397">
              <w:t>1</w:t>
            </w:r>
          </w:p>
        </w:tc>
      </w:tr>
      <w:tr w:rsidR="00606A04" w:rsidRPr="004B3397" w14:paraId="687DC6A5" w14:textId="77777777" w:rsidTr="002A2300">
        <w:trPr>
          <w:jc w:val="center"/>
        </w:trPr>
        <w:tc>
          <w:tcPr>
            <w:tcW w:w="3899" w:type="dxa"/>
            <w:vAlign w:val="center"/>
          </w:tcPr>
          <w:p w14:paraId="498952F5" w14:textId="098AFB8C" w:rsidR="00606A04" w:rsidRPr="004B3397" w:rsidRDefault="00606A04" w:rsidP="007033F3">
            <w:pPr>
              <w:pStyle w:val="TAC"/>
            </w:pPr>
            <w:r w:rsidRPr="004B3397">
              <w:t>Antenna</w:t>
            </w:r>
            <w:r w:rsidR="002A2300" w:rsidRPr="004B3397">
              <w:t xml:space="preserve"> </w:t>
            </w:r>
            <w:r w:rsidRPr="004B3397">
              <w:t>panels</w:t>
            </w:r>
            <w:r w:rsidR="002A2300" w:rsidRPr="004B3397">
              <w:t xml:space="preserve"> </w:t>
            </w:r>
            <w:r w:rsidRPr="004B3397">
              <w:t>in</w:t>
            </w:r>
            <w:r w:rsidR="002A2300" w:rsidRPr="004B3397">
              <w:t xml:space="preserve"> </w:t>
            </w:r>
            <w:r w:rsidRPr="004B3397">
              <w:t>horizontal</w:t>
            </w:r>
            <w:r w:rsidR="002A2300" w:rsidRPr="004B3397">
              <w:t xml:space="preserve"> </w:t>
            </w:r>
            <w:r w:rsidRPr="004B3397">
              <w:t>dimension</w:t>
            </w:r>
          </w:p>
        </w:tc>
        <w:tc>
          <w:tcPr>
            <w:tcW w:w="1204" w:type="dxa"/>
            <w:vAlign w:val="center"/>
          </w:tcPr>
          <w:p w14:paraId="344050CE" w14:textId="77777777" w:rsidR="00606A04" w:rsidRPr="004B3397" w:rsidRDefault="00606A04" w:rsidP="007033F3">
            <w:pPr>
              <w:pStyle w:val="TAC"/>
            </w:pPr>
            <w:r w:rsidRPr="004B3397">
              <w:rPr>
                <w:i/>
              </w:rPr>
              <w:t>N</w:t>
            </w:r>
            <w:r w:rsidRPr="004B3397">
              <w:rPr>
                <w:i/>
                <w:vertAlign w:val="subscript"/>
              </w:rPr>
              <w:t>g</w:t>
            </w:r>
          </w:p>
        </w:tc>
        <w:tc>
          <w:tcPr>
            <w:tcW w:w="1588" w:type="dxa"/>
            <w:vAlign w:val="center"/>
          </w:tcPr>
          <w:p w14:paraId="2268B379" w14:textId="77777777" w:rsidR="00606A04" w:rsidRPr="004B3397" w:rsidRDefault="00606A04" w:rsidP="007033F3">
            <w:pPr>
              <w:pStyle w:val="TAC"/>
            </w:pPr>
            <w:r w:rsidRPr="004B3397">
              <w:t>1</w:t>
            </w:r>
          </w:p>
        </w:tc>
        <w:tc>
          <w:tcPr>
            <w:tcW w:w="1405" w:type="dxa"/>
            <w:vAlign w:val="center"/>
          </w:tcPr>
          <w:p w14:paraId="25B9EB1F" w14:textId="77777777" w:rsidR="00606A04" w:rsidRPr="004B3397" w:rsidRDefault="00606A04" w:rsidP="007033F3">
            <w:pPr>
              <w:pStyle w:val="TAC"/>
            </w:pPr>
            <w:r w:rsidRPr="004B3397">
              <w:t>1</w:t>
            </w:r>
          </w:p>
        </w:tc>
      </w:tr>
      <w:tr w:rsidR="00606A04" w:rsidRPr="004B3397" w14:paraId="13A1DD83" w14:textId="77777777" w:rsidTr="002A2300">
        <w:trPr>
          <w:jc w:val="center"/>
        </w:trPr>
        <w:tc>
          <w:tcPr>
            <w:tcW w:w="3899" w:type="dxa"/>
            <w:vAlign w:val="center"/>
          </w:tcPr>
          <w:p w14:paraId="3C3AA599" w14:textId="34FBD83A" w:rsidR="00606A04" w:rsidRPr="004B3397" w:rsidRDefault="00606A04" w:rsidP="007033F3">
            <w:pPr>
              <w:pStyle w:val="TAC"/>
            </w:pPr>
            <w:r w:rsidRPr="004B3397">
              <w:t>Elements</w:t>
            </w:r>
            <w:r w:rsidR="002A2300" w:rsidRPr="004B3397">
              <w:t xml:space="preserve"> </w:t>
            </w:r>
            <w:r w:rsidRPr="004B3397">
              <w:t>per</w:t>
            </w:r>
            <w:r w:rsidR="002A2300" w:rsidRPr="004B3397">
              <w:t xml:space="preserve"> </w:t>
            </w:r>
            <w:r w:rsidRPr="004B3397">
              <w:t>panel</w:t>
            </w:r>
            <w:r w:rsidR="002A2300" w:rsidRPr="004B3397">
              <w:t xml:space="preserve"> </w:t>
            </w:r>
            <w:r w:rsidRPr="004B3397">
              <w:t>in</w:t>
            </w:r>
            <w:r w:rsidR="002A2300" w:rsidRPr="004B3397">
              <w:t xml:space="preserve"> </w:t>
            </w:r>
            <w:r w:rsidRPr="004B3397">
              <w:t>vertical</w:t>
            </w:r>
            <w:r w:rsidR="002A2300" w:rsidRPr="004B3397">
              <w:t xml:space="preserve"> </w:t>
            </w:r>
            <w:r w:rsidRPr="004B3397">
              <w:t>dimension</w:t>
            </w:r>
          </w:p>
        </w:tc>
        <w:tc>
          <w:tcPr>
            <w:tcW w:w="1204" w:type="dxa"/>
            <w:vAlign w:val="center"/>
          </w:tcPr>
          <w:p w14:paraId="30EFA983" w14:textId="77777777" w:rsidR="00606A04" w:rsidRPr="004B3397" w:rsidRDefault="00606A04" w:rsidP="007033F3">
            <w:pPr>
              <w:pStyle w:val="TAC"/>
            </w:pPr>
            <w:r w:rsidRPr="004B3397">
              <w:rPr>
                <w:i/>
              </w:rPr>
              <w:t>M</w:t>
            </w:r>
            <w:r w:rsidRPr="004B3397">
              <w:rPr>
                <w:i/>
                <w:vertAlign w:val="subscript"/>
              </w:rPr>
              <w:t>e</w:t>
            </w:r>
          </w:p>
        </w:tc>
        <w:tc>
          <w:tcPr>
            <w:tcW w:w="1588" w:type="dxa"/>
            <w:vAlign w:val="center"/>
          </w:tcPr>
          <w:p w14:paraId="7546D2A4" w14:textId="77777777" w:rsidR="00606A04" w:rsidRPr="004B3397" w:rsidRDefault="00606A04" w:rsidP="007033F3">
            <w:pPr>
              <w:pStyle w:val="TAC"/>
            </w:pPr>
            <w:r w:rsidRPr="004B3397">
              <w:t>4</w:t>
            </w:r>
          </w:p>
        </w:tc>
        <w:tc>
          <w:tcPr>
            <w:tcW w:w="1405" w:type="dxa"/>
            <w:vAlign w:val="center"/>
          </w:tcPr>
          <w:p w14:paraId="390BC56E" w14:textId="77777777" w:rsidR="00606A04" w:rsidRPr="004B3397" w:rsidRDefault="00606A04" w:rsidP="007033F3">
            <w:pPr>
              <w:pStyle w:val="TAC"/>
            </w:pPr>
            <w:r w:rsidRPr="004B3397">
              <w:t>8</w:t>
            </w:r>
          </w:p>
        </w:tc>
      </w:tr>
      <w:tr w:rsidR="00606A04" w:rsidRPr="004B3397" w14:paraId="4A8AC477" w14:textId="77777777" w:rsidTr="002A2300">
        <w:trPr>
          <w:jc w:val="center"/>
        </w:trPr>
        <w:tc>
          <w:tcPr>
            <w:tcW w:w="3899" w:type="dxa"/>
            <w:vAlign w:val="center"/>
          </w:tcPr>
          <w:p w14:paraId="43BBA82E" w14:textId="69437E47" w:rsidR="00606A04" w:rsidRPr="004B3397" w:rsidRDefault="00606A04" w:rsidP="007033F3">
            <w:pPr>
              <w:pStyle w:val="TAC"/>
            </w:pPr>
            <w:r w:rsidRPr="004B3397">
              <w:t>Elements</w:t>
            </w:r>
            <w:r w:rsidR="002A2300" w:rsidRPr="004B3397">
              <w:t xml:space="preserve"> </w:t>
            </w:r>
            <w:r w:rsidRPr="004B3397">
              <w:t>per</w:t>
            </w:r>
            <w:r w:rsidR="002A2300" w:rsidRPr="004B3397">
              <w:t xml:space="preserve"> </w:t>
            </w:r>
            <w:r w:rsidRPr="004B3397">
              <w:t>panel</w:t>
            </w:r>
            <w:r w:rsidR="002A2300" w:rsidRPr="004B3397">
              <w:t xml:space="preserve"> </w:t>
            </w:r>
            <w:r w:rsidRPr="004B3397">
              <w:t>in</w:t>
            </w:r>
            <w:r w:rsidR="002A2300" w:rsidRPr="004B3397">
              <w:t xml:space="preserve"> </w:t>
            </w:r>
            <w:r w:rsidRPr="004B3397">
              <w:t>horizontal</w:t>
            </w:r>
            <w:r w:rsidR="002A2300" w:rsidRPr="004B3397">
              <w:t xml:space="preserve"> </w:t>
            </w:r>
            <w:r w:rsidRPr="004B3397">
              <w:t>dimension</w:t>
            </w:r>
          </w:p>
        </w:tc>
        <w:tc>
          <w:tcPr>
            <w:tcW w:w="1204" w:type="dxa"/>
            <w:vAlign w:val="center"/>
          </w:tcPr>
          <w:p w14:paraId="112FD264" w14:textId="77777777" w:rsidR="00606A04" w:rsidRPr="004B3397" w:rsidRDefault="00606A04" w:rsidP="007033F3">
            <w:pPr>
              <w:pStyle w:val="TAC"/>
              <w:rPr>
                <w:i/>
              </w:rPr>
            </w:pPr>
            <w:r w:rsidRPr="004B3397">
              <w:rPr>
                <w:i/>
              </w:rPr>
              <w:t>N</w:t>
            </w:r>
            <w:r w:rsidRPr="004B3397">
              <w:rPr>
                <w:i/>
                <w:vertAlign w:val="subscript"/>
              </w:rPr>
              <w:t>e</w:t>
            </w:r>
          </w:p>
        </w:tc>
        <w:tc>
          <w:tcPr>
            <w:tcW w:w="1588" w:type="dxa"/>
            <w:vAlign w:val="center"/>
          </w:tcPr>
          <w:p w14:paraId="72A70C75" w14:textId="77777777" w:rsidR="00606A04" w:rsidRPr="004B3397" w:rsidRDefault="00606A04" w:rsidP="007033F3">
            <w:pPr>
              <w:pStyle w:val="TAC"/>
            </w:pPr>
            <w:r w:rsidRPr="004B3397">
              <w:t>8</w:t>
            </w:r>
          </w:p>
        </w:tc>
        <w:tc>
          <w:tcPr>
            <w:tcW w:w="1405" w:type="dxa"/>
            <w:vAlign w:val="center"/>
          </w:tcPr>
          <w:p w14:paraId="0D95E54F" w14:textId="77777777" w:rsidR="00606A04" w:rsidRPr="004B3397" w:rsidRDefault="00606A04" w:rsidP="007033F3">
            <w:pPr>
              <w:pStyle w:val="TAC"/>
            </w:pPr>
            <w:r w:rsidRPr="004B3397">
              <w:t>8</w:t>
            </w:r>
          </w:p>
        </w:tc>
      </w:tr>
      <w:tr w:rsidR="00606A04" w:rsidRPr="004B3397" w14:paraId="785EB20F" w14:textId="77777777" w:rsidTr="002A2300">
        <w:trPr>
          <w:jc w:val="center"/>
        </w:trPr>
        <w:tc>
          <w:tcPr>
            <w:tcW w:w="3899" w:type="dxa"/>
            <w:vAlign w:val="center"/>
          </w:tcPr>
          <w:p w14:paraId="489FEEFC" w14:textId="0B291F49" w:rsidR="00606A04" w:rsidRPr="004B3397" w:rsidRDefault="00606A04" w:rsidP="007033F3">
            <w:pPr>
              <w:pStyle w:val="TAC"/>
            </w:pPr>
            <w:r w:rsidRPr="004B3397">
              <w:t>Number</w:t>
            </w:r>
            <w:r w:rsidR="002A2300" w:rsidRPr="004B3397">
              <w:t xml:space="preserve"> </w:t>
            </w:r>
            <w:r w:rsidRPr="004B3397">
              <w:t>of</w:t>
            </w:r>
            <w:r w:rsidR="002A2300" w:rsidRPr="004B3397">
              <w:t xml:space="preserve"> </w:t>
            </w:r>
            <w:r w:rsidRPr="004B3397">
              <w:t>polarizations</w:t>
            </w:r>
            <w:r w:rsidR="002A2300" w:rsidRPr="004B3397">
              <w:t xml:space="preserve"> </w:t>
            </w:r>
            <w:r w:rsidRPr="004B3397">
              <w:t>per</w:t>
            </w:r>
            <w:r w:rsidR="002A2300" w:rsidRPr="004B3397">
              <w:t xml:space="preserve"> </w:t>
            </w:r>
            <w:r w:rsidRPr="004B3397">
              <w:t>panel</w:t>
            </w:r>
          </w:p>
        </w:tc>
        <w:tc>
          <w:tcPr>
            <w:tcW w:w="1204" w:type="dxa"/>
            <w:vAlign w:val="center"/>
          </w:tcPr>
          <w:p w14:paraId="3AA006A6" w14:textId="77777777" w:rsidR="00606A04" w:rsidRPr="004B3397" w:rsidRDefault="00606A04" w:rsidP="007033F3">
            <w:pPr>
              <w:pStyle w:val="TAC"/>
              <w:rPr>
                <w:i/>
              </w:rPr>
            </w:pPr>
            <w:r w:rsidRPr="004B3397">
              <w:rPr>
                <w:i/>
              </w:rPr>
              <w:t>P</w:t>
            </w:r>
          </w:p>
        </w:tc>
        <w:tc>
          <w:tcPr>
            <w:tcW w:w="1588" w:type="dxa"/>
            <w:vAlign w:val="center"/>
          </w:tcPr>
          <w:p w14:paraId="282BE4A0" w14:textId="77777777" w:rsidR="00606A04" w:rsidRPr="004B3397" w:rsidRDefault="00606A04" w:rsidP="007033F3">
            <w:pPr>
              <w:pStyle w:val="TAC"/>
            </w:pPr>
            <w:r w:rsidRPr="004B3397">
              <w:t>2</w:t>
            </w:r>
          </w:p>
        </w:tc>
        <w:tc>
          <w:tcPr>
            <w:tcW w:w="1405" w:type="dxa"/>
            <w:vAlign w:val="center"/>
          </w:tcPr>
          <w:p w14:paraId="36EE8B31" w14:textId="77777777" w:rsidR="00606A04" w:rsidRPr="004B3397" w:rsidRDefault="00606A04" w:rsidP="007033F3">
            <w:pPr>
              <w:pStyle w:val="TAC"/>
            </w:pPr>
            <w:r w:rsidRPr="004B3397">
              <w:t>2</w:t>
            </w:r>
          </w:p>
        </w:tc>
      </w:tr>
      <w:tr w:rsidR="00606A04" w:rsidRPr="004B3397" w14:paraId="6D193441" w14:textId="77777777" w:rsidTr="002A2300">
        <w:trPr>
          <w:jc w:val="center"/>
        </w:trPr>
        <w:tc>
          <w:tcPr>
            <w:tcW w:w="3899" w:type="dxa"/>
            <w:vAlign w:val="center"/>
          </w:tcPr>
          <w:p w14:paraId="63E1F2CA" w14:textId="50A778FD" w:rsidR="00606A04" w:rsidRPr="004B3397" w:rsidRDefault="00606A04" w:rsidP="007033F3">
            <w:pPr>
              <w:pStyle w:val="TAC"/>
            </w:pPr>
            <w:r w:rsidRPr="004B3397">
              <w:t>Element</w:t>
            </w:r>
            <w:r w:rsidR="002A2300" w:rsidRPr="004B3397">
              <w:t xml:space="preserve"> </w:t>
            </w:r>
            <w:r w:rsidRPr="004B3397">
              <w:t>spacing</w:t>
            </w:r>
            <w:r w:rsidR="002A2300" w:rsidRPr="004B3397">
              <w:t xml:space="preserve"> </w:t>
            </w:r>
            <w:r w:rsidRPr="004B3397">
              <w:t>in</w:t>
            </w:r>
            <w:r w:rsidR="002A2300" w:rsidRPr="004B3397">
              <w:t xml:space="preserve"> </w:t>
            </w:r>
            <w:r w:rsidRPr="004B3397">
              <w:t>horizontal</w:t>
            </w:r>
            <w:r w:rsidR="002A2300" w:rsidRPr="004B3397">
              <w:t xml:space="preserve"> </w:t>
            </w:r>
            <w:r w:rsidRPr="004B3397">
              <w:t>dimension</w:t>
            </w:r>
            <w:r w:rsidR="002A2300" w:rsidRPr="004B3397">
              <w:t xml:space="preserve"> </w:t>
            </w:r>
            <w:r w:rsidRPr="004B3397">
              <w:t>(</w:t>
            </w:r>
            <w:r w:rsidRPr="004B3397">
              <w:sym w:font="Symbol" w:char="F06C"/>
            </w:r>
            <w:r w:rsidRPr="004B3397">
              <w:t>)</w:t>
            </w:r>
          </w:p>
        </w:tc>
        <w:tc>
          <w:tcPr>
            <w:tcW w:w="1204" w:type="dxa"/>
            <w:vAlign w:val="center"/>
          </w:tcPr>
          <w:p w14:paraId="6E2C2DA2" w14:textId="77777777" w:rsidR="00606A04" w:rsidRPr="004B3397" w:rsidRDefault="00606A04" w:rsidP="007033F3">
            <w:pPr>
              <w:pStyle w:val="TAC"/>
            </w:pPr>
            <w:r w:rsidRPr="004B3397">
              <w:rPr>
                <w:i/>
                <w:iCs/>
              </w:rPr>
              <w:t>d</w:t>
            </w:r>
            <w:r w:rsidRPr="004B3397">
              <w:rPr>
                <w:i/>
                <w:iCs/>
                <w:vertAlign w:val="subscript"/>
              </w:rPr>
              <w:t>H</w:t>
            </w:r>
          </w:p>
        </w:tc>
        <w:tc>
          <w:tcPr>
            <w:tcW w:w="1588" w:type="dxa"/>
            <w:vAlign w:val="center"/>
          </w:tcPr>
          <w:p w14:paraId="2FDFA287" w14:textId="403BFDAA" w:rsidR="00606A04" w:rsidRPr="004B3397" w:rsidRDefault="00606A04" w:rsidP="007033F3">
            <w:pPr>
              <w:pStyle w:val="TAC"/>
            </w:pPr>
            <w:r w:rsidRPr="004B3397">
              <w:t>0.5</w:t>
            </w:r>
          </w:p>
        </w:tc>
        <w:tc>
          <w:tcPr>
            <w:tcW w:w="1405" w:type="dxa"/>
            <w:vAlign w:val="center"/>
          </w:tcPr>
          <w:p w14:paraId="316AE67E" w14:textId="308EFEB1" w:rsidR="00606A04" w:rsidRPr="004B3397" w:rsidRDefault="00606A04" w:rsidP="007033F3">
            <w:pPr>
              <w:pStyle w:val="TAC"/>
            </w:pPr>
            <w:r w:rsidRPr="004B3397">
              <w:t>0.5</w:t>
            </w:r>
          </w:p>
        </w:tc>
      </w:tr>
      <w:tr w:rsidR="00606A04" w:rsidRPr="004B3397" w14:paraId="2D44A51D" w14:textId="77777777" w:rsidTr="002A2300">
        <w:trPr>
          <w:jc w:val="center"/>
        </w:trPr>
        <w:tc>
          <w:tcPr>
            <w:tcW w:w="3899" w:type="dxa"/>
            <w:vAlign w:val="center"/>
          </w:tcPr>
          <w:p w14:paraId="7AF6A290" w14:textId="31B9B9A2" w:rsidR="00606A04" w:rsidRPr="004B3397" w:rsidRDefault="00606A04" w:rsidP="007033F3">
            <w:pPr>
              <w:pStyle w:val="TAC"/>
            </w:pPr>
            <w:r w:rsidRPr="004B3397">
              <w:t>Element</w:t>
            </w:r>
            <w:r w:rsidR="002A2300" w:rsidRPr="004B3397">
              <w:t xml:space="preserve"> </w:t>
            </w:r>
            <w:r w:rsidRPr="004B3397">
              <w:t>spacing</w:t>
            </w:r>
            <w:r w:rsidR="002A2300" w:rsidRPr="004B3397">
              <w:t xml:space="preserve"> </w:t>
            </w:r>
            <w:r w:rsidRPr="004B3397">
              <w:t>in</w:t>
            </w:r>
            <w:r w:rsidR="002A2300" w:rsidRPr="004B3397">
              <w:t xml:space="preserve"> </w:t>
            </w:r>
            <w:r w:rsidRPr="004B3397">
              <w:t>vertical</w:t>
            </w:r>
            <w:r w:rsidR="002A2300" w:rsidRPr="004B3397">
              <w:t xml:space="preserve"> </w:t>
            </w:r>
            <w:r w:rsidRPr="004B3397">
              <w:t>dimension</w:t>
            </w:r>
            <w:r w:rsidR="002A2300" w:rsidRPr="004B3397">
              <w:t xml:space="preserve"> </w:t>
            </w:r>
            <w:r w:rsidRPr="004B3397">
              <w:t>(</w:t>
            </w:r>
            <w:r w:rsidRPr="004B3397">
              <w:sym w:font="Symbol" w:char="F06C"/>
            </w:r>
            <w:r w:rsidRPr="004B3397">
              <w:t>)</w:t>
            </w:r>
          </w:p>
        </w:tc>
        <w:tc>
          <w:tcPr>
            <w:tcW w:w="1204" w:type="dxa"/>
            <w:vAlign w:val="center"/>
          </w:tcPr>
          <w:p w14:paraId="62C75F61" w14:textId="77777777" w:rsidR="00606A04" w:rsidRPr="004B3397" w:rsidRDefault="00606A04" w:rsidP="007033F3">
            <w:pPr>
              <w:pStyle w:val="TAC"/>
            </w:pPr>
            <w:r w:rsidRPr="004B3397">
              <w:rPr>
                <w:i/>
                <w:iCs/>
              </w:rPr>
              <w:t>d</w:t>
            </w:r>
            <w:r w:rsidRPr="004B3397">
              <w:rPr>
                <w:i/>
                <w:iCs/>
                <w:vertAlign w:val="subscript"/>
              </w:rPr>
              <w:t>V</w:t>
            </w:r>
          </w:p>
        </w:tc>
        <w:tc>
          <w:tcPr>
            <w:tcW w:w="1588" w:type="dxa"/>
            <w:vAlign w:val="center"/>
          </w:tcPr>
          <w:p w14:paraId="15A2E9D4" w14:textId="1E9117BB" w:rsidR="00606A04" w:rsidRPr="004B3397" w:rsidRDefault="00606A04" w:rsidP="007033F3">
            <w:pPr>
              <w:pStyle w:val="TAC"/>
            </w:pPr>
            <w:r w:rsidRPr="004B3397">
              <w:t>0.5</w:t>
            </w:r>
          </w:p>
        </w:tc>
        <w:tc>
          <w:tcPr>
            <w:tcW w:w="1405" w:type="dxa"/>
            <w:vAlign w:val="center"/>
          </w:tcPr>
          <w:p w14:paraId="25F11879" w14:textId="44AC5C26" w:rsidR="00606A04" w:rsidRPr="004B3397" w:rsidRDefault="00606A04" w:rsidP="007033F3">
            <w:pPr>
              <w:pStyle w:val="TAC"/>
            </w:pPr>
            <w:r w:rsidRPr="004B3397">
              <w:t>0.5</w:t>
            </w:r>
          </w:p>
        </w:tc>
      </w:tr>
    </w:tbl>
    <w:p w14:paraId="3D7F0421" w14:textId="77777777" w:rsidR="00606A04" w:rsidRPr="004B3397" w:rsidRDefault="00606A04" w:rsidP="00606A04">
      <w:pPr>
        <w:rPr>
          <w:lang w:eastAsia="zh-CN"/>
        </w:rPr>
      </w:pPr>
    </w:p>
    <w:p w14:paraId="4CCE417A" w14:textId="09500DB7" w:rsidR="00606A04" w:rsidRPr="004B3397" w:rsidRDefault="00606A04" w:rsidP="00606A04">
      <w:pPr>
        <w:rPr>
          <w:lang w:eastAsia="zh-CN"/>
        </w:rPr>
      </w:pPr>
      <w:r w:rsidRPr="004B3397">
        <w:rPr>
          <w:rFonts w:eastAsia="Batang"/>
        </w:rPr>
        <w:t xml:space="preserve">Antenna element radiation patterns, including orientation of the element main polarization components as well as orientation of the antenna array are as in the example pattern in Table 7.3-1 </w:t>
      </w:r>
      <w:r w:rsidRPr="004B3397">
        <w:rPr>
          <w:lang w:eastAsia="ko-KR"/>
        </w:rPr>
        <w:t xml:space="preserve">of </w:t>
      </w:r>
      <w:r w:rsidR="005D1F6A" w:rsidRPr="004B3397">
        <w:rPr>
          <w:lang w:eastAsia="ko-KR"/>
        </w:rPr>
        <w:t xml:space="preserve">3GPP </w:t>
      </w:r>
      <w:r w:rsidRPr="004B3397">
        <w:rPr>
          <w:lang w:eastAsia="ko-KR"/>
        </w:rPr>
        <w:t>TR</w:t>
      </w:r>
      <w:r w:rsidR="005D1F6A" w:rsidRPr="004B3397">
        <w:rPr>
          <w:lang w:eastAsia="ko-KR"/>
        </w:rPr>
        <w:t xml:space="preserve"> </w:t>
      </w:r>
      <w:r w:rsidRPr="004B3397">
        <w:rPr>
          <w:lang w:eastAsia="ko-KR"/>
        </w:rPr>
        <w:t>38.901</w:t>
      </w:r>
      <w:r w:rsidR="005D1F6A" w:rsidRPr="004B3397">
        <w:rPr>
          <w:lang w:eastAsia="ko-KR"/>
        </w:rPr>
        <w:t xml:space="preserve"> [</w:t>
      </w:r>
      <w:r w:rsidR="003217E3" w:rsidRPr="004B3397">
        <w:rPr>
          <w:lang w:eastAsia="ko-KR"/>
        </w:rPr>
        <w:t>5</w:t>
      </w:r>
      <w:r w:rsidR="005D1F6A" w:rsidRPr="004B3397">
        <w:rPr>
          <w:lang w:eastAsia="ko-KR"/>
        </w:rPr>
        <w:t>]</w:t>
      </w:r>
      <w:r w:rsidRPr="004B3397">
        <w:rPr>
          <w:lang w:eastAsia="ko-KR"/>
        </w:rPr>
        <w:t xml:space="preserve">. </w:t>
      </w:r>
      <w:r w:rsidRPr="004B3397">
        <w:rPr>
          <w:rFonts w:eastAsia="Batang"/>
        </w:rPr>
        <w:t>The antenna element has ±45</w:t>
      </w:r>
      <w:r w:rsidRPr="004B3397">
        <w:rPr>
          <w:rFonts w:ascii="Symbol" w:eastAsia="Symbol" w:hAnsi="Symbol" w:cs="Symbol"/>
        </w:rPr>
        <w:t></w:t>
      </w:r>
      <w:r w:rsidRPr="004B3397">
        <w:rPr>
          <w:rFonts w:eastAsia="Batang"/>
        </w:rPr>
        <w:t xml:space="preserve"> polarization components and the radiation pattern parameters are </w:t>
      </w:r>
      <w:r w:rsidRPr="004B3397">
        <w:rPr>
          <w:rFonts w:ascii="Symbol" w:eastAsia="Symbol" w:hAnsi="Symbol" w:cs="Symbol"/>
        </w:rPr>
        <w:t></w:t>
      </w:r>
      <w:r w:rsidRPr="004B3397">
        <w:rPr>
          <w:rFonts w:eastAsia="Batang"/>
          <w:vertAlign w:val="subscript"/>
        </w:rPr>
        <w:t>3dB</w:t>
      </w:r>
      <w:r w:rsidRPr="004B3397">
        <w:rPr>
          <w:rFonts w:eastAsia="Batang"/>
        </w:rPr>
        <w:t xml:space="preserve"> = 65</w:t>
      </w:r>
      <w:r w:rsidRPr="004B3397">
        <w:rPr>
          <w:rFonts w:ascii="Symbol" w:eastAsia="Symbol" w:hAnsi="Symbol" w:cs="Symbol"/>
        </w:rPr>
        <w:t></w:t>
      </w:r>
      <w:r w:rsidRPr="004B3397">
        <w:rPr>
          <w:rFonts w:eastAsia="Batang"/>
        </w:rPr>
        <w:t xml:space="preserve">, </w:t>
      </w:r>
      <w:r w:rsidRPr="004B3397">
        <w:rPr>
          <w:rFonts w:ascii="Symbol" w:eastAsia="Batang" w:hAnsi="Symbol"/>
        </w:rPr>
        <w:t></w:t>
      </w:r>
      <w:r w:rsidRPr="004B3397">
        <w:rPr>
          <w:rFonts w:eastAsia="Batang"/>
          <w:vertAlign w:val="subscript"/>
        </w:rPr>
        <w:t>3dB</w:t>
      </w:r>
      <w:r w:rsidRPr="004B3397">
        <w:rPr>
          <w:rFonts w:eastAsia="Batang"/>
        </w:rPr>
        <w:t xml:space="preserve"> = 65</w:t>
      </w:r>
      <w:r w:rsidRPr="004B3397">
        <w:rPr>
          <w:rFonts w:ascii="Symbol" w:eastAsia="Symbol" w:hAnsi="Symbol" w:cs="Symbol"/>
        </w:rPr>
        <w:t></w:t>
      </w:r>
      <w:r w:rsidRPr="004B3397">
        <w:rPr>
          <w:rFonts w:eastAsia="Batang"/>
        </w:rPr>
        <w:t>, A</w:t>
      </w:r>
      <w:r w:rsidRPr="004B3397">
        <w:rPr>
          <w:rFonts w:eastAsia="Batang"/>
          <w:vertAlign w:val="subscript"/>
        </w:rPr>
        <w:t>max</w:t>
      </w:r>
      <w:r w:rsidR="00A16D05" w:rsidRPr="004B3397">
        <w:rPr>
          <w:rFonts w:eastAsia="Batang"/>
        </w:rPr>
        <w:t> </w:t>
      </w:r>
      <w:r w:rsidRPr="004B3397">
        <w:rPr>
          <w:rFonts w:eastAsia="Batang"/>
        </w:rPr>
        <w:t>=</w:t>
      </w:r>
      <w:r w:rsidR="00A16D05" w:rsidRPr="004B3397">
        <w:rPr>
          <w:rFonts w:eastAsia="Batang"/>
        </w:rPr>
        <w:t> </w:t>
      </w:r>
      <w:r w:rsidRPr="004B3397">
        <w:rPr>
          <w:rFonts w:eastAsia="Batang"/>
        </w:rPr>
        <w:t>30dB,</w:t>
      </w:r>
      <w:r w:rsidRPr="004B3397">
        <w:rPr>
          <w:rFonts w:eastAsia="Batang"/>
          <w:i/>
          <w:iCs/>
        </w:rPr>
        <w:t xml:space="preserve"> </w:t>
      </w:r>
      <w:r w:rsidRPr="004B3397">
        <w:rPr>
          <w:rFonts w:eastAsia="Batang"/>
        </w:rPr>
        <w:t>SLAv = 30dB,</w:t>
      </w:r>
      <w:r w:rsidRPr="004B3397">
        <w:rPr>
          <w:rFonts w:eastAsia="Batang"/>
          <w:i/>
          <w:iCs/>
        </w:rPr>
        <w:t xml:space="preserve"> G</w:t>
      </w:r>
      <w:r w:rsidRPr="004B3397">
        <w:rPr>
          <w:rFonts w:eastAsia="Batang"/>
          <w:i/>
          <w:iCs/>
          <w:vertAlign w:val="subscript"/>
        </w:rPr>
        <w:t>E,max</w:t>
      </w:r>
      <w:r w:rsidRPr="004B3397">
        <w:rPr>
          <w:rFonts w:eastAsia="Batang"/>
        </w:rPr>
        <w:t xml:space="preserve"> =8 dBi.</w:t>
      </w:r>
    </w:p>
    <w:p w14:paraId="1FB2B6D8" w14:textId="0110B82B" w:rsidR="00606A04" w:rsidRPr="004B3397" w:rsidRDefault="00606A04" w:rsidP="0024290A">
      <w:pPr>
        <w:keepNext/>
        <w:keepLines/>
        <w:rPr>
          <w:lang w:eastAsia="zh-CN"/>
        </w:rPr>
      </w:pPr>
      <w:r w:rsidRPr="004B3397">
        <w:rPr>
          <w:lang w:eastAsia="zh-CN"/>
        </w:rPr>
        <w:lastRenderedPageBreak/>
        <w:t>The beamforming characteristic of the FR1 BS pattern is defined as follow:</w:t>
      </w:r>
    </w:p>
    <w:p w14:paraId="261D47EC" w14:textId="18F1AE1E" w:rsidR="00606A04" w:rsidRPr="004B3397" w:rsidRDefault="00606A04" w:rsidP="00606A04">
      <w:pPr>
        <w:pStyle w:val="B1"/>
      </w:pPr>
      <w:r w:rsidRPr="004B3397">
        <w:t>-</w:t>
      </w:r>
      <w:r w:rsidRPr="004B3397">
        <w:tab/>
        <w:t xml:space="preserve">A code book of 60 fixed beams is constructed to a grid of five elevation angles from </w:t>
      </w:r>
      <w:r w:rsidR="002A2300" w:rsidRPr="004B3397">
        <w:t>-</w:t>
      </w:r>
      <w:r w:rsidRPr="004B3397">
        <w:t>20</w:t>
      </w:r>
      <w:r w:rsidRPr="004B3397">
        <w:sym w:font="Symbol" w:char="F0B0"/>
      </w:r>
      <w:r w:rsidRPr="004B3397">
        <w:t xml:space="preserve"> to +20</w:t>
      </w:r>
      <w:r w:rsidRPr="004B3397">
        <w:sym w:font="Symbol" w:char="F0B0"/>
      </w:r>
      <w:r w:rsidRPr="004B3397">
        <w:t xml:space="preserve"> with 10</w:t>
      </w:r>
      <w:r w:rsidRPr="004B3397">
        <w:sym w:font="Symbol" w:char="F0B0"/>
      </w:r>
      <w:r w:rsidRPr="004B3397">
        <w:t xml:space="preserve"> steps and 12 azimuth angles from </w:t>
      </w:r>
      <w:r w:rsidR="002A2300" w:rsidRPr="004B3397">
        <w:t>-</w:t>
      </w:r>
      <w:r w:rsidRPr="004B3397">
        <w:t>80</w:t>
      </w:r>
      <w:r w:rsidRPr="004B3397">
        <w:sym w:font="Symbol" w:char="F0B0"/>
      </w:r>
      <w:r w:rsidRPr="004B3397">
        <w:t xml:space="preserve"> to +80</w:t>
      </w:r>
      <w:r w:rsidRPr="004B3397">
        <w:sym w:font="Symbol" w:char="F0B0"/>
      </w:r>
      <w:r w:rsidRPr="004B3397">
        <w:t xml:space="preserve"> with ~15</w:t>
      </w:r>
      <w:r w:rsidRPr="004B3397">
        <w:sym w:font="Symbol" w:char="F0B0"/>
      </w:r>
      <w:r w:rsidRPr="004B3397">
        <w:t xml:space="preserve"> </w:t>
      </w:r>
      <w:r w:rsidR="00120AC2" w:rsidRPr="004B3397">
        <w:t>steps</w:t>
      </w:r>
      <w:r w:rsidR="00120AC2" w:rsidRPr="004B3397">
        <w:rPr>
          <w:rFonts w:ascii="MS Gothic" w:eastAsia="MS Gothic" w:hAnsi="MS Gothic" w:cs="MS Gothic"/>
          <w:lang w:eastAsia="zh-CN"/>
        </w:rPr>
        <w:t>.</w:t>
      </w:r>
    </w:p>
    <w:p w14:paraId="4C5CFF34" w14:textId="77777777" w:rsidR="00606A04" w:rsidRPr="004B3397" w:rsidRDefault="00606A04" w:rsidP="00606A04">
      <w:pPr>
        <w:pStyle w:val="B1"/>
      </w:pPr>
      <w:r w:rsidRPr="004B3397">
        <w:t>-</w:t>
      </w:r>
      <w:r w:rsidRPr="004B3397">
        <w:tab/>
        <w:t>For 4x4 MIMO OTA, two strongest transmitting beams are selected from the pre-defined beam grid based on their proximity to the strong clusters of each FR1 channel model. These beams should have different azimuth directions and can provide the highest receive power for UE.</w:t>
      </w:r>
    </w:p>
    <w:p w14:paraId="26B738E5" w14:textId="77777777" w:rsidR="00606A04" w:rsidRPr="004B3397" w:rsidRDefault="00606A04" w:rsidP="00606A04">
      <w:pPr>
        <w:pStyle w:val="B1"/>
      </w:pPr>
      <w:r w:rsidRPr="004B3397">
        <w:t>-</w:t>
      </w:r>
      <w:r w:rsidRPr="004B3397">
        <w:tab/>
        <w:t>For 2x2 MIMO OTA, 1 strongest transmitting beam is selected from the pre-defined beam grid which provides the highest received power for UE based on the FR1 channel model.</w:t>
      </w:r>
    </w:p>
    <w:p w14:paraId="5E0E7C36" w14:textId="618839C2" w:rsidR="00606A04" w:rsidRPr="004B3397" w:rsidRDefault="00606A04" w:rsidP="00606A04">
      <w:pPr>
        <w:pStyle w:val="B1"/>
      </w:pPr>
      <w:r w:rsidRPr="004B3397">
        <w:t>-</w:t>
      </w:r>
      <w:r w:rsidRPr="004B3397">
        <w:tab/>
        <w:t xml:space="preserve">Beam directions for channels model given in </w:t>
      </w:r>
      <w:r w:rsidR="00A16D05" w:rsidRPr="004B3397">
        <w:t>clause</w:t>
      </w:r>
      <w:r w:rsidRPr="004B3397">
        <w:t xml:space="preserve"> C.1 are</w:t>
      </w:r>
      <w:r w:rsidRPr="004B3397">
        <w:rPr>
          <w:lang w:eastAsia="zh-CN"/>
        </w:rPr>
        <w:t>:</w:t>
      </w:r>
    </w:p>
    <w:p w14:paraId="6CC00758" w14:textId="77777777" w:rsidR="00606A04" w:rsidRPr="004B3397" w:rsidRDefault="00606A04" w:rsidP="00606A04">
      <w:pPr>
        <w:pStyle w:val="B2"/>
      </w:pPr>
      <w:r w:rsidRPr="004B3397">
        <w:rPr>
          <w:lang w:eastAsia="zh-CN"/>
        </w:rPr>
        <w:t>-</w:t>
      </w:r>
      <w:r w:rsidRPr="004B3397">
        <w:rPr>
          <w:lang w:eastAsia="zh-CN"/>
        </w:rPr>
        <w:tab/>
      </w:r>
      <w:r w:rsidRPr="004B3397">
        <w:t>For UMa CDL-C, the beam directions are:</w:t>
      </w:r>
    </w:p>
    <w:p w14:paraId="1DE6B21B" w14:textId="77777777" w:rsidR="00606A04" w:rsidRPr="004B3397" w:rsidRDefault="00606A04" w:rsidP="00606A04">
      <w:pPr>
        <w:pStyle w:val="B3"/>
      </w:pPr>
      <w:r w:rsidRPr="004B3397">
        <w:rPr>
          <w:lang w:eastAsia="zh-CN"/>
        </w:rPr>
        <w:t>-</w:t>
      </w:r>
      <w:r w:rsidRPr="004B3397">
        <w:rPr>
          <w:lang w:eastAsia="zh-CN"/>
        </w:rPr>
        <w:tab/>
      </w:r>
      <w:r w:rsidRPr="004B3397">
        <w:t>Strongest beam: AoD: -7.27°, ZoD: 100°</w:t>
      </w:r>
    </w:p>
    <w:p w14:paraId="364B8875" w14:textId="77777777" w:rsidR="00606A04" w:rsidRPr="004B3397" w:rsidRDefault="00606A04" w:rsidP="00606A04">
      <w:pPr>
        <w:pStyle w:val="B3"/>
      </w:pPr>
      <w:r w:rsidRPr="004B3397">
        <w:rPr>
          <w:lang w:eastAsia="zh-CN"/>
        </w:rPr>
        <w:t>-</w:t>
      </w:r>
      <w:r w:rsidRPr="004B3397">
        <w:tab/>
        <w:t>2</w:t>
      </w:r>
      <w:r w:rsidRPr="004B3397">
        <w:rPr>
          <w:vertAlign w:val="superscript"/>
        </w:rPr>
        <w:t>nd</w:t>
      </w:r>
      <w:r w:rsidRPr="004B3397">
        <w:t xml:space="preserve"> strongest beam: AoD: -21.82°, ZoD: 100°</w:t>
      </w:r>
    </w:p>
    <w:p w14:paraId="0ABEB165" w14:textId="77777777" w:rsidR="00606A04" w:rsidRPr="004B3397" w:rsidRDefault="00606A04" w:rsidP="00606A04">
      <w:pPr>
        <w:pStyle w:val="B2"/>
      </w:pPr>
      <w:r w:rsidRPr="004B3397">
        <w:rPr>
          <w:lang w:eastAsia="zh-CN"/>
        </w:rPr>
        <w:t>-</w:t>
      </w:r>
      <w:r w:rsidRPr="004B3397">
        <w:tab/>
        <w:t>For UMi CDL-C, the strongest beam direction is: AoD: -7.27°, ZoD: 100°.</w:t>
      </w:r>
    </w:p>
    <w:p w14:paraId="50A82EB5" w14:textId="77777777" w:rsidR="00606A04" w:rsidRPr="004B3397" w:rsidRDefault="00606A04" w:rsidP="00A16D05">
      <w:pPr>
        <w:pStyle w:val="Heading1"/>
      </w:pPr>
      <w:bookmarkStart w:id="66" w:name="_Toc177658775"/>
      <w:r w:rsidRPr="004B3397">
        <w:t>C.3</w:t>
      </w:r>
      <w:r w:rsidRPr="004B3397">
        <w:tab/>
        <w:t>FR1 Channel model validation</w:t>
      </w:r>
      <w:bookmarkEnd w:id="66"/>
    </w:p>
    <w:p w14:paraId="09F05AA5" w14:textId="02D6F0AD" w:rsidR="00A82632" w:rsidRPr="004B3397" w:rsidRDefault="00606A04" w:rsidP="00A16D05">
      <w:pPr>
        <w:pStyle w:val="Heading2"/>
      </w:pPr>
      <w:bookmarkStart w:id="67" w:name="_Toc177658776"/>
      <w:r w:rsidRPr="004B3397">
        <w:t>C.3.1</w:t>
      </w:r>
      <w:r w:rsidRPr="004B3397">
        <w:tab/>
        <w:t>General</w:t>
      </w:r>
      <w:bookmarkEnd w:id="67"/>
    </w:p>
    <w:p w14:paraId="363F9BCC" w14:textId="77777777" w:rsidR="00606A04" w:rsidRPr="004B3397" w:rsidRDefault="00606A04" w:rsidP="00606A04">
      <w:r w:rsidRPr="004B3397">
        <w:t>This clause describes the MIMO OTA validation measurements, in order to ensure that the channel models are correctly implemented and hence capable of generating the propagation environment, as described by the model, within the test zone.</w:t>
      </w:r>
    </w:p>
    <w:p w14:paraId="4148C2AB" w14:textId="77777777" w:rsidR="00606A04" w:rsidRPr="004B3397" w:rsidRDefault="00606A04" w:rsidP="00606A04">
      <w:r w:rsidRPr="004B3397">
        <w:t>The following measurements shall be done for FR1 channel model validation:</w:t>
      </w:r>
    </w:p>
    <w:p w14:paraId="1F60E0A2" w14:textId="6184F812" w:rsidR="00606A04" w:rsidRPr="004B3397" w:rsidRDefault="00606A04" w:rsidP="00A16D05">
      <w:pPr>
        <w:pStyle w:val="B1"/>
        <w:rPr>
          <w:lang w:eastAsia="ko-KR"/>
        </w:rPr>
      </w:pPr>
      <w:r w:rsidRPr="004B3397">
        <w:rPr>
          <w:lang w:eastAsia="ko-KR"/>
        </w:rPr>
        <w:t>-</w:t>
      </w:r>
      <w:r w:rsidRPr="004B3397">
        <w:rPr>
          <w:lang w:eastAsia="ko-KR"/>
        </w:rPr>
        <w:tab/>
        <w:t>Power Delay Profile (PDP)</w:t>
      </w:r>
      <w:r w:rsidR="00A16D05" w:rsidRPr="004B3397">
        <w:rPr>
          <w:lang w:eastAsia="ko-KR"/>
        </w:rPr>
        <w:t>.</w:t>
      </w:r>
    </w:p>
    <w:p w14:paraId="62965767" w14:textId="452DAEB8" w:rsidR="00606A04" w:rsidRPr="004B3397" w:rsidRDefault="00606A04" w:rsidP="00A16D05">
      <w:pPr>
        <w:pStyle w:val="B1"/>
        <w:rPr>
          <w:lang w:eastAsia="ko-KR"/>
        </w:rPr>
      </w:pPr>
      <w:r w:rsidRPr="004B3397">
        <w:rPr>
          <w:lang w:eastAsia="ko-KR"/>
        </w:rPr>
        <w:t>-</w:t>
      </w:r>
      <w:r w:rsidRPr="004B3397">
        <w:rPr>
          <w:lang w:eastAsia="ko-KR"/>
        </w:rPr>
        <w:tab/>
        <w:t>Doppler/Temporal correlation</w:t>
      </w:r>
      <w:r w:rsidR="00A16D05" w:rsidRPr="004B3397">
        <w:rPr>
          <w:lang w:eastAsia="ko-KR"/>
        </w:rPr>
        <w:t>.</w:t>
      </w:r>
    </w:p>
    <w:p w14:paraId="3CA3FF3B" w14:textId="04949D11" w:rsidR="00606A04" w:rsidRPr="004B3397" w:rsidRDefault="00606A04" w:rsidP="00A16D05">
      <w:pPr>
        <w:pStyle w:val="B1"/>
        <w:rPr>
          <w:lang w:eastAsia="ko-KR"/>
        </w:rPr>
      </w:pPr>
      <w:r w:rsidRPr="004B3397">
        <w:rPr>
          <w:lang w:eastAsia="ko-KR"/>
        </w:rPr>
        <w:t>-</w:t>
      </w:r>
      <w:r w:rsidRPr="004B3397">
        <w:rPr>
          <w:lang w:eastAsia="ko-KR"/>
        </w:rPr>
        <w:tab/>
        <w:t>Spatial correlation</w:t>
      </w:r>
      <w:r w:rsidR="00A16D05" w:rsidRPr="004B3397">
        <w:rPr>
          <w:lang w:eastAsia="ko-KR"/>
        </w:rPr>
        <w:t>.</w:t>
      </w:r>
    </w:p>
    <w:p w14:paraId="7A835B16" w14:textId="545A4EF2" w:rsidR="00606A04" w:rsidRPr="004B3397" w:rsidRDefault="00606A04" w:rsidP="00A16D05">
      <w:pPr>
        <w:pStyle w:val="B1"/>
        <w:rPr>
          <w:lang w:eastAsia="ko-KR"/>
        </w:rPr>
      </w:pPr>
      <w:r w:rsidRPr="004B3397">
        <w:rPr>
          <w:lang w:eastAsia="ko-KR"/>
        </w:rPr>
        <w:t>-</w:t>
      </w:r>
      <w:r w:rsidRPr="004B3397">
        <w:rPr>
          <w:lang w:eastAsia="ko-KR"/>
        </w:rPr>
        <w:tab/>
        <w:t>Cross-polarization</w:t>
      </w:r>
      <w:r w:rsidR="00A16D05" w:rsidRPr="004B3397">
        <w:rPr>
          <w:lang w:eastAsia="ko-KR"/>
        </w:rPr>
        <w:t>.</w:t>
      </w:r>
    </w:p>
    <w:p w14:paraId="1C4A6756" w14:textId="2793757A" w:rsidR="00606A04" w:rsidRPr="004B3397" w:rsidRDefault="00606A04" w:rsidP="00A16D05">
      <w:pPr>
        <w:pStyle w:val="B1"/>
        <w:rPr>
          <w:lang w:eastAsia="ko-KR"/>
        </w:rPr>
      </w:pPr>
      <w:r w:rsidRPr="004B3397">
        <w:rPr>
          <w:lang w:eastAsia="ko-KR"/>
        </w:rPr>
        <w:t>-</w:t>
      </w:r>
      <w:r w:rsidRPr="004B3397">
        <w:rPr>
          <w:lang w:eastAsia="ko-KR"/>
        </w:rPr>
        <w:tab/>
        <w:t>Power validation</w:t>
      </w:r>
      <w:r w:rsidR="00A16D05" w:rsidRPr="004B3397">
        <w:rPr>
          <w:lang w:eastAsia="ko-KR"/>
        </w:rPr>
        <w:t>.</w:t>
      </w:r>
    </w:p>
    <w:p w14:paraId="6D6B09F5" w14:textId="4632F723" w:rsidR="00606A04" w:rsidRPr="004B3397" w:rsidRDefault="00606A04" w:rsidP="00606A04">
      <w:pPr>
        <w:rPr>
          <w:lang w:eastAsia="zh-CN"/>
        </w:rPr>
      </w:pPr>
      <w:r w:rsidRPr="004B3397">
        <w:rPr>
          <w:lang w:eastAsia="zh-CN"/>
        </w:rPr>
        <w:t>Frequencies to be used to test for channel model validation</w:t>
      </w:r>
      <w:r w:rsidR="00A16D05" w:rsidRPr="004B3397">
        <w:rPr>
          <w:lang w:eastAsia="zh-CN"/>
        </w:rPr>
        <w:t>.</w:t>
      </w:r>
    </w:p>
    <w:p w14:paraId="3E69F34A" w14:textId="37087B10" w:rsidR="00606A04" w:rsidRPr="004B3397" w:rsidRDefault="00606A04" w:rsidP="00606A04">
      <w:pPr>
        <w:pStyle w:val="TH"/>
      </w:pPr>
      <w:r w:rsidRPr="004B3397">
        <w:t>Table C.3.1-1: Frequencies for PDP, Doppler, Spatial correlation and</w:t>
      </w:r>
      <w:r w:rsidR="00A16D05" w:rsidRPr="004B3397">
        <w:br/>
      </w:r>
      <w:r w:rsidRPr="004B3397">
        <w:t>Cross-polarization validation</w:t>
      </w:r>
    </w:p>
    <w:tbl>
      <w:tblPr>
        <w:tblW w:w="5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2549"/>
        <w:gridCol w:w="850"/>
        <w:gridCol w:w="2408"/>
      </w:tblGrid>
      <w:tr w:rsidR="00606A04" w:rsidRPr="004B3397" w14:paraId="3DB0778F" w14:textId="77777777" w:rsidTr="00A16D05">
        <w:trPr>
          <w:jc w:val="center"/>
        </w:trPr>
        <w:tc>
          <w:tcPr>
            <w:tcW w:w="2549" w:type="dxa"/>
            <w:shd w:val="clear" w:color="auto" w:fill="D9D9D9"/>
            <w:tcMar>
              <w:top w:w="12" w:type="dxa"/>
              <w:left w:w="12" w:type="dxa"/>
              <w:bottom w:w="0" w:type="dxa"/>
              <w:right w:w="12" w:type="dxa"/>
            </w:tcMar>
            <w:vAlign w:val="center"/>
            <w:hideMark/>
          </w:tcPr>
          <w:p w14:paraId="01A73E52" w14:textId="4F78CC63" w:rsidR="00606A04" w:rsidRPr="004B3397" w:rsidRDefault="00606A04" w:rsidP="007033F3">
            <w:pPr>
              <w:pStyle w:val="TAH"/>
            </w:pPr>
            <w:r w:rsidRPr="004B3397">
              <w:t>NR</w:t>
            </w:r>
            <w:r w:rsidR="002A2300" w:rsidRPr="004B3397">
              <w:t xml:space="preserve"> </w:t>
            </w:r>
            <w:r w:rsidRPr="004B3397">
              <w:t>FR1</w:t>
            </w:r>
            <w:r w:rsidR="002A2300" w:rsidRPr="004B3397">
              <w:t xml:space="preserve"> </w:t>
            </w:r>
            <w:r w:rsidRPr="004B3397">
              <w:t>Bands</w:t>
            </w:r>
          </w:p>
        </w:tc>
        <w:tc>
          <w:tcPr>
            <w:tcW w:w="850" w:type="dxa"/>
            <w:shd w:val="clear" w:color="auto" w:fill="D9D9D9"/>
            <w:tcMar>
              <w:top w:w="12" w:type="dxa"/>
              <w:left w:w="12" w:type="dxa"/>
              <w:bottom w:w="0" w:type="dxa"/>
              <w:right w:w="12" w:type="dxa"/>
            </w:tcMar>
            <w:vAlign w:val="center"/>
            <w:hideMark/>
          </w:tcPr>
          <w:p w14:paraId="080E7A80" w14:textId="77777777" w:rsidR="00606A04" w:rsidRPr="004B3397" w:rsidRDefault="00606A04" w:rsidP="007033F3">
            <w:pPr>
              <w:pStyle w:val="TAH"/>
            </w:pPr>
            <w:r w:rsidRPr="004B3397">
              <w:t>Range</w:t>
            </w:r>
          </w:p>
        </w:tc>
        <w:tc>
          <w:tcPr>
            <w:tcW w:w="2408" w:type="dxa"/>
            <w:shd w:val="clear" w:color="auto" w:fill="D9D9D9"/>
            <w:tcMar>
              <w:top w:w="12" w:type="dxa"/>
              <w:left w:w="12" w:type="dxa"/>
              <w:bottom w:w="0" w:type="dxa"/>
              <w:right w:w="12" w:type="dxa"/>
            </w:tcMar>
            <w:vAlign w:val="center"/>
            <w:hideMark/>
          </w:tcPr>
          <w:p w14:paraId="2E7E4882" w14:textId="14874E63" w:rsidR="00606A04" w:rsidRPr="004B3397" w:rsidRDefault="00606A04" w:rsidP="007033F3">
            <w:pPr>
              <w:pStyle w:val="TAH"/>
            </w:pPr>
            <w:r w:rsidRPr="004B3397">
              <w:t>Test</w:t>
            </w:r>
            <w:r w:rsidR="002A2300" w:rsidRPr="004B3397">
              <w:t xml:space="preserve"> </w:t>
            </w:r>
            <w:r w:rsidRPr="004B3397">
              <w:t>frequency</w:t>
            </w:r>
            <w:r w:rsidR="002A2300" w:rsidRPr="004B3397">
              <w:t xml:space="preserve"> </w:t>
            </w:r>
            <w:r w:rsidRPr="004B3397">
              <w:t>(MHz)</w:t>
            </w:r>
          </w:p>
        </w:tc>
      </w:tr>
      <w:tr w:rsidR="00A16D05" w:rsidRPr="004B3397" w14:paraId="12519FE7" w14:textId="77777777" w:rsidTr="00A16D05">
        <w:trPr>
          <w:jc w:val="center"/>
        </w:trPr>
        <w:tc>
          <w:tcPr>
            <w:tcW w:w="2549" w:type="dxa"/>
            <w:shd w:val="clear" w:color="auto" w:fill="auto"/>
            <w:tcMar>
              <w:top w:w="12" w:type="dxa"/>
              <w:left w:w="12" w:type="dxa"/>
              <w:bottom w:w="0" w:type="dxa"/>
              <w:right w:w="12" w:type="dxa"/>
            </w:tcMar>
          </w:tcPr>
          <w:p w14:paraId="35E7805B" w14:textId="77777777" w:rsidR="00A16D05" w:rsidRPr="004B3397" w:rsidRDefault="00A16D05" w:rsidP="007033F3">
            <w:pPr>
              <w:pStyle w:val="TAC"/>
            </w:pPr>
            <w:r w:rsidRPr="004B3397">
              <w:t>n71</w:t>
            </w:r>
          </w:p>
        </w:tc>
        <w:tc>
          <w:tcPr>
            <w:tcW w:w="850" w:type="dxa"/>
            <w:vMerge w:val="restart"/>
            <w:shd w:val="clear" w:color="auto" w:fill="auto"/>
            <w:tcMar>
              <w:top w:w="12" w:type="dxa"/>
              <w:left w:w="12" w:type="dxa"/>
              <w:bottom w:w="0" w:type="dxa"/>
              <w:right w:w="12" w:type="dxa"/>
            </w:tcMar>
            <w:vAlign w:val="center"/>
          </w:tcPr>
          <w:p w14:paraId="0D33E54C" w14:textId="77777777" w:rsidR="00A16D05" w:rsidRPr="004B3397" w:rsidRDefault="00A16D05" w:rsidP="007033F3">
            <w:pPr>
              <w:pStyle w:val="TAC"/>
              <w:rPr>
                <w:lang w:eastAsia="zh-CN"/>
              </w:rPr>
            </w:pPr>
            <w:r w:rsidRPr="004B3397">
              <w:rPr>
                <w:lang w:eastAsia="zh-CN"/>
              </w:rPr>
              <w:t>Low</w:t>
            </w:r>
          </w:p>
        </w:tc>
        <w:tc>
          <w:tcPr>
            <w:tcW w:w="2408" w:type="dxa"/>
            <w:shd w:val="clear" w:color="auto" w:fill="auto"/>
            <w:tcMar>
              <w:top w:w="12" w:type="dxa"/>
              <w:left w:w="12" w:type="dxa"/>
              <w:bottom w:w="0" w:type="dxa"/>
              <w:right w:w="12" w:type="dxa"/>
            </w:tcMar>
          </w:tcPr>
          <w:p w14:paraId="1AF05DF7" w14:textId="6ACF4719" w:rsidR="00A16D05" w:rsidRPr="004B3397" w:rsidRDefault="00A16D05" w:rsidP="007033F3">
            <w:pPr>
              <w:pStyle w:val="TAC"/>
            </w:pPr>
            <w:r w:rsidRPr="004B3397">
              <w:t>617 MHz</w:t>
            </w:r>
          </w:p>
        </w:tc>
      </w:tr>
      <w:tr w:rsidR="00A16D05" w:rsidRPr="004B3397" w14:paraId="6C572A0D" w14:textId="77777777" w:rsidTr="00A16D05">
        <w:trPr>
          <w:jc w:val="center"/>
        </w:trPr>
        <w:tc>
          <w:tcPr>
            <w:tcW w:w="2549" w:type="dxa"/>
            <w:shd w:val="clear" w:color="auto" w:fill="auto"/>
            <w:tcMar>
              <w:top w:w="12" w:type="dxa"/>
              <w:left w:w="12" w:type="dxa"/>
              <w:bottom w:w="0" w:type="dxa"/>
              <w:right w:w="12" w:type="dxa"/>
            </w:tcMar>
          </w:tcPr>
          <w:p w14:paraId="60702C38" w14:textId="016D2833" w:rsidR="00A16D05" w:rsidRPr="004B3397" w:rsidRDefault="00A16D05" w:rsidP="007033F3">
            <w:pPr>
              <w:pStyle w:val="TAC"/>
            </w:pPr>
            <w:r w:rsidRPr="004B3397">
              <w:t>n12, n17, n29, n14, n28</w:t>
            </w:r>
          </w:p>
        </w:tc>
        <w:tc>
          <w:tcPr>
            <w:tcW w:w="850" w:type="dxa"/>
            <w:vMerge/>
            <w:shd w:val="clear" w:color="auto" w:fill="auto"/>
            <w:tcMar>
              <w:top w:w="12" w:type="dxa"/>
              <w:left w:w="12" w:type="dxa"/>
              <w:bottom w:w="0" w:type="dxa"/>
              <w:right w:w="12" w:type="dxa"/>
            </w:tcMar>
            <w:vAlign w:val="center"/>
          </w:tcPr>
          <w:p w14:paraId="4A5D4F3D" w14:textId="77777777" w:rsidR="00A16D05" w:rsidRPr="004B3397" w:rsidRDefault="00A16D05" w:rsidP="007033F3">
            <w:pPr>
              <w:pStyle w:val="TAC"/>
            </w:pPr>
          </w:p>
        </w:tc>
        <w:tc>
          <w:tcPr>
            <w:tcW w:w="2408" w:type="dxa"/>
            <w:shd w:val="clear" w:color="auto" w:fill="auto"/>
            <w:tcMar>
              <w:top w:w="12" w:type="dxa"/>
              <w:left w:w="12" w:type="dxa"/>
              <w:bottom w:w="0" w:type="dxa"/>
              <w:right w:w="12" w:type="dxa"/>
            </w:tcMar>
          </w:tcPr>
          <w:p w14:paraId="78B5AA67" w14:textId="63556C73" w:rsidR="00A16D05" w:rsidRPr="004B3397" w:rsidRDefault="00A16D05" w:rsidP="007033F3">
            <w:pPr>
              <w:pStyle w:val="TAC"/>
            </w:pPr>
            <w:r w:rsidRPr="004B3397">
              <w:t>722 MHz</w:t>
            </w:r>
          </w:p>
        </w:tc>
      </w:tr>
      <w:tr w:rsidR="00A16D05" w:rsidRPr="004B3397" w14:paraId="6B44DC88" w14:textId="77777777" w:rsidTr="00A16D05">
        <w:trPr>
          <w:jc w:val="center"/>
        </w:trPr>
        <w:tc>
          <w:tcPr>
            <w:tcW w:w="2549" w:type="dxa"/>
            <w:shd w:val="clear" w:color="auto" w:fill="auto"/>
            <w:tcMar>
              <w:top w:w="12" w:type="dxa"/>
              <w:left w:w="12" w:type="dxa"/>
              <w:bottom w:w="0" w:type="dxa"/>
              <w:right w:w="12" w:type="dxa"/>
            </w:tcMar>
          </w:tcPr>
          <w:p w14:paraId="66F51FA5" w14:textId="4F672672" w:rsidR="00A16D05" w:rsidRPr="004B3397" w:rsidRDefault="00A16D05" w:rsidP="007033F3">
            <w:pPr>
              <w:pStyle w:val="TAC"/>
            </w:pPr>
            <w:r w:rsidRPr="004B3397">
              <w:t>n5, n8, n18, n20</w:t>
            </w:r>
          </w:p>
        </w:tc>
        <w:tc>
          <w:tcPr>
            <w:tcW w:w="850" w:type="dxa"/>
            <w:vMerge/>
            <w:shd w:val="clear" w:color="auto" w:fill="auto"/>
            <w:tcMar>
              <w:top w:w="12" w:type="dxa"/>
              <w:left w:w="12" w:type="dxa"/>
              <w:bottom w:w="0" w:type="dxa"/>
              <w:right w:w="12" w:type="dxa"/>
            </w:tcMar>
            <w:vAlign w:val="center"/>
          </w:tcPr>
          <w:p w14:paraId="64CBDE92" w14:textId="77777777" w:rsidR="00A16D05" w:rsidRPr="004B3397" w:rsidRDefault="00A16D05" w:rsidP="007033F3">
            <w:pPr>
              <w:pStyle w:val="TAC"/>
            </w:pPr>
          </w:p>
        </w:tc>
        <w:tc>
          <w:tcPr>
            <w:tcW w:w="2408" w:type="dxa"/>
            <w:shd w:val="clear" w:color="auto" w:fill="auto"/>
            <w:tcMar>
              <w:top w:w="12" w:type="dxa"/>
              <w:left w:w="12" w:type="dxa"/>
              <w:bottom w:w="0" w:type="dxa"/>
              <w:right w:w="12" w:type="dxa"/>
            </w:tcMar>
          </w:tcPr>
          <w:p w14:paraId="7C267AE0" w14:textId="635EBB7D" w:rsidR="00A16D05" w:rsidRPr="004B3397" w:rsidRDefault="00A16D05" w:rsidP="007033F3">
            <w:pPr>
              <w:pStyle w:val="TAC"/>
            </w:pPr>
            <w:r w:rsidRPr="004B3397">
              <w:t>836.5 MHz</w:t>
            </w:r>
          </w:p>
        </w:tc>
      </w:tr>
      <w:tr w:rsidR="00A16D05" w:rsidRPr="004B3397" w14:paraId="0A264BF0" w14:textId="77777777" w:rsidTr="00A16D05">
        <w:trPr>
          <w:jc w:val="center"/>
        </w:trPr>
        <w:tc>
          <w:tcPr>
            <w:tcW w:w="2549" w:type="dxa"/>
            <w:shd w:val="clear" w:color="auto" w:fill="auto"/>
            <w:tcMar>
              <w:top w:w="12" w:type="dxa"/>
              <w:left w:w="12" w:type="dxa"/>
              <w:bottom w:w="0" w:type="dxa"/>
              <w:right w:w="12" w:type="dxa"/>
            </w:tcMar>
          </w:tcPr>
          <w:p w14:paraId="4BCD42AB" w14:textId="06CFE4E1" w:rsidR="00A16D05" w:rsidRPr="004B3397" w:rsidRDefault="00A16D05" w:rsidP="007033F3">
            <w:pPr>
              <w:pStyle w:val="TAC"/>
            </w:pPr>
            <w:r w:rsidRPr="004B3397">
              <w:t>n50, n51, n74</w:t>
            </w:r>
          </w:p>
        </w:tc>
        <w:tc>
          <w:tcPr>
            <w:tcW w:w="850" w:type="dxa"/>
            <w:vMerge w:val="restart"/>
            <w:shd w:val="clear" w:color="auto" w:fill="auto"/>
            <w:tcMar>
              <w:top w:w="12" w:type="dxa"/>
              <w:left w:w="12" w:type="dxa"/>
              <w:bottom w:w="0" w:type="dxa"/>
              <w:right w:w="12" w:type="dxa"/>
            </w:tcMar>
            <w:vAlign w:val="center"/>
          </w:tcPr>
          <w:p w14:paraId="1C837E4D" w14:textId="77777777" w:rsidR="00A16D05" w:rsidRPr="004B3397" w:rsidRDefault="00A16D05" w:rsidP="007033F3">
            <w:pPr>
              <w:pStyle w:val="TAC"/>
              <w:rPr>
                <w:lang w:eastAsia="zh-CN"/>
              </w:rPr>
            </w:pPr>
            <w:r w:rsidRPr="004B3397">
              <w:rPr>
                <w:lang w:eastAsia="zh-CN"/>
              </w:rPr>
              <w:t>Mid</w:t>
            </w:r>
          </w:p>
        </w:tc>
        <w:tc>
          <w:tcPr>
            <w:tcW w:w="2408" w:type="dxa"/>
            <w:shd w:val="clear" w:color="auto" w:fill="auto"/>
            <w:tcMar>
              <w:top w:w="12" w:type="dxa"/>
              <w:left w:w="12" w:type="dxa"/>
              <w:bottom w:w="0" w:type="dxa"/>
              <w:right w:w="12" w:type="dxa"/>
            </w:tcMar>
          </w:tcPr>
          <w:p w14:paraId="7B912430" w14:textId="5A984A6F" w:rsidR="00A16D05" w:rsidRPr="004B3397" w:rsidRDefault="00A16D05" w:rsidP="007033F3">
            <w:pPr>
              <w:pStyle w:val="TAC"/>
            </w:pPr>
            <w:r w:rsidRPr="004B3397">
              <w:t>1575.42 MHz</w:t>
            </w:r>
          </w:p>
        </w:tc>
      </w:tr>
      <w:tr w:rsidR="00A16D05" w:rsidRPr="004B3397" w14:paraId="6630E087" w14:textId="77777777" w:rsidTr="00A16D05">
        <w:trPr>
          <w:jc w:val="center"/>
        </w:trPr>
        <w:tc>
          <w:tcPr>
            <w:tcW w:w="2549" w:type="dxa"/>
            <w:shd w:val="clear" w:color="auto" w:fill="auto"/>
            <w:tcMar>
              <w:top w:w="12" w:type="dxa"/>
              <w:left w:w="12" w:type="dxa"/>
              <w:bottom w:w="0" w:type="dxa"/>
              <w:right w:w="12" w:type="dxa"/>
            </w:tcMar>
          </w:tcPr>
          <w:p w14:paraId="7A3BEB75" w14:textId="4B3F7098" w:rsidR="00A16D05" w:rsidRPr="004B3397" w:rsidRDefault="00A16D05" w:rsidP="007033F3">
            <w:pPr>
              <w:pStyle w:val="TAC"/>
            </w:pPr>
            <w:r w:rsidRPr="004B3397">
              <w:t>n3, n2, n25, n39</w:t>
            </w:r>
          </w:p>
        </w:tc>
        <w:tc>
          <w:tcPr>
            <w:tcW w:w="850" w:type="dxa"/>
            <w:vMerge/>
            <w:shd w:val="clear" w:color="auto" w:fill="auto"/>
            <w:tcMar>
              <w:top w:w="12" w:type="dxa"/>
              <w:left w:w="12" w:type="dxa"/>
              <w:bottom w:w="0" w:type="dxa"/>
              <w:right w:w="12" w:type="dxa"/>
            </w:tcMar>
            <w:vAlign w:val="center"/>
          </w:tcPr>
          <w:p w14:paraId="67C4ED53" w14:textId="77777777" w:rsidR="00A16D05" w:rsidRPr="004B3397" w:rsidRDefault="00A16D05" w:rsidP="007033F3">
            <w:pPr>
              <w:pStyle w:val="TAC"/>
            </w:pPr>
          </w:p>
        </w:tc>
        <w:tc>
          <w:tcPr>
            <w:tcW w:w="2408" w:type="dxa"/>
            <w:shd w:val="clear" w:color="auto" w:fill="auto"/>
            <w:tcMar>
              <w:top w:w="12" w:type="dxa"/>
              <w:left w:w="12" w:type="dxa"/>
              <w:bottom w:w="0" w:type="dxa"/>
              <w:right w:w="12" w:type="dxa"/>
            </w:tcMar>
          </w:tcPr>
          <w:p w14:paraId="08D172E1" w14:textId="38DED042" w:rsidR="00A16D05" w:rsidRPr="004B3397" w:rsidRDefault="00A16D05" w:rsidP="007033F3">
            <w:pPr>
              <w:pStyle w:val="TAC"/>
            </w:pPr>
            <w:r w:rsidRPr="004B3397">
              <w:t>1880 MHz</w:t>
            </w:r>
          </w:p>
        </w:tc>
      </w:tr>
      <w:tr w:rsidR="00A16D05" w:rsidRPr="004B3397" w14:paraId="073A8A53" w14:textId="77777777" w:rsidTr="00A16D05">
        <w:trPr>
          <w:jc w:val="center"/>
        </w:trPr>
        <w:tc>
          <w:tcPr>
            <w:tcW w:w="2549" w:type="dxa"/>
            <w:shd w:val="clear" w:color="auto" w:fill="auto"/>
            <w:tcMar>
              <w:top w:w="12" w:type="dxa"/>
              <w:left w:w="12" w:type="dxa"/>
              <w:bottom w:w="0" w:type="dxa"/>
              <w:right w:w="12" w:type="dxa"/>
            </w:tcMar>
          </w:tcPr>
          <w:p w14:paraId="7C227D1F" w14:textId="4B575B8C" w:rsidR="00A16D05" w:rsidRPr="004B3397" w:rsidRDefault="00A16D05" w:rsidP="007033F3">
            <w:pPr>
              <w:pStyle w:val="TAC"/>
            </w:pPr>
            <w:r w:rsidRPr="004B3397">
              <w:t>n1, n34, n65</w:t>
            </w:r>
          </w:p>
        </w:tc>
        <w:tc>
          <w:tcPr>
            <w:tcW w:w="850" w:type="dxa"/>
            <w:vMerge/>
            <w:shd w:val="clear" w:color="auto" w:fill="auto"/>
            <w:tcMar>
              <w:top w:w="12" w:type="dxa"/>
              <w:left w:w="12" w:type="dxa"/>
              <w:bottom w:w="0" w:type="dxa"/>
              <w:right w:w="12" w:type="dxa"/>
            </w:tcMar>
            <w:vAlign w:val="center"/>
          </w:tcPr>
          <w:p w14:paraId="5227058C" w14:textId="77777777" w:rsidR="00A16D05" w:rsidRPr="004B3397" w:rsidRDefault="00A16D05" w:rsidP="007033F3">
            <w:pPr>
              <w:pStyle w:val="TAC"/>
            </w:pPr>
          </w:p>
        </w:tc>
        <w:tc>
          <w:tcPr>
            <w:tcW w:w="2408" w:type="dxa"/>
            <w:shd w:val="clear" w:color="auto" w:fill="auto"/>
            <w:tcMar>
              <w:top w:w="12" w:type="dxa"/>
              <w:left w:w="12" w:type="dxa"/>
              <w:bottom w:w="0" w:type="dxa"/>
              <w:right w:w="12" w:type="dxa"/>
            </w:tcMar>
          </w:tcPr>
          <w:p w14:paraId="3E0CAC4B" w14:textId="7B365B93" w:rsidR="00A16D05" w:rsidRPr="004B3397" w:rsidRDefault="00A16D05" w:rsidP="007033F3">
            <w:pPr>
              <w:pStyle w:val="TAC"/>
            </w:pPr>
            <w:r w:rsidRPr="004B3397">
              <w:t>2132.5 MHz</w:t>
            </w:r>
          </w:p>
        </w:tc>
      </w:tr>
      <w:tr w:rsidR="00A16D05" w:rsidRPr="004B3397" w14:paraId="0E91CF7D" w14:textId="77777777" w:rsidTr="00A16D05">
        <w:trPr>
          <w:jc w:val="center"/>
        </w:trPr>
        <w:tc>
          <w:tcPr>
            <w:tcW w:w="2549" w:type="dxa"/>
            <w:shd w:val="clear" w:color="auto" w:fill="auto"/>
            <w:tcMar>
              <w:top w:w="12" w:type="dxa"/>
              <w:left w:w="12" w:type="dxa"/>
              <w:bottom w:w="0" w:type="dxa"/>
              <w:right w:w="12" w:type="dxa"/>
            </w:tcMar>
          </w:tcPr>
          <w:p w14:paraId="6BD933CB" w14:textId="6B9FD2A3" w:rsidR="00A16D05" w:rsidRPr="004B3397" w:rsidRDefault="00A16D05" w:rsidP="007033F3">
            <w:pPr>
              <w:pStyle w:val="TAC"/>
            </w:pPr>
            <w:r w:rsidRPr="004B3397">
              <w:t>n7, n30, n41, n40, n38, [n90]</w:t>
            </w:r>
          </w:p>
        </w:tc>
        <w:tc>
          <w:tcPr>
            <w:tcW w:w="850" w:type="dxa"/>
            <w:vMerge/>
            <w:shd w:val="clear" w:color="auto" w:fill="auto"/>
            <w:tcMar>
              <w:top w:w="12" w:type="dxa"/>
              <w:left w:w="12" w:type="dxa"/>
              <w:bottom w:w="0" w:type="dxa"/>
              <w:right w:w="12" w:type="dxa"/>
            </w:tcMar>
            <w:vAlign w:val="center"/>
          </w:tcPr>
          <w:p w14:paraId="06A4E1F2" w14:textId="77777777" w:rsidR="00A16D05" w:rsidRPr="004B3397" w:rsidRDefault="00A16D05" w:rsidP="007033F3">
            <w:pPr>
              <w:pStyle w:val="TAC"/>
            </w:pPr>
          </w:p>
        </w:tc>
        <w:tc>
          <w:tcPr>
            <w:tcW w:w="2408" w:type="dxa"/>
            <w:shd w:val="clear" w:color="auto" w:fill="auto"/>
            <w:tcMar>
              <w:top w:w="12" w:type="dxa"/>
              <w:left w:w="12" w:type="dxa"/>
              <w:bottom w:w="0" w:type="dxa"/>
              <w:right w:w="12" w:type="dxa"/>
            </w:tcMar>
          </w:tcPr>
          <w:p w14:paraId="7E7CA34D" w14:textId="4ED0F80F" w:rsidR="00A16D05" w:rsidRPr="004B3397" w:rsidRDefault="00A16D05" w:rsidP="007033F3">
            <w:pPr>
              <w:pStyle w:val="TAC"/>
            </w:pPr>
            <w:r w:rsidRPr="004B3397">
              <w:t>2450 MHz</w:t>
            </w:r>
          </w:p>
        </w:tc>
      </w:tr>
      <w:tr w:rsidR="00A16D05" w:rsidRPr="004B3397" w14:paraId="16C56F53" w14:textId="77777777" w:rsidTr="00A16D05">
        <w:trPr>
          <w:jc w:val="center"/>
        </w:trPr>
        <w:tc>
          <w:tcPr>
            <w:tcW w:w="2549" w:type="dxa"/>
            <w:shd w:val="clear" w:color="auto" w:fill="auto"/>
            <w:tcMar>
              <w:top w:w="12" w:type="dxa"/>
              <w:left w:w="12" w:type="dxa"/>
              <w:bottom w:w="0" w:type="dxa"/>
              <w:right w:w="12" w:type="dxa"/>
            </w:tcMar>
          </w:tcPr>
          <w:p w14:paraId="0AD1B479" w14:textId="77777777" w:rsidR="00A16D05" w:rsidRPr="004B3397" w:rsidRDefault="00A16D05" w:rsidP="007033F3">
            <w:pPr>
              <w:pStyle w:val="TAC"/>
            </w:pPr>
            <w:r w:rsidRPr="004B3397">
              <w:t>n77,n78</w:t>
            </w:r>
          </w:p>
        </w:tc>
        <w:tc>
          <w:tcPr>
            <w:tcW w:w="850" w:type="dxa"/>
            <w:vMerge w:val="restart"/>
            <w:shd w:val="clear" w:color="auto" w:fill="auto"/>
            <w:tcMar>
              <w:top w:w="12" w:type="dxa"/>
              <w:left w:w="12" w:type="dxa"/>
              <w:bottom w:w="0" w:type="dxa"/>
              <w:right w:w="12" w:type="dxa"/>
            </w:tcMar>
            <w:vAlign w:val="center"/>
          </w:tcPr>
          <w:p w14:paraId="2A053311" w14:textId="77777777" w:rsidR="00A16D05" w:rsidRPr="004B3397" w:rsidRDefault="00A16D05" w:rsidP="007033F3">
            <w:pPr>
              <w:pStyle w:val="TAC"/>
              <w:rPr>
                <w:lang w:eastAsia="zh-CN"/>
              </w:rPr>
            </w:pPr>
            <w:r w:rsidRPr="004B3397">
              <w:rPr>
                <w:lang w:eastAsia="zh-CN"/>
              </w:rPr>
              <w:t>High</w:t>
            </w:r>
          </w:p>
        </w:tc>
        <w:tc>
          <w:tcPr>
            <w:tcW w:w="2408" w:type="dxa"/>
            <w:shd w:val="clear" w:color="auto" w:fill="auto"/>
            <w:tcMar>
              <w:top w:w="12" w:type="dxa"/>
              <w:left w:w="12" w:type="dxa"/>
              <w:bottom w:w="0" w:type="dxa"/>
              <w:right w:w="12" w:type="dxa"/>
            </w:tcMar>
          </w:tcPr>
          <w:p w14:paraId="2484D3FE" w14:textId="7CB0EF1D" w:rsidR="00A16D05" w:rsidRPr="004B3397" w:rsidRDefault="00A16D05" w:rsidP="007033F3">
            <w:pPr>
              <w:pStyle w:val="TAC"/>
            </w:pPr>
            <w:r w:rsidRPr="004B3397">
              <w:t>3600 MHz</w:t>
            </w:r>
          </w:p>
        </w:tc>
      </w:tr>
      <w:tr w:rsidR="00A16D05" w:rsidRPr="004B3397" w14:paraId="71C706F4" w14:textId="77777777" w:rsidTr="00A16D05">
        <w:trPr>
          <w:jc w:val="center"/>
        </w:trPr>
        <w:tc>
          <w:tcPr>
            <w:tcW w:w="2549" w:type="dxa"/>
            <w:shd w:val="clear" w:color="auto" w:fill="auto"/>
            <w:tcMar>
              <w:top w:w="12" w:type="dxa"/>
              <w:left w:w="12" w:type="dxa"/>
              <w:bottom w:w="0" w:type="dxa"/>
              <w:right w:w="12" w:type="dxa"/>
            </w:tcMar>
          </w:tcPr>
          <w:p w14:paraId="2F4C7189" w14:textId="77777777" w:rsidR="00A16D05" w:rsidRPr="004B3397" w:rsidRDefault="00A16D05" w:rsidP="007033F3">
            <w:pPr>
              <w:pStyle w:val="TAC"/>
            </w:pPr>
            <w:r w:rsidRPr="004B3397">
              <w:t>n79</w:t>
            </w:r>
          </w:p>
        </w:tc>
        <w:tc>
          <w:tcPr>
            <w:tcW w:w="850" w:type="dxa"/>
            <w:vMerge/>
            <w:shd w:val="clear" w:color="auto" w:fill="auto"/>
            <w:tcMar>
              <w:top w:w="12" w:type="dxa"/>
              <w:left w:w="12" w:type="dxa"/>
              <w:bottom w:w="0" w:type="dxa"/>
              <w:right w:w="12" w:type="dxa"/>
            </w:tcMar>
            <w:vAlign w:val="center"/>
          </w:tcPr>
          <w:p w14:paraId="22AC58F5" w14:textId="77777777" w:rsidR="00A16D05" w:rsidRPr="004B3397" w:rsidRDefault="00A16D05" w:rsidP="007033F3">
            <w:pPr>
              <w:pStyle w:val="TAC"/>
            </w:pPr>
          </w:p>
        </w:tc>
        <w:tc>
          <w:tcPr>
            <w:tcW w:w="2408" w:type="dxa"/>
            <w:shd w:val="clear" w:color="auto" w:fill="auto"/>
            <w:tcMar>
              <w:top w:w="12" w:type="dxa"/>
              <w:left w:w="12" w:type="dxa"/>
              <w:bottom w:w="0" w:type="dxa"/>
              <w:right w:w="12" w:type="dxa"/>
            </w:tcMar>
          </w:tcPr>
          <w:p w14:paraId="48DD6DB8" w14:textId="4CB8147C" w:rsidR="00A16D05" w:rsidRPr="004B3397" w:rsidRDefault="00A16D05" w:rsidP="007033F3">
            <w:pPr>
              <w:pStyle w:val="TAC"/>
            </w:pPr>
            <w:r w:rsidRPr="004B3397">
              <w:t xml:space="preserve">[4700 MHz] </w:t>
            </w:r>
          </w:p>
        </w:tc>
      </w:tr>
    </w:tbl>
    <w:p w14:paraId="7B62BA0B" w14:textId="77777777" w:rsidR="00606A04" w:rsidRPr="004B3397" w:rsidRDefault="00606A04" w:rsidP="00606A04"/>
    <w:p w14:paraId="15883E7F" w14:textId="77777777" w:rsidR="00606A04" w:rsidRPr="004B3397" w:rsidRDefault="00606A04" w:rsidP="00606A04">
      <w:pPr>
        <w:pStyle w:val="TH"/>
      </w:pPr>
      <w:r w:rsidRPr="004B3397">
        <w:lastRenderedPageBreak/>
        <w:t>Table C.3.1-2: Frequencies for Power validation</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2549"/>
        <w:gridCol w:w="850"/>
        <w:gridCol w:w="2692"/>
      </w:tblGrid>
      <w:tr w:rsidR="00606A04" w:rsidRPr="004B3397" w14:paraId="1B19B09C" w14:textId="77777777" w:rsidTr="00A16D05">
        <w:trPr>
          <w:jc w:val="center"/>
        </w:trPr>
        <w:tc>
          <w:tcPr>
            <w:tcW w:w="2549" w:type="dxa"/>
            <w:shd w:val="clear" w:color="auto" w:fill="D9D9D9"/>
            <w:tcMar>
              <w:top w:w="12" w:type="dxa"/>
              <w:left w:w="12" w:type="dxa"/>
              <w:bottom w:w="0" w:type="dxa"/>
              <w:right w:w="12" w:type="dxa"/>
            </w:tcMar>
            <w:vAlign w:val="center"/>
            <w:hideMark/>
          </w:tcPr>
          <w:p w14:paraId="26D2436A" w14:textId="61C20232" w:rsidR="00606A04" w:rsidRPr="004B3397" w:rsidRDefault="00606A04" w:rsidP="007033F3">
            <w:pPr>
              <w:pStyle w:val="TAH"/>
            </w:pPr>
            <w:r w:rsidRPr="004B3397">
              <w:t>NR</w:t>
            </w:r>
            <w:r w:rsidR="002A2300" w:rsidRPr="004B3397">
              <w:t xml:space="preserve"> </w:t>
            </w:r>
            <w:r w:rsidRPr="004B3397">
              <w:t>FR1</w:t>
            </w:r>
            <w:r w:rsidR="002A2300" w:rsidRPr="004B3397">
              <w:t xml:space="preserve"> </w:t>
            </w:r>
            <w:r w:rsidRPr="004B3397">
              <w:t>Bands</w:t>
            </w:r>
          </w:p>
        </w:tc>
        <w:tc>
          <w:tcPr>
            <w:tcW w:w="850" w:type="dxa"/>
            <w:shd w:val="clear" w:color="auto" w:fill="D9D9D9"/>
            <w:tcMar>
              <w:top w:w="12" w:type="dxa"/>
              <w:left w:w="12" w:type="dxa"/>
              <w:bottom w:w="0" w:type="dxa"/>
              <w:right w:w="12" w:type="dxa"/>
            </w:tcMar>
            <w:vAlign w:val="center"/>
            <w:hideMark/>
          </w:tcPr>
          <w:p w14:paraId="6B70F29A" w14:textId="77777777" w:rsidR="00606A04" w:rsidRPr="004B3397" w:rsidRDefault="00606A04" w:rsidP="007033F3">
            <w:pPr>
              <w:pStyle w:val="TAH"/>
            </w:pPr>
            <w:r w:rsidRPr="004B3397">
              <w:t>Range</w:t>
            </w:r>
          </w:p>
        </w:tc>
        <w:tc>
          <w:tcPr>
            <w:tcW w:w="2692" w:type="dxa"/>
            <w:shd w:val="clear" w:color="auto" w:fill="D9D9D9"/>
            <w:tcMar>
              <w:top w:w="12" w:type="dxa"/>
              <w:left w:w="12" w:type="dxa"/>
              <w:bottom w:w="0" w:type="dxa"/>
              <w:right w:w="12" w:type="dxa"/>
            </w:tcMar>
            <w:vAlign w:val="center"/>
            <w:hideMark/>
          </w:tcPr>
          <w:p w14:paraId="6717E784" w14:textId="61A51D56" w:rsidR="00606A04" w:rsidRPr="004B3397" w:rsidRDefault="00606A04" w:rsidP="007033F3">
            <w:pPr>
              <w:pStyle w:val="TAH"/>
            </w:pPr>
            <w:r w:rsidRPr="004B3397">
              <w:t>Test</w:t>
            </w:r>
            <w:r w:rsidR="002A2300" w:rsidRPr="004B3397">
              <w:t xml:space="preserve"> </w:t>
            </w:r>
            <w:r w:rsidRPr="004B3397">
              <w:t>frequency</w:t>
            </w:r>
            <w:r w:rsidR="002A2300" w:rsidRPr="004B3397">
              <w:t xml:space="preserve"> </w:t>
            </w:r>
            <w:r w:rsidRPr="004B3397">
              <w:t>(centre</w:t>
            </w:r>
            <w:r w:rsidR="002A2300" w:rsidRPr="004B3397">
              <w:t xml:space="preserve"> </w:t>
            </w:r>
            <w:r w:rsidRPr="004B3397">
              <w:t>frequency</w:t>
            </w:r>
            <w:r w:rsidR="002A2300" w:rsidRPr="004B3397">
              <w:t xml:space="preserve"> </w:t>
            </w:r>
            <w:r w:rsidRPr="004B3397">
              <w:t>of</w:t>
            </w:r>
            <w:r w:rsidR="002A2300" w:rsidRPr="004B3397">
              <w:t xml:space="preserve"> </w:t>
            </w:r>
            <w:r w:rsidRPr="004B3397">
              <w:t>each</w:t>
            </w:r>
            <w:r w:rsidR="002A2300" w:rsidRPr="004B3397">
              <w:t xml:space="preserve"> </w:t>
            </w:r>
            <w:r w:rsidRPr="004B3397">
              <w:t>band)</w:t>
            </w:r>
          </w:p>
        </w:tc>
      </w:tr>
      <w:tr w:rsidR="00A16D05" w:rsidRPr="004B3397" w14:paraId="6F080FCE" w14:textId="77777777" w:rsidTr="00A16D05">
        <w:trPr>
          <w:jc w:val="center"/>
        </w:trPr>
        <w:tc>
          <w:tcPr>
            <w:tcW w:w="2549" w:type="dxa"/>
            <w:shd w:val="clear" w:color="auto" w:fill="auto"/>
            <w:tcMar>
              <w:top w:w="12" w:type="dxa"/>
              <w:left w:w="12" w:type="dxa"/>
              <w:bottom w:w="0" w:type="dxa"/>
              <w:right w:w="12" w:type="dxa"/>
            </w:tcMar>
          </w:tcPr>
          <w:p w14:paraId="43991B9A" w14:textId="77777777" w:rsidR="00A16D05" w:rsidRPr="004B3397" w:rsidRDefault="00A16D05" w:rsidP="007033F3">
            <w:pPr>
              <w:pStyle w:val="TAC"/>
            </w:pPr>
            <w:r w:rsidRPr="004B3397">
              <w:t>n71</w:t>
            </w:r>
          </w:p>
        </w:tc>
        <w:tc>
          <w:tcPr>
            <w:tcW w:w="850" w:type="dxa"/>
            <w:vMerge w:val="restart"/>
            <w:shd w:val="clear" w:color="auto" w:fill="auto"/>
            <w:tcMar>
              <w:top w:w="12" w:type="dxa"/>
              <w:left w:w="12" w:type="dxa"/>
              <w:bottom w:w="0" w:type="dxa"/>
              <w:right w:w="12" w:type="dxa"/>
            </w:tcMar>
            <w:vAlign w:val="center"/>
          </w:tcPr>
          <w:p w14:paraId="63C4AEFF" w14:textId="77777777" w:rsidR="00A16D05" w:rsidRPr="004B3397" w:rsidRDefault="00A16D05" w:rsidP="007033F3">
            <w:pPr>
              <w:pStyle w:val="TAC"/>
              <w:rPr>
                <w:lang w:eastAsia="zh-CN"/>
              </w:rPr>
            </w:pPr>
            <w:r w:rsidRPr="004B3397">
              <w:rPr>
                <w:lang w:eastAsia="zh-CN"/>
              </w:rPr>
              <w:t>Low</w:t>
            </w:r>
          </w:p>
        </w:tc>
        <w:tc>
          <w:tcPr>
            <w:tcW w:w="2692" w:type="dxa"/>
            <w:shd w:val="clear" w:color="auto" w:fill="auto"/>
            <w:tcMar>
              <w:top w:w="12" w:type="dxa"/>
              <w:left w:w="12" w:type="dxa"/>
              <w:bottom w:w="0" w:type="dxa"/>
              <w:right w:w="12" w:type="dxa"/>
            </w:tcMar>
          </w:tcPr>
          <w:p w14:paraId="0B7A547E" w14:textId="7D305B02" w:rsidR="00A16D05" w:rsidRPr="004B3397" w:rsidRDefault="00A16D05" w:rsidP="007033F3">
            <w:pPr>
              <w:pStyle w:val="TAC"/>
            </w:pPr>
            <w:r w:rsidRPr="004B3397">
              <w:t xml:space="preserve">n71 </w:t>
            </w:r>
          </w:p>
        </w:tc>
      </w:tr>
      <w:tr w:rsidR="00A16D05" w:rsidRPr="004B3397" w14:paraId="0CEFAB75" w14:textId="77777777" w:rsidTr="00A16D05">
        <w:trPr>
          <w:jc w:val="center"/>
        </w:trPr>
        <w:tc>
          <w:tcPr>
            <w:tcW w:w="2549" w:type="dxa"/>
            <w:shd w:val="clear" w:color="auto" w:fill="auto"/>
            <w:tcMar>
              <w:top w:w="12" w:type="dxa"/>
              <w:left w:w="12" w:type="dxa"/>
              <w:bottom w:w="0" w:type="dxa"/>
              <w:right w:w="12" w:type="dxa"/>
            </w:tcMar>
          </w:tcPr>
          <w:p w14:paraId="23534E38" w14:textId="1B9D3464" w:rsidR="00A16D05" w:rsidRPr="004B3397" w:rsidRDefault="00A16D05" w:rsidP="007033F3">
            <w:pPr>
              <w:pStyle w:val="TAC"/>
            </w:pPr>
            <w:r w:rsidRPr="004B3397">
              <w:t>n12, n17, n29, n14, n28</w:t>
            </w:r>
          </w:p>
        </w:tc>
        <w:tc>
          <w:tcPr>
            <w:tcW w:w="850" w:type="dxa"/>
            <w:vMerge/>
            <w:shd w:val="clear" w:color="auto" w:fill="auto"/>
            <w:tcMar>
              <w:top w:w="12" w:type="dxa"/>
              <w:left w:w="12" w:type="dxa"/>
              <w:bottom w:w="0" w:type="dxa"/>
              <w:right w:w="12" w:type="dxa"/>
            </w:tcMar>
            <w:vAlign w:val="center"/>
          </w:tcPr>
          <w:p w14:paraId="4DEC81E6" w14:textId="77777777" w:rsidR="00A16D05" w:rsidRPr="004B3397" w:rsidRDefault="00A16D05" w:rsidP="007033F3">
            <w:pPr>
              <w:pStyle w:val="TAC"/>
            </w:pPr>
          </w:p>
        </w:tc>
        <w:tc>
          <w:tcPr>
            <w:tcW w:w="2692" w:type="dxa"/>
            <w:shd w:val="clear" w:color="auto" w:fill="auto"/>
            <w:tcMar>
              <w:top w:w="12" w:type="dxa"/>
              <w:left w:w="12" w:type="dxa"/>
              <w:bottom w:w="0" w:type="dxa"/>
              <w:right w:w="12" w:type="dxa"/>
            </w:tcMar>
          </w:tcPr>
          <w:p w14:paraId="0540404E" w14:textId="77777777" w:rsidR="00A16D05" w:rsidRPr="004B3397" w:rsidRDefault="00A16D05" w:rsidP="007033F3">
            <w:pPr>
              <w:pStyle w:val="TAC"/>
            </w:pPr>
            <w:r w:rsidRPr="004B3397">
              <w:t>n28</w:t>
            </w:r>
          </w:p>
        </w:tc>
      </w:tr>
      <w:tr w:rsidR="00A16D05" w:rsidRPr="004B3397" w14:paraId="20F78B26" w14:textId="77777777" w:rsidTr="00A16D05">
        <w:trPr>
          <w:jc w:val="center"/>
        </w:trPr>
        <w:tc>
          <w:tcPr>
            <w:tcW w:w="2549" w:type="dxa"/>
            <w:shd w:val="clear" w:color="auto" w:fill="auto"/>
            <w:tcMar>
              <w:top w:w="12" w:type="dxa"/>
              <w:left w:w="12" w:type="dxa"/>
              <w:bottom w:w="0" w:type="dxa"/>
              <w:right w:w="12" w:type="dxa"/>
            </w:tcMar>
          </w:tcPr>
          <w:p w14:paraId="6191670B" w14:textId="467AAA9F" w:rsidR="00A16D05" w:rsidRPr="004B3397" w:rsidRDefault="00A16D05" w:rsidP="007033F3">
            <w:pPr>
              <w:pStyle w:val="TAC"/>
            </w:pPr>
            <w:r w:rsidRPr="004B3397">
              <w:t>n5, n8, n18, n20</w:t>
            </w:r>
          </w:p>
        </w:tc>
        <w:tc>
          <w:tcPr>
            <w:tcW w:w="850" w:type="dxa"/>
            <w:vMerge/>
            <w:shd w:val="clear" w:color="auto" w:fill="auto"/>
            <w:tcMar>
              <w:top w:w="12" w:type="dxa"/>
              <w:left w:w="12" w:type="dxa"/>
              <w:bottom w:w="0" w:type="dxa"/>
              <w:right w:w="12" w:type="dxa"/>
            </w:tcMar>
            <w:vAlign w:val="center"/>
          </w:tcPr>
          <w:p w14:paraId="222AEC09" w14:textId="77777777" w:rsidR="00A16D05" w:rsidRPr="004B3397" w:rsidRDefault="00A16D05" w:rsidP="007033F3">
            <w:pPr>
              <w:pStyle w:val="TAC"/>
            </w:pPr>
          </w:p>
        </w:tc>
        <w:tc>
          <w:tcPr>
            <w:tcW w:w="2692" w:type="dxa"/>
            <w:shd w:val="clear" w:color="auto" w:fill="auto"/>
            <w:tcMar>
              <w:top w:w="12" w:type="dxa"/>
              <w:left w:w="12" w:type="dxa"/>
              <w:bottom w:w="0" w:type="dxa"/>
              <w:right w:w="12" w:type="dxa"/>
            </w:tcMar>
          </w:tcPr>
          <w:p w14:paraId="63ADE358" w14:textId="77777777" w:rsidR="00A16D05" w:rsidRPr="004B3397" w:rsidRDefault="00A16D05" w:rsidP="007033F3">
            <w:pPr>
              <w:pStyle w:val="TAC"/>
            </w:pPr>
            <w:r w:rsidRPr="004B3397">
              <w:t>n8</w:t>
            </w:r>
          </w:p>
        </w:tc>
      </w:tr>
      <w:tr w:rsidR="00A16D05" w:rsidRPr="004B3397" w14:paraId="1B4BD99E" w14:textId="77777777" w:rsidTr="00A16D05">
        <w:trPr>
          <w:jc w:val="center"/>
        </w:trPr>
        <w:tc>
          <w:tcPr>
            <w:tcW w:w="2549" w:type="dxa"/>
            <w:shd w:val="clear" w:color="auto" w:fill="auto"/>
            <w:tcMar>
              <w:top w:w="12" w:type="dxa"/>
              <w:left w:w="12" w:type="dxa"/>
              <w:bottom w:w="0" w:type="dxa"/>
              <w:right w:w="12" w:type="dxa"/>
            </w:tcMar>
          </w:tcPr>
          <w:p w14:paraId="53A20506" w14:textId="6433D864" w:rsidR="00A16D05" w:rsidRPr="004B3397" w:rsidRDefault="00A16D05" w:rsidP="007033F3">
            <w:pPr>
              <w:pStyle w:val="TAC"/>
            </w:pPr>
            <w:r w:rsidRPr="004B3397">
              <w:t>n50, n51, n74</w:t>
            </w:r>
          </w:p>
        </w:tc>
        <w:tc>
          <w:tcPr>
            <w:tcW w:w="850" w:type="dxa"/>
            <w:vMerge w:val="restart"/>
            <w:shd w:val="clear" w:color="auto" w:fill="auto"/>
            <w:tcMar>
              <w:top w:w="12" w:type="dxa"/>
              <w:left w:w="12" w:type="dxa"/>
              <w:bottom w:w="0" w:type="dxa"/>
              <w:right w:w="12" w:type="dxa"/>
            </w:tcMar>
            <w:vAlign w:val="center"/>
          </w:tcPr>
          <w:p w14:paraId="09A79751" w14:textId="77777777" w:rsidR="00A16D05" w:rsidRPr="004B3397" w:rsidRDefault="00A16D05" w:rsidP="007033F3">
            <w:pPr>
              <w:pStyle w:val="TAC"/>
              <w:rPr>
                <w:lang w:eastAsia="zh-CN"/>
              </w:rPr>
            </w:pPr>
            <w:r w:rsidRPr="004B3397">
              <w:rPr>
                <w:lang w:eastAsia="zh-CN"/>
              </w:rPr>
              <w:t>Mid</w:t>
            </w:r>
          </w:p>
        </w:tc>
        <w:tc>
          <w:tcPr>
            <w:tcW w:w="2692" w:type="dxa"/>
            <w:shd w:val="clear" w:color="auto" w:fill="auto"/>
            <w:tcMar>
              <w:top w:w="12" w:type="dxa"/>
              <w:left w:w="12" w:type="dxa"/>
              <w:bottom w:w="0" w:type="dxa"/>
              <w:right w:w="12" w:type="dxa"/>
            </w:tcMar>
          </w:tcPr>
          <w:p w14:paraId="7D64B39F" w14:textId="77777777" w:rsidR="00A16D05" w:rsidRPr="004B3397" w:rsidRDefault="00A16D05" w:rsidP="007033F3">
            <w:pPr>
              <w:pStyle w:val="TAC"/>
            </w:pPr>
            <w:r w:rsidRPr="004B3397">
              <w:t>n51</w:t>
            </w:r>
          </w:p>
        </w:tc>
      </w:tr>
      <w:tr w:rsidR="00A16D05" w:rsidRPr="004B3397" w14:paraId="7CB89EE8" w14:textId="77777777" w:rsidTr="00A16D05">
        <w:trPr>
          <w:jc w:val="center"/>
        </w:trPr>
        <w:tc>
          <w:tcPr>
            <w:tcW w:w="2549" w:type="dxa"/>
            <w:shd w:val="clear" w:color="auto" w:fill="auto"/>
            <w:tcMar>
              <w:top w:w="12" w:type="dxa"/>
              <w:left w:w="12" w:type="dxa"/>
              <w:bottom w:w="0" w:type="dxa"/>
              <w:right w:w="12" w:type="dxa"/>
            </w:tcMar>
          </w:tcPr>
          <w:p w14:paraId="47E849CE" w14:textId="2A8BFDD5" w:rsidR="00A16D05" w:rsidRPr="004B3397" w:rsidRDefault="00A16D05" w:rsidP="007033F3">
            <w:pPr>
              <w:pStyle w:val="TAC"/>
            </w:pPr>
            <w:r w:rsidRPr="004B3397">
              <w:t>n3, n2, n25, n39</w:t>
            </w:r>
          </w:p>
        </w:tc>
        <w:tc>
          <w:tcPr>
            <w:tcW w:w="850" w:type="dxa"/>
            <w:vMerge/>
            <w:shd w:val="clear" w:color="auto" w:fill="auto"/>
            <w:tcMar>
              <w:top w:w="12" w:type="dxa"/>
              <w:left w:w="12" w:type="dxa"/>
              <w:bottom w:w="0" w:type="dxa"/>
              <w:right w:w="12" w:type="dxa"/>
            </w:tcMar>
            <w:vAlign w:val="center"/>
          </w:tcPr>
          <w:p w14:paraId="356441A6" w14:textId="77777777" w:rsidR="00A16D05" w:rsidRPr="004B3397" w:rsidRDefault="00A16D05" w:rsidP="007033F3">
            <w:pPr>
              <w:pStyle w:val="TAC"/>
            </w:pPr>
          </w:p>
        </w:tc>
        <w:tc>
          <w:tcPr>
            <w:tcW w:w="2692" w:type="dxa"/>
            <w:shd w:val="clear" w:color="auto" w:fill="auto"/>
            <w:tcMar>
              <w:top w:w="12" w:type="dxa"/>
              <w:left w:w="12" w:type="dxa"/>
              <w:bottom w:w="0" w:type="dxa"/>
              <w:right w:w="12" w:type="dxa"/>
            </w:tcMar>
          </w:tcPr>
          <w:p w14:paraId="623740AA" w14:textId="77777777" w:rsidR="00A16D05" w:rsidRPr="004B3397" w:rsidRDefault="00A16D05" w:rsidP="007033F3">
            <w:pPr>
              <w:pStyle w:val="TAC"/>
            </w:pPr>
            <w:r w:rsidRPr="004B3397">
              <w:t>n3</w:t>
            </w:r>
          </w:p>
        </w:tc>
      </w:tr>
      <w:tr w:rsidR="00A16D05" w:rsidRPr="004B3397" w14:paraId="252CD038" w14:textId="77777777" w:rsidTr="00A16D05">
        <w:trPr>
          <w:jc w:val="center"/>
        </w:trPr>
        <w:tc>
          <w:tcPr>
            <w:tcW w:w="2549" w:type="dxa"/>
            <w:shd w:val="clear" w:color="auto" w:fill="auto"/>
            <w:tcMar>
              <w:top w:w="12" w:type="dxa"/>
              <w:left w:w="12" w:type="dxa"/>
              <w:bottom w:w="0" w:type="dxa"/>
              <w:right w:w="12" w:type="dxa"/>
            </w:tcMar>
          </w:tcPr>
          <w:p w14:paraId="51B532BA" w14:textId="614955B7" w:rsidR="00A16D05" w:rsidRPr="004B3397" w:rsidRDefault="00A16D05" w:rsidP="007033F3">
            <w:pPr>
              <w:pStyle w:val="TAC"/>
            </w:pPr>
            <w:r w:rsidRPr="004B3397">
              <w:t>n1, n34, n65</w:t>
            </w:r>
          </w:p>
        </w:tc>
        <w:tc>
          <w:tcPr>
            <w:tcW w:w="850" w:type="dxa"/>
            <w:vMerge/>
            <w:shd w:val="clear" w:color="auto" w:fill="auto"/>
            <w:tcMar>
              <w:top w:w="12" w:type="dxa"/>
              <w:left w:w="12" w:type="dxa"/>
              <w:bottom w:w="0" w:type="dxa"/>
              <w:right w:w="12" w:type="dxa"/>
            </w:tcMar>
            <w:vAlign w:val="center"/>
          </w:tcPr>
          <w:p w14:paraId="2F67DA92" w14:textId="77777777" w:rsidR="00A16D05" w:rsidRPr="004B3397" w:rsidRDefault="00A16D05" w:rsidP="007033F3">
            <w:pPr>
              <w:pStyle w:val="TAC"/>
            </w:pPr>
          </w:p>
        </w:tc>
        <w:tc>
          <w:tcPr>
            <w:tcW w:w="2692" w:type="dxa"/>
            <w:shd w:val="clear" w:color="auto" w:fill="auto"/>
            <w:tcMar>
              <w:top w:w="12" w:type="dxa"/>
              <w:left w:w="12" w:type="dxa"/>
              <w:bottom w:w="0" w:type="dxa"/>
              <w:right w:w="12" w:type="dxa"/>
            </w:tcMar>
          </w:tcPr>
          <w:p w14:paraId="3E38D414" w14:textId="77777777" w:rsidR="00A16D05" w:rsidRPr="004B3397" w:rsidRDefault="00A16D05" w:rsidP="007033F3">
            <w:pPr>
              <w:pStyle w:val="TAC"/>
            </w:pPr>
            <w:r w:rsidRPr="004B3397">
              <w:t>n1</w:t>
            </w:r>
          </w:p>
        </w:tc>
      </w:tr>
      <w:tr w:rsidR="00A16D05" w:rsidRPr="004B3397" w14:paraId="4BB9FB46" w14:textId="77777777" w:rsidTr="00A16D05">
        <w:trPr>
          <w:jc w:val="center"/>
        </w:trPr>
        <w:tc>
          <w:tcPr>
            <w:tcW w:w="2549" w:type="dxa"/>
            <w:shd w:val="clear" w:color="auto" w:fill="auto"/>
            <w:tcMar>
              <w:top w:w="12" w:type="dxa"/>
              <w:left w:w="12" w:type="dxa"/>
              <w:bottom w:w="0" w:type="dxa"/>
              <w:right w:w="12" w:type="dxa"/>
            </w:tcMar>
          </w:tcPr>
          <w:p w14:paraId="433CBCBA" w14:textId="33D44D37" w:rsidR="00A16D05" w:rsidRPr="004B3397" w:rsidRDefault="00A16D05" w:rsidP="007033F3">
            <w:pPr>
              <w:pStyle w:val="TAC"/>
            </w:pPr>
            <w:r w:rsidRPr="004B3397">
              <w:t>n7, n30, n41, n40, n38, [n90]</w:t>
            </w:r>
          </w:p>
        </w:tc>
        <w:tc>
          <w:tcPr>
            <w:tcW w:w="850" w:type="dxa"/>
            <w:vMerge/>
            <w:shd w:val="clear" w:color="auto" w:fill="auto"/>
            <w:tcMar>
              <w:top w:w="12" w:type="dxa"/>
              <w:left w:w="12" w:type="dxa"/>
              <w:bottom w:w="0" w:type="dxa"/>
              <w:right w:w="12" w:type="dxa"/>
            </w:tcMar>
            <w:vAlign w:val="center"/>
          </w:tcPr>
          <w:p w14:paraId="0C20F0E2" w14:textId="77777777" w:rsidR="00A16D05" w:rsidRPr="004B3397" w:rsidRDefault="00A16D05" w:rsidP="007033F3">
            <w:pPr>
              <w:pStyle w:val="TAC"/>
            </w:pPr>
          </w:p>
        </w:tc>
        <w:tc>
          <w:tcPr>
            <w:tcW w:w="2692" w:type="dxa"/>
            <w:shd w:val="clear" w:color="auto" w:fill="auto"/>
            <w:tcMar>
              <w:top w:w="12" w:type="dxa"/>
              <w:left w:w="12" w:type="dxa"/>
              <w:bottom w:w="0" w:type="dxa"/>
              <w:right w:w="12" w:type="dxa"/>
            </w:tcMar>
          </w:tcPr>
          <w:p w14:paraId="66C5C240" w14:textId="77777777" w:rsidR="00A16D05" w:rsidRPr="004B3397" w:rsidRDefault="00A16D05" w:rsidP="007033F3">
            <w:pPr>
              <w:pStyle w:val="TAC"/>
            </w:pPr>
            <w:r w:rsidRPr="004B3397">
              <w:t>n41</w:t>
            </w:r>
          </w:p>
        </w:tc>
      </w:tr>
      <w:tr w:rsidR="00A16D05" w:rsidRPr="004B3397" w14:paraId="6EC9352D" w14:textId="77777777" w:rsidTr="00A16D05">
        <w:trPr>
          <w:jc w:val="center"/>
        </w:trPr>
        <w:tc>
          <w:tcPr>
            <w:tcW w:w="2549" w:type="dxa"/>
            <w:shd w:val="clear" w:color="auto" w:fill="auto"/>
            <w:tcMar>
              <w:top w:w="12" w:type="dxa"/>
              <w:left w:w="12" w:type="dxa"/>
              <w:bottom w:w="0" w:type="dxa"/>
              <w:right w:w="12" w:type="dxa"/>
            </w:tcMar>
          </w:tcPr>
          <w:p w14:paraId="38E98718" w14:textId="70F4E60F" w:rsidR="00A16D05" w:rsidRPr="004B3397" w:rsidRDefault="00A16D05" w:rsidP="007033F3">
            <w:pPr>
              <w:pStyle w:val="TAC"/>
            </w:pPr>
            <w:r w:rsidRPr="004B3397">
              <w:t>n77, n78</w:t>
            </w:r>
          </w:p>
        </w:tc>
        <w:tc>
          <w:tcPr>
            <w:tcW w:w="850" w:type="dxa"/>
            <w:vMerge w:val="restart"/>
            <w:shd w:val="clear" w:color="auto" w:fill="auto"/>
            <w:tcMar>
              <w:top w:w="12" w:type="dxa"/>
              <w:left w:w="12" w:type="dxa"/>
              <w:bottom w:w="0" w:type="dxa"/>
              <w:right w:w="12" w:type="dxa"/>
            </w:tcMar>
            <w:vAlign w:val="center"/>
          </w:tcPr>
          <w:p w14:paraId="71F07550" w14:textId="77777777" w:rsidR="00A16D05" w:rsidRPr="004B3397" w:rsidRDefault="00A16D05" w:rsidP="007033F3">
            <w:pPr>
              <w:pStyle w:val="TAC"/>
              <w:rPr>
                <w:lang w:eastAsia="zh-CN"/>
              </w:rPr>
            </w:pPr>
            <w:r w:rsidRPr="004B3397">
              <w:rPr>
                <w:lang w:eastAsia="zh-CN"/>
              </w:rPr>
              <w:t>High</w:t>
            </w:r>
          </w:p>
        </w:tc>
        <w:tc>
          <w:tcPr>
            <w:tcW w:w="2692" w:type="dxa"/>
            <w:shd w:val="clear" w:color="auto" w:fill="auto"/>
            <w:tcMar>
              <w:top w:w="12" w:type="dxa"/>
              <w:left w:w="12" w:type="dxa"/>
              <w:bottom w:w="0" w:type="dxa"/>
              <w:right w:w="12" w:type="dxa"/>
            </w:tcMar>
          </w:tcPr>
          <w:p w14:paraId="30D176D9" w14:textId="77777777" w:rsidR="00A16D05" w:rsidRPr="004B3397" w:rsidRDefault="00A16D05" w:rsidP="007033F3">
            <w:pPr>
              <w:pStyle w:val="TAC"/>
            </w:pPr>
            <w:r w:rsidRPr="004B3397">
              <w:t>n78</w:t>
            </w:r>
          </w:p>
        </w:tc>
      </w:tr>
      <w:tr w:rsidR="00A16D05" w:rsidRPr="004B3397" w14:paraId="5B40BE26" w14:textId="77777777" w:rsidTr="00A16D05">
        <w:trPr>
          <w:jc w:val="center"/>
        </w:trPr>
        <w:tc>
          <w:tcPr>
            <w:tcW w:w="2549" w:type="dxa"/>
            <w:shd w:val="clear" w:color="auto" w:fill="auto"/>
            <w:tcMar>
              <w:top w:w="12" w:type="dxa"/>
              <w:left w:w="12" w:type="dxa"/>
              <w:bottom w:w="0" w:type="dxa"/>
              <w:right w:w="12" w:type="dxa"/>
            </w:tcMar>
          </w:tcPr>
          <w:p w14:paraId="3809F117" w14:textId="77777777" w:rsidR="00A16D05" w:rsidRPr="004B3397" w:rsidRDefault="00A16D05" w:rsidP="007033F3">
            <w:pPr>
              <w:pStyle w:val="TAC"/>
            </w:pPr>
            <w:r w:rsidRPr="004B3397">
              <w:t>n79</w:t>
            </w:r>
          </w:p>
        </w:tc>
        <w:tc>
          <w:tcPr>
            <w:tcW w:w="850" w:type="dxa"/>
            <w:vMerge/>
            <w:shd w:val="clear" w:color="auto" w:fill="auto"/>
            <w:tcMar>
              <w:top w:w="12" w:type="dxa"/>
              <w:left w:w="12" w:type="dxa"/>
              <w:bottom w:w="0" w:type="dxa"/>
              <w:right w:w="12" w:type="dxa"/>
            </w:tcMar>
            <w:vAlign w:val="center"/>
          </w:tcPr>
          <w:p w14:paraId="7072CF00" w14:textId="77777777" w:rsidR="00A16D05" w:rsidRPr="004B3397" w:rsidRDefault="00A16D05" w:rsidP="007033F3">
            <w:pPr>
              <w:pStyle w:val="TAC"/>
            </w:pPr>
          </w:p>
        </w:tc>
        <w:tc>
          <w:tcPr>
            <w:tcW w:w="2692" w:type="dxa"/>
            <w:shd w:val="clear" w:color="auto" w:fill="auto"/>
            <w:tcMar>
              <w:top w:w="12" w:type="dxa"/>
              <w:left w:w="12" w:type="dxa"/>
              <w:bottom w:w="0" w:type="dxa"/>
              <w:right w:w="12" w:type="dxa"/>
            </w:tcMar>
          </w:tcPr>
          <w:p w14:paraId="7F7C366C" w14:textId="77777777" w:rsidR="00A16D05" w:rsidRPr="004B3397" w:rsidRDefault="00A16D05" w:rsidP="007033F3">
            <w:pPr>
              <w:pStyle w:val="TAC"/>
            </w:pPr>
            <w:r w:rsidRPr="004B3397">
              <w:t>n79</w:t>
            </w:r>
          </w:p>
        </w:tc>
      </w:tr>
    </w:tbl>
    <w:p w14:paraId="50C1925B" w14:textId="77777777" w:rsidR="00A82632" w:rsidRPr="004B3397" w:rsidRDefault="00A82632" w:rsidP="00A82632"/>
    <w:p w14:paraId="655ECCC4" w14:textId="6FD73FB3" w:rsidR="00F60599" w:rsidRPr="004B3397" w:rsidRDefault="00F60599" w:rsidP="00A16D05">
      <w:pPr>
        <w:pStyle w:val="Heading2"/>
      </w:pPr>
      <w:bookmarkStart w:id="68" w:name="_Toc177658777"/>
      <w:r w:rsidRPr="004B3397">
        <w:t>C.3.2</w:t>
      </w:r>
      <w:r w:rsidR="00B20B0D" w:rsidRPr="004B3397">
        <w:tab/>
      </w:r>
      <w:r w:rsidRPr="004B3397">
        <w:t>Power Delay Profile (PDP)</w:t>
      </w:r>
      <w:bookmarkEnd w:id="68"/>
    </w:p>
    <w:p w14:paraId="1FB73F51" w14:textId="77777777" w:rsidR="00606A04" w:rsidRPr="004B3397" w:rsidRDefault="00606A04" w:rsidP="00A16D05">
      <w:r w:rsidRPr="004B3397">
        <w:t>This measurement checks that the resulting power delay profile (PDP) is in-line with the PDP defined for the channel model. For PDP validation measurement, only Vertical validation is required.</w:t>
      </w:r>
    </w:p>
    <w:p w14:paraId="5404C810" w14:textId="7948D157" w:rsidR="00606A04" w:rsidRPr="004B3397" w:rsidRDefault="00606A04" w:rsidP="00A16D05">
      <w:pPr>
        <w:rPr>
          <w:lang w:eastAsia="zh-CN"/>
        </w:rPr>
      </w:pPr>
      <w:r w:rsidRPr="004B3397">
        <w:rPr>
          <w:lang w:eastAsia="zh-CN"/>
        </w:rPr>
        <w:t>The PDP measurement is performed with a Vector Network Analyser (VNA). An example setup for PDP measurement is shown in Figure C.3.2-1. VNA transmits frequency sweep signals thorough the NR MIMO OTA test system. A reference antenna (i.e</w:t>
      </w:r>
      <w:r w:rsidR="00F4565C" w:rsidRPr="004B3397">
        <w:rPr>
          <w:lang w:eastAsia="zh-CN"/>
        </w:rPr>
        <w:t>.</w:t>
      </w:r>
      <w:r w:rsidRPr="004B3397">
        <w:rPr>
          <w:lang w:eastAsia="zh-CN"/>
        </w:rPr>
        <w:t xml:space="preserve"> dipole antenna), within the centre of the test zone, receives the signal and VNA analyses the frequency response of the system. A number of traces (frequency responses) are measured and recorded by VNA and analysed by a post processing SW, </w:t>
      </w:r>
      <w:r w:rsidR="005D1F6A" w:rsidRPr="004B3397">
        <w:rPr>
          <w:lang w:eastAsia="zh-CN"/>
        </w:rPr>
        <w:t>e.g.</w:t>
      </w:r>
      <w:r w:rsidRPr="004B3397">
        <w:rPr>
          <w:lang w:eastAsia="zh-CN"/>
        </w:rPr>
        <w:t xml:space="preserve"> Matlab. Special care has to be taken into account to keep the fading conditions unchanged, i.e. frozen, during the short period of time of a single trace measurement. The fading may proceed only in between traces.</w:t>
      </w:r>
    </w:p>
    <w:p w14:paraId="567BEC25" w14:textId="77777777" w:rsidR="00606A04" w:rsidRPr="004B3397" w:rsidRDefault="00606A04" w:rsidP="00606A04">
      <w:pPr>
        <w:pStyle w:val="TH"/>
      </w:pPr>
      <w:r w:rsidRPr="004B3397">
        <w:rPr>
          <w:noProof/>
        </w:rPr>
        <w:drawing>
          <wp:inline distT="0" distB="0" distL="0" distR="0" wp14:anchorId="1F274E08" wp14:editId="41E95376">
            <wp:extent cx="4653915" cy="1360805"/>
            <wp:effectExtent l="0" t="0" r="0" b="0"/>
            <wp:docPr id="20" name="图片 20"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Shape&#10;&#10;Description automatically generated with medium confidenc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6B1F3B94" w14:textId="77777777" w:rsidR="00606A04" w:rsidRPr="004B3397" w:rsidRDefault="00606A04" w:rsidP="00606A04">
      <w:pPr>
        <w:pStyle w:val="TF"/>
      </w:pPr>
      <w:r w:rsidRPr="004B3397">
        <w:t>Figure C.3.2-1: Setup for PDP measurements</w:t>
      </w:r>
    </w:p>
    <w:p w14:paraId="1E185DBC" w14:textId="77777777" w:rsidR="007A1AEE" w:rsidRPr="004B3397" w:rsidRDefault="007A1AEE" w:rsidP="00A16D05"/>
    <w:p w14:paraId="283D8B70" w14:textId="45E28515" w:rsidR="00606A04" w:rsidRPr="004B3397" w:rsidRDefault="00606A04" w:rsidP="00A16D05">
      <w:r w:rsidRPr="004B3397">
        <w:t xml:space="preserve">Step the emulation and store traces from VNA, </w:t>
      </w:r>
      <w:r w:rsidR="002A2300" w:rsidRPr="004B3397">
        <w:t>i.e.</w:t>
      </w:r>
      <w:r w:rsidRPr="004B3397">
        <w:t xml:space="preserve"> run the emulation to CIR number 1, pause, measure VNA trace, run the emulation to CIR number 10, pause, measure VNA trace. Continue until 1000 VNA traces are measured.</w:t>
      </w:r>
    </w:p>
    <w:p w14:paraId="565C1051" w14:textId="4590842F" w:rsidR="001F3106" w:rsidRPr="004B3397" w:rsidRDefault="001F3106" w:rsidP="00A16D05">
      <w:pPr>
        <w:rPr>
          <w:b/>
        </w:rPr>
      </w:pPr>
      <w:r w:rsidRPr="004B3397">
        <w:t>VNA settings for PDP measurements are presented in Table C.3.2-1.</w:t>
      </w:r>
    </w:p>
    <w:p w14:paraId="13C5F90D" w14:textId="77777777" w:rsidR="00606A04" w:rsidRPr="004B3397" w:rsidRDefault="00606A04" w:rsidP="00606A04">
      <w:pPr>
        <w:pStyle w:val="TH"/>
      </w:pPr>
      <w:r w:rsidRPr="004B3397">
        <w:t>Table C.3.2-1: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604"/>
        <w:gridCol w:w="2668"/>
      </w:tblGrid>
      <w:tr w:rsidR="00606A04" w:rsidRPr="004B3397" w14:paraId="1DA77B3B"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shd w:val="clear" w:color="auto" w:fill="E0E0E0"/>
            <w:vAlign w:val="center"/>
          </w:tcPr>
          <w:p w14:paraId="2CF026E4" w14:textId="77777777" w:rsidR="00606A04" w:rsidRPr="004B3397" w:rsidRDefault="00606A04" w:rsidP="007033F3">
            <w:pPr>
              <w:pStyle w:val="TAH"/>
              <w:rPr>
                <w:rFonts w:cs="Arial"/>
              </w:rPr>
            </w:pPr>
            <w:r w:rsidRPr="004B3397">
              <w:rPr>
                <w:rFonts w:cs="Arial"/>
              </w:rPr>
              <w:t>Item</w:t>
            </w:r>
          </w:p>
        </w:tc>
        <w:tc>
          <w:tcPr>
            <w:tcW w:w="604" w:type="dxa"/>
            <w:tcBorders>
              <w:top w:val="single" w:sz="4" w:space="0" w:color="auto"/>
              <w:left w:val="single" w:sz="4" w:space="0" w:color="auto"/>
              <w:bottom w:val="single" w:sz="4" w:space="0" w:color="auto"/>
              <w:right w:val="single" w:sz="4" w:space="0" w:color="auto"/>
            </w:tcBorders>
            <w:shd w:val="clear" w:color="auto" w:fill="E0E0E0"/>
            <w:vAlign w:val="center"/>
          </w:tcPr>
          <w:p w14:paraId="1410B107" w14:textId="77777777" w:rsidR="00606A04" w:rsidRPr="004B3397" w:rsidRDefault="00606A04" w:rsidP="007033F3">
            <w:pPr>
              <w:pStyle w:val="TAH"/>
              <w:rPr>
                <w:rFonts w:cs="Arial"/>
              </w:rPr>
            </w:pPr>
            <w:r w:rsidRPr="004B3397">
              <w:rPr>
                <w:rFonts w:cs="Arial"/>
              </w:rPr>
              <w:t>Unit</w:t>
            </w:r>
          </w:p>
        </w:tc>
        <w:tc>
          <w:tcPr>
            <w:tcW w:w="2668" w:type="dxa"/>
            <w:tcBorders>
              <w:top w:val="single" w:sz="4" w:space="0" w:color="auto"/>
              <w:left w:val="single" w:sz="4" w:space="0" w:color="auto"/>
              <w:bottom w:val="single" w:sz="4" w:space="0" w:color="auto"/>
              <w:right w:val="single" w:sz="4" w:space="0" w:color="auto"/>
            </w:tcBorders>
            <w:shd w:val="clear" w:color="auto" w:fill="E0E0E0"/>
            <w:vAlign w:val="center"/>
          </w:tcPr>
          <w:p w14:paraId="5F6415DC" w14:textId="77777777" w:rsidR="00606A04" w:rsidRPr="004B3397" w:rsidRDefault="00606A04" w:rsidP="007033F3">
            <w:pPr>
              <w:pStyle w:val="TAH"/>
              <w:rPr>
                <w:rFonts w:cs="Arial"/>
              </w:rPr>
            </w:pPr>
            <w:r w:rsidRPr="004B3397">
              <w:rPr>
                <w:rFonts w:cs="Arial"/>
              </w:rPr>
              <w:t>Value</w:t>
            </w:r>
          </w:p>
        </w:tc>
      </w:tr>
      <w:tr w:rsidR="00606A04" w:rsidRPr="004B3397" w14:paraId="4255EFF6"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3D2F45E6" w14:textId="48F2AA81" w:rsidR="00606A04" w:rsidRPr="004B3397" w:rsidRDefault="00606A04" w:rsidP="007033F3">
            <w:pPr>
              <w:pStyle w:val="TAC"/>
              <w:jc w:val="left"/>
              <w:rPr>
                <w:rFonts w:cs="Arial"/>
              </w:rPr>
            </w:pPr>
            <w:r w:rsidRPr="004B3397">
              <w:rPr>
                <w:rFonts w:cs="Arial"/>
              </w:rPr>
              <w:t>Centre</w:t>
            </w:r>
            <w:r w:rsidR="002A2300" w:rsidRPr="004B3397">
              <w:rPr>
                <w:rFonts w:cs="Arial"/>
              </w:rPr>
              <w:t xml:space="preserve"> </w:t>
            </w:r>
            <w:r w:rsidRPr="004B3397">
              <w:rPr>
                <w:rFonts w:cs="Arial"/>
              </w:rPr>
              <w:t>frequency</w:t>
            </w:r>
          </w:p>
        </w:tc>
        <w:tc>
          <w:tcPr>
            <w:tcW w:w="604" w:type="dxa"/>
            <w:tcBorders>
              <w:top w:val="single" w:sz="4" w:space="0" w:color="auto"/>
              <w:left w:val="single" w:sz="4" w:space="0" w:color="auto"/>
              <w:bottom w:val="single" w:sz="4" w:space="0" w:color="auto"/>
              <w:right w:val="single" w:sz="4" w:space="0" w:color="auto"/>
            </w:tcBorders>
            <w:vAlign w:val="center"/>
          </w:tcPr>
          <w:p w14:paraId="59995C9F" w14:textId="77777777" w:rsidR="00606A04" w:rsidRPr="004B3397" w:rsidRDefault="00606A04" w:rsidP="007033F3">
            <w:pPr>
              <w:pStyle w:val="TAC"/>
              <w:rPr>
                <w:rFonts w:cs="Arial"/>
              </w:rPr>
            </w:pPr>
            <w:r w:rsidRPr="004B3397">
              <w:rPr>
                <w:rFonts w:cs="Arial"/>
              </w:rPr>
              <w:t>MHz</w:t>
            </w:r>
          </w:p>
        </w:tc>
        <w:tc>
          <w:tcPr>
            <w:tcW w:w="2668" w:type="dxa"/>
            <w:tcBorders>
              <w:top w:val="single" w:sz="4" w:space="0" w:color="auto"/>
              <w:left w:val="single" w:sz="4" w:space="0" w:color="auto"/>
              <w:bottom w:val="single" w:sz="4" w:space="0" w:color="auto"/>
              <w:right w:val="single" w:sz="4" w:space="0" w:color="auto"/>
            </w:tcBorders>
            <w:vAlign w:val="center"/>
          </w:tcPr>
          <w:p w14:paraId="6B833852" w14:textId="74F37055" w:rsidR="00606A04" w:rsidRPr="004B3397" w:rsidRDefault="00606A04" w:rsidP="007033F3">
            <w:pPr>
              <w:pStyle w:val="TAC"/>
              <w:rPr>
                <w:rFonts w:cs="Arial"/>
              </w:rPr>
            </w:pPr>
            <w:r w:rsidRPr="004B3397">
              <w:rPr>
                <w:rFonts w:cs="Arial"/>
              </w:rPr>
              <w:t>Downlink</w:t>
            </w:r>
            <w:r w:rsidR="002A2300" w:rsidRPr="004B3397">
              <w:rPr>
                <w:rFonts w:cs="Arial"/>
              </w:rPr>
              <w:t xml:space="preserve"> </w:t>
            </w:r>
            <w:r w:rsidRPr="004B3397">
              <w:rPr>
                <w:rFonts w:cs="Arial"/>
              </w:rPr>
              <w:t>centre</w:t>
            </w:r>
            <w:r w:rsidR="002A2300" w:rsidRPr="004B3397">
              <w:rPr>
                <w:rFonts w:cs="Arial"/>
              </w:rPr>
              <w:t xml:space="preserve"> </w:t>
            </w:r>
            <w:r w:rsidRPr="004B3397">
              <w:rPr>
                <w:rFonts w:cs="Arial"/>
              </w:rPr>
              <w:t>frequency</w:t>
            </w:r>
          </w:p>
          <w:p w14:paraId="24148598" w14:textId="16972ED4" w:rsidR="00606A04" w:rsidRPr="004B3397" w:rsidRDefault="00606A04" w:rsidP="007033F3">
            <w:pPr>
              <w:pStyle w:val="TAC"/>
              <w:rPr>
                <w:rFonts w:cs="Arial"/>
              </w:rPr>
            </w:pPr>
            <w:r w:rsidRPr="004B3397">
              <w:rPr>
                <w:rFonts w:cs="Arial"/>
              </w:rPr>
              <w:t>in</w:t>
            </w:r>
            <w:r w:rsidR="002A2300" w:rsidRPr="004B3397">
              <w:rPr>
                <w:rFonts w:cs="Arial"/>
              </w:rPr>
              <w:t xml:space="preserve"> </w:t>
            </w:r>
            <w:r w:rsidRPr="004B3397">
              <w:rPr>
                <w:rFonts w:cs="Arial"/>
              </w:rPr>
              <w:t>Table</w:t>
            </w:r>
            <w:r w:rsidR="002A2300" w:rsidRPr="004B3397">
              <w:rPr>
                <w:rFonts w:cs="Arial"/>
              </w:rPr>
              <w:t xml:space="preserve"> </w:t>
            </w:r>
            <w:r w:rsidRPr="004B3397">
              <w:t>C.3.1-1</w:t>
            </w:r>
          </w:p>
        </w:tc>
      </w:tr>
      <w:tr w:rsidR="00606A04" w:rsidRPr="004B3397" w14:paraId="54AE477B"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75E37EBD" w14:textId="77777777" w:rsidR="00606A04" w:rsidRPr="004B3397" w:rsidRDefault="00606A04" w:rsidP="007033F3">
            <w:pPr>
              <w:pStyle w:val="TAC"/>
              <w:jc w:val="left"/>
              <w:rPr>
                <w:rFonts w:cs="Arial"/>
              </w:rPr>
            </w:pPr>
            <w:r w:rsidRPr="004B3397">
              <w:rPr>
                <w:rFonts w:cs="Arial"/>
              </w:rPr>
              <w:t>Span</w:t>
            </w:r>
          </w:p>
        </w:tc>
        <w:tc>
          <w:tcPr>
            <w:tcW w:w="604" w:type="dxa"/>
            <w:tcBorders>
              <w:top w:val="single" w:sz="4" w:space="0" w:color="auto"/>
              <w:left w:val="single" w:sz="4" w:space="0" w:color="auto"/>
              <w:bottom w:val="single" w:sz="4" w:space="0" w:color="auto"/>
              <w:right w:val="single" w:sz="4" w:space="0" w:color="auto"/>
            </w:tcBorders>
            <w:vAlign w:val="center"/>
          </w:tcPr>
          <w:p w14:paraId="338218B7" w14:textId="77777777" w:rsidR="00606A04" w:rsidRPr="004B3397" w:rsidRDefault="00606A04" w:rsidP="007033F3">
            <w:pPr>
              <w:pStyle w:val="TAC"/>
              <w:rPr>
                <w:rFonts w:cs="Arial"/>
              </w:rPr>
            </w:pPr>
            <w:r w:rsidRPr="004B3397">
              <w:rPr>
                <w:rFonts w:cs="Arial"/>
              </w:rPr>
              <w:t>MHz</w:t>
            </w:r>
          </w:p>
        </w:tc>
        <w:tc>
          <w:tcPr>
            <w:tcW w:w="2668" w:type="dxa"/>
            <w:tcBorders>
              <w:top w:val="single" w:sz="4" w:space="0" w:color="auto"/>
              <w:left w:val="single" w:sz="4" w:space="0" w:color="auto"/>
              <w:bottom w:val="single" w:sz="4" w:space="0" w:color="auto"/>
              <w:right w:val="single" w:sz="4" w:space="0" w:color="auto"/>
            </w:tcBorders>
            <w:vAlign w:val="center"/>
          </w:tcPr>
          <w:p w14:paraId="20FAE84B" w14:textId="62CA13AC" w:rsidR="00606A04" w:rsidRPr="004B3397" w:rsidRDefault="00606A04" w:rsidP="007033F3">
            <w:pPr>
              <w:pStyle w:val="TAC"/>
              <w:rPr>
                <w:rFonts w:cs="Arial"/>
              </w:rPr>
            </w:pPr>
            <w:r w:rsidRPr="004B3397">
              <w:rPr>
                <w:rFonts w:cs="Arial"/>
              </w:rPr>
              <w:t>200</w:t>
            </w:r>
          </w:p>
        </w:tc>
      </w:tr>
      <w:tr w:rsidR="00606A04" w:rsidRPr="004B3397" w14:paraId="40C8C86D"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3CF92967" w14:textId="2ED08F80" w:rsidR="00606A04" w:rsidRPr="004B3397" w:rsidRDefault="00606A04" w:rsidP="007033F3">
            <w:pPr>
              <w:pStyle w:val="TAC"/>
              <w:jc w:val="left"/>
              <w:rPr>
                <w:rFonts w:cs="Arial"/>
              </w:rPr>
            </w:pPr>
            <w:r w:rsidRPr="004B3397">
              <w:rPr>
                <w:rFonts w:cs="Arial"/>
              </w:rPr>
              <w:t>Number</w:t>
            </w:r>
            <w:r w:rsidR="002A2300" w:rsidRPr="004B3397">
              <w:rPr>
                <w:rFonts w:cs="Arial"/>
              </w:rPr>
              <w:t xml:space="preserve"> </w:t>
            </w:r>
            <w:r w:rsidRPr="004B3397">
              <w:rPr>
                <w:rFonts w:cs="Arial"/>
              </w:rPr>
              <w:t>of</w:t>
            </w:r>
            <w:r w:rsidR="002A2300" w:rsidRPr="004B3397">
              <w:rPr>
                <w:rFonts w:cs="Arial"/>
              </w:rPr>
              <w:t xml:space="preserve"> </w:t>
            </w:r>
            <w:r w:rsidRPr="004B3397">
              <w:rPr>
                <w:rFonts w:cs="Arial"/>
              </w:rPr>
              <w:t>traces</w:t>
            </w:r>
          </w:p>
        </w:tc>
        <w:tc>
          <w:tcPr>
            <w:tcW w:w="604" w:type="dxa"/>
            <w:tcBorders>
              <w:top w:val="single" w:sz="4" w:space="0" w:color="auto"/>
              <w:left w:val="single" w:sz="4" w:space="0" w:color="auto"/>
              <w:bottom w:val="single" w:sz="4" w:space="0" w:color="auto"/>
              <w:right w:val="single" w:sz="4" w:space="0" w:color="auto"/>
            </w:tcBorders>
            <w:vAlign w:val="center"/>
          </w:tcPr>
          <w:p w14:paraId="3DB62797" w14:textId="77777777" w:rsidR="00606A04" w:rsidRPr="004B3397" w:rsidRDefault="00606A04" w:rsidP="007033F3">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10199729" w14:textId="77777777" w:rsidR="00606A04" w:rsidRPr="004B3397" w:rsidRDefault="00606A04" w:rsidP="007033F3">
            <w:pPr>
              <w:pStyle w:val="TAC"/>
              <w:rPr>
                <w:rFonts w:cs="Arial"/>
              </w:rPr>
            </w:pPr>
            <w:r w:rsidRPr="004B3397">
              <w:rPr>
                <w:rFonts w:cs="Arial"/>
              </w:rPr>
              <w:t>1000</w:t>
            </w:r>
          </w:p>
        </w:tc>
      </w:tr>
      <w:tr w:rsidR="00606A04" w:rsidRPr="004B3397" w14:paraId="0E4C1EB0"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71BDD0D7" w14:textId="2DDED283" w:rsidR="00606A04" w:rsidRPr="004B3397" w:rsidRDefault="00606A04" w:rsidP="007033F3">
            <w:pPr>
              <w:pStyle w:val="TAC"/>
              <w:jc w:val="left"/>
              <w:rPr>
                <w:rFonts w:cs="Arial"/>
              </w:rPr>
            </w:pPr>
            <w:r w:rsidRPr="004B3397">
              <w:rPr>
                <w:rFonts w:cs="Arial"/>
              </w:rPr>
              <w:t>Number</w:t>
            </w:r>
            <w:r w:rsidR="002A2300" w:rsidRPr="004B3397">
              <w:rPr>
                <w:rFonts w:cs="Arial"/>
              </w:rPr>
              <w:t xml:space="preserve"> </w:t>
            </w:r>
            <w:r w:rsidRPr="004B3397">
              <w:rPr>
                <w:rFonts w:cs="Arial"/>
              </w:rPr>
              <w:t>of</w:t>
            </w:r>
            <w:r w:rsidR="002A2300" w:rsidRPr="004B3397">
              <w:rPr>
                <w:rFonts w:cs="Arial"/>
              </w:rPr>
              <w:t xml:space="preserve"> </w:t>
            </w:r>
            <w:r w:rsidRPr="004B3397">
              <w:rPr>
                <w:rFonts w:cs="Arial"/>
              </w:rPr>
              <w:t>points</w:t>
            </w:r>
          </w:p>
        </w:tc>
        <w:tc>
          <w:tcPr>
            <w:tcW w:w="604" w:type="dxa"/>
            <w:tcBorders>
              <w:top w:val="single" w:sz="4" w:space="0" w:color="auto"/>
              <w:left w:val="single" w:sz="4" w:space="0" w:color="auto"/>
              <w:bottom w:val="single" w:sz="4" w:space="0" w:color="auto"/>
              <w:right w:val="single" w:sz="4" w:space="0" w:color="auto"/>
            </w:tcBorders>
            <w:vAlign w:val="center"/>
          </w:tcPr>
          <w:p w14:paraId="1A01C0BE" w14:textId="77777777" w:rsidR="00606A04" w:rsidRPr="004B3397" w:rsidRDefault="00606A04" w:rsidP="007033F3">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504BFD95" w14:textId="77777777" w:rsidR="00606A04" w:rsidRPr="004B3397" w:rsidRDefault="00606A04" w:rsidP="007033F3">
            <w:pPr>
              <w:pStyle w:val="TAC"/>
              <w:rPr>
                <w:rFonts w:cs="Arial"/>
              </w:rPr>
            </w:pPr>
            <w:r w:rsidRPr="004B3397">
              <w:rPr>
                <w:rFonts w:cs="Arial"/>
              </w:rPr>
              <w:t>1101</w:t>
            </w:r>
          </w:p>
        </w:tc>
      </w:tr>
      <w:tr w:rsidR="00606A04" w:rsidRPr="004B3397" w14:paraId="2F677E2D"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19420C73" w14:textId="77777777" w:rsidR="00606A04" w:rsidRPr="004B3397" w:rsidRDefault="00606A04" w:rsidP="007033F3">
            <w:pPr>
              <w:pStyle w:val="TAC"/>
              <w:jc w:val="left"/>
              <w:rPr>
                <w:rFonts w:cs="Arial"/>
              </w:rPr>
            </w:pPr>
            <w:r w:rsidRPr="004B3397">
              <w:rPr>
                <w:rFonts w:cs="Arial"/>
              </w:rPr>
              <w:t>Averaging</w:t>
            </w:r>
          </w:p>
        </w:tc>
        <w:tc>
          <w:tcPr>
            <w:tcW w:w="604" w:type="dxa"/>
            <w:tcBorders>
              <w:top w:val="single" w:sz="4" w:space="0" w:color="auto"/>
              <w:left w:val="single" w:sz="4" w:space="0" w:color="auto"/>
              <w:bottom w:val="single" w:sz="4" w:space="0" w:color="auto"/>
              <w:right w:val="single" w:sz="4" w:space="0" w:color="auto"/>
            </w:tcBorders>
            <w:vAlign w:val="center"/>
          </w:tcPr>
          <w:p w14:paraId="15E44855" w14:textId="77777777" w:rsidR="00606A04" w:rsidRPr="004B3397" w:rsidRDefault="00606A04" w:rsidP="007033F3">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71B7B353" w14:textId="77777777" w:rsidR="00606A04" w:rsidRPr="004B3397" w:rsidRDefault="00606A04" w:rsidP="007033F3">
            <w:pPr>
              <w:pStyle w:val="TAC"/>
              <w:rPr>
                <w:rFonts w:cs="Arial"/>
              </w:rPr>
            </w:pPr>
            <w:r w:rsidRPr="004B3397">
              <w:rPr>
                <w:rFonts w:cs="Arial"/>
              </w:rPr>
              <w:t>1</w:t>
            </w:r>
          </w:p>
        </w:tc>
      </w:tr>
    </w:tbl>
    <w:p w14:paraId="3060441D" w14:textId="77777777" w:rsidR="00606A04" w:rsidRPr="004B3397" w:rsidRDefault="00606A04" w:rsidP="00606A04"/>
    <w:p w14:paraId="32820727" w14:textId="3711133A" w:rsidR="001F3106" w:rsidRPr="004B3397" w:rsidRDefault="001F3106" w:rsidP="00606A04">
      <w:r w:rsidRPr="004B3397">
        <w:t>Channel model specification for PDP measurements is presented in Table C.3.2-2.</w:t>
      </w:r>
    </w:p>
    <w:p w14:paraId="451FFE9C" w14:textId="77777777" w:rsidR="00606A04" w:rsidRPr="004B3397" w:rsidRDefault="00606A04" w:rsidP="00606A04">
      <w:pPr>
        <w:pStyle w:val="TH"/>
      </w:pPr>
      <w:r w:rsidRPr="004B3397">
        <w:lastRenderedPageBreak/>
        <w:t>Table C.3.2-2: Channel model specification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8"/>
        <w:gridCol w:w="1624"/>
        <w:gridCol w:w="2258"/>
      </w:tblGrid>
      <w:tr w:rsidR="00606A04" w:rsidRPr="004B3397" w14:paraId="13CA5563" w14:textId="77777777" w:rsidTr="00A16D05">
        <w:trPr>
          <w:tblHeader/>
          <w:jc w:val="center"/>
        </w:trPr>
        <w:tc>
          <w:tcPr>
            <w:tcW w:w="3518" w:type="dxa"/>
            <w:tcBorders>
              <w:top w:val="single" w:sz="4" w:space="0" w:color="auto"/>
              <w:left w:val="single" w:sz="4" w:space="0" w:color="auto"/>
              <w:bottom w:val="single" w:sz="4" w:space="0" w:color="auto"/>
              <w:right w:val="single" w:sz="4" w:space="0" w:color="auto"/>
            </w:tcBorders>
            <w:shd w:val="clear" w:color="auto" w:fill="E0E0E0"/>
            <w:vAlign w:val="center"/>
          </w:tcPr>
          <w:p w14:paraId="77778C0C" w14:textId="77777777" w:rsidR="00606A04" w:rsidRPr="004B3397" w:rsidRDefault="00606A04" w:rsidP="007033F3">
            <w:pPr>
              <w:pStyle w:val="TAH"/>
              <w:rPr>
                <w:rFonts w:cs="Arial"/>
              </w:rPr>
            </w:pPr>
            <w:r w:rsidRPr="004B3397">
              <w:rPr>
                <w:rFonts w:cs="Arial"/>
              </w:rPr>
              <w:t>Item</w:t>
            </w:r>
          </w:p>
        </w:tc>
        <w:tc>
          <w:tcPr>
            <w:tcW w:w="1624" w:type="dxa"/>
            <w:tcBorders>
              <w:top w:val="single" w:sz="4" w:space="0" w:color="auto"/>
              <w:left w:val="single" w:sz="4" w:space="0" w:color="auto"/>
              <w:bottom w:val="single" w:sz="4" w:space="0" w:color="auto"/>
              <w:right w:val="single" w:sz="4" w:space="0" w:color="auto"/>
            </w:tcBorders>
            <w:shd w:val="clear" w:color="auto" w:fill="E0E0E0"/>
            <w:vAlign w:val="center"/>
          </w:tcPr>
          <w:p w14:paraId="40449F59" w14:textId="77777777" w:rsidR="00606A04" w:rsidRPr="004B3397" w:rsidRDefault="00606A04" w:rsidP="007033F3">
            <w:pPr>
              <w:pStyle w:val="TAH"/>
              <w:rPr>
                <w:rFonts w:cs="Arial"/>
              </w:rPr>
            </w:pPr>
            <w:r w:rsidRPr="004B3397">
              <w:rPr>
                <w:rFonts w:cs="Arial"/>
              </w:rPr>
              <w:t>Unit</w:t>
            </w:r>
          </w:p>
        </w:tc>
        <w:tc>
          <w:tcPr>
            <w:tcW w:w="2258" w:type="dxa"/>
            <w:tcBorders>
              <w:top w:val="single" w:sz="4" w:space="0" w:color="auto"/>
              <w:left w:val="single" w:sz="4" w:space="0" w:color="auto"/>
              <w:bottom w:val="single" w:sz="4" w:space="0" w:color="auto"/>
              <w:right w:val="single" w:sz="4" w:space="0" w:color="auto"/>
            </w:tcBorders>
            <w:shd w:val="clear" w:color="auto" w:fill="E0E0E0"/>
            <w:vAlign w:val="center"/>
          </w:tcPr>
          <w:p w14:paraId="23A1DDE5" w14:textId="77777777" w:rsidR="00606A04" w:rsidRPr="004B3397" w:rsidRDefault="00606A04" w:rsidP="007033F3">
            <w:pPr>
              <w:pStyle w:val="TAH"/>
              <w:rPr>
                <w:rFonts w:cs="Arial"/>
              </w:rPr>
            </w:pPr>
            <w:r w:rsidRPr="004B3397">
              <w:rPr>
                <w:rFonts w:cs="Arial"/>
              </w:rPr>
              <w:t>Value</w:t>
            </w:r>
          </w:p>
        </w:tc>
      </w:tr>
      <w:tr w:rsidR="00606A04" w:rsidRPr="004B3397" w14:paraId="170E5BAE"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543A7D79" w14:textId="79FB0C35" w:rsidR="00606A04" w:rsidRPr="004B3397" w:rsidRDefault="00606A04" w:rsidP="007033F3">
            <w:pPr>
              <w:pStyle w:val="TAC"/>
              <w:jc w:val="left"/>
              <w:rPr>
                <w:rFonts w:cs="Arial"/>
              </w:rPr>
            </w:pPr>
            <w:r w:rsidRPr="004B3397">
              <w:rPr>
                <w:rFonts w:cs="Arial"/>
              </w:rPr>
              <w:t>Centre</w:t>
            </w:r>
            <w:r w:rsidR="002A2300" w:rsidRPr="004B3397">
              <w:rPr>
                <w:rFonts w:cs="Arial"/>
              </w:rPr>
              <w:t xml:space="preserve"> </w:t>
            </w:r>
            <w:r w:rsidRPr="004B3397">
              <w:rPr>
                <w:rFonts w:cs="Arial"/>
              </w:rPr>
              <w:t>frequency</w:t>
            </w:r>
          </w:p>
        </w:tc>
        <w:tc>
          <w:tcPr>
            <w:tcW w:w="1624" w:type="dxa"/>
            <w:tcBorders>
              <w:top w:val="single" w:sz="4" w:space="0" w:color="auto"/>
              <w:left w:val="single" w:sz="4" w:space="0" w:color="auto"/>
              <w:bottom w:val="single" w:sz="4" w:space="0" w:color="auto"/>
              <w:right w:val="single" w:sz="4" w:space="0" w:color="auto"/>
            </w:tcBorders>
            <w:vAlign w:val="center"/>
          </w:tcPr>
          <w:p w14:paraId="62EC61DF" w14:textId="77777777" w:rsidR="00606A04" w:rsidRPr="004B3397" w:rsidRDefault="00606A04" w:rsidP="007033F3">
            <w:pPr>
              <w:pStyle w:val="TAC"/>
              <w:rPr>
                <w:rFonts w:cs="Arial"/>
              </w:rPr>
            </w:pPr>
            <w:r w:rsidRPr="004B3397">
              <w:rPr>
                <w:rFonts w:cs="Arial"/>
              </w:rPr>
              <w:t>MHz</w:t>
            </w:r>
          </w:p>
        </w:tc>
        <w:tc>
          <w:tcPr>
            <w:tcW w:w="2258" w:type="dxa"/>
            <w:tcBorders>
              <w:top w:val="single" w:sz="4" w:space="0" w:color="auto"/>
              <w:left w:val="single" w:sz="4" w:space="0" w:color="auto"/>
              <w:bottom w:val="single" w:sz="4" w:space="0" w:color="auto"/>
              <w:right w:val="single" w:sz="4" w:space="0" w:color="auto"/>
            </w:tcBorders>
            <w:vAlign w:val="center"/>
          </w:tcPr>
          <w:p w14:paraId="21739CD4" w14:textId="154812AB" w:rsidR="00606A04" w:rsidRPr="004B3397" w:rsidRDefault="00606A04" w:rsidP="007033F3">
            <w:pPr>
              <w:pStyle w:val="TAC"/>
              <w:rPr>
                <w:rFonts w:cs="Arial"/>
              </w:rPr>
            </w:pPr>
            <w:r w:rsidRPr="004B3397">
              <w:rPr>
                <w:rFonts w:cs="Arial"/>
              </w:rPr>
              <w:t>Downlink</w:t>
            </w:r>
            <w:r w:rsidR="002A2300" w:rsidRPr="004B3397">
              <w:rPr>
                <w:rFonts w:cs="Arial"/>
              </w:rPr>
              <w:t xml:space="preserve"> </w:t>
            </w:r>
            <w:r w:rsidRPr="004B3397">
              <w:rPr>
                <w:rFonts w:cs="Arial"/>
              </w:rPr>
              <w:t>centre</w:t>
            </w:r>
            <w:r w:rsidR="002A2300" w:rsidRPr="004B3397">
              <w:rPr>
                <w:rFonts w:cs="Arial"/>
              </w:rPr>
              <w:t xml:space="preserve"> </w:t>
            </w:r>
            <w:r w:rsidRPr="004B3397">
              <w:rPr>
                <w:rFonts w:cs="Arial"/>
              </w:rPr>
              <w:t>frequency</w:t>
            </w:r>
          </w:p>
          <w:p w14:paraId="6B542B4F" w14:textId="0230D827" w:rsidR="00606A04" w:rsidRPr="004B3397" w:rsidRDefault="002A2300" w:rsidP="007033F3">
            <w:pPr>
              <w:pStyle w:val="TAC"/>
              <w:rPr>
                <w:rFonts w:cs="Arial"/>
              </w:rPr>
            </w:pPr>
            <w:r w:rsidRPr="004B3397">
              <w:rPr>
                <w:rFonts w:cs="Arial"/>
              </w:rPr>
              <w:t xml:space="preserve"> </w:t>
            </w:r>
            <w:r w:rsidR="00606A04" w:rsidRPr="004B3397">
              <w:rPr>
                <w:rFonts w:cs="Arial"/>
              </w:rPr>
              <w:t>in</w:t>
            </w:r>
            <w:r w:rsidRPr="004B3397">
              <w:rPr>
                <w:rFonts w:cs="Arial"/>
              </w:rPr>
              <w:t xml:space="preserve"> </w:t>
            </w:r>
            <w:r w:rsidR="00606A04" w:rsidRPr="004B3397">
              <w:rPr>
                <w:rFonts w:cs="Arial"/>
              </w:rPr>
              <w:t>Table</w:t>
            </w:r>
            <w:r w:rsidRPr="004B3397">
              <w:rPr>
                <w:rFonts w:cs="Arial"/>
              </w:rPr>
              <w:t xml:space="preserve"> </w:t>
            </w:r>
            <w:r w:rsidR="00606A04" w:rsidRPr="004B3397">
              <w:t>C.3.1-1</w:t>
            </w:r>
          </w:p>
        </w:tc>
      </w:tr>
      <w:tr w:rsidR="00606A04" w:rsidRPr="004B3397" w14:paraId="10585E58"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1CDFDDEE" w14:textId="2CE99713" w:rsidR="00606A04" w:rsidRPr="004B3397" w:rsidRDefault="00606A04" w:rsidP="007033F3">
            <w:pPr>
              <w:pStyle w:val="TAC"/>
              <w:jc w:val="left"/>
              <w:rPr>
                <w:rFonts w:cs="Arial"/>
              </w:rPr>
            </w:pPr>
            <w:r w:rsidRPr="004B3397">
              <w:rPr>
                <w:rFonts w:cs="Arial"/>
              </w:rPr>
              <w:t>Distance</w:t>
            </w:r>
            <w:r w:rsidR="002A2300" w:rsidRPr="004B3397">
              <w:rPr>
                <w:rFonts w:cs="Arial"/>
              </w:rPr>
              <w:t xml:space="preserve"> </w:t>
            </w:r>
            <w:r w:rsidRPr="004B3397">
              <w:rPr>
                <w:rFonts w:cs="Arial"/>
              </w:rPr>
              <w:t>between</w:t>
            </w:r>
            <w:r w:rsidR="002A2300" w:rsidRPr="004B3397">
              <w:rPr>
                <w:rFonts w:cs="Arial"/>
              </w:rPr>
              <w:t xml:space="preserve"> </w:t>
            </w:r>
            <w:r w:rsidRPr="004B3397">
              <w:rPr>
                <w:rFonts w:cs="Arial"/>
              </w:rPr>
              <w:t>traces</w:t>
            </w:r>
            <w:r w:rsidR="002A2300" w:rsidRPr="004B3397">
              <w:rPr>
                <w:rFonts w:cs="Arial"/>
              </w:rPr>
              <w:t xml:space="preserve"> </w:t>
            </w:r>
            <w:r w:rsidRPr="004B3397">
              <w:rPr>
                <w:rFonts w:cs="Arial"/>
              </w:rPr>
              <w:t>in</w:t>
            </w:r>
            <w:r w:rsidR="002A2300" w:rsidRPr="004B3397">
              <w:rPr>
                <w:rFonts w:cs="Arial"/>
              </w:rPr>
              <w:t xml:space="preserve"> </w:t>
            </w:r>
            <w:r w:rsidRPr="004B3397">
              <w:rPr>
                <w:rFonts w:cs="Arial"/>
              </w:rPr>
              <w:t>channel</w:t>
            </w:r>
            <w:r w:rsidR="002A2300" w:rsidRPr="004B3397">
              <w:rPr>
                <w:rFonts w:cs="Arial"/>
              </w:rPr>
              <w:t xml:space="preserve"> </w:t>
            </w:r>
            <w:r w:rsidRPr="004B3397">
              <w:rPr>
                <w:rFonts w:cs="Arial"/>
              </w:rPr>
              <w:t>model</w:t>
            </w:r>
          </w:p>
        </w:tc>
        <w:tc>
          <w:tcPr>
            <w:tcW w:w="1624" w:type="dxa"/>
            <w:tcBorders>
              <w:top w:val="single" w:sz="4" w:space="0" w:color="auto"/>
              <w:left w:val="single" w:sz="4" w:space="0" w:color="auto"/>
              <w:bottom w:val="single" w:sz="4" w:space="0" w:color="auto"/>
              <w:right w:val="single" w:sz="4" w:space="0" w:color="auto"/>
            </w:tcBorders>
            <w:vAlign w:val="center"/>
          </w:tcPr>
          <w:p w14:paraId="5351C462" w14:textId="2B22A413" w:rsidR="00606A04" w:rsidRPr="004B3397" w:rsidRDefault="00606A04" w:rsidP="007033F3">
            <w:pPr>
              <w:pStyle w:val="TAC"/>
              <w:rPr>
                <w:rFonts w:cs="Arial"/>
              </w:rPr>
            </w:pPr>
            <w:r w:rsidRPr="004B3397">
              <w:rPr>
                <w:rFonts w:cs="Arial"/>
              </w:rPr>
              <w:t>wavelength</w:t>
            </w:r>
            <w:r w:rsidR="002A2300" w:rsidRPr="004B3397">
              <w:rPr>
                <w:rFonts w:cs="Arial"/>
              </w:rPr>
              <w:t xml:space="preserve"> </w:t>
            </w:r>
            <w:r w:rsidRPr="004B3397">
              <w:rPr>
                <w:rFonts w:cs="Arial"/>
              </w:rPr>
              <w:t>(</w:t>
            </w:r>
            <w:r w:rsidR="00A16D05" w:rsidRPr="004B3397">
              <w:rPr>
                <w:rFonts w:cs="Arial"/>
              </w:rPr>
              <w:t>n</w:t>
            </w:r>
            <w:r w:rsidRPr="004B3397">
              <w:rPr>
                <w:rFonts w:cs="Arial"/>
              </w:rPr>
              <w:t>ote)</w:t>
            </w:r>
          </w:p>
        </w:tc>
        <w:tc>
          <w:tcPr>
            <w:tcW w:w="2258" w:type="dxa"/>
            <w:tcBorders>
              <w:top w:val="single" w:sz="4" w:space="0" w:color="auto"/>
              <w:left w:val="single" w:sz="4" w:space="0" w:color="auto"/>
              <w:bottom w:val="single" w:sz="4" w:space="0" w:color="auto"/>
              <w:right w:val="single" w:sz="4" w:space="0" w:color="auto"/>
            </w:tcBorders>
            <w:vAlign w:val="center"/>
          </w:tcPr>
          <w:p w14:paraId="02E7C40A" w14:textId="05DD0003" w:rsidR="00606A04" w:rsidRPr="004B3397" w:rsidRDefault="00606A04" w:rsidP="007033F3">
            <w:pPr>
              <w:pStyle w:val="TAC"/>
              <w:rPr>
                <w:rFonts w:cs="Arial"/>
              </w:rPr>
            </w:pPr>
            <w:r w:rsidRPr="004B3397">
              <w:rPr>
                <w:rFonts w:cs="Arial"/>
              </w:rPr>
              <w:t>&gt;</w:t>
            </w:r>
            <w:r w:rsidR="002A2300" w:rsidRPr="004B3397">
              <w:rPr>
                <w:rFonts w:cs="Arial"/>
              </w:rPr>
              <w:t xml:space="preserve"> </w:t>
            </w:r>
            <w:r w:rsidRPr="004B3397">
              <w:rPr>
                <w:rFonts w:cs="Arial"/>
              </w:rPr>
              <w:t>2</w:t>
            </w:r>
          </w:p>
        </w:tc>
      </w:tr>
      <w:tr w:rsidR="00606A04" w:rsidRPr="004B3397" w14:paraId="526B4ED2"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29281DFB" w14:textId="23D933F5" w:rsidR="00606A04" w:rsidRPr="004B3397" w:rsidRDefault="00606A04" w:rsidP="007033F3">
            <w:pPr>
              <w:pStyle w:val="TAC"/>
              <w:jc w:val="left"/>
              <w:rPr>
                <w:rFonts w:cs="Arial"/>
              </w:rPr>
            </w:pPr>
            <w:r w:rsidRPr="004B3397">
              <w:rPr>
                <w:rFonts w:cs="Arial"/>
              </w:rPr>
              <w:t>Channel</w:t>
            </w:r>
            <w:r w:rsidR="002A2300" w:rsidRPr="004B3397">
              <w:rPr>
                <w:rFonts w:cs="Arial"/>
              </w:rPr>
              <w:t xml:space="preserve"> </w:t>
            </w:r>
            <w:r w:rsidRPr="004B3397">
              <w:rPr>
                <w:rFonts w:cs="Arial"/>
              </w:rPr>
              <w:t>model</w:t>
            </w:r>
          </w:p>
        </w:tc>
        <w:tc>
          <w:tcPr>
            <w:tcW w:w="1624" w:type="dxa"/>
            <w:tcBorders>
              <w:top w:val="single" w:sz="4" w:space="0" w:color="auto"/>
              <w:left w:val="single" w:sz="4" w:space="0" w:color="auto"/>
              <w:bottom w:val="single" w:sz="4" w:space="0" w:color="auto"/>
              <w:right w:val="single" w:sz="4" w:space="0" w:color="auto"/>
            </w:tcBorders>
            <w:vAlign w:val="center"/>
          </w:tcPr>
          <w:p w14:paraId="0312DFA8" w14:textId="77777777" w:rsidR="00606A04" w:rsidRPr="004B3397" w:rsidRDefault="00606A04" w:rsidP="007033F3">
            <w:pPr>
              <w:pStyle w:val="TAC"/>
              <w:rPr>
                <w:rFonts w:cs="Arial"/>
              </w:rPr>
            </w:pPr>
          </w:p>
        </w:tc>
        <w:tc>
          <w:tcPr>
            <w:tcW w:w="2258" w:type="dxa"/>
            <w:tcBorders>
              <w:top w:val="single" w:sz="4" w:space="0" w:color="auto"/>
              <w:left w:val="single" w:sz="4" w:space="0" w:color="auto"/>
              <w:bottom w:val="single" w:sz="4" w:space="0" w:color="auto"/>
              <w:right w:val="single" w:sz="4" w:space="0" w:color="auto"/>
            </w:tcBorders>
            <w:vAlign w:val="center"/>
          </w:tcPr>
          <w:p w14:paraId="061AEFB9" w14:textId="6381676E" w:rsidR="00606A04" w:rsidRPr="004B3397" w:rsidRDefault="00606A04" w:rsidP="007033F3">
            <w:pPr>
              <w:pStyle w:val="TAC"/>
              <w:rPr>
                <w:rFonts w:cs="Arial"/>
              </w:rPr>
            </w:pPr>
            <w:r w:rsidRPr="004B3397">
              <w:rPr>
                <w:rFonts w:cs="Arial"/>
              </w:rPr>
              <w:t>As</w:t>
            </w:r>
            <w:r w:rsidR="002A2300" w:rsidRPr="004B3397">
              <w:rPr>
                <w:rFonts w:cs="Arial"/>
              </w:rPr>
              <w:t xml:space="preserve"> </w:t>
            </w:r>
            <w:r w:rsidRPr="004B3397">
              <w:rPr>
                <w:rFonts w:cs="Arial"/>
              </w:rPr>
              <w:t>specified</w:t>
            </w:r>
            <w:r w:rsidR="002A2300" w:rsidRPr="004B3397">
              <w:rPr>
                <w:rFonts w:cs="Arial"/>
              </w:rPr>
              <w:t xml:space="preserve"> </w:t>
            </w:r>
            <w:r w:rsidRPr="004B3397">
              <w:rPr>
                <w:rFonts w:cs="Arial"/>
              </w:rPr>
              <w:t>in</w:t>
            </w:r>
            <w:r w:rsidR="002A2300" w:rsidRPr="004B3397">
              <w:rPr>
                <w:rFonts w:cs="Arial"/>
              </w:rPr>
              <w:t xml:space="preserve"> </w:t>
            </w:r>
            <w:r w:rsidR="00A16D05" w:rsidRPr="004B3397">
              <w:t>clause</w:t>
            </w:r>
            <w:r w:rsidR="002A2300" w:rsidRPr="004B3397">
              <w:t xml:space="preserve"> </w:t>
            </w:r>
            <w:r w:rsidRPr="004B3397">
              <w:t>C.1</w:t>
            </w:r>
          </w:p>
        </w:tc>
      </w:tr>
      <w:tr w:rsidR="00606A04" w:rsidRPr="004B3397" w14:paraId="38219660" w14:textId="77777777" w:rsidTr="00A16D05">
        <w:trPr>
          <w:jc w:val="center"/>
        </w:trPr>
        <w:tc>
          <w:tcPr>
            <w:tcW w:w="7400" w:type="dxa"/>
            <w:gridSpan w:val="3"/>
            <w:tcBorders>
              <w:top w:val="single" w:sz="4" w:space="0" w:color="auto"/>
              <w:left w:val="single" w:sz="4" w:space="0" w:color="auto"/>
              <w:bottom w:val="single" w:sz="4" w:space="0" w:color="auto"/>
              <w:right w:val="single" w:sz="4" w:space="0" w:color="auto"/>
            </w:tcBorders>
            <w:vAlign w:val="center"/>
          </w:tcPr>
          <w:p w14:paraId="79BBAB1D" w14:textId="2B0DA5CA" w:rsidR="00606A04" w:rsidRPr="004B3397" w:rsidRDefault="00606A04" w:rsidP="007033F3">
            <w:pPr>
              <w:pStyle w:val="TAN"/>
              <w:rPr>
                <w:rFonts w:cs="Arial"/>
              </w:rPr>
            </w:pPr>
            <w:r w:rsidRPr="004B3397">
              <w:rPr>
                <w:rFonts w:cs="Arial"/>
              </w:rPr>
              <w:t>NOTE:</w:t>
            </w:r>
            <w:r w:rsidRPr="004B3397">
              <w:rPr>
                <w:rFonts w:cs="Arial"/>
              </w:rPr>
              <w:tab/>
              <w:t>Time</w:t>
            </w:r>
            <w:r w:rsidR="002A2300" w:rsidRPr="004B3397">
              <w:rPr>
                <w:rFonts w:cs="Arial"/>
              </w:rPr>
              <w:t xml:space="preserve"> </w:t>
            </w:r>
            <w:r w:rsidRPr="004B3397">
              <w:rPr>
                <w:rFonts w:cs="Arial"/>
              </w:rPr>
              <w:t>[s]</w:t>
            </w:r>
            <w:r w:rsidR="002A2300" w:rsidRPr="004B3397">
              <w:rPr>
                <w:rFonts w:cs="Arial"/>
              </w:rPr>
              <w:t xml:space="preserve"> </w:t>
            </w:r>
            <w:r w:rsidRPr="004B3397">
              <w:rPr>
                <w:rFonts w:cs="Arial"/>
              </w:rPr>
              <w:t>=</w:t>
            </w:r>
            <w:r w:rsidR="002A2300" w:rsidRPr="004B3397">
              <w:rPr>
                <w:rFonts w:cs="Arial"/>
              </w:rPr>
              <w:t xml:space="preserve"> </w:t>
            </w:r>
            <w:r w:rsidRPr="004B3397">
              <w:rPr>
                <w:rFonts w:cs="Arial"/>
              </w:rPr>
              <w:t>distance</w:t>
            </w:r>
            <w:r w:rsidR="002A2300" w:rsidRPr="004B3397">
              <w:rPr>
                <w:rFonts w:cs="Arial"/>
              </w:rPr>
              <w:t xml:space="preserve"> </w:t>
            </w:r>
            <w:r w:rsidRPr="004B3397">
              <w:rPr>
                <w:rFonts w:cs="Arial"/>
              </w:rPr>
              <w:t>[</w:t>
            </w:r>
            <w:r w:rsidRPr="004B3397">
              <w:rPr>
                <w:rFonts w:cs="Arial"/>
              </w:rPr>
              <w:sym w:font="Symbol" w:char="F06C"/>
            </w:r>
            <w:r w:rsidRPr="004B3397">
              <w:rPr>
                <w:rFonts w:cs="Arial"/>
              </w:rPr>
              <w:t>]</w:t>
            </w:r>
            <w:r w:rsidR="002A2300" w:rsidRPr="004B3397">
              <w:rPr>
                <w:rFonts w:cs="Arial"/>
              </w:rPr>
              <w:t xml:space="preserve"> </w:t>
            </w:r>
            <w:r w:rsidRPr="004B3397">
              <w:rPr>
                <w:rFonts w:cs="Arial"/>
              </w:rPr>
              <w:t>/</w:t>
            </w:r>
            <w:r w:rsidR="002A2300" w:rsidRPr="004B3397">
              <w:rPr>
                <w:rFonts w:cs="Arial"/>
              </w:rPr>
              <w:t xml:space="preserve"> </w:t>
            </w:r>
            <w:r w:rsidRPr="004B3397">
              <w:rPr>
                <w:rFonts w:cs="Arial"/>
              </w:rPr>
              <w:t>MS</w:t>
            </w:r>
            <w:r w:rsidR="002A2300" w:rsidRPr="004B3397">
              <w:rPr>
                <w:rFonts w:cs="Arial"/>
              </w:rPr>
              <w:t xml:space="preserve"> </w:t>
            </w:r>
            <w:r w:rsidRPr="004B3397">
              <w:rPr>
                <w:rFonts w:cs="Arial"/>
              </w:rPr>
              <w:t>speed</w:t>
            </w:r>
            <w:r w:rsidR="002A2300" w:rsidRPr="004B3397">
              <w:rPr>
                <w:rFonts w:cs="Arial"/>
              </w:rPr>
              <w:t xml:space="preserve"> </w:t>
            </w:r>
            <w:r w:rsidRPr="004B3397">
              <w:rPr>
                <w:rFonts w:cs="Arial"/>
              </w:rPr>
              <w:t>[</w:t>
            </w:r>
            <w:r w:rsidRPr="004B3397">
              <w:rPr>
                <w:rFonts w:cs="Arial"/>
              </w:rPr>
              <w:sym w:font="Symbol" w:char="F06C"/>
            </w:r>
            <w:r w:rsidRPr="004B3397">
              <w:rPr>
                <w:rFonts w:cs="Arial"/>
              </w:rPr>
              <w:t>/s]</w:t>
            </w:r>
            <w:r w:rsidR="00A16D05" w:rsidRPr="004B3397">
              <w:rPr>
                <w:rFonts w:cs="Arial"/>
              </w:rPr>
              <w:t>.</w:t>
            </w:r>
          </w:p>
          <w:p w14:paraId="2FA06A7A" w14:textId="459DF639" w:rsidR="00606A04" w:rsidRPr="004B3397" w:rsidRDefault="00606A04" w:rsidP="007033F3">
            <w:pPr>
              <w:pStyle w:val="TAC"/>
              <w:rPr>
                <w:rFonts w:cs="Arial"/>
              </w:rPr>
            </w:pPr>
            <w:r w:rsidRPr="004B3397">
              <w:rPr>
                <w:rFonts w:cs="Arial"/>
              </w:rPr>
              <w:tab/>
              <w:t>MS</w:t>
            </w:r>
            <w:r w:rsidR="002A2300" w:rsidRPr="004B3397">
              <w:rPr>
                <w:rFonts w:cs="Arial"/>
              </w:rPr>
              <w:t xml:space="preserve"> </w:t>
            </w:r>
            <w:r w:rsidRPr="004B3397">
              <w:rPr>
                <w:rFonts w:cs="Arial"/>
              </w:rPr>
              <w:t>speed</w:t>
            </w:r>
            <w:r w:rsidR="002A2300" w:rsidRPr="004B3397">
              <w:rPr>
                <w:rFonts w:cs="Arial"/>
              </w:rPr>
              <w:t xml:space="preserve"> </w:t>
            </w:r>
            <w:r w:rsidRPr="004B3397">
              <w:rPr>
                <w:rFonts w:cs="Arial"/>
              </w:rPr>
              <w:t>[</w:t>
            </w:r>
            <w:r w:rsidRPr="004B3397">
              <w:rPr>
                <w:rFonts w:cs="Arial"/>
              </w:rPr>
              <w:sym w:font="Symbol" w:char="F06C"/>
            </w:r>
            <w:r w:rsidRPr="004B3397">
              <w:rPr>
                <w:rFonts w:cs="Arial"/>
              </w:rPr>
              <w:t>/s]</w:t>
            </w:r>
            <w:r w:rsidR="002A2300" w:rsidRPr="004B3397">
              <w:rPr>
                <w:rFonts w:cs="Arial"/>
              </w:rPr>
              <w:t xml:space="preserve"> </w:t>
            </w:r>
            <w:r w:rsidRPr="004B3397">
              <w:rPr>
                <w:rFonts w:cs="Arial"/>
              </w:rPr>
              <w:t>=</w:t>
            </w:r>
            <w:r w:rsidR="002A2300" w:rsidRPr="004B3397">
              <w:rPr>
                <w:rFonts w:cs="Arial"/>
              </w:rPr>
              <w:t xml:space="preserve"> </w:t>
            </w:r>
            <w:r w:rsidRPr="004B3397">
              <w:rPr>
                <w:rFonts w:cs="Arial"/>
              </w:rPr>
              <w:t>MS</w:t>
            </w:r>
            <w:r w:rsidR="002A2300" w:rsidRPr="004B3397">
              <w:rPr>
                <w:rFonts w:cs="Arial"/>
              </w:rPr>
              <w:t xml:space="preserve"> </w:t>
            </w:r>
            <w:r w:rsidRPr="004B3397">
              <w:rPr>
                <w:rFonts w:cs="Arial"/>
              </w:rPr>
              <w:t>speed</w:t>
            </w:r>
            <w:r w:rsidR="002A2300" w:rsidRPr="004B3397">
              <w:rPr>
                <w:rFonts w:cs="Arial"/>
              </w:rPr>
              <w:t xml:space="preserve"> </w:t>
            </w:r>
            <w:r w:rsidRPr="004B3397">
              <w:rPr>
                <w:rFonts w:cs="Arial"/>
              </w:rPr>
              <w:t>[m/s]</w:t>
            </w:r>
            <w:r w:rsidR="002A2300" w:rsidRPr="004B3397">
              <w:rPr>
                <w:rFonts w:cs="Arial"/>
              </w:rPr>
              <w:t xml:space="preserve"> </w:t>
            </w:r>
            <w:r w:rsidRPr="004B3397">
              <w:rPr>
                <w:rFonts w:cs="Arial"/>
              </w:rPr>
              <w:t>/</w:t>
            </w:r>
            <w:r w:rsidR="002A2300" w:rsidRPr="004B3397">
              <w:rPr>
                <w:rFonts w:cs="Arial"/>
              </w:rPr>
              <w:t xml:space="preserve"> </w:t>
            </w:r>
            <w:r w:rsidRPr="004B3397">
              <w:rPr>
                <w:rFonts w:cs="Arial"/>
              </w:rPr>
              <w:t>Speed</w:t>
            </w:r>
            <w:r w:rsidR="002A2300" w:rsidRPr="004B3397">
              <w:rPr>
                <w:rFonts w:cs="Arial"/>
              </w:rPr>
              <w:t xml:space="preserve"> </w:t>
            </w:r>
            <w:r w:rsidRPr="004B3397">
              <w:rPr>
                <w:rFonts w:cs="Arial"/>
              </w:rPr>
              <w:t>of</w:t>
            </w:r>
            <w:r w:rsidR="002A2300" w:rsidRPr="004B3397">
              <w:rPr>
                <w:rFonts w:cs="Arial"/>
              </w:rPr>
              <w:t xml:space="preserve"> </w:t>
            </w:r>
            <w:r w:rsidRPr="004B3397">
              <w:rPr>
                <w:rFonts w:cs="Arial"/>
              </w:rPr>
              <w:t>light</w:t>
            </w:r>
            <w:r w:rsidR="002A2300" w:rsidRPr="004B3397">
              <w:rPr>
                <w:rFonts w:cs="Arial"/>
              </w:rPr>
              <w:t xml:space="preserve"> </w:t>
            </w:r>
            <w:r w:rsidRPr="004B3397">
              <w:rPr>
                <w:rFonts w:cs="Arial"/>
              </w:rPr>
              <w:t>[m/s]</w:t>
            </w:r>
            <w:r w:rsidR="002A2300" w:rsidRPr="004B3397">
              <w:rPr>
                <w:rFonts w:cs="Arial"/>
              </w:rPr>
              <w:t xml:space="preserve"> </w:t>
            </w:r>
            <w:r w:rsidRPr="004B3397">
              <w:rPr>
                <w:rFonts w:cs="Arial"/>
              </w:rPr>
              <w:t>*</w:t>
            </w:r>
            <w:r w:rsidR="002A2300" w:rsidRPr="004B3397">
              <w:rPr>
                <w:rFonts w:cs="Arial"/>
              </w:rPr>
              <w:t xml:space="preserve"> </w:t>
            </w:r>
            <w:r w:rsidRPr="004B3397">
              <w:rPr>
                <w:rFonts w:cs="Arial"/>
              </w:rPr>
              <w:t>Centre</w:t>
            </w:r>
            <w:r w:rsidR="002A2300" w:rsidRPr="004B3397">
              <w:rPr>
                <w:rFonts w:cs="Arial"/>
              </w:rPr>
              <w:t xml:space="preserve"> </w:t>
            </w:r>
            <w:r w:rsidRPr="004B3397">
              <w:rPr>
                <w:rFonts w:cs="Arial"/>
              </w:rPr>
              <w:t>frequency</w:t>
            </w:r>
            <w:r w:rsidR="002A2300" w:rsidRPr="004B3397">
              <w:rPr>
                <w:rFonts w:cs="Arial"/>
              </w:rPr>
              <w:t xml:space="preserve"> </w:t>
            </w:r>
            <w:r w:rsidRPr="004B3397">
              <w:rPr>
                <w:rFonts w:cs="Arial"/>
              </w:rPr>
              <w:t>[Hz]</w:t>
            </w:r>
            <w:r w:rsidR="00A16D05" w:rsidRPr="004B3397">
              <w:rPr>
                <w:rFonts w:cs="Arial"/>
              </w:rPr>
              <w:t>.</w:t>
            </w:r>
          </w:p>
        </w:tc>
      </w:tr>
    </w:tbl>
    <w:p w14:paraId="7B92A25C" w14:textId="77777777" w:rsidR="00606A04" w:rsidRPr="004B3397" w:rsidRDefault="00606A04" w:rsidP="00606A04"/>
    <w:p w14:paraId="436B9A2F" w14:textId="77777777" w:rsidR="00606A04" w:rsidRPr="004B3397" w:rsidRDefault="00606A04" w:rsidP="00606A04">
      <w:pPr>
        <w:rPr>
          <w:b/>
        </w:rPr>
      </w:pPr>
      <w:r w:rsidRPr="004B3397">
        <w:rPr>
          <w:b/>
        </w:rPr>
        <w:t>Method of measurement result analysis:</w:t>
      </w:r>
    </w:p>
    <w:p w14:paraId="1206D32C" w14:textId="550CD841" w:rsidR="00606A04" w:rsidRPr="004B3397" w:rsidRDefault="00606A04" w:rsidP="00606A04">
      <w:r w:rsidRPr="004B3397">
        <w:t xml:space="preserve">Measured VNA traces (frequency responses H(t,f)) are saved into a hard drive. The data is read into, </w:t>
      </w:r>
      <w:r w:rsidR="005D1F6A" w:rsidRPr="004B3397">
        <w:t>e.g.</w:t>
      </w:r>
      <w:r w:rsidRPr="004B3397">
        <w:t xml:space="preserve"> Matlab. </w:t>
      </w:r>
      <w:r w:rsidRPr="004B3397">
        <w:br/>
        <w:t>The analysis is performed by taking the Fourier transform of each FR. The resulting impulse responses h(t,</w:t>
      </w:r>
      <w:r w:rsidRPr="004B3397">
        <w:rPr>
          <w:rFonts w:ascii="Symbol" w:hAnsi="Symbol"/>
        </w:rPr>
        <w:t></w:t>
      </w:r>
      <w:r w:rsidRPr="004B3397">
        <w:t>) are averaged in power over time:</w:t>
      </w:r>
    </w:p>
    <w:p w14:paraId="2ADFE726" w14:textId="31DE385C" w:rsidR="00606A04" w:rsidRPr="004B3397" w:rsidRDefault="00A16D05" w:rsidP="00A16D05">
      <w:pPr>
        <w:pStyle w:val="EQ"/>
      </w:pPr>
      <w:r w:rsidRPr="004B3397">
        <w:tab/>
      </w:r>
      <w:r w:rsidR="000C3579" w:rsidRPr="004B3397">
        <w:rPr>
          <w:position w:val="-28"/>
        </w:rPr>
        <w:object w:dxaOrig="1995" w:dyaOrig="675" w14:anchorId="651DE326">
          <v:shape id="_x0000_i1028" type="#_x0000_t75" style="width:100.8pt;height:36pt" o:ole="">
            <v:imagedata r:id="rId28" o:title=""/>
          </v:shape>
          <o:OLEObject Type="Embed" ProgID="Equation.3" ShapeID="_x0000_i1028" DrawAspect="Content" ObjectID="_1788852023" r:id="rId29"/>
        </w:object>
      </w:r>
    </w:p>
    <w:p w14:paraId="6AB35E11" w14:textId="175D496C" w:rsidR="00606A04" w:rsidRPr="004B3397" w:rsidRDefault="00606A04" w:rsidP="00606A04">
      <w:r w:rsidRPr="004B3397">
        <w:t>Finally the resulting PDP is shifted in delay, such that the first tap is on delay zero.</w:t>
      </w:r>
    </w:p>
    <w:p w14:paraId="7E2C9407" w14:textId="77777777" w:rsidR="00606A04" w:rsidRPr="004B3397" w:rsidRDefault="00606A04" w:rsidP="00606A04">
      <w:pPr>
        <w:rPr>
          <w:b/>
        </w:rPr>
      </w:pPr>
      <w:r w:rsidRPr="004B3397">
        <w:rPr>
          <w:b/>
        </w:rPr>
        <w:t>Beam-Specific Block Diagram</w:t>
      </w:r>
    </w:p>
    <w:p w14:paraId="0F37D94A" w14:textId="77777777" w:rsidR="00606A04" w:rsidRPr="004B3397" w:rsidRDefault="00606A04" w:rsidP="00606A04">
      <w:r w:rsidRPr="004B3397">
        <w:t>It is assumed that the beams are mapped to the inputs of the channel emulator as follows:</w:t>
      </w:r>
    </w:p>
    <w:p w14:paraId="6C97B263" w14:textId="5806D1EA" w:rsidR="00606A04" w:rsidRPr="004B3397" w:rsidRDefault="00606A04" w:rsidP="00D36A90">
      <w:pPr>
        <w:pStyle w:val="B1"/>
      </w:pPr>
      <w:r w:rsidRPr="004B3397">
        <w:t>-</w:t>
      </w:r>
      <w:r w:rsidR="00D36A90" w:rsidRPr="004B3397">
        <w:tab/>
      </w:r>
      <w:r w:rsidRPr="004B3397">
        <w:t>Beam 1: Input 1 and Input 2</w:t>
      </w:r>
      <w:r w:rsidR="00D36A90" w:rsidRPr="004B3397">
        <w:t>.</w:t>
      </w:r>
    </w:p>
    <w:p w14:paraId="12A37D3F" w14:textId="18AFD0E2" w:rsidR="00606A04" w:rsidRPr="004B3397" w:rsidRDefault="00606A04" w:rsidP="00D36A90">
      <w:pPr>
        <w:pStyle w:val="B1"/>
      </w:pPr>
      <w:r w:rsidRPr="004B3397">
        <w:t>-</w:t>
      </w:r>
      <w:r w:rsidR="00D36A90" w:rsidRPr="004B3397">
        <w:tab/>
      </w:r>
      <w:r w:rsidRPr="004B3397">
        <w:t>Beam 2: Input 3 and Input 4 (CDL-C UMa only)</w:t>
      </w:r>
      <w:r w:rsidR="00D36A90" w:rsidRPr="004B3397">
        <w:t>.</w:t>
      </w:r>
    </w:p>
    <w:p w14:paraId="2508A857" w14:textId="77777777" w:rsidR="00606A04" w:rsidRPr="004B3397" w:rsidRDefault="00606A04" w:rsidP="00606A04">
      <w:pPr>
        <w:pStyle w:val="TH"/>
      </w:pPr>
      <w:r w:rsidRPr="004B3397">
        <w:rPr>
          <w:noProof/>
        </w:rPr>
        <w:drawing>
          <wp:inline distT="0" distB="0" distL="0" distR="0" wp14:anchorId="2B7E77F8" wp14:editId="2DCD265C">
            <wp:extent cx="4651375" cy="1115695"/>
            <wp:effectExtent l="0" t="0" r="0" b="8255"/>
            <wp:docPr id="61" name="Picture 61"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Shape&#10;&#10;Description automatically generated with medium confidenc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51375" cy="1115695"/>
                    </a:xfrm>
                    <a:prstGeom prst="rect">
                      <a:avLst/>
                    </a:prstGeom>
                    <a:noFill/>
                  </pic:spPr>
                </pic:pic>
              </a:graphicData>
            </a:graphic>
          </wp:inline>
        </w:drawing>
      </w:r>
    </w:p>
    <w:p w14:paraId="582ECBE6" w14:textId="77777777" w:rsidR="00606A04" w:rsidRPr="004B3397" w:rsidRDefault="00606A04" w:rsidP="00606A04">
      <w:pPr>
        <w:pStyle w:val="TF"/>
      </w:pPr>
      <w:r w:rsidRPr="004B3397">
        <w:t>Figure C.3.2-2: Setup for Beam-Specific PDP measurements (Beam 1)</w:t>
      </w:r>
    </w:p>
    <w:p w14:paraId="40C06F6A" w14:textId="77777777" w:rsidR="00606A04" w:rsidRPr="004B3397" w:rsidRDefault="00606A04" w:rsidP="00606A04">
      <w:pPr>
        <w:pStyle w:val="TH"/>
      </w:pPr>
      <w:r w:rsidRPr="004B3397">
        <w:rPr>
          <w:noProof/>
        </w:rPr>
        <w:drawing>
          <wp:inline distT="0" distB="0" distL="0" distR="0" wp14:anchorId="324552EB" wp14:editId="288ABD64">
            <wp:extent cx="4639310" cy="1097280"/>
            <wp:effectExtent l="0" t="0" r="8890" b="7620"/>
            <wp:docPr id="62" name="Picture 62"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Shape&#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39310" cy="1097280"/>
                    </a:xfrm>
                    <a:prstGeom prst="rect">
                      <a:avLst/>
                    </a:prstGeom>
                    <a:noFill/>
                  </pic:spPr>
                </pic:pic>
              </a:graphicData>
            </a:graphic>
          </wp:inline>
        </w:drawing>
      </w:r>
    </w:p>
    <w:p w14:paraId="317EFF77" w14:textId="77777777" w:rsidR="00606A04" w:rsidRPr="004B3397" w:rsidRDefault="00606A04" w:rsidP="00606A04">
      <w:pPr>
        <w:pStyle w:val="TF"/>
      </w:pPr>
      <w:r w:rsidRPr="004B3397">
        <w:t>Figure C.3.2-3: Setup for Beam-Specific PDP measurements (Beam 2 CDL-C UMa only)</w:t>
      </w:r>
    </w:p>
    <w:p w14:paraId="5F039DEE" w14:textId="77777777" w:rsidR="00606A04" w:rsidRPr="004B3397" w:rsidRDefault="00606A04" w:rsidP="00606A04">
      <w:pPr>
        <w:rPr>
          <w:b/>
        </w:rPr>
      </w:pPr>
      <w:r w:rsidRPr="004B3397">
        <w:t>The detailed PDP reference value for CDL-C UMa and CDL-C UMi validation are defined in the following tables:</w:t>
      </w:r>
    </w:p>
    <w:p w14:paraId="28CEA56E" w14:textId="3BCD3461" w:rsidR="00606A04" w:rsidRPr="004B3397" w:rsidRDefault="00606A04" w:rsidP="00606A04">
      <w:pPr>
        <w:pStyle w:val="TH"/>
      </w:pPr>
      <w:r w:rsidRPr="004B3397">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4"/>
        <w:gridCol w:w="992"/>
        <w:gridCol w:w="1138"/>
      </w:tblGrid>
      <w:tr w:rsidR="00606A04" w:rsidRPr="004B3397" w14:paraId="6A3E8A60"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AAD2B01" w14:textId="1851D1D8" w:rsidR="00606A04" w:rsidRPr="004B3397" w:rsidRDefault="00606A04" w:rsidP="007033F3">
            <w:pPr>
              <w:pStyle w:val="TAH"/>
              <w:rPr>
                <w:lang w:eastAsia="zh-CN"/>
              </w:rPr>
            </w:pPr>
            <w:r w:rsidRPr="004B3397">
              <w:rPr>
                <w:lang w:eastAsia="zh-CN"/>
              </w:rPr>
              <w:t>Combined</w:t>
            </w:r>
            <w:r w:rsidR="002A2300" w:rsidRPr="004B3397">
              <w:rPr>
                <w:lang w:eastAsia="zh-CN"/>
              </w:rPr>
              <w:t xml:space="preserve"> </w:t>
            </w:r>
            <w:r w:rsidRPr="004B3397">
              <w:rPr>
                <w:lang w:eastAsia="zh-CN"/>
              </w:rPr>
              <w:t>Clusters</w:t>
            </w:r>
            <w:r w:rsidR="002A2300" w:rsidRPr="004B3397">
              <w:rPr>
                <w:lang w:eastAsia="zh-CN"/>
              </w:rPr>
              <w:t xml:space="preserve"> </w:t>
            </w:r>
            <w:r w:rsidRPr="004B3397">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78821" w14:textId="77777777" w:rsidR="00606A04" w:rsidRPr="004B3397" w:rsidRDefault="00606A04" w:rsidP="007033F3">
            <w:pPr>
              <w:pStyle w:val="TAH"/>
              <w:rPr>
                <w:lang w:eastAsia="zh-CN"/>
              </w:rPr>
            </w:pPr>
            <w:r w:rsidRPr="004B3397">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90E0765" w14:textId="77777777" w:rsidR="00606A04" w:rsidRPr="004B3397" w:rsidRDefault="00606A04" w:rsidP="007033F3">
            <w:pPr>
              <w:pStyle w:val="TAH"/>
              <w:rPr>
                <w:lang w:eastAsia="zh-CN"/>
              </w:rPr>
            </w:pPr>
            <w:r w:rsidRPr="004B3397">
              <w:rPr>
                <w:lang w:eastAsia="zh-CN"/>
              </w:rPr>
              <w:t>Power(dB)</w:t>
            </w:r>
          </w:p>
        </w:tc>
      </w:tr>
      <w:tr w:rsidR="00606A04" w:rsidRPr="004B3397" w14:paraId="7007AB8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F878C" w14:textId="77777777" w:rsidR="00606A04" w:rsidRPr="004B3397" w:rsidRDefault="00606A04" w:rsidP="007033F3">
            <w:pPr>
              <w:pStyle w:val="TAC"/>
              <w:rPr>
                <w:lang w:eastAsia="zh-CN"/>
              </w:rPr>
            </w:pPr>
            <w:r w:rsidRPr="004B3397">
              <w:rPr>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0FFDAC" w14:textId="77777777" w:rsidR="00606A04" w:rsidRPr="004B3397" w:rsidRDefault="00606A04" w:rsidP="007033F3">
            <w:pPr>
              <w:pStyle w:val="TAC"/>
              <w:rPr>
                <w:lang w:eastAsia="zh-CN"/>
              </w:rPr>
            </w:pPr>
            <w:r w:rsidRPr="004B3397">
              <w:rPr>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83740C" w14:textId="56E38C66" w:rsidR="00606A04" w:rsidRPr="004B3397" w:rsidRDefault="00606A04" w:rsidP="007033F3">
            <w:pPr>
              <w:pStyle w:val="TAC"/>
              <w:rPr>
                <w:lang w:eastAsia="zh-CN"/>
              </w:rPr>
            </w:pPr>
            <w:r w:rsidRPr="004B3397">
              <w:rPr>
                <w:lang w:eastAsia="zh-CN"/>
              </w:rPr>
              <w:t>-34.3</w:t>
            </w:r>
          </w:p>
        </w:tc>
      </w:tr>
      <w:tr w:rsidR="00606A04" w:rsidRPr="004B3397" w14:paraId="383C1B2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4D2D17" w14:textId="77777777" w:rsidR="00606A04" w:rsidRPr="004B3397" w:rsidRDefault="00606A04" w:rsidP="007033F3">
            <w:pPr>
              <w:pStyle w:val="TAC"/>
              <w:rPr>
                <w:lang w:eastAsia="zh-CN"/>
              </w:rPr>
            </w:pPr>
            <w:r w:rsidRPr="004B3397">
              <w:rPr>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C7C8B6" w14:textId="77777777" w:rsidR="00606A04" w:rsidRPr="004B3397" w:rsidRDefault="00606A04" w:rsidP="007033F3">
            <w:pPr>
              <w:pStyle w:val="TAC"/>
              <w:rPr>
                <w:lang w:eastAsia="zh-CN"/>
              </w:rPr>
            </w:pPr>
            <w:r w:rsidRPr="004B3397">
              <w:rPr>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6BC39C" w14:textId="2692C144" w:rsidR="00606A04" w:rsidRPr="004B3397" w:rsidRDefault="00606A04" w:rsidP="007033F3">
            <w:pPr>
              <w:pStyle w:val="TAC"/>
              <w:rPr>
                <w:lang w:eastAsia="zh-CN"/>
              </w:rPr>
            </w:pPr>
            <w:r w:rsidRPr="004B3397">
              <w:rPr>
                <w:lang w:eastAsia="zh-CN"/>
              </w:rPr>
              <w:t>-19.5</w:t>
            </w:r>
          </w:p>
        </w:tc>
      </w:tr>
      <w:tr w:rsidR="00606A04" w:rsidRPr="004B3397" w14:paraId="455C95F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EB6F93" w14:textId="77777777" w:rsidR="00606A04" w:rsidRPr="004B3397" w:rsidRDefault="00606A04" w:rsidP="007033F3">
            <w:pPr>
              <w:pStyle w:val="TAC"/>
              <w:rPr>
                <w:lang w:eastAsia="zh-CN"/>
              </w:rPr>
            </w:pPr>
            <w:r w:rsidRPr="004B3397">
              <w:rPr>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245FA1" w14:textId="77777777" w:rsidR="00606A04" w:rsidRPr="004B3397" w:rsidRDefault="00606A04" w:rsidP="007033F3">
            <w:pPr>
              <w:pStyle w:val="TAC"/>
              <w:rPr>
                <w:lang w:eastAsia="zh-CN"/>
              </w:rPr>
            </w:pPr>
            <w:r w:rsidRPr="004B3397">
              <w:rPr>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55578" w14:textId="7A1BCD66" w:rsidR="00606A04" w:rsidRPr="004B3397" w:rsidRDefault="00606A04" w:rsidP="007033F3">
            <w:pPr>
              <w:pStyle w:val="TAC"/>
              <w:rPr>
                <w:lang w:eastAsia="zh-CN"/>
              </w:rPr>
            </w:pPr>
            <w:r w:rsidRPr="004B3397">
              <w:rPr>
                <w:lang w:eastAsia="zh-CN"/>
              </w:rPr>
              <w:t>0</w:t>
            </w:r>
          </w:p>
        </w:tc>
      </w:tr>
      <w:tr w:rsidR="00606A04" w:rsidRPr="004B3397" w14:paraId="45BFA18C"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F2E9FF" w14:textId="77777777" w:rsidR="00606A04" w:rsidRPr="004B3397" w:rsidRDefault="00606A04" w:rsidP="007033F3">
            <w:pPr>
              <w:pStyle w:val="TAC"/>
              <w:rPr>
                <w:lang w:eastAsia="zh-CN"/>
              </w:rPr>
            </w:pPr>
            <w:r w:rsidRPr="004B3397">
              <w:rPr>
                <w:lang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07A260" w14:textId="77777777" w:rsidR="00606A04" w:rsidRPr="004B3397" w:rsidRDefault="00606A04" w:rsidP="007033F3">
            <w:pPr>
              <w:pStyle w:val="TAC"/>
              <w:rPr>
                <w:lang w:eastAsia="zh-CN"/>
              </w:rPr>
            </w:pPr>
            <w:r w:rsidRPr="004B3397">
              <w:rPr>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CDBF9" w14:textId="6C4174DB" w:rsidR="00606A04" w:rsidRPr="004B3397" w:rsidRDefault="00606A04" w:rsidP="007033F3">
            <w:pPr>
              <w:pStyle w:val="TAC"/>
              <w:rPr>
                <w:lang w:eastAsia="zh-CN"/>
              </w:rPr>
            </w:pPr>
            <w:r w:rsidRPr="004B3397">
              <w:rPr>
                <w:lang w:eastAsia="zh-CN"/>
              </w:rPr>
              <w:t>-33.0</w:t>
            </w:r>
          </w:p>
        </w:tc>
      </w:tr>
      <w:tr w:rsidR="00606A04" w:rsidRPr="004B3397" w14:paraId="6122C5D7"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53EC7" w14:textId="77777777" w:rsidR="00606A04" w:rsidRPr="004B3397" w:rsidRDefault="00606A04" w:rsidP="007033F3">
            <w:pPr>
              <w:pStyle w:val="TAC"/>
              <w:rPr>
                <w:lang w:eastAsia="zh-CN"/>
              </w:rPr>
            </w:pPr>
            <w:r w:rsidRPr="004B3397">
              <w:rPr>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664264" w14:textId="77777777" w:rsidR="00606A04" w:rsidRPr="004B3397" w:rsidRDefault="00606A04" w:rsidP="007033F3">
            <w:pPr>
              <w:pStyle w:val="TAC"/>
              <w:rPr>
                <w:lang w:eastAsia="zh-CN"/>
              </w:rPr>
            </w:pPr>
            <w:r w:rsidRPr="004B3397">
              <w:rPr>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0DD7F6" w14:textId="23E689C1" w:rsidR="00606A04" w:rsidRPr="004B3397" w:rsidRDefault="00606A04" w:rsidP="007033F3">
            <w:pPr>
              <w:pStyle w:val="TAC"/>
              <w:rPr>
                <w:lang w:eastAsia="zh-CN"/>
              </w:rPr>
            </w:pPr>
            <w:r w:rsidRPr="004B3397">
              <w:rPr>
                <w:lang w:eastAsia="zh-CN"/>
              </w:rPr>
              <w:t>-35.8</w:t>
            </w:r>
          </w:p>
        </w:tc>
      </w:tr>
      <w:tr w:rsidR="00606A04" w:rsidRPr="004B3397" w14:paraId="03CA6F16"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CC245" w14:textId="77777777" w:rsidR="00606A04" w:rsidRPr="004B3397" w:rsidRDefault="00606A04" w:rsidP="007033F3">
            <w:pPr>
              <w:pStyle w:val="TAC"/>
              <w:rPr>
                <w:lang w:eastAsia="zh-CN"/>
              </w:rPr>
            </w:pPr>
            <w:r w:rsidRPr="004B3397">
              <w:rPr>
                <w:lang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857988" w14:textId="77777777" w:rsidR="00606A04" w:rsidRPr="004B3397" w:rsidRDefault="00606A04" w:rsidP="007033F3">
            <w:pPr>
              <w:pStyle w:val="TAC"/>
              <w:rPr>
                <w:lang w:eastAsia="zh-CN"/>
              </w:rPr>
            </w:pPr>
            <w:r w:rsidRPr="004B3397">
              <w:rPr>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940D2F" w14:textId="27D9FAD7" w:rsidR="00606A04" w:rsidRPr="004B3397" w:rsidRDefault="00606A04" w:rsidP="007033F3">
            <w:pPr>
              <w:pStyle w:val="TAC"/>
              <w:rPr>
                <w:lang w:eastAsia="zh-CN"/>
              </w:rPr>
            </w:pPr>
            <w:r w:rsidRPr="004B3397">
              <w:rPr>
                <w:lang w:eastAsia="zh-CN"/>
              </w:rPr>
              <w:t>-34.0</w:t>
            </w:r>
          </w:p>
        </w:tc>
      </w:tr>
    </w:tbl>
    <w:p w14:paraId="08145C83" w14:textId="77777777" w:rsidR="00606A04" w:rsidRPr="004B3397" w:rsidRDefault="00606A04" w:rsidP="00606A04"/>
    <w:p w14:paraId="102DC5F0" w14:textId="6AE8755C" w:rsidR="00606A04" w:rsidRPr="004B3397" w:rsidRDefault="00606A04" w:rsidP="00606A04">
      <w:pPr>
        <w:pStyle w:val="TH"/>
      </w:pPr>
      <w:r w:rsidRPr="004B3397">
        <w:lastRenderedPageBreak/>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2"/>
        <w:gridCol w:w="1138"/>
      </w:tblGrid>
      <w:tr w:rsidR="00606A04" w:rsidRPr="004B3397" w14:paraId="2FD37390"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70F5271" w14:textId="577378A6" w:rsidR="00606A04" w:rsidRPr="004B3397" w:rsidRDefault="00606A04" w:rsidP="007033F3">
            <w:pPr>
              <w:pStyle w:val="TAH"/>
              <w:rPr>
                <w:lang w:eastAsia="zh-CN"/>
              </w:rPr>
            </w:pPr>
            <w:r w:rsidRPr="004B3397">
              <w:rPr>
                <w:lang w:eastAsia="zh-CN"/>
              </w:rPr>
              <w:t>Combined</w:t>
            </w:r>
            <w:r w:rsidR="002A2300" w:rsidRPr="004B3397">
              <w:rPr>
                <w:lang w:eastAsia="zh-CN"/>
              </w:rPr>
              <w:t xml:space="preserve"> </w:t>
            </w:r>
            <w:r w:rsidRPr="004B3397">
              <w:rPr>
                <w:lang w:eastAsia="zh-CN"/>
              </w:rPr>
              <w:t>Clusters</w:t>
            </w:r>
            <w:r w:rsidR="002A2300" w:rsidRPr="004B3397">
              <w:rPr>
                <w:lang w:eastAsia="zh-CN"/>
              </w:rPr>
              <w:t xml:space="preserve"> </w:t>
            </w:r>
            <w:r w:rsidRPr="004B3397">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1DA931E" w14:textId="77777777" w:rsidR="00606A04" w:rsidRPr="004B3397" w:rsidRDefault="00606A04" w:rsidP="007033F3">
            <w:pPr>
              <w:pStyle w:val="TAH"/>
              <w:rPr>
                <w:lang w:eastAsia="zh-CN"/>
              </w:rPr>
            </w:pPr>
            <w:r w:rsidRPr="004B3397">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94AA61D" w14:textId="77777777" w:rsidR="00606A04" w:rsidRPr="004B3397" w:rsidRDefault="00606A04" w:rsidP="007033F3">
            <w:pPr>
              <w:pStyle w:val="TAH"/>
              <w:rPr>
                <w:lang w:eastAsia="zh-CN"/>
              </w:rPr>
            </w:pPr>
            <w:r w:rsidRPr="004B3397">
              <w:rPr>
                <w:lang w:eastAsia="zh-CN"/>
              </w:rPr>
              <w:t>Power(dB)</w:t>
            </w:r>
          </w:p>
        </w:tc>
      </w:tr>
      <w:tr w:rsidR="00606A04" w:rsidRPr="004B3397" w14:paraId="1336E0FA"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052AA9" w14:textId="77777777" w:rsidR="00606A04" w:rsidRPr="004B3397" w:rsidRDefault="00606A04" w:rsidP="007033F3">
            <w:pPr>
              <w:pStyle w:val="TAC"/>
              <w:rPr>
                <w:lang w:eastAsia="zh-CN"/>
              </w:rPr>
            </w:pPr>
            <w:r w:rsidRPr="004B3397">
              <w:rPr>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427CF3" w14:textId="77777777" w:rsidR="00606A04" w:rsidRPr="004B3397" w:rsidRDefault="00606A04" w:rsidP="007033F3">
            <w:pPr>
              <w:pStyle w:val="TAC"/>
              <w:rPr>
                <w:lang w:eastAsia="zh-CN"/>
              </w:rPr>
            </w:pPr>
            <w:r w:rsidRPr="004B3397">
              <w:rPr>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02ACE" w14:textId="45B5C966" w:rsidR="00606A04" w:rsidRPr="004B3397" w:rsidRDefault="00606A04" w:rsidP="007033F3">
            <w:pPr>
              <w:pStyle w:val="TAC"/>
              <w:rPr>
                <w:lang w:eastAsia="zh-CN"/>
              </w:rPr>
            </w:pPr>
            <w:r w:rsidRPr="004B3397">
              <w:rPr>
                <w:lang w:eastAsia="zh-CN"/>
              </w:rPr>
              <w:t>-27.9</w:t>
            </w:r>
          </w:p>
        </w:tc>
      </w:tr>
      <w:tr w:rsidR="00606A04" w:rsidRPr="004B3397" w14:paraId="71B2015E"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19CE1" w14:textId="77777777" w:rsidR="00606A04" w:rsidRPr="004B3397" w:rsidRDefault="00606A04" w:rsidP="007033F3">
            <w:pPr>
              <w:pStyle w:val="TAC"/>
              <w:rPr>
                <w:lang w:eastAsia="zh-CN"/>
              </w:rPr>
            </w:pPr>
            <w:r w:rsidRPr="004B3397">
              <w:rPr>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CC3736" w14:textId="77777777" w:rsidR="00606A04" w:rsidRPr="004B3397" w:rsidRDefault="00606A04" w:rsidP="007033F3">
            <w:pPr>
              <w:pStyle w:val="TAC"/>
              <w:rPr>
                <w:lang w:eastAsia="zh-CN"/>
              </w:rPr>
            </w:pPr>
            <w:r w:rsidRPr="004B3397">
              <w:rPr>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D36D" w14:textId="2D87BE29" w:rsidR="00606A04" w:rsidRPr="004B3397" w:rsidRDefault="00606A04" w:rsidP="007033F3">
            <w:pPr>
              <w:pStyle w:val="TAC"/>
              <w:rPr>
                <w:lang w:eastAsia="zh-CN"/>
              </w:rPr>
            </w:pPr>
            <w:r w:rsidRPr="004B3397">
              <w:rPr>
                <w:lang w:eastAsia="zh-CN"/>
              </w:rPr>
              <w:t>0</w:t>
            </w:r>
          </w:p>
        </w:tc>
      </w:tr>
      <w:tr w:rsidR="00606A04" w:rsidRPr="004B3397" w14:paraId="4A13E87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EB6E41" w14:textId="77777777" w:rsidR="00606A04" w:rsidRPr="004B3397" w:rsidRDefault="00606A04" w:rsidP="007033F3">
            <w:pPr>
              <w:pStyle w:val="TAC"/>
              <w:rPr>
                <w:lang w:eastAsia="zh-CN"/>
              </w:rPr>
            </w:pPr>
            <w:r w:rsidRPr="004B3397">
              <w:rPr>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F19E3C" w14:textId="77777777" w:rsidR="00606A04" w:rsidRPr="004B3397" w:rsidRDefault="00606A04" w:rsidP="007033F3">
            <w:pPr>
              <w:pStyle w:val="TAC"/>
              <w:rPr>
                <w:lang w:eastAsia="zh-CN"/>
              </w:rPr>
            </w:pPr>
            <w:r w:rsidRPr="004B3397">
              <w:rPr>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504FD8" w14:textId="3B5B416D" w:rsidR="00606A04" w:rsidRPr="004B3397" w:rsidRDefault="00606A04" w:rsidP="007033F3">
            <w:pPr>
              <w:pStyle w:val="TAC"/>
              <w:rPr>
                <w:lang w:eastAsia="zh-CN"/>
              </w:rPr>
            </w:pPr>
            <w:r w:rsidRPr="004B3397">
              <w:rPr>
                <w:lang w:eastAsia="zh-CN"/>
              </w:rPr>
              <w:t>-18.4</w:t>
            </w:r>
          </w:p>
        </w:tc>
      </w:tr>
      <w:tr w:rsidR="00606A04" w:rsidRPr="004B3397" w14:paraId="1BC71B1F"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C9CC48" w14:textId="77777777" w:rsidR="00606A04" w:rsidRPr="004B3397" w:rsidRDefault="00606A04" w:rsidP="007033F3">
            <w:pPr>
              <w:pStyle w:val="TAC"/>
              <w:rPr>
                <w:lang w:eastAsia="zh-CN"/>
              </w:rPr>
            </w:pPr>
            <w:r w:rsidRPr="004B3397">
              <w:rPr>
                <w:lang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AEE90E" w14:textId="77777777" w:rsidR="00606A04" w:rsidRPr="004B3397" w:rsidRDefault="00606A04" w:rsidP="007033F3">
            <w:pPr>
              <w:pStyle w:val="TAC"/>
              <w:rPr>
                <w:lang w:eastAsia="zh-CN"/>
              </w:rPr>
            </w:pPr>
            <w:r w:rsidRPr="004B3397">
              <w:rPr>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FA484" w14:textId="6A2B8F46" w:rsidR="00606A04" w:rsidRPr="004B3397" w:rsidRDefault="00606A04" w:rsidP="007033F3">
            <w:pPr>
              <w:pStyle w:val="TAC"/>
              <w:rPr>
                <w:lang w:eastAsia="zh-CN"/>
              </w:rPr>
            </w:pPr>
            <w:r w:rsidRPr="004B3397">
              <w:rPr>
                <w:lang w:eastAsia="zh-CN"/>
              </w:rPr>
              <w:t>-27.8</w:t>
            </w:r>
          </w:p>
        </w:tc>
      </w:tr>
      <w:tr w:rsidR="00606A04" w:rsidRPr="004B3397" w14:paraId="030A553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682C76" w14:textId="77777777" w:rsidR="00606A04" w:rsidRPr="004B3397" w:rsidRDefault="00606A04" w:rsidP="007033F3">
            <w:pPr>
              <w:pStyle w:val="TAC"/>
              <w:rPr>
                <w:lang w:eastAsia="zh-CN"/>
              </w:rPr>
            </w:pPr>
            <w:r w:rsidRPr="004B3397">
              <w:rPr>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7E72AF" w14:textId="77777777" w:rsidR="00606A04" w:rsidRPr="004B3397" w:rsidRDefault="00606A04" w:rsidP="007033F3">
            <w:pPr>
              <w:pStyle w:val="TAC"/>
              <w:rPr>
                <w:lang w:eastAsia="zh-CN"/>
              </w:rPr>
            </w:pPr>
            <w:r w:rsidRPr="004B3397">
              <w:rPr>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029491" w14:textId="34385E7A" w:rsidR="00606A04" w:rsidRPr="004B3397" w:rsidRDefault="00606A04" w:rsidP="007033F3">
            <w:pPr>
              <w:pStyle w:val="TAC"/>
              <w:rPr>
                <w:lang w:eastAsia="zh-CN"/>
              </w:rPr>
            </w:pPr>
            <w:r w:rsidRPr="004B3397">
              <w:rPr>
                <w:lang w:eastAsia="zh-CN"/>
              </w:rPr>
              <w:t>-27.9</w:t>
            </w:r>
          </w:p>
        </w:tc>
      </w:tr>
      <w:tr w:rsidR="00606A04" w:rsidRPr="004B3397" w14:paraId="57B1228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41751" w14:textId="77777777" w:rsidR="00606A04" w:rsidRPr="004B3397" w:rsidRDefault="00606A04" w:rsidP="007033F3">
            <w:pPr>
              <w:pStyle w:val="TAC"/>
              <w:rPr>
                <w:lang w:eastAsia="zh-CN"/>
              </w:rPr>
            </w:pPr>
            <w:r w:rsidRPr="004B3397">
              <w:rPr>
                <w:lang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F4D55" w14:textId="77777777" w:rsidR="00606A04" w:rsidRPr="004B3397" w:rsidRDefault="00606A04" w:rsidP="007033F3">
            <w:pPr>
              <w:pStyle w:val="TAC"/>
              <w:rPr>
                <w:lang w:eastAsia="zh-CN"/>
              </w:rPr>
            </w:pPr>
            <w:r w:rsidRPr="004B3397">
              <w:rPr>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366443" w14:textId="5BCAF8ED" w:rsidR="00606A04" w:rsidRPr="004B3397" w:rsidRDefault="00606A04" w:rsidP="007033F3">
            <w:pPr>
              <w:pStyle w:val="TAC"/>
              <w:rPr>
                <w:lang w:eastAsia="zh-CN"/>
              </w:rPr>
            </w:pPr>
            <w:r w:rsidRPr="004B3397">
              <w:rPr>
                <w:lang w:eastAsia="zh-CN"/>
              </w:rPr>
              <w:t>-28.0</w:t>
            </w:r>
          </w:p>
        </w:tc>
      </w:tr>
    </w:tbl>
    <w:p w14:paraId="418653C2" w14:textId="77777777" w:rsidR="00606A04" w:rsidRPr="004B3397" w:rsidRDefault="00606A04" w:rsidP="00606A04"/>
    <w:p w14:paraId="59481497" w14:textId="5183387B" w:rsidR="00606A04" w:rsidRPr="004B3397" w:rsidRDefault="00606A04" w:rsidP="00606A04">
      <w:pPr>
        <w:pStyle w:val="TH"/>
      </w:pPr>
      <w:r w:rsidRPr="004B3397">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2"/>
        <w:gridCol w:w="1138"/>
      </w:tblGrid>
      <w:tr w:rsidR="00606A04" w:rsidRPr="004B3397" w14:paraId="1F3FF82D"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D4AB9E6" w14:textId="3FD5040A" w:rsidR="00606A04" w:rsidRPr="004B3397" w:rsidRDefault="00606A04" w:rsidP="007033F3">
            <w:pPr>
              <w:pStyle w:val="TAH"/>
              <w:rPr>
                <w:lang w:eastAsia="zh-CN"/>
              </w:rPr>
            </w:pPr>
            <w:r w:rsidRPr="004B3397">
              <w:rPr>
                <w:lang w:eastAsia="zh-CN"/>
              </w:rPr>
              <w:t>Combined</w:t>
            </w:r>
            <w:r w:rsidR="002A2300" w:rsidRPr="004B3397">
              <w:rPr>
                <w:lang w:eastAsia="zh-CN"/>
              </w:rPr>
              <w:t xml:space="preserve"> </w:t>
            </w:r>
            <w:r w:rsidRPr="004B3397">
              <w:rPr>
                <w:lang w:eastAsia="zh-CN"/>
              </w:rPr>
              <w:t>Clusters</w:t>
            </w:r>
            <w:r w:rsidR="002A2300" w:rsidRPr="004B3397">
              <w:rPr>
                <w:lang w:eastAsia="zh-CN"/>
              </w:rPr>
              <w:t xml:space="preserve"> </w:t>
            </w:r>
            <w:r w:rsidRPr="004B3397">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6CA8C9C" w14:textId="77777777" w:rsidR="00606A04" w:rsidRPr="004B3397" w:rsidRDefault="00606A04" w:rsidP="007033F3">
            <w:pPr>
              <w:pStyle w:val="TAH"/>
              <w:rPr>
                <w:lang w:eastAsia="zh-CN"/>
              </w:rPr>
            </w:pPr>
            <w:r w:rsidRPr="004B3397">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137A1" w14:textId="77777777" w:rsidR="00606A04" w:rsidRPr="004B3397" w:rsidRDefault="00606A04" w:rsidP="007033F3">
            <w:pPr>
              <w:pStyle w:val="TAH"/>
              <w:rPr>
                <w:lang w:eastAsia="zh-CN"/>
              </w:rPr>
            </w:pPr>
            <w:r w:rsidRPr="004B3397">
              <w:rPr>
                <w:lang w:eastAsia="zh-CN"/>
              </w:rPr>
              <w:t>Power(dB)</w:t>
            </w:r>
          </w:p>
        </w:tc>
      </w:tr>
      <w:tr w:rsidR="00606A04" w:rsidRPr="004B3397" w14:paraId="0FA33C2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420A445" w14:textId="77777777" w:rsidR="00606A04" w:rsidRPr="004B3397" w:rsidRDefault="00606A04" w:rsidP="007033F3">
            <w:pPr>
              <w:pStyle w:val="TAC"/>
              <w:rPr>
                <w:lang w:eastAsia="zh-CN"/>
              </w:rPr>
            </w:pPr>
            <w:r w:rsidRPr="004B3397">
              <w:rPr>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4AE7AD" w14:textId="77777777" w:rsidR="00606A04" w:rsidRPr="004B3397" w:rsidRDefault="00606A04" w:rsidP="007033F3">
            <w:pPr>
              <w:pStyle w:val="TAC"/>
              <w:rPr>
                <w:lang w:eastAsia="zh-CN"/>
              </w:rPr>
            </w:pPr>
            <w:r w:rsidRPr="004B3397">
              <w:rPr>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BA68E06" w14:textId="1FEC9B32" w:rsidR="00606A04" w:rsidRPr="004B3397" w:rsidRDefault="00606A04" w:rsidP="007033F3">
            <w:pPr>
              <w:pStyle w:val="TAC"/>
              <w:rPr>
                <w:lang w:eastAsia="zh-CN"/>
              </w:rPr>
            </w:pPr>
            <w:r w:rsidRPr="004B3397">
              <w:rPr>
                <w:lang w:eastAsia="zh-CN"/>
              </w:rPr>
              <w:t>-34.2</w:t>
            </w:r>
          </w:p>
        </w:tc>
      </w:tr>
      <w:tr w:rsidR="00606A04" w:rsidRPr="004B3397" w14:paraId="68A74D7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481C1C" w14:textId="77777777" w:rsidR="00606A04" w:rsidRPr="004B3397" w:rsidRDefault="00606A04" w:rsidP="007033F3">
            <w:pPr>
              <w:pStyle w:val="TAC"/>
              <w:rPr>
                <w:lang w:eastAsia="zh-CN"/>
              </w:rPr>
            </w:pPr>
            <w:r w:rsidRPr="004B3397">
              <w:rPr>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D6B1385" w14:textId="77777777" w:rsidR="00606A04" w:rsidRPr="004B3397" w:rsidRDefault="00606A04" w:rsidP="007033F3">
            <w:pPr>
              <w:pStyle w:val="TAC"/>
              <w:rPr>
                <w:lang w:eastAsia="zh-CN"/>
              </w:rPr>
            </w:pPr>
            <w:r w:rsidRPr="004B3397">
              <w:rPr>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D8BBBE" w14:textId="0D56E77A" w:rsidR="00606A04" w:rsidRPr="004B3397" w:rsidRDefault="00606A04" w:rsidP="007033F3">
            <w:pPr>
              <w:pStyle w:val="TAC"/>
              <w:rPr>
                <w:lang w:eastAsia="zh-CN"/>
              </w:rPr>
            </w:pPr>
            <w:r w:rsidRPr="004B3397">
              <w:rPr>
                <w:lang w:eastAsia="zh-CN"/>
              </w:rPr>
              <w:t>-19.3</w:t>
            </w:r>
          </w:p>
        </w:tc>
      </w:tr>
      <w:tr w:rsidR="00606A04" w:rsidRPr="004B3397" w14:paraId="4881C577"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554190F" w14:textId="77777777" w:rsidR="00606A04" w:rsidRPr="004B3397" w:rsidRDefault="00606A04" w:rsidP="007033F3">
            <w:pPr>
              <w:pStyle w:val="TAC"/>
              <w:rPr>
                <w:lang w:eastAsia="zh-CN"/>
              </w:rPr>
            </w:pPr>
            <w:r w:rsidRPr="004B3397">
              <w:rPr>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6524930" w14:textId="77777777" w:rsidR="00606A04" w:rsidRPr="004B3397" w:rsidRDefault="00606A04" w:rsidP="007033F3">
            <w:pPr>
              <w:pStyle w:val="TAC"/>
              <w:rPr>
                <w:lang w:eastAsia="zh-CN"/>
              </w:rPr>
            </w:pPr>
            <w:r w:rsidRPr="004B3397">
              <w:rPr>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CE9048" w14:textId="2AB5B3EE" w:rsidR="00606A04" w:rsidRPr="004B3397" w:rsidRDefault="00606A04" w:rsidP="007033F3">
            <w:pPr>
              <w:pStyle w:val="TAC"/>
              <w:rPr>
                <w:lang w:eastAsia="zh-CN"/>
              </w:rPr>
            </w:pPr>
            <w:r w:rsidRPr="004B3397">
              <w:rPr>
                <w:lang w:eastAsia="zh-CN"/>
              </w:rPr>
              <w:t>0</w:t>
            </w:r>
          </w:p>
        </w:tc>
      </w:tr>
      <w:tr w:rsidR="00606A04" w:rsidRPr="004B3397" w14:paraId="6ECDAAB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5813F9F" w14:textId="77777777" w:rsidR="00606A04" w:rsidRPr="004B3397" w:rsidRDefault="00606A04" w:rsidP="007033F3">
            <w:pPr>
              <w:pStyle w:val="TAC"/>
              <w:rPr>
                <w:lang w:eastAsia="zh-CN"/>
              </w:rPr>
            </w:pPr>
            <w:r w:rsidRPr="004B3397">
              <w:rPr>
                <w:lang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A7284FD" w14:textId="77777777" w:rsidR="00606A04" w:rsidRPr="004B3397" w:rsidRDefault="00606A04" w:rsidP="007033F3">
            <w:pPr>
              <w:pStyle w:val="TAC"/>
              <w:rPr>
                <w:lang w:eastAsia="zh-CN"/>
              </w:rPr>
            </w:pPr>
            <w:r w:rsidRPr="004B3397">
              <w:rPr>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664A9A9" w14:textId="339A37AE" w:rsidR="00606A04" w:rsidRPr="004B3397" w:rsidRDefault="00606A04" w:rsidP="007033F3">
            <w:pPr>
              <w:pStyle w:val="TAC"/>
              <w:rPr>
                <w:lang w:eastAsia="zh-CN"/>
              </w:rPr>
            </w:pPr>
            <w:r w:rsidRPr="004B3397">
              <w:rPr>
                <w:lang w:eastAsia="zh-CN"/>
              </w:rPr>
              <w:t>-34.7</w:t>
            </w:r>
          </w:p>
        </w:tc>
      </w:tr>
      <w:tr w:rsidR="00606A04" w:rsidRPr="004B3397" w14:paraId="3738593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1BCF2D" w14:textId="77777777" w:rsidR="00606A04" w:rsidRPr="004B3397" w:rsidRDefault="00606A04" w:rsidP="007033F3">
            <w:pPr>
              <w:pStyle w:val="TAC"/>
              <w:rPr>
                <w:lang w:eastAsia="zh-CN"/>
              </w:rPr>
            </w:pPr>
            <w:r w:rsidRPr="004B3397">
              <w:rPr>
                <w:lang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CE7EC4E" w14:textId="77777777" w:rsidR="00606A04" w:rsidRPr="004B3397" w:rsidRDefault="00606A04" w:rsidP="007033F3">
            <w:pPr>
              <w:pStyle w:val="TAC"/>
              <w:rPr>
                <w:lang w:eastAsia="zh-CN"/>
              </w:rPr>
            </w:pPr>
            <w:r w:rsidRPr="004B3397">
              <w:rPr>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6148F3" w14:textId="346EAB6E" w:rsidR="00606A04" w:rsidRPr="004B3397" w:rsidRDefault="00606A04" w:rsidP="007033F3">
            <w:pPr>
              <w:pStyle w:val="TAC"/>
              <w:rPr>
                <w:lang w:eastAsia="zh-CN"/>
              </w:rPr>
            </w:pPr>
            <w:r w:rsidRPr="004B3397">
              <w:rPr>
                <w:lang w:eastAsia="zh-CN"/>
              </w:rPr>
              <w:t>-35.8</w:t>
            </w:r>
          </w:p>
        </w:tc>
      </w:tr>
      <w:tr w:rsidR="00606A04" w:rsidRPr="004B3397" w14:paraId="4550A434"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C42D2A" w14:textId="77777777" w:rsidR="00606A04" w:rsidRPr="004B3397" w:rsidRDefault="00606A04" w:rsidP="007033F3">
            <w:pPr>
              <w:pStyle w:val="TAC"/>
              <w:rPr>
                <w:lang w:eastAsia="zh-CN"/>
              </w:rPr>
            </w:pPr>
            <w:r w:rsidRPr="004B3397">
              <w:rPr>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0559FC" w14:textId="77777777" w:rsidR="00606A04" w:rsidRPr="004B3397" w:rsidRDefault="00606A04" w:rsidP="007033F3">
            <w:pPr>
              <w:pStyle w:val="TAC"/>
              <w:rPr>
                <w:lang w:eastAsia="zh-CN"/>
              </w:rPr>
            </w:pPr>
            <w:r w:rsidRPr="004B3397">
              <w:rPr>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59D517" w14:textId="3A0DC4CC" w:rsidR="00606A04" w:rsidRPr="004B3397" w:rsidRDefault="00606A04" w:rsidP="007033F3">
            <w:pPr>
              <w:pStyle w:val="TAC"/>
              <w:rPr>
                <w:lang w:eastAsia="zh-CN"/>
              </w:rPr>
            </w:pPr>
            <w:r w:rsidRPr="004B3397">
              <w:rPr>
                <w:lang w:eastAsia="zh-CN"/>
              </w:rPr>
              <w:t>-34.7</w:t>
            </w:r>
          </w:p>
        </w:tc>
      </w:tr>
    </w:tbl>
    <w:p w14:paraId="41B8385B" w14:textId="77777777" w:rsidR="00606A04" w:rsidRPr="004B3397" w:rsidRDefault="00606A04" w:rsidP="00606A04"/>
    <w:p w14:paraId="5356D040" w14:textId="110F92F5" w:rsidR="00606A04" w:rsidRPr="004B3397" w:rsidRDefault="00606A04" w:rsidP="00606A04">
      <w:pPr>
        <w:pStyle w:val="TH"/>
      </w:pPr>
      <w:r w:rsidRPr="004B3397">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4"/>
        <w:gridCol w:w="1134"/>
      </w:tblGrid>
      <w:tr w:rsidR="00606A04" w:rsidRPr="004B3397" w14:paraId="1EAC7F9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480153F" w14:textId="663BF936" w:rsidR="00606A04" w:rsidRPr="004B3397" w:rsidRDefault="00606A04" w:rsidP="007033F3">
            <w:pPr>
              <w:pStyle w:val="TAH"/>
              <w:rPr>
                <w:lang w:eastAsia="zh-CN"/>
              </w:rPr>
            </w:pPr>
            <w:r w:rsidRPr="004B3397">
              <w:rPr>
                <w:lang w:eastAsia="zh-CN"/>
              </w:rPr>
              <w:t>Combined</w:t>
            </w:r>
            <w:r w:rsidR="002A2300" w:rsidRPr="004B3397">
              <w:rPr>
                <w:lang w:eastAsia="zh-CN"/>
              </w:rPr>
              <w:t xml:space="preserve"> </w:t>
            </w:r>
            <w:r w:rsidRPr="004B3397">
              <w:rPr>
                <w:lang w:eastAsia="zh-CN"/>
              </w:rPr>
              <w:t>Clusters</w:t>
            </w:r>
            <w:r w:rsidR="002A2300" w:rsidRPr="004B3397">
              <w:rPr>
                <w:lang w:eastAsia="zh-CN"/>
              </w:rPr>
              <w:t xml:space="preserve"> </w:t>
            </w:r>
            <w:r w:rsidRPr="004B3397">
              <w:rPr>
                <w:lang w:eastAsia="zh-CN"/>
              </w:rPr>
              <w:t>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BBDE3E" w14:textId="77777777" w:rsidR="00606A04" w:rsidRPr="004B3397" w:rsidRDefault="00606A04" w:rsidP="007033F3">
            <w:pPr>
              <w:pStyle w:val="TAH"/>
              <w:rPr>
                <w:lang w:eastAsia="zh-CN"/>
              </w:rPr>
            </w:pPr>
            <w:r w:rsidRPr="004B3397">
              <w:rPr>
                <w:lang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249A785" w14:textId="77777777" w:rsidR="00606A04" w:rsidRPr="004B3397" w:rsidRDefault="00606A04" w:rsidP="007033F3">
            <w:pPr>
              <w:pStyle w:val="TAH"/>
              <w:rPr>
                <w:lang w:eastAsia="zh-CN"/>
              </w:rPr>
            </w:pPr>
            <w:r w:rsidRPr="004B3397">
              <w:rPr>
                <w:lang w:eastAsia="zh-CN"/>
              </w:rPr>
              <w:t>power(dB)</w:t>
            </w:r>
          </w:p>
        </w:tc>
      </w:tr>
      <w:tr w:rsidR="00606A04" w:rsidRPr="004B3397" w14:paraId="0B5B00B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AA7CD33" w14:textId="77777777" w:rsidR="00606A04" w:rsidRPr="004B3397" w:rsidRDefault="00606A04" w:rsidP="007033F3">
            <w:pPr>
              <w:pStyle w:val="TAC"/>
              <w:rPr>
                <w:lang w:eastAsia="zh-CN"/>
              </w:rPr>
            </w:pPr>
            <w:r w:rsidRPr="004B3397">
              <w:rPr>
                <w:lang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277F557" w14:textId="77777777" w:rsidR="00606A04" w:rsidRPr="004B3397" w:rsidRDefault="00606A04" w:rsidP="007033F3">
            <w:pPr>
              <w:pStyle w:val="TAC"/>
              <w:rPr>
                <w:lang w:eastAsia="zh-CN"/>
              </w:rPr>
            </w:pPr>
            <w:r w:rsidRPr="004B3397">
              <w:rPr>
                <w:lang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0C064F" w14:textId="1E70E781" w:rsidR="00606A04" w:rsidRPr="004B3397" w:rsidRDefault="00606A04" w:rsidP="007033F3">
            <w:pPr>
              <w:pStyle w:val="TAC"/>
              <w:rPr>
                <w:lang w:eastAsia="zh-CN"/>
              </w:rPr>
            </w:pPr>
            <w:r w:rsidRPr="004B3397">
              <w:rPr>
                <w:lang w:eastAsia="zh-CN"/>
              </w:rPr>
              <w:t>-27.8</w:t>
            </w:r>
          </w:p>
        </w:tc>
      </w:tr>
      <w:tr w:rsidR="00606A04" w:rsidRPr="004B3397" w14:paraId="4D1973E7"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D36EAE8" w14:textId="77777777" w:rsidR="00606A04" w:rsidRPr="004B3397" w:rsidRDefault="00606A04" w:rsidP="007033F3">
            <w:pPr>
              <w:pStyle w:val="TAC"/>
              <w:rPr>
                <w:lang w:eastAsia="zh-CN"/>
              </w:rPr>
            </w:pPr>
            <w:r w:rsidRPr="004B3397">
              <w:rPr>
                <w:lang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EDEA73C" w14:textId="77777777" w:rsidR="00606A04" w:rsidRPr="004B3397" w:rsidRDefault="00606A04" w:rsidP="007033F3">
            <w:pPr>
              <w:pStyle w:val="TAC"/>
              <w:rPr>
                <w:lang w:eastAsia="zh-CN"/>
              </w:rPr>
            </w:pPr>
            <w:r w:rsidRPr="004B3397">
              <w:rPr>
                <w:lang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EC2AAA6" w14:textId="30287763" w:rsidR="00606A04" w:rsidRPr="004B3397" w:rsidRDefault="00606A04" w:rsidP="007033F3">
            <w:pPr>
              <w:pStyle w:val="TAC"/>
              <w:rPr>
                <w:lang w:eastAsia="zh-CN"/>
              </w:rPr>
            </w:pPr>
            <w:r w:rsidRPr="004B3397">
              <w:rPr>
                <w:lang w:eastAsia="zh-CN"/>
              </w:rPr>
              <w:t>0</w:t>
            </w:r>
          </w:p>
        </w:tc>
      </w:tr>
      <w:tr w:rsidR="00606A04" w:rsidRPr="004B3397" w14:paraId="09190152"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803756" w14:textId="77777777" w:rsidR="00606A04" w:rsidRPr="004B3397" w:rsidRDefault="00606A04" w:rsidP="007033F3">
            <w:pPr>
              <w:pStyle w:val="TAC"/>
              <w:rPr>
                <w:lang w:eastAsia="zh-CN"/>
              </w:rPr>
            </w:pPr>
            <w:r w:rsidRPr="004B3397">
              <w:rPr>
                <w:lang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D7D6F4" w14:textId="77777777" w:rsidR="00606A04" w:rsidRPr="004B3397" w:rsidRDefault="00606A04" w:rsidP="007033F3">
            <w:pPr>
              <w:pStyle w:val="TAC"/>
              <w:rPr>
                <w:lang w:eastAsia="zh-CN"/>
              </w:rPr>
            </w:pPr>
            <w:r w:rsidRPr="004B3397">
              <w:rPr>
                <w:lang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5E1A04" w14:textId="38C0F2B2" w:rsidR="00606A04" w:rsidRPr="004B3397" w:rsidRDefault="00606A04" w:rsidP="007033F3">
            <w:pPr>
              <w:pStyle w:val="TAC"/>
              <w:rPr>
                <w:lang w:eastAsia="zh-CN"/>
              </w:rPr>
            </w:pPr>
            <w:r w:rsidRPr="004B3397">
              <w:rPr>
                <w:lang w:eastAsia="zh-CN"/>
              </w:rPr>
              <w:t>-18.3</w:t>
            </w:r>
          </w:p>
        </w:tc>
      </w:tr>
      <w:tr w:rsidR="00606A04" w:rsidRPr="004B3397" w14:paraId="17C351F0"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F544F8D" w14:textId="77777777" w:rsidR="00606A04" w:rsidRPr="004B3397" w:rsidRDefault="00606A04" w:rsidP="007033F3">
            <w:pPr>
              <w:pStyle w:val="TAC"/>
              <w:rPr>
                <w:lang w:eastAsia="zh-CN"/>
              </w:rPr>
            </w:pPr>
            <w:r w:rsidRPr="004B3397">
              <w:rPr>
                <w:lang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07CA6DF" w14:textId="77777777" w:rsidR="00606A04" w:rsidRPr="004B3397" w:rsidRDefault="00606A04" w:rsidP="007033F3">
            <w:pPr>
              <w:pStyle w:val="TAC"/>
              <w:rPr>
                <w:lang w:eastAsia="zh-CN"/>
              </w:rPr>
            </w:pPr>
            <w:r w:rsidRPr="004B3397">
              <w:rPr>
                <w:lang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1A79E6" w14:textId="09FF8FF8" w:rsidR="00606A04" w:rsidRPr="004B3397" w:rsidRDefault="00606A04" w:rsidP="007033F3">
            <w:pPr>
              <w:pStyle w:val="TAC"/>
              <w:rPr>
                <w:lang w:eastAsia="zh-CN"/>
              </w:rPr>
            </w:pPr>
            <w:r w:rsidRPr="004B3397">
              <w:rPr>
                <w:lang w:eastAsia="zh-CN"/>
              </w:rPr>
              <w:t>-28.9</w:t>
            </w:r>
          </w:p>
        </w:tc>
      </w:tr>
      <w:tr w:rsidR="00606A04" w:rsidRPr="004B3397" w14:paraId="0490E815"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B2B19E9" w14:textId="77777777" w:rsidR="00606A04" w:rsidRPr="004B3397" w:rsidRDefault="00606A04" w:rsidP="007033F3">
            <w:pPr>
              <w:pStyle w:val="TAC"/>
              <w:rPr>
                <w:lang w:eastAsia="zh-CN"/>
              </w:rPr>
            </w:pPr>
            <w:r w:rsidRPr="004B3397">
              <w:rPr>
                <w:lang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8DE28C" w14:textId="77777777" w:rsidR="00606A04" w:rsidRPr="004B3397" w:rsidRDefault="00606A04" w:rsidP="007033F3">
            <w:pPr>
              <w:pStyle w:val="TAC"/>
              <w:rPr>
                <w:lang w:eastAsia="zh-CN"/>
              </w:rPr>
            </w:pPr>
            <w:r w:rsidRPr="004B3397">
              <w:rPr>
                <w:lang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390C13" w14:textId="4FA97BB6" w:rsidR="00606A04" w:rsidRPr="004B3397" w:rsidRDefault="00606A04" w:rsidP="007033F3">
            <w:pPr>
              <w:pStyle w:val="TAC"/>
              <w:rPr>
                <w:lang w:eastAsia="zh-CN"/>
              </w:rPr>
            </w:pPr>
            <w:r w:rsidRPr="004B3397">
              <w:rPr>
                <w:lang w:eastAsia="zh-CN"/>
              </w:rPr>
              <w:t>-28.1</w:t>
            </w:r>
          </w:p>
        </w:tc>
      </w:tr>
      <w:tr w:rsidR="00606A04" w:rsidRPr="004B3397" w14:paraId="7A92AD1E"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624236E" w14:textId="77777777" w:rsidR="00606A04" w:rsidRPr="004B3397" w:rsidRDefault="00606A04" w:rsidP="007033F3">
            <w:pPr>
              <w:pStyle w:val="TAC"/>
              <w:rPr>
                <w:lang w:eastAsia="zh-CN"/>
              </w:rPr>
            </w:pPr>
            <w:r w:rsidRPr="004B3397">
              <w:rPr>
                <w:lang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37001F7" w14:textId="77777777" w:rsidR="00606A04" w:rsidRPr="004B3397" w:rsidRDefault="00606A04" w:rsidP="007033F3">
            <w:pPr>
              <w:pStyle w:val="TAC"/>
              <w:rPr>
                <w:lang w:eastAsia="zh-CN"/>
              </w:rPr>
            </w:pPr>
            <w:r w:rsidRPr="004B3397">
              <w:rPr>
                <w:lang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B085ADD" w14:textId="12A0069C" w:rsidR="00606A04" w:rsidRPr="004B3397" w:rsidRDefault="00606A04" w:rsidP="007033F3">
            <w:pPr>
              <w:pStyle w:val="TAC"/>
              <w:rPr>
                <w:lang w:eastAsia="zh-CN"/>
              </w:rPr>
            </w:pPr>
            <w:r w:rsidRPr="004B3397">
              <w:rPr>
                <w:lang w:eastAsia="zh-CN"/>
              </w:rPr>
              <w:t>-28.8</w:t>
            </w:r>
          </w:p>
        </w:tc>
      </w:tr>
    </w:tbl>
    <w:p w14:paraId="68085A1F" w14:textId="77777777" w:rsidR="00606A04" w:rsidRPr="004B3397" w:rsidRDefault="00606A04" w:rsidP="00606A04"/>
    <w:p w14:paraId="23764BC7" w14:textId="0E577124" w:rsidR="00606A04" w:rsidRPr="004B3397" w:rsidRDefault="00606A04" w:rsidP="00606A04">
      <w:pPr>
        <w:pStyle w:val="TH"/>
      </w:pPr>
      <w:r w:rsidRPr="004B3397">
        <w:t>Table C.3.2-7: PDP Targets for CDL-C UMi at ≤ 2.5 GHz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1027"/>
        <w:gridCol w:w="1138"/>
      </w:tblGrid>
      <w:tr w:rsidR="00606A04" w:rsidRPr="004B3397" w14:paraId="797F5A4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C45D615" w14:textId="245B8E15" w:rsidR="00606A04" w:rsidRPr="004B3397" w:rsidRDefault="00606A04" w:rsidP="007033F3">
            <w:pPr>
              <w:pStyle w:val="TAH"/>
              <w:rPr>
                <w:lang w:eastAsia="zh-CN"/>
              </w:rPr>
            </w:pPr>
            <w:r w:rsidRPr="004B3397">
              <w:rPr>
                <w:lang w:eastAsia="zh-CN"/>
              </w:rPr>
              <w:t>Combined</w:t>
            </w:r>
            <w:r w:rsidR="002A2300" w:rsidRPr="004B3397">
              <w:rPr>
                <w:lang w:eastAsia="zh-CN"/>
              </w:rPr>
              <w:t xml:space="preserve"> </w:t>
            </w:r>
            <w:r w:rsidRPr="004B3397">
              <w:rPr>
                <w:lang w:eastAsia="zh-CN"/>
              </w:rPr>
              <w:t>Clusters</w:t>
            </w:r>
            <w:r w:rsidR="002A2300" w:rsidRPr="004B3397">
              <w:rPr>
                <w:lang w:eastAsia="zh-CN"/>
              </w:rPr>
              <w:t xml:space="preserve"> </w:t>
            </w:r>
            <w:r w:rsidRPr="004B3397">
              <w:rPr>
                <w:lang w:eastAsia="zh-CN"/>
              </w:rPr>
              <w:t>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E328D5D" w14:textId="77777777" w:rsidR="00606A04" w:rsidRPr="004B3397" w:rsidRDefault="00606A04" w:rsidP="007033F3">
            <w:pPr>
              <w:pStyle w:val="TAH"/>
              <w:rPr>
                <w:lang w:eastAsia="zh-CN"/>
              </w:rPr>
            </w:pPr>
            <w:r w:rsidRPr="004B3397">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466094B" w14:textId="77777777" w:rsidR="00606A04" w:rsidRPr="004B3397" w:rsidRDefault="00606A04" w:rsidP="007033F3">
            <w:pPr>
              <w:pStyle w:val="TAH"/>
              <w:rPr>
                <w:lang w:eastAsia="zh-CN"/>
              </w:rPr>
            </w:pPr>
            <w:r w:rsidRPr="004B3397">
              <w:rPr>
                <w:lang w:eastAsia="zh-CN"/>
              </w:rPr>
              <w:t>Power(dB)</w:t>
            </w:r>
          </w:p>
        </w:tc>
      </w:tr>
      <w:tr w:rsidR="00606A04" w:rsidRPr="004B3397" w14:paraId="6A93F995"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B78CC5" w14:textId="77777777" w:rsidR="00606A04" w:rsidRPr="004B3397" w:rsidRDefault="00606A04" w:rsidP="007033F3">
            <w:pPr>
              <w:pStyle w:val="TAC"/>
              <w:rPr>
                <w:lang w:eastAsia="zh-CN"/>
              </w:rPr>
            </w:pPr>
            <w:r w:rsidRPr="004B3397">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A02AED" w14:textId="77777777" w:rsidR="00606A04" w:rsidRPr="004B3397" w:rsidRDefault="00606A04" w:rsidP="007033F3">
            <w:pPr>
              <w:pStyle w:val="TAC"/>
              <w:rPr>
                <w:lang w:eastAsia="zh-CN"/>
              </w:rPr>
            </w:pPr>
            <w:r w:rsidRPr="004B3397">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9B72E7" w14:textId="6A84FC30" w:rsidR="00606A04" w:rsidRPr="004B3397" w:rsidRDefault="00606A04" w:rsidP="007033F3">
            <w:pPr>
              <w:pStyle w:val="TAC"/>
              <w:rPr>
                <w:lang w:eastAsia="zh-CN"/>
              </w:rPr>
            </w:pPr>
            <w:r w:rsidRPr="004B3397">
              <w:t>-30.7</w:t>
            </w:r>
          </w:p>
        </w:tc>
      </w:tr>
      <w:tr w:rsidR="00606A04" w:rsidRPr="004B3397" w14:paraId="27F0336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DAB806" w14:textId="77777777" w:rsidR="00606A04" w:rsidRPr="004B3397" w:rsidRDefault="00606A04" w:rsidP="007033F3">
            <w:pPr>
              <w:pStyle w:val="TAC"/>
              <w:rPr>
                <w:lang w:eastAsia="zh-CN"/>
              </w:rPr>
            </w:pPr>
            <w:r w:rsidRPr="004B3397">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D2916C" w14:textId="77777777" w:rsidR="00606A04" w:rsidRPr="004B3397" w:rsidRDefault="00606A04" w:rsidP="007033F3">
            <w:pPr>
              <w:pStyle w:val="TAC"/>
              <w:rPr>
                <w:lang w:eastAsia="zh-CN"/>
              </w:rPr>
            </w:pPr>
            <w:r w:rsidRPr="004B3397">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721D4DF" w14:textId="0ACBADFC" w:rsidR="00606A04" w:rsidRPr="004B3397" w:rsidRDefault="00606A04" w:rsidP="007033F3">
            <w:pPr>
              <w:pStyle w:val="TAC"/>
              <w:rPr>
                <w:lang w:eastAsia="zh-CN"/>
              </w:rPr>
            </w:pPr>
            <w:r w:rsidRPr="004B3397">
              <w:t>-19.2</w:t>
            </w:r>
          </w:p>
        </w:tc>
      </w:tr>
      <w:tr w:rsidR="00606A04" w:rsidRPr="004B3397" w14:paraId="795EE324"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F189DB" w14:textId="77777777" w:rsidR="00606A04" w:rsidRPr="004B3397" w:rsidRDefault="00606A04" w:rsidP="007033F3">
            <w:pPr>
              <w:pStyle w:val="TAC"/>
              <w:rPr>
                <w:lang w:eastAsia="zh-CN"/>
              </w:rPr>
            </w:pPr>
            <w:r w:rsidRPr="004B3397">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426550" w14:textId="77777777" w:rsidR="00606A04" w:rsidRPr="004B3397" w:rsidRDefault="00606A04" w:rsidP="007033F3">
            <w:pPr>
              <w:pStyle w:val="TAC"/>
              <w:rPr>
                <w:lang w:eastAsia="zh-CN"/>
              </w:rPr>
            </w:pPr>
            <w:r w:rsidRPr="004B3397">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B355DDD" w14:textId="77777777" w:rsidR="00606A04" w:rsidRPr="004B3397" w:rsidRDefault="00606A04" w:rsidP="007033F3">
            <w:pPr>
              <w:pStyle w:val="TAC"/>
              <w:rPr>
                <w:lang w:eastAsia="zh-CN"/>
              </w:rPr>
            </w:pPr>
            <w:r w:rsidRPr="004B3397">
              <w:t>0</w:t>
            </w:r>
          </w:p>
        </w:tc>
      </w:tr>
      <w:tr w:rsidR="00606A04" w:rsidRPr="004B3397" w14:paraId="391CC4AB"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3CCB32" w14:textId="77777777" w:rsidR="00606A04" w:rsidRPr="004B3397" w:rsidRDefault="00606A04" w:rsidP="007033F3">
            <w:pPr>
              <w:pStyle w:val="TAC"/>
              <w:rPr>
                <w:lang w:eastAsia="zh-CN"/>
              </w:rPr>
            </w:pPr>
            <w:r w:rsidRPr="004B3397">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F4C2563" w14:textId="77777777" w:rsidR="00606A04" w:rsidRPr="004B3397" w:rsidRDefault="00606A04" w:rsidP="007033F3">
            <w:pPr>
              <w:pStyle w:val="TAC"/>
              <w:rPr>
                <w:lang w:eastAsia="zh-CN"/>
              </w:rPr>
            </w:pPr>
            <w:r w:rsidRPr="004B3397">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433A35" w14:textId="42DE4947" w:rsidR="00606A04" w:rsidRPr="004B3397" w:rsidRDefault="00606A04" w:rsidP="007033F3">
            <w:pPr>
              <w:pStyle w:val="TAC"/>
              <w:rPr>
                <w:lang w:eastAsia="zh-CN"/>
              </w:rPr>
            </w:pPr>
            <w:r w:rsidRPr="004B3397">
              <w:t>-31.4</w:t>
            </w:r>
          </w:p>
        </w:tc>
      </w:tr>
    </w:tbl>
    <w:p w14:paraId="1FB19D8E" w14:textId="77777777" w:rsidR="00606A04" w:rsidRPr="004B3397" w:rsidRDefault="00606A04" w:rsidP="00606A04"/>
    <w:p w14:paraId="2557D6A3" w14:textId="070922A0" w:rsidR="00A82632" w:rsidRPr="004B3397" w:rsidRDefault="00606A04" w:rsidP="00D36A90">
      <w:pPr>
        <w:pStyle w:val="Heading2"/>
      </w:pPr>
      <w:bookmarkStart w:id="69" w:name="_Toc177658778"/>
      <w:r w:rsidRPr="004B3397">
        <w:t>C.3.3</w:t>
      </w:r>
      <w:r w:rsidR="00732859" w:rsidRPr="004B3397">
        <w:tab/>
      </w:r>
      <w:r w:rsidRPr="004B3397">
        <w:t>Doppler/Temporal correlation</w:t>
      </w:r>
      <w:bookmarkEnd w:id="69"/>
    </w:p>
    <w:p w14:paraId="28122AF8" w14:textId="77777777" w:rsidR="00606A04" w:rsidRPr="004B3397" w:rsidRDefault="00606A04" w:rsidP="00D36A90">
      <w:r w:rsidRPr="004B3397">
        <w:t>This measurement checks the Doppler/temporal correlation. For Doppler/Temporal correlation validation measurement, only Vertical validation is required.</w:t>
      </w:r>
    </w:p>
    <w:p w14:paraId="5C073526" w14:textId="1FB1AA46" w:rsidR="00606A04" w:rsidRPr="004B3397" w:rsidRDefault="00606A04" w:rsidP="00D36A90">
      <w:r w:rsidRPr="004B3397">
        <w:t xml:space="preserve">The Doppler spectrum is measured with a spectrum analyser as shown in Figure C.3.3-1.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rsidR="00D36A90" w:rsidRPr="004B3397">
        <w:t>clause </w:t>
      </w:r>
      <w:r w:rsidRPr="004B3397">
        <w:t>C.1.</w:t>
      </w:r>
    </w:p>
    <w:p w14:paraId="1B8ED078" w14:textId="77777777" w:rsidR="00606A04" w:rsidRPr="004B3397" w:rsidRDefault="00606A04" w:rsidP="0024290A">
      <w:pPr>
        <w:keepNext/>
        <w:rPr>
          <w:rFonts w:eastAsia="MS Mincho"/>
          <w:b/>
        </w:rPr>
      </w:pPr>
      <w:r w:rsidRPr="004B3397">
        <w:rPr>
          <w:rFonts w:eastAsia="MS Mincho"/>
          <w:b/>
        </w:rPr>
        <w:lastRenderedPageBreak/>
        <w:t>Method of measurement:</w:t>
      </w:r>
    </w:p>
    <w:p w14:paraId="50E04104" w14:textId="77777777" w:rsidR="00606A04" w:rsidRPr="004B3397" w:rsidRDefault="00606A04" w:rsidP="00606A04">
      <w:pPr>
        <w:pStyle w:val="TH"/>
      </w:pPr>
      <w:r w:rsidRPr="004B3397">
        <w:rPr>
          <w:noProof/>
        </w:rPr>
        <w:drawing>
          <wp:inline distT="0" distB="0" distL="0" distR="0" wp14:anchorId="6D906BC2" wp14:editId="5882E7CA">
            <wp:extent cx="4314825" cy="1588531"/>
            <wp:effectExtent l="0" t="0" r="0" b="0"/>
            <wp:docPr id="14" name="图片 14"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A picture containing shape&#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462B23D9" w14:textId="77777777" w:rsidR="00606A04" w:rsidRPr="004B3397" w:rsidRDefault="00606A04" w:rsidP="00606A04">
      <w:pPr>
        <w:pStyle w:val="TF"/>
      </w:pPr>
      <w:r w:rsidRPr="004B3397">
        <w:t>Figure C.3.3-1: Setup for Doppler measurements</w:t>
      </w:r>
    </w:p>
    <w:p w14:paraId="72BEBE24" w14:textId="77777777" w:rsidR="007A1AEE" w:rsidRPr="004B3397" w:rsidRDefault="007A1AEE" w:rsidP="00606A04">
      <w:pPr>
        <w:rPr>
          <w:rFonts w:eastAsia="MS Mincho"/>
        </w:rPr>
      </w:pPr>
    </w:p>
    <w:p w14:paraId="000B1D2B" w14:textId="21E53F6B" w:rsidR="00606A04" w:rsidRPr="004B3397" w:rsidRDefault="00606A04" w:rsidP="00606A04">
      <w:pPr>
        <w:rPr>
          <w:rFonts w:eastAsia="MS Mincho"/>
        </w:rPr>
      </w:pPr>
      <w:r w:rsidRPr="004B3397">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analyser and the trace is saved.</w:t>
      </w:r>
    </w:p>
    <w:p w14:paraId="523B0C48" w14:textId="67F1A28E" w:rsidR="006E3E72" w:rsidRPr="004B3397" w:rsidRDefault="006E3E72" w:rsidP="00606A04">
      <w:pPr>
        <w:rPr>
          <w:rFonts w:eastAsia="MS Mincho"/>
          <w:b/>
        </w:rPr>
      </w:pPr>
      <w:r w:rsidRPr="004B3397">
        <w:rPr>
          <w:rFonts w:eastAsia="MS Mincho"/>
        </w:rPr>
        <w:t>Signal generator settings for Doppler/Temporal correlation measurements are presented in Table C.3.3-1.</w:t>
      </w:r>
    </w:p>
    <w:p w14:paraId="285DE9FD" w14:textId="77777777" w:rsidR="00606A04" w:rsidRPr="004B3397" w:rsidRDefault="00606A04" w:rsidP="00606A04">
      <w:pPr>
        <w:pStyle w:val="TH"/>
        <w:rPr>
          <w:rFonts w:eastAsia="MS Mincho"/>
        </w:rPr>
      </w:pPr>
      <w:r w:rsidRPr="004B3397">
        <w:t>Table C.3.3-1: Signal generator settings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680"/>
        <w:gridCol w:w="3664"/>
      </w:tblGrid>
      <w:tr w:rsidR="00606A04" w:rsidRPr="004B3397" w14:paraId="6D3BFA64" w14:textId="77777777" w:rsidTr="00D36A90">
        <w:trPr>
          <w:tblHeader/>
          <w:jc w:val="center"/>
        </w:trPr>
        <w:tc>
          <w:tcPr>
            <w:tcW w:w="1587" w:type="dxa"/>
            <w:tcBorders>
              <w:top w:val="single" w:sz="4" w:space="0" w:color="auto"/>
              <w:left w:val="single" w:sz="4" w:space="0" w:color="auto"/>
              <w:bottom w:val="single" w:sz="4" w:space="0" w:color="auto"/>
              <w:right w:val="single" w:sz="4" w:space="0" w:color="auto"/>
            </w:tcBorders>
            <w:shd w:val="clear" w:color="auto" w:fill="E0E0E0"/>
            <w:vAlign w:val="center"/>
          </w:tcPr>
          <w:p w14:paraId="35E669E0" w14:textId="77777777" w:rsidR="00606A04" w:rsidRPr="004B3397" w:rsidRDefault="00606A04" w:rsidP="007033F3">
            <w:pPr>
              <w:pStyle w:val="TAH"/>
              <w:rPr>
                <w:rFonts w:eastAsia="MS Mincho" w:cs="Arial"/>
              </w:rPr>
            </w:pPr>
            <w:r w:rsidRPr="004B3397">
              <w:rPr>
                <w:rFonts w:eastAsia="MS Mincho" w:cs="Arial"/>
              </w:rPr>
              <w:t>Item</w:t>
            </w:r>
          </w:p>
        </w:tc>
        <w:tc>
          <w:tcPr>
            <w:tcW w:w="680" w:type="dxa"/>
            <w:tcBorders>
              <w:top w:val="single" w:sz="4" w:space="0" w:color="auto"/>
              <w:left w:val="single" w:sz="4" w:space="0" w:color="auto"/>
              <w:bottom w:val="single" w:sz="4" w:space="0" w:color="auto"/>
              <w:right w:val="single" w:sz="4" w:space="0" w:color="auto"/>
            </w:tcBorders>
            <w:shd w:val="clear" w:color="auto" w:fill="E0E0E0"/>
            <w:vAlign w:val="center"/>
          </w:tcPr>
          <w:p w14:paraId="63787D7B" w14:textId="77777777" w:rsidR="00606A04" w:rsidRPr="004B3397" w:rsidRDefault="00606A04" w:rsidP="007033F3">
            <w:pPr>
              <w:pStyle w:val="TAH"/>
              <w:rPr>
                <w:rFonts w:eastAsia="MS Mincho" w:cs="Arial"/>
              </w:rPr>
            </w:pPr>
            <w:r w:rsidRPr="004B3397">
              <w:rPr>
                <w:rFonts w:eastAsia="MS Mincho" w:cs="Arial"/>
              </w:rPr>
              <w:t>Unit</w:t>
            </w:r>
          </w:p>
        </w:tc>
        <w:tc>
          <w:tcPr>
            <w:tcW w:w="3664" w:type="dxa"/>
            <w:tcBorders>
              <w:top w:val="single" w:sz="4" w:space="0" w:color="auto"/>
              <w:left w:val="single" w:sz="4" w:space="0" w:color="auto"/>
              <w:bottom w:val="single" w:sz="4" w:space="0" w:color="auto"/>
              <w:right w:val="single" w:sz="4" w:space="0" w:color="auto"/>
            </w:tcBorders>
            <w:shd w:val="clear" w:color="auto" w:fill="E0E0E0"/>
            <w:vAlign w:val="center"/>
          </w:tcPr>
          <w:p w14:paraId="2072BFFC" w14:textId="77777777" w:rsidR="00606A04" w:rsidRPr="004B3397" w:rsidRDefault="00606A04" w:rsidP="007033F3">
            <w:pPr>
              <w:pStyle w:val="TAH"/>
              <w:rPr>
                <w:rFonts w:eastAsia="MS Mincho" w:cs="Arial"/>
              </w:rPr>
            </w:pPr>
            <w:r w:rsidRPr="004B3397">
              <w:rPr>
                <w:rFonts w:eastAsia="MS Mincho" w:cs="Arial"/>
              </w:rPr>
              <w:t>Value</w:t>
            </w:r>
          </w:p>
        </w:tc>
      </w:tr>
      <w:tr w:rsidR="00606A04" w:rsidRPr="004B3397" w14:paraId="5B1EBC8C" w14:textId="77777777" w:rsidTr="00D36A90">
        <w:trPr>
          <w:jc w:val="center"/>
        </w:trPr>
        <w:tc>
          <w:tcPr>
            <w:tcW w:w="1587" w:type="dxa"/>
            <w:tcBorders>
              <w:top w:val="single" w:sz="4" w:space="0" w:color="auto"/>
              <w:left w:val="single" w:sz="4" w:space="0" w:color="auto"/>
              <w:bottom w:val="single" w:sz="4" w:space="0" w:color="auto"/>
              <w:right w:val="single" w:sz="4" w:space="0" w:color="auto"/>
            </w:tcBorders>
            <w:vAlign w:val="center"/>
          </w:tcPr>
          <w:p w14:paraId="3101B1FC" w14:textId="6167BD78" w:rsidR="00606A04" w:rsidRPr="004B3397" w:rsidRDefault="00606A04" w:rsidP="007033F3">
            <w:pPr>
              <w:pStyle w:val="TAC"/>
              <w:jc w:val="left"/>
              <w:rPr>
                <w:rFonts w:cs="Arial"/>
              </w:rPr>
            </w:pPr>
            <w:r w:rsidRPr="004B3397">
              <w:rPr>
                <w:rFonts w:cs="Arial"/>
              </w:rPr>
              <w:t>Centre</w:t>
            </w:r>
            <w:r w:rsidR="002A2300" w:rsidRPr="004B3397">
              <w:rPr>
                <w:rFonts w:cs="Arial"/>
              </w:rPr>
              <w:t xml:space="preserve"> </w:t>
            </w:r>
            <w:r w:rsidRPr="004B3397">
              <w:rPr>
                <w:rFonts w:cs="Arial"/>
              </w:rPr>
              <w:t>frequency</w:t>
            </w:r>
          </w:p>
        </w:tc>
        <w:tc>
          <w:tcPr>
            <w:tcW w:w="680" w:type="dxa"/>
            <w:tcBorders>
              <w:top w:val="single" w:sz="4" w:space="0" w:color="auto"/>
              <w:left w:val="single" w:sz="4" w:space="0" w:color="auto"/>
              <w:bottom w:val="single" w:sz="4" w:space="0" w:color="auto"/>
              <w:right w:val="single" w:sz="4" w:space="0" w:color="auto"/>
            </w:tcBorders>
            <w:vAlign w:val="center"/>
          </w:tcPr>
          <w:p w14:paraId="2915DA81" w14:textId="77777777" w:rsidR="00606A04" w:rsidRPr="004B3397" w:rsidRDefault="00606A04" w:rsidP="007033F3">
            <w:pPr>
              <w:pStyle w:val="TAC"/>
              <w:rPr>
                <w:rFonts w:cs="Arial"/>
              </w:rPr>
            </w:pPr>
            <w:r w:rsidRPr="004B3397">
              <w:rPr>
                <w:rFonts w:cs="Arial"/>
              </w:rPr>
              <w:t>MHz</w:t>
            </w:r>
          </w:p>
        </w:tc>
        <w:tc>
          <w:tcPr>
            <w:tcW w:w="3664" w:type="dxa"/>
            <w:tcBorders>
              <w:top w:val="single" w:sz="4" w:space="0" w:color="auto"/>
              <w:left w:val="single" w:sz="4" w:space="0" w:color="auto"/>
              <w:bottom w:val="single" w:sz="4" w:space="0" w:color="auto"/>
              <w:right w:val="single" w:sz="4" w:space="0" w:color="auto"/>
            </w:tcBorders>
            <w:vAlign w:val="center"/>
          </w:tcPr>
          <w:p w14:paraId="42A1FAC9" w14:textId="2BC0A89F" w:rsidR="00606A04" w:rsidRPr="004B3397" w:rsidRDefault="00606A04" w:rsidP="00D36A90">
            <w:pPr>
              <w:pStyle w:val="TAC"/>
              <w:rPr>
                <w:rFonts w:cs="Arial"/>
              </w:rPr>
            </w:pPr>
            <w:r w:rsidRPr="004B3397">
              <w:rPr>
                <w:rFonts w:cs="Arial"/>
              </w:rPr>
              <w:t>Downlink</w:t>
            </w:r>
            <w:r w:rsidR="002A2300" w:rsidRPr="004B3397">
              <w:rPr>
                <w:rFonts w:cs="Arial"/>
              </w:rPr>
              <w:t xml:space="preserve"> </w:t>
            </w:r>
            <w:r w:rsidRPr="004B3397">
              <w:rPr>
                <w:rFonts w:cs="Arial"/>
              </w:rPr>
              <w:t>centre</w:t>
            </w:r>
            <w:r w:rsidR="002A2300" w:rsidRPr="004B3397">
              <w:rPr>
                <w:rFonts w:cs="Arial"/>
              </w:rPr>
              <w:t xml:space="preserve"> </w:t>
            </w:r>
            <w:r w:rsidRPr="004B3397">
              <w:rPr>
                <w:rFonts w:cs="Arial"/>
              </w:rPr>
              <w:t>frequency</w:t>
            </w:r>
            <w:r w:rsidR="002A2300" w:rsidRPr="004B3397">
              <w:rPr>
                <w:rFonts w:cs="Arial"/>
              </w:rPr>
              <w:t xml:space="preserve"> </w:t>
            </w:r>
            <w:r w:rsidRPr="004B3397">
              <w:rPr>
                <w:rFonts w:cs="Arial"/>
              </w:rPr>
              <w:t>in</w:t>
            </w:r>
            <w:r w:rsidR="002A2300" w:rsidRPr="004B3397">
              <w:rPr>
                <w:rFonts w:cs="Arial"/>
              </w:rPr>
              <w:t xml:space="preserve"> </w:t>
            </w:r>
            <w:r w:rsidRPr="004B3397">
              <w:rPr>
                <w:rFonts w:cs="Arial"/>
              </w:rPr>
              <w:t>Table</w:t>
            </w:r>
            <w:r w:rsidR="002A2300" w:rsidRPr="004B3397">
              <w:rPr>
                <w:rFonts w:cs="Arial"/>
              </w:rPr>
              <w:t xml:space="preserve"> </w:t>
            </w:r>
            <w:r w:rsidRPr="004B3397">
              <w:t>C.3.1-1</w:t>
            </w:r>
          </w:p>
        </w:tc>
      </w:tr>
      <w:tr w:rsidR="00606A04" w:rsidRPr="004B3397" w14:paraId="5F95C0E7" w14:textId="77777777" w:rsidTr="00D36A90">
        <w:trPr>
          <w:jc w:val="center"/>
        </w:trPr>
        <w:tc>
          <w:tcPr>
            <w:tcW w:w="1587" w:type="dxa"/>
            <w:tcBorders>
              <w:top w:val="single" w:sz="4" w:space="0" w:color="auto"/>
              <w:left w:val="single" w:sz="4" w:space="0" w:color="auto"/>
              <w:bottom w:val="single" w:sz="4" w:space="0" w:color="auto"/>
              <w:right w:val="single" w:sz="4" w:space="0" w:color="auto"/>
            </w:tcBorders>
            <w:vAlign w:val="center"/>
          </w:tcPr>
          <w:p w14:paraId="4534244C" w14:textId="77777777" w:rsidR="00606A04" w:rsidRPr="004B3397" w:rsidRDefault="00606A04" w:rsidP="007033F3">
            <w:pPr>
              <w:pStyle w:val="TAC"/>
              <w:jc w:val="left"/>
              <w:rPr>
                <w:rFonts w:cs="Arial"/>
              </w:rPr>
            </w:pPr>
            <w:r w:rsidRPr="004B3397">
              <w:rPr>
                <w:rFonts w:cs="Arial"/>
              </w:rPr>
              <w:t>Modulation</w:t>
            </w:r>
          </w:p>
        </w:tc>
        <w:tc>
          <w:tcPr>
            <w:tcW w:w="680" w:type="dxa"/>
            <w:tcBorders>
              <w:top w:val="single" w:sz="4" w:space="0" w:color="auto"/>
              <w:left w:val="single" w:sz="4" w:space="0" w:color="auto"/>
              <w:bottom w:val="single" w:sz="4" w:space="0" w:color="auto"/>
              <w:right w:val="single" w:sz="4" w:space="0" w:color="auto"/>
            </w:tcBorders>
            <w:vAlign w:val="center"/>
          </w:tcPr>
          <w:p w14:paraId="7C613E7D" w14:textId="77777777" w:rsidR="00606A04" w:rsidRPr="004B3397" w:rsidRDefault="00606A04" w:rsidP="007033F3">
            <w:pPr>
              <w:pStyle w:val="TAC"/>
              <w:rPr>
                <w:rFonts w:cs="Arial"/>
              </w:rPr>
            </w:pPr>
          </w:p>
        </w:tc>
        <w:tc>
          <w:tcPr>
            <w:tcW w:w="3664" w:type="dxa"/>
            <w:tcBorders>
              <w:top w:val="single" w:sz="4" w:space="0" w:color="auto"/>
              <w:left w:val="single" w:sz="4" w:space="0" w:color="auto"/>
              <w:bottom w:val="single" w:sz="4" w:space="0" w:color="auto"/>
              <w:right w:val="single" w:sz="4" w:space="0" w:color="auto"/>
            </w:tcBorders>
            <w:vAlign w:val="center"/>
          </w:tcPr>
          <w:p w14:paraId="39A73B2B" w14:textId="77777777" w:rsidR="00606A04" w:rsidRPr="004B3397" w:rsidRDefault="00606A04" w:rsidP="007033F3">
            <w:pPr>
              <w:pStyle w:val="TAC"/>
              <w:rPr>
                <w:rFonts w:cs="Arial"/>
              </w:rPr>
            </w:pPr>
            <w:r w:rsidRPr="004B3397">
              <w:rPr>
                <w:rFonts w:cs="Arial"/>
              </w:rPr>
              <w:t>OFF</w:t>
            </w:r>
          </w:p>
        </w:tc>
      </w:tr>
    </w:tbl>
    <w:p w14:paraId="01923E7D" w14:textId="77777777" w:rsidR="006E3E72" w:rsidRPr="004B3397" w:rsidRDefault="006E3E72" w:rsidP="006E3E72">
      <w:pPr>
        <w:rPr>
          <w:rFonts w:eastAsia="MS Mincho"/>
        </w:rPr>
      </w:pPr>
    </w:p>
    <w:p w14:paraId="0F16476C" w14:textId="1E28A359" w:rsidR="00606A04" w:rsidRPr="004B3397" w:rsidRDefault="006E3E72" w:rsidP="00606A04">
      <w:pPr>
        <w:rPr>
          <w:rFonts w:eastAsia="MS Mincho"/>
          <w:b/>
        </w:rPr>
      </w:pPr>
      <w:r w:rsidRPr="004B3397">
        <w:rPr>
          <w:rFonts w:eastAsia="MS Mincho"/>
        </w:rPr>
        <w:t>Spectrum analyser settings for Doppler/Temporal correlation measurements are presented in Table C.3.3-2.</w:t>
      </w:r>
    </w:p>
    <w:p w14:paraId="00AB0159" w14:textId="77777777" w:rsidR="00606A04" w:rsidRPr="004B3397" w:rsidRDefault="00606A04" w:rsidP="00606A04">
      <w:pPr>
        <w:pStyle w:val="TH"/>
        <w:rPr>
          <w:rFonts w:eastAsia="MS Mincho"/>
        </w:rPr>
      </w:pPr>
      <w:r w:rsidRPr="004B3397">
        <w:t xml:space="preserve">Table C.3.3-2: Spectrum analyser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567"/>
        <w:gridCol w:w="4085"/>
      </w:tblGrid>
      <w:tr w:rsidR="00606A04" w:rsidRPr="004B3397" w14:paraId="3FBEC6B0" w14:textId="77777777" w:rsidTr="00D36A90">
        <w:trPr>
          <w:tblHeader/>
          <w:jc w:val="center"/>
        </w:trPr>
        <w:tc>
          <w:tcPr>
            <w:tcW w:w="1701" w:type="dxa"/>
            <w:tcBorders>
              <w:top w:val="single" w:sz="4" w:space="0" w:color="auto"/>
              <w:left w:val="single" w:sz="4" w:space="0" w:color="auto"/>
              <w:bottom w:val="single" w:sz="4" w:space="0" w:color="auto"/>
              <w:right w:val="single" w:sz="4" w:space="0" w:color="auto"/>
            </w:tcBorders>
            <w:shd w:val="clear" w:color="auto" w:fill="E0E0E0"/>
            <w:vAlign w:val="center"/>
          </w:tcPr>
          <w:p w14:paraId="3B5F5CC5" w14:textId="77777777" w:rsidR="00606A04" w:rsidRPr="004B3397" w:rsidRDefault="00606A04" w:rsidP="007033F3">
            <w:pPr>
              <w:pStyle w:val="TAH"/>
              <w:rPr>
                <w:rFonts w:eastAsia="MS Mincho" w:cs="Arial"/>
              </w:rPr>
            </w:pPr>
            <w:r w:rsidRPr="004B3397">
              <w:rPr>
                <w:rFonts w:eastAsia="MS Mincho" w:cs="Arial"/>
              </w:rPr>
              <w:t>Item</w:t>
            </w:r>
          </w:p>
        </w:tc>
        <w:tc>
          <w:tcPr>
            <w:tcW w:w="567" w:type="dxa"/>
            <w:tcBorders>
              <w:top w:val="single" w:sz="4" w:space="0" w:color="auto"/>
              <w:left w:val="single" w:sz="4" w:space="0" w:color="auto"/>
              <w:bottom w:val="single" w:sz="4" w:space="0" w:color="auto"/>
              <w:right w:val="single" w:sz="4" w:space="0" w:color="auto"/>
            </w:tcBorders>
            <w:shd w:val="clear" w:color="auto" w:fill="E0E0E0"/>
            <w:vAlign w:val="center"/>
          </w:tcPr>
          <w:p w14:paraId="5476B633" w14:textId="77777777" w:rsidR="00606A04" w:rsidRPr="004B3397" w:rsidRDefault="00606A04" w:rsidP="007033F3">
            <w:pPr>
              <w:pStyle w:val="TAH"/>
              <w:rPr>
                <w:rFonts w:eastAsia="MS Mincho" w:cs="Arial"/>
              </w:rPr>
            </w:pPr>
            <w:r w:rsidRPr="004B3397">
              <w:rPr>
                <w:rFonts w:eastAsia="MS Mincho" w:cs="Arial"/>
              </w:rPr>
              <w:t>Unit</w:t>
            </w:r>
          </w:p>
        </w:tc>
        <w:tc>
          <w:tcPr>
            <w:tcW w:w="4085" w:type="dxa"/>
            <w:tcBorders>
              <w:top w:val="single" w:sz="4" w:space="0" w:color="auto"/>
              <w:left w:val="single" w:sz="4" w:space="0" w:color="auto"/>
              <w:bottom w:val="single" w:sz="4" w:space="0" w:color="auto"/>
              <w:right w:val="single" w:sz="4" w:space="0" w:color="auto"/>
            </w:tcBorders>
            <w:shd w:val="clear" w:color="auto" w:fill="E0E0E0"/>
            <w:vAlign w:val="center"/>
          </w:tcPr>
          <w:p w14:paraId="6938B684" w14:textId="77777777" w:rsidR="00606A04" w:rsidRPr="004B3397" w:rsidRDefault="00606A04" w:rsidP="007033F3">
            <w:pPr>
              <w:pStyle w:val="TAH"/>
              <w:rPr>
                <w:rFonts w:eastAsia="MS Mincho" w:cs="Arial"/>
              </w:rPr>
            </w:pPr>
            <w:r w:rsidRPr="004B3397">
              <w:rPr>
                <w:rFonts w:eastAsia="MS Mincho" w:cs="Arial"/>
              </w:rPr>
              <w:t>Value</w:t>
            </w:r>
          </w:p>
        </w:tc>
      </w:tr>
      <w:tr w:rsidR="00606A04" w:rsidRPr="004B3397" w14:paraId="6186A354"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14D91486" w14:textId="57AE6A2D" w:rsidR="00606A04" w:rsidRPr="004B3397" w:rsidRDefault="00606A04" w:rsidP="007033F3">
            <w:pPr>
              <w:pStyle w:val="TAC"/>
              <w:jc w:val="left"/>
              <w:rPr>
                <w:rFonts w:cs="Arial"/>
              </w:rPr>
            </w:pPr>
            <w:r w:rsidRPr="004B3397">
              <w:rPr>
                <w:rFonts w:cs="Arial"/>
              </w:rPr>
              <w:t>Centre</w:t>
            </w:r>
            <w:r w:rsidR="002A2300" w:rsidRPr="004B3397">
              <w:rPr>
                <w:rFonts w:cs="Arial"/>
              </w:rPr>
              <w:t xml:space="preserve"> </w:t>
            </w:r>
            <w:r w:rsidRPr="004B3397">
              <w:rPr>
                <w:rFonts w:cs="Arial"/>
              </w:rPr>
              <w:t>frequency</w:t>
            </w:r>
          </w:p>
        </w:tc>
        <w:tc>
          <w:tcPr>
            <w:tcW w:w="567" w:type="dxa"/>
            <w:tcBorders>
              <w:top w:val="single" w:sz="4" w:space="0" w:color="auto"/>
              <w:left w:val="single" w:sz="4" w:space="0" w:color="auto"/>
              <w:bottom w:val="single" w:sz="4" w:space="0" w:color="auto"/>
              <w:right w:val="single" w:sz="4" w:space="0" w:color="auto"/>
            </w:tcBorders>
            <w:vAlign w:val="center"/>
          </w:tcPr>
          <w:p w14:paraId="66F51033" w14:textId="77777777" w:rsidR="00606A04" w:rsidRPr="004B3397" w:rsidRDefault="00606A04" w:rsidP="007033F3">
            <w:pPr>
              <w:pStyle w:val="TAC"/>
              <w:rPr>
                <w:rFonts w:cs="Arial"/>
              </w:rPr>
            </w:pPr>
            <w:r w:rsidRPr="004B3397">
              <w:rPr>
                <w:rFonts w:cs="Arial"/>
              </w:rPr>
              <w:t>MHz</w:t>
            </w:r>
          </w:p>
        </w:tc>
        <w:tc>
          <w:tcPr>
            <w:tcW w:w="4085" w:type="dxa"/>
            <w:tcBorders>
              <w:top w:val="single" w:sz="4" w:space="0" w:color="auto"/>
              <w:left w:val="single" w:sz="4" w:space="0" w:color="auto"/>
              <w:bottom w:val="single" w:sz="4" w:space="0" w:color="auto"/>
              <w:right w:val="single" w:sz="4" w:space="0" w:color="auto"/>
            </w:tcBorders>
            <w:vAlign w:val="center"/>
          </w:tcPr>
          <w:p w14:paraId="32E6F661" w14:textId="2871909A" w:rsidR="00606A04" w:rsidRPr="004B3397" w:rsidRDefault="00606A04" w:rsidP="00D36A90">
            <w:pPr>
              <w:pStyle w:val="TAC"/>
              <w:rPr>
                <w:rFonts w:cs="Arial"/>
              </w:rPr>
            </w:pPr>
            <w:r w:rsidRPr="004B3397">
              <w:rPr>
                <w:rFonts w:cs="Arial"/>
              </w:rPr>
              <w:t>Downlink</w:t>
            </w:r>
            <w:r w:rsidR="002A2300" w:rsidRPr="004B3397">
              <w:rPr>
                <w:rFonts w:cs="Arial"/>
              </w:rPr>
              <w:t xml:space="preserve"> </w:t>
            </w:r>
            <w:r w:rsidRPr="004B3397">
              <w:rPr>
                <w:rFonts w:cs="Arial"/>
              </w:rPr>
              <w:t>centre</w:t>
            </w:r>
            <w:r w:rsidR="002A2300" w:rsidRPr="004B3397">
              <w:rPr>
                <w:rFonts w:cs="Arial"/>
              </w:rPr>
              <w:t xml:space="preserve"> </w:t>
            </w:r>
            <w:r w:rsidRPr="004B3397">
              <w:rPr>
                <w:rFonts w:cs="Arial"/>
              </w:rPr>
              <w:t>frequency</w:t>
            </w:r>
            <w:r w:rsidR="00D36A90" w:rsidRPr="004B3397">
              <w:rPr>
                <w:rFonts w:cs="Arial"/>
              </w:rPr>
              <w:t xml:space="preserve"> </w:t>
            </w:r>
            <w:r w:rsidR="002A2300" w:rsidRPr="004B3397">
              <w:rPr>
                <w:rFonts w:cs="Arial"/>
              </w:rPr>
              <w:t xml:space="preserve"> </w:t>
            </w:r>
            <w:r w:rsidRPr="004B3397">
              <w:rPr>
                <w:rFonts w:cs="Arial"/>
              </w:rPr>
              <w:t>in</w:t>
            </w:r>
            <w:r w:rsidR="002A2300" w:rsidRPr="004B3397">
              <w:rPr>
                <w:rFonts w:cs="Arial"/>
              </w:rPr>
              <w:t xml:space="preserve"> </w:t>
            </w:r>
            <w:r w:rsidRPr="004B3397">
              <w:rPr>
                <w:rFonts w:cs="Arial"/>
              </w:rPr>
              <w:t>Table</w:t>
            </w:r>
            <w:r w:rsidR="002A2300" w:rsidRPr="004B3397">
              <w:rPr>
                <w:rFonts w:cs="Arial"/>
              </w:rPr>
              <w:t xml:space="preserve"> </w:t>
            </w:r>
            <w:r w:rsidRPr="004B3397">
              <w:t>C.3.1-1</w:t>
            </w:r>
          </w:p>
        </w:tc>
      </w:tr>
      <w:tr w:rsidR="00606A04" w:rsidRPr="004B3397" w14:paraId="3C18FE89"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0534C149" w14:textId="6C3555B3" w:rsidR="00606A04" w:rsidRPr="004B3397" w:rsidRDefault="00606A04" w:rsidP="007033F3">
            <w:pPr>
              <w:pStyle w:val="TAC"/>
              <w:jc w:val="left"/>
              <w:rPr>
                <w:rFonts w:cs="Arial"/>
              </w:rPr>
            </w:pPr>
            <w:r w:rsidRPr="004B3397">
              <w:rPr>
                <w:rFonts w:cs="Arial"/>
              </w:rPr>
              <w:t>Minimum</w:t>
            </w:r>
            <w:r w:rsidR="002A2300" w:rsidRPr="004B3397">
              <w:rPr>
                <w:rFonts w:cs="Arial"/>
              </w:rPr>
              <w:t xml:space="preserve"> </w:t>
            </w:r>
            <w:r w:rsidRPr="004B3397">
              <w:rPr>
                <w:rFonts w:cs="Arial"/>
              </w:rPr>
              <w:t>Span</w:t>
            </w:r>
          </w:p>
        </w:tc>
        <w:tc>
          <w:tcPr>
            <w:tcW w:w="567" w:type="dxa"/>
            <w:tcBorders>
              <w:top w:val="single" w:sz="4" w:space="0" w:color="auto"/>
              <w:left w:val="single" w:sz="4" w:space="0" w:color="auto"/>
              <w:bottom w:val="single" w:sz="4" w:space="0" w:color="auto"/>
              <w:right w:val="single" w:sz="4" w:space="0" w:color="auto"/>
            </w:tcBorders>
            <w:vAlign w:val="center"/>
          </w:tcPr>
          <w:p w14:paraId="53E7B2FC" w14:textId="77777777" w:rsidR="00606A04" w:rsidRPr="004B3397" w:rsidRDefault="00606A04" w:rsidP="007033F3">
            <w:pPr>
              <w:pStyle w:val="TAC"/>
              <w:rPr>
                <w:rFonts w:cs="Arial"/>
              </w:rPr>
            </w:pPr>
            <w:r w:rsidRPr="004B3397">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7ACA407D" w14:textId="209A431D" w:rsidR="00606A04" w:rsidRPr="004B3397" w:rsidRDefault="00606A04" w:rsidP="007033F3">
            <w:pPr>
              <w:pStyle w:val="TAC"/>
              <w:rPr>
                <w:rFonts w:cs="Arial"/>
              </w:rPr>
            </w:pPr>
            <w:r w:rsidRPr="004B3397">
              <w:rPr>
                <w:rFonts w:cs="Arial"/>
              </w:rPr>
              <w:t>4</w:t>
            </w:r>
            <w:r w:rsidR="002A2300" w:rsidRPr="004B3397">
              <w:rPr>
                <w:rFonts w:cs="Arial"/>
              </w:rPr>
              <w:t xml:space="preserve"> </w:t>
            </w:r>
            <w:r w:rsidRPr="004B3397">
              <w:rPr>
                <w:rFonts w:cs="Arial"/>
              </w:rPr>
              <w:t>kHz</w:t>
            </w:r>
          </w:p>
        </w:tc>
      </w:tr>
      <w:tr w:rsidR="00606A04" w:rsidRPr="004B3397" w14:paraId="412F54AC"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25E9A2D1" w14:textId="77777777" w:rsidR="00606A04" w:rsidRPr="004B3397" w:rsidRDefault="00606A04" w:rsidP="007033F3">
            <w:pPr>
              <w:pStyle w:val="TAC"/>
              <w:jc w:val="left"/>
              <w:rPr>
                <w:rFonts w:cs="Arial"/>
              </w:rPr>
            </w:pPr>
            <w:r w:rsidRPr="004B3397">
              <w:rPr>
                <w:rFonts w:cs="Arial"/>
              </w:rPr>
              <w:t>RBW</w:t>
            </w:r>
          </w:p>
        </w:tc>
        <w:tc>
          <w:tcPr>
            <w:tcW w:w="567" w:type="dxa"/>
            <w:tcBorders>
              <w:top w:val="single" w:sz="4" w:space="0" w:color="auto"/>
              <w:left w:val="single" w:sz="4" w:space="0" w:color="auto"/>
              <w:bottom w:val="single" w:sz="4" w:space="0" w:color="auto"/>
              <w:right w:val="single" w:sz="4" w:space="0" w:color="auto"/>
            </w:tcBorders>
            <w:vAlign w:val="center"/>
          </w:tcPr>
          <w:p w14:paraId="0F17E5A0" w14:textId="77777777" w:rsidR="00606A04" w:rsidRPr="004B3397" w:rsidRDefault="00606A04" w:rsidP="007033F3">
            <w:pPr>
              <w:pStyle w:val="TAC"/>
              <w:rPr>
                <w:rFonts w:cs="Arial"/>
              </w:rPr>
            </w:pPr>
            <w:r w:rsidRPr="004B3397">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22D0D95C" w14:textId="77777777" w:rsidR="00606A04" w:rsidRPr="004B3397" w:rsidRDefault="00606A04" w:rsidP="007033F3">
            <w:pPr>
              <w:pStyle w:val="TAC"/>
              <w:rPr>
                <w:rFonts w:cs="Arial"/>
              </w:rPr>
            </w:pPr>
            <w:r w:rsidRPr="004B3397">
              <w:rPr>
                <w:rFonts w:cs="Arial"/>
              </w:rPr>
              <w:t>1</w:t>
            </w:r>
          </w:p>
        </w:tc>
      </w:tr>
      <w:tr w:rsidR="00606A04" w:rsidRPr="004B3397" w14:paraId="16E8D634"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4FD01171" w14:textId="77777777" w:rsidR="00606A04" w:rsidRPr="004B3397" w:rsidRDefault="00606A04" w:rsidP="007033F3">
            <w:pPr>
              <w:pStyle w:val="TAC"/>
              <w:jc w:val="left"/>
              <w:rPr>
                <w:rFonts w:cs="Arial"/>
              </w:rPr>
            </w:pPr>
            <w:r w:rsidRPr="004B3397">
              <w:rPr>
                <w:rFonts w:cs="Arial"/>
              </w:rPr>
              <w:t>VBW</w:t>
            </w:r>
          </w:p>
        </w:tc>
        <w:tc>
          <w:tcPr>
            <w:tcW w:w="567" w:type="dxa"/>
            <w:tcBorders>
              <w:top w:val="single" w:sz="4" w:space="0" w:color="auto"/>
              <w:left w:val="single" w:sz="4" w:space="0" w:color="auto"/>
              <w:bottom w:val="single" w:sz="4" w:space="0" w:color="auto"/>
              <w:right w:val="single" w:sz="4" w:space="0" w:color="auto"/>
            </w:tcBorders>
            <w:vAlign w:val="center"/>
          </w:tcPr>
          <w:p w14:paraId="7C39F669" w14:textId="77777777" w:rsidR="00606A04" w:rsidRPr="004B3397" w:rsidRDefault="00606A04" w:rsidP="007033F3">
            <w:pPr>
              <w:pStyle w:val="TAC"/>
              <w:rPr>
                <w:rFonts w:cs="Arial"/>
              </w:rPr>
            </w:pPr>
            <w:r w:rsidRPr="004B3397">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56AF1C98" w14:textId="1394BA3E" w:rsidR="00606A04" w:rsidRPr="004B3397" w:rsidRDefault="00606A04" w:rsidP="007033F3">
            <w:pPr>
              <w:pStyle w:val="TAC"/>
              <w:rPr>
                <w:rFonts w:cs="Arial"/>
              </w:rPr>
            </w:pPr>
            <w:r w:rsidRPr="004B3397">
              <w:rPr>
                <w:rFonts w:cs="Arial"/>
              </w:rPr>
              <w:t>1</w:t>
            </w:r>
          </w:p>
        </w:tc>
      </w:tr>
      <w:tr w:rsidR="00606A04" w:rsidRPr="004B3397" w14:paraId="38EE43D5"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7D6E3A57" w14:textId="71F6838C" w:rsidR="00606A04" w:rsidRPr="004B3397" w:rsidRDefault="00606A04" w:rsidP="007033F3">
            <w:pPr>
              <w:pStyle w:val="TAC"/>
              <w:jc w:val="left"/>
              <w:rPr>
                <w:rFonts w:cs="Arial"/>
              </w:rPr>
            </w:pPr>
            <w:r w:rsidRPr="004B3397">
              <w:rPr>
                <w:rFonts w:cs="Arial"/>
              </w:rPr>
              <w:t>Number</w:t>
            </w:r>
            <w:r w:rsidR="002A2300" w:rsidRPr="004B3397">
              <w:rPr>
                <w:rFonts w:cs="Arial"/>
              </w:rPr>
              <w:t xml:space="preserve"> </w:t>
            </w:r>
            <w:r w:rsidRPr="004B3397">
              <w:rPr>
                <w:rFonts w:cs="Arial"/>
              </w:rPr>
              <w:t>of</w:t>
            </w:r>
            <w:r w:rsidR="002A2300" w:rsidRPr="004B3397">
              <w:rPr>
                <w:rFonts w:cs="Arial"/>
              </w:rPr>
              <w:t xml:space="preserve"> </w:t>
            </w:r>
            <w:r w:rsidRPr="004B3397">
              <w:rPr>
                <w:rFonts w:cs="Arial"/>
              </w:rPr>
              <w:t>points</w:t>
            </w:r>
          </w:p>
        </w:tc>
        <w:tc>
          <w:tcPr>
            <w:tcW w:w="567" w:type="dxa"/>
            <w:tcBorders>
              <w:top w:val="single" w:sz="4" w:space="0" w:color="auto"/>
              <w:left w:val="single" w:sz="4" w:space="0" w:color="auto"/>
              <w:bottom w:val="single" w:sz="4" w:space="0" w:color="auto"/>
              <w:right w:val="single" w:sz="4" w:space="0" w:color="auto"/>
            </w:tcBorders>
            <w:vAlign w:val="center"/>
          </w:tcPr>
          <w:p w14:paraId="08C11751" w14:textId="77777777" w:rsidR="00606A04" w:rsidRPr="004B3397" w:rsidRDefault="00606A04" w:rsidP="007033F3">
            <w:pPr>
              <w:pStyle w:val="TAC"/>
              <w:rPr>
                <w:rFonts w:cs="Arial"/>
              </w:rPr>
            </w:pPr>
          </w:p>
        </w:tc>
        <w:tc>
          <w:tcPr>
            <w:tcW w:w="4085" w:type="dxa"/>
            <w:tcBorders>
              <w:top w:val="single" w:sz="4" w:space="0" w:color="auto"/>
              <w:left w:val="single" w:sz="4" w:space="0" w:color="auto"/>
              <w:bottom w:val="single" w:sz="4" w:space="0" w:color="auto"/>
              <w:right w:val="single" w:sz="4" w:space="0" w:color="auto"/>
            </w:tcBorders>
            <w:vAlign w:val="center"/>
          </w:tcPr>
          <w:p w14:paraId="72A82DB4" w14:textId="6E2A05A8" w:rsidR="00606A04" w:rsidRPr="004B3397" w:rsidRDefault="0093537F" w:rsidP="007033F3">
            <w:pPr>
              <w:pStyle w:val="TAC"/>
              <w:rPr>
                <w:rFonts w:cs="Arial"/>
              </w:rPr>
            </w:pPr>
            <w:r w:rsidRPr="004B3397">
              <w:rPr>
                <w:rFonts w:cs="Arial"/>
              </w:rPr>
              <w:t>16001</w:t>
            </w:r>
          </w:p>
        </w:tc>
      </w:tr>
      <w:tr w:rsidR="00606A04" w:rsidRPr="004B3397" w14:paraId="49F3C981"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27AD1C85" w14:textId="77777777" w:rsidR="00606A04" w:rsidRPr="004B3397" w:rsidRDefault="00606A04" w:rsidP="007033F3">
            <w:pPr>
              <w:pStyle w:val="TAC"/>
              <w:jc w:val="left"/>
              <w:rPr>
                <w:rFonts w:cs="Arial"/>
              </w:rPr>
            </w:pPr>
            <w:r w:rsidRPr="004B3397">
              <w:rPr>
                <w:rFonts w:cs="Arial"/>
              </w:rPr>
              <w:t>Averaging</w:t>
            </w:r>
          </w:p>
        </w:tc>
        <w:tc>
          <w:tcPr>
            <w:tcW w:w="567" w:type="dxa"/>
            <w:tcBorders>
              <w:top w:val="single" w:sz="4" w:space="0" w:color="auto"/>
              <w:left w:val="single" w:sz="4" w:space="0" w:color="auto"/>
              <w:bottom w:val="single" w:sz="4" w:space="0" w:color="auto"/>
              <w:right w:val="single" w:sz="4" w:space="0" w:color="auto"/>
            </w:tcBorders>
            <w:vAlign w:val="center"/>
          </w:tcPr>
          <w:p w14:paraId="372BE180" w14:textId="77777777" w:rsidR="00606A04" w:rsidRPr="004B3397" w:rsidRDefault="00606A04" w:rsidP="007033F3">
            <w:pPr>
              <w:pStyle w:val="TAC"/>
              <w:rPr>
                <w:rFonts w:cs="Arial"/>
              </w:rPr>
            </w:pPr>
          </w:p>
        </w:tc>
        <w:tc>
          <w:tcPr>
            <w:tcW w:w="4085" w:type="dxa"/>
            <w:tcBorders>
              <w:top w:val="single" w:sz="4" w:space="0" w:color="auto"/>
              <w:left w:val="single" w:sz="4" w:space="0" w:color="auto"/>
              <w:bottom w:val="single" w:sz="4" w:space="0" w:color="auto"/>
              <w:right w:val="single" w:sz="4" w:space="0" w:color="auto"/>
            </w:tcBorders>
            <w:vAlign w:val="center"/>
          </w:tcPr>
          <w:p w14:paraId="2976B468" w14:textId="77777777" w:rsidR="00606A04" w:rsidRPr="004B3397" w:rsidRDefault="00606A04" w:rsidP="007033F3">
            <w:pPr>
              <w:pStyle w:val="TAC"/>
              <w:rPr>
                <w:rFonts w:cs="Arial"/>
              </w:rPr>
            </w:pPr>
            <w:r w:rsidRPr="004B3397">
              <w:rPr>
                <w:rFonts w:cs="Arial"/>
              </w:rPr>
              <w:t>100</w:t>
            </w:r>
          </w:p>
        </w:tc>
      </w:tr>
    </w:tbl>
    <w:p w14:paraId="28863DE5" w14:textId="77777777" w:rsidR="00606A04" w:rsidRPr="004B3397" w:rsidRDefault="00606A04" w:rsidP="00606A04">
      <w:pPr>
        <w:rPr>
          <w:rFonts w:eastAsia="MS Mincho"/>
        </w:rPr>
      </w:pPr>
    </w:p>
    <w:p w14:paraId="4F5DA77F" w14:textId="79A299D3" w:rsidR="006E3E72" w:rsidRPr="004B3397" w:rsidRDefault="006E3E72" w:rsidP="00606A04">
      <w:pPr>
        <w:rPr>
          <w:rFonts w:eastAsia="MS Mincho"/>
          <w:b/>
        </w:rPr>
      </w:pPr>
      <w:r w:rsidRPr="004B3397">
        <w:rPr>
          <w:rFonts w:eastAsia="MS Mincho"/>
        </w:rPr>
        <w:t>Channel model specification for Doppler/Temporal correlation measurements is presented in Table C.3.3-3.</w:t>
      </w:r>
    </w:p>
    <w:p w14:paraId="68134A54" w14:textId="77777777" w:rsidR="00606A04" w:rsidRPr="004B3397" w:rsidRDefault="00606A04" w:rsidP="00606A04">
      <w:pPr>
        <w:pStyle w:val="TH"/>
        <w:rPr>
          <w:rFonts w:eastAsia="MS Mincho"/>
        </w:rPr>
      </w:pPr>
      <w:r w:rsidRPr="004B3397">
        <w:t>Table C.3.3-3: Channel model specification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628"/>
        <w:gridCol w:w="3664"/>
      </w:tblGrid>
      <w:tr w:rsidR="00606A04" w:rsidRPr="004B3397" w14:paraId="5A7A69D4" w14:textId="77777777" w:rsidTr="00D36A90">
        <w:trPr>
          <w:tblHeader/>
          <w:jc w:val="center"/>
        </w:trPr>
        <w:tc>
          <w:tcPr>
            <w:tcW w:w="1600" w:type="dxa"/>
            <w:tcBorders>
              <w:top w:val="single" w:sz="4" w:space="0" w:color="auto"/>
              <w:left w:val="single" w:sz="4" w:space="0" w:color="auto"/>
              <w:bottom w:val="single" w:sz="4" w:space="0" w:color="auto"/>
              <w:right w:val="single" w:sz="4" w:space="0" w:color="auto"/>
            </w:tcBorders>
            <w:shd w:val="clear" w:color="auto" w:fill="E0E0E0"/>
            <w:vAlign w:val="center"/>
          </w:tcPr>
          <w:p w14:paraId="471779B1" w14:textId="77777777" w:rsidR="00606A04" w:rsidRPr="004B3397" w:rsidRDefault="00606A04" w:rsidP="007033F3">
            <w:pPr>
              <w:pStyle w:val="TAH"/>
              <w:rPr>
                <w:rFonts w:eastAsia="MS Mincho" w:cs="Arial"/>
              </w:rPr>
            </w:pPr>
            <w:r w:rsidRPr="004B3397">
              <w:rPr>
                <w:rFonts w:eastAsia="MS Mincho" w:cs="Arial"/>
              </w:rPr>
              <w:t>Item</w:t>
            </w:r>
          </w:p>
        </w:tc>
        <w:tc>
          <w:tcPr>
            <w:tcW w:w="628" w:type="dxa"/>
            <w:tcBorders>
              <w:top w:val="single" w:sz="4" w:space="0" w:color="auto"/>
              <w:left w:val="single" w:sz="4" w:space="0" w:color="auto"/>
              <w:bottom w:val="single" w:sz="4" w:space="0" w:color="auto"/>
              <w:right w:val="single" w:sz="4" w:space="0" w:color="auto"/>
            </w:tcBorders>
            <w:shd w:val="clear" w:color="auto" w:fill="E0E0E0"/>
            <w:vAlign w:val="center"/>
          </w:tcPr>
          <w:p w14:paraId="6AA45AD5" w14:textId="77777777" w:rsidR="00606A04" w:rsidRPr="004B3397" w:rsidRDefault="00606A04" w:rsidP="007033F3">
            <w:pPr>
              <w:pStyle w:val="TAH"/>
              <w:rPr>
                <w:rFonts w:eastAsia="MS Mincho" w:cs="Arial"/>
              </w:rPr>
            </w:pPr>
            <w:r w:rsidRPr="004B3397">
              <w:rPr>
                <w:rFonts w:eastAsia="MS Mincho" w:cs="Arial"/>
              </w:rPr>
              <w:t>Unit</w:t>
            </w:r>
          </w:p>
        </w:tc>
        <w:tc>
          <w:tcPr>
            <w:tcW w:w="3664" w:type="dxa"/>
            <w:tcBorders>
              <w:top w:val="single" w:sz="4" w:space="0" w:color="auto"/>
              <w:left w:val="single" w:sz="4" w:space="0" w:color="auto"/>
              <w:bottom w:val="single" w:sz="4" w:space="0" w:color="auto"/>
              <w:right w:val="single" w:sz="4" w:space="0" w:color="auto"/>
            </w:tcBorders>
            <w:shd w:val="clear" w:color="auto" w:fill="E0E0E0"/>
            <w:vAlign w:val="center"/>
          </w:tcPr>
          <w:p w14:paraId="3E3D8DEC" w14:textId="77777777" w:rsidR="00606A04" w:rsidRPr="004B3397" w:rsidRDefault="00606A04" w:rsidP="007033F3">
            <w:pPr>
              <w:pStyle w:val="TAH"/>
              <w:rPr>
                <w:rFonts w:eastAsia="MS Mincho" w:cs="Arial"/>
              </w:rPr>
            </w:pPr>
            <w:r w:rsidRPr="004B3397">
              <w:rPr>
                <w:rFonts w:eastAsia="MS Mincho" w:cs="Arial"/>
              </w:rPr>
              <w:t>Value</w:t>
            </w:r>
          </w:p>
        </w:tc>
      </w:tr>
      <w:tr w:rsidR="00606A04" w:rsidRPr="004B3397" w14:paraId="6E589B83"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253AD4B7" w14:textId="36F32CBD" w:rsidR="00606A04" w:rsidRPr="004B3397" w:rsidRDefault="00606A04" w:rsidP="007033F3">
            <w:pPr>
              <w:pStyle w:val="TAC"/>
              <w:jc w:val="left"/>
              <w:rPr>
                <w:rFonts w:cs="Arial"/>
              </w:rPr>
            </w:pPr>
            <w:r w:rsidRPr="004B3397">
              <w:rPr>
                <w:rFonts w:cs="Arial"/>
              </w:rPr>
              <w:t>Centre</w:t>
            </w:r>
            <w:r w:rsidR="002A2300" w:rsidRPr="004B3397">
              <w:rPr>
                <w:rFonts w:cs="Arial"/>
              </w:rPr>
              <w:t xml:space="preserve"> </w:t>
            </w:r>
            <w:r w:rsidRPr="004B3397">
              <w:rPr>
                <w:rFonts w:cs="Arial"/>
              </w:rPr>
              <w:t>frequency</w:t>
            </w:r>
          </w:p>
        </w:tc>
        <w:tc>
          <w:tcPr>
            <w:tcW w:w="628" w:type="dxa"/>
            <w:tcBorders>
              <w:top w:val="single" w:sz="4" w:space="0" w:color="auto"/>
              <w:left w:val="single" w:sz="4" w:space="0" w:color="auto"/>
              <w:bottom w:val="single" w:sz="4" w:space="0" w:color="auto"/>
              <w:right w:val="single" w:sz="4" w:space="0" w:color="auto"/>
            </w:tcBorders>
            <w:vAlign w:val="center"/>
          </w:tcPr>
          <w:p w14:paraId="5CFF3D21" w14:textId="77777777" w:rsidR="00606A04" w:rsidRPr="004B3397" w:rsidRDefault="00606A04" w:rsidP="007033F3">
            <w:pPr>
              <w:pStyle w:val="TAC"/>
              <w:rPr>
                <w:rFonts w:cs="Arial"/>
              </w:rPr>
            </w:pPr>
            <w:r w:rsidRPr="004B3397">
              <w:rPr>
                <w:rFonts w:cs="Arial"/>
              </w:rPr>
              <w:t>MHz</w:t>
            </w:r>
          </w:p>
        </w:tc>
        <w:tc>
          <w:tcPr>
            <w:tcW w:w="3664" w:type="dxa"/>
            <w:tcBorders>
              <w:top w:val="single" w:sz="4" w:space="0" w:color="auto"/>
              <w:left w:val="single" w:sz="4" w:space="0" w:color="auto"/>
              <w:bottom w:val="single" w:sz="4" w:space="0" w:color="auto"/>
              <w:right w:val="single" w:sz="4" w:space="0" w:color="auto"/>
            </w:tcBorders>
            <w:vAlign w:val="center"/>
          </w:tcPr>
          <w:p w14:paraId="10E9A481" w14:textId="0B4272F1" w:rsidR="00606A04" w:rsidRPr="004B3397" w:rsidRDefault="00606A04" w:rsidP="00D36A90">
            <w:pPr>
              <w:pStyle w:val="TAC"/>
              <w:rPr>
                <w:rFonts w:cs="Arial"/>
              </w:rPr>
            </w:pPr>
            <w:r w:rsidRPr="004B3397">
              <w:rPr>
                <w:rFonts w:cs="Arial"/>
              </w:rPr>
              <w:t>Downlink</w:t>
            </w:r>
            <w:r w:rsidR="002A2300" w:rsidRPr="004B3397">
              <w:rPr>
                <w:rFonts w:cs="Arial"/>
              </w:rPr>
              <w:t xml:space="preserve"> </w:t>
            </w:r>
            <w:r w:rsidRPr="004B3397">
              <w:rPr>
                <w:rFonts w:cs="Arial"/>
              </w:rPr>
              <w:t>centre</w:t>
            </w:r>
            <w:r w:rsidR="002A2300" w:rsidRPr="004B3397">
              <w:rPr>
                <w:rFonts w:cs="Arial"/>
              </w:rPr>
              <w:t xml:space="preserve"> </w:t>
            </w:r>
            <w:r w:rsidRPr="004B3397">
              <w:rPr>
                <w:rFonts w:cs="Arial"/>
              </w:rPr>
              <w:t>frequency</w:t>
            </w:r>
            <w:r w:rsidR="00D36A90" w:rsidRPr="004B3397">
              <w:rPr>
                <w:rFonts w:cs="Arial"/>
              </w:rPr>
              <w:t xml:space="preserve"> </w:t>
            </w:r>
            <w:r w:rsidR="002A2300" w:rsidRPr="004B3397">
              <w:rPr>
                <w:rFonts w:cs="Arial"/>
              </w:rPr>
              <w:t xml:space="preserve"> </w:t>
            </w:r>
            <w:r w:rsidRPr="004B3397">
              <w:rPr>
                <w:rFonts w:cs="Arial"/>
              </w:rPr>
              <w:t>in</w:t>
            </w:r>
            <w:r w:rsidR="002A2300" w:rsidRPr="004B3397">
              <w:rPr>
                <w:rFonts w:cs="Arial"/>
              </w:rPr>
              <w:t xml:space="preserve"> </w:t>
            </w:r>
            <w:r w:rsidRPr="004B3397">
              <w:rPr>
                <w:rFonts w:cs="Arial"/>
              </w:rPr>
              <w:t>Table</w:t>
            </w:r>
            <w:r w:rsidR="002A2300" w:rsidRPr="004B3397">
              <w:rPr>
                <w:rFonts w:cs="Arial"/>
              </w:rPr>
              <w:t xml:space="preserve"> </w:t>
            </w:r>
            <w:r w:rsidRPr="004B3397">
              <w:t>C.3.1-1</w:t>
            </w:r>
          </w:p>
        </w:tc>
      </w:tr>
      <w:tr w:rsidR="00606A04" w:rsidRPr="004B3397" w14:paraId="61501BB4"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5852E8B3" w14:textId="244BECDE" w:rsidR="00606A04" w:rsidRPr="004B3397" w:rsidRDefault="00606A04" w:rsidP="007033F3">
            <w:pPr>
              <w:pStyle w:val="TAC"/>
              <w:jc w:val="left"/>
              <w:rPr>
                <w:rFonts w:cs="Arial"/>
              </w:rPr>
            </w:pPr>
            <w:r w:rsidRPr="004B3397">
              <w:rPr>
                <w:rFonts w:cs="Arial"/>
              </w:rPr>
              <w:t>Channel</w:t>
            </w:r>
            <w:r w:rsidR="002A2300" w:rsidRPr="004B3397">
              <w:rPr>
                <w:rFonts w:cs="Arial"/>
              </w:rPr>
              <w:t xml:space="preserve"> </w:t>
            </w:r>
            <w:r w:rsidRPr="004B3397">
              <w:rPr>
                <w:rFonts w:cs="Arial"/>
              </w:rPr>
              <w:t>model</w:t>
            </w:r>
          </w:p>
        </w:tc>
        <w:tc>
          <w:tcPr>
            <w:tcW w:w="628" w:type="dxa"/>
            <w:tcBorders>
              <w:top w:val="single" w:sz="4" w:space="0" w:color="auto"/>
              <w:left w:val="single" w:sz="4" w:space="0" w:color="auto"/>
              <w:bottom w:val="single" w:sz="4" w:space="0" w:color="auto"/>
              <w:right w:val="single" w:sz="4" w:space="0" w:color="auto"/>
            </w:tcBorders>
            <w:vAlign w:val="center"/>
          </w:tcPr>
          <w:p w14:paraId="7FB5FB75" w14:textId="77777777" w:rsidR="00606A04" w:rsidRPr="004B3397" w:rsidRDefault="00606A04" w:rsidP="007033F3">
            <w:pPr>
              <w:pStyle w:val="TAC"/>
              <w:rPr>
                <w:rFonts w:cs="Arial"/>
              </w:rPr>
            </w:pPr>
          </w:p>
        </w:tc>
        <w:tc>
          <w:tcPr>
            <w:tcW w:w="3664" w:type="dxa"/>
            <w:tcBorders>
              <w:top w:val="single" w:sz="4" w:space="0" w:color="auto"/>
              <w:left w:val="single" w:sz="4" w:space="0" w:color="auto"/>
              <w:bottom w:val="single" w:sz="4" w:space="0" w:color="auto"/>
              <w:right w:val="single" w:sz="4" w:space="0" w:color="auto"/>
            </w:tcBorders>
            <w:vAlign w:val="center"/>
          </w:tcPr>
          <w:p w14:paraId="037CAEF2" w14:textId="2A96BACB" w:rsidR="00606A04" w:rsidRPr="004B3397" w:rsidRDefault="00606A04" w:rsidP="007033F3">
            <w:pPr>
              <w:pStyle w:val="TAC"/>
              <w:rPr>
                <w:rFonts w:cs="Arial"/>
              </w:rPr>
            </w:pPr>
            <w:r w:rsidRPr="004B3397">
              <w:rPr>
                <w:rFonts w:cs="Arial"/>
              </w:rPr>
              <w:t>As</w:t>
            </w:r>
            <w:r w:rsidR="002A2300" w:rsidRPr="004B3397">
              <w:rPr>
                <w:rFonts w:cs="Arial"/>
              </w:rPr>
              <w:t xml:space="preserve"> </w:t>
            </w:r>
            <w:r w:rsidRPr="004B3397">
              <w:rPr>
                <w:rFonts w:cs="Arial"/>
              </w:rPr>
              <w:t>specified</w:t>
            </w:r>
            <w:r w:rsidR="002A2300" w:rsidRPr="004B3397">
              <w:rPr>
                <w:rFonts w:cs="Arial"/>
              </w:rPr>
              <w:t xml:space="preserve"> </w:t>
            </w:r>
            <w:r w:rsidRPr="004B3397">
              <w:rPr>
                <w:rFonts w:cs="Arial"/>
              </w:rPr>
              <w:t>in</w:t>
            </w:r>
            <w:r w:rsidR="002A2300" w:rsidRPr="004B3397">
              <w:rPr>
                <w:rFonts w:cs="Arial"/>
              </w:rPr>
              <w:t xml:space="preserve"> </w:t>
            </w:r>
            <w:r w:rsidR="00D36A90" w:rsidRPr="004B3397">
              <w:t>clause</w:t>
            </w:r>
            <w:r w:rsidR="002A2300" w:rsidRPr="004B3397">
              <w:t xml:space="preserve"> </w:t>
            </w:r>
            <w:r w:rsidRPr="004B3397">
              <w:t>C.1</w:t>
            </w:r>
          </w:p>
        </w:tc>
      </w:tr>
      <w:tr w:rsidR="00606A04" w:rsidRPr="004B3397" w14:paraId="77460E41"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5943C585" w14:textId="395AD20D" w:rsidR="00606A04" w:rsidRPr="004B3397" w:rsidRDefault="00606A04" w:rsidP="007033F3">
            <w:pPr>
              <w:pStyle w:val="TAC"/>
              <w:jc w:val="left"/>
              <w:rPr>
                <w:rFonts w:cs="Arial"/>
              </w:rPr>
            </w:pPr>
            <w:r w:rsidRPr="004B3397">
              <w:rPr>
                <w:rFonts w:cs="Arial"/>
              </w:rPr>
              <w:t>Mobile</w:t>
            </w:r>
            <w:r w:rsidR="002A2300" w:rsidRPr="004B3397">
              <w:rPr>
                <w:rFonts w:cs="Arial"/>
              </w:rPr>
              <w:t xml:space="preserve"> </w:t>
            </w:r>
            <w:r w:rsidRPr="004B3397">
              <w:rPr>
                <w:rFonts w:cs="Arial"/>
              </w:rPr>
              <w:t>speed</w:t>
            </w:r>
          </w:p>
        </w:tc>
        <w:tc>
          <w:tcPr>
            <w:tcW w:w="628" w:type="dxa"/>
            <w:tcBorders>
              <w:top w:val="single" w:sz="4" w:space="0" w:color="auto"/>
              <w:left w:val="single" w:sz="4" w:space="0" w:color="auto"/>
              <w:bottom w:val="single" w:sz="4" w:space="0" w:color="auto"/>
              <w:right w:val="single" w:sz="4" w:space="0" w:color="auto"/>
            </w:tcBorders>
            <w:vAlign w:val="center"/>
          </w:tcPr>
          <w:p w14:paraId="17FD6632" w14:textId="77777777" w:rsidR="00606A04" w:rsidRPr="004B3397" w:rsidRDefault="00606A04" w:rsidP="007033F3">
            <w:pPr>
              <w:pStyle w:val="TAC"/>
              <w:rPr>
                <w:rFonts w:cs="Arial"/>
              </w:rPr>
            </w:pPr>
            <w:r w:rsidRPr="004B3397">
              <w:rPr>
                <w:rFonts w:cs="Arial"/>
              </w:rPr>
              <w:t>km/h</w:t>
            </w:r>
          </w:p>
        </w:tc>
        <w:tc>
          <w:tcPr>
            <w:tcW w:w="3664" w:type="dxa"/>
            <w:tcBorders>
              <w:top w:val="single" w:sz="4" w:space="0" w:color="auto"/>
              <w:left w:val="single" w:sz="4" w:space="0" w:color="auto"/>
              <w:bottom w:val="single" w:sz="4" w:space="0" w:color="auto"/>
              <w:right w:val="single" w:sz="4" w:space="0" w:color="auto"/>
            </w:tcBorders>
            <w:vAlign w:val="center"/>
          </w:tcPr>
          <w:p w14:paraId="6F464EB3" w14:textId="64826B3A" w:rsidR="00606A04" w:rsidRPr="004B3397" w:rsidRDefault="00606A04" w:rsidP="007033F3">
            <w:pPr>
              <w:pStyle w:val="TAC"/>
              <w:rPr>
                <w:rFonts w:cs="Arial"/>
              </w:rPr>
            </w:pPr>
            <w:r w:rsidRPr="004B3397">
              <w:rPr>
                <w:rFonts w:cs="Arial"/>
              </w:rPr>
              <w:t>100</w:t>
            </w:r>
            <w:r w:rsidR="002A2300" w:rsidRPr="004B3397">
              <w:rPr>
                <w:rFonts w:cs="Arial"/>
              </w:rPr>
              <w:t xml:space="preserve"> </w:t>
            </w:r>
          </w:p>
        </w:tc>
      </w:tr>
    </w:tbl>
    <w:p w14:paraId="559DBCBD" w14:textId="77777777" w:rsidR="00606A04" w:rsidRPr="004B3397" w:rsidRDefault="00606A04" w:rsidP="00606A04">
      <w:pPr>
        <w:rPr>
          <w:rFonts w:eastAsia="MS Mincho"/>
        </w:rPr>
      </w:pPr>
    </w:p>
    <w:p w14:paraId="1F5E7282" w14:textId="0A6DD0E5" w:rsidR="00606A04" w:rsidRPr="004B3397" w:rsidRDefault="00606A04" w:rsidP="00606A04">
      <w:pPr>
        <w:rPr>
          <w:rFonts w:eastAsia="MS Mincho"/>
        </w:rPr>
      </w:pPr>
      <w:r w:rsidRPr="004B3397">
        <w:rPr>
          <w:rFonts w:eastAsia="MS Mincho"/>
        </w:rPr>
        <w:t xml:space="preserve">Method of measurement result analysis: Measurement data file (Doppler power spectrum) is saved into hard drive. The data is read into, </w:t>
      </w:r>
      <w:r w:rsidR="005D1F6A" w:rsidRPr="004B3397">
        <w:rPr>
          <w:rFonts w:eastAsia="MS Mincho"/>
        </w:rPr>
        <w:t>e.g.</w:t>
      </w:r>
      <w:r w:rsidRPr="004B3397">
        <w:rPr>
          <w:rFonts w:eastAsia="MS Mincho"/>
        </w:rPr>
        <w:t xml:space="preserve"> Matlab. The analysis is performed by taking the Fourier transformation of the Doppler spectrum. The resulting temporal correlation </w:t>
      </w:r>
      <w:r w:rsidR="00000AEC" w:rsidRPr="004B3397">
        <w:rPr>
          <w:rFonts w:eastAsia="MS Mincho"/>
        </w:rPr>
        <w:t>function Rt(∆</w:t>
      </w:r>
      <w:r w:rsidR="00000AEC" w:rsidRPr="004B3397">
        <w:rPr>
          <w:rFonts w:eastAsia="MS Mincho"/>
          <w:i/>
        </w:rPr>
        <w:t>t</w:t>
      </w:r>
      <w:r w:rsidR="00000AEC" w:rsidRPr="004B3397">
        <w:rPr>
          <w:rFonts w:eastAsia="MS Mincho"/>
        </w:rPr>
        <w:t>)</w:t>
      </w:r>
      <w:r w:rsidRPr="004B3397">
        <w:rPr>
          <w:rFonts w:eastAsia="MS Mincho"/>
        </w:rPr>
        <w:t xml:space="preserve"> is normalized such that max(abs(</w:t>
      </w:r>
      <w:r w:rsidRPr="004B3397">
        <w:rPr>
          <w:rFonts w:eastAsia="MS Mincho"/>
          <w:i/>
        </w:rPr>
        <w:t>R</w:t>
      </w:r>
      <w:r w:rsidRPr="004B3397">
        <w:rPr>
          <w:rFonts w:eastAsia="MS Mincho"/>
          <w:i/>
          <w:vertAlign w:val="subscript"/>
        </w:rPr>
        <w:t>t</w:t>
      </w:r>
      <w:r w:rsidRPr="004B3397">
        <w:rPr>
          <w:rFonts w:eastAsia="MS Mincho"/>
        </w:rPr>
        <w:t>(∆</w:t>
      </w:r>
      <w:r w:rsidRPr="004B3397">
        <w:rPr>
          <w:rFonts w:eastAsia="MS Mincho"/>
          <w:i/>
        </w:rPr>
        <w:t>t</w:t>
      </w:r>
      <w:r w:rsidRPr="004B3397">
        <w:rPr>
          <w:rFonts w:eastAsia="MS Mincho"/>
        </w:rPr>
        <w:t xml:space="preserve">)))=1. Then the function values left from the maximum </w:t>
      </w:r>
      <w:r w:rsidR="002A2300" w:rsidRPr="004B3397">
        <w:rPr>
          <w:rFonts w:eastAsia="MS Mincho"/>
        </w:rPr>
        <w:t>i.e.</w:t>
      </w:r>
      <w:r w:rsidRPr="004B3397">
        <w:rPr>
          <w:rFonts w:eastAsia="MS Mincho"/>
        </w:rPr>
        <w:t xml:space="preserve"> the negative lags are cut out. Further on the function values after five periods are cut out.</w:t>
      </w:r>
    </w:p>
    <w:p w14:paraId="055BA286" w14:textId="77777777" w:rsidR="00606A04" w:rsidRPr="004B3397" w:rsidRDefault="00606A04" w:rsidP="0024290A">
      <w:pPr>
        <w:keepNext/>
        <w:keepLines/>
        <w:rPr>
          <w:b/>
        </w:rPr>
      </w:pPr>
      <w:r w:rsidRPr="004B3397">
        <w:rPr>
          <w:b/>
        </w:rPr>
        <w:lastRenderedPageBreak/>
        <w:t>Time Domain Alternate Method</w:t>
      </w:r>
    </w:p>
    <w:p w14:paraId="2776921F" w14:textId="0524A332" w:rsidR="00606A04" w:rsidRPr="004B3397" w:rsidRDefault="00606A04" w:rsidP="0024290A">
      <w:pPr>
        <w:keepNext/>
        <w:keepLines/>
      </w:pPr>
      <w:r w:rsidRPr="004B3397">
        <w:t xml:space="preserve">Time domain techniques can also be used to validate the </w:t>
      </w:r>
      <w:r w:rsidR="00F4565C" w:rsidRPr="004B3397">
        <w:t>temporal</w:t>
      </w:r>
      <w:r w:rsidRPr="004B3397">
        <w:t xml:space="preserve"> correlation. The temporal correlation validation measurement setup is illustrated in Figure C.3.3-2.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0AD085E2" w14:textId="77777777" w:rsidR="00606A04" w:rsidRPr="004B3397" w:rsidRDefault="00606A04" w:rsidP="00606A04">
      <w:pPr>
        <w:pStyle w:val="TH"/>
      </w:pPr>
      <w:r w:rsidRPr="004B3397">
        <w:rPr>
          <w:noProof/>
        </w:rPr>
        <w:drawing>
          <wp:inline distT="0" distB="0" distL="0" distR="0" wp14:anchorId="72E2F31F" wp14:editId="0795E340">
            <wp:extent cx="4311650" cy="1587500"/>
            <wp:effectExtent l="0" t="0" r="0" b="0"/>
            <wp:docPr id="53" name="Picture 5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A screenshot of a computer&#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p>
    <w:p w14:paraId="7CACE1AD" w14:textId="77777777" w:rsidR="00606A04" w:rsidRPr="004B3397" w:rsidRDefault="00606A04" w:rsidP="00606A04">
      <w:pPr>
        <w:pStyle w:val="TF"/>
      </w:pPr>
      <w:r w:rsidRPr="004B3397">
        <w:t>Figure C.3.3-2: Setup for Doppler measurements based on time domain technique</w:t>
      </w:r>
    </w:p>
    <w:p w14:paraId="22C63B1A" w14:textId="77777777" w:rsidR="005B16BC" w:rsidRPr="004B3397" w:rsidRDefault="005B16BC" w:rsidP="00606A04"/>
    <w:p w14:paraId="0F5A9AFE" w14:textId="6CEEDDF7" w:rsidR="00606A04" w:rsidRPr="004B3397" w:rsidRDefault="00606A04" w:rsidP="00606A04">
      <w:r w:rsidRPr="004B3397">
        <w:t xml:space="preserve">The time domain doppler spectrum is measured by the signal </w:t>
      </w:r>
      <w:r w:rsidR="00F4565C" w:rsidRPr="004B3397">
        <w:t>analyser</w:t>
      </w:r>
      <w:r w:rsidRPr="004B3397">
        <w:t xml:space="preserve"> and the trace in IQ format is saved. Follow the same procedure to post process the data and calculate the temporal correlation curve. Data recording is synchronized with the channel emulator trigger.</w:t>
      </w:r>
    </w:p>
    <w:p w14:paraId="21F8C08A" w14:textId="6F07B8A0" w:rsidR="00606A04" w:rsidRPr="004B3397" w:rsidRDefault="00606A04" w:rsidP="00606A04">
      <w:r w:rsidRPr="004B3397">
        <w:t xml:space="preserve">The settings for the signal </w:t>
      </w:r>
      <w:r w:rsidR="00F4565C" w:rsidRPr="004B3397">
        <w:t>analyser</w:t>
      </w:r>
      <w:r w:rsidRPr="004B3397">
        <w:t xml:space="preserve"> are in Table C.3.3-4</w:t>
      </w:r>
      <w:r w:rsidR="00D36A90" w:rsidRPr="004B3397">
        <w:t>.</w:t>
      </w:r>
    </w:p>
    <w:p w14:paraId="5EFF45CC" w14:textId="77777777" w:rsidR="00606A04" w:rsidRPr="004B3397" w:rsidRDefault="00606A04" w:rsidP="00606A04">
      <w:pPr>
        <w:pStyle w:val="TH"/>
        <w:ind w:left="284"/>
      </w:pPr>
      <w:r w:rsidRPr="004B3397">
        <w:t>Table C.3.3-4: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506"/>
        <w:gridCol w:w="6690"/>
      </w:tblGrid>
      <w:tr w:rsidR="00606A04" w:rsidRPr="004B3397" w14:paraId="781AF148"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22590E2" w14:textId="77777777" w:rsidR="00606A04" w:rsidRPr="004B3397" w:rsidRDefault="00606A04" w:rsidP="007033F3">
            <w:pPr>
              <w:pStyle w:val="TAH"/>
              <w:rPr>
                <w:rFonts w:ascii="Calibri" w:hAnsi="Calibri"/>
                <w:sz w:val="22"/>
                <w:lang w:eastAsia="ko-KR"/>
              </w:rPr>
            </w:pPr>
            <w:r w:rsidRPr="004B3397">
              <w:rPr>
                <w:lang w:eastAsia="ko-KR"/>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633E58C" w14:textId="77777777" w:rsidR="00606A04" w:rsidRPr="004B3397" w:rsidRDefault="00606A04" w:rsidP="007033F3">
            <w:pPr>
              <w:pStyle w:val="TAH"/>
              <w:rPr>
                <w:rFonts w:ascii="Calibri" w:hAnsi="Calibri"/>
                <w:sz w:val="22"/>
                <w:lang w:eastAsia="ko-KR"/>
              </w:rPr>
            </w:pPr>
            <w:r w:rsidRPr="004B3397">
              <w:rPr>
                <w:lang w:eastAsia="ko-KR"/>
              </w:rPr>
              <w:t>Unit</w:t>
            </w:r>
          </w:p>
        </w:tc>
        <w:tc>
          <w:tcPr>
            <w:tcW w:w="669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FFA1596" w14:textId="77777777" w:rsidR="00606A04" w:rsidRPr="004B3397" w:rsidRDefault="00606A04" w:rsidP="007033F3">
            <w:pPr>
              <w:pStyle w:val="TAH"/>
              <w:rPr>
                <w:rFonts w:ascii="Calibri" w:hAnsi="Calibri"/>
                <w:sz w:val="22"/>
                <w:lang w:eastAsia="ko-KR"/>
              </w:rPr>
            </w:pPr>
            <w:r w:rsidRPr="004B3397">
              <w:rPr>
                <w:lang w:eastAsia="ko-KR"/>
              </w:rPr>
              <w:t>Value</w:t>
            </w:r>
          </w:p>
        </w:tc>
      </w:tr>
      <w:tr w:rsidR="00606A04" w:rsidRPr="004B3397" w14:paraId="6E3E5E50"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3CA75689" w14:textId="2CEF60CD" w:rsidR="00606A04" w:rsidRPr="004B3397" w:rsidRDefault="00606A04" w:rsidP="007033F3">
            <w:pPr>
              <w:pStyle w:val="TAC"/>
              <w:jc w:val="left"/>
              <w:rPr>
                <w:rFonts w:ascii="Calibri" w:hAnsi="Calibri"/>
                <w:sz w:val="22"/>
                <w:lang w:eastAsia="ko-KR"/>
              </w:rPr>
            </w:pPr>
            <w:r w:rsidRPr="004B3397">
              <w:rPr>
                <w:lang w:eastAsia="ko-KR"/>
              </w:rPr>
              <w:t>Centre</w:t>
            </w:r>
            <w:r w:rsidR="002A2300" w:rsidRPr="004B3397">
              <w:rPr>
                <w:lang w:eastAsia="ko-KR"/>
              </w:rPr>
              <w:t xml:space="preserve"> </w:t>
            </w:r>
            <w:r w:rsidRPr="004B3397">
              <w:rPr>
                <w:lang w:eastAsia="ko-KR"/>
              </w:rPr>
              <w:t>frequency</w:t>
            </w:r>
          </w:p>
        </w:tc>
        <w:tc>
          <w:tcPr>
            <w:tcW w:w="506" w:type="dxa"/>
            <w:tcBorders>
              <w:top w:val="single" w:sz="4" w:space="0" w:color="auto"/>
              <w:left w:val="single" w:sz="4" w:space="0" w:color="auto"/>
              <w:bottom w:val="single" w:sz="4" w:space="0" w:color="auto"/>
              <w:right w:val="single" w:sz="4" w:space="0" w:color="auto"/>
            </w:tcBorders>
            <w:vAlign w:val="center"/>
            <w:hideMark/>
          </w:tcPr>
          <w:p w14:paraId="7AAF9783" w14:textId="77777777" w:rsidR="00606A04" w:rsidRPr="004B3397" w:rsidRDefault="00606A04" w:rsidP="007033F3">
            <w:pPr>
              <w:pStyle w:val="TAC"/>
              <w:rPr>
                <w:rFonts w:ascii="Calibri" w:hAnsi="Calibri"/>
                <w:sz w:val="22"/>
                <w:lang w:eastAsia="ko-KR"/>
              </w:rPr>
            </w:pPr>
            <w:r w:rsidRPr="004B3397">
              <w:rPr>
                <w:lang w:eastAsia="ko-KR"/>
              </w:rPr>
              <w:t>MHz</w:t>
            </w:r>
          </w:p>
        </w:tc>
        <w:tc>
          <w:tcPr>
            <w:tcW w:w="6690" w:type="dxa"/>
            <w:tcBorders>
              <w:top w:val="single" w:sz="4" w:space="0" w:color="auto"/>
              <w:left w:val="single" w:sz="4" w:space="0" w:color="auto"/>
              <w:bottom w:val="single" w:sz="4" w:space="0" w:color="auto"/>
              <w:right w:val="single" w:sz="4" w:space="0" w:color="auto"/>
            </w:tcBorders>
            <w:vAlign w:val="center"/>
            <w:hideMark/>
          </w:tcPr>
          <w:p w14:paraId="3D548350" w14:textId="02CF152C" w:rsidR="00606A04" w:rsidRPr="004B3397" w:rsidRDefault="00606A04" w:rsidP="007033F3">
            <w:pPr>
              <w:pStyle w:val="TAC"/>
              <w:rPr>
                <w:rFonts w:cs="Arial"/>
              </w:rPr>
            </w:pPr>
            <w:r w:rsidRPr="004B3397">
              <w:rPr>
                <w:rFonts w:cs="Arial"/>
              </w:rPr>
              <w:t>Downlink</w:t>
            </w:r>
            <w:r w:rsidR="002A2300" w:rsidRPr="004B3397">
              <w:rPr>
                <w:rFonts w:cs="Arial"/>
              </w:rPr>
              <w:t xml:space="preserve"> </w:t>
            </w:r>
            <w:r w:rsidRPr="004B3397">
              <w:rPr>
                <w:rFonts w:cs="Arial"/>
              </w:rPr>
              <w:t>centre</w:t>
            </w:r>
            <w:r w:rsidR="002A2300" w:rsidRPr="004B3397">
              <w:rPr>
                <w:rFonts w:cs="Arial"/>
              </w:rPr>
              <w:t xml:space="preserve"> </w:t>
            </w:r>
            <w:r w:rsidRPr="004B3397">
              <w:rPr>
                <w:rFonts w:cs="Arial"/>
              </w:rPr>
              <w:t>frequency</w:t>
            </w:r>
            <w:r w:rsidR="002A2300" w:rsidRPr="004B3397">
              <w:rPr>
                <w:rFonts w:cs="Arial"/>
              </w:rPr>
              <w:t xml:space="preserve"> </w:t>
            </w:r>
            <w:r w:rsidRPr="004B3397">
              <w:rPr>
                <w:rFonts w:cs="Arial"/>
              </w:rPr>
              <w:t>in</w:t>
            </w:r>
            <w:r w:rsidR="002A2300" w:rsidRPr="004B3397">
              <w:rPr>
                <w:rFonts w:cs="Arial"/>
              </w:rPr>
              <w:t xml:space="preserve"> </w:t>
            </w:r>
            <w:r w:rsidRPr="004B3397">
              <w:rPr>
                <w:rFonts w:cs="Arial"/>
              </w:rPr>
              <w:t>Table</w:t>
            </w:r>
            <w:r w:rsidR="002A2300" w:rsidRPr="004B3397">
              <w:rPr>
                <w:rFonts w:cs="Arial"/>
              </w:rPr>
              <w:t xml:space="preserve"> </w:t>
            </w:r>
            <w:r w:rsidRPr="004B3397">
              <w:t>C.3.1-1</w:t>
            </w:r>
          </w:p>
        </w:tc>
      </w:tr>
      <w:tr w:rsidR="00606A04" w:rsidRPr="004B3397" w14:paraId="11C1D052"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69B5237D" w14:textId="77777777" w:rsidR="00606A04" w:rsidRPr="004B3397" w:rsidRDefault="00606A04" w:rsidP="007033F3">
            <w:pPr>
              <w:pStyle w:val="TAC"/>
              <w:jc w:val="left"/>
              <w:rPr>
                <w:lang w:eastAsia="ko-KR"/>
              </w:rPr>
            </w:pPr>
            <w:r w:rsidRPr="004B3397">
              <w:rPr>
                <w:lang w:eastAsia="ko-KR"/>
              </w:rPr>
              <w:t>Sampling</w:t>
            </w:r>
          </w:p>
        </w:tc>
        <w:tc>
          <w:tcPr>
            <w:tcW w:w="506" w:type="dxa"/>
            <w:tcBorders>
              <w:top w:val="single" w:sz="4" w:space="0" w:color="auto"/>
              <w:left w:val="single" w:sz="4" w:space="0" w:color="auto"/>
              <w:bottom w:val="single" w:sz="4" w:space="0" w:color="auto"/>
              <w:right w:val="single" w:sz="4" w:space="0" w:color="auto"/>
            </w:tcBorders>
            <w:vAlign w:val="center"/>
            <w:hideMark/>
          </w:tcPr>
          <w:p w14:paraId="651F5923" w14:textId="77777777" w:rsidR="00606A04" w:rsidRPr="004B3397" w:rsidRDefault="00606A04" w:rsidP="007033F3">
            <w:pPr>
              <w:pStyle w:val="TAC"/>
              <w:rPr>
                <w:lang w:eastAsia="ko-KR"/>
              </w:rPr>
            </w:pPr>
            <w:r w:rsidRPr="004B3397">
              <w:rPr>
                <w:lang w:eastAsia="ko-KR"/>
              </w:rPr>
              <w:t>Hz</w:t>
            </w:r>
          </w:p>
        </w:tc>
        <w:tc>
          <w:tcPr>
            <w:tcW w:w="6690" w:type="dxa"/>
            <w:tcBorders>
              <w:top w:val="single" w:sz="4" w:space="0" w:color="auto"/>
              <w:left w:val="single" w:sz="4" w:space="0" w:color="auto"/>
              <w:bottom w:val="single" w:sz="4" w:space="0" w:color="auto"/>
              <w:right w:val="single" w:sz="4" w:space="0" w:color="auto"/>
            </w:tcBorders>
            <w:vAlign w:val="center"/>
            <w:hideMark/>
          </w:tcPr>
          <w:p w14:paraId="7EAB6EAD" w14:textId="05CFE610" w:rsidR="00606A04" w:rsidRPr="004B3397" w:rsidRDefault="00606A04" w:rsidP="007033F3">
            <w:pPr>
              <w:pStyle w:val="TAC"/>
              <w:rPr>
                <w:lang w:eastAsia="ko-KR"/>
              </w:rPr>
            </w:pPr>
            <w:r w:rsidRPr="004B3397">
              <w:rPr>
                <w:lang w:eastAsia="ko-KR"/>
              </w:rPr>
              <w:t>At</w:t>
            </w:r>
            <w:r w:rsidR="002A2300" w:rsidRPr="004B3397">
              <w:rPr>
                <w:lang w:eastAsia="ko-KR"/>
              </w:rPr>
              <w:t xml:space="preserve"> </w:t>
            </w:r>
            <w:r w:rsidRPr="004B3397">
              <w:rPr>
                <w:lang w:eastAsia="ko-KR"/>
              </w:rPr>
              <w:t>least</w:t>
            </w:r>
            <w:r w:rsidR="002A2300" w:rsidRPr="004B3397">
              <w:rPr>
                <w:lang w:eastAsia="ko-KR"/>
              </w:rPr>
              <w:t xml:space="preserve"> </w:t>
            </w:r>
            <w:r w:rsidRPr="004B3397">
              <w:rPr>
                <w:lang w:eastAsia="ko-KR"/>
              </w:rPr>
              <w:t>15</w:t>
            </w:r>
            <w:r w:rsidR="002A2300" w:rsidRPr="004B3397">
              <w:rPr>
                <w:lang w:eastAsia="ko-KR"/>
              </w:rPr>
              <w:t xml:space="preserve"> </w:t>
            </w:r>
            <w:r w:rsidRPr="004B3397">
              <w:rPr>
                <w:lang w:eastAsia="ko-KR"/>
              </w:rPr>
              <w:t>times</w:t>
            </w:r>
            <w:r w:rsidR="002A2300" w:rsidRPr="004B3397">
              <w:rPr>
                <w:lang w:eastAsia="ko-KR"/>
              </w:rPr>
              <w:t xml:space="preserve"> </w:t>
            </w:r>
            <w:r w:rsidRPr="004B3397">
              <w:rPr>
                <w:lang w:eastAsia="ko-KR"/>
              </w:rPr>
              <w:t>bigger</w:t>
            </w:r>
            <w:r w:rsidR="002A2300" w:rsidRPr="004B3397">
              <w:rPr>
                <w:lang w:eastAsia="ko-KR"/>
              </w:rPr>
              <w:t xml:space="preserve"> </w:t>
            </w:r>
            <w:r w:rsidRPr="004B3397">
              <w:rPr>
                <w:lang w:eastAsia="ko-KR"/>
              </w:rPr>
              <w:t>than</w:t>
            </w:r>
            <w:r w:rsidR="002A2300" w:rsidRPr="004B3397">
              <w:rPr>
                <w:lang w:eastAsia="ko-KR"/>
              </w:rPr>
              <w:t xml:space="preserve"> </w:t>
            </w:r>
            <w:r w:rsidRPr="004B3397">
              <w:rPr>
                <w:lang w:eastAsia="ko-KR"/>
              </w:rPr>
              <w:t>the</w:t>
            </w:r>
            <w:r w:rsidR="002A2300" w:rsidRPr="004B3397">
              <w:rPr>
                <w:lang w:eastAsia="ko-KR"/>
              </w:rPr>
              <w:t xml:space="preserve"> </w:t>
            </w:r>
            <w:r w:rsidRPr="004B3397">
              <w:rPr>
                <w:lang w:eastAsia="ko-KR"/>
              </w:rPr>
              <w:t>max</w:t>
            </w:r>
            <w:r w:rsidR="002A2300" w:rsidRPr="004B3397">
              <w:rPr>
                <w:lang w:eastAsia="ko-KR"/>
              </w:rPr>
              <w:t xml:space="preserve"> </w:t>
            </w:r>
            <w:r w:rsidRPr="004B3397">
              <w:rPr>
                <w:lang w:eastAsia="ko-KR"/>
              </w:rPr>
              <w:t>Doppler</w:t>
            </w:r>
            <w:r w:rsidR="002A2300" w:rsidRPr="004B3397">
              <w:rPr>
                <w:lang w:eastAsia="ko-KR"/>
              </w:rPr>
              <w:t xml:space="preserve"> </w:t>
            </w:r>
            <w:r w:rsidRPr="004B3397">
              <w:rPr>
                <w:lang w:eastAsia="ko-KR"/>
              </w:rPr>
              <w:t>spread</w:t>
            </w:r>
            <w:r w:rsidR="002A2300" w:rsidRPr="004B3397">
              <w:rPr>
                <w:lang w:eastAsia="ko-KR"/>
              </w:rPr>
              <w:t xml:space="preserve"> </w:t>
            </w:r>
            <w:r w:rsidRPr="004B3397">
              <w:rPr>
                <w:lang w:eastAsia="ko-KR"/>
              </w:rPr>
              <w:t>(</w:t>
            </w:r>
            <w:r w:rsidRPr="004B3397">
              <w:rPr>
                <w:i/>
                <w:iCs/>
                <w:lang w:eastAsia="ko-KR"/>
              </w:rPr>
              <w:t>f</w:t>
            </w:r>
            <w:r w:rsidRPr="004B3397">
              <w:rPr>
                <w:i/>
                <w:iCs/>
                <w:vertAlign w:val="subscript"/>
                <w:lang w:eastAsia="ko-KR"/>
              </w:rPr>
              <w:t>d</w:t>
            </w:r>
            <w:r w:rsidRPr="004B3397">
              <w:rPr>
                <w:i/>
                <w:iCs/>
                <w:lang w:eastAsia="ko-KR"/>
              </w:rPr>
              <w:t>=v/</w:t>
            </w:r>
            <w:r w:rsidRPr="004B3397">
              <w:rPr>
                <w:rFonts w:cs="Arial"/>
                <w:i/>
                <w:iCs/>
                <w:lang w:eastAsia="ko-KR"/>
              </w:rPr>
              <w:t>λ)</w:t>
            </w:r>
          </w:p>
        </w:tc>
      </w:tr>
      <w:tr w:rsidR="00606A04" w:rsidRPr="004B3397" w14:paraId="4C52E544"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53619BCD" w14:textId="51C9F0C8" w:rsidR="00606A04" w:rsidRPr="004B3397" w:rsidRDefault="00606A04" w:rsidP="007033F3">
            <w:pPr>
              <w:pStyle w:val="TAC"/>
              <w:jc w:val="left"/>
              <w:rPr>
                <w:lang w:eastAsia="ko-KR"/>
              </w:rPr>
            </w:pPr>
            <w:r w:rsidRPr="004B3397">
              <w:rPr>
                <w:lang w:eastAsia="ko-KR"/>
              </w:rPr>
              <w:t>Observation</w:t>
            </w:r>
            <w:r w:rsidR="002A2300" w:rsidRPr="004B3397">
              <w:rPr>
                <w:lang w:eastAsia="ko-KR"/>
              </w:rPr>
              <w:t xml:space="preserve"> </w:t>
            </w:r>
            <w:r w:rsidRPr="004B3397">
              <w:rPr>
                <w:lang w:eastAsia="ko-KR"/>
              </w:rPr>
              <w:t>time</w:t>
            </w:r>
          </w:p>
        </w:tc>
        <w:tc>
          <w:tcPr>
            <w:tcW w:w="506" w:type="dxa"/>
            <w:tcBorders>
              <w:top w:val="single" w:sz="4" w:space="0" w:color="auto"/>
              <w:left w:val="single" w:sz="4" w:space="0" w:color="auto"/>
              <w:bottom w:val="single" w:sz="4" w:space="0" w:color="auto"/>
              <w:right w:val="single" w:sz="4" w:space="0" w:color="auto"/>
            </w:tcBorders>
            <w:vAlign w:val="center"/>
            <w:hideMark/>
          </w:tcPr>
          <w:p w14:paraId="62A2E249" w14:textId="77777777" w:rsidR="00606A04" w:rsidRPr="004B3397" w:rsidRDefault="00606A04" w:rsidP="007033F3">
            <w:pPr>
              <w:pStyle w:val="TAC"/>
              <w:rPr>
                <w:lang w:eastAsia="ko-KR"/>
              </w:rPr>
            </w:pPr>
            <w:r w:rsidRPr="004B3397">
              <w:rPr>
                <w:lang w:eastAsia="ko-KR"/>
              </w:rPr>
              <w:t>s</w:t>
            </w:r>
          </w:p>
        </w:tc>
        <w:tc>
          <w:tcPr>
            <w:tcW w:w="6690" w:type="dxa"/>
            <w:tcBorders>
              <w:top w:val="single" w:sz="4" w:space="0" w:color="auto"/>
              <w:left w:val="single" w:sz="4" w:space="0" w:color="auto"/>
              <w:bottom w:val="single" w:sz="4" w:space="0" w:color="auto"/>
              <w:right w:val="single" w:sz="4" w:space="0" w:color="auto"/>
            </w:tcBorders>
            <w:vAlign w:val="center"/>
            <w:hideMark/>
          </w:tcPr>
          <w:p w14:paraId="69ABBC38" w14:textId="77777777" w:rsidR="00D36A90" w:rsidRPr="004B3397" w:rsidRDefault="00606A04" w:rsidP="007033F3">
            <w:pPr>
              <w:pStyle w:val="TAC"/>
              <w:rPr>
                <w:lang w:eastAsia="ko-KR"/>
              </w:rPr>
            </w:pPr>
            <w:r w:rsidRPr="004B3397">
              <w:rPr>
                <w:lang w:eastAsia="ko-KR"/>
              </w:rPr>
              <w:t>At</w:t>
            </w:r>
            <w:r w:rsidR="002A2300" w:rsidRPr="004B3397">
              <w:rPr>
                <w:lang w:eastAsia="ko-KR"/>
              </w:rPr>
              <w:t xml:space="preserve"> </w:t>
            </w:r>
            <w:r w:rsidRPr="004B3397">
              <w:rPr>
                <w:lang w:eastAsia="ko-KR"/>
              </w:rPr>
              <w:t>least</w:t>
            </w:r>
            <w:r w:rsidR="002A2300" w:rsidRPr="004B3397">
              <w:rPr>
                <w:lang w:eastAsia="ko-KR"/>
              </w:rPr>
              <w:t xml:space="preserve"> </w:t>
            </w:r>
            <w:r w:rsidRPr="004B3397">
              <w:rPr>
                <w:lang w:eastAsia="ko-KR"/>
              </w:rPr>
              <w:t>16</w:t>
            </w:r>
            <w:r w:rsidR="00D36A90" w:rsidRPr="004B3397">
              <w:rPr>
                <w:lang w:eastAsia="ko-KR"/>
              </w:rPr>
              <w:t xml:space="preserve"> </w:t>
            </w:r>
            <w:r w:rsidRPr="004B3397">
              <w:rPr>
                <w:lang w:eastAsia="ko-KR"/>
              </w:rPr>
              <w:t>s.</w:t>
            </w:r>
          </w:p>
          <w:p w14:paraId="1DCFEA0E" w14:textId="704A33A2" w:rsidR="00606A04" w:rsidRPr="004B3397" w:rsidRDefault="00606A04" w:rsidP="007033F3">
            <w:pPr>
              <w:pStyle w:val="TAC"/>
              <w:rPr>
                <w:lang w:eastAsia="ko-KR"/>
              </w:rPr>
            </w:pPr>
            <w:r w:rsidRPr="004B3397">
              <w:rPr>
                <w:lang w:eastAsia="ko-KR"/>
              </w:rPr>
              <w:t>Channel</w:t>
            </w:r>
            <w:r w:rsidR="002A2300" w:rsidRPr="004B3397">
              <w:rPr>
                <w:lang w:eastAsia="ko-KR"/>
              </w:rPr>
              <w:t xml:space="preserve"> </w:t>
            </w:r>
            <w:r w:rsidRPr="004B3397">
              <w:rPr>
                <w:lang w:eastAsia="ko-KR"/>
              </w:rPr>
              <w:t>Model</w:t>
            </w:r>
            <w:r w:rsidR="002A2300" w:rsidRPr="004B3397">
              <w:rPr>
                <w:lang w:eastAsia="ko-KR"/>
              </w:rPr>
              <w:t xml:space="preserve"> </w:t>
            </w:r>
            <w:r w:rsidRPr="004B3397">
              <w:rPr>
                <w:lang w:eastAsia="ko-KR"/>
              </w:rPr>
              <w:t>length</w:t>
            </w:r>
            <w:r w:rsidR="002A2300" w:rsidRPr="004B3397">
              <w:rPr>
                <w:lang w:eastAsia="ko-KR"/>
              </w:rPr>
              <w:t xml:space="preserve"> </w:t>
            </w:r>
            <w:r w:rsidRPr="004B3397">
              <w:rPr>
                <w:rFonts w:eastAsia="DengXian"/>
                <w:lang w:eastAsia="zh-CN"/>
              </w:rPr>
              <w:t>should</w:t>
            </w:r>
            <w:r w:rsidR="002A2300" w:rsidRPr="004B3397">
              <w:rPr>
                <w:rFonts w:eastAsia="DengXian"/>
                <w:lang w:eastAsia="zh-CN"/>
              </w:rPr>
              <w:t xml:space="preserve"> </w:t>
            </w:r>
            <w:r w:rsidRPr="004B3397">
              <w:rPr>
                <w:rFonts w:eastAsia="DengXian"/>
                <w:lang w:eastAsia="zh-CN"/>
              </w:rPr>
              <w:t>be</w:t>
            </w:r>
            <w:r w:rsidR="002A2300" w:rsidRPr="004B3397">
              <w:rPr>
                <w:rFonts w:eastAsia="DengXian"/>
                <w:lang w:eastAsia="zh-CN"/>
              </w:rPr>
              <w:t xml:space="preserve"> </w:t>
            </w:r>
            <w:r w:rsidRPr="004B3397">
              <w:rPr>
                <w:rFonts w:eastAsia="DengXian"/>
                <w:lang w:eastAsia="zh-CN"/>
              </w:rPr>
              <w:t>the</w:t>
            </w:r>
            <w:r w:rsidR="002A2300" w:rsidRPr="004B3397">
              <w:rPr>
                <w:rFonts w:eastAsia="DengXian"/>
                <w:lang w:eastAsia="zh-CN"/>
              </w:rPr>
              <w:t xml:space="preserve"> </w:t>
            </w:r>
            <w:r w:rsidRPr="004B3397">
              <w:rPr>
                <w:rFonts w:eastAsia="DengXian"/>
                <w:lang w:eastAsia="zh-CN"/>
              </w:rPr>
              <w:t>same</w:t>
            </w:r>
            <w:r w:rsidR="002A2300" w:rsidRPr="004B3397">
              <w:rPr>
                <w:rFonts w:eastAsia="DengXian"/>
                <w:lang w:eastAsia="zh-CN"/>
              </w:rPr>
              <w:t xml:space="preserve"> </w:t>
            </w:r>
            <w:r w:rsidRPr="004B3397">
              <w:rPr>
                <w:rFonts w:eastAsia="DengXian"/>
                <w:lang w:eastAsia="zh-CN"/>
              </w:rPr>
              <w:t>or</w:t>
            </w:r>
            <w:r w:rsidR="002A2300" w:rsidRPr="004B3397">
              <w:rPr>
                <w:rFonts w:eastAsia="DengXian"/>
                <w:lang w:eastAsia="zh-CN"/>
              </w:rPr>
              <w:t xml:space="preserve"> </w:t>
            </w:r>
            <w:r w:rsidRPr="004B3397">
              <w:rPr>
                <w:rFonts w:eastAsia="DengXian"/>
                <w:lang w:eastAsia="zh-CN"/>
              </w:rPr>
              <w:t>greater</w:t>
            </w:r>
            <w:r w:rsidR="002A2300" w:rsidRPr="004B3397">
              <w:rPr>
                <w:rFonts w:eastAsia="DengXian"/>
                <w:lang w:eastAsia="zh-CN"/>
              </w:rPr>
              <w:t xml:space="preserve"> </w:t>
            </w:r>
            <w:r w:rsidRPr="004B3397">
              <w:rPr>
                <w:rFonts w:eastAsia="DengXian"/>
                <w:lang w:eastAsia="zh-CN"/>
              </w:rPr>
              <w:t>than</w:t>
            </w:r>
            <w:r w:rsidR="002A2300" w:rsidRPr="004B3397">
              <w:rPr>
                <w:rFonts w:eastAsia="DengXian"/>
                <w:lang w:eastAsia="zh-CN"/>
              </w:rPr>
              <w:t xml:space="preserve"> </w:t>
            </w:r>
            <w:r w:rsidRPr="004B3397">
              <w:rPr>
                <w:rFonts w:eastAsia="DengXian"/>
                <w:lang w:eastAsia="zh-CN"/>
              </w:rPr>
              <w:t>the</w:t>
            </w:r>
            <w:r w:rsidR="002A2300" w:rsidRPr="004B3397">
              <w:rPr>
                <w:rFonts w:eastAsia="DengXian"/>
                <w:lang w:eastAsia="zh-CN"/>
              </w:rPr>
              <w:t xml:space="preserve"> </w:t>
            </w:r>
            <w:r w:rsidRPr="004B3397">
              <w:rPr>
                <w:rFonts w:eastAsia="DengXian"/>
                <w:lang w:eastAsia="zh-CN"/>
              </w:rPr>
              <w:t>observation</w:t>
            </w:r>
            <w:r w:rsidR="002A2300" w:rsidRPr="004B3397">
              <w:rPr>
                <w:rFonts w:eastAsia="DengXian"/>
                <w:lang w:eastAsia="zh-CN"/>
              </w:rPr>
              <w:t xml:space="preserve"> </w:t>
            </w:r>
            <w:r w:rsidRPr="004B3397">
              <w:rPr>
                <w:rFonts w:eastAsia="DengXian"/>
                <w:lang w:eastAsia="zh-CN"/>
              </w:rPr>
              <w:t>time</w:t>
            </w:r>
          </w:p>
        </w:tc>
      </w:tr>
    </w:tbl>
    <w:p w14:paraId="233234CD" w14:textId="77777777" w:rsidR="00606A04" w:rsidRPr="004B3397" w:rsidRDefault="00606A04" w:rsidP="00606A04"/>
    <w:p w14:paraId="582060CE" w14:textId="77777777" w:rsidR="00606A04" w:rsidRPr="004B3397" w:rsidRDefault="00606A04" w:rsidP="00132350">
      <w:pPr>
        <w:pStyle w:val="H6"/>
      </w:pPr>
      <w:r w:rsidRPr="004B3397">
        <w:t>Beam-Specific Block Diagram</w:t>
      </w:r>
    </w:p>
    <w:p w14:paraId="6D2EB1D9" w14:textId="77777777" w:rsidR="00606A04" w:rsidRPr="004B3397" w:rsidRDefault="00606A04" w:rsidP="00606A04">
      <w:r w:rsidRPr="004B3397">
        <w:t>It is assumed that the beams are mapped to the inputs of the channel emulator as follows:</w:t>
      </w:r>
    </w:p>
    <w:p w14:paraId="3369CB11" w14:textId="17C8A15A" w:rsidR="00606A04" w:rsidRPr="004B3397" w:rsidRDefault="00606A04" w:rsidP="00D36A90">
      <w:pPr>
        <w:pStyle w:val="B1"/>
      </w:pPr>
      <w:r w:rsidRPr="004B3397">
        <w:t>-</w:t>
      </w:r>
      <w:r w:rsidRPr="004B3397">
        <w:tab/>
        <w:t>Beam 1: Input 1 and Input 2</w:t>
      </w:r>
      <w:r w:rsidR="00D36A90" w:rsidRPr="004B3397">
        <w:t>.</w:t>
      </w:r>
    </w:p>
    <w:p w14:paraId="7CA0211D" w14:textId="06E2C6E0" w:rsidR="00606A04" w:rsidRPr="004B3397" w:rsidRDefault="00606A04" w:rsidP="00D36A90">
      <w:pPr>
        <w:pStyle w:val="B1"/>
      </w:pPr>
      <w:r w:rsidRPr="004B3397">
        <w:t>-</w:t>
      </w:r>
      <w:r w:rsidRPr="004B3397">
        <w:tab/>
        <w:t>Beam 2: Input 3 and Input 4 (CDL-C UMa only)</w:t>
      </w:r>
      <w:r w:rsidR="00D36A90" w:rsidRPr="004B3397">
        <w:t>.</w:t>
      </w:r>
    </w:p>
    <w:p w14:paraId="262362DA" w14:textId="77777777" w:rsidR="00606A04" w:rsidRPr="004B3397" w:rsidRDefault="00606A04" w:rsidP="00606A04">
      <w:pPr>
        <w:pStyle w:val="TH"/>
      </w:pPr>
      <w:r w:rsidRPr="004B3397">
        <w:rPr>
          <w:noProof/>
        </w:rPr>
        <w:drawing>
          <wp:inline distT="0" distB="0" distL="0" distR="0" wp14:anchorId="1C3BD2D0" wp14:editId="3E1330C2">
            <wp:extent cx="3978234" cy="1146553"/>
            <wp:effectExtent l="0" t="0" r="3810" b="0"/>
            <wp:docPr id="29" name="图片 29"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Shape&#10;&#10;Description automatically generated with medium confidenc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36940EDA" w14:textId="77777777" w:rsidR="00606A04" w:rsidRPr="004B3397" w:rsidRDefault="00606A04" w:rsidP="00606A04">
      <w:pPr>
        <w:pStyle w:val="TF"/>
      </w:pPr>
      <w:r w:rsidRPr="004B3397">
        <w:t>Figure C.3.3-3: Setup for Beam-Specific Doppler measurements (Beam 1)</w:t>
      </w:r>
    </w:p>
    <w:p w14:paraId="3F674AF6" w14:textId="77777777" w:rsidR="005B16BC" w:rsidRPr="004B3397" w:rsidRDefault="005B16BC" w:rsidP="005B16BC"/>
    <w:p w14:paraId="690A89E0" w14:textId="77777777" w:rsidR="00606A04" w:rsidRPr="004B3397" w:rsidRDefault="00606A04" w:rsidP="00606A04">
      <w:pPr>
        <w:pStyle w:val="TH"/>
      </w:pPr>
      <w:r w:rsidRPr="004B3397">
        <w:rPr>
          <w:noProof/>
        </w:rPr>
        <w:lastRenderedPageBreak/>
        <w:drawing>
          <wp:inline distT="0" distB="0" distL="0" distR="0" wp14:anchorId="014248FD" wp14:editId="66F6C276">
            <wp:extent cx="3972296" cy="1144514"/>
            <wp:effectExtent l="0" t="0" r="0" b="0"/>
            <wp:docPr id="28" name="图片 28"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Shape&#10;&#10;Description automatically generated with medium confidenc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5458378E" w14:textId="77777777" w:rsidR="00606A04" w:rsidRPr="004B3397" w:rsidRDefault="00606A04" w:rsidP="00606A04">
      <w:pPr>
        <w:pStyle w:val="TF"/>
      </w:pPr>
      <w:r w:rsidRPr="004B3397">
        <w:t>Figure C.3.3-4: Setup for Beam-Specific Doppler measurements (Beam 2 CDL-C UMa only)</w:t>
      </w:r>
    </w:p>
    <w:p w14:paraId="146181B1" w14:textId="77777777" w:rsidR="005B16BC" w:rsidRPr="004B3397" w:rsidRDefault="005B16BC" w:rsidP="00132350"/>
    <w:p w14:paraId="575832FA" w14:textId="63BAE7F5" w:rsidR="00606A04" w:rsidRPr="004B3397" w:rsidRDefault="00606A04" w:rsidP="00132350">
      <w:r w:rsidRPr="004B3397">
        <w:t xml:space="preserve">The detailed Temporal correlation reference value for CDL-C UMa and CDL-C UMi channel model validation is defined is </w:t>
      </w:r>
      <w:r w:rsidR="00D36A90" w:rsidRPr="004B3397">
        <w:t>T</w:t>
      </w:r>
      <w:r w:rsidRPr="004B3397">
        <w:t>able C.3.3-5.</w:t>
      </w:r>
    </w:p>
    <w:p w14:paraId="6DA88C57" w14:textId="77777777" w:rsidR="00606A04" w:rsidRPr="004B3397" w:rsidRDefault="00606A04" w:rsidP="00D36A90">
      <w:pPr>
        <w:pStyle w:val="TH"/>
      </w:pPr>
      <w:r w:rsidRPr="004B3397">
        <w:t>Table C.3.3-5: Autocorrelation Targets</w:t>
      </w:r>
    </w:p>
    <w:tbl>
      <w:tblPr>
        <w:tblpPr w:leftFromText="180" w:rightFromText="180" w:vertAnchor="text" w:tblpXSpec="center" w:tblpY="1"/>
        <w:tblOverlap w:val="neve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1276"/>
        <w:gridCol w:w="1276"/>
        <w:gridCol w:w="1276"/>
        <w:gridCol w:w="1277"/>
        <w:gridCol w:w="1277"/>
        <w:gridCol w:w="1277"/>
      </w:tblGrid>
      <w:tr w:rsidR="00606A04" w:rsidRPr="004B3397" w14:paraId="05A38B20" w14:textId="77777777" w:rsidTr="00D36A90">
        <w:trPr>
          <w:tblHeader/>
        </w:trPr>
        <w:tc>
          <w:tcPr>
            <w:tcW w:w="1266" w:type="dxa"/>
            <w:shd w:val="clear" w:color="auto" w:fill="D9D9D9" w:themeFill="background1" w:themeFillShade="D9"/>
            <w:noWrap/>
            <w:vAlign w:val="center"/>
            <w:hideMark/>
          </w:tcPr>
          <w:p w14:paraId="761CD88B" w14:textId="219C3828" w:rsidR="00606A04" w:rsidRPr="004B3397" w:rsidRDefault="00606A04" w:rsidP="007033F3">
            <w:pPr>
              <w:pStyle w:val="TAH"/>
            </w:pPr>
            <w:r w:rsidRPr="004B3397">
              <w:t>Lambda</w:t>
            </w:r>
            <w:r w:rsidR="002A2300" w:rsidRPr="004B3397">
              <w:t xml:space="preserve"> </w:t>
            </w:r>
            <w:r w:rsidRPr="004B3397">
              <w:t>Separation</w:t>
            </w:r>
          </w:p>
        </w:tc>
        <w:tc>
          <w:tcPr>
            <w:tcW w:w="1276" w:type="dxa"/>
            <w:shd w:val="clear" w:color="auto" w:fill="D9D9D9" w:themeFill="background1" w:themeFillShade="D9"/>
            <w:noWrap/>
            <w:vAlign w:val="center"/>
            <w:hideMark/>
          </w:tcPr>
          <w:p w14:paraId="4BAC3EE9" w14:textId="3F697528" w:rsidR="00606A04" w:rsidRPr="004B3397" w:rsidRDefault="00606A04" w:rsidP="007033F3">
            <w:pPr>
              <w:pStyle w:val="TAH"/>
            </w:pPr>
            <w:r w:rsidRPr="004B3397">
              <w:t>CDL-C</w:t>
            </w:r>
            <w:r w:rsidR="002A2300" w:rsidRPr="004B3397">
              <w:t xml:space="preserve"> </w:t>
            </w:r>
            <w:r w:rsidRPr="004B3397">
              <w:t>UMa</w:t>
            </w:r>
            <w:r w:rsidR="002A2300" w:rsidRPr="004B3397">
              <w:t xml:space="preserve"> </w:t>
            </w:r>
            <w:r w:rsidRPr="004B3397">
              <w:t>beam</w:t>
            </w:r>
            <w:r w:rsidR="002A2300" w:rsidRPr="004B3397">
              <w:t xml:space="preserve"> </w:t>
            </w:r>
            <w:r w:rsidRPr="004B3397">
              <w:t>1</w:t>
            </w:r>
            <w:r w:rsidR="002A2300" w:rsidRPr="004B3397">
              <w:t xml:space="preserve"> </w:t>
            </w:r>
            <w:r w:rsidRPr="004B3397">
              <w:t>at</w:t>
            </w:r>
            <w:r w:rsidR="002A2300" w:rsidRPr="004B3397">
              <w:t xml:space="preserve"> </w:t>
            </w:r>
          </w:p>
          <w:p w14:paraId="29F65892" w14:textId="7FF47080" w:rsidR="00606A04" w:rsidRPr="004B3397" w:rsidRDefault="00606A04" w:rsidP="007033F3">
            <w:pPr>
              <w:pStyle w:val="TAH"/>
            </w:pPr>
            <w:r w:rsidRPr="004B3397">
              <w:t>≤</w:t>
            </w:r>
            <w:r w:rsidR="002A2300" w:rsidRPr="004B3397">
              <w:t xml:space="preserve"> </w:t>
            </w:r>
            <w:r w:rsidRPr="004B3397">
              <w:t>2.5</w:t>
            </w:r>
            <w:r w:rsidR="002A2300" w:rsidRPr="004B3397">
              <w:t xml:space="preserve"> </w:t>
            </w:r>
            <w:r w:rsidRPr="004B3397">
              <w:t>GHz</w:t>
            </w:r>
          </w:p>
        </w:tc>
        <w:tc>
          <w:tcPr>
            <w:tcW w:w="1276" w:type="dxa"/>
            <w:shd w:val="clear" w:color="auto" w:fill="D9D9D9" w:themeFill="background1" w:themeFillShade="D9"/>
            <w:vAlign w:val="center"/>
            <w:hideMark/>
          </w:tcPr>
          <w:p w14:paraId="6AB0B067" w14:textId="5F8CE213" w:rsidR="00606A04" w:rsidRPr="004B3397" w:rsidRDefault="00606A04" w:rsidP="007033F3">
            <w:pPr>
              <w:pStyle w:val="TAH"/>
            </w:pPr>
            <w:r w:rsidRPr="004B3397">
              <w:t>CDL-C</w:t>
            </w:r>
            <w:r w:rsidR="002A2300" w:rsidRPr="004B3397">
              <w:t xml:space="preserve"> </w:t>
            </w:r>
            <w:r w:rsidRPr="004B3397">
              <w:t>UMa</w:t>
            </w:r>
            <w:r w:rsidR="002A2300" w:rsidRPr="004B3397">
              <w:t xml:space="preserve"> </w:t>
            </w:r>
            <w:r w:rsidRPr="004B3397">
              <w:t>beam</w:t>
            </w:r>
            <w:r w:rsidR="002A2300" w:rsidRPr="004B3397">
              <w:t xml:space="preserve"> </w:t>
            </w:r>
            <w:r w:rsidRPr="004B3397">
              <w:t>2</w:t>
            </w:r>
            <w:r w:rsidR="002A2300" w:rsidRPr="004B3397">
              <w:t xml:space="preserve"> </w:t>
            </w:r>
            <w:r w:rsidRPr="004B3397">
              <w:t>at</w:t>
            </w:r>
            <w:r w:rsidR="002A2300" w:rsidRPr="004B3397">
              <w:t xml:space="preserve"> </w:t>
            </w:r>
            <w:r w:rsidRPr="004B3397">
              <w:t>≤</w:t>
            </w:r>
            <w:r w:rsidR="002A2300" w:rsidRPr="004B3397">
              <w:t xml:space="preserve"> </w:t>
            </w:r>
            <w:r w:rsidRPr="004B3397">
              <w:t>2.5</w:t>
            </w:r>
            <w:r w:rsidR="002A2300" w:rsidRPr="004B3397">
              <w:t xml:space="preserve"> </w:t>
            </w:r>
            <w:r w:rsidRPr="004B3397">
              <w:t>GHz</w:t>
            </w:r>
          </w:p>
        </w:tc>
        <w:tc>
          <w:tcPr>
            <w:tcW w:w="1276" w:type="dxa"/>
            <w:shd w:val="clear" w:color="auto" w:fill="D9D9D9" w:themeFill="background1" w:themeFillShade="D9"/>
            <w:vAlign w:val="center"/>
            <w:hideMark/>
          </w:tcPr>
          <w:p w14:paraId="176C57AE" w14:textId="3AC9CB3E" w:rsidR="00606A04" w:rsidRPr="004B3397" w:rsidRDefault="00606A04" w:rsidP="007033F3">
            <w:pPr>
              <w:pStyle w:val="TAH"/>
            </w:pPr>
            <w:r w:rsidRPr="004B3397">
              <w:t>CDL-C</w:t>
            </w:r>
            <w:r w:rsidR="002A2300" w:rsidRPr="004B3397">
              <w:t xml:space="preserve"> </w:t>
            </w:r>
            <w:r w:rsidRPr="004B3397">
              <w:t>UMa</w:t>
            </w:r>
            <w:r w:rsidR="002A2300" w:rsidRPr="004B3397">
              <w:t xml:space="preserve"> </w:t>
            </w:r>
            <w:r w:rsidRPr="004B3397">
              <w:t>beam</w:t>
            </w:r>
            <w:r w:rsidR="002A2300" w:rsidRPr="004B3397">
              <w:t xml:space="preserve"> </w:t>
            </w:r>
            <w:r w:rsidRPr="004B3397">
              <w:t>1</w:t>
            </w:r>
            <w:r w:rsidR="002A2300" w:rsidRPr="004B3397">
              <w:t xml:space="preserve"> </w:t>
            </w:r>
            <w:r w:rsidRPr="004B3397">
              <w:t>at</w:t>
            </w:r>
            <w:r w:rsidR="002A2300" w:rsidRPr="004B3397">
              <w:t xml:space="preserve"> </w:t>
            </w:r>
            <w:r w:rsidRPr="004B3397">
              <w:t>&gt;</w:t>
            </w:r>
            <w:r w:rsidR="002A2300" w:rsidRPr="004B3397">
              <w:t xml:space="preserve"> </w:t>
            </w:r>
            <w:r w:rsidRPr="004B3397">
              <w:t>2.5</w:t>
            </w:r>
            <w:r w:rsidR="002A2300" w:rsidRPr="004B3397">
              <w:t xml:space="preserve"> </w:t>
            </w:r>
            <w:r w:rsidRPr="004B3397">
              <w:t>GHz</w:t>
            </w:r>
          </w:p>
        </w:tc>
        <w:tc>
          <w:tcPr>
            <w:tcW w:w="1277" w:type="dxa"/>
            <w:shd w:val="clear" w:color="auto" w:fill="D9D9D9" w:themeFill="background1" w:themeFillShade="D9"/>
            <w:vAlign w:val="center"/>
            <w:hideMark/>
          </w:tcPr>
          <w:p w14:paraId="326C7625" w14:textId="6A86E948" w:rsidR="00606A04" w:rsidRPr="004B3397" w:rsidRDefault="00606A04" w:rsidP="007033F3">
            <w:pPr>
              <w:pStyle w:val="TAH"/>
            </w:pPr>
            <w:r w:rsidRPr="004B3397">
              <w:t>CDL-C</w:t>
            </w:r>
            <w:r w:rsidR="002A2300" w:rsidRPr="004B3397">
              <w:t xml:space="preserve"> </w:t>
            </w:r>
            <w:r w:rsidRPr="004B3397">
              <w:t>UMa</w:t>
            </w:r>
            <w:r w:rsidR="002A2300" w:rsidRPr="004B3397">
              <w:t xml:space="preserve"> </w:t>
            </w:r>
            <w:r w:rsidRPr="004B3397">
              <w:t>beam</w:t>
            </w:r>
            <w:r w:rsidR="002A2300" w:rsidRPr="004B3397">
              <w:t xml:space="preserve"> </w:t>
            </w:r>
            <w:r w:rsidRPr="004B3397">
              <w:t>2</w:t>
            </w:r>
            <w:r w:rsidR="002A2300" w:rsidRPr="004B3397">
              <w:t xml:space="preserve"> </w:t>
            </w:r>
            <w:r w:rsidRPr="004B3397">
              <w:t>at</w:t>
            </w:r>
            <w:r w:rsidR="002A2300" w:rsidRPr="004B3397">
              <w:t xml:space="preserve"> </w:t>
            </w:r>
            <w:r w:rsidRPr="004B3397">
              <w:t>&gt;</w:t>
            </w:r>
            <w:r w:rsidR="002A2300" w:rsidRPr="004B3397">
              <w:t xml:space="preserve"> </w:t>
            </w:r>
            <w:r w:rsidRPr="004B3397">
              <w:t>2.5</w:t>
            </w:r>
            <w:r w:rsidR="002A2300" w:rsidRPr="004B3397">
              <w:t xml:space="preserve"> </w:t>
            </w:r>
            <w:r w:rsidRPr="004B3397">
              <w:t>GHz</w:t>
            </w:r>
          </w:p>
        </w:tc>
        <w:tc>
          <w:tcPr>
            <w:tcW w:w="1277" w:type="dxa"/>
            <w:shd w:val="clear" w:color="auto" w:fill="D9D9D9" w:themeFill="background1" w:themeFillShade="D9"/>
            <w:vAlign w:val="center"/>
            <w:hideMark/>
          </w:tcPr>
          <w:p w14:paraId="05FD2B4F" w14:textId="1DB6A18F" w:rsidR="00606A04" w:rsidRPr="004B3397" w:rsidRDefault="00606A04" w:rsidP="007033F3">
            <w:pPr>
              <w:pStyle w:val="TAH"/>
            </w:pPr>
            <w:r w:rsidRPr="004B3397">
              <w:t>CDL-C</w:t>
            </w:r>
            <w:r w:rsidR="002A2300" w:rsidRPr="004B3397">
              <w:t xml:space="preserve"> </w:t>
            </w:r>
            <w:r w:rsidRPr="004B3397">
              <w:t>UMi</w:t>
            </w:r>
            <w:r w:rsidR="002A2300" w:rsidRPr="004B3397">
              <w:t xml:space="preserve"> </w:t>
            </w:r>
            <w:r w:rsidRPr="004B3397">
              <w:t>beam</w:t>
            </w:r>
            <w:r w:rsidR="002A2300" w:rsidRPr="004B3397">
              <w:t xml:space="preserve"> </w:t>
            </w:r>
            <w:r w:rsidRPr="004B3397">
              <w:t>1</w:t>
            </w:r>
            <w:r w:rsidR="002A2300" w:rsidRPr="004B3397">
              <w:t xml:space="preserve"> </w:t>
            </w:r>
            <w:r w:rsidRPr="004B3397">
              <w:t>at</w:t>
            </w:r>
            <w:r w:rsidR="002A2300" w:rsidRPr="004B3397">
              <w:t xml:space="preserve"> </w:t>
            </w:r>
          </w:p>
          <w:p w14:paraId="5C731C36" w14:textId="54B04E3D" w:rsidR="00606A04" w:rsidRPr="004B3397" w:rsidRDefault="00606A04" w:rsidP="007033F3">
            <w:pPr>
              <w:pStyle w:val="TAH"/>
            </w:pPr>
            <w:r w:rsidRPr="004B3397">
              <w:t>≤</w:t>
            </w:r>
            <w:r w:rsidR="002A2300" w:rsidRPr="004B3397">
              <w:t xml:space="preserve"> </w:t>
            </w:r>
            <w:r w:rsidRPr="004B3397">
              <w:t>2.5</w:t>
            </w:r>
            <w:r w:rsidR="002A2300" w:rsidRPr="004B3397">
              <w:t xml:space="preserve"> </w:t>
            </w:r>
            <w:r w:rsidRPr="004B3397">
              <w:t>GHz</w:t>
            </w:r>
          </w:p>
        </w:tc>
        <w:tc>
          <w:tcPr>
            <w:tcW w:w="1277" w:type="dxa"/>
            <w:shd w:val="clear" w:color="auto" w:fill="D9D9D9" w:themeFill="background1" w:themeFillShade="D9"/>
            <w:vAlign w:val="center"/>
            <w:hideMark/>
          </w:tcPr>
          <w:p w14:paraId="470E2B65" w14:textId="0AB66742" w:rsidR="00606A04" w:rsidRPr="004B3397" w:rsidRDefault="00606A04" w:rsidP="007033F3">
            <w:pPr>
              <w:pStyle w:val="TAH"/>
            </w:pPr>
            <w:r w:rsidRPr="004B3397">
              <w:t>CDL-C</w:t>
            </w:r>
            <w:r w:rsidR="002A2300" w:rsidRPr="004B3397">
              <w:t xml:space="preserve"> </w:t>
            </w:r>
            <w:r w:rsidRPr="004B3397">
              <w:t>UMi</w:t>
            </w:r>
            <w:r w:rsidR="002A2300" w:rsidRPr="004B3397">
              <w:t xml:space="preserve"> </w:t>
            </w:r>
            <w:r w:rsidRPr="004B3397">
              <w:t>beam</w:t>
            </w:r>
            <w:r w:rsidR="002A2300" w:rsidRPr="004B3397">
              <w:t xml:space="preserve"> </w:t>
            </w:r>
            <w:r w:rsidRPr="004B3397">
              <w:t>1</w:t>
            </w:r>
            <w:r w:rsidR="002A2300" w:rsidRPr="004B3397">
              <w:t xml:space="preserve"> </w:t>
            </w:r>
            <w:r w:rsidRPr="004B3397">
              <w:t>at</w:t>
            </w:r>
            <w:r w:rsidR="002A2300" w:rsidRPr="004B3397">
              <w:t xml:space="preserve"> </w:t>
            </w:r>
            <w:r w:rsidRPr="004B3397">
              <w:t>&gt;</w:t>
            </w:r>
            <w:r w:rsidR="002A2300" w:rsidRPr="004B3397">
              <w:t xml:space="preserve"> </w:t>
            </w:r>
            <w:r w:rsidRPr="004B3397">
              <w:t>2.5</w:t>
            </w:r>
            <w:r w:rsidR="002A2300" w:rsidRPr="004B3397">
              <w:t xml:space="preserve"> </w:t>
            </w:r>
            <w:r w:rsidRPr="004B3397">
              <w:t>GHz</w:t>
            </w:r>
          </w:p>
        </w:tc>
      </w:tr>
      <w:tr w:rsidR="00606A04" w:rsidRPr="004B3397" w14:paraId="0737417B" w14:textId="77777777" w:rsidTr="00D36A90">
        <w:tc>
          <w:tcPr>
            <w:tcW w:w="1266" w:type="dxa"/>
            <w:noWrap/>
            <w:vAlign w:val="bottom"/>
            <w:hideMark/>
          </w:tcPr>
          <w:p w14:paraId="6E1CFE66" w14:textId="12A41470" w:rsidR="00606A04" w:rsidRPr="004B3397" w:rsidRDefault="00606A04" w:rsidP="007033F3">
            <w:pPr>
              <w:pStyle w:val="TAC"/>
            </w:pPr>
            <w:r w:rsidRPr="004B3397">
              <w:t>0.0</w:t>
            </w:r>
          </w:p>
        </w:tc>
        <w:tc>
          <w:tcPr>
            <w:tcW w:w="1276" w:type="dxa"/>
            <w:noWrap/>
            <w:vAlign w:val="bottom"/>
            <w:hideMark/>
          </w:tcPr>
          <w:p w14:paraId="69587C99" w14:textId="3BB0CEC6" w:rsidR="00606A04" w:rsidRPr="004B3397" w:rsidRDefault="00606A04" w:rsidP="007033F3">
            <w:pPr>
              <w:pStyle w:val="TAC"/>
            </w:pPr>
            <w:r w:rsidRPr="004B3397">
              <w:t>1.000</w:t>
            </w:r>
          </w:p>
        </w:tc>
        <w:tc>
          <w:tcPr>
            <w:tcW w:w="1276" w:type="dxa"/>
            <w:vAlign w:val="bottom"/>
            <w:hideMark/>
          </w:tcPr>
          <w:p w14:paraId="02B0E901" w14:textId="08F963B7" w:rsidR="00606A04" w:rsidRPr="004B3397" w:rsidRDefault="00606A04" w:rsidP="007033F3">
            <w:pPr>
              <w:pStyle w:val="TAC"/>
            </w:pPr>
            <w:r w:rsidRPr="004B3397">
              <w:t>1.000</w:t>
            </w:r>
          </w:p>
        </w:tc>
        <w:tc>
          <w:tcPr>
            <w:tcW w:w="1276" w:type="dxa"/>
            <w:vAlign w:val="bottom"/>
            <w:hideMark/>
          </w:tcPr>
          <w:p w14:paraId="57E782A9" w14:textId="62731887" w:rsidR="00606A04" w:rsidRPr="004B3397" w:rsidRDefault="00606A04" w:rsidP="007033F3">
            <w:pPr>
              <w:pStyle w:val="TAC"/>
            </w:pPr>
            <w:r w:rsidRPr="004B3397">
              <w:t>1.000</w:t>
            </w:r>
          </w:p>
        </w:tc>
        <w:tc>
          <w:tcPr>
            <w:tcW w:w="1277" w:type="dxa"/>
            <w:vAlign w:val="bottom"/>
            <w:hideMark/>
          </w:tcPr>
          <w:p w14:paraId="678C692F" w14:textId="7480E3F5" w:rsidR="00606A04" w:rsidRPr="004B3397" w:rsidRDefault="00606A04" w:rsidP="007033F3">
            <w:pPr>
              <w:pStyle w:val="TAC"/>
            </w:pPr>
            <w:r w:rsidRPr="004B3397">
              <w:t>1.000</w:t>
            </w:r>
          </w:p>
        </w:tc>
        <w:tc>
          <w:tcPr>
            <w:tcW w:w="1277" w:type="dxa"/>
            <w:vAlign w:val="bottom"/>
            <w:hideMark/>
          </w:tcPr>
          <w:p w14:paraId="10AC0E1D" w14:textId="0FB623F2" w:rsidR="00606A04" w:rsidRPr="004B3397" w:rsidRDefault="00606A04" w:rsidP="007033F3">
            <w:pPr>
              <w:pStyle w:val="TAC"/>
            </w:pPr>
            <w:r w:rsidRPr="004B3397">
              <w:t>1.000</w:t>
            </w:r>
          </w:p>
        </w:tc>
        <w:tc>
          <w:tcPr>
            <w:tcW w:w="1277" w:type="dxa"/>
            <w:vAlign w:val="bottom"/>
            <w:hideMark/>
          </w:tcPr>
          <w:p w14:paraId="33A62070" w14:textId="598DAACB" w:rsidR="00606A04" w:rsidRPr="004B3397" w:rsidRDefault="00606A04" w:rsidP="007033F3">
            <w:pPr>
              <w:pStyle w:val="TAC"/>
            </w:pPr>
            <w:r w:rsidRPr="004B3397">
              <w:t>1.000</w:t>
            </w:r>
          </w:p>
        </w:tc>
      </w:tr>
      <w:tr w:rsidR="00606A04" w:rsidRPr="004B3397" w14:paraId="052E3511" w14:textId="77777777" w:rsidTr="00D36A90">
        <w:tc>
          <w:tcPr>
            <w:tcW w:w="1266" w:type="dxa"/>
            <w:noWrap/>
            <w:vAlign w:val="bottom"/>
            <w:hideMark/>
          </w:tcPr>
          <w:p w14:paraId="6DD7C886" w14:textId="2ADE0A36" w:rsidR="00606A04" w:rsidRPr="004B3397" w:rsidRDefault="00606A04" w:rsidP="007033F3">
            <w:pPr>
              <w:pStyle w:val="TAC"/>
            </w:pPr>
            <w:r w:rsidRPr="004B3397">
              <w:t>0.1</w:t>
            </w:r>
          </w:p>
        </w:tc>
        <w:tc>
          <w:tcPr>
            <w:tcW w:w="1276" w:type="dxa"/>
            <w:noWrap/>
            <w:vAlign w:val="bottom"/>
            <w:hideMark/>
          </w:tcPr>
          <w:p w14:paraId="0A34A967" w14:textId="233A72A4" w:rsidR="00606A04" w:rsidRPr="004B3397" w:rsidRDefault="00606A04" w:rsidP="007033F3">
            <w:pPr>
              <w:pStyle w:val="TAC"/>
            </w:pPr>
            <w:r w:rsidRPr="004B3397">
              <w:t>0.986</w:t>
            </w:r>
          </w:p>
        </w:tc>
        <w:tc>
          <w:tcPr>
            <w:tcW w:w="1276" w:type="dxa"/>
            <w:vAlign w:val="bottom"/>
            <w:hideMark/>
          </w:tcPr>
          <w:p w14:paraId="21539D7A" w14:textId="144CB9D3" w:rsidR="00606A04" w:rsidRPr="004B3397" w:rsidRDefault="00606A04" w:rsidP="007033F3">
            <w:pPr>
              <w:pStyle w:val="TAC"/>
            </w:pPr>
            <w:r w:rsidRPr="004B3397">
              <w:t>0.974</w:t>
            </w:r>
          </w:p>
        </w:tc>
        <w:tc>
          <w:tcPr>
            <w:tcW w:w="1276" w:type="dxa"/>
            <w:vAlign w:val="bottom"/>
            <w:hideMark/>
          </w:tcPr>
          <w:p w14:paraId="1FCD089F" w14:textId="5E8188A0" w:rsidR="00606A04" w:rsidRPr="004B3397" w:rsidRDefault="00606A04" w:rsidP="007033F3">
            <w:pPr>
              <w:pStyle w:val="TAC"/>
            </w:pPr>
            <w:r w:rsidRPr="004B3397">
              <w:t>0.985</w:t>
            </w:r>
          </w:p>
        </w:tc>
        <w:tc>
          <w:tcPr>
            <w:tcW w:w="1277" w:type="dxa"/>
            <w:vAlign w:val="bottom"/>
            <w:hideMark/>
          </w:tcPr>
          <w:p w14:paraId="17D07130" w14:textId="2A634C13" w:rsidR="00606A04" w:rsidRPr="004B3397" w:rsidRDefault="00606A04" w:rsidP="007033F3">
            <w:pPr>
              <w:pStyle w:val="TAC"/>
            </w:pPr>
            <w:r w:rsidRPr="004B3397">
              <w:t>0.973</w:t>
            </w:r>
          </w:p>
        </w:tc>
        <w:tc>
          <w:tcPr>
            <w:tcW w:w="1277" w:type="dxa"/>
            <w:vAlign w:val="bottom"/>
            <w:hideMark/>
          </w:tcPr>
          <w:p w14:paraId="32930578" w14:textId="3E6A4899" w:rsidR="00606A04" w:rsidRPr="004B3397" w:rsidRDefault="00606A04" w:rsidP="007033F3">
            <w:pPr>
              <w:pStyle w:val="TAC"/>
            </w:pPr>
            <w:r w:rsidRPr="004B3397">
              <w:t>0.995</w:t>
            </w:r>
          </w:p>
        </w:tc>
        <w:tc>
          <w:tcPr>
            <w:tcW w:w="1277" w:type="dxa"/>
            <w:vAlign w:val="bottom"/>
            <w:hideMark/>
          </w:tcPr>
          <w:p w14:paraId="4D45ADED" w14:textId="0E6FEB4E" w:rsidR="00606A04" w:rsidRPr="004B3397" w:rsidRDefault="00606A04" w:rsidP="007033F3">
            <w:pPr>
              <w:pStyle w:val="TAC"/>
            </w:pPr>
            <w:r w:rsidRPr="004B3397">
              <w:t>0.995</w:t>
            </w:r>
          </w:p>
        </w:tc>
      </w:tr>
      <w:tr w:rsidR="00606A04" w:rsidRPr="004B3397" w14:paraId="7D7437C8" w14:textId="77777777" w:rsidTr="00D36A90">
        <w:tc>
          <w:tcPr>
            <w:tcW w:w="1266" w:type="dxa"/>
            <w:noWrap/>
            <w:vAlign w:val="bottom"/>
            <w:hideMark/>
          </w:tcPr>
          <w:p w14:paraId="58B68A17" w14:textId="76A2BB04" w:rsidR="00606A04" w:rsidRPr="004B3397" w:rsidRDefault="00606A04" w:rsidP="007033F3">
            <w:pPr>
              <w:pStyle w:val="TAC"/>
            </w:pPr>
            <w:r w:rsidRPr="004B3397">
              <w:t>0.2</w:t>
            </w:r>
          </w:p>
        </w:tc>
        <w:tc>
          <w:tcPr>
            <w:tcW w:w="1276" w:type="dxa"/>
            <w:noWrap/>
            <w:vAlign w:val="bottom"/>
            <w:hideMark/>
          </w:tcPr>
          <w:p w14:paraId="6DDC880B" w14:textId="5BED84AF" w:rsidR="00606A04" w:rsidRPr="004B3397" w:rsidRDefault="00606A04" w:rsidP="007033F3">
            <w:pPr>
              <w:pStyle w:val="TAC"/>
            </w:pPr>
            <w:r w:rsidRPr="004B3397">
              <w:t>0.945</w:t>
            </w:r>
          </w:p>
        </w:tc>
        <w:tc>
          <w:tcPr>
            <w:tcW w:w="1276" w:type="dxa"/>
            <w:vAlign w:val="bottom"/>
            <w:hideMark/>
          </w:tcPr>
          <w:p w14:paraId="405BF938" w14:textId="42080DB5" w:rsidR="00606A04" w:rsidRPr="004B3397" w:rsidRDefault="00606A04" w:rsidP="007033F3">
            <w:pPr>
              <w:pStyle w:val="TAC"/>
            </w:pPr>
            <w:r w:rsidRPr="004B3397">
              <w:t>0.907</w:t>
            </w:r>
          </w:p>
        </w:tc>
        <w:tc>
          <w:tcPr>
            <w:tcW w:w="1276" w:type="dxa"/>
            <w:vAlign w:val="bottom"/>
            <w:hideMark/>
          </w:tcPr>
          <w:p w14:paraId="2374B07D" w14:textId="4A02B451" w:rsidR="00606A04" w:rsidRPr="004B3397" w:rsidRDefault="00606A04" w:rsidP="007033F3">
            <w:pPr>
              <w:pStyle w:val="TAC"/>
            </w:pPr>
            <w:r w:rsidRPr="004B3397">
              <w:t>0.942</w:t>
            </w:r>
          </w:p>
        </w:tc>
        <w:tc>
          <w:tcPr>
            <w:tcW w:w="1277" w:type="dxa"/>
            <w:vAlign w:val="bottom"/>
            <w:hideMark/>
          </w:tcPr>
          <w:p w14:paraId="4EA36867" w14:textId="64CC5FEA" w:rsidR="00606A04" w:rsidRPr="004B3397" w:rsidRDefault="00606A04" w:rsidP="007033F3">
            <w:pPr>
              <w:pStyle w:val="TAC"/>
            </w:pPr>
            <w:r w:rsidRPr="004B3397">
              <w:t>0.904</w:t>
            </w:r>
          </w:p>
        </w:tc>
        <w:tc>
          <w:tcPr>
            <w:tcW w:w="1277" w:type="dxa"/>
            <w:vAlign w:val="bottom"/>
            <w:hideMark/>
          </w:tcPr>
          <w:p w14:paraId="6DE90BB6" w14:textId="0F8881B5" w:rsidR="00606A04" w:rsidRPr="004B3397" w:rsidRDefault="00606A04" w:rsidP="007033F3">
            <w:pPr>
              <w:pStyle w:val="TAC"/>
            </w:pPr>
            <w:r w:rsidRPr="004B3397">
              <w:t>0.982</w:t>
            </w:r>
          </w:p>
        </w:tc>
        <w:tc>
          <w:tcPr>
            <w:tcW w:w="1277" w:type="dxa"/>
            <w:vAlign w:val="bottom"/>
            <w:hideMark/>
          </w:tcPr>
          <w:p w14:paraId="20732C39" w14:textId="02E4AD3D" w:rsidR="00606A04" w:rsidRPr="004B3397" w:rsidRDefault="00606A04" w:rsidP="007033F3">
            <w:pPr>
              <w:pStyle w:val="TAC"/>
            </w:pPr>
            <w:r w:rsidRPr="004B3397">
              <w:t>0.982</w:t>
            </w:r>
          </w:p>
        </w:tc>
      </w:tr>
      <w:tr w:rsidR="00606A04" w:rsidRPr="004B3397" w14:paraId="03850DAC" w14:textId="77777777" w:rsidTr="00D36A90">
        <w:tc>
          <w:tcPr>
            <w:tcW w:w="1266" w:type="dxa"/>
            <w:noWrap/>
            <w:vAlign w:val="bottom"/>
            <w:hideMark/>
          </w:tcPr>
          <w:p w14:paraId="6E8CF2E2" w14:textId="19D69E48" w:rsidR="00606A04" w:rsidRPr="004B3397" w:rsidRDefault="00606A04" w:rsidP="007033F3">
            <w:pPr>
              <w:pStyle w:val="TAC"/>
            </w:pPr>
            <w:r w:rsidRPr="004B3397">
              <w:t>0.3</w:t>
            </w:r>
          </w:p>
        </w:tc>
        <w:tc>
          <w:tcPr>
            <w:tcW w:w="1276" w:type="dxa"/>
            <w:noWrap/>
            <w:vAlign w:val="bottom"/>
            <w:hideMark/>
          </w:tcPr>
          <w:p w14:paraId="304EB26D" w14:textId="5982EE93" w:rsidR="00606A04" w:rsidRPr="004B3397" w:rsidRDefault="00606A04" w:rsidP="007033F3">
            <w:pPr>
              <w:pStyle w:val="TAC"/>
            </w:pPr>
            <w:r w:rsidRPr="004B3397">
              <w:t>0.882</w:t>
            </w:r>
          </w:p>
        </w:tc>
        <w:tc>
          <w:tcPr>
            <w:tcW w:w="1276" w:type="dxa"/>
            <w:vAlign w:val="bottom"/>
            <w:hideMark/>
          </w:tcPr>
          <w:p w14:paraId="561FCFD8" w14:textId="0F0753A6" w:rsidR="00606A04" w:rsidRPr="004B3397" w:rsidRDefault="00606A04" w:rsidP="007033F3">
            <w:pPr>
              <w:pStyle w:val="TAC"/>
            </w:pPr>
            <w:r w:rsidRPr="004B3397">
              <w:t>0.832</w:t>
            </w:r>
          </w:p>
        </w:tc>
        <w:tc>
          <w:tcPr>
            <w:tcW w:w="1276" w:type="dxa"/>
            <w:vAlign w:val="bottom"/>
            <w:hideMark/>
          </w:tcPr>
          <w:p w14:paraId="1D757FEA" w14:textId="2720BD68" w:rsidR="00606A04" w:rsidRPr="004B3397" w:rsidRDefault="00606A04" w:rsidP="007033F3">
            <w:pPr>
              <w:pStyle w:val="TAC"/>
            </w:pPr>
            <w:r w:rsidRPr="004B3397">
              <w:t>0.874</w:t>
            </w:r>
          </w:p>
        </w:tc>
        <w:tc>
          <w:tcPr>
            <w:tcW w:w="1277" w:type="dxa"/>
            <w:vAlign w:val="bottom"/>
            <w:hideMark/>
          </w:tcPr>
          <w:p w14:paraId="3FB903CF" w14:textId="2E0EF7CE" w:rsidR="00606A04" w:rsidRPr="004B3397" w:rsidRDefault="00606A04" w:rsidP="007033F3">
            <w:pPr>
              <w:pStyle w:val="TAC"/>
            </w:pPr>
            <w:r w:rsidRPr="004B3397">
              <w:t>0.825</w:t>
            </w:r>
          </w:p>
        </w:tc>
        <w:tc>
          <w:tcPr>
            <w:tcW w:w="1277" w:type="dxa"/>
            <w:vAlign w:val="bottom"/>
            <w:hideMark/>
          </w:tcPr>
          <w:p w14:paraId="37D3E0D6" w14:textId="0F455615" w:rsidR="00606A04" w:rsidRPr="004B3397" w:rsidRDefault="00606A04" w:rsidP="007033F3">
            <w:pPr>
              <w:pStyle w:val="TAC"/>
            </w:pPr>
            <w:r w:rsidRPr="004B3397">
              <w:t>0.962</w:t>
            </w:r>
          </w:p>
        </w:tc>
        <w:tc>
          <w:tcPr>
            <w:tcW w:w="1277" w:type="dxa"/>
            <w:vAlign w:val="bottom"/>
            <w:hideMark/>
          </w:tcPr>
          <w:p w14:paraId="566533E7" w14:textId="7204189A" w:rsidR="00606A04" w:rsidRPr="004B3397" w:rsidRDefault="00606A04" w:rsidP="007033F3">
            <w:pPr>
              <w:pStyle w:val="TAC"/>
            </w:pPr>
            <w:r w:rsidRPr="004B3397">
              <w:t>0.961</w:t>
            </w:r>
          </w:p>
        </w:tc>
      </w:tr>
      <w:tr w:rsidR="00606A04" w:rsidRPr="004B3397" w14:paraId="61E9AE58" w14:textId="77777777" w:rsidTr="00D36A90">
        <w:tc>
          <w:tcPr>
            <w:tcW w:w="1266" w:type="dxa"/>
            <w:noWrap/>
            <w:vAlign w:val="bottom"/>
            <w:hideMark/>
          </w:tcPr>
          <w:p w14:paraId="226A306A" w14:textId="2230B5E5" w:rsidR="00606A04" w:rsidRPr="004B3397" w:rsidRDefault="00606A04" w:rsidP="007033F3">
            <w:pPr>
              <w:pStyle w:val="TAC"/>
            </w:pPr>
            <w:r w:rsidRPr="004B3397">
              <w:t>0.4</w:t>
            </w:r>
          </w:p>
        </w:tc>
        <w:tc>
          <w:tcPr>
            <w:tcW w:w="1276" w:type="dxa"/>
            <w:noWrap/>
            <w:vAlign w:val="bottom"/>
            <w:hideMark/>
          </w:tcPr>
          <w:p w14:paraId="5ED01D6F" w14:textId="41BEE609" w:rsidR="00606A04" w:rsidRPr="004B3397" w:rsidRDefault="00606A04" w:rsidP="007033F3">
            <w:pPr>
              <w:pStyle w:val="TAC"/>
            </w:pPr>
            <w:r w:rsidRPr="004B3397">
              <w:t>0.801</w:t>
            </w:r>
          </w:p>
        </w:tc>
        <w:tc>
          <w:tcPr>
            <w:tcW w:w="1276" w:type="dxa"/>
            <w:vAlign w:val="bottom"/>
            <w:hideMark/>
          </w:tcPr>
          <w:p w14:paraId="71061DBD" w14:textId="538BCAEC" w:rsidR="00606A04" w:rsidRPr="004B3397" w:rsidRDefault="00606A04" w:rsidP="007033F3">
            <w:pPr>
              <w:pStyle w:val="TAC"/>
            </w:pPr>
            <w:r w:rsidRPr="004B3397">
              <w:t>0.776</w:t>
            </w:r>
          </w:p>
        </w:tc>
        <w:tc>
          <w:tcPr>
            <w:tcW w:w="1276" w:type="dxa"/>
            <w:vAlign w:val="bottom"/>
            <w:hideMark/>
          </w:tcPr>
          <w:p w14:paraId="12AFC384" w14:textId="34F4AFE7" w:rsidR="00606A04" w:rsidRPr="004B3397" w:rsidRDefault="00606A04" w:rsidP="007033F3">
            <w:pPr>
              <w:pStyle w:val="TAC"/>
            </w:pPr>
            <w:r w:rsidRPr="004B3397">
              <w:t>0.787</w:t>
            </w:r>
          </w:p>
        </w:tc>
        <w:tc>
          <w:tcPr>
            <w:tcW w:w="1277" w:type="dxa"/>
            <w:vAlign w:val="bottom"/>
            <w:hideMark/>
          </w:tcPr>
          <w:p w14:paraId="7BEC4922" w14:textId="2A0D0789" w:rsidR="00606A04" w:rsidRPr="004B3397" w:rsidRDefault="00606A04" w:rsidP="007033F3">
            <w:pPr>
              <w:pStyle w:val="TAC"/>
            </w:pPr>
            <w:r w:rsidRPr="004B3397">
              <w:t>0.765</w:t>
            </w:r>
          </w:p>
        </w:tc>
        <w:tc>
          <w:tcPr>
            <w:tcW w:w="1277" w:type="dxa"/>
            <w:vAlign w:val="bottom"/>
            <w:hideMark/>
          </w:tcPr>
          <w:p w14:paraId="32BEA7AC" w14:textId="50E6EBB5" w:rsidR="00606A04" w:rsidRPr="004B3397" w:rsidRDefault="00606A04" w:rsidP="007033F3">
            <w:pPr>
              <w:pStyle w:val="TAC"/>
            </w:pPr>
            <w:r w:rsidRPr="004B3397">
              <w:t>0.936</w:t>
            </w:r>
          </w:p>
        </w:tc>
        <w:tc>
          <w:tcPr>
            <w:tcW w:w="1277" w:type="dxa"/>
            <w:vAlign w:val="bottom"/>
            <w:hideMark/>
          </w:tcPr>
          <w:p w14:paraId="573330F3" w14:textId="45ED6FE5" w:rsidR="00606A04" w:rsidRPr="004B3397" w:rsidRDefault="00606A04" w:rsidP="007033F3">
            <w:pPr>
              <w:pStyle w:val="TAC"/>
            </w:pPr>
            <w:r w:rsidRPr="004B3397">
              <w:t>0.935</w:t>
            </w:r>
          </w:p>
        </w:tc>
      </w:tr>
      <w:tr w:rsidR="00606A04" w:rsidRPr="004B3397" w14:paraId="0CC1A6C1" w14:textId="77777777" w:rsidTr="00D36A90">
        <w:tc>
          <w:tcPr>
            <w:tcW w:w="1266" w:type="dxa"/>
            <w:noWrap/>
            <w:vAlign w:val="bottom"/>
            <w:hideMark/>
          </w:tcPr>
          <w:p w14:paraId="5CD25E87" w14:textId="40EA88AC" w:rsidR="00606A04" w:rsidRPr="004B3397" w:rsidRDefault="00606A04" w:rsidP="007033F3">
            <w:pPr>
              <w:pStyle w:val="TAC"/>
            </w:pPr>
            <w:r w:rsidRPr="004B3397">
              <w:t>0.5</w:t>
            </w:r>
          </w:p>
        </w:tc>
        <w:tc>
          <w:tcPr>
            <w:tcW w:w="1276" w:type="dxa"/>
            <w:noWrap/>
            <w:vAlign w:val="bottom"/>
            <w:hideMark/>
          </w:tcPr>
          <w:p w14:paraId="0D8144DA" w14:textId="0089F838" w:rsidR="00606A04" w:rsidRPr="004B3397" w:rsidRDefault="00606A04" w:rsidP="007033F3">
            <w:pPr>
              <w:pStyle w:val="TAC"/>
            </w:pPr>
            <w:r w:rsidRPr="004B3397">
              <w:t>0.709</w:t>
            </w:r>
          </w:p>
        </w:tc>
        <w:tc>
          <w:tcPr>
            <w:tcW w:w="1276" w:type="dxa"/>
            <w:vAlign w:val="bottom"/>
            <w:hideMark/>
          </w:tcPr>
          <w:p w14:paraId="333B1093" w14:textId="480425A1" w:rsidR="00606A04" w:rsidRPr="004B3397" w:rsidRDefault="00606A04" w:rsidP="007033F3">
            <w:pPr>
              <w:pStyle w:val="TAC"/>
            </w:pPr>
            <w:r w:rsidRPr="004B3397">
              <w:t>0.738</w:t>
            </w:r>
          </w:p>
        </w:tc>
        <w:tc>
          <w:tcPr>
            <w:tcW w:w="1276" w:type="dxa"/>
            <w:vAlign w:val="bottom"/>
            <w:hideMark/>
          </w:tcPr>
          <w:p w14:paraId="7BF7A5C6" w14:textId="62246E8C" w:rsidR="00606A04" w:rsidRPr="004B3397" w:rsidRDefault="00606A04" w:rsidP="007033F3">
            <w:pPr>
              <w:pStyle w:val="TAC"/>
            </w:pPr>
            <w:r w:rsidRPr="004B3397">
              <w:t>0.689</w:t>
            </w:r>
          </w:p>
        </w:tc>
        <w:tc>
          <w:tcPr>
            <w:tcW w:w="1277" w:type="dxa"/>
            <w:vAlign w:val="bottom"/>
            <w:hideMark/>
          </w:tcPr>
          <w:p w14:paraId="669F9CFB" w14:textId="2AB1ED18" w:rsidR="00606A04" w:rsidRPr="004B3397" w:rsidRDefault="00606A04" w:rsidP="007033F3">
            <w:pPr>
              <w:pStyle w:val="TAC"/>
            </w:pPr>
            <w:r w:rsidRPr="004B3397">
              <w:t>0.723</w:t>
            </w:r>
          </w:p>
        </w:tc>
        <w:tc>
          <w:tcPr>
            <w:tcW w:w="1277" w:type="dxa"/>
            <w:vAlign w:val="bottom"/>
            <w:hideMark/>
          </w:tcPr>
          <w:p w14:paraId="1456335C" w14:textId="06E16B58" w:rsidR="00606A04" w:rsidRPr="004B3397" w:rsidRDefault="00606A04" w:rsidP="007033F3">
            <w:pPr>
              <w:pStyle w:val="TAC"/>
            </w:pPr>
            <w:r w:rsidRPr="004B3397">
              <w:t>0.906</w:t>
            </w:r>
          </w:p>
        </w:tc>
        <w:tc>
          <w:tcPr>
            <w:tcW w:w="1277" w:type="dxa"/>
            <w:vAlign w:val="bottom"/>
            <w:hideMark/>
          </w:tcPr>
          <w:p w14:paraId="49FD12A9" w14:textId="10DFB63C" w:rsidR="00606A04" w:rsidRPr="004B3397" w:rsidRDefault="00606A04" w:rsidP="007033F3">
            <w:pPr>
              <w:pStyle w:val="TAC"/>
            </w:pPr>
            <w:r w:rsidRPr="004B3397">
              <w:t>0.905</w:t>
            </w:r>
          </w:p>
        </w:tc>
      </w:tr>
      <w:tr w:rsidR="00606A04" w:rsidRPr="004B3397" w14:paraId="2F1CD9F4" w14:textId="77777777" w:rsidTr="00D36A90">
        <w:tc>
          <w:tcPr>
            <w:tcW w:w="1266" w:type="dxa"/>
            <w:noWrap/>
            <w:vAlign w:val="bottom"/>
            <w:hideMark/>
          </w:tcPr>
          <w:p w14:paraId="7C26E6EB" w14:textId="715ED62A" w:rsidR="00606A04" w:rsidRPr="004B3397" w:rsidRDefault="00606A04" w:rsidP="007033F3">
            <w:pPr>
              <w:pStyle w:val="TAC"/>
            </w:pPr>
            <w:r w:rsidRPr="004B3397">
              <w:t>0.6</w:t>
            </w:r>
          </w:p>
        </w:tc>
        <w:tc>
          <w:tcPr>
            <w:tcW w:w="1276" w:type="dxa"/>
            <w:noWrap/>
            <w:vAlign w:val="bottom"/>
            <w:hideMark/>
          </w:tcPr>
          <w:p w14:paraId="7B75B709" w14:textId="5E4AF634" w:rsidR="00606A04" w:rsidRPr="004B3397" w:rsidRDefault="00606A04" w:rsidP="007033F3">
            <w:pPr>
              <w:pStyle w:val="TAC"/>
            </w:pPr>
            <w:r w:rsidRPr="004B3397">
              <w:t>0.613</w:t>
            </w:r>
          </w:p>
        </w:tc>
        <w:tc>
          <w:tcPr>
            <w:tcW w:w="1276" w:type="dxa"/>
            <w:vAlign w:val="bottom"/>
            <w:hideMark/>
          </w:tcPr>
          <w:p w14:paraId="6DFBC33C" w14:textId="7CD406EC" w:rsidR="00606A04" w:rsidRPr="004B3397" w:rsidRDefault="00606A04" w:rsidP="007033F3">
            <w:pPr>
              <w:pStyle w:val="TAC"/>
            </w:pPr>
            <w:r w:rsidRPr="004B3397">
              <w:t>0.695</w:t>
            </w:r>
          </w:p>
        </w:tc>
        <w:tc>
          <w:tcPr>
            <w:tcW w:w="1276" w:type="dxa"/>
            <w:vAlign w:val="bottom"/>
            <w:hideMark/>
          </w:tcPr>
          <w:p w14:paraId="6E7DD572" w14:textId="6D1A8A5C" w:rsidR="00606A04" w:rsidRPr="004B3397" w:rsidRDefault="00606A04" w:rsidP="007033F3">
            <w:pPr>
              <w:pStyle w:val="TAC"/>
            </w:pPr>
            <w:r w:rsidRPr="004B3397">
              <w:t>0.586</w:t>
            </w:r>
          </w:p>
        </w:tc>
        <w:tc>
          <w:tcPr>
            <w:tcW w:w="1277" w:type="dxa"/>
            <w:vAlign w:val="bottom"/>
            <w:hideMark/>
          </w:tcPr>
          <w:p w14:paraId="6C7271F8" w14:textId="2E3AEABA" w:rsidR="00606A04" w:rsidRPr="004B3397" w:rsidRDefault="00606A04" w:rsidP="007033F3">
            <w:pPr>
              <w:pStyle w:val="TAC"/>
            </w:pPr>
            <w:r w:rsidRPr="004B3397">
              <w:t>0.675</w:t>
            </w:r>
          </w:p>
        </w:tc>
        <w:tc>
          <w:tcPr>
            <w:tcW w:w="1277" w:type="dxa"/>
            <w:vAlign w:val="bottom"/>
            <w:hideMark/>
          </w:tcPr>
          <w:p w14:paraId="7D8B2529" w14:textId="254BAC6D" w:rsidR="00606A04" w:rsidRPr="004B3397" w:rsidRDefault="00606A04" w:rsidP="007033F3">
            <w:pPr>
              <w:pStyle w:val="TAC"/>
            </w:pPr>
            <w:r w:rsidRPr="004B3397">
              <w:t>0.872</w:t>
            </w:r>
          </w:p>
        </w:tc>
        <w:tc>
          <w:tcPr>
            <w:tcW w:w="1277" w:type="dxa"/>
            <w:vAlign w:val="bottom"/>
            <w:hideMark/>
          </w:tcPr>
          <w:p w14:paraId="5E1D8FA7" w14:textId="632296AE" w:rsidR="00606A04" w:rsidRPr="004B3397" w:rsidRDefault="00606A04" w:rsidP="007033F3">
            <w:pPr>
              <w:pStyle w:val="TAC"/>
            </w:pPr>
            <w:r w:rsidRPr="004B3397">
              <w:t>0.871</w:t>
            </w:r>
          </w:p>
        </w:tc>
      </w:tr>
      <w:tr w:rsidR="00606A04" w:rsidRPr="004B3397" w14:paraId="53CA3A9F" w14:textId="77777777" w:rsidTr="00D36A90">
        <w:tc>
          <w:tcPr>
            <w:tcW w:w="1266" w:type="dxa"/>
            <w:noWrap/>
            <w:vAlign w:val="bottom"/>
            <w:hideMark/>
          </w:tcPr>
          <w:p w14:paraId="00E228C8" w14:textId="40FB7D2F" w:rsidR="00606A04" w:rsidRPr="004B3397" w:rsidRDefault="00606A04" w:rsidP="007033F3">
            <w:pPr>
              <w:pStyle w:val="TAC"/>
            </w:pPr>
            <w:r w:rsidRPr="004B3397">
              <w:t>0.7</w:t>
            </w:r>
          </w:p>
        </w:tc>
        <w:tc>
          <w:tcPr>
            <w:tcW w:w="1276" w:type="dxa"/>
            <w:noWrap/>
            <w:vAlign w:val="bottom"/>
            <w:hideMark/>
          </w:tcPr>
          <w:p w14:paraId="7F432A8A" w14:textId="0AFE441A" w:rsidR="00606A04" w:rsidRPr="004B3397" w:rsidRDefault="00606A04" w:rsidP="007033F3">
            <w:pPr>
              <w:pStyle w:val="TAC"/>
            </w:pPr>
            <w:r w:rsidRPr="004B3397">
              <w:t>0.518</w:t>
            </w:r>
          </w:p>
        </w:tc>
        <w:tc>
          <w:tcPr>
            <w:tcW w:w="1276" w:type="dxa"/>
            <w:vAlign w:val="bottom"/>
            <w:hideMark/>
          </w:tcPr>
          <w:p w14:paraId="4EC3DE94" w14:textId="57874C9F" w:rsidR="00606A04" w:rsidRPr="004B3397" w:rsidRDefault="00606A04" w:rsidP="007033F3">
            <w:pPr>
              <w:pStyle w:val="TAC"/>
            </w:pPr>
            <w:r w:rsidRPr="004B3397">
              <w:t>0.623</w:t>
            </w:r>
          </w:p>
        </w:tc>
        <w:tc>
          <w:tcPr>
            <w:tcW w:w="1276" w:type="dxa"/>
            <w:vAlign w:val="bottom"/>
            <w:hideMark/>
          </w:tcPr>
          <w:p w14:paraId="4B3EAF1A" w14:textId="7C934BEC" w:rsidR="00606A04" w:rsidRPr="004B3397" w:rsidRDefault="00606A04" w:rsidP="007033F3">
            <w:pPr>
              <w:pStyle w:val="TAC"/>
            </w:pPr>
            <w:r w:rsidRPr="004B3397">
              <w:t>0.486</w:t>
            </w:r>
          </w:p>
        </w:tc>
        <w:tc>
          <w:tcPr>
            <w:tcW w:w="1277" w:type="dxa"/>
            <w:vAlign w:val="bottom"/>
            <w:hideMark/>
          </w:tcPr>
          <w:p w14:paraId="3ED06265" w14:textId="39D4869C" w:rsidR="00606A04" w:rsidRPr="004B3397" w:rsidRDefault="00606A04" w:rsidP="007033F3">
            <w:pPr>
              <w:pStyle w:val="TAC"/>
            </w:pPr>
            <w:r w:rsidRPr="004B3397">
              <w:t>0.599</w:t>
            </w:r>
          </w:p>
        </w:tc>
        <w:tc>
          <w:tcPr>
            <w:tcW w:w="1277" w:type="dxa"/>
            <w:vAlign w:val="bottom"/>
            <w:hideMark/>
          </w:tcPr>
          <w:p w14:paraId="5B5B9063" w14:textId="293CDB7A" w:rsidR="00606A04" w:rsidRPr="004B3397" w:rsidRDefault="00606A04" w:rsidP="007033F3">
            <w:pPr>
              <w:pStyle w:val="TAC"/>
            </w:pPr>
            <w:r w:rsidRPr="004B3397">
              <w:t>0.834</w:t>
            </w:r>
          </w:p>
        </w:tc>
        <w:tc>
          <w:tcPr>
            <w:tcW w:w="1277" w:type="dxa"/>
            <w:vAlign w:val="bottom"/>
            <w:hideMark/>
          </w:tcPr>
          <w:p w14:paraId="62BEFBAE" w14:textId="1EBC91C4" w:rsidR="00606A04" w:rsidRPr="004B3397" w:rsidRDefault="00606A04" w:rsidP="007033F3">
            <w:pPr>
              <w:pStyle w:val="TAC"/>
            </w:pPr>
            <w:r w:rsidRPr="004B3397">
              <w:t>0.834</w:t>
            </w:r>
          </w:p>
        </w:tc>
      </w:tr>
      <w:tr w:rsidR="00606A04" w:rsidRPr="004B3397" w14:paraId="4F649E1D" w14:textId="77777777" w:rsidTr="00D36A90">
        <w:tc>
          <w:tcPr>
            <w:tcW w:w="1266" w:type="dxa"/>
            <w:noWrap/>
            <w:vAlign w:val="bottom"/>
            <w:hideMark/>
          </w:tcPr>
          <w:p w14:paraId="1037BBA2" w14:textId="4330D9C1" w:rsidR="00606A04" w:rsidRPr="004B3397" w:rsidRDefault="00606A04" w:rsidP="007033F3">
            <w:pPr>
              <w:pStyle w:val="TAC"/>
            </w:pPr>
            <w:r w:rsidRPr="004B3397">
              <w:t>0.8</w:t>
            </w:r>
          </w:p>
        </w:tc>
        <w:tc>
          <w:tcPr>
            <w:tcW w:w="1276" w:type="dxa"/>
            <w:noWrap/>
            <w:vAlign w:val="bottom"/>
            <w:hideMark/>
          </w:tcPr>
          <w:p w14:paraId="4525EF79" w14:textId="441E9AE1" w:rsidR="00606A04" w:rsidRPr="004B3397" w:rsidRDefault="00606A04" w:rsidP="007033F3">
            <w:pPr>
              <w:pStyle w:val="TAC"/>
            </w:pPr>
            <w:r w:rsidRPr="004B3397">
              <w:t>0.430</w:t>
            </w:r>
          </w:p>
        </w:tc>
        <w:tc>
          <w:tcPr>
            <w:tcW w:w="1276" w:type="dxa"/>
            <w:vAlign w:val="bottom"/>
            <w:hideMark/>
          </w:tcPr>
          <w:p w14:paraId="5B60C295" w14:textId="65287471" w:rsidR="00606A04" w:rsidRPr="004B3397" w:rsidRDefault="00606A04" w:rsidP="007033F3">
            <w:pPr>
              <w:pStyle w:val="TAC"/>
            </w:pPr>
            <w:r w:rsidRPr="004B3397">
              <w:t>0.525</w:t>
            </w:r>
          </w:p>
        </w:tc>
        <w:tc>
          <w:tcPr>
            <w:tcW w:w="1276" w:type="dxa"/>
            <w:vAlign w:val="bottom"/>
            <w:hideMark/>
          </w:tcPr>
          <w:p w14:paraId="2A15AEDD" w14:textId="5C07F08F" w:rsidR="00606A04" w:rsidRPr="004B3397" w:rsidRDefault="00606A04" w:rsidP="007033F3">
            <w:pPr>
              <w:pStyle w:val="TAC"/>
            </w:pPr>
            <w:r w:rsidRPr="004B3397">
              <w:t>0.394</w:t>
            </w:r>
          </w:p>
        </w:tc>
        <w:tc>
          <w:tcPr>
            <w:tcW w:w="1277" w:type="dxa"/>
            <w:vAlign w:val="bottom"/>
            <w:hideMark/>
          </w:tcPr>
          <w:p w14:paraId="1CE21ADF" w14:textId="37A4922A" w:rsidR="00606A04" w:rsidRPr="004B3397" w:rsidRDefault="00606A04" w:rsidP="007033F3">
            <w:pPr>
              <w:pStyle w:val="TAC"/>
            </w:pPr>
            <w:r w:rsidRPr="004B3397">
              <w:t>0.496</w:t>
            </w:r>
          </w:p>
        </w:tc>
        <w:tc>
          <w:tcPr>
            <w:tcW w:w="1277" w:type="dxa"/>
            <w:vAlign w:val="bottom"/>
            <w:hideMark/>
          </w:tcPr>
          <w:p w14:paraId="292D9489" w14:textId="3F882488" w:rsidR="00606A04" w:rsidRPr="004B3397" w:rsidRDefault="00606A04" w:rsidP="007033F3">
            <w:pPr>
              <w:pStyle w:val="TAC"/>
            </w:pPr>
            <w:r w:rsidRPr="004B3397">
              <w:t>0.793</w:t>
            </w:r>
          </w:p>
        </w:tc>
        <w:tc>
          <w:tcPr>
            <w:tcW w:w="1277" w:type="dxa"/>
            <w:vAlign w:val="bottom"/>
            <w:hideMark/>
          </w:tcPr>
          <w:p w14:paraId="54A81619" w14:textId="64EE55FD" w:rsidR="00606A04" w:rsidRPr="004B3397" w:rsidRDefault="00606A04" w:rsidP="007033F3">
            <w:pPr>
              <w:pStyle w:val="TAC"/>
            </w:pPr>
            <w:r w:rsidRPr="004B3397">
              <w:t>0.793</w:t>
            </w:r>
          </w:p>
        </w:tc>
      </w:tr>
      <w:tr w:rsidR="00606A04" w:rsidRPr="004B3397" w14:paraId="6A86FB6F" w14:textId="77777777" w:rsidTr="00D36A90">
        <w:tc>
          <w:tcPr>
            <w:tcW w:w="1266" w:type="dxa"/>
            <w:noWrap/>
            <w:vAlign w:val="bottom"/>
            <w:hideMark/>
          </w:tcPr>
          <w:p w14:paraId="6212A0FD" w14:textId="2665A9EC" w:rsidR="00606A04" w:rsidRPr="004B3397" w:rsidRDefault="00606A04" w:rsidP="007033F3">
            <w:pPr>
              <w:pStyle w:val="TAC"/>
            </w:pPr>
            <w:r w:rsidRPr="004B3397">
              <w:t>0.9</w:t>
            </w:r>
          </w:p>
        </w:tc>
        <w:tc>
          <w:tcPr>
            <w:tcW w:w="1276" w:type="dxa"/>
            <w:noWrap/>
            <w:vAlign w:val="bottom"/>
            <w:hideMark/>
          </w:tcPr>
          <w:p w14:paraId="7FB6FDAC" w14:textId="25348280" w:rsidR="00606A04" w:rsidRPr="004B3397" w:rsidRDefault="00606A04" w:rsidP="007033F3">
            <w:pPr>
              <w:pStyle w:val="TAC"/>
            </w:pPr>
            <w:r w:rsidRPr="004B3397">
              <w:t>0.353</w:t>
            </w:r>
          </w:p>
        </w:tc>
        <w:tc>
          <w:tcPr>
            <w:tcW w:w="1276" w:type="dxa"/>
            <w:vAlign w:val="bottom"/>
            <w:hideMark/>
          </w:tcPr>
          <w:p w14:paraId="2A2EA1AD" w14:textId="6A7F3214" w:rsidR="00606A04" w:rsidRPr="004B3397" w:rsidRDefault="00606A04" w:rsidP="007033F3">
            <w:pPr>
              <w:pStyle w:val="TAC"/>
            </w:pPr>
            <w:r w:rsidRPr="004B3397">
              <w:t>0.426</w:t>
            </w:r>
          </w:p>
        </w:tc>
        <w:tc>
          <w:tcPr>
            <w:tcW w:w="1276" w:type="dxa"/>
            <w:vAlign w:val="bottom"/>
            <w:hideMark/>
          </w:tcPr>
          <w:p w14:paraId="59FD3CCB" w14:textId="2CB11158" w:rsidR="00606A04" w:rsidRPr="004B3397" w:rsidRDefault="00606A04" w:rsidP="007033F3">
            <w:pPr>
              <w:pStyle w:val="TAC"/>
            </w:pPr>
            <w:r w:rsidRPr="004B3397">
              <w:t>0.315</w:t>
            </w:r>
          </w:p>
        </w:tc>
        <w:tc>
          <w:tcPr>
            <w:tcW w:w="1277" w:type="dxa"/>
            <w:vAlign w:val="bottom"/>
            <w:hideMark/>
          </w:tcPr>
          <w:p w14:paraId="63121481" w14:textId="1FF31BE9" w:rsidR="00606A04" w:rsidRPr="004B3397" w:rsidRDefault="00606A04" w:rsidP="007033F3">
            <w:pPr>
              <w:pStyle w:val="TAC"/>
            </w:pPr>
            <w:r w:rsidRPr="004B3397">
              <w:t>0.391</w:t>
            </w:r>
          </w:p>
        </w:tc>
        <w:tc>
          <w:tcPr>
            <w:tcW w:w="1277" w:type="dxa"/>
            <w:vAlign w:val="bottom"/>
            <w:hideMark/>
          </w:tcPr>
          <w:p w14:paraId="47A9941F" w14:textId="4C82834C" w:rsidR="00606A04" w:rsidRPr="004B3397" w:rsidRDefault="00606A04" w:rsidP="007033F3">
            <w:pPr>
              <w:pStyle w:val="TAC"/>
            </w:pPr>
            <w:r w:rsidRPr="004B3397">
              <w:t>0.750</w:t>
            </w:r>
          </w:p>
        </w:tc>
        <w:tc>
          <w:tcPr>
            <w:tcW w:w="1277" w:type="dxa"/>
            <w:vAlign w:val="bottom"/>
            <w:hideMark/>
          </w:tcPr>
          <w:p w14:paraId="4FA43B62" w14:textId="45F3E9A7" w:rsidR="00606A04" w:rsidRPr="004B3397" w:rsidRDefault="00606A04" w:rsidP="007033F3">
            <w:pPr>
              <w:pStyle w:val="TAC"/>
            </w:pPr>
            <w:r w:rsidRPr="004B3397">
              <w:t>0.749</w:t>
            </w:r>
          </w:p>
        </w:tc>
      </w:tr>
      <w:tr w:rsidR="00606A04" w:rsidRPr="004B3397" w14:paraId="2EAB5359" w14:textId="77777777" w:rsidTr="00D36A90">
        <w:tc>
          <w:tcPr>
            <w:tcW w:w="1266" w:type="dxa"/>
            <w:noWrap/>
            <w:vAlign w:val="bottom"/>
            <w:hideMark/>
          </w:tcPr>
          <w:p w14:paraId="5768D38C" w14:textId="39578CDA" w:rsidR="00606A04" w:rsidRPr="004B3397" w:rsidRDefault="00606A04" w:rsidP="007033F3">
            <w:pPr>
              <w:pStyle w:val="TAC"/>
            </w:pPr>
            <w:r w:rsidRPr="004B3397">
              <w:t>1.0</w:t>
            </w:r>
          </w:p>
        </w:tc>
        <w:tc>
          <w:tcPr>
            <w:tcW w:w="1276" w:type="dxa"/>
            <w:noWrap/>
            <w:vAlign w:val="bottom"/>
            <w:hideMark/>
          </w:tcPr>
          <w:p w14:paraId="6B889638" w14:textId="6EC35139" w:rsidR="00606A04" w:rsidRPr="004B3397" w:rsidRDefault="00606A04" w:rsidP="007033F3">
            <w:pPr>
              <w:pStyle w:val="TAC"/>
            </w:pPr>
            <w:r w:rsidRPr="004B3397">
              <w:t>0.289</w:t>
            </w:r>
          </w:p>
        </w:tc>
        <w:tc>
          <w:tcPr>
            <w:tcW w:w="1276" w:type="dxa"/>
            <w:vAlign w:val="bottom"/>
            <w:hideMark/>
          </w:tcPr>
          <w:p w14:paraId="71F7E5EA" w14:textId="560FE33A" w:rsidR="00606A04" w:rsidRPr="004B3397" w:rsidRDefault="00606A04" w:rsidP="007033F3">
            <w:pPr>
              <w:pStyle w:val="TAC"/>
            </w:pPr>
            <w:r w:rsidRPr="004B3397">
              <w:t>0.360</w:t>
            </w:r>
          </w:p>
        </w:tc>
        <w:tc>
          <w:tcPr>
            <w:tcW w:w="1276" w:type="dxa"/>
            <w:vAlign w:val="bottom"/>
            <w:hideMark/>
          </w:tcPr>
          <w:p w14:paraId="4E3C40B6" w14:textId="3A8D1B16" w:rsidR="00606A04" w:rsidRPr="004B3397" w:rsidRDefault="00606A04" w:rsidP="007033F3">
            <w:pPr>
              <w:pStyle w:val="TAC"/>
            </w:pPr>
            <w:r w:rsidRPr="004B3397">
              <w:t>0.252</w:t>
            </w:r>
          </w:p>
        </w:tc>
        <w:tc>
          <w:tcPr>
            <w:tcW w:w="1277" w:type="dxa"/>
            <w:vAlign w:val="bottom"/>
            <w:hideMark/>
          </w:tcPr>
          <w:p w14:paraId="788B65F3" w14:textId="5254EDDD" w:rsidR="00606A04" w:rsidRPr="004B3397" w:rsidRDefault="00606A04" w:rsidP="007033F3">
            <w:pPr>
              <w:pStyle w:val="TAC"/>
            </w:pPr>
            <w:r w:rsidRPr="004B3397">
              <w:t>0.319</w:t>
            </w:r>
          </w:p>
        </w:tc>
        <w:tc>
          <w:tcPr>
            <w:tcW w:w="1277" w:type="dxa"/>
            <w:vAlign w:val="bottom"/>
            <w:hideMark/>
          </w:tcPr>
          <w:p w14:paraId="16D30155" w14:textId="1F360D15" w:rsidR="00606A04" w:rsidRPr="004B3397" w:rsidRDefault="00606A04" w:rsidP="007033F3">
            <w:pPr>
              <w:pStyle w:val="TAC"/>
            </w:pPr>
            <w:r w:rsidRPr="004B3397">
              <w:t>0.705</w:t>
            </w:r>
          </w:p>
        </w:tc>
        <w:tc>
          <w:tcPr>
            <w:tcW w:w="1277" w:type="dxa"/>
            <w:vAlign w:val="bottom"/>
            <w:hideMark/>
          </w:tcPr>
          <w:p w14:paraId="37E6DCA4" w14:textId="77A09147" w:rsidR="00606A04" w:rsidRPr="004B3397" w:rsidRDefault="00606A04" w:rsidP="007033F3">
            <w:pPr>
              <w:pStyle w:val="TAC"/>
            </w:pPr>
            <w:r w:rsidRPr="004B3397">
              <w:t>0.704</w:t>
            </w:r>
          </w:p>
        </w:tc>
      </w:tr>
      <w:tr w:rsidR="00606A04" w:rsidRPr="004B3397" w14:paraId="1F57DCDB" w14:textId="77777777" w:rsidTr="00D36A90">
        <w:tc>
          <w:tcPr>
            <w:tcW w:w="1266" w:type="dxa"/>
            <w:noWrap/>
            <w:vAlign w:val="bottom"/>
            <w:hideMark/>
          </w:tcPr>
          <w:p w14:paraId="7DA95A04" w14:textId="65F248E7" w:rsidR="00606A04" w:rsidRPr="004B3397" w:rsidRDefault="00606A04" w:rsidP="007033F3">
            <w:pPr>
              <w:pStyle w:val="TAC"/>
            </w:pPr>
            <w:r w:rsidRPr="004B3397">
              <w:t>1.1</w:t>
            </w:r>
          </w:p>
        </w:tc>
        <w:tc>
          <w:tcPr>
            <w:tcW w:w="1276" w:type="dxa"/>
            <w:noWrap/>
            <w:vAlign w:val="bottom"/>
            <w:hideMark/>
          </w:tcPr>
          <w:p w14:paraId="64EF3FBD" w14:textId="1AE3A65A" w:rsidR="00606A04" w:rsidRPr="004B3397" w:rsidRDefault="00606A04" w:rsidP="007033F3">
            <w:pPr>
              <w:pStyle w:val="TAC"/>
            </w:pPr>
            <w:r w:rsidRPr="004B3397">
              <w:t>0.240</w:t>
            </w:r>
          </w:p>
        </w:tc>
        <w:tc>
          <w:tcPr>
            <w:tcW w:w="1276" w:type="dxa"/>
            <w:vAlign w:val="bottom"/>
            <w:hideMark/>
          </w:tcPr>
          <w:p w14:paraId="496D3244" w14:textId="2A719BC5" w:rsidR="00606A04" w:rsidRPr="004B3397" w:rsidRDefault="00606A04" w:rsidP="007033F3">
            <w:pPr>
              <w:pStyle w:val="TAC"/>
            </w:pPr>
            <w:r w:rsidRPr="004B3397">
              <w:t>0.335</w:t>
            </w:r>
          </w:p>
        </w:tc>
        <w:tc>
          <w:tcPr>
            <w:tcW w:w="1276" w:type="dxa"/>
            <w:vAlign w:val="bottom"/>
            <w:hideMark/>
          </w:tcPr>
          <w:p w14:paraId="7D2E3729" w14:textId="63719C92" w:rsidR="00606A04" w:rsidRPr="004B3397" w:rsidRDefault="00606A04" w:rsidP="007033F3">
            <w:pPr>
              <w:pStyle w:val="TAC"/>
            </w:pPr>
            <w:r w:rsidRPr="004B3397">
              <w:t>0.206</w:t>
            </w:r>
          </w:p>
        </w:tc>
        <w:tc>
          <w:tcPr>
            <w:tcW w:w="1277" w:type="dxa"/>
            <w:vAlign w:val="bottom"/>
            <w:hideMark/>
          </w:tcPr>
          <w:p w14:paraId="710725A4" w14:textId="18907C3C" w:rsidR="00606A04" w:rsidRPr="004B3397" w:rsidRDefault="00606A04" w:rsidP="007033F3">
            <w:pPr>
              <w:pStyle w:val="TAC"/>
            </w:pPr>
            <w:r w:rsidRPr="004B3397">
              <w:t>0.290</w:t>
            </w:r>
          </w:p>
        </w:tc>
        <w:tc>
          <w:tcPr>
            <w:tcW w:w="1277" w:type="dxa"/>
            <w:vAlign w:val="bottom"/>
            <w:hideMark/>
          </w:tcPr>
          <w:p w14:paraId="3A3BE742" w14:textId="79FAD28D" w:rsidR="00606A04" w:rsidRPr="004B3397" w:rsidRDefault="00606A04" w:rsidP="007033F3">
            <w:pPr>
              <w:pStyle w:val="TAC"/>
            </w:pPr>
            <w:r w:rsidRPr="004B3397">
              <w:t>0.659</w:t>
            </w:r>
          </w:p>
        </w:tc>
        <w:tc>
          <w:tcPr>
            <w:tcW w:w="1277" w:type="dxa"/>
            <w:vAlign w:val="bottom"/>
            <w:hideMark/>
          </w:tcPr>
          <w:p w14:paraId="2723B15C" w14:textId="266C5360" w:rsidR="00606A04" w:rsidRPr="004B3397" w:rsidRDefault="00606A04" w:rsidP="007033F3">
            <w:pPr>
              <w:pStyle w:val="TAC"/>
            </w:pPr>
            <w:r w:rsidRPr="004B3397">
              <w:t>0.658</w:t>
            </w:r>
          </w:p>
        </w:tc>
      </w:tr>
      <w:tr w:rsidR="00606A04" w:rsidRPr="004B3397" w14:paraId="555FE8EC" w14:textId="77777777" w:rsidTr="00D36A90">
        <w:tc>
          <w:tcPr>
            <w:tcW w:w="1266" w:type="dxa"/>
            <w:noWrap/>
            <w:vAlign w:val="bottom"/>
            <w:hideMark/>
          </w:tcPr>
          <w:p w14:paraId="08C08D83" w14:textId="24C74FEF" w:rsidR="00606A04" w:rsidRPr="004B3397" w:rsidRDefault="00606A04" w:rsidP="007033F3">
            <w:pPr>
              <w:pStyle w:val="TAC"/>
            </w:pPr>
            <w:r w:rsidRPr="004B3397">
              <w:t>1.2</w:t>
            </w:r>
          </w:p>
        </w:tc>
        <w:tc>
          <w:tcPr>
            <w:tcW w:w="1276" w:type="dxa"/>
            <w:noWrap/>
            <w:vAlign w:val="bottom"/>
            <w:hideMark/>
          </w:tcPr>
          <w:p w14:paraId="5E0186CC" w14:textId="0D52574C" w:rsidR="00606A04" w:rsidRPr="004B3397" w:rsidRDefault="00606A04" w:rsidP="007033F3">
            <w:pPr>
              <w:pStyle w:val="TAC"/>
            </w:pPr>
            <w:r w:rsidRPr="004B3397">
              <w:t>0.204</w:t>
            </w:r>
          </w:p>
        </w:tc>
        <w:tc>
          <w:tcPr>
            <w:tcW w:w="1276" w:type="dxa"/>
            <w:vAlign w:val="bottom"/>
            <w:hideMark/>
          </w:tcPr>
          <w:p w14:paraId="7B9D2064" w14:textId="2AEBBF6D" w:rsidR="00606A04" w:rsidRPr="004B3397" w:rsidRDefault="00606A04" w:rsidP="007033F3">
            <w:pPr>
              <w:pStyle w:val="TAC"/>
            </w:pPr>
            <w:r w:rsidRPr="004B3397">
              <w:t>0.320</w:t>
            </w:r>
          </w:p>
        </w:tc>
        <w:tc>
          <w:tcPr>
            <w:tcW w:w="1276" w:type="dxa"/>
            <w:vAlign w:val="bottom"/>
            <w:hideMark/>
          </w:tcPr>
          <w:p w14:paraId="55F085D3" w14:textId="311B70A5" w:rsidR="00606A04" w:rsidRPr="004B3397" w:rsidRDefault="00606A04" w:rsidP="007033F3">
            <w:pPr>
              <w:pStyle w:val="TAC"/>
            </w:pPr>
            <w:r w:rsidRPr="004B3397">
              <w:t>0.174</w:t>
            </w:r>
          </w:p>
        </w:tc>
        <w:tc>
          <w:tcPr>
            <w:tcW w:w="1277" w:type="dxa"/>
            <w:vAlign w:val="bottom"/>
            <w:hideMark/>
          </w:tcPr>
          <w:p w14:paraId="074AE645" w14:textId="04BD3EB0" w:rsidR="00606A04" w:rsidRPr="004B3397" w:rsidRDefault="00606A04" w:rsidP="007033F3">
            <w:pPr>
              <w:pStyle w:val="TAC"/>
            </w:pPr>
            <w:r w:rsidRPr="004B3397">
              <w:t>0.273</w:t>
            </w:r>
          </w:p>
        </w:tc>
        <w:tc>
          <w:tcPr>
            <w:tcW w:w="1277" w:type="dxa"/>
            <w:vAlign w:val="bottom"/>
            <w:hideMark/>
          </w:tcPr>
          <w:p w14:paraId="5F7086C8" w14:textId="6B1AAA1F" w:rsidR="00606A04" w:rsidRPr="004B3397" w:rsidRDefault="00606A04" w:rsidP="007033F3">
            <w:pPr>
              <w:pStyle w:val="TAC"/>
            </w:pPr>
            <w:r w:rsidRPr="004B3397">
              <w:t>0.614</w:t>
            </w:r>
          </w:p>
        </w:tc>
        <w:tc>
          <w:tcPr>
            <w:tcW w:w="1277" w:type="dxa"/>
            <w:vAlign w:val="bottom"/>
            <w:hideMark/>
          </w:tcPr>
          <w:p w14:paraId="7AEF9CD1" w14:textId="78FD4C56" w:rsidR="00606A04" w:rsidRPr="004B3397" w:rsidRDefault="00606A04" w:rsidP="007033F3">
            <w:pPr>
              <w:pStyle w:val="TAC"/>
            </w:pPr>
            <w:r w:rsidRPr="004B3397">
              <w:t>0.612</w:t>
            </w:r>
          </w:p>
        </w:tc>
      </w:tr>
      <w:tr w:rsidR="00606A04" w:rsidRPr="004B3397" w14:paraId="07A22623" w14:textId="77777777" w:rsidTr="00D36A90">
        <w:tc>
          <w:tcPr>
            <w:tcW w:w="1266" w:type="dxa"/>
            <w:noWrap/>
            <w:vAlign w:val="bottom"/>
            <w:hideMark/>
          </w:tcPr>
          <w:p w14:paraId="5B778E42" w14:textId="286680CC" w:rsidR="00606A04" w:rsidRPr="004B3397" w:rsidRDefault="00606A04" w:rsidP="007033F3">
            <w:pPr>
              <w:pStyle w:val="TAC"/>
            </w:pPr>
            <w:r w:rsidRPr="004B3397">
              <w:t>1.3</w:t>
            </w:r>
          </w:p>
        </w:tc>
        <w:tc>
          <w:tcPr>
            <w:tcW w:w="1276" w:type="dxa"/>
            <w:noWrap/>
            <w:vAlign w:val="bottom"/>
            <w:hideMark/>
          </w:tcPr>
          <w:p w14:paraId="149962BB" w14:textId="7F67C7D4" w:rsidR="00606A04" w:rsidRPr="004B3397" w:rsidRDefault="00606A04" w:rsidP="007033F3">
            <w:pPr>
              <w:pStyle w:val="TAC"/>
            </w:pPr>
            <w:r w:rsidRPr="004B3397">
              <w:t>0.181</w:t>
            </w:r>
          </w:p>
        </w:tc>
        <w:tc>
          <w:tcPr>
            <w:tcW w:w="1276" w:type="dxa"/>
            <w:vAlign w:val="bottom"/>
            <w:hideMark/>
          </w:tcPr>
          <w:p w14:paraId="5B6D50DC" w14:textId="4B6A1949" w:rsidR="00606A04" w:rsidRPr="004B3397" w:rsidRDefault="00606A04" w:rsidP="007033F3">
            <w:pPr>
              <w:pStyle w:val="TAC"/>
            </w:pPr>
            <w:r w:rsidRPr="004B3397">
              <w:t>0.287</w:t>
            </w:r>
          </w:p>
        </w:tc>
        <w:tc>
          <w:tcPr>
            <w:tcW w:w="1276" w:type="dxa"/>
            <w:vAlign w:val="bottom"/>
            <w:hideMark/>
          </w:tcPr>
          <w:p w14:paraId="0BC3F938" w14:textId="4058D65E" w:rsidR="00606A04" w:rsidRPr="004B3397" w:rsidRDefault="00606A04" w:rsidP="007033F3">
            <w:pPr>
              <w:pStyle w:val="TAC"/>
            </w:pPr>
            <w:r w:rsidRPr="004B3397">
              <w:t>0.154</w:t>
            </w:r>
          </w:p>
        </w:tc>
        <w:tc>
          <w:tcPr>
            <w:tcW w:w="1277" w:type="dxa"/>
            <w:vAlign w:val="bottom"/>
            <w:hideMark/>
          </w:tcPr>
          <w:p w14:paraId="783C7F08" w14:textId="2B24AD9D" w:rsidR="00606A04" w:rsidRPr="004B3397" w:rsidRDefault="00606A04" w:rsidP="007033F3">
            <w:pPr>
              <w:pStyle w:val="TAC"/>
            </w:pPr>
            <w:r w:rsidRPr="004B3397">
              <w:t>0.239</w:t>
            </w:r>
          </w:p>
        </w:tc>
        <w:tc>
          <w:tcPr>
            <w:tcW w:w="1277" w:type="dxa"/>
            <w:vAlign w:val="bottom"/>
            <w:hideMark/>
          </w:tcPr>
          <w:p w14:paraId="43E23DC2" w14:textId="3925353B" w:rsidR="00606A04" w:rsidRPr="004B3397" w:rsidRDefault="00606A04" w:rsidP="007033F3">
            <w:pPr>
              <w:pStyle w:val="TAC"/>
            </w:pPr>
            <w:r w:rsidRPr="004B3397">
              <w:t>0.569</w:t>
            </w:r>
          </w:p>
        </w:tc>
        <w:tc>
          <w:tcPr>
            <w:tcW w:w="1277" w:type="dxa"/>
            <w:vAlign w:val="bottom"/>
            <w:hideMark/>
          </w:tcPr>
          <w:p w14:paraId="59680C06" w14:textId="6377E010" w:rsidR="00606A04" w:rsidRPr="004B3397" w:rsidRDefault="00606A04" w:rsidP="007033F3">
            <w:pPr>
              <w:pStyle w:val="TAC"/>
            </w:pPr>
            <w:r w:rsidRPr="004B3397">
              <w:t>0.568</w:t>
            </w:r>
          </w:p>
        </w:tc>
      </w:tr>
      <w:tr w:rsidR="00606A04" w:rsidRPr="004B3397" w14:paraId="345CCA47" w14:textId="77777777" w:rsidTr="00D36A90">
        <w:tc>
          <w:tcPr>
            <w:tcW w:w="1266" w:type="dxa"/>
            <w:noWrap/>
            <w:vAlign w:val="bottom"/>
            <w:hideMark/>
          </w:tcPr>
          <w:p w14:paraId="729DCC07" w14:textId="08DBB888" w:rsidR="00606A04" w:rsidRPr="004B3397" w:rsidRDefault="00606A04" w:rsidP="007033F3">
            <w:pPr>
              <w:pStyle w:val="TAC"/>
            </w:pPr>
            <w:r w:rsidRPr="004B3397">
              <w:t>1.4</w:t>
            </w:r>
          </w:p>
        </w:tc>
        <w:tc>
          <w:tcPr>
            <w:tcW w:w="1276" w:type="dxa"/>
            <w:noWrap/>
            <w:vAlign w:val="bottom"/>
            <w:hideMark/>
          </w:tcPr>
          <w:p w14:paraId="2AA9150A" w14:textId="7042F067" w:rsidR="00606A04" w:rsidRPr="004B3397" w:rsidRDefault="00606A04" w:rsidP="007033F3">
            <w:pPr>
              <w:pStyle w:val="TAC"/>
            </w:pPr>
            <w:r w:rsidRPr="004B3397">
              <w:t>0.167</w:t>
            </w:r>
          </w:p>
        </w:tc>
        <w:tc>
          <w:tcPr>
            <w:tcW w:w="1276" w:type="dxa"/>
            <w:vAlign w:val="bottom"/>
            <w:hideMark/>
          </w:tcPr>
          <w:p w14:paraId="3398FB13" w14:textId="530D85B2" w:rsidR="00606A04" w:rsidRPr="004B3397" w:rsidRDefault="00606A04" w:rsidP="007033F3">
            <w:pPr>
              <w:pStyle w:val="TAC"/>
            </w:pPr>
            <w:r w:rsidRPr="004B3397">
              <w:t>0.233</w:t>
            </w:r>
          </w:p>
        </w:tc>
        <w:tc>
          <w:tcPr>
            <w:tcW w:w="1276" w:type="dxa"/>
            <w:vAlign w:val="bottom"/>
            <w:hideMark/>
          </w:tcPr>
          <w:p w14:paraId="0EE4C499" w14:textId="48CED541" w:rsidR="00606A04" w:rsidRPr="004B3397" w:rsidRDefault="00606A04" w:rsidP="007033F3">
            <w:pPr>
              <w:pStyle w:val="TAC"/>
            </w:pPr>
            <w:r w:rsidRPr="004B3397">
              <w:t>0.143</w:t>
            </w:r>
          </w:p>
        </w:tc>
        <w:tc>
          <w:tcPr>
            <w:tcW w:w="1277" w:type="dxa"/>
            <w:vAlign w:val="bottom"/>
            <w:hideMark/>
          </w:tcPr>
          <w:p w14:paraId="7956DA00" w14:textId="41D8056A" w:rsidR="00606A04" w:rsidRPr="004B3397" w:rsidRDefault="00606A04" w:rsidP="007033F3">
            <w:pPr>
              <w:pStyle w:val="TAC"/>
            </w:pPr>
            <w:r w:rsidRPr="004B3397">
              <w:t>0.185</w:t>
            </w:r>
          </w:p>
        </w:tc>
        <w:tc>
          <w:tcPr>
            <w:tcW w:w="1277" w:type="dxa"/>
            <w:vAlign w:val="bottom"/>
            <w:hideMark/>
          </w:tcPr>
          <w:p w14:paraId="13F62997" w14:textId="17549571" w:rsidR="00606A04" w:rsidRPr="004B3397" w:rsidRDefault="00606A04" w:rsidP="007033F3">
            <w:pPr>
              <w:pStyle w:val="TAC"/>
            </w:pPr>
            <w:r w:rsidRPr="004B3397">
              <w:t>0.527</w:t>
            </w:r>
          </w:p>
        </w:tc>
        <w:tc>
          <w:tcPr>
            <w:tcW w:w="1277" w:type="dxa"/>
            <w:vAlign w:val="bottom"/>
            <w:hideMark/>
          </w:tcPr>
          <w:p w14:paraId="65A6356F" w14:textId="22F5D30A" w:rsidR="00606A04" w:rsidRPr="004B3397" w:rsidRDefault="00606A04" w:rsidP="007033F3">
            <w:pPr>
              <w:pStyle w:val="TAC"/>
            </w:pPr>
            <w:r w:rsidRPr="004B3397">
              <w:t>0.525</w:t>
            </w:r>
          </w:p>
        </w:tc>
      </w:tr>
      <w:tr w:rsidR="00606A04" w:rsidRPr="004B3397" w14:paraId="23ACE2DE" w14:textId="77777777" w:rsidTr="00D36A90">
        <w:tc>
          <w:tcPr>
            <w:tcW w:w="1266" w:type="dxa"/>
            <w:noWrap/>
            <w:vAlign w:val="bottom"/>
            <w:hideMark/>
          </w:tcPr>
          <w:p w14:paraId="66C8CF4C" w14:textId="4BADE8F2" w:rsidR="00606A04" w:rsidRPr="004B3397" w:rsidRDefault="00606A04" w:rsidP="007033F3">
            <w:pPr>
              <w:pStyle w:val="TAC"/>
            </w:pPr>
            <w:r w:rsidRPr="004B3397">
              <w:t>1.5</w:t>
            </w:r>
          </w:p>
        </w:tc>
        <w:tc>
          <w:tcPr>
            <w:tcW w:w="1276" w:type="dxa"/>
            <w:noWrap/>
            <w:vAlign w:val="bottom"/>
            <w:hideMark/>
          </w:tcPr>
          <w:p w14:paraId="40C577B7" w14:textId="69CE5C3C" w:rsidR="00606A04" w:rsidRPr="004B3397" w:rsidRDefault="00606A04" w:rsidP="007033F3">
            <w:pPr>
              <w:pStyle w:val="TAC"/>
            </w:pPr>
            <w:r w:rsidRPr="004B3397">
              <w:t>0.159</w:t>
            </w:r>
          </w:p>
        </w:tc>
        <w:tc>
          <w:tcPr>
            <w:tcW w:w="1276" w:type="dxa"/>
            <w:vAlign w:val="bottom"/>
            <w:hideMark/>
          </w:tcPr>
          <w:p w14:paraId="728E90E7" w14:textId="2CB55F36" w:rsidR="00606A04" w:rsidRPr="004B3397" w:rsidRDefault="00606A04" w:rsidP="007033F3">
            <w:pPr>
              <w:pStyle w:val="TAC"/>
            </w:pPr>
            <w:r w:rsidRPr="004B3397">
              <w:t>0.176</w:t>
            </w:r>
          </w:p>
        </w:tc>
        <w:tc>
          <w:tcPr>
            <w:tcW w:w="1276" w:type="dxa"/>
            <w:vAlign w:val="bottom"/>
            <w:hideMark/>
          </w:tcPr>
          <w:p w14:paraId="6259DD8F" w14:textId="4512664B" w:rsidR="00606A04" w:rsidRPr="004B3397" w:rsidRDefault="00606A04" w:rsidP="007033F3">
            <w:pPr>
              <w:pStyle w:val="TAC"/>
            </w:pPr>
            <w:r w:rsidRPr="004B3397">
              <w:t>0.137</w:t>
            </w:r>
          </w:p>
        </w:tc>
        <w:tc>
          <w:tcPr>
            <w:tcW w:w="1277" w:type="dxa"/>
            <w:vAlign w:val="bottom"/>
            <w:hideMark/>
          </w:tcPr>
          <w:p w14:paraId="2C95A9AA" w14:textId="6DEB369E" w:rsidR="00606A04" w:rsidRPr="004B3397" w:rsidRDefault="00606A04" w:rsidP="007033F3">
            <w:pPr>
              <w:pStyle w:val="TAC"/>
            </w:pPr>
            <w:r w:rsidRPr="004B3397">
              <w:t>0.129</w:t>
            </w:r>
          </w:p>
        </w:tc>
        <w:tc>
          <w:tcPr>
            <w:tcW w:w="1277" w:type="dxa"/>
            <w:vAlign w:val="bottom"/>
            <w:hideMark/>
          </w:tcPr>
          <w:p w14:paraId="049ABC1F" w14:textId="739B3066" w:rsidR="00606A04" w:rsidRPr="004B3397" w:rsidRDefault="00606A04" w:rsidP="007033F3">
            <w:pPr>
              <w:pStyle w:val="TAC"/>
            </w:pPr>
            <w:r w:rsidRPr="004B3397">
              <w:t>0.487</w:t>
            </w:r>
          </w:p>
        </w:tc>
        <w:tc>
          <w:tcPr>
            <w:tcW w:w="1277" w:type="dxa"/>
            <w:vAlign w:val="bottom"/>
            <w:hideMark/>
          </w:tcPr>
          <w:p w14:paraId="3F2FB12D" w14:textId="239CB391" w:rsidR="00606A04" w:rsidRPr="004B3397" w:rsidRDefault="00606A04" w:rsidP="007033F3">
            <w:pPr>
              <w:pStyle w:val="TAC"/>
            </w:pPr>
            <w:r w:rsidRPr="004B3397">
              <w:t>0.485</w:t>
            </w:r>
          </w:p>
        </w:tc>
      </w:tr>
      <w:tr w:rsidR="00606A04" w:rsidRPr="004B3397" w14:paraId="499793E1" w14:textId="77777777" w:rsidTr="00D36A90">
        <w:tc>
          <w:tcPr>
            <w:tcW w:w="1266" w:type="dxa"/>
            <w:noWrap/>
            <w:vAlign w:val="bottom"/>
            <w:hideMark/>
          </w:tcPr>
          <w:p w14:paraId="3A88181E" w14:textId="4DA1748D" w:rsidR="00606A04" w:rsidRPr="004B3397" w:rsidRDefault="00606A04" w:rsidP="007033F3">
            <w:pPr>
              <w:pStyle w:val="TAC"/>
            </w:pPr>
            <w:r w:rsidRPr="004B3397">
              <w:t>1.6</w:t>
            </w:r>
          </w:p>
        </w:tc>
        <w:tc>
          <w:tcPr>
            <w:tcW w:w="1276" w:type="dxa"/>
            <w:noWrap/>
            <w:vAlign w:val="bottom"/>
            <w:hideMark/>
          </w:tcPr>
          <w:p w14:paraId="12121CF4" w14:textId="46012BE0" w:rsidR="00606A04" w:rsidRPr="004B3397" w:rsidRDefault="00606A04" w:rsidP="007033F3">
            <w:pPr>
              <w:pStyle w:val="TAC"/>
            </w:pPr>
            <w:r w:rsidRPr="004B3397">
              <w:t>0.155</w:t>
            </w:r>
          </w:p>
        </w:tc>
        <w:tc>
          <w:tcPr>
            <w:tcW w:w="1276" w:type="dxa"/>
            <w:vAlign w:val="bottom"/>
            <w:hideMark/>
          </w:tcPr>
          <w:p w14:paraId="5BED7F40" w14:textId="35FD045F" w:rsidR="00606A04" w:rsidRPr="004B3397" w:rsidRDefault="00606A04" w:rsidP="007033F3">
            <w:pPr>
              <w:pStyle w:val="TAC"/>
            </w:pPr>
            <w:r w:rsidRPr="004B3397">
              <w:t>0.141</w:t>
            </w:r>
          </w:p>
        </w:tc>
        <w:tc>
          <w:tcPr>
            <w:tcW w:w="1276" w:type="dxa"/>
            <w:vAlign w:val="bottom"/>
            <w:hideMark/>
          </w:tcPr>
          <w:p w14:paraId="4137A672" w14:textId="469D7BBD" w:rsidR="00606A04" w:rsidRPr="004B3397" w:rsidRDefault="00606A04" w:rsidP="007033F3">
            <w:pPr>
              <w:pStyle w:val="TAC"/>
            </w:pPr>
            <w:r w:rsidRPr="004B3397">
              <w:t>0.135</w:t>
            </w:r>
          </w:p>
        </w:tc>
        <w:tc>
          <w:tcPr>
            <w:tcW w:w="1277" w:type="dxa"/>
            <w:vAlign w:val="bottom"/>
            <w:hideMark/>
          </w:tcPr>
          <w:p w14:paraId="0EF94859" w14:textId="22A0E996" w:rsidR="00606A04" w:rsidRPr="004B3397" w:rsidRDefault="00606A04" w:rsidP="007033F3">
            <w:pPr>
              <w:pStyle w:val="TAC"/>
            </w:pPr>
            <w:r w:rsidRPr="004B3397">
              <w:t>0.096</w:t>
            </w:r>
          </w:p>
        </w:tc>
        <w:tc>
          <w:tcPr>
            <w:tcW w:w="1277" w:type="dxa"/>
            <w:vAlign w:val="bottom"/>
            <w:hideMark/>
          </w:tcPr>
          <w:p w14:paraId="0C592526" w14:textId="122DF6DD" w:rsidR="00606A04" w:rsidRPr="004B3397" w:rsidRDefault="00606A04" w:rsidP="007033F3">
            <w:pPr>
              <w:pStyle w:val="TAC"/>
            </w:pPr>
            <w:r w:rsidRPr="004B3397">
              <w:t>0.450</w:t>
            </w:r>
          </w:p>
        </w:tc>
        <w:tc>
          <w:tcPr>
            <w:tcW w:w="1277" w:type="dxa"/>
            <w:vAlign w:val="bottom"/>
            <w:hideMark/>
          </w:tcPr>
          <w:p w14:paraId="52F2D9BA" w14:textId="086427D2" w:rsidR="00606A04" w:rsidRPr="004B3397" w:rsidRDefault="00606A04" w:rsidP="007033F3">
            <w:pPr>
              <w:pStyle w:val="TAC"/>
            </w:pPr>
            <w:r w:rsidRPr="004B3397">
              <w:t>0.448</w:t>
            </w:r>
          </w:p>
        </w:tc>
      </w:tr>
      <w:tr w:rsidR="00606A04" w:rsidRPr="004B3397" w14:paraId="30C8DD98" w14:textId="77777777" w:rsidTr="00D36A90">
        <w:tc>
          <w:tcPr>
            <w:tcW w:w="1266" w:type="dxa"/>
            <w:noWrap/>
            <w:vAlign w:val="bottom"/>
            <w:hideMark/>
          </w:tcPr>
          <w:p w14:paraId="5710FA60" w14:textId="05586B39" w:rsidR="00606A04" w:rsidRPr="004B3397" w:rsidRDefault="00606A04" w:rsidP="007033F3">
            <w:pPr>
              <w:pStyle w:val="TAC"/>
            </w:pPr>
            <w:r w:rsidRPr="004B3397">
              <w:t>1.7</w:t>
            </w:r>
          </w:p>
        </w:tc>
        <w:tc>
          <w:tcPr>
            <w:tcW w:w="1276" w:type="dxa"/>
            <w:noWrap/>
            <w:vAlign w:val="bottom"/>
            <w:hideMark/>
          </w:tcPr>
          <w:p w14:paraId="41621455" w14:textId="2C162B92" w:rsidR="00606A04" w:rsidRPr="004B3397" w:rsidRDefault="00606A04" w:rsidP="007033F3">
            <w:pPr>
              <w:pStyle w:val="TAC"/>
            </w:pPr>
            <w:r w:rsidRPr="004B3397">
              <w:t>0.153</w:t>
            </w:r>
          </w:p>
        </w:tc>
        <w:tc>
          <w:tcPr>
            <w:tcW w:w="1276" w:type="dxa"/>
            <w:vAlign w:val="bottom"/>
            <w:hideMark/>
          </w:tcPr>
          <w:p w14:paraId="6AB2EA73" w14:textId="69924CEA" w:rsidR="00606A04" w:rsidRPr="004B3397" w:rsidRDefault="00606A04" w:rsidP="007033F3">
            <w:pPr>
              <w:pStyle w:val="TAC"/>
            </w:pPr>
            <w:r w:rsidRPr="004B3397">
              <w:t>0.135</w:t>
            </w:r>
          </w:p>
        </w:tc>
        <w:tc>
          <w:tcPr>
            <w:tcW w:w="1276" w:type="dxa"/>
            <w:vAlign w:val="bottom"/>
            <w:hideMark/>
          </w:tcPr>
          <w:p w14:paraId="6CD93B5B" w14:textId="2C9D94C9" w:rsidR="00606A04" w:rsidRPr="004B3397" w:rsidRDefault="00606A04" w:rsidP="007033F3">
            <w:pPr>
              <w:pStyle w:val="TAC"/>
            </w:pPr>
            <w:r w:rsidRPr="004B3397">
              <w:t>0.134</w:t>
            </w:r>
          </w:p>
        </w:tc>
        <w:tc>
          <w:tcPr>
            <w:tcW w:w="1277" w:type="dxa"/>
            <w:vAlign w:val="bottom"/>
            <w:hideMark/>
          </w:tcPr>
          <w:p w14:paraId="64C6FC61" w14:textId="3461AC73" w:rsidR="00606A04" w:rsidRPr="004B3397" w:rsidRDefault="00606A04" w:rsidP="007033F3">
            <w:pPr>
              <w:pStyle w:val="TAC"/>
            </w:pPr>
            <w:r w:rsidRPr="004B3397">
              <w:t>0.092</w:t>
            </w:r>
          </w:p>
        </w:tc>
        <w:tc>
          <w:tcPr>
            <w:tcW w:w="1277" w:type="dxa"/>
            <w:vAlign w:val="bottom"/>
            <w:hideMark/>
          </w:tcPr>
          <w:p w14:paraId="40CD0BDA" w14:textId="222191EB" w:rsidR="00606A04" w:rsidRPr="004B3397" w:rsidRDefault="00606A04" w:rsidP="007033F3">
            <w:pPr>
              <w:pStyle w:val="TAC"/>
            </w:pPr>
            <w:r w:rsidRPr="004B3397">
              <w:t>0.417</w:t>
            </w:r>
          </w:p>
        </w:tc>
        <w:tc>
          <w:tcPr>
            <w:tcW w:w="1277" w:type="dxa"/>
            <w:vAlign w:val="bottom"/>
            <w:hideMark/>
          </w:tcPr>
          <w:p w14:paraId="154C7247" w14:textId="7CE7AB8D" w:rsidR="00606A04" w:rsidRPr="004B3397" w:rsidRDefault="00606A04" w:rsidP="007033F3">
            <w:pPr>
              <w:pStyle w:val="TAC"/>
            </w:pPr>
            <w:r w:rsidRPr="004B3397">
              <w:t>0.415</w:t>
            </w:r>
          </w:p>
        </w:tc>
      </w:tr>
      <w:tr w:rsidR="00606A04" w:rsidRPr="004B3397" w14:paraId="0486D867" w14:textId="77777777" w:rsidTr="00D36A90">
        <w:tc>
          <w:tcPr>
            <w:tcW w:w="1266" w:type="dxa"/>
            <w:noWrap/>
            <w:vAlign w:val="bottom"/>
            <w:hideMark/>
          </w:tcPr>
          <w:p w14:paraId="24E9D4DB" w14:textId="5EAD2F7D" w:rsidR="00606A04" w:rsidRPr="004B3397" w:rsidRDefault="00606A04" w:rsidP="007033F3">
            <w:pPr>
              <w:pStyle w:val="TAC"/>
            </w:pPr>
            <w:r w:rsidRPr="004B3397">
              <w:t>1.8</w:t>
            </w:r>
          </w:p>
        </w:tc>
        <w:tc>
          <w:tcPr>
            <w:tcW w:w="1276" w:type="dxa"/>
            <w:noWrap/>
            <w:vAlign w:val="bottom"/>
            <w:hideMark/>
          </w:tcPr>
          <w:p w14:paraId="399797B9" w14:textId="3503C493" w:rsidR="00606A04" w:rsidRPr="004B3397" w:rsidRDefault="00606A04" w:rsidP="007033F3">
            <w:pPr>
              <w:pStyle w:val="TAC"/>
            </w:pPr>
            <w:r w:rsidRPr="004B3397">
              <w:t>0.150</w:t>
            </w:r>
          </w:p>
        </w:tc>
        <w:tc>
          <w:tcPr>
            <w:tcW w:w="1276" w:type="dxa"/>
            <w:vAlign w:val="bottom"/>
            <w:hideMark/>
          </w:tcPr>
          <w:p w14:paraId="07A45699" w14:textId="6C990009" w:rsidR="00606A04" w:rsidRPr="004B3397" w:rsidRDefault="00606A04" w:rsidP="007033F3">
            <w:pPr>
              <w:pStyle w:val="TAC"/>
            </w:pPr>
            <w:r w:rsidRPr="004B3397">
              <w:t>0.137</w:t>
            </w:r>
          </w:p>
        </w:tc>
        <w:tc>
          <w:tcPr>
            <w:tcW w:w="1276" w:type="dxa"/>
            <w:vAlign w:val="bottom"/>
            <w:hideMark/>
          </w:tcPr>
          <w:p w14:paraId="469ADC83" w14:textId="44A341CB" w:rsidR="00606A04" w:rsidRPr="004B3397" w:rsidRDefault="00606A04" w:rsidP="007033F3">
            <w:pPr>
              <w:pStyle w:val="TAC"/>
            </w:pPr>
            <w:r w:rsidRPr="004B3397">
              <w:t>0.134</w:t>
            </w:r>
          </w:p>
        </w:tc>
        <w:tc>
          <w:tcPr>
            <w:tcW w:w="1277" w:type="dxa"/>
            <w:vAlign w:val="bottom"/>
            <w:hideMark/>
          </w:tcPr>
          <w:p w14:paraId="3E0A5885" w14:textId="461FF192" w:rsidR="00606A04" w:rsidRPr="004B3397" w:rsidRDefault="00606A04" w:rsidP="007033F3">
            <w:pPr>
              <w:pStyle w:val="TAC"/>
            </w:pPr>
            <w:r w:rsidRPr="004B3397">
              <w:t>0.095</w:t>
            </w:r>
          </w:p>
        </w:tc>
        <w:tc>
          <w:tcPr>
            <w:tcW w:w="1277" w:type="dxa"/>
            <w:vAlign w:val="bottom"/>
            <w:hideMark/>
          </w:tcPr>
          <w:p w14:paraId="2DF2B25F" w14:textId="52834C4C" w:rsidR="00606A04" w:rsidRPr="004B3397" w:rsidRDefault="00606A04" w:rsidP="007033F3">
            <w:pPr>
              <w:pStyle w:val="TAC"/>
            </w:pPr>
            <w:r w:rsidRPr="004B3397">
              <w:t>0.387</w:t>
            </w:r>
          </w:p>
        </w:tc>
        <w:tc>
          <w:tcPr>
            <w:tcW w:w="1277" w:type="dxa"/>
            <w:vAlign w:val="bottom"/>
            <w:hideMark/>
          </w:tcPr>
          <w:p w14:paraId="52B1A800" w14:textId="1212ECC8" w:rsidR="00606A04" w:rsidRPr="004B3397" w:rsidRDefault="00606A04" w:rsidP="007033F3">
            <w:pPr>
              <w:pStyle w:val="TAC"/>
            </w:pPr>
            <w:r w:rsidRPr="004B3397">
              <w:t>0.385</w:t>
            </w:r>
          </w:p>
        </w:tc>
      </w:tr>
      <w:tr w:rsidR="00606A04" w:rsidRPr="004B3397" w14:paraId="24721A1D" w14:textId="77777777" w:rsidTr="00D36A90">
        <w:tc>
          <w:tcPr>
            <w:tcW w:w="1266" w:type="dxa"/>
            <w:noWrap/>
            <w:vAlign w:val="bottom"/>
            <w:hideMark/>
          </w:tcPr>
          <w:p w14:paraId="44289713" w14:textId="7B128114" w:rsidR="00606A04" w:rsidRPr="004B3397" w:rsidRDefault="00606A04" w:rsidP="007033F3">
            <w:pPr>
              <w:pStyle w:val="TAC"/>
            </w:pPr>
            <w:r w:rsidRPr="004B3397">
              <w:t>1.9</w:t>
            </w:r>
          </w:p>
        </w:tc>
        <w:tc>
          <w:tcPr>
            <w:tcW w:w="1276" w:type="dxa"/>
            <w:noWrap/>
            <w:vAlign w:val="bottom"/>
            <w:hideMark/>
          </w:tcPr>
          <w:p w14:paraId="64387B75" w14:textId="0FEEE6F6" w:rsidR="00606A04" w:rsidRPr="004B3397" w:rsidRDefault="00606A04" w:rsidP="007033F3">
            <w:pPr>
              <w:pStyle w:val="TAC"/>
            </w:pPr>
            <w:r w:rsidRPr="004B3397">
              <w:t>0.144</w:t>
            </w:r>
          </w:p>
        </w:tc>
        <w:tc>
          <w:tcPr>
            <w:tcW w:w="1276" w:type="dxa"/>
            <w:vAlign w:val="bottom"/>
            <w:hideMark/>
          </w:tcPr>
          <w:p w14:paraId="65E52340" w14:textId="5B1F273C" w:rsidR="00606A04" w:rsidRPr="004B3397" w:rsidRDefault="00606A04" w:rsidP="007033F3">
            <w:pPr>
              <w:pStyle w:val="TAC"/>
            </w:pPr>
            <w:r w:rsidRPr="004B3397">
              <w:t>0.132</w:t>
            </w:r>
          </w:p>
        </w:tc>
        <w:tc>
          <w:tcPr>
            <w:tcW w:w="1276" w:type="dxa"/>
            <w:vAlign w:val="bottom"/>
            <w:hideMark/>
          </w:tcPr>
          <w:p w14:paraId="22862FBC" w14:textId="553107A8" w:rsidR="00606A04" w:rsidRPr="004B3397" w:rsidRDefault="00606A04" w:rsidP="007033F3">
            <w:pPr>
              <w:pStyle w:val="TAC"/>
            </w:pPr>
            <w:r w:rsidRPr="004B3397">
              <w:t>0.130</w:t>
            </w:r>
          </w:p>
        </w:tc>
        <w:tc>
          <w:tcPr>
            <w:tcW w:w="1277" w:type="dxa"/>
            <w:vAlign w:val="bottom"/>
            <w:hideMark/>
          </w:tcPr>
          <w:p w14:paraId="10E1FED7" w14:textId="54FF9039" w:rsidR="00606A04" w:rsidRPr="004B3397" w:rsidRDefault="00606A04" w:rsidP="007033F3">
            <w:pPr>
              <w:pStyle w:val="TAC"/>
            </w:pPr>
            <w:r w:rsidRPr="004B3397">
              <w:t>0.093</w:t>
            </w:r>
          </w:p>
        </w:tc>
        <w:tc>
          <w:tcPr>
            <w:tcW w:w="1277" w:type="dxa"/>
            <w:vAlign w:val="bottom"/>
            <w:hideMark/>
          </w:tcPr>
          <w:p w14:paraId="48FA32C8" w14:textId="6B4CAC87" w:rsidR="00606A04" w:rsidRPr="004B3397" w:rsidRDefault="00606A04" w:rsidP="007033F3">
            <w:pPr>
              <w:pStyle w:val="TAC"/>
            </w:pPr>
            <w:r w:rsidRPr="004B3397">
              <w:t>0.361</w:t>
            </w:r>
          </w:p>
        </w:tc>
        <w:tc>
          <w:tcPr>
            <w:tcW w:w="1277" w:type="dxa"/>
            <w:vAlign w:val="bottom"/>
            <w:hideMark/>
          </w:tcPr>
          <w:p w14:paraId="417AF0BB" w14:textId="77839E5E" w:rsidR="00606A04" w:rsidRPr="004B3397" w:rsidRDefault="00606A04" w:rsidP="007033F3">
            <w:pPr>
              <w:pStyle w:val="TAC"/>
            </w:pPr>
            <w:r w:rsidRPr="004B3397">
              <w:t>0.358</w:t>
            </w:r>
          </w:p>
        </w:tc>
      </w:tr>
      <w:tr w:rsidR="00606A04" w:rsidRPr="004B3397" w14:paraId="2EFFA00D" w14:textId="77777777" w:rsidTr="00D36A90">
        <w:tc>
          <w:tcPr>
            <w:tcW w:w="1266" w:type="dxa"/>
            <w:noWrap/>
            <w:vAlign w:val="bottom"/>
            <w:hideMark/>
          </w:tcPr>
          <w:p w14:paraId="48609EC1" w14:textId="0F5F6893" w:rsidR="00606A04" w:rsidRPr="004B3397" w:rsidRDefault="00606A04" w:rsidP="007033F3">
            <w:pPr>
              <w:pStyle w:val="TAC"/>
            </w:pPr>
            <w:r w:rsidRPr="004B3397">
              <w:t>2.0</w:t>
            </w:r>
          </w:p>
        </w:tc>
        <w:tc>
          <w:tcPr>
            <w:tcW w:w="1276" w:type="dxa"/>
            <w:noWrap/>
            <w:vAlign w:val="bottom"/>
            <w:hideMark/>
          </w:tcPr>
          <w:p w14:paraId="3DB7323F" w14:textId="5A3B7C95" w:rsidR="00606A04" w:rsidRPr="004B3397" w:rsidRDefault="00606A04" w:rsidP="007033F3">
            <w:pPr>
              <w:pStyle w:val="TAC"/>
            </w:pPr>
            <w:r w:rsidRPr="004B3397">
              <w:t>0.135</w:t>
            </w:r>
          </w:p>
        </w:tc>
        <w:tc>
          <w:tcPr>
            <w:tcW w:w="1276" w:type="dxa"/>
            <w:vAlign w:val="bottom"/>
            <w:hideMark/>
          </w:tcPr>
          <w:p w14:paraId="380F7673" w14:textId="37274E46" w:rsidR="00606A04" w:rsidRPr="004B3397" w:rsidRDefault="00606A04" w:rsidP="007033F3">
            <w:pPr>
              <w:pStyle w:val="TAC"/>
            </w:pPr>
            <w:r w:rsidRPr="004B3397">
              <w:t>0.117</w:t>
            </w:r>
          </w:p>
        </w:tc>
        <w:tc>
          <w:tcPr>
            <w:tcW w:w="1276" w:type="dxa"/>
            <w:vAlign w:val="bottom"/>
            <w:hideMark/>
          </w:tcPr>
          <w:p w14:paraId="443FF245" w14:textId="79F2ADB7" w:rsidR="00606A04" w:rsidRPr="004B3397" w:rsidRDefault="00606A04" w:rsidP="007033F3">
            <w:pPr>
              <w:pStyle w:val="TAC"/>
            </w:pPr>
            <w:r w:rsidRPr="004B3397">
              <w:t>0.122</w:t>
            </w:r>
          </w:p>
        </w:tc>
        <w:tc>
          <w:tcPr>
            <w:tcW w:w="1277" w:type="dxa"/>
            <w:vAlign w:val="bottom"/>
            <w:hideMark/>
          </w:tcPr>
          <w:p w14:paraId="643E0865" w14:textId="6DFF40F6" w:rsidR="00606A04" w:rsidRPr="004B3397" w:rsidRDefault="00606A04" w:rsidP="007033F3">
            <w:pPr>
              <w:pStyle w:val="TAC"/>
            </w:pPr>
            <w:r w:rsidRPr="004B3397">
              <w:t>0.089</w:t>
            </w:r>
          </w:p>
        </w:tc>
        <w:tc>
          <w:tcPr>
            <w:tcW w:w="1277" w:type="dxa"/>
            <w:vAlign w:val="bottom"/>
            <w:hideMark/>
          </w:tcPr>
          <w:p w14:paraId="3AD507E6" w14:textId="746C0464" w:rsidR="00606A04" w:rsidRPr="004B3397" w:rsidRDefault="00606A04" w:rsidP="007033F3">
            <w:pPr>
              <w:pStyle w:val="TAC"/>
            </w:pPr>
            <w:r w:rsidRPr="004B3397">
              <w:t>0.337</w:t>
            </w:r>
          </w:p>
        </w:tc>
        <w:tc>
          <w:tcPr>
            <w:tcW w:w="1277" w:type="dxa"/>
            <w:vAlign w:val="bottom"/>
            <w:hideMark/>
          </w:tcPr>
          <w:p w14:paraId="199CCA0A" w14:textId="6EF1673D" w:rsidR="00606A04" w:rsidRPr="004B3397" w:rsidRDefault="00606A04" w:rsidP="007033F3">
            <w:pPr>
              <w:pStyle w:val="TAC"/>
            </w:pPr>
            <w:r w:rsidRPr="004B3397">
              <w:t>0.335</w:t>
            </w:r>
          </w:p>
        </w:tc>
      </w:tr>
      <w:tr w:rsidR="00606A04" w:rsidRPr="004B3397" w14:paraId="424E3984" w14:textId="77777777" w:rsidTr="00D36A90">
        <w:tc>
          <w:tcPr>
            <w:tcW w:w="1266" w:type="dxa"/>
            <w:noWrap/>
            <w:vAlign w:val="bottom"/>
            <w:hideMark/>
          </w:tcPr>
          <w:p w14:paraId="1FABD1F7" w14:textId="3E127331" w:rsidR="00606A04" w:rsidRPr="004B3397" w:rsidRDefault="00606A04" w:rsidP="007033F3">
            <w:pPr>
              <w:pStyle w:val="TAC"/>
            </w:pPr>
            <w:r w:rsidRPr="004B3397">
              <w:t>2.1</w:t>
            </w:r>
          </w:p>
        </w:tc>
        <w:tc>
          <w:tcPr>
            <w:tcW w:w="1276" w:type="dxa"/>
            <w:noWrap/>
            <w:vAlign w:val="bottom"/>
            <w:hideMark/>
          </w:tcPr>
          <w:p w14:paraId="1DA2AFE6" w14:textId="64D9E528" w:rsidR="00606A04" w:rsidRPr="004B3397" w:rsidRDefault="00606A04" w:rsidP="007033F3">
            <w:pPr>
              <w:pStyle w:val="TAC"/>
            </w:pPr>
            <w:r w:rsidRPr="004B3397">
              <w:t>0.121</w:t>
            </w:r>
          </w:p>
        </w:tc>
        <w:tc>
          <w:tcPr>
            <w:tcW w:w="1276" w:type="dxa"/>
            <w:vAlign w:val="bottom"/>
            <w:hideMark/>
          </w:tcPr>
          <w:p w14:paraId="0542C2C1" w14:textId="16391EE1" w:rsidR="00606A04" w:rsidRPr="004B3397" w:rsidRDefault="00606A04" w:rsidP="007033F3">
            <w:pPr>
              <w:pStyle w:val="TAC"/>
            </w:pPr>
            <w:r w:rsidRPr="004B3397">
              <w:t>0.097</w:t>
            </w:r>
          </w:p>
        </w:tc>
        <w:tc>
          <w:tcPr>
            <w:tcW w:w="1276" w:type="dxa"/>
            <w:vAlign w:val="bottom"/>
            <w:hideMark/>
          </w:tcPr>
          <w:p w14:paraId="6D36226E" w14:textId="28624E12" w:rsidR="00606A04" w:rsidRPr="004B3397" w:rsidRDefault="00606A04" w:rsidP="007033F3">
            <w:pPr>
              <w:pStyle w:val="TAC"/>
            </w:pPr>
            <w:r w:rsidRPr="004B3397">
              <w:t>0.109</w:t>
            </w:r>
          </w:p>
        </w:tc>
        <w:tc>
          <w:tcPr>
            <w:tcW w:w="1277" w:type="dxa"/>
            <w:vAlign w:val="bottom"/>
            <w:hideMark/>
          </w:tcPr>
          <w:p w14:paraId="50D3B844" w14:textId="5E59C215" w:rsidR="00606A04" w:rsidRPr="004B3397" w:rsidRDefault="00606A04" w:rsidP="007033F3">
            <w:pPr>
              <w:pStyle w:val="TAC"/>
            </w:pPr>
            <w:r w:rsidRPr="004B3397">
              <w:t>0.086</w:t>
            </w:r>
          </w:p>
        </w:tc>
        <w:tc>
          <w:tcPr>
            <w:tcW w:w="1277" w:type="dxa"/>
            <w:vAlign w:val="bottom"/>
            <w:hideMark/>
          </w:tcPr>
          <w:p w14:paraId="6550EE87" w14:textId="34778CA7" w:rsidR="00606A04" w:rsidRPr="004B3397" w:rsidRDefault="00606A04" w:rsidP="007033F3">
            <w:pPr>
              <w:pStyle w:val="TAC"/>
            </w:pPr>
            <w:r w:rsidRPr="004B3397">
              <w:t>0.316</w:t>
            </w:r>
          </w:p>
        </w:tc>
        <w:tc>
          <w:tcPr>
            <w:tcW w:w="1277" w:type="dxa"/>
            <w:vAlign w:val="bottom"/>
            <w:hideMark/>
          </w:tcPr>
          <w:p w14:paraId="6CDBAB79" w14:textId="695BA128" w:rsidR="00606A04" w:rsidRPr="004B3397" w:rsidRDefault="00606A04" w:rsidP="007033F3">
            <w:pPr>
              <w:pStyle w:val="TAC"/>
            </w:pPr>
            <w:r w:rsidRPr="004B3397">
              <w:t>0.313</w:t>
            </w:r>
          </w:p>
        </w:tc>
      </w:tr>
      <w:tr w:rsidR="00606A04" w:rsidRPr="004B3397" w14:paraId="1AFA7157" w14:textId="77777777" w:rsidTr="00D36A90">
        <w:tc>
          <w:tcPr>
            <w:tcW w:w="1266" w:type="dxa"/>
            <w:noWrap/>
            <w:vAlign w:val="bottom"/>
            <w:hideMark/>
          </w:tcPr>
          <w:p w14:paraId="4E0160D5" w14:textId="7B426819" w:rsidR="00606A04" w:rsidRPr="004B3397" w:rsidRDefault="00606A04" w:rsidP="007033F3">
            <w:pPr>
              <w:pStyle w:val="TAC"/>
            </w:pPr>
            <w:r w:rsidRPr="004B3397">
              <w:t>2.2</w:t>
            </w:r>
          </w:p>
        </w:tc>
        <w:tc>
          <w:tcPr>
            <w:tcW w:w="1276" w:type="dxa"/>
            <w:noWrap/>
            <w:vAlign w:val="bottom"/>
            <w:hideMark/>
          </w:tcPr>
          <w:p w14:paraId="25ECAA17" w14:textId="3DA08EDA" w:rsidR="00606A04" w:rsidRPr="004B3397" w:rsidRDefault="00606A04" w:rsidP="007033F3">
            <w:pPr>
              <w:pStyle w:val="TAC"/>
            </w:pPr>
            <w:r w:rsidRPr="004B3397">
              <w:t>0.105</w:t>
            </w:r>
          </w:p>
        </w:tc>
        <w:tc>
          <w:tcPr>
            <w:tcW w:w="1276" w:type="dxa"/>
            <w:vAlign w:val="bottom"/>
            <w:hideMark/>
          </w:tcPr>
          <w:p w14:paraId="0345FE9D" w14:textId="53952021" w:rsidR="00606A04" w:rsidRPr="004B3397" w:rsidRDefault="00606A04" w:rsidP="007033F3">
            <w:pPr>
              <w:pStyle w:val="TAC"/>
            </w:pPr>
            <w:r w:rsidRPr="004B3397">
              <w:t>0.076</w:t>
            </w:r>
          </w:p>
        </w:tc>
        <w:tc>
          <w:tcPr>
            <w:tcW w:w="1276" w:type="dxa"/>
            <w:vAlign w:val="bottom"/>
            <w:hideMark/>
          </w:tcPr>
          <w:p w14:paraId="2F4580BD" w14:textId="1AFE7126" w:rsidR="00606A04" w:rsidRPr="004B3397" w:rsidRDefault="00606A04" w:rsidP="007033F3">
            <w:pPr>
              <w:pStyle w:val="TAC"/>
            </w:pPr>
            <w:r w:rsidRPr="004B3397">
              <w:t>0.090</w:t>
            </w:r>
          </w:p>
        </w:tc>
        <w:tc>
          <w:tcPr>
            <w:tcW w:w="1277" w:type="dxa"/>
            <w:vAlign w:val="bottom"/>
            <w:hideMark/>
          </w:tcPr>
          <w:p w14:paraId="186892E1" w14:textId="2E478C82" w:rsidR="00606A04" w:rsidRPr="004B3397" w:rsidRDefault="00606A04" w:rsidP="007033F3">
            <w:pPr>
              <w:pStyle w:val="TAC"/>
            </w:pPr>
            <w:r w:rsidRPr="004B3397">
              <w:t>0.076</w:t>
            </w:r>
          </w:p>
        </w:tc>
        <w:tc>
          <w:tcPr>
            <w:tcW w:w="1277" w:type="dxa"/>
            <w:vAlign w:val="bottom"/>
            <w:hideMark/>
          </w:tcPr>
          <w:p w14:paraId="7ED77F67" w14:textId="09E61891" w:rsidR="00606A04" w:rsidRPr="004B3397" w:rsidRDefault="00606A04" w:rsidP="007033F3">
            <w:pPr>
              <w:pStyle w:val="TAC"/>
            </w:pPr>
            <w:r w:rsidRPr="004B3397">
              <w:t>0.296</w:t>
            </w:r>
          </w:p>
        </w:tc>
        <w:tc>
          <w:tcPr>
            <w:tcW w:w="1277" w:type="dxa"/>
            <w:vAlign w:val="bottom"/>
            <w:hideMark/>
          </w:tcPr>
          <w:p w14:paraId="2C3F7F11" w14:textId="5B493523" w:rsidR="00606A04" w:rsidRPr="004B3397" w:rsidRDefault="00606A04" w:rsidP="007033F3">
            <w:pPr>
              <w:pStyle w:val="TAC"/>
            </w:pPr>
            <w:r w:rsidRPr="004B3397">
              <w:t>0.293</w:t>
            </w:r>
          </w:p>
        </w:tc>
      </w:tr>
      <w:tr w:rsidR="00606A04" w:rsidRPr="004B3397" w14:paraId="54EEA7D3" w14:textId="77777777" w:rsidTr="00D36A90">
        <w:tc>
          <w:tcPr>
            <w:tcW w:w="1266" w:type="dxa"/>
            <w:noWrap/>
            <w:vAlign w:val="bottom"/>
            <w:hideMark/>
          </w:tcPr>
          <w:p w14:paraId="14DAD8FF" w14:textId="22885DFA" w:rsidR="00606A04" w:rsidRPr="004B3397" w:rsidRDefault="00606A04" w:rsidP="007033F3">
            <w:pPr>
              <w:pStyle w:val="TAC"/>
            </w:pPr>
            <w:r w:rsidRPr="004B3397">
              <w:t>2.3</w:t>
            </w:r>
          </w:p>
        </w:tc>
        <w:tc>
          <w:tcPr>
            <w:tcW w:w="1276" w:type="dxa"/>
            <w:noWrap/>
            <w:vAlign w:val="bottom"/>
            <w:hideMark/>
          </w:tcPr>
          <w:p w14:paraId="2AC35F91" w14:textId="648A06A0" w:rsidR="00606A04" w:rsidRPr="004B3397" w:rsidRDefault="00606A04" w:rsidP="007033F3">
            <w:pPr>
              <w:pStyle w:val="TAC"/>
            </w:pPr>
            <w:r w:rsidRPr="004B3397">
              <w:t>0.085</w:t>
            </w:r>
          </w:p>
        </w:tc>
        <w:tc>
          <w:tcPr>
            <w:tcW w:w="1276" w:type="dxa"/>
            <w:vAlign w:val="bottom"/>
            <w:hideMark/>
          </w:tcPr>
          <w:p w14:paraId="2436089B" w14:textId="1E2D1AEB" w:rsidR="00606A04" w:rsidRPr="004B3397" w:rsidRDefault="00606A04" w:rsidP="007033F3">
            <w:pPr>
              <w:pStyle w:val="TAC"/>
            </w:pPr>
            <w:r w:rsidRPr="004B3397">
              <w:t>0.062</w:t>
            </w:r>
          </w:p>
        </w:tc>
        <w:tc>
          <w:tcPr>
            <w:tcW w:w="1276" w:type="dxa"/>
            <w:vAlign w:val="bottom"/>
            <w:hideMark/>
          </w:tcPr>
          <w:p w14:paraId="47F4EE5C" w14:textId="436E6756" w:rsidR="00606A04" w:rsidRPr="004B3397" w:rsidRDefault="00606A04" w:rsidP="007033F3">
            <w:pPr>
              <w:pStyle w:val="TAC"/>
            </w:pPr>
            <w:r w:rsidRPr="004B3397">
              <w:t>0.069</w:t>
            </w:r>
          </w:p>
        </w:tc>
        <w:tc>
          <w:tcPr>
            <w:tcW w:w="1277" w:type="dxa"/>
            <w:vAlign w:val="bottom"/>
            <w:hideMark/>
          </w:tcPr>
          <w:p w14:paraId="1A692746" w14:textId="7D7F3065" w:rsidR="00606A04" w:rsidRPr="004B3397" w:rsidRDefault="00606A04" w:rsidP="007033F3">
            <w:pPr>
              <w:pStyle w:val="TAC"/>
            </w:pPr>
            <w:r w:rsidRPr="004B3397">
              <w:t>0.064</w:t>
            </w:r>
          </w:p>
        </w:tc>
        <w:tc>
          <w:tcPr>
            <w:tcW w:w="1277" w:type="dxa"/>
            <w:vAlign w:val="bottom"/>
            <w:hideMark/>
          </w:tcPr>
          <w:p w14:paraId="4F1478D4" w14:textId="137090F3" w:rsidR="00606A04" w:rsidRPr="004B3397" w:rsidRDefault="00606A04" w:rsidP="007033F3">
            <w:pPr>
              <w:pStyle w:val="TAC"/>
            </w:pPr>
            <w:r w:rsidRPr="004B3397">
              <w:t>0.277</w:t>
            </w:r>
          </w:p>
        </w:tc>
        <w:tc>
          <w:tcPr>
            <w:tcW w:w="1277" w:type="dxa"/>
            <w:vAlign w:val="bottom"/>
            <w:hideMark/>
          </w:tcPr>
          <w:p w14:paraId="5F6C3308" w14:textId="6075704D" w:rsidR="00606A04" w:rsidRPr="004B3397" w:rsidRDefault="00606A04" w:rsidP="007033F3">
            <w:pPr>
              <w:pStyle w:val="TAC"/>
            </w:pPr>
            <w:r w:rsidRPr="004B3397">
              <w:t>0.274</w:t>
            </w:r>
          </w:p>
        </w:tc>
      </w:tr>
      <w:tr w:rsidR="00606A04" w:rsidRPr="004B3397" w14:paraId="2466695E" w14:textId="77777777" w:rsidTr="00D36A90">
        <w:tc>
          <w:tcPr>
            <w:tcW w:w="1266" w:type="dxa"/>
            <w:noWrap/>
            <w:vAlign w:val="bottom"/>
            <w:hideMark/>
          </w:tcPr>
          <w:p w14:paraId="62A93566" w14:textId="14621264" w:rsidR="00606A04" w:rsidRPr="004B3397" w:rsidRDefault="00606A04" w:rsidP="007033F3">
            <w:pPr>
              <w:pStyle w:val="TAC"/>
            </w:pPr>
            <w:r w:rsidRPr="004B3397">
              <w:t>2.4</w:t>
            </w:r>
          </w:p>
        </w:tc>
        <w:tc>
          <w:tcPr>
            <w:tcW w:w="1276" w:type="dxa"/>
            <w:noWrap/>
            <w:vAlign w:val="bottom"/>
            <w:hideMark/>
          </w:tcPr>
          <w:p w14:paraId="10726B8A" w14:textId="116846B2" w:rsidR="00606A04" w:rsidRPr="004B3397" w:rsidRDefault="00606A04" w:rsidP="007033F3">
            <w:pPr>
              <w:pStyle w:val="TAC"/>
            </w:pPr>
            <w:r w:rsidRPr="004B3397">
              <w:t>0.065</w:t>
            </w:r>
          </w:p>
        </w:tc>
        <w:tc>
          <w:tcPr>
            <w:tcW w:w="1276" w:type="dxa"/>
            <w:vAlign w:val="bottom"/>
            <w:hideMark/>
          </w:tcPr>
          <w:p w14:paraId="10944CAD" w14:textId="686CCF43" w:rsidR="00606A04" w:rsidRPr="004B3397" w:rsidRDefault="00606A04" w:rsidP="007033F3">
            <w:pPr>
              <w:pStyle w:val="TAC"/>
            </w:pPr>
            <w:r w:rsidRPr="004B3397">
              <w:t>0.071</w:t>
            </w:r>
          </w:p>
        </w:tc>
        <w:tc>
          <w:tcPr>
            <w:tcW w:w="1276" w:type="dxa"/>
            <w:vAlign w:val="bottom"/>
            <w:hideMark/>
          </w:tcPr>
          <w:p w14:paraId="244E3D86" w14:textId="31582AD0" w:rsidR="00606A04" w:rsidRPr="004B3397" w:rsidRDefault="00606A04" w:rsidP="007033F3">
            <w:pPr>
              <w:pStyle w:val="TAC"/>
            </w:pPr>
            <w:r w:rsidRPr="004B3397">
              <w:t>0.047</w:t>
            </w:r>
          </w:p>
        </w:tc>
        <w:tc>
          <w:tcPr>
            <w:tcW w:w="1277" w:type="dxa"/>
            <w:vAlign w:val="bottom"/>
            <w:hideMark/>
          </w:tcPr>
          <w:p w14:paraId="689B0BC1" w14:textId="1E6F2F80" w:rsidR="00606A04" w:rsidRPr="004B3397" w:rsidRDefault="00606A04" w:rsidP="007033F3">
            <w:pPr>
              <w:pStyle w:val="TAC"/>
            </w:pPr>
            <w:r w:rsidRPr="004B3397">
              <w:t>0.067</w:t>
            </w:r>
          </w:p>
        </w:tc>
        <w:tc>
          <w:tcPr>
            <w:tcW w:w="1277" w:type="dxa"/>
            <w:vAlign w:val="bottom"/>
            <w:hideMark/>
          </w:tcPr>
          <w:p w14:paraId="1F1ECF4B" w14:textId="2A7E1559" w:rsidR="00606A04" w:rsidRPr="004B3397" w:rsidRDefault="00606A04" w:rsidP="007033F3">
            <w:pPr>
              <w:pStyle w:val="TAC"/>
            </w:pPr>
            <w:r w:rsidRPr="004B3397">
              <w:t>0.258</w:t>
            </w:r>
          </w:p>
        </w:tc>
        <w:tc>
          <w:tcPr>
            <w:tcW w:w="1277" w:type="dxa"/>
            <w:vAlign w:val="bottom"/>
            <w:hideMark/>
          </w:tcPr>
          <w:p w14:paraId="7C034476" w14:textId="4205B4A0" w:rsidR="00606A04" w:rsidRPr="004B3397" w:rsidRDefault="00606A04" w:rsidP="007033F3">
            <w:pPr>
              <w:pStyle w:val="TAC"/>
            </w:pPr>
            <w:r w:rsidRPr="004B3397">
              <w:t>0.255</w:t>
            </w:r>
          </w:p>
        </w:tc>
      </w:tr>
      <w:tr w:rsidR="00606A04" w:rsidRPr="004B3397" w14:paraId="25770DED" w14:textId="77777777" w:rsidTr="00D36A90">
        <w:tc>
          <w:tcPr>
            <w:tcW w:w="1266" w:type="dxa"/>
            <w:noWrap/>
            <w:vAlign w:val="bottom"/>
            <w:hideMark/>
          </w:tcPr>
          <w:p w14:paraId="07E4F06D" w14:textId="6FEF27ED" w:rsidR="00606A04" w:rsidRPr="004B3397" w:rsidRDefault="00606A04" w:rsidP="007033F3">
            <w:pPr>
              <w:pStyle w:val="TAC"/>
            </w:pPr>
            <w:r w:rsidRPr="004B3397">
              <w:t>2.5</w:t>
            </w:r>
          </w:p>
        </w:tc>
        <w:tc>
          <w:tcPr>
            <w:tcW w:w="1276" w:type="dxa"/>
            <w:noWrap/>
            <w:vAlign w:val="bottom"/>
            <w:hideMark/>
          </w:tcPr>
          <w:p w14:paraId="74E83EB1" w14:textId="44DBAC14" w:rsidR="00606A04" w:rsidRPr="004B3397" w:rsidRDefault="00606A04" w:rsidP="007033F3">
            <w:pPr>
              <w:pStyle w:val="TAC"/>
            </w:pPr>
            <w:r w:rsidRPr="004B3397">
              <w:t>0.048</w:t>
            </w:r>
          </w:p>
        </w:tc>
        <w:tc>
          <w:tcPr>
            <w:tcW w:w="1276" w:type="dxa"/>
            <w:vAlign w:val="bottom"/>
            <w:hideMark/>
          </w:tcPr>
          <w:p w14:paraId="0CB9F5E1" w14:textId="3A655435" w:rsidR="00606A04" w:rsidRPr="004B3397" w:rsidRDefault="00606A04" w:rsidP="007033F3">
            <w:pPr>
              <w:pStyle w:val="TAC"/>
            </w:pPr>
            <w:r w:rsidRPr="004B3397">
              <w:t>0.090</w:t>
            </w:r>
          </w:p>
        </w:tc>
        <w:tc>
          <w:tcPr>
            <w:tcW w:w="1276" w:type="dxa"/>
            <w:vAlign w:val="bottom"/>
            <w:hideMark/>
          </w:tcPr>
          <w:p w14:paraId="551A69AA" w14:textId="5C5C4008" w:rsidR="00606A04" w:rsidRPr="004B3397" w:rsidRDefault="00606A04" w:rsidP="007033F3">
            <w:pPr>
              <w:pStyle w:val="TAC"/>
            </w:pPr>
            <w:r w:rsidRPr="004B3397">
              <w:t>0.031</w:t>
            </w:r>
          </w:p>
        </w:tc>
        <w:tc>
          <w:tcPr>
            <w:tcW w:w="1277" w:type="dxa"/>
            <w:vAlign w:val="bottom"/>
            <w:hideMark/>
          </w:tcPr>
          <w:p w14:paraId="7154900C" w14:textId="5A115762" w:rsidR="00606A04" w:rsidRPr="004B3397" w:rsidRDefault="00606A04" w:rsidP="007033F3">
            <w:pPr>
              <w:pStyle w:val="TAC"/>
            </w:pPr>
            <w:r w:rsidRPr="004B3397">
              <w:t>0.088</w:t>
            </w:r>
          </w:p>
        </w:tc>
        <w:tc>
          <w:tcPr>
            <w:tcW w:w="1277" w:type="dxa"/>
            <w:vAlign w:val="bottom"/>
            <w:hideMark/>
          </w:tcPr>
          <w:p w14:paraId="54270EC6" w14:textId="66523AB1" w:rsidR="00606A04" w:rsidRPr="004B3397" w:rsidRDefault="00606A04" w:rsidP="007033F3">
            <w:pPr>
              <w:pStyle w:val="TAC"/>
            </w:pPr>
            <w:r w:rsidRPr="004B3397">
              <w:t>0.239</w:t>
            </w:r>
          </w:p>
        </w:tc>
        <w:tc>
          <w:tcPr>
            <w:tcW w:w="1277" w:type="dxa"/>
            <w:vAlign w:val="bottom"/>
            <w:hideMark/>
          </w:tcPr>
          <w:p w14:paraId="796EA9DA" w14:textId="7BA28E4F" w:rsidR="00606A04" w:rsidRPr="004B3397" w:rsidRDefault="00606A04" w:rsidP="007033F3">
            <w:pPr>
              <w:pStyle w:val="TAC"/>
            </w:pPr>
            <w:r w:rsidRPr="004B3397">
              <w:t>0.236</w:t>
            </w:r>
          </w:p>
        </w:tc>
      </w:tr>
      <w:tr w:rsidR="00606A04" w:rsidRPr="004B3397" w14:paraId="735DDF16" w14:textId="77777777" w:rsidTr="00D36A90">
        <w:tc>
          <w:tcPr>
            <w:tcW w:w="1266" w:type="dxa"/>
            <w:noWrap/>
            <w:vAlign w:val="bottom"/>
            <w:hideMark/>
          </w:tcPr>
          <w:p w14:paraId="635E0F24" w14:textId="263A7020" w:rsidR="00606A04" w:rsidRPr="004B3397" w:rsidRDefault="00606A04" w:rsidP="007033F3">
            <w:pPr>
              <w:pStyle w:val="TAC"/>
            </w:pPr>
            <w:r w:rsidRPr="004B3397">
              <w:t>2.6</w:t>
            </w:r>
          </w:p>
        </w:tc>
        <w:tc>
          <w:tcPr>
            <w:tcW w:w="1276" w:type="dxa"/>
            <w:noWrap/>
            <w:vAlign w:val="bottom"/>
            <w:hideMark/>
          </w:tcPr>
          <w:p w14:paraId="2A77D450" w14:textId="2AEC462E" w:rsidR="00606A04" w:rsidRPr="004B3397" w:rsidRDefault="00606A04" w:rsidP="007033F3">
            <w:pPr>
              <w:pStyle w:val="TAC"/>
            </w:pPr>
            <w:r w:rsidRPr="004B3397">
              <w:t>0.039</w:t>
            </w:r>
          </w:p>
        </w:tc>
        <w:tc>
          <w:tcPr>
            <w:tcW w:w="1276" w:type="dxa"/>
            <w:vAlign w:val="bottom"/>
            <w:hideMark/>
          </w:tcPr>
          <w:p w14:paraId="5218BAAE" w14:textId="454D2249" w:rsidR="00606A04" w:rsidRPr="004B3397" w:rsidRDefault="00606A04" w:rsidP="007033F3">
            <w:pPr>
              <w:pStyle w:val="TAC"/>
            </w:pPr>
            <w:r w:rsidRPr="004B3397">
              <w:t>0.099</w:t>
            </w:r>
          </w:p>
        </w:tc>
        <w:tc>
          <w:tcPr>
            <w:tcW w:w="1276" w:type="dxa"/>
            <w:vAlign w:val="bottom"/>
            <w:hideMark/>
          </w:tcPr>
          <w:p w14:paraId="19BE9934" w14:textId="3B29209D" w:rsidR="00606A04" w:rsidRPr="004B3397" w:rsidRDefault="00606A04" w:rsidP="007033F3">
            <w:pPr>
              <w:pStyle w:val="TAC"/>
            </w:pPr>
            <w:r w:rsidRPr="004B3397">
              <w:t>0.033</w:t>
            </w:r>
          </w:p>
        </w:tc>
        <w:tc>
          <w:tcPr>
            <w:tcW w:w="1277" w:type="dxa"/>
            <w:vAlign w:val="bottom"/>
            <w:hideMark/>
          </w:tcPr>
          <w:p w14:paraId="40081A43" w14:textId="33D4F590" w:rsidR="00606A04" w:rsidRPr="004B3397" w:rsidRDefault="00606A04" w:rsidP="007033F3">
            <w:pPr>
              <w:pStyle w:val="TAC"/>
            </w:pPr>
            <w:r w:rsidRPr="004B3397">
              <w:t>0.103</w:t>
            </w:r>
          </w:p>
        </w:tc>
        <w:tc>
          <w:tcPr>
            <w:tcW w:w="1277" w:type="dxa"/>
            <w:vAlign w:val="bottom"/>
            <w:hideMark/>
          </w:tcPr>
          <w:p w14:paraId="11E442ED" w14:textId="0BDD5694" w:rsidR="00606A04" w:rsidRPr="004B3397" w:rsidRDefault="00606A04" w:rsidP="007033F3">
            <w:pPr>
              <w:pStyle w:val="TAC"/>
            </w:pPr>
            <w:r w:rsidRPr="004B3397">
              <w:t>0.219</w:t>
            </w:r>
          </w:p>
        </w:tc>
        <w:tc>
          <w:tcPr>
            <w:tcW w:w="1277" w:type="dxa"/>
            <w:vAlign w:val="bottom"/>
            <w:hideMark/>
          </w:tcPr>
          <w:p w14:paraId="7CE8359E" w14:textId="454F2742" w:rsidR="00606A04" w:rsidRPr="004B3397" w:rsidRDefault="00606A04" w:rsidP="007033F3">
            <w:pPr>
              <w:pStyle w:val="TAC"/>
            </w:pPr>
            <w:r w:rsidRPr="004B3397">
              <w:t>0.216</w:t>
            </w:r>
          </w:p>
        </w:tc>
      </w:tr>
      <w:tr w:rsidR="00606A04" w:rsidRPr="004B3397" w14:paraId="6756F642" w14:textId="77777777" w:rsidTr="00D36A90">
        <w:tc>
          <w:tcPr>
            <w:tcW w:w="1266" w:type="dxa"/>
            <w:noWrap/>
            <w:vAlign w:val="bottom"/>
            <w:hideMark/>
          </w:tcPr>
          <w:p w14:paraId="73445663" w14:textId="08A1F15C" w:rsidR="00606A04" w:rsidRPr="004B3397" w:rsidRDefault="00606A04" w:rsidP="007033F3">
            <w:pPr>
              <w:pStyle w:val="TAC"/>
            </w:pPr>
            <w:r w:rsidRPr="004B3397">
              <w:t>2.7</w:t>
            </w:r>
          </w:p>
        </w:tc>
        <w:tc>
          <w:tcPr>
            <w:tcW w:w="1276" w:type="dxa"/>
            <w:noWrap/>
            <w:vAlign w:val="bottom"/>
            <w:hideMark/>
          </w:tcPr>
          <w:p w14:paraId="1FB2F67F" w14:textId="47B51CDB" w:rsidR="00606A04" w:rsidRPr="004B3397" w:rsidRDefault="00606A04" w:rsidP="007033F3">
            <w:pPr>
              <w:pStyle w:val="TAC"/>
            </w:pPr>
            <w:r w:rsidRPr="004B3397">
              <w:t>0.038</w:t>
            </w:r>
          </w:p>
        </w:tc>
        <w:tc>
          <w:tcPr>
            <w:tcW w:w="1276" w:type="dxa"/>
            <w:vAlign w:val="bottom"/>
            <w:hideMark/>
          </w:tcPr>
          <w:p w14:paraId="2FA73A95" w14:textId="0A20CD83" w:rsidR="00606A04" w:rsidRPr="004B3397" w:rsidRDefault="00606A04" w:rsidP="007033F3">
            <w:pPr>
              <w:pStyle w:val="TAC"/>
            </w:pPr>
            <w:r w:rsidRPr="004B3397">
              <w:t>0.088</w:t>
            </w:r>
          </w:p>
        </w:tc>
        <w:tc>
          <w:tcPr>
            <w:tcW w:w="1276" w:type="dxa"/>
            <w:vAlign w:val="bottom"/>
            <w:hideMark/>
          </w:tcPr>
          <w:p w14:paraId="3D7F34CE" w14:textId="2778C6CD" w:rsidR="00606A04" w:rsidRPr="004B3397" w:rsidRDefault="00606A04" w:rsidP="007033F3">
            <w:pPr>
              <w:pStyle w:val="TAC"/>
            </w:pPr>
            <w:r w:rsidRPr="004B3397">
              <w:t>0.046</w:t>
            </w:r>
          </w:p>
        </w:tc>
        <w:tc>
          <w:tcPr>
            <w:tcW w:w="1277" w:type="dxa"/>
            <w:vAlign w:val="bottom"/>
            <w:hideMark/>
          </w:tcPr>
          <w:p w14:paraId="54199209" w14:textId="5F6F6064" w:rsidR="00606A04" w:rsidRPr="004B3397" w:rsidRDefault="00606A04" w:rsidP="007033F3">
            <w:pPr>
              <w:pStyle w:val="TAC"/>
            </w:pPr>
            <w:r w:rsidRPr="004B3397">
              <w:t>0.099</w:t>
            </w:r>
          </w:p>
        </w:tc>
        <w:tc>
          <w:tcPr>
            <w:tcW w:w="1277" w:type="dxa"/>
            <w:vAlign w:val="bottom"/>
            <w:hideMark/>
          </w:tcPr>
          <w:p w14:paraId="74043CE2" w14:textId="4ED1C5D4" w:rsidR="00606A04" w:rsidRPr="004B3397" w:rsidRDefault="00606A04" w:rsidP="007033F3">
            <w:pPr>
              <w:pStyle w:val="TAC"/>
            </w:pPr>
            <w:r w:rsidRPr="004B3397">
              <w:t>0.198</w:t>
            </w:r>
          </w:p>
        </w:tc>
        <w:tc>
          <w:tcPr>
            <w:tcW w:w="1277" w:type="dxa"/>
            <w:vAlign w:val="bottom"/>
            <w:hideMark/>
          </w:tcPr>
          <w:p w14:paraId="61A08D3B" w14:textId="609F2643" w:rsidR="00606A04" w:rsidRPr="004B3397" w:rsidRDefault="00606A04" w:rsidP="007033F3">
            <w:pPr>
              <w:pStyle w:val="TAC"/>
            </w:pPr>
            <w:r w:rsidRPr="004B3397">
              <w:t>0.195</w:t>
            </w:r>
          </w:p>
        </w:tc>
      </w:tr>
      <w:tr w:rsidR="00606A04" w:rsidRPr="004B3397" w14:paraId="67C4CA19" w14:textId="77777777" w:rsidTr="00D36A90">
        <w:tc>
          <w:tcPr>
            <w:tcW w:w="1266" w:type="dxa"/>
            <w:noWrap/>
            <w:vAlign w:val="bottom"/>
            <w:hideMark/>
          </w:tcPr>
          <w:p w14:paraId="0E323C6A" w14:textId="548BC6C9" w:rsidR="00606A04" w:rsidRPr="004B3397" w:rsidRDefault="00606A04" w:rsidP="007033F3">
            <w:pPr>
              <w:pStyle w:val="TAC"/>
            </w:pPr>
            <w:r w:rsidRPr="004B3397">
              <w:t>2.8</w:t>
            </w:r>
          </w:p>
        </w:tc>
        <w:tc>
          <w:tcPr>
            <w:tcW w:w="1276" w:type="dxa"/>
            <w:noWrap/>
            <w:vAlign w:val="bottom"/>
            <w:hideMark/>
          </w:tcPr>
          <w:p w14:paraId="38445A57" w14:textId="1155DCD2" w:rsidR="00606A04" w:rsidRPr="004B3397" w:rsidRDefault="00606A04" w:rsidP="007033F3">
            <w:pPr>
              <w:pStyle w:val="TAC"/>
            </w:pPr>
            <w:r w:rsidRPr="004B3397">
              <w:t>0.042</w:t>
            </w:r>
          </w:p>
        </w:tc>
        <w:tc>
          <w:tcPr>
            <w:tcW w:w="1276" w:type="dxa"/>
            <w:vAlign w:val="bottom"/>
            <w:hideMark/>
          </w:tcPr>
          <w:p w14:paraId="314A9F69" w14:textId="260528ED" w:rsidR="00606A04" w:rsidRPr="004B3397" w:rsidRDefault="00606A04" w:rsidP="007033F3">
            <w:pPr>
              <w:pStyle w:val="TAC"/>
            </w:pPr>
            <w:r w:rsidRPr="004B3397">
              <w:t>0.058</w:t>
            </w:r>
          </w:p>
        </w:tc>
        <w:tc>
          <w:tcPr>
            <w:tcW w:w="1276" w:type="dxa"/>
            <w:vAlign w:val="bottom"/>
            <w:hideMark/>
          </w:tcPr>
          <w:p w14:paraId="16D256E3" w14:textId="2EFFCE43" w:rsidR="00606A04" w:rsidRPr="004B3397" w:rsidRDefault="00606A04" w:rsidP="007033F3">
            <w:pPr>
              <w:pStyle w:val="TAC"/>
            </w:pPr>
            <w:r w:rsidRPr="004B3397">
              <w:t>0.057</w:t>
            </w:r>
          </w:p>
        </w:tc>
        <w:tc>
          <w:tcPr>
            <w:tcW w:w="1277" w:type="dxa"/>
            <w:vAlign w:val="bottom"/>
            <w:hideMark/>
          </w:tcPr>
          <w:p w14:paraId="1E5C10D8" w14:textId="2698A2BA" w:rsidR="00606A04" w:rsidRPr="004B3397" w:rsidRDefault="00606A04" w:rsidP="007033F3">
            <w:pPr>
              <w:pStyle w:val="TAC"/>
            </w:pPr>
            <w:r w:rsidRPr="004B3397">
              <w:t>0.073</w:t>
            </w:r>
          </w:p>
        </w:tc>
        <w:tc>
          <w:tcPr>
            <w:tcW w:w="1277" w:type="dxa"/>
            <w:vAlign w:val="bottom"/>
            <w:hideMark/>
          </w:tcPr>
          <w:p w14:paraId="4CFEE1CB" w14:textId="48A790DD" w:rsidR="00606A04" w:rsidRPr="004B3397" w:rsidRDefault="00606A04" w:rsidP="007033F3">
            <w:pPr>
              <w:pStyle w:val="TAC"/>
            </w:pPr>
            <w:r w:rsidRPr="004B3397">
              <w:t>0.178</w:t>
            </w:r>
          </w:p>
        </w:tc>
        <w:tc>
          <w:tcPr>
            <w:tcW w:w="1277" w:type="dxa"/>
            <w:vAlign w:val="bottom"/>
            <w:hideMark/>
          </w:tcPr>
          <w:p w14:paraId="692912D8" w14:textId="5F6D3936" w:rsidR="00606A04" w:rsidRPr="004B3397" w:rsidRDefault="00606A04" w:rsidP="007033F3">
            <w:pPr>
              <w:pStyle w:val="TAC"/>
            </w:pPr>
            <w:r w:rsidRPr="004B3397">
              <w:t>0.175</w:t>
            </w:r>
          </w:p>
        </w:tc>
      </w:tr>
      <w:tr w:rsidR="00606A04" w:rsidRPr="004B3397" w14:paraId="38F2DAF4" w14:textId="77777777" w:rsidTr="00D36A90">
        <w:tc>
          <w:tcPr>
            <w:tcW w:w="1266" w:type="dxa"/>
            <w:noWrap/>
            <w:vAlign w:val="bottom"/>
            <w:hideMark/>
          </w:tcPr>
          <w:p w14:paraId="038A14ED" w14:textId="7C38BF08" w:rsidR="00606A04" w:rsidRPr="004B3397" w:rsidRDefault="00606A04" w:rsidP="007033F3">
            <w:pPr>
              <w:pStyle w:val="TAC"/>
            </w:pPr>
            <w:r w:rsidRPr="004B3397">
              <w:t>2.9</w:t>
            </w:r>
          </w:p>
        </w:tc>
        <w:tc>
          <w:tcPr>
            <w:tcW w:w="1276" w:type="dxa"/>
            <w:noWrap/>
            <w:vAlign w:val="bottom"/>
            <w:hideMark/>
          </w:tcPr>
          <w:p w14:paraId="63517487" w14:textId="28057DC2" w:rsidR="00606A04" w:rsidRPr="004B3397" w:rsidRDefault="00606A04" w:rsidP="007033F3">
            <w:pPr>
              <w:pStyle w:val="TAC"/>
            </w:pPr>
            <w:r w:rsidRPr="004B3397">
              <w:t>0.043</w:t>
            </w:r>
          </w:p>
        </w:tc>
        <w:tc>
          <w:tcPr>
            <w:tcW w:w="1276" w:type="dxa"/>
            <w:vAlign w:val="bottom"/>
            <w:hideMark/>
          </w:tcPr>
          <w:p w14:paraId="46F0543B" w14:textId="75B64C06" w:rsidR="00606A04" w:rsidRPr="004B3397" w:rsidRDefault="00606A04" w:rsidP="007033F3">
            <w:pPr>
              <w:pStyle w:val="TAC"/>
            </w:pPr>
            <w:r w:rsidRPr="004B3397">
              <w:t>0.037</w:t>
            </w:r>
          </w:p>
        </w:tc>
        <w:tc>
          <w:tcPr>
            <w:tcW w:w="1276" w:type="dxa"/>
            <w:vAlign w:val="bottom"/>
            <w:hideMark/>
          </w:tcPr>
          <w:p w14:paraId="0CDC3893" w14:textId="6D8F6622" w:rsidR="00606A04" w:rsidRPr="004B3397" w:rsidRDefault="00606A04" w:rsidP="007033F3">
            <w:pPr>
              <w:pStyle w:val="TAC"/>
            </w:pPr>
            <w:r w:rsidRPr="004B3397">
              <w:t>0.062</w:t>
            </w:r>
          </w:p>
        </w:tc>
        <w:tc>
          <w:tcPr>
            <w:tcW w:w="1277" w:type="dxa"/>
            <w:vAlign w:val="bottom"/>
            <w:hideMark/>
          </w:tcPr>
          <w:p w14:paraId="77730A68" w14:textId="314E0C2E" w:rsidR="00606A04" w:rsidRPr="004B3397" w:rsidRDefault="00606A04" w:rsidP="007033F3">
            <w:pPr>
              <w:pStyle w:val="TAC"/>
            </w:pPr>
            <w:r w:rsidRPr="004B3397">
              <w:t>0.038</w:t>
            </w:r>
          </w:p>
        </w:tc>
        <w:tc>
          <w:tcPr>
            <w:tcW w:w="1277" w:type="dxa"/>
            <w:vAlign w:val="bottom"/>
            <w:hideMark/>
          </w:tcPr>
          <w:p w14:paraId="13634207" w14:textId="1A3614DC" w:rsidR="00606A04" w:rsidRPr="004B3397" w:rsidRDefault="00606A04" w:rsidP="007033F3">
            <w:pPr>
              <w:pStyle w:val="TAC"/>
            </w:pPr>
            <w:r w:rsidRPr="004B3397">
              <w:t>0.158</w:t>
            </w:r>
          </w:p>
        </w:tc>
        <w:tc>
          <w:tcPr>
            <w:tcW w:w="1277" w:type="dxa"/>
            <w:vAlign w:val="bottom"/>
            <w:hideMark/>
          </w:tcPr>
          <w:p w14:paraId="61E8BEF6" w14:textId="27CAEEBA" w:rsidR="00606A04" w:rsidRPr="004B3397" w:rsidRDefault="00606A04" w:rsidP="007033F3">
            <w:pPr>
              <w:pStyle w:val="TAC"/>
            </w:pPr>
            <w:r w:rsidRPr="004B3397">
              <w:t>0.154</w:t>
            </w:r>
          </w:p>
        </w:tc>
      </w:tr>
      <w:tr w:rsidR="00606A04" w:rsidRPr="004B3397" w14:paraId="0F76AFDE" w14:textId="77777777" w:rsidTr="00D36A90">
        <w:tc>
          <w:tcPr>
            <w:tcW w:w="1266" w:type="dxa"/>
            <w:noWrap/>
            <w:vAlign w:val="bottom"/>
            <w:hideMark/>
          </w:tcPr>
          <w:p w14:paraId="57C69895" w14:textId="2F350EE4" w:rsidR="00606A04" w:rsidRPr="004B3397" w:rsidRDefault="00606A04" w:rsidP="007033F3">
            <w:pPr>
              <w:pStyle w:val="TAC"/>
            </w:pPr>
            <w:r w:rsidRPr="004B3397">
              <w:t>3.0</w:t>
            </w:r>
          </w:p>
        </w:tc>
        <w:tc>
          <w:tcPr>
            <w:tcW w:w="1276" w:type="dxa"/>
            <w:noWrap/>
            <w:vAlign w:val="bottom"/>
            <w:hideMark/>
          </w:tcPr>
          <w:p w14:paraId="78D87314" w14:textId="218918F2" w:rsidR="00606A04" w:rsidRPr="004B3397" w:rsidRDefault="00606A04" w:rsidP="007033F3">
            <w:pPr>
              <w:pStyle w:val="TAC"/>
            </w:pPr>
            <w:r w:rsidRPr="004B3397">
              <w:t>0.041</w:t>
            </w:r>
          </w:p>
        </w:tc>
        <w:tc>
          <w:tcPr>
            <w:tcW w:w="1276" w:type="dxa"/>
            <w:vAlign w:val="bottom"/>
            <w:hideMark/>
          </w:tcPr>
          <w:p w14:paraId="22C3B623" w14:textId="238EC6C5" w:rsidR="00606A04" w:rsidRPr="004B3397" w:rsidRDefault="00606A04" w:rsidP="007033F3">
            <w:pPr>
              <w:pStyle w:val="TAC"/>
            </w:pPr>
            <w:r w:rsidRPr="004B3397">
              <w:t>0.067</w:t>
            </w:r>
          </w:p>
        </w:tc>
        <w:tc>
          <w:tcPr>
            <w:tcW w:w="1276" w:type="dxa"/>
            <w:vAlign w:val="bottom"/>
            <w:hideMark/>
          </w:tcPr>
          <w:p w14:paraId="492F1789" w14:textId="376C38A7" w:rsidR="00606A04" w:rsidRPr="004B3397" w:rsidRDefault="00606A04" w:rsidP="007033F3">
            <w:pPr>
              <w:pStyle w:val="TAC"/>
            </w:pPr>
            <w:r w:rsidRPr="004B3397">
              <w:t>0.060</w:t>
            </w:r>
          </w:p>
        </w:tc>
        <w:tc>
          <w:tcPr>
            <w:tcW w:w="1277" w:type="dxa"/>
            <w:vAlign w:val="bottom"/>
            <w:hideMark/>
          </w:tcPr>
          <w:p w14:paraId="2EA6ACCD" w14:textId="4DC62447" w:rsidR="00606A04" w:rsidRPr="004B3397" w:rsidRDefault="00606A04" w:rsidP="007033F3">
            <w:pPr>
              <w:pStyle w:val="TAC"/>
            </w:pPr>
            <w:r w:rsidRPr="004B3397">
              <w:t>0.045</w:t>
            </w:r>
          </w:p>
        </w:tc>
        <w:tc>
          <w:tcPr>
            <w:tcW w:w="1277" w:type="dxa"/>
            <w:vAlign w:val="bottom"/>
            <w:hideMark/>
          </w:tcPr>
          <w:p w14:paraId="4B3FF9A2" w14:textId="456A87D1" w:rsidR="00606A04" w:rsidRPr="004B3397" w:rsidRDefault="00606A04" w:rsidP="007033F3">
            <w:pPr>
              <w:pStyle w:val="TAC"/>
            </w:pPr>
            <w:r w:rsidRPr="004B3397">
              <w:t>0.138</w:t>
            </w:r>
          </w:p>
        </w:tc>
        <w:tc>
          <w:tcPr>
            <w:tcW w:w="1277" w:type="dxa"/>
            <w:vAlign w:val="bottom"/>
            <w:hideMark/>
          </w:tcPr>
          <w:p w14:paraId="7058886D" w14:textId="22E93678" w:rsidR="00606A04" w:rsidRPr="004B3397" w:rsidRDefault="00606A04" w:rsidP="007033F3">
            <w:pPr>
              <w:pStyle w:val="TAC"/>
            </w:pPr>
            <w:r w:rsidRPr="004B3397">
              <w:t>0.135</w:t>
            </w:r>
          </w:p>
        </w:tc>
      </w:tr>
      <w:tr w:rsidR="00606A04" w:rsidRPr="004B3397" w14:paraId="454B715C" w14:textId="77777777" w:rsidTr="00D36A90">
        <w:tc>
          <w:tcPr>
            <w:tcW w:w="1266" w:type="dxa"/>
            <w:noWrap/>
            <w:vAlign w:val="bottom"/>
            <w:hideMark/>
          </w:tcPr>
          <w:p w14:paraId="57458B46" w14:textId="67DB4F64" w:rsidR="00606A04" w:rsidRPr="004B3397" w:rsidRDefault="00606A04" w:rsidP="007033F3">
            <w:pPr>
              <w:pStyle w:val="TAC"/>
            </w:pPr>
            <w:r w:rsidRPr="004B3397">
              <w:t>3.1</w:t>
            </w:r>
          </w:p>
        </w:tc>
        <w:tc>
          <w:tcPr>
            <w:tcW w:w="1276" w:type="dxa"/>
            <w:noWrap/>
            <w:vAlign w:val="bottom"/>
            <w:hideMark/>
          </w:tcPr>
          <w:p w14:paraId="21FCDC0A" w14:textId="63819933" w:rsidR="00606A04" w:rsidRPr="004B3397" w:rsidRDefault="00606A04" w:rsidP="007033F3">
            <w:pPr>
              <w:pStyle w:val="TAC"/>
            </w:pPr>
            <w:r w:rsidRPr="004B3397">
              <w:t>0.037</w:t>
            </w:r>
          </w:p>
        </w:tc>
        <w:tc>
          <w:tcPr>
            <w:tcW w:w="1276" w:type="dxa"/>
            <w:vAlign w:val="bottom"/>
            <w:hideMark/>
          </w:tcPr>
          <w:p w14:paraId="7C923CC7" w14:textId="7DDF2C9D" w:rsidR="00606A04" w:rsidRPr="004B3397" w:rsidRDefault="00606A04" w:rsidP="007033F3">
            <w:pPr>
              <w:pStyle w:val="TAC"/>
            </w:pPr>
            <w:r w:rsidRPr="004B3397">
              <w:t>0.103</w:t>
            </w:r>
          </w:p>
        </w:tc>
        <w:tc>
          <w:tcPr>
            <w:tcW w:w="1276" w:type="dxa"/>
            <w:vAlign w:val="bottom"/>
            <w:hideMark/>
          </w:tcPr>
          <w:p w14:paraId="113293A2" w14:textId="75BF833C" w:rsidR="00606A04" w:rsidRPr="004B3397" w:rsidRDefault="00606A04" w:rsidP="007033F3">
            <w:pPr>
              <w:pStyle w:val="TAC"/>
            </w:pPr>
            <w:r w:rsidRPr="004B3397">
              <w:t>0.050</w:t>
            </w:r>
          </w:p>
        </w:tc>
        <w:tc>
          <w:tcPr>
            <w:tcW w:w="1277" w:type="dxa"/>
            <w:vAlign w:val="bottom"/>
            <w:hideMark/>
          </w:tcPr>
          <w:p w14:paraId="5C5672B6" w14:textId="4F1A8CE8" w:rsidR="00606A04" w:rsidRPr="004B3397" w:rsidRDefault="00606A04" w:rsidP="007033F3">
            <w:pPr>
              <w:pStyle w:val="TAC"/>
            </w:pPr>
            <w:r w:rsidRPr="004B3397">
              <w:t>0.080</w:t>
            </w:r>
          </w:p>
        </w:tc>
        <w:tc>
          <w:tcPr>
            <w:tcW w:w="1277" w:type="dxa"/>
            <w:vAlign w:val="bottom"/>
            <w:hideMark/>
          </w:tcPr>
          <w:p w14:paraId="7B7B872E" w14:textId="489C80B7" w:rsidR="00606A04" w:rsidRPr="004B3397" w:rsidRDefault="00606A04" w:rsidP="007033F3">
            <w:pPr>
              <w:pStyle w:val="TAC"/>
            </w:pPr>
            <w:r w:rsidRPr="004B3397">
              <w:t>0.120</w:t>
            </w:r>
          </w:p>
        </w:tc>
        <w:tc>
          <w:tcPr>
            <w:tcW w:w="1277" w:type="dxa"/>
            <w:vAlign w:val="bottom"/>
            <w:hideMark/>
          </w:tcPr>
          <w:p w14:paraId="4CFDF276" w14:textId="3702BD8E" w:rsidR="00606A04" w:rsidRPr="004B3397" w:rsidRDefault="00606A04" w:rsidP="007033F3">
            <w:pPr>
              <w:pStyle w:val="TAC"/>
            </w:pPr>
            <w:r w:rsidRPr="004B3397">
              <w:t>0.116</w:t>
            </w:r>
          </w:p>
        </w:tc>
      </w:tr>
      <w:tr w:rsidR="00606A04" w:rsidRPr="004B3397" w14:paraId="0FAA5B49" w14:textId="77777777" w:rsidTr="00D36A90">
        <w:tc>
          <w:tcPr>
            <w:tcW w:w="1266" w:type="dxa"/>
            <w:noWrap/>
            <w:vAlign w:val="bottom"/>
            <w:hideMark/>
          </w:tcPr>
          <w:p w14:paraId="7A489DC0" w14:textId="7F2EB897" w:rsidR="00606A04" w:rsidRPr="004B3397" w:rsidRDefault="00606A04" w:rsidP="007033F3">
            <w:pPr>
              <w:pStyle w:val="TAC"/>
            </w:pPr>
            <w:r w:rsidRPr="004B3397">
              <w:t>3.2</w:t>
            </w:r>
          </w:p>
        </w:tc>
        <w:tc>
          <w:tcPr>
            <w:tcW w:w="1276" w:type="dxa"/>
            <w:noWrap/>
            <w:vAlign w:val="bottom"/>
            <w:hideMark/>
          </w:tcPr>
          <w:p w14:paraId="4ED8CBF4" w14:textId="3E6C680D" w:rsidR="00606A04" w:rsidRPr="004B3397" w:rsidRDefault="00606A04" w:rsidP="007033F3">
            <w:pPr>
              <w:pStyle w:val="TAC"/>
            </w:pPr>
            <w:r w:rsidRPr="004B3397">
              <w:t>0.036</w:t>
            </w:r>
          </w:p>
        </w:tc>
        <w:tc>
          <w:tcPr>
            <w:tcW w:w="1276" w:type="dxa"/>
            <w:vAlign w:val="bottom"/>
            <w:hideMark/>
          </w:tcPr>
          <w:p w14:paraId="6E153D8F" w14:textId="5FE0837A" w:rsidR="00606A04" w:rsidRPr="004B3397" w:rsidRDefault="00606A04" w:rsidP="007033F3">
            <w:pPr>
              <w:pStyle w:val="TAC"/>
            </w:pPr>
            <w:r w:rsidRPr="004B3397">
              <w:t>0.120</w:t>
            </w:r>
          </w:p>
        </w:tc>
        <w:tc>
          <w:tcPr>
            <w:tcW w:w="1276" w:type="dxa"/>
            <w:vAlign w:val="bottom"/>
            <w:hideMark/>
          </w:tcPr>
          <w:p w14:paraId="3FE782B2" w14:textId="4320C779" w:rsidR="00606A04" w:rsidRPr="004B3397" w:rsidRDefault="00606A04" w:rsidP="007033F3">
            <w:pPr>
              <w:pStyle w:val="TAC"/>
            </w:pPr>
            <w:r w:rsidRPr="004B3397">
              <w:t>0.036</w:t>
            </w:r>
          </w:p>
        </w:tc>
        <w:tc>
          <w:tcPr>
            <w:tcW w:w="1277" w:type="dxa"/>
            <w:vAlign w:val="bottom"/>
            <w:hideMark/>
          </w:tcPr>
          <w:p w14:paraId="2F8DC84C" w14:textId="5B9132DD" w:rsidR="00606A04" w:rsidRPr="004B3397" w:rsidRDefault="00606A04" w:rsidP="007033F3">
            <w:pPr>
              <w:pStyle w:val="TAC"/>
            </w:pPr>
            <w:r w:rsidRPr="004B3397">
              <w:t>0.100</w:t>
            </w:r>
          </w:p>
        </w:tc>
        <w:tc>
          <w:tcPr>
            <w:tcW w:w="1277" w:type="dxa"/>
            <w:vAlign w:val="bottom"/>
            <w:hideMark/>
          </w:tcPr>
          <w:p w14:paraId="6D49D915" w14:textId="6C59342E" w:rsidR="00606A04" w:rsidRPr="004B3397" w:rsidRDefault="00606A04" w:rsidP="007033F3">
            <w:pPr>
              <w:pStyle w:val="TAC"/>
            </w:pPr>
            <w:r w:rsidRPr="004B3397">
              <w:t>0.103</w:t>
            </w:r>
          </w:p>
        </w:tc>
        <w:tc>
          <w:tcPr>
            <w:tcW w:w="1277" w:type="dxa"/>
            <w:vAlign w:val="bottom"/>
            <w:hideMark/>
          </w:tcPr>
          <w:p w14:paraId="4519F3CA" w14:textId="3533B821" w:rsidR="00606A04" w:rsidRPr="004B3397" w:rsidRDefault="00606A04" w:rsidP="007033F3">
            <w:pPr>
              <w:pStyle w:val="TAC"/>
            </w:pPr>
            <w:r w:rsidRPr="004B3397">
              <w:t>0.100</w:t>
            </w:r>
          </w:p>
        </w:tc>
      </w:tr>
      <w:tr w:rsidR="00606A04" w:rsidRPr="004B3397" w14:paraId="04199A50" w14:textId="77777777" w:rsidTr="00D36A90">
        <w:tc>
          <w:tcPr>
            <w:tcW w:w="1266" w:type="dxa"/>
            <w:noWrap/>
            <w:vAlign w:val="bottom"/>
            <w:hideMark/>
          </w:tcPr>
          <w:p w14:paraId="157CBD43" w14:textId="1C2BA7BA" w:rsidR="00606A04" w:rsidRPr="004B3397" w:rsidRDefault="00606A04" w:rsidP="007033F3">
            <w:pPr>
              <w:pStyle w:val="TAC"/>
            </w:pPr>
            <w:r w:rsidRPr="004B3397">
              <w:t>3.3</w:t>
            </w:r>
          </w:p>
        </w:tc>
        <w:tc>
          <w:tcPr>
            <w:tcW w:w="1276" w:type="dxa"/>
            <w:noWrap/>
            <w:vAlign w:val="bottom"/>
            <w:hideMark/>
          </w:tcPr>
          <w:p w14:paraId="6D758097" w14:textId="51CE46F6" w:rsidR="00606A04" w:rsidRPr="004B3397" w:rsidRDefault="00606A04" w:rsidP="007033F3">
            <w:pPr>
              <w:pStyle w:val="TAC"/>
            </w:pPr>
            <w:r w:rsidRPr="004B3397">
              <w:t>0.044</w:t>
            </w:r>
          </w:p>
        </w:tc>
        <w:tc>
          <w:tcPr>
            <w:tcW w:w="1276" w:type="dxa"/>
            <w:vAlign w:val="bottom"/>
            <w:hideMark/>
          </w:tcPr>
          <w:p w14:paraId="4FD3051C" w14:textId="718534A4" w:rsidR="00606A04" w:rsidRPr="004B3397" w:rsidRDefault="00606A04" w:rsidP="007033F3">
            <w:pPr>
              <w:pStyle w:val="TAC"/>
            </w:pPr>
            <w:r w:rsidRPr="004B3397">
              <w:t>0.115</w:t>
            </w:r>
          </w:p>
        </w:tc>
        <w:tc>
          <w:tcPr>
            <w:tcW w:w="1276" w:type="dxa"/>
            <w:vAlign w:val="bottom"/>
            <w:hideMark/>
          </w:tcPr>
          <w:p w14:paraId="6D77DE82" w14:textId="1E415949" w:rsidR="00606A04" w:rsidRPr="004B3397" w:rsidRDefault="00606A04" w:rsidP="007033F3">
            <w:pPr>
              <w:pStyle w:val="TAC"/>
            </w:pPr>
            <w:r w:rsidRPr="004B3397">
              <w:t>0.019</w:t>
            </w:r>
          </w:p>
        </w:tc>
        <w:tc>
          <w:tcPr>
            <w:tcW w:w="1277" w:type="dxa"/>
            <w:vAlign w:val="bottom"/>
            <w:hideMark/>
          </w:tcPr>
          <w:p w14:paraId="2AA00B2D" w14:textId="4C0B19F7" w:rsidR="00606A04" w:rsidRPr="004B3397" w:rsidRDefault="00606A04" w:rsidP="007033F3">
            <w:pPr>
              <w:pStyle w:val="TAC"/>
            </w:pPr>
            <w:r w:rsidRPr="004B3397">
              <w:t>0.099</w:t>
            </w:r>
          </w:p>
        </w:tc>
        <w:tc>
          <w:tcPr>
            <w:tcW w:w="1277" w:type="dxa"/>
            <w:vAlign w:val="bottom"/>
            <w:hideMark/>
          </w:tcPr>
          <w:p w14:paraId="58D99131" w14:textId="60EFE767" w:rsidR="00606A04" w:rsidRPr="004B3397" w:rsidRDefault="00606A04" w:rsidP="007033F3">
            <w:pPr>
              <w:pStyle w:val="TAC"/>
            </w:pPr>
            <w:r w:rsidRPr="004B3397">
              <w:t>0.089</w:t>
            </w:r>
          </w:p>
        </w:tc>
        <w:tc>
          <w:tcPr>
            <w:tcW w:w="1277" w:type="dxa"/>
            <w:vAlign w:val="bottom"/>
            <w:hideMark/>
          </w:tcPr>
          <w:p w14:paraId="2DA3E875" w14:textId="6E8D4FFA" w:rsidR="00606A04" w:rsidRPr="004B3397" w:rsidRDefault="00606A04" w:rsidP="007033F3">
            <w:pPr>
              <w:pStyle w:val="TAC"/>
            </w:pPr>
            <w:r w:rsidRPr="004B3397">
              <w:t>0.085</w:t>
            </w:r>
          </w:p>
        </w:tc>
      </w:tr>
      <w:tr w:rsidR="00606A04" w:rsidRPr="004B3397" w14:paraId="2CD90D09" w14:textId="77777777" w:rsidTr="00D36A90">
        <w:tc>
          <w:tcPr>
            <w:tcW w:w="1266" w:type="dxa"/>
            <w:noWrap/>
            <w:vAlign w:val="bottom"/>
            <w:hideMark/>
          </w:tcPr>
          <w:p w14:paraId="65419F50" w14:textId="3E4229CC" w:rsidR="00606A04" w:rsidRPr="004B3397" w:rsidRDefault="00606A04" w:rsidP="007033F3">
            <w:pPr>
              <w:pStyle w:val="TAC"/>
            </w:pPr>
            <w:r w:rsidRPr="004B3397">
              <w:t>3.4</w:t>
            </w:r>
          </w:p>
        </w:tc>
        <w:tc>
          <w:tcPr>
            <w:tcW w:w="1276" w:type="dxa"/>
            <w:noWrap/>
            <w:vAlign w:val="bottom"/>
            <w:hideMark/>
          </w:tcPr>
          <w:p w14:paraId="2189BF5E" w14:textId="0B4A5A3E" w:rsidR="00606A04" w:rsidRPr="004B3397" w:rsidRDefault="00606A04" w:rsidP="007033F3">
            <w:pPr>
              <w:pStyle w:val="TAC"/>
            </w:pPr>
            <w:r w:rsidRPr="004B3397">
              <w:t>0.056</w:t>
            </w:r>
          </w:p>
        </w:tc>
        <w:tc>
          <w:tcPr>
            <w:tcW w:w="1276" w:type="dxa"/>
            <w:vAlign w:val="bottom"/>
            <w:hideMark/>
          </w:tcPr>
          <w:p w14:paraId="3C7F43ED" w14:textId="3E74BBEA" w:rsidR="00606A04" w:rsidRPr="004B3397" w:rsidRDefault="00606A04" w:rsidP="007033F3">
            <w:pPr>
              <w:pStyle w:val="TAC"/>
            </w:pPr>
            <w:r w:rsidRPr="004B3397">
              <w:t>0.097</w:t>
            </w:r>
          </w:p>
        </w:tc>
        <w:tc>
          <w:tcPr>
            <w:tcW w:w="1276" w:type="dxa"/>
            <w:vAlign w:val="bottom"/>
            <w:hideMark/>
          </w:tcPr>
          <w:p w14:paraId="795DBF93" w14:textId="1F59CD1D" w:rsidR="00606A04" w:rsidRPr="004B3397" w:rsidRDefault="00606A04" w:rsidP="007033F3">
            <w:pPr>
              <w:pStyle w:val="TAC"/>
            </w:pPr>
            <w:r w:rsidRPr="004B3397">
              <w:t>0.010</w:t>
            </w:r>
          </w:p>
        </w:tc>
        <w:tc>
          <w:tcPr>
            <w:tcW w:w="1277" w:type="dxa"/>
            <w:vAlign w:val="bottom"/>
            <w:hideMark/>
          </w:tcPr>
          <w:p w14:paraId="1C8B5A7F" w14:textId="531E817D" w:rsidR="00606A04" w:rsidRPr="004B3397" w:rsidRDefault="00606A04" w:rsidP="007033F3">
            <w:pPr>
              <w:pStyle w:val="TAC"/>
            </w:pPr>
            <w:r w:rsidRPr="004B3397">
              <w:t>0.081</w:t>
            </w:r>
          </w:p>
        </w:tc>
        <w:tc>
          <w:tcPr>
            <w:tcW w:w="1277" w:type="dxa"/>
            <w:vAlign w:val="bottom"/>
            <w:hideMark/>
          </w:tcPr>
          <w:p w14:paraId="291B89CA" w14:textId="545A7BD7" w:rsidR="00606A04" w:rsidRPr="004B3397" w:rsidRDefault="00606A04" w:rsidP="007033F3">
            <w:pPr>
              <w:pStyle w:val="TAC"/>
            </w:pPr>
            <w:r w:rsidRPr="004B3397">
              <w:t>0.076</w:t>
            </w:r>
          </w:p>
        </w:tc>
        <w:tc>
          <w:tcPr>
            <w:tcW w:w="1277" w:type="dxa"/>
            <w:vAlign w:val="bottom"/>
            <w:hideMark/>
          </w:tcPr>
          <w:p w14:paraId="2081C115" w14:textId="2E4DC25F" w:rsidR="00606A04" w:rsidRPr="004B3397" w:rsidRDefault="00606A04" w:rsidP="007033F3">
            <w:pPr>
              <w:pStyle w:val="TAC"/>
            </w:pPr>
            <w:r w:rsidRPr="004B3397">
              <w:t>0.073</w:t>
            </w:r>
          </w:p>
        </w:tc>
      </w:tr>
      <w:tr w:rsidR="00606A04" w:rsidRPr="004B3397" w14:paraId="2592018B" w14:textId="77777777" w:rsidTr="00D36A90">
        <w:tc>
          <w:tcPr>
            <w:tcW w:w="1266" w:type="dxa"/>
            <w:noWrap/>
            <w:vAlign w:val="bottom"/>
            <w:hideMark/>
          </w:tcPr>
          <w:p w14:paraId="1DD5D3E9" w14:textId="78267320" w:rsidR="00606A04" w:rsidRPr="004B3397" w:rsidRDefault="00606A04" w:rsidP="007033F3">
            <w:pPr>
              <w:pStyle w:val="TAC"/>
            </w:pPr>
            <w:r w:rsidRPr="004B3397">
              <w:t>3.5</w:t>
            </w:r>
          </w:p>
        </w:tc>
        <w:tc>
          <w:tcPr>
            <w:tcW w:w="1276" w:type="dxa"/>
            <w:noWrap/>
            <w:vAlign w:val="bottom"/>
            <w:hideMark/>
          </w:tcPr>
          <w:p w14:paraId="2F2F499E" w14:textId="761B90CD" w:rsidR="00606A04" w:rsidRPr="004B3397" w:rsidRDefault="00606A04" w:rsidP="007033F3">
            <w:pPr>
              <w:pStyle w:val="TAC"/>
            </w:pPr>
            <w:r w:rsidRPr="004B3397">
              <w:t>0.068</w:t>
            </w:r>
          </w:p>
        </w:tc>
        <w:tc>
          <w:tcPr>
            <w:tcW w:w="1276" w:type="dxa"/>
            <w:vAlign w:val="bottom"/>
            <w:hideMark/>
          </w:tcPr>
          <w:p w14:paraId="4428002D" w14:textId="1A8F042F" w:rsidR="00606A04" w:rsidRPr="004B3397" w:rsidRDefault="00606A04" w:rsidP="007033F3">
            <w:pPr>
              <w:pStyle w:val="TAC"/>
            </w:pPr>
            <w:r w:rsidRPr="004B3397">
              <w:t>0.082</w:t>
            </w:r>
          </w:p>
        </w:tc>
        <w:tc>
          <w:tcPr>
            <w:tcW w:w="1276" w:type="dxa"/>
            <w:vAlign w:val="bottom"/>
            <w:hideMark/>
          </w:tcPr>
          <w:p w14:paraId="4D9B86A7" w14:textId="7BA02E5A" w:rsidR="00606A04" w:rsidRPr="004B3397" w:rsidRDefault="00606A04" w:rsidP="007033F3">
            <w:pPr>
              <w:pStyle w:val="TAC"/>
            </w:pPr>
            <w:r w:rsidRPr="004B3397">
              <w:t>0.019</w:t>
            </w:r>
          </w:p>
        </w:tc>
        <w:tc>
          <w:tcPr>
            <w:tcW w:w="1277" w:type="dxa"/>
            <w:vAlign w:val="bottom"/>
            <w:hideMark/>
          </w:tcPr>
          <w:p w14:paraId="6289995F" w14:textId="4B1F2423" w:rsidR="00606A04" w:rsidRPr="004B3397" w:rsidRDefault="00606A04" w:rsidP="007033F3">
            <w:pPr>
              <w:pStyle w:val="TAC"/>
            </w:pPr>
            <w:r w:rsidRPr="004B3397">
              <w:t>0.061</w:t>
            </w:r>
          </w:p>
        </w:tc>
        <w:tc>
          <w:tcPr>
            <w:tcW w:w="1277" w:type="dxa"/>
            <w:vAlign w:val="bottom"/>
            <w:hideMark/>
          </w:tcPr>
          <w:p w14:paraId="53CDB025" w14:textId="04BA2CDC" w:rsidR="00606A04" w:rsidRPr="004B3397" w:rsidRDefault="00606A04" w:rsidP="007033F3">
            <w:pPr>
              <w:pStyle w:val="TAC"/>
            </w:pPr>
            <w:r w:rsidRPr="004B3397">
              <w:t>0.066</w:t>
            </w:r>
          </w:p>
        </w:tc>
        <w:tc>
          <w:tcPr>
            <w:tcW w:w="1277" w:type="dxa"/>
            <w:vAlign w:val="bottom"/>
            <w:hideMark/>
          </w:tcPr>
          <w:p w14:paraId="14EB6518" w14:textId="755794BD" w:rsidR="00606A04" w:rsidRPr="004B3397" w:rsidRDefault="00606A04" w:rsidP="007033F3">
            <w:pPr>
              <w:pStyle w:val="TAC"/>
            </w:pPr>
            <w:r w:rsidRPr="004B3397">
              <w:t>0.063</w:t>
            </w:r>
          </w:p>
        </w:tc>
      </w:tr>
      <w:tr w:rsidR="00606A04" w:rsidRPr="004B3397" w14:paraId="01820F13" w14:textId="77777777" w:rsidTr="00D36A90">
        <w:tc>
          <w:tcPr>
            <w:tcW w:w="1266" w:type="dxa"/>
            <w:noWrap/>
            <w:vAlign w:val="bottom"/>
            <w:hideMark/>
          </w:tcPr>
          <w:p w14:paraId="6D51F155" w14:textId="3BF205EE" w:rsidR="00606A04" w:rsidRPr="004B3397" w:rsidRDefault="00606A04" w:rsidP="007033F3">
            <w:pPr>
              <w:pStyle w:val="TAC"/>
            </w:pPr>
            <w:r w:rsidRPr="004B3397">
              <w:t>3.6</w:t>
            </w:r>
          </w:p>
        </w:tc>
        <w:tc>
          <w:tcPr>
            <w:tcW w:w="1276" w:type="dxa"/>
            <w:noWrap/>
            <w:vAlign w:val="bottom"/>
            <w:hideMark/>
          </w:tcPr>
          <w:p w14:paraId="7BA440C9" w14:textId="4EDA4B42" w:rsidR="00606A04" w:rsidRPr="004B3397" w:rsidRDefault="00606A04" w:rsidP="007033F3">
            <w:pPr>
              <w:pStyle w:val="TAC"/>
            </w:pPr>
            <w:r w:rsidRPr="004B3397">
              <w:t>0.075</w:t>
            </w:r>
          </w:p>
        </w:tc>
        <w:tc>
          <w:tcPr>
            <w:tcW w:w="1276" w:type="dxa"/>
            <w:vAlign w:val="bottom"/>
            <w:hideMark/>
          </w:tcPr>
          <w:p w14:paraId="67566969" w14:textId="27860DFA" w:rsidR="00606A04" w:rsidRPr="004B3397" w:rsidRDefault="00606A04" w:rsidP="007033F3">
            <w:pPr>
              <w:pStyle w:val="TAC"/>
            </w:pPr>
            <w:r w:rsidRPr="004B3397">
              <w:t>0.083</w:t>
            </w:r>
          </w:p>
        </w:tc>
        <w:tc>
          <w:tcPr>
            <w:tcW w:w="1276" w:type="dxa"/>
            <w:vAlign w:val="bottom"/>
            <w:hideMark/>
          </w:tcPr>
          <w:p w14:paraId="7916CDDD" w14:textId="5CD2F1FB" w:rsidR="00606A04" w:rsidRPr="004B3397" w:rsidRDefault="00606A04" w:rsidP="007033F3">
            <w:pPr>
              <w:pStyle w:val="TAC"/>
            </w:pPr>
            <w:r w:rsidRPr="004B3397">
              <w:t>0.029</w:t>
            </w:r>
          </w:p>
        </w:tc>
        <w:tc>
          <w:tcPr>
            <w:tcW w:w="1277" w:type="dxa"/>
            <w:vAlign w:val="bottom"/>
            <w:hideMark/>
          </w:tcPr>
          <w:p w14:paraId="7AE486A0" w14:textId="239A12EF" w:rsidR="00606A04" w:rsidRPr="004B3397" w:rsidRDefault="00606A04" w:rsidP="007033F3">
            <w:pPr>
              <w:pStyle w:val="TAC"/>
            </w:pPr>
            <w:r w:rsidRPr="004B3397">
              <w:t>0.053</w:t>
            </w:r>
          </w:p>
        </w:tc>
        <w:tc>
          <w:tcPr>
            <w:tcW w:w="1277" w:type="dxa"/>
            <w:vAlign w:val="bottom"/>
            <w:hideMark/>
          </w:tcPr>
          <w:p w14:paraId="2C0DA555" w14:textId="68D5321D" w:rsidR="00606A04" w:rsidRPr="004B3397" w:rsidRDefault="00606A04" w:rsidP="007033F3">
            <w:pPr>
              <w:pStyle w:val="TAC"/>
            </w:pPr>
            <w:r w:rsidRPr="004B3397">
              <w:t>0.057</w:t>
            </w:r>
          </w:p>
        </w:tc>
        <w:tc>
          <w:tcPr>
            <w:tcW w:w="1277" w:type="dxa"/>
            <w:vAlign w:val="bottom"/>
            <w:hideMark/>
          </w:tcPr>
          <w:p w14:paraId="228C7570" w14:textId="55F073D3" w:rsidR="00606A04" w:rsidRPr="004B3397" w:rsidRDefault="00606A04" w:rsidP="007033F3">
            <w:pPr>
              <w:pStyle w:val="TAC"/>
            </w:pPr>
            <w:r w:rsidRPr="004B3397">
              <w:t>0.055</w:t>
            </w:r>
          </w:p>
        </w:tc>
      </w:tr>
      <w:tr w:rsidR="00606A04" w:rsidRPr="004B3397" w14:paraId="743F351C" w14:textId="77777777" w:rsidTr="00D36A90">
        <w:tc>
          <w:tcPr>
            <w:tcW w:w="1266" w:type="dxa"/>
            <w:noWrap/>
            <w:vAlign w:val="bottom"/>
            <w:hideMark/>
          </w:tcPr>
          <w:p w14:paraId="75890705" w14:textId="04985812" w:rsidR="00606A04" w:rsidRPr="004B3397" w:rsidRDefault="00606A04" w:rsidP="007033F3">
            <w:pPr>
              <w:pStyle w:val="TAC"/>
            </w:pPr>
            <w:r w:rsidRPr="004B3397">
              <w:t>3.7</w:t>
            </w:r>
          </w:p>
        </w:tc>
        <w:tc>
          <w:tcPr>
            <w:tcW w:w="1276" w:type="dxa"/>
            <w:noWrap/>
            <w:vAlign w:val="bottom"/>
            <w:hideMark/>
          </w:tcPr>
          <w:p w14:paraId="24DF30B9" w14:textId="63776C06" w:rsidR="00606A04" w:rsidRPr="004B3397" w:rsidRDefault="00606A04" w:rsidP="007033F3">
            <w:pPr>
              <w:pStyle w:val="TAC"/>
            </w:pPr>
            <w:r w:rsidRPr="004B3397">
              <w:t>0.076</w:t>
            </w:r>
          </w:p>
        </w:tc>
        <w:tc>
          <w:tcPr>
            <w:tcW w:w="1276" w:type="dxa"/>
            <w:vAlign w:val="bottom"/>
            <w:hideMark/>
          </w:tcPr>
          <w:p w14:paraId="215CE96C" w14:textId="777818F0" w:rsidR="00606A04" w:rsidRPr="004B3397" w:rsidRDefault="00606A04" w:rsidP="007033F3">
            <w:pPr>
              <w:pStyle w:val="TAC"/>
            </w:pPr>
            <w:r w:rsidRPr="004B3397">
              <w:t>0.090</w:t>
            </w:r>
          </w:p>
        </w:tc>
        <w:tc>
          <w:tcPr>
            <w:tcW w:w="1276" w:type="dxa"/>
            <w:vAlign w:val="bottom"/>
            <w:hideMark/>
          </w:tcPr>
          <w:p w14:paraId="0473A144" w14:textId="5561AB91" w:rsidR="00606A04" w:rsidRPr="004B3397" w:rsidRDefault="00606A04" w:rsidP="007033F3">
            <w:pPr>
              <w:pStyle w:val="TAC"/>
            </w:pPr>
            <w:r w:rsidRPr="004B3397">
              <w:t>0.034</w:t>
            </w:r>
          </w:p>
        </w:tc>
        <w:tc>
          <w:tcPr>
            <w:tcW w:w="1277" w:type="dxa"/>
            <w:vAlign w:val="bottom"/>
            <w:hideMark/>
          </w:tcPr>
          <w:p w14:paraId="62FE56B0" w14:textId="1EFFC799" w:rsidR="00606A04" w:rsidRPr="004B3397" w:rsidRDefault="00606A04" w:rsidP="007033F3">
            <w:pPr>
              <w:pStyle w:val="TAC"/>
            </w:pPr>
            <w:r w:rsidRPr="004B3397">
              <w:t>0.060</w:t>
            </w:r>
          </w:p>
        </w:tc>
        <w:tc>
          <w:tcPr>
            <w:tcW w:w="1277" w:type="dxa"/>
            <w:vAlign w:val="bottom"/>
            <w:hideMark/>
          </w:tcPr>
          <w:p w14:paraId="5250857D" w14:textId="5598FDF7" w:rsidR="00606A04" w:rsidRPr="004B3397" w:rsidRDefault="00606A04" w:rsidP="007033F3">
            <w:pPr>
              <w:pStyle w:val="TAC"/>
            </w:pPr>
            <w:r w:rsidRPr="004B3397">
              <w:t>0.051</w:t>
            </w:r>
          </w:p>
        </w:tc>
        <w:tc>
          <w:tcPr>
            <w:tcW w:w="1277" w:type="dxa"/>
            <w:vAlign w:val="bottom"/>
            <w:hideMark/>
          </w:tcPr>
          <w:p w14:paraId="761DE74C" w14:textId="6953CE36" w:rsidR="00606A04" w:rsidRPr="004B3397" w:rsidRDefault="00606A04" w:rsidP="007033F3">
            <w:pPr>
              <w:pStyle w:val="TAC"/>
            </w:pPr>
            <w:r w:rsidRPr="004B3397">
              <w:t>0.049</w:t>
            </w:r>
          </w:p>
        </w:tc>
      </w:tr>
      <w:tr w:rsidR="00606A04" w:rsidRPr="004B3397" w14:paraId="6E895F79" w14:textId="77777777" w:rsidTr="00D36A90">
        <w:tc>
          <w:tcPr>
            <w:tcW w:w="1266" w:type="dxa"/>
            <w:noWrap/>
            <w:vAlign w:val="bottom"/>
            <w:hideMark/>
          </w:tcPr>
          <w:p w14:paraId="37E55F98" w14:textId="4F1AD385" w:rsidR="00606A04" w:rsidRPr="004B3397" w:rsidRDefault="00606A04" w:rsidP="007033F3">
            <w:pPr>
              <w:pStyle w:val="TAC"/>
            </w:pPr>
            <w:r w:rsidRPr="004B3397">
              <w:t>3.8</w:t>
            </w:r>
          </w:p>
        </w:tc>
        <w:tc>
          <w:tcPr>
            <w:tcW w:w="1276" w:type="dxa"/>
            <w:noWrap/>
            <w:vAlign w:val="bottom"/>
            <w:hideMark/>
          </w:tcPr>
          <w:p w14:paraId="75911DC3" w14:textId="5331705A" w:rsidR="00606A04" w:rsidRPr="004B3397" w:rsidRDefault="00606A04" w:rsidP="007033F3">
            <w:pPr>
              <w:pStyle w:val="TAC"/>
            </w:pPr>
            <w:r w:rsidRPr="004B3397">
              <w:t>0.068</w:t>
            </w:r>
          </w:p>
        </w:tc>
        <w:tc>
          <w:tcPr>
            <w:tcW w:w="1276" w:type="dxa"/>
            <w:vAlign w:val="bottom"/>
            <w:hideMark/>
          </w:tcPr>
          <w:p w14:paraId="5B2FAFFC" w14:textId="2AB02123" w:rsidR="00606A04" w:rsidRPr="004B3397" w:rsidRDefault="00606A04" w:rsidP="007033F3">
            <w:pPr>
              <w:pStyle w:val="TAC"/>
            </w:pPr>
            <w:r w:rsidRPr="004B3397">
              <w:t>0.089</w:t>
            </w:r>
          </w:p>
        </w:tc>
        <w:tc>
          <w:tcPr>
            <w:tcW w:w="1276" w:type="dxa"/>
            <w:vAlign w:val="bottom"/>
            <w:hideMark/>
          </w:tcPr>
          <w:p w14:paraId="4F7F30FC" w14:textId="41F3F988" w:rsidR="00606A04" w:rsidRPr="004B3397" w:rsidRDefault="00606A04" w:rsidP="007033F3">
            <w:pPr>
              <w:pStyle w:val="TAC"/>
            </w:pPr>
            <w:r w:rsidRPr="004B3397">
              <w:t>0.036</w:t>
            </w:r>
          </w:p>
        </w:tc>
        <w:tc>
          <w:tcPr>
            <w:tcW w:w="1277" w:type="dxa"/>
            <w:vAlign w:val="bottom"/>
            <w:hideMark/>
          </w:tcPr>
          <w:p w14:paraId="5D87169A" w14:textId="47B8AAA0" w:rsidR="00606A04" w:rsidRPr="004B3397" w:rsidRDefault="00606A04" w:rsidP="007033F3">
            <w:pPr>
              <w:pStyle w:val="TAC"/>
            </w:pPr>
            <w:r w:rsidRPr="004B3397">
              <w:t>0.073</w:t>
            </w:r>
          </w:p>
        </w:tc>
        <w:tc>
          <w:tcPr>
            <w:tcW w:w="1277" w:type="dxa"/>
            <w:vAlign w:val="bottom"/>
            <w:hideMark/>
          </w:tcPr>
          <w:p w14:paraId="227AF0BB" w14:textId="12769C43" w:rsidR="00606A04" w:rsidRPr="004B3397" w:rsidRDefault="00606A04" w:rsidP="007033F3">
            <w:pPr>
              <w:pStyle w:val="TAC"/>
            </w:pPr>
            <w:r w:rsidRPr="004B3397">
              <w:t>0.046</w:t>
            </w:r>
          </w:p>
        </w:tc>
        <w:tc>
          <w:tcPr>
            <w:tcW w:w="1277" w:type="dxa"/>
            <w:vAlign w:val="bottom"/>
            <w:hideMark/>
          </w:tcPr>
          <w:p w14:paraId="61720727" w14:textId="6B556B89" w:rsidR="00606A04" w:rsidRPr="004B3397" w:rsidRDefault="00606A04" w:rsidP="007033F3">
            <w:pPr>
              <w:pStyle w:val="TAC"/>
            </w:pPr>
            <w:r w:rsidRPr="004B3397">
              <w:t>0.044</w:t>
            </w:r>
          </w:p>
        </w:tc>
      </w:tr>
      <w:tr w:rsidR="00606A04" w:rsidRPr="004B3397" w14:paraId="6E9C3E24" w14:textId="77777777" w:rsidTr="00D36A90">
        <w:tc>
          <w:tcPr>
            <w:tcW w:w="1266" w:type="dxa"/>
            <w:noWrap/>
            <w:vAlign w:val="bottom"/>
            <w:hideMark/>
          </w:tcPr>
          <w:p w14:paraId="27208BE9" w14:textId="470B659F" w:rsidR="00606A04" w:rsidRPr="004B3397" w:rsidRDefault="00606A04" w:rsidP="007033F3">
            <w:pPr>
              <w:pStyle w:val="TAC"/>
            </w:pPr>
            <w:r w:rsidRPr="004B3397">
              <w:t>3.9</w:t>
            </w:r>
          </w:p>
        </w:tc>
        <w:tc>
          <w:tcPr>
            <w:tcW w:w="1276" w:type="dxa"/>
            <w:noWrap/>
            <w:vAlign w:val="bottom"/>
            <w:hideMark/>
          </w:tcPr>
          <w:p w14:paraId="26A4334D" w14:textId="1B467289" w:rsidR="00606A04" w:rsidRPr="004B3397" w:rsidRDefault="00606A04" w:rsidP="007033F3">
            <w:pPr>
              <w:pStyle w:val="TAC"/>
            </w:pPr>
            <w:r w:rsidRPr="004B3397">
              <w:t>0.051</w:t>
            </w:r>
          </w:p>
        </w:tc>
        <w:tc>
          <w:tcPr>
            <w:tcW w:w="1276" w:type="dxa"/>
            <w:vAlign w:val="bottom"/>
            <w:hideMark/>
          </w:tcPr>
          <w:p w14:paraId="0450D9A8" w14:textId="78A4A937" w:rsidR="00606A04" w:rsidRPr="004B3397" w:rsidRDefault="00606A04" w:rsidP="007033F3">
            <w:pPr>
              <w:pStyle w:val="TAC"/>
            </w:pPr>
            <w:r w:rsidRPr="004B3397">
              <w:t>0.079</w:t>
            </w:r>
          </w:p>
        </w:tc>
        <w:tc>
          <w:tcPr>
            <w:tcW w:w="1276" w:type="dxa"/>
            <w:vAlign w:val="bottom"/>
            <w:hideMark/>
          </w:tcPr>
          <w:p w14:paraId="2CBABCDA" w14:textId="5FFC8CB4" w:rsidR="00606A04" w:rsidRPr="004B3397" w:rsidRDefault="00606A04" w:rsidP="007033F3">
            <w:pPr>
              <w:pStyle w:val="TAC"/>
            </w:pPr>
            <w:r w:rsidRPr="004B3397">
              <w:t>0.044</w:t>
            </w:r>
          </w:p>
        </w:tc>
        <w:tc>
          <w:tcPr>
            <w:tcW w:w="1277" w:type="dxa"/>
            <w:vAlign w:val="bottom"/>
            <w:hideMark/>
          </w:tcPr>
          <w:p w14:paraId="12EBC13A" w14:textId="76AEBA9E" w:rsidR="00606A04" w:rsidRPr="004B3397" w:rsidRDefault="00606A04" w:rsidP="007033F3">
            <w:pPr>
              <w:pStyle w:val="TAC"/>
            </w:pPr>
            <w:r w:rsidRPr="004B3397">
              <w:t>0.091</w:t>
            </w:r>
          </w:p>
        </w:tc>
        <w:tc>
          <w:tcPr>
            <w:tcW w:w="1277" w:type="dxa"/>
            <w:vAlign w:val="bottom"/>
            <w:hideMark/>
          </w:tcPr>
          <w:p w14:paraId="7960933A" w14:textId="283A2873" w:rsidR="00606A04" w:rsidRPr="004B3397" w:rsidRDefault="00606A04" w:rsidP="007033F3">
            <w:pPr>
              <w:pStyle w:val="TAC"/>
            </w:pPr>
            <w:r w:rsidRPr="004B3397">
              <w:t>0.042</w:t>
            </w:r>
          </w:p>
        </w:tc>
        <w:tc>
          <w:tcPr>
            <w:tcW w:w="1277" w:type="dxa"/>
            <w:vAlign w:val="bottom"/>
            <w:hideMark/>
          </w:tcPr>
          <w:p w14:paraId="08FD0B04" w14:textId="5A2E90BA" w:rsidR="00606A04" w:rsidRPr="004B3397" w:rsidRDefault="00606A04" w:rsidP="007033F3">
            <w:pPr>
              <w:pStyle w:val="TAC"/>
            </w:pPr>
            <w:r w:rsidRPr="004B3397">
              <w:t>0.041</w:t>
            </w:r>
          </w:p>
        </w:tc>
      </w:tr>
      <w:tr w:rsidR="00606A04" w:rsidRPr="004B3397" w14:paraId="5888996D" w14:textId="77777777" w:rsidTr="00D36A90">
        <w:tc>
          <w:tcPr>
            <w:tcW w:w="1266" w:type="dxa"/>
            <w:noWrap/>
            <w:vAlign w:val="bottom"/>
            <w:hideMark/>
          </w:tcPr>
          <w:p w14:paraId="7B08D2ED" w14:textId="47731E50" w:rsidR="00606A04" w:rsidRPr="004B3397" w:rsidRDefault="00606A04" w:rsidP="007033F3">
            <w:pPr>
              <w:pStyle w:val="TAC"/>
            </w:pPr>
            <w:r w:rsidRPr="004B3397">
              <w:t>4.0</w:t>
            </w:r>
          </w:p>
        </w:tc>
        <w:tc>
          <w:tcPr>
            <w:tcW w:w="1276" w:type="dxa"/>
            <w:noWrap/>
            <w:vAlign w:val="bottom"/>
            <w:hideMark/>
          </w:tcPr>
          <w:p w14:paraId="1C90C503" w14:textId="265ECEBD" w:rsidR="00606A04" w:rsidRPr="004B3397" w:rsidRDefault="00606A04" w:rsidP="007033F3">
            <w:pPr>
              <w:pStyle w:val="TAC"/>
            </w:pPr>
            <w:r w:rsidRPr="004B3397">
              <w:t>0.027</w:t>
            </w:r>
          </w:p>
        </w:tc>
        <w:tc>
          <w:tcPr>
            <w:tcW w:w="1276" w:type="dxa"/>
            <w:vAlign w:val="bottom"/>
            <w:hideMark/>
          </w:tcPr>
          <w:p w14:paraId="78E2C1C1" w14:textId="1E2DDCD0" w:rsidR="00606A04" w:rsidRPr="004B3397" w:rsidRDefault="00606A04" w:rsidP="007033F3">
            <w:pPr>
              <w:pStyle w:val="TAC"/>
            </w:pPr>
            <w:r w:rsidRPr="004B3397">
              <w:t>0.068</w:t>
            </w:r>
          </w:p>
        </w:tc>
        <w:tc>
          <w:tcPr>
            <w:tcW w:w="1276" w:type="dxa"/>
            <w:vAlign w:val="bottom"/>
            <w:hideMark/>
          </w:tcPr>
          <w:p w14:paraId="2E2FF5C3" w14:textId="607CDB39" w:rsidR="00606A04" w:rsidRPr="004B3397" w:rsidRDefault="00606A04" w:rsidP="007033F3">
            <w:pPr>
              <w:pStyle w:val="TAC"/>
            </w:pPr>
            <w:r w:rsidRPr="004B3397">
              <w:t>0.062</w:t>
            </w:r>
          </w:p>
        </w:tc>
        <w:tc>
          <w:tcPr>
            <w:tcW w:w="1277" w:type="dxa"/>
            <w:vAlign w:val="bottom"/>
            <w:hideMark/>
          </w:tcPr>
          <w:p w14:paraId="00F3FC01" w14:textId="30F2F45F" w:rsidR="00606A04" w:rsidRPr="004B3397" w:rsidRDefault="00606A04" w:rsidP="007033F3">
            <w:pPr>
              <w:pStyle w:val="TAC"/>
            </w:pPr>
            <w:r w:rsidRPr="004B3397">
              <w:t>0.111</w:t>
            </w:r>
          </w:p>
        </w:tc>
        <w:tc>
          <w:tcPr>
            <w:tcW w:w="1277" w:type="dxa"/>
            <w:vAlign w:val="bottom"/>
            <w:hideMark/>
          </w:tcPr>
          <w:p w14:paraId="2B1774C0" w14:textId="7395B21B" w:rsidR="00606A04" w:rsidRPr="004B3397" w:rsidRDefault="00606A04" w:rsidP="007033F3">
            <w:pPr>
              <w:pStyle w:val="TAC"/>
            </w:pPr>
            <w:r w:rsidRPr="004B3397">
              <w:t>0.039</w:t>
            </w:r>
          </w:p>
        </w:tc>
        <w:tc>
          <w:tcPr>
            <w:tcW w:w="1277" w:type="dxa"/>
            <w:vAlign w:val="bottom"/>
            <w:hideMark/>
          </w:tcPr>
          <w:p w14:paraId="3DE6C10B" w14:textId="50DEAE98" w:rsidR="00606A04" w:rsidRPr="004B3397" w:rsidRDefault="00606A04" w:rsidP="007033F3">
            <w:pPr>
              <w:pStyle w:val="TAC"/>
            </w:pPr>
            <w:r w:rsidRPr="004B3397">
              <w:t>0.038</w:t>
            </w:r>
          </w:p>
        </w:tc>
      </w:tr>
      <w:tr w:rsidR="00606A04" w:rsidRPr="004B3397" w14:paraId="16A548C0" w14:textId="77777777" w:rsidTr="00D36A90">
        <w:tc>
          <w:tcPr>
            <w:tcW w:w="1266" w:type="dxa"/>
            <w:noWrap/>
            <w:vAlign w:val="bottom"/>
            <w:hideMark/>
          </w:tcPr>
          <w:p w14:paraId="0B72C544" w14:textId="09DCCF92" w:rsidR="00606A04" w:rsidRPr="004B3397" w:rsidRDefault="00606A04" w:rsidP="007033F3">
            <w:pPr>
              <w:pStyle w:val="TAC"/>
            </w:pPr>
            <w:r w:rsidRPr="004B3397">
              <w:t>4.1</w:t>
            </w:r>
          </w:p>
        </w:tc>
        <w:tc>
          <w:tcPr>
            <w:tcW w:w="1276" w:type="dxa"/>
            <w:noWrap/>
            <w:vAlign w:val="bottom"/>
            <w:hideMark/>
          </w:tcPr>
          <w:p w14:paraId="4D066CF0" w14:textId="7713B90D" w:rsidR="00606A04" w:rsidRPr="004B3397" w:rsidRDefault="00606A04" w:rsidP="007033F3">
            <w:pPr>
              <w:pStyle w:val="TAC"/>
            </w:pPr>
            <w:r w:rsidRPr="004B3397">
              <w:t>0.007</w:t>
            </w:r>
          </w:p>
        </w:tc>
        <w:tc>
          <w:tcPr>
            <w:tcW w:w="1276" w:type="dxa"/>
            <w:vAlign w:val="bottom"/>
            <w:hideMark/>
          </w:tcPr>
          <w:p w14:paraId="0A8E059D" w14:textId="4AAF1D96" w:rsidR="00606A04" w:rsidRPr="004B3397" w:rsidRDefault="00606A04" w:rsidP="007033F3">
            <w:pPr>
              <w:pStyle w:val="TAC"/>
            </w:pPr>
            <w:r w:rsidRPr="004B3397">
              <w:t>0.063</w:t>
            </w:r>
          </w:p>
        </w:tc>
        <w:tc>
          <w:tcPr>
            <w:tcW w:w="1276" w:type="dxa"/>
            <w:vAlign w:val="bottom"/>
            <w:hideMark/>
          </w:tcPr>
          <w:p w14:paraId="057A0406" w14:textId="3B0ED2B1" w:rsidR="00606A04" w:rsidRPr="004B3397" w:rsidRDefault="00606A04" w:rsidP="007033F3">
            <w:pPr>
              <w:pStyle w:val="TAC"/>
            </w:pPr>
            <w:r w:rsidRPr="004B3397">
              <w:t>0.090</w:t>
            </w:r>
          </w:p>
        </w:tc>
        <w:tc>
          <w:tcPr>
            <w:tcW w:w="1277" w:type="dxa"/>
            <w:vAlign w:val="bottom"/>
            <w:hideMark/>
          </w:tcPr>
          <w:p w14:paraId="34F8FF32" w14:textId="42B5A9EA" w:rsidR="00606A04" w:rsidRPr="004B3397" w:rsidRDefault="00606A04" w:rsidP="007033F3">
            <w:pPr>
              <w:pStyle w:val="TAC"/>
            </w:pPr>
            <w:r w:rsidRPr="004B3397">
              <w:t>0.127</w:t>
            </w:r>
          </w:p>
        </w:tc>
        <w:tc>
          <w:tcPr>
            <w:tcW w:w="1277" w:type="dxa"/>
            <w:vAlign w:val="bottom"/>
            <w:hideMark/>
          </w:tcPr>
          <w:p w14:paraId="4F62F0AA" w14:textId="4E445923" w:rsidR="00606A04" w:rsidRPr="004B3397" w:rsidRDefault="00606A04" w:rsidP="007033F3">
            <w:pPr>
              <w:pStyle w:val="TAC"/>
            </w:pPr>
            <w:r w:rsidRPr="004B3397">
              <w:t>0.037</w:t>
            </w:r>
          </w:p>
        </w:tc>
        <w:tc>
          <w:tcPr>
            <w:tcW w:w="1277" w:type="dxa"/>
            <w:vAlign w:val="bottom"/>
            <w:hideMark/>
          </w:tcPr>
          <w:p w14:paraId="21B778E2" w14:textId="2F1C7978" w:rsidR="00606A04" w:rsidRPr="004B3397" w:rsidRDefault="00606A04" w:rsidP="007033F3">
            <w:pPr>
              <w:pStyle w:val="TAC"/>
            </w:pPr>
            <w:r w:rsidRPr="004B3397">
              <w:t>0.035</w:t>
            </w:r>
          </w:p>
        </w:tc>
      </w:tr>
      <w:tr w:rsidR="00606A04" w:rsidRPr="004B3397" w14:paraId="7E683665" w14:textId="77777777" w:rsidTr="00D36A90">
        <w:tc>
          <w:tcPr>
            <w:tcW w:w="1266" w:type="dxa"/>
            <w:noWrap/>
            <w:vAlign w:val="bottom"/>
            <w:hideMark/>
          </w:tcPr>
          <w:p w14:paraId="5DE4AEA3" w14:textId="726CBDB1" w:rsidR="00606A04" w:rsidRPr="004B3397" w:rsidRDefault="00606A04" w:rsidP="007033F3">
            <w:pPr>
              <w:pStyle w:val="TAC"/>
            </w:pPr>
            <w:r w:rsidRPr="004B3397">
              <w:t>4.2</w:t>
            </w:r>
          </w:p>
        </w:tc>
        <w:tc>
          <w:tcPr>
            <w:tcW w:w="1276" w:type="dxa"/>
            <w:noWrap/>
            <w:vAlign w:val="bottom"/>
            <w:hideMark/>
          </w:tcPr>
          <w:p w14:paraId="290C8898" w14:textId="50B62BFB" w:rsidR="00606A04" w:rsidRPr="004B3397" w:rsidRDefault="00606A04" w:rsidP="007033F3">
            <w:pPr>
              <w:pStyle w:val="TAC"/>
            </w:pPr>
            <w:r w:rsidRPr="004B3397">
              <w:t>0.036</w:t>
            </w:r>
          </w:p>
        </w:tc>
        <w:tc>
          <w:tcPr>
            <w:tcW w:w="1276" w:type="dxa"/>
            <w:vAlign w:val="bottom"/>
            <w:hideMark/>
          </w:tcPr>
          <w:p w14:paraId="60E0FFD7" w14:textId="77C21F9C" w:rsidR="00606A04" w:rsidRPr="004B3397" w:rsidRDefault="00606A04" w:rsidP="007033F3">
            <w:pPr>
              <w:pStyle w:val="TAC"/>
            </w:pPr>
            <w:r w:rsidRPr="004B3397">
              <w:t>0.062</w:t>
            </w:r>
          </w:p>
        </w:tc>
        <w:tc>
          <w:tcPr>
            <w:tcW w:w="1276" w:type="dxa"/>
            <w:vAlign w:val="bottom"/>
            <w:hideMark/>
          </w:tcPr>
          <w:p w14:paraId="32C3C607" w14:textId="6D43A54C" w:rsidR="00606A04" w:rsidRPr="004B3397" w:rsidRDefault="00606A04" w:rsidP="007033F3">
            <w:pPr>
              <w:pStyle w:val="TAC"/>
            </w:pPr>
            <w:r w:rsidRPr="004B3397">
              <w:t>0.123</w:t>
            </w:r>
          </w:p>
        </w:tc>
        <w:tc>
          <w:tcPr>
            <w:tcW w:w="1277" w:type="dxa"/>
            <w:vAlign w:val="bottom"/>
            <w:hideMark/>
          </w:tcPr>
          <w:p w14:paraId="1B90DC1A" w14:textId="572937BD" w:rsidR="00606A04" w:rsidRPr="004B3397" w:rsidRDefault="00606A04" w:rsidP="007033F3">
            <w:pPr>
              <w:pStyle w:val="TAC"/>
            </w:pPr>
            <w:r w:rsidRPr="004B3397">
              <w:t>0.133</w:t>
            </w:r>
          </w:p>
        </w:tc>
        <w:tc>
          <w:tcPr>
            <w:tcW w:w="1277" w:type="dxa"/>
            <w:vAlign w:val="bottom"/>
            <w:hideMark/>
          </w:tcPr>
          <w:p w14:paraId="1F5897F5" w14:textId="634C337C" w:rsidR="00606A04" w:rsidRPr="004B3397" w:rsidRDefault="00606A04" w:rsidP="007033F3">
            <w:pPr>
              <w:pStyle w:val="TAC"/>
            </w:pPr>
            <w:r w:rsidRPr="004B3397">
              <w:t>0.036</w:t>
            </w:r>
          </w:p>
        </w:tc>
        <w:tc>
          <w:tcPr>
            <w:tcW w:w="1277" w:type="dxa"/>
            <w:vAlign w:val="bottom"/>
            <w:hideMark/>
          </w:tcPr>
          <w:p w14:paraId="24CA428F" w14:textId="7D60167A" w:rsidR="00606A04" w:rsidRPr="004B3397" w:rsidRDefault="00606A04" w:rsidP="007033F3">
            <w:pPr>
              <w:pStyle w:val="TAC"/>
            </w:pPr>
            <w:r w:rsidRPr="004B3397">
              <w:t>0.034</w:t>
            </w:r>
          </w:p>
        </w:tc>
      </w:tr>
      <w:tr w:rsidR="00606A04" w:rsidRPr="004B3397" w14:paraId="085E468F" w14:textId="77777777" w:rsidTr="00D36A90">
        <w:tc>
          <w:tcPr>
            <w:tcW w:w="1266" w:type="dxa"/>
            <w:noWrap/>
            <w:vAlign w:val="bottom"/>
            <w:hideMark/>
          </w:tcPr>
          <w:p w14:paraId="7EFBC7B5" w14:textId="6A4B3EE1" w:rsidR="00606A04" w:rsidRPr="004B3397" w:rsidRDefault="00606A04" w:rsidP="007033F3">
            <w:pPr>
              <w:pStyle w:val="TAC"/>
            </w:pPr>
            <w:r w:rsidRPr="004B3397">
              <w:t>4.3</w:t>
            </w:r>
          </w:p>
        </w:tc>
        <w:tc>
          <w:tcPr>
            <w:tcW w:w="1276" w:type="dxa"/>
            <w:noWrap/>
            <w:vAlign w:val="bottom"/>
            <w:hideMark/>
          </w:tcPr>
          <w:p w14:paraId="1C29773F" w14:textId="63B8219E" w:rsidR="00606A04" w:rsidRPr="004B3397" w:rsidRDefault="00606A04" w:rsidP="007033F3">
            <w:pPr>
              <w:pStyle w:val="TAC"/>
            </w:pPr>
            <w:r w:rsidRPr="004B3397">
              <w:t>0.067</w:t>
            </w:r>
          </w:p>
        </w:tc>
        <w:tc>
          <w:tcPr>
            <w:tcW w:w="1276" w:type="dxa"/>
            <w:vAlign w:val="bottom"/>
            <w:hideMark/>
          </w:tcPr>
          <w:p w14:paraId="7DD0758A" w14:textId="29EE891C" w:rsidR="00606A04" w:rsidRPr="004B3397" w:rsidRDefault="00606A04" w:rsidP="007033F3">
            <w:pPr>
              <w:pStyle w:val="TAC"/>
            </w:pPr>
            <w:r w:rsidRPr="004B3397">
              <w:t>0.057</w:t>
            </w:r>
          </w:p>
        </w:tc>
        <w:tc>
          <w:tcPr>
            <w:tcW w:w="1276" w:type="dxa"/>
            <w:vAlign w:val="bottom"/>
            <w:hideMark/>
          </w:tcPr>
          <w:p w14:paraId="413A1E2D" w14:textId="3F0EC16D" w:rsidR="00606A04" w:rsidRPr="004B3397" w:rsidRDefault="00606A04" w:rsidP="007033F3">
            <w:pPr>
              <w:pStyle w:val="TAC"/>
            </w:pPr>
            <w:r w:rsidRPr="004B3397">
              <w:t>0.155</w:t>
            </w:r>
          </w:p>
        </w:tc>
        <w:tc>
          <w:tcPr>
            <w:tcW w:w="1277" w:type="dxa"/>
            <w:vAlign w:val="bottom"/>
            <w:hideMark/>
          </w:tcPr>
          <w:p w14:paraId="6DA485AD" w14:textId="341F4CAA" w:rsidR="00606A04" w:rsidRPr="004B3397" w:rsidRDefault="00606A04" w:rsidP="007033F3">
            <w:pPr>
              <w:pStyle w:val="TAC"/>
            </w:pPr>
            <w:r w:rsidRPr="004B3397">
              <w:t>0.129</w:t>
            </w:r>
          </w:p>
        </w:tc>
        <w:tc>
          <w:tcPr>
            <w:tcW w:w="1277" w:type="dxa"/>
            <w:vAlign w:val="bottom"/>
            <w:hideMark/>
          </w:tcPr>
          <w:p w14:paraId="5BA93C2D" w14:textId="2FCCD5F9" w:rsidR="00606A04" w:rsidRPr="004B3397" w:rsidRDefault="00606A04" w:rsidP="007033F3">
            <w:pPr>
              <w:pStyle w:val="TAC"/>
            </w:pPr>
            <w:r w:rsidRPr="004B3397">
              <w:t>0.038</w:t>
            </w:r>
          </w:p>
        </w:tc>
        <w:tc>
          <w:tcPr>
            <w:tcW w:w="1277" w:type="dxa"/>
            <w:vAlign w:val="bottom"/>
            <w:hideMark/>
          </w:tcPr>
          <w:p w14:paraId="06766DC8" w14:textId="60397E7B" w:rsidR="00606A04" w:rsidRPr="004B3397" w:rsidRDefault="00606A04" w:rsidP="007033F3">
            <w:pPr>
              <w:pStyle w:val="TAC"/>
            </w:pPr>
            <w:r w:rsidRPr="004B3397">
              <w:t>0.036</w:t>
            </w:r>
          </w:p>
        </w:tc>
      </w:tr>
      <w:tr w:rsidR="00606A04" w:rsidRPr="004B3397" w14:paraId="3B4D248A" w14:textId="77777777" w:rsidTr="00D36A90">
        <w:tc>
          <w:tcPr>
            <w:tcW w:w="1266" w:type="dxa"/>
            <w:noWrap/>
            <w:vAlign w:val="bottom"/>
            <w:hideMark/>
          </w:tcPr>
          <w:p w14:paraId="23C59891" w14:textId="18B62A66" w:rsidR="00606A04" w:rsidRPr="004B3397" w:rsidRDefault="00606A04" w:rsidP="007033F3">
            <w:pPr>
              <w:pStyle w:val="TAC"/>
            </w:pPr>
            <w:r w:rsidRPr="004B3397">
              <w:lastRenderedPageBreak/>
              <w:t>4.4</w:t>
            </w:r>
          </w:p>
        </w:tc>
        <w:tc>
          <w:tcPr>
            <w:tcW w:w="1276" w:type="dxa"/>
            <w:noWrap/>
            <w:vAlign w:val="bottom"/>
            <w:hideMark/>
          </w:tcPr>
          <w:p w14:paraId="6E7ACA7D" w14:textId="1F854C3F" w:rsidR="00606A04" w:rsidRPr="004B3397" w:rsidRDefault="00606A04" w:rsidP="007033F3">
            <w:pPr>
              <w:pStyle w:val="TAC"/>
            </w:pPr>
            <w:r w:rsidRPr="004B3397">
              <w:t>0.093</w:t>
            </w:r>
          </w:p>
        </w:tc>
        <w:tc>
          <w:tcPr>
            <w:tcW w:w="1276" w:type="dxa"/>
            <w:vAlign w:val="bottom"/>
            <w:hideMark/>
          </w:tcPr>
          <w:p w14:paraId="77B7191D" w14:textId="57CAC169" w:rsidR="00606A04" w:rsidRPr="004B3397" w:rsidRDefault="00606A04" w:rsidP="007033F3">
            <w:pPr>
              <w:pStyle w:val="TAC"/>
            </w:pPr>
            <w:r w:rsidRPr="004B3397">
              <w:t>0.052</w:t>
            </w:r>
          </w:p>
        </w:tc>
        <w:tc>
          <w:tcPr>
            <w:tcW w:w="1276" w:type="dxa"/>
            <w:vAlign w:val="bottom"/>
            <w:hideMark/>
          </w:tcPr>
          <w:p w14:paraId="464B698B" w14:textId="186ABFA6" w:rsidR="00606A04" w:rsidRPr="004B3397" w:rsidRDefault="00606A04" w:rsidP="007033F3">
            <w:pPr>
              <w:pStyle w:val="TAC"/>
            </w:pPr>
            <w:r w:rsidRPr="004B3397">
              <w:t>0.182</w:t>
            </w:r>
          </w:p>
        </w:tc>
        <w:tc>
          <w:tcPr>
            <w:tcW w:w="1277" w:type="dxa"/>
            <w:vAlign w:val="bottom"/>
            <w:hideMark/>
          </w:tcPr>
          <w:p w14:paraId="561CC4A6" w14:textId="5247095D" w:rsidR="00606A04" w:rsidRPr="004B3397" w:rsidRDefault="00606A04" w:rsidP="007033F3">
            <w:pPr>
              <w:pStyle w:val="TAC"/>
            </w:pPr>
            <w:r w:rsidRPr="004B3397">
              <w:t>0.126</w:t>
            </w:r>
          </w:p>
        </w:tc>
        <w:tc>
          <w:tcPr>
            <w:tcW w:w="1277" w:type="dxa"/>
            <w:vAlign w:val="bottom"/>
            <w:hideMark/>
          </w:tcPr>
          <w:p w14:paraId="28B0F543" w14:textId="0A3F0842" w:rsidR="00606A04" w:rsidRPr="004B3397" w:rsidRDefault="00606A04" w:rsidP="007033F3">
            <w:pPr>
              <w:pStyle w:val="TAC"/>
            </w:pPr>
            <w:r w:rsidRPr="004B3397">
              <w:t>0.043</w:t>
            </w:r>
          </w:p>
        </w:tc>
        <w:tc>
          <w:tcPr>
            <w:tcW w:w="1277" w:type="dxa"/>
            <w:vAlign w:val="bottom"/>
            <w:hideMark/>
          </w:tcPr>
          <w:p w14:paraId="27BDE6D4" w14:textId="2F2C8CCA" w:rsidR="00606A04" w:rsidRPr="004B3397" w:rsidRDefault="00606A04" w:rsidP="007033F3">
            <w:pPr>
              <w:pStyle w:val="TAC"/>
            </w:pPr>
            <w:r w:rsidRPr="004B3397">
              <w:t>0.040</w:t>
            </w:r>
          </w:p>
        </w:tc>
      </w:tr>
      <w:tr w:rsidR="00606A04" w:rsidRPr="004B3397" w14:paraId="64481E98" w14:textId="77777777" w:rsidTr="00D36A90">
        <w:tc>
          <w:tcPr>
            <w:tcW w:w="1266" w:type="dxa"/>
            <w:noWrap/>
            <w:vAlign w:val="bottom"/>
            <w:hideMark/>
          </w:tcPr>
          <w:p w14:paraId="197F8D97" w14:textId="5B21FFCB" w:rsidR="00606A04" w:rsidRPr="004B3397" w:rsidRDefault="00606A04" w:rsidP="007033F3">
            <w:pPr>
              <w:pStyle w:val="TAC"/>
            </w:pPr>
            <w:r w:rsidRPr="004B3397">
              <w:t>4.5</w:t>
            </w:r>
          </w:p>
        </w:tc>
        <w:tc>
          <w:tcPr>
            <w:tcW w:w="1276" w:type="dxa"/>
            <w:noWrap/>
            <w:vAlign w:val="bottom"/>
            <w:hideMark/>
          </w:tcPr>
          <w:p w14:paraId="4D6789F5" w14:textId="425EE37D" w:rsidR="00606A04" w:rsidRPr="004B3397" w:rsidRDefault="00606A04" w:rsidP="007033F3">
            <w:pPr>
              <w:pStyle w:val="TAC"/>
            </w:pPr>
            <w:r w:rsidRPr="004B3397">
              <w:t>0.111</w:t>
            </w:r>
          </w:p>
        </w:tc>
        <w:tc>
          <w:tcPr>
            <w:tcW w:w="1276" w:type="dxa"/>
            <w:vAlign w:val="bottom"/>
            <w:hideMark/>
          </w:tcPr>
          <w:p w14:paraId="18246D60" w14:textId="4D4A1CF5" w:rsidR="00606A04" w:rsidRPr="004B3397" w:rsidRDefault="00606A04" w:rsidP="007033F3">
            <w:pPr>
              <w:pStyle w:val="TAC"/>
            </w:pPr>
            <w:r w:rsidRPr="004B3397">
              <w:t>0.055</w:t>
            </w:r>
          </w:p>
        </w:tc>
        <w:tc>
          <w:tcPr>
            <w:tcW w:w="1276" w:type="dxa"/>
            <w:vAlign w:val="bottom"/>
            <w:hideMark/>
          </w:tcPr>
          <w:p w14:paraId="4884A888" w14:textId="2F45C815" w:rsidR="00606A04" w:rsidRPr="004B3397" w:rsidRDefault="00606A04" w:rsidP="007033F3">
            <w:pPr>
              <w:pStyle w:val="TAC"/>
            </w:pPr>
            <w:r w:rsidRPr="004B3397">
              <w:t>0.200</w:t>
            </w:r>
          </w:p>
        </w:tc>
        <w:tc>
          <w:tcPr>
            <w:tcW w:w="1277" w:type="dxa"/>
            <w:vAlign w:val="bottom"/>
            <w:hideMark/>
          </w:tcPr>
          <w:p w14:paraId="24424D23" w14:textId="2319A8BE" w:rsidR="00606A04" w:rsidRPr="004B3397" w:rsidRDefault="00606A04" w:rsidP="007033F3">
            <w:pPr>
              <w:pStyle w:val="TAC"/>
            </w:pPr>
            <w:r w:rsidRPr="004B3397">
              <w:t>0.131</w:t>
            </w:r>
          </w:p>
        </w:tc>
        <w:tc>
          <w:tcPr>
            <w:tcW w:w="1277" w:type="dxa"/>
            <w:vAlign w:val="bottom"/>
            <w:hideMark/>
          </w:tcPr>
          <w:p w14:paraId="1E96087D" w14:textId="2A6B5612" w:rsidR="00606A04" w:rsidRPr="004B3397" w:rsidRDefault="00606A04" w:rsidP="007033F3">
            <w:pPr>
              <w:pStyle w:val="TAC"/>
            </w:pPr>
            <w:r w:rsidRPr="004B3397">
              <w:t>0.051</w:t>
            </w:r>
          </w:p>
        </w:tc>
        <w:tc>
          <w:tcPr>
            <w:tcW w:w="1277" w:type="dxa"/>
            <w:vAlign w:val="bottom"/>
            <w:hideMark/>
          </w:tcPr>
          <w:p w14:paraId="7CD075E7" w14:textId="72D1AA3B" w:rsidR="00606A04" w:rsidRPr="004B3397" w:rsidRDefault="00606A04" w:rsidP="007033F3">
            <w:pPr>
              <w:pStyle w:val="TAC"/>
            </w:pPr>
            <w:r w:rsidRPr="004B3397">
              <w:t>0.048</w:t>
            </w:r>
          </w:p>
        </w:tc>
      </w:tr>
      <w:tr w:rsidR="00606A04" w:rsidRPr="004B3397" w14:paraId="41E53656" w14:textId="77777777" w:rsidTr="00D36A90">
        <w:tc>
          <w:tcPr>
            <w:tcW w:w="1266" w:type="dxa"/>
            <w:noWrap/>
            <w:vAlign w:val="bottom"/>
            <w:hideMark/>
          </w:tcPr>
          <w:p w14:paraId="3DCA9AD7" w14:textId="707C9463" w:rsidR="00606A04" w:rsidRPr="004B3397" w:rsidRDefault="00606A04" w:rsidP="007033F3">
            <w:pPr>
              <w:pStyle w:val="TAC"/>
            </w:pPr>
            <w:r w:rsidRPr="004B3397">
              <w:t>4.6</w:t>
            </w:r>
          </w:p>
        </w:tc>
        <w:tc>
          <w:tcPr>
            <w:tcW w:w="1276" w:type="dxa"/>
            <w:noWrap/>
            <w:vAlign w:val="bottom"/>
            <w:hideMark/>
          </w:tcPr>
          <w:p w14:paraId="20A2F9FB" w14:textId="76559D03" w:rsidR="00606A04" w:rsidRPr="004B3397" w:rsidRDefault="00606A04" w:rsidP="007033F3">
            <w:pPr>
              <w:pStyle w:val="TAC"/>
            </w:pPr>
            <w:r w:rsidRPr="004B3397">
              <w:t>0.119</w:t>
            </w:r>
          </w:p>
        </w:tc>
        <w:tc>
          <w:tcPr>
            <w:tcW w:w="1276" w:type="dxa"/>
            <w:vAlign w:val="bottom"/>
            <w:hideMark/>
          </w:tcPr>
          <w:p w14:paraId="275CDDCA" w14:textId="4D757074" w:rsidR="00606A04" w:rsidRPr="004B3397" w:rsidRDefault="00606A04" w:rsidP="007033F3">
            <w:pPr>
              <w:pStyle w:val="TAC"/>
            </w:pPr>
            <w:r w:rsidRPr="004B3397">
              <w:t>0.063</w:t>
            </w:r>
          </w:p>
        </w:tc>
        <w:tc>
          <w:tcPr>
            <w:tcW w:w="1276" w:type="dxa"/>
            <w:vAlign w:val="bottom"/>
            <w:hideMark/>
          </w:tcPr>
          <w:p w14:paraId="30B54C6D" w14:textId="2D67EF6E" w:rsidR="00606A04" w:rsidRPr="004B3397" w:rsidRDefault="00606A04" w:rsidP="007033F3">
            <w:pPr>
              <w:pStyle w:val="TAC"/>
            </w:pPr>
            <w:r w:rsidRPr="004B3397">
              <w:t>0.207</w:t>
            </w:r>
          </w:p>
        </w:tc>
        <w:tc>
          <w:tcPr>
            <w:tcW w:w="1277" w:type="dxa"/>
            <w:vAlign w:val="bottom"/>
            <w:hideMark/>
          </w:tcPr>
          <w:p w14:paraId="3641B45C" w14:textId="075907E9" w:rsidR="00606A04" w:rsidRPr="004B3397" w:rsidRDefault="00606A04" w:rsidP="007033F3">
            <w:pPr>
              <w:pStyle w:val="TAC"/>
            </w:pPr>
            <w:r w:rsidRPr="004B3397">
              <w:t>0.139</w:t>
            </w:r>
          </w:p>
        </w:tc>
        <w:tc>
          <w:tcPr>
            <w:tcW w:w="1277" w:type="dxa"/>
            <w:vAlign w:val="bottom"/>
            <w:hideMark/>
          </w:tcPr>
          <w:p w14:paraId="11B10132" w14:textId="7D912AEA" w:rsidR="00606A04" w:rsidRPr="004B3397" w:rsidRDefault="00606A04" w:rsidP="007033F3">
            <w:pPr>
              <w:pStyle w:val="TAC"/>
            </w:pPr>
            <w:r w:rsidRPr="004B3397">
              <w:t>0.061</w:t>
            </w:r>
          </w:p>
        </w:tc>
        <w:tc>
          <w:tcPr>
            <w:tcW w:w="1277" w:type="dxa"/>
            <w:vAlign w:val="bottom"/>
            <w:hideMark/>
          </w:tcPr>
          <w:p w14:paraId="4E87917D" w14:textId="452858D4" w:rsidR="00606A04" w:rsidRPr="004B3397" w:rsidRDefault="00606A04" w:rsidP="007033F3">
            <w:pPr>
              <w:pStyle w:val="TAC"/>
            </w:pPr>
            <w:r w:rsidRPr="004B3397">
              <w:t>0.058</w:t>
            </w:r>
          </w:p>
        </w:tc>
      </w:tr>
      <w:tr w:rsidR="00606A04" w:rsidRPr="004B3397" w14:paraId="63F31EB5" w14:textId="77777777" w:rsidTr="00D36A90">
        <w:tc>
          <w:tcPr>
            <w:tcW w:w="1266" w:type="dxa"/>
            <w:noWrap/>
            <w:vAlign w:val="bottom"/>
            <w:hideMark/>
          </w:tcPr>
          <w:p w14:paraId="1162577D" w14:textId="37E4A6BE" w:rsidR="00606A04" w:rsidRPr="004B3397" w:rsidRDefault="00606A04" w:rsidP="007033F3">
            <w:pPr>
              <w:pStyle w:val="TAC"/>
            </w:pPr>
            <w:r w:rsidRPr="004B3397">
              <w:t>4.7</w:t>
            </w:r>
          </w:p>
        </w:tc>
        <w:tc>
          <w:tcPr>
            <w:tcW w:w="1276" w:type="dxa"/>
            <w:noWrap/>
            <w:vAlign w:val="bottom"/>
            <w:hideMark/>
          </w:tcPr>
          <w:p w14:paraId="04C30C83" w14:textId="59DD85D0" w:rsidR="00606A04" w:rsidRPr="004B3397" w:rsidRDefault="00606A04" w:rsidP="007033F3">
            <w:pPr>
              <w:pStyle w:val="TAC"/>
            </w:pPr>
            <w:r w:rsidRPr="004B3397">
              <w:t>0.116</w:t>
            </w:r>
          </w:p>
        </w:tc>
        <w:tc>
          <w:tcPr>
            <w:tcW w:w="1276" w:type="dxa"/>
            <w:vAlign w:val="bottom"/>
            <w:hideMark/>
          </w:tcPr>
          <w:p w14:paraId="49C3B69C" w14:textId="22635EA5" w:rsidR="00606A04" w:rsidRPr="004B3397" w:rsidRDefault="00606A04" w:rsidP="007033F3">
            <w:pPr>
              <w:pStyle w:val="TAC"/>
            </w:pPr>
            <w:r w:rsidRPr="004B3397">
              <w:t>0.066</w:t>
            </w:r>
          </w:p>
        </w:tc>
        <w:tc>
          <w:tcPr>
            <w:tcW w:w="1276" w:type="dxa"/>
            <w:vAlign w:val="bottom"/>
            <w:hideMark/>
          </w:tcPr>
          <w:p w14:paraId="74416146" w14:textId="5932B0DD" w:rsidR="00606A04" w:rsidRPr="004B3397" w:rsidRDefault="00606A04" w:rsidP="007033F3">
            <w:pPr>
              <w:pStyle w:val="TAC"/>
            </w:pPr>
            <w:r w:rsidRPr="004B3397">
              <w:t>0.200</w:t>
            </w:r>
          </w:p>
        </w:tc>
        <w:tc>
          <w:tcPr>
            <w:tcW w:w="1277" w:type="dxa"/>
            <w:vAlign w:val="bottom"/>
            <w:hideMark/>
          </w:tcPr>
          <w:p w14:paraId="0B3DBC22" w14:textId="08B7EEB9" w:rsidR="00606A04" w:rsidRPr="004B3397" w:rsidRDefault="00606A04" w:rsidP="007033F3">
            <w:pPr>
              <w:pStyle w:val="TAC"/>
            </w:pPr>
            <w:r w:rsidRPr="004B3397">
              <w:t>0.138</w:t>
            </w:r>
          </w:p>
        </w:tc>
        <w:tc>
          <w:tcPr>
            <w:tcW w:w="1277" w:type="dxa"/>
            <w:vAlign w:val="bottom"/>
            <w:hideMark/>
          </w:tcPr>
          <w:p w14:paraId="5A672803" w14:textId="134DD9EB" w:rsidR="00606A04" w:rsidRPr="004B3397" w:rsidRDefault="00606A04" w:rsidP="007033F3">
            <w:pPr>
              <w:pStyle w:val="TAC"/>
            </w:pPr>
            <w:r w:rsidRPr="004B3397">
              <w:t>0.073</w:t>
            </w:r>
          </w:p>
        </w:tc>
        <w:tc>
          <w:tcPr>
            <w:tcW w:w="1277" w:type="dxa"/>
            <w:vAlign w:val="bottom"/>
            <w:hideMark/>
          </w:tcPr>
          <w:p w14:paraId="4276D5C1" w14:textId="2CADD461" w:rsidR="00606A04" w:rsidRPr="004B3397" w:rsidRDefault="00606A04" w:rsidP="007033F3">
            <w:pPr>
              <w:pStyle w:val="TAC"/>
            </w:pPr>
            <w:r w:rsidRPr="004B3397">
              <w:t>0.070</w:t>
            </w:r>
          </w:p>
        </w:tc>
      </w:tr>
      <w:tr w:rsidR="00606A04" w:rsidRPr="004B3397" w14:paraId="76248776" w14:textId="77777777" w:rsidTr="00D36A90">
        <w:tc>
          <w:tcPr>
            <w:tcW w:w="1266" w:type="dxa"/>
            <w:noWrap/>
            <w:vAlign w:val="bottom"/>
            <w:hideMark/>
          </w:tcPr>
          <w:p w14:paraId="00EDFE8B" w14:textId="23B95612" w:rsidR="00606A04" w:rsidRPr="004B3397" w:rsidRDefault="00606A04" w:rsidP="007033F3">
            <w:pPr>
              <w:pStyle w:val="TAC"/>
            </w:pPr>
            <w:r w:rsidRPr="004B3397">
              <w:t>4.8</w:t>
            </w:r>
          </w:p>
        </w:tc>
        <w:tc>
          <w:tcPr>
            <w:tcW w:w="1276" w:type="dxa"/>
            <w:noWrap/>
            <w:vAlign w:val="bottom"/>
            <w:hideMark/>
          </w:tcPr>
          <w:p w14:paraId="454AC67B" w14:textId="1827B94C" w:rsidR="00606A04" w:rsidRPr="004B3397" w:rsidRDefault="00606A04" w:rsidP="007033F3">
            <w:pPr>
              <w:pStyle w:val="TAC"/>
            </w:pPr>
            <w:r w:rsidRPr="004B3397">
              <w:t>0.101</w:t>
            </w:r>
          </w:p>
        </w:tc>
        <w:tc>
          <w:tcPr>
            <w:tcW w:w="1276" w:type="dxa"/>
            <w:vAlign w:val="bottom"/>
            <w:hideMark/>
          </w:tcPr>
          <w:p w14:paraId="60AD2810" w14:textId="46FC5A65" w:rsidR="00606A04" w:rsidRPr="004B3397" w:rsidRDefault="00606A04" w:rsidP="007033F3">
            <w:pPr>
              <w:pStyle w:val="TAC"/>
            </w:pPr>
            <w:r w:rsidRPr="004B3397">
              <w:t>0.058</w:t>
            </w:r>
          </w:p>
        </w:tc>
        <w:tc>
          <w:tcPr>
            <w:tcW w:w="1276" w:type="dxa"/>
            <w:vAlign w:val="bottom"/>
            <w:hideMark/>
          </w:tcPr>
          <w:p w14:paraId="6DE6C8C6" w14:textId="5A24C0F6" w:rsidR="00606A04" w:rsidRPr="004B3397" w:rsidRDefault="00606A04" w:rsidP="007033F3">
            <w:pPr>
              <w:pStyle w:val="TAC"/>
            </w:pPr>
            <w:r w:rsidRPr="004B3397">
              <w:t>0.180</w:t>
            </w:r>
          </w:p>
        </w:tc>
        <w:tc>
          <w:tcPr>
            <w:tcW w:w="1277" w:type="dxa"/>
            <w:vAlign w:val="bottom"/>
            <w:hideMark/>
          </w:tcPr>
          <w:p w14:paraId="49B14166" w14:textId="4F0B8943" w:rsidR="00606A04" w:rsidRPr="004B3397" w:rsidRDefault="00606A04" w:rsidP="007033F3">
            <w:pPr>
              <w:pStyle w:val="TAC"/>
            </w:pPr>
            <w:r w:rsidRPr="004B3397">
              <w:t>0.117</w:t>
            </w:r>
          </w:p>
        </w:tc>
        <w:tc>
          <w:tcPr>
            <w:tcW w:w="1277" w:type="dxa"/>
            <w:vAlign w:val="bottom"/>
            <w:hideMark/>
          </w:tcPr>
          <w:p w14:paraId="3026CE6E" w14:textId="089DBEC3" w:rsidR="00606A04" w:rsidRPr="004B3397" w:rsidRDefault="00606A04" w:rsidP="007033F3">
            <w:pPr>
              <w:pStyle w:val="TAC"/>
            </w:pPr>
            <w:r w:rsidRPr="004B3397">
              <w:t>0.085</w:t>
            </w:r>
          </w:p>
        </w:tc>
        <w:tc>
          <w:tcPr>
            <w:tcW w:w="1277" w:type="dxa"/>
            <w:vAlign w:val="bottom"/>
            <w:hideMark/>
          </w:tcPr>
          <w:p w14:paraId="5BCA2CC6" w14:textId="26ABF624" w:rsidR="00606A04" w:rsidRPr="004B3397" w:rsidRDefault="00606A04" w:rsidP="007033F3">
            <w:pPr>
              <w:pStyle w:val="TAC"/>
            </w:pPr>
            <w:r w:rsidRPr="004B3397">
              <w:t>0.082</w:t>
            </w:r>
          </w:p>
        </w:tc>
      </w:tr>
      <w:tr w:rsidR="00606A04" w:rsidRPr="004B3397" w14:paraId="01C06C8B" w14:textId="77777777" w:rsidTr="00D36A90">
        <w:tc>
          <w:tcPr>
            <w:tcW w:w="1266" w:type="dxa"/>
            <w:noWrap/>
            <w:vAlign w:val="bottom"/>
            <w:hideMark/>
          </w:tcPr>
          <w:p w14:paraId="726DAA68" w14:textId="2E0E7881" w:rsidR="00606A04" w:rsidRPr="004B3397" w:rsidRDefault="00606A04" w:rsidP="007033F3">
            <w:pPr>
              <w:pStyle w:val="TAC"/>
            </w:pPr>
            <w:r w:rsidRPr="004B3397">
              <w:t>4.9</w:t>
            </w:r>
          </w:p>
        </w:tc>
        <w:tc>
          <w:tcPr>
            <w:tcW w:w="1276" w:type="dxa"/>
            <w:noWrap/>
            <w:vAlign w:val="bottom"/>
            <w:hideMark/>
          </w:tcPr>
          <w:p w14:paraId="742F5163" w14:textId="7C31B3E4" w:rsidR="00606A04" w:rsidRPr="004B3397" w:rsidRDefault="00606A04" w:rsidP="007033F3">
            <w:pPr>
              <w:pStyle w:val="TAC"/>
            </w:pPr>
            <w:r w:rsidRPr="004B3397">
              <w:t>0.078</w:t>
            </w:r>
          </w:p>
        </w:tc>
        <w:tc>
          <w:tcPr>
            <w:tcW w:w="1276" w:type="dxa"/>
            <w:vAlign w:val="bottom"/>
            <w:hideMark/>
          </w:tcPr>
          <w:p w14:paraId="56523BAC" w14:textId="19CF3987" w:rsidR="00606A04" w:rsidRPr="004B3397" w:rsidRDefault="00606A04" w:rsidP="007033F3">
            <w:pPr>
              <w:pStyle w:val="TAC"/>
            </w:pPr>
            <w:r w:rsidRPr="004B3397">
              <w:t>0.047</w:t>
            </w:r>
          </w:p>
        </w:tc>
        <w:tc>
          <w:tcPr>
            <w:tcW w:w="1276" w:type="dxa"/>
            <w:vAlign w:val="bottom"/>
            <w:hideMark/>
          </w:tcPr>
          <w:p w14:paraId="2BC8274D" w14:textId="3DDEA1B9" w:rsidR="00606A04" w:rsidRPr="004B3397" w:rsidRDefault="00606A04" w:rsidP="007033F3">
            <w:pPr>
              <w:pStyle w:val="TAC"/>
            </w:pPr>
            <w:r w:rsidRPr="004B3397">
              <w:t>0.149</w:t>
            </w:r>
          </w:p>
        </w:tc>
        <w:tc>
          <w:tcPr>
            <w:tcW w:w="1277" w:type="dxa"/>
            <w:vAlign w:val="bottom"/>
            <w:hideMark/>
          </w:tcPr>
          <w:p w14:paraId="38988B71" w14:textId="20EEFA18" w:rsidR="00606A04" w:rsidRPr="004B3397" w:rsidRDefault="00606A04" w:rsidP="007033F3">
            <w:pPr>
              <w:pStyle w:val="TAC"/>
            </w:pPr>
            <w:r w:rsidRPr="004B3397">
              <w:t>0.079</w:t>
            </w:r>
          </w:p>
        </w:tc>
        <w:tc>
          <w:tcPr>
            <w:tcW w:w="1277" w:type="dxa"/>
            <w:vAlign w:val="bottom"/>
            <w:hideMark/>
          </w:tcPr>
          <w:p w14:paraId="4F2A390E" w14:textId="0AFD33ED" w:rsidR="00606A04" w:rsidRPr="004B3397" w:rsidRDefault="00606A04" w:rsidP="007033F3">
            <w:pPr>
              <w:pStyle w:val="TAC"/>
            </w:pPr>
            <w:r w:rsidRPr="004B3397">
              <w:t>0.096</w:t>
            </w:r>
          </w:p>
        </w:tc>
        <w:tc>
          <w:tcPr>
            <w:tcW w:w="1277" w:type="dxa"/>
            <w:vAlign w:val="bottom"/>
            <w:hideMark/>
          </w:tcPr>
          <w:p w14:paraId="21DBA11C" w14:textId="2EBDD055" w:rsidR="00606A04" w:rsidRPr="004B3397" w:rsidRDefault="00606A04" w:rsidP="007033F3">
            <w:pPr>
              <w:pStyle w:val="TAC"/>
            </w:pPr>
            <w:r w:rsidRPr="004B3397">
              <w:t>0.093</w:t>
            </w:r>
          </w:p>
        </w:tc>
      </w:tr>
      <w:tr w:rsidR="00606A04" w:rsidRPr="004B3397" w14:paraId="2D70BFFD" w14:textId="77777777" w:rsidTr="00D36A90">
        <w:tc>
          <w:tcPr>
            <w:tcW w:w="1266" w:type="dxa"/>
            <w:noWrap/>
            <w:vAlign w:val="bottom"/>
            <w:hideMark/>
          </w:tcPr>
          <w:p w14:paraId="4E10BAE8" w14:textId="42EE206D" w:rsidR="00606A04" w:rsidRPr="004B3397" w:rsidRDefault="00606A04" w:rsidP="007033F3">
            <w:pPr>
              <w:pStyle w:val="TAC"/>
            </w:pPr>
            <w:r w:rsidRPr="004B3397">
              <w:t>5.0</w:t>
            </w:r>
          </w:p>
        </w:tc>
        <w:tc>
          <w:tcPr>
            <w:tcW w:w="1276" w:type="dxa"/>
            <w:noWrap/>
            <w:vAlign w:val="bottom"/>
            <w:hideMark/>
          </w:tcPr>
          <w:p w14:paraId="72DF28C7" w14:textId="445EBD61" w:rsidR="00606A04" w:rsidRPr="004B3397" w:rsidRDefault="00606A04" w:rsidP="007033F3">
            <w:pPr>
              <w:pStyle w:val="TAC"/>
            </w:pPr>
            <w:r w:rsidRPr="004B3397">
              <w:t>0.051</w:t>
            </w:r>
          </w:p>
        </w:tc>
        <w:tc>
          <w:tcPr>
            <w:tcW w:w="1276" w:type="dxa"/>
            <w:vAlign w:val="bottom"/>
            <w:hideMark/>
          </w:tcPr>
          <w:p w14:paraId="762C4A9C" w14:textId="01940C88" w:rsidR="00606A04" w:rsidRPr="004B3397" w:rsidRDefault="00606A04" w:rsidP="007033F3">
            <w:pPr>
              <w:pStyle w:val="TAC"/>
            </w:pPr>
            <w:r w:rsidRPr="004B3397">
              <w:t>0.048</w:t>
            </w:r>
          </w:p>
        </w:tc>
        <w:tc>
          <w:tcPr>
            <w:tcW w:w="1276" w:type="dxa"/>
            <w:vAlign w:val="bottom"/>
            <w:hideMark/>
          </w:tcPr>
          <w:p w14:paraId="1C37274E" w14:textId="27B16C2A" w:rsidR="00606A04" w:rsidRPr="004B3397" w:rsidRDefault="00606A04" w:rsidP="007033F3">
            <w:pPr>
              <w:pStyle w:val="TAC"/>
            </w:pPr>
            <w:r w:rsidRPr="004B3397">
              <w:t>0.110</w:t>
            </w:r>
          </w:p>
        </w:tc>
        <w:tc>
          <w:tcPr>
            <w:tcW w:w="1277" w:type="dxa"/>
            <w:vAlign w:val="bottom"/>
            <w:hideMark/>
          </w:tcPr>
          <w:p w14:paraId="0AEB8CB8" w14:textId="5C8F47EC" w:rsidR="00606A04" w:rsidRPr="004B3397" w:rsidRDefault="00606A04" w:rsidP="007033F3">
            <w:pPr>
              <w:pStyle w:val="TAC"/>
            </w:pPr>
            <w:r w:rsidRPr="004B3397">
              <w:t>0.034</w:t>
            </w:r>
          </w:p>
        </w:tc>
        <w:tc>
          <w:tcPr>
            <w:tcW w:w="1277" w:type="dxa"/>
            <w:vAlign w:val="bottom"/>
            <w:hideMark/>
          </w:tcPr>
          <w:p w14:paraId="098216DC" w14:textId="7FC704B5" w:rsidR="00606A04" w:rsidRPr="004B3397" w:rsidRDefault="00606A04" w:rsidP="007033F3">
            <w:pPr>
              <w:pStyle w:val="TAC"/>
            </w:pPr>
            <w:r w:rsidRPr="004B3397">
              <w:t>0.107</w:t>
            </w:r>
          </w:p>
        </w:tc>
        <w:tc>
          <w:tcPr>
            <w:tcW w:w="1277" w:type="dxa"/>
            <w:vAlign w:val="bottom"/>
            <w:hideMark/>
          </w:tcPr>
          <w:p w14:paraId="5EB3A93F" w14:textId="110C7F5B" w:rsidR="00606A04" w:rsidRPr="004B3397" w:rsidRDefault="00606A04" w:rsidP="007033F3">
            <w:pPr>
              <w:pStyle w:val="TAC"/>
            </w:pPr>
            <w:r w:rsidRPr="004B3397">
              <w:t>0.104</w:t>
            </w:r>
          </w:p>
        </w:tc>
      </w:tr>
    </w:tbl>
    <w:p w14:paraId="5982082D" w14:textId="77777777" w:rsidR="00606A04" w:rsidRPr="004B3397" w:rsidRDefault="00606A04" w:rsidP="00606A04"/>
    <w:p w14:paraId="4F90C3A3" w14:textId="6D793CE6" w:rsidR="00A82632" w:rsidRPr="004B3397" w:rsidRDefault="00606A04" w:rsidP="00D36A90">
      <w:pPr>
        <w:pStyle w:val="Heading2"/>
      </w:pPr>
      <w:bookmarkStart w:id="70" w:name="_Toc177658779"/>
      <w:r w:rsidRPr="004B3397">
        <w:t>C.3.4</w:t>
      </w:r>
      <w:r w:rsidRPr="004B3397">
        <w:tab/>
        <w:t>Spatial correlation</w:t>
      </w:r>
      <w:bookmarkEnd w:id="70"/>
    </w:p>
    <w:p w14:paraId="1CA7F63C" w14:textId="77777777" w:rsidR="00606A04" w:rsidRPr="004B3397" w:rsidRDefault="00606A04" w:rsidP="00606A04">
      <w:r w:rsidRPr="004B3397">
        <w:t xml:space="preserve">This measurement checks whether the measured correlation curve follows the theoretical curve. For spatial correlation validation measurement, </w:t>
      </w:r>
      <w:r w:rsidRPr="004B3397">
        <w:rPr>
          <w:lang w:eastAsia="zh-CN"/>
        </w:rPr>
        <w:t>only</w:t>
      </w:r>
      <w:r w:rsidRPr="004B3397">
        <w:t xml:space="preserve"> Vertical validation measurement is required. Spatial correlation validation is only adopted for FR1 MIMO OTA.</w:t>
      </w:r>
    </w:p>
    <w:p w14:paraId="729E2AB2" w14:textId="77777777" w:rsidR="00606A04" w:rsidRPr="004B3397" w:rsidRDefault="00606A04" w:rsidP="00606A04">
      <w:r w:rsidRPr="004B3397">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p w14:paraId="38D8D2C5" w14:textId="77777777" w:rsidR="00606A04" w:rsidRPr="004B3397" w:rsidRDefault="00606A04" w:rsidP="00D36A90">
      <w:pPr>
        <w:keepNext/>
        <w:keepLines/>
      </w:pPr>
      <w:r w:rsidRPr="004B3397">
        <w:t>The measurement and analysis procedure are as follows:</w:t>
      </w:r>
    </w:p>
    <w:p w14:paraId="711A9CD1" w14:textId="311F8486" w:rsidR="00606A04" w:rsidRPr="004B3397" w:rsidRDefault="00606A04" w:rsidP="00606A04">
      <w:pPr>
        <w:pStyle w:val="B1"/>
        <w:ind w:left="284" w:firstLine="0"/>
      </w:pPr>
      <w:r w:rsidRPr="004B3397">
        <w:t>Set the target channel model to fading emulator</w:t>
      </w:r>
      <w:r w:rsidR="00D36A90" w:rsidRPr="004B3397">
        <w:t>:</w:t>
      </w:r>
    </w:p>
    <w:p w14:paraId="24FEE22F" w14:textId="0D2327F7" w:rsidR="00606A04" w:rsidRPr="004B3397" w:rsidRDefault="00606A04" w:rsidP="00D36A90">
      <w:pPr>
        <w:pStyle w:val="B2"/>
      </w:pPr>
      <w:r w:rsidRPr="004B3397">
        <w:t>1</w:t>
      </w:r>
      <w:r w:rsidR="00D36A90" w:rsidRPr="004B3397">
        <w:t>)</w:t>
      </w:r>
      <w:r w:rsidR="00D36A90" w:rsidRPr="004B3397">
        <w:tab/>
      </w:r>
      <w:r w:rsidRPr="004B3397">
        <w:t xml:space="preserve">For each position of the test antenna in the test zone, step &amp; pause the emulator to different time instances. Measure the frequency responses </w:t>
      </w:r>
      <w:r w:rsidRPr="004B3397">
        <w:fldChar w:fldCharType="begin"/>
      </w:r>
      <w:r w:rsidRPr="004B3397">
        <w:instrText xml:space="preserve"> QUOTE </w:instrText>
      </w:r>
      <w:r w:rsidR="00803E69">
        <w:rPr>
          <w:position w:val="-8"/>
        </w:rPr>
        <w:pict w14:anchorId="153F29AB">
          <v:shape id="_x0000_i1029" type="#_x0000_t75" style="width:172.8pt;height:7.2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4B3397">
        <w:instrText xml:space="preserve"> </w:instrText>
      </w:r>
      <w:r w:rsidRPr="004B3397">
        <w:fldChar w:fldCharType="separate"/>
      </w:r>
      <w:r w:rsidR="00803E69">
        <w:rPr>
          <w:position w:val="-8"/>
        </w:rPr>
        <w:pict w14:anchorId="43F51C8D">
          <v:shape id="_x0000_i1030" type="#_x0000_t75" style="width:172.8pt;height:7.2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4B3397">
        <w:fldChar w:fldCharType="end"/>
      </w:r>
      <w:r w:rsidRPr="004B3397">
        <w:t xml:space="preserve"> for all stepped channel snapshots </w:t>
      </w:r>
      <w:r w:rsidRPr="004B3397">
        <w:fldChar w:fldCharType="begin"/>
      </w:r>
      <w:r w:rsidRPr="004B3397">
        <w:instrText xml:space="preserve"> QUOTE </w:instrText>
      </w:r>
      <w:r w:rsidR="00803E69">
        <w:rPr>
          <w:position w:val="-8"/>
        </w:rPr>
        <w:pict w14:anchorId="45E3E5A4">
          <v:shape id="_x0000_i1031" type="#_x0000_t75" style="width:64.8pt;height:7.2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4B3397">
        <w:instrText xml:space="preserve"> </w:instrText>
      </w:r>
      <w:r w:rsidRPr="004B3397">
        <w:fldChar w:fldCharType="separate"/>
      </w:r>
      <w:r w:rsidR="00803E69">
        <w:rPr>
          <w:position w:val="-8"/>
        </w:rPr>
        <w:pict w14:anchorId="5DFB947A">
          <v:shape id="_x0000_i1032" type="#_x0000_t75" style="width:64.8pt;height:7.2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4B3397">
        <w:fldChar w:fldCharType="end"/>
      </w:r>
      <w:r w:rsidRPr="004B3397">
        <w:t xml:space="preserve">, where the interval between frequency and time samples is </w:t>
      </w:r>
      <w:r w:rsidRPr="004B3397">
        <w:fldChar w:fldCharType="begin"/>
      </w:r>
      <w:r w:rsidRPr="004B3397">
        <w:instrText xml:space="preserve"> QUOTE </w:instrText>
      </w:r>
      <w:r w:rsidR="00803E69">
        <w:rPr>
          <w:position w:val="-8"/>
        </w:rPr>
        <w:pict w14:anchorId="428C990F">
          <v:shape id="_x0000_i1033" type="#_x0000_t75" style="width:7.2pt;height:7.2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4B3397">
        <w:instrText xml:space="preserve"> </w:instrText>
      </w:r>
      <w:r w:rsidRPr="004B3397">
        <w:fldChar w:fldCharType="separate"/>
      </w:r>
      <w:r w:rsidR="00803E69">
        <w:rPr>
          <w:position w:val="-8"/>
        </w:rPr>
        <w:pict w14:anchorId="7DFA1370">
          <v:shape id="_x0000_i1034" type="#_x0000_t75" style="width:7.2pt;height:7.2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4B3397">
        <w:fldChar w:fldCharType="end"/>
      </w:r>
      <w:r w:rsidRPr="004B3397">
        <w:t xml:space="preserve"> and </w:t>
      </w:r>
      <w:r w:rsidRPr="004B3397">
        <w:fldChar w:fldCharType="begin"/>
      </w:r>
      <w:r w:rsidRPr="004B3397">
        <w:instrText xml:space="preserve"> QUOTE </w:instrText>
      </w:r>
      <w:r w:rsidR="00803E69">
        <w:rPr>
          <w:position w:val="-8"/>
        </w:rPr>
        <w:pict w14:anchorId="461B7F9E">
          <v:shape id="_x0000_i1035" type="#_x0000_t75" style="width:7.2pt;height:7.2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4B3397">
        <w:instrText xml:space="preserve"> </w:instrText>
      </w:r>
      <w:r w:rsidRPr="004B3397">
        <w:fldChar w:fldCharType="separate"/>
      </w:r>
      <w:r w:rsidR="00803E69">
        <w:rPr>
          <w:position w:val="-8"/>
        </w:rPr>
        <w:pict w14:anchorId="2D65BBBF">
          <v:shape id="_x0000_i1036" type="#_x0000_t75" style="width:7.2pt;height:7.2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4B3397">
        <w:fldChar w:fldCharType="end"/>
      </w:r>
      <w:r w:rsidR="00D36A90" w:rsidRPr="004B3397">
        <w:t xml:space="preserve">, </w:t>
      </w:r>
      <w:r w:rsidRPr="004B3397">
        <w:t xml:space="preserve">respectively. The number of channel snapshots </w:t>
      </w:r>
      <m:oMath>
        <m:r>
          <w:rPr>
            <w:rFonts w:ascii="Cambria Math" w:hAnsi="Cambria Math"/>
          </w:rPr>
          <m:t>N</m:t>
        </m:r>
      </m:oMath>
      <w:r w:rsidRPr="004B3397">
        <w:t xml:space="preserve"> and frequency samples </w:t>
      </w:r>
      <m:oMath>
        <m:r>
          <w:rPr>
            <w:rFonts w:ascii="Cambria Math" w:hAnsi="Cambria Math"/>
          </w:rPr>
          <m:t>M</m:t>
        </m:r>
      </m:oMath>
      <w:r w:rsidRPr="004B3397">
        <w:t xml:space="preserve"> should be sufficiently high so that the matrix can be estimated reliably.</w:t>
      </w:r>
    </w:p>
    <w:p w14:paraId="6137DA0C" w14:textId="512A370C" w:rsidR="00606A04" w:rsidRPr="004B3397" w:rsidRDefault="00606A04" w:rsidP="00D36A90">
      <w:pPr>
        <w:pStyle w:val="B2"/>
      </w:pPr>
      <w:r w:rsidRPr="004B3397">
        <w:t>2</w:t>
      </w:r>
      <w:r w:rsidR="00D36A90" w:rsidRPr="004B3397">
        <w:t>)</w:t>
      </w:r>
      <w:r w:rsidR="00D36A90" w:rsidRPr="004B3397">
        <w:tab/>
      </w:r>
      <w:r w:rsidRPr="004B3397">
        <w:t xml:space="preserve">Move the measurement antenna with a positioner to another location </w:t>
      </w:r>
      <m:oMath>
        <m:r>
          <w:rPr>
            <w:rFonts w:ascii="Cambria Math" w:hAnsi="Cambria Math"/>
          </w:rPr>
          <m:t>k</m:t>
        </m:r>
      </m:oMath>
      <w:r w:rsidRPr="004B3397">
        <w:t xml:space="preserve"> and repeat step 2 to record frequency responses </w:t>
      </w:r>
      <w:r w:rsidRPr="004B3397">
        <w:fldChar w:fldCharType="begin"/>
      </w:r>
      <w:r w:rsidRPr="004B3397">
        <w:instrText xml:space="preserve"> QUOTE </w:instrText>
      </w:r>
      <w:r w:rsidR="00803E69">
        <w:rPr>
          <w:position w:val="-8"/>
        </w:rPr>
        <w:pict w14:anchorId="112AE414">
          <v:shape id="_x0000_i1037" type="#_x0000_t75" style="width:64.8pt;height:7.2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4B3397">
        <w:instrText xml:space="preserve"> </w:instrText>
      </w:r>
      <w:r w:rsidRPr="004B3397">
        <w:fldChar w:fldCharType="separate"/>
      </w:r>
      <w:r w:rsidR="00803E69">
        <w:rPr>
          <w:position w:val="-8"/>
        </w:rPr>
        <w:pict w14:anchorId="25EE5E34">
          <v:shape id="_x0000_i1038" type="#_x0000_t75" style="width:64.8pt;height:7.2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4B3397">
        <w:fldChar w:fldCharType="end"/>
      </w:r>
      <w:r w:rsidRPr="004B3397">
        <w:t xml:space="preserve"> of all stepped channel snapshots.</w:t>
      </w:r>
    </w:p>
    <w:p w14:paraId="36B4E84F" w14:textId="5F1A562F" w:rsidR="00606A04" w:rsidRPr="004B3397" w:rsidRDefault="00606A04" w:rsidP="00D36A90">
      <w:pPr>
        <w:pStyle w:val="B2"/>
      </w:pPr>
      <w:r w:rsidRPr="004B3397">
        <w:t>3</w:t>
      </w:r>
      <w:r w:rsidR="00D36A90" w:rsidRPr="004B3397">
        <w:t>)</w:t>
      </w:r>
      <w:r w:rsidR="00D36A90" w:rsidRPr="004B3397">
        <w:tab/>
      </w:r>
      <w:r w:rsidRPr="004B3397">
        <w:t xml:space="preserve">Repeat step 3 to record frequency responses at all </w:t>
      </w:r>
      <w:r w:rsidRPr="004B3397">
        <w:fldChar w:fldCharType="begin"/>
      </w:r>
      <w:r w:rsidRPr="004B3397">
        <w:instrText xml:space="preserve"> QUOTE </w:instrText>
      </w:r>
      <w:r w:rsidR="00803E69">
        <w:rPr>
          <w:position w:val="-8"/>
        </w:rPr>
        <w:pict w14:anchorId="5F188DC2">
          <v:shape id="_x0000_i1039" type="#_x0000_t75" style="width:50.4pt;height:7.2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4B3397">
        <w:instrText xml:space="preserve"> </w:instrText>
      </w:r>
      <w:r w:rsidRPr="004B3397">
        <w:fldChar w:fldCharType="separate"/>
      </w:r>
      <w:r w:rsidR="00803E69">
        <w:rPr>
          <w:position w:val="-8"/>
        </w:rPr>
        <w:pict w14:anchorId="093C2737">
          <v:shape id="_x0000_i1040" type="#_x0000_t75" style="width:50.4pt;height:7.2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4B3397">
        <w:fldChar w:fldCharType="end"/>
      </w:r>
      <w:r w:rsidRPr="004B3397">
        <w:t xml:space="preserve"> spatial sample points.</w:t>
      </w:r>
    </w:p>
    <w:p w14:paraId="5540F265" w14:textId="366C30DD" w:rsidR="00606A04" w:rsidRPr="004B3397" w:rsidRDefault="00606A04" w:rsidP="00D36A90">
      <w:pPr>
        <w:pStyle w:val="B2"/>
      </w:pPr>
      <w:r w:rsidRPr="004B3397">
        <w:t>4</w:t>
      </w:r>
      <w:r w:rsidR="00D36A90" w:rsidRPr="004B3397">
        <w:t>)</w:t>
      </w:r>
      <w:r w:rsidR="00D36A90" w:rsidRPr="004B3397">
        <w:tab/>
      </w:r>
      <w:r w:rsidRPr="004B3397">
        <w:t xml:space="preserve">Stack measured time and frequency samples to a vector and calculate correlation between the first spatial sample point (i.e. </w:t>
      </w:r>
      <m:oMath>
        <m:r>
          <w:rPr>
            <w:rFonts w:ascii="Cambria Math" w:hAnsi="Cambria Math"/>
          </w:rPr>
          <m:t>k=1</m:t>
        </m:r>
      </m:oMath>
      <w:r w:rsidRPr="004B3397">
        <w:t xml:space="preserve">) and other spatial points </w:t>
      </w:r>
      <w:r w:rsidRPr="004B3397">
        <w:fldChar w:fldCharType="begin"/>
      </w:r>
      <w:r w:rsidRPr="004B3397">
        <w:instrText xml:space="preserve"> QUOTE </w:instrText>
      </w:r>
      <w:r w:rsidR="00803E69">
        <w:rPr>
          <w:position w:val="-8"/>
        </w:rPr>
        <w:pict w14:anchorId="287084E9">
          <v:shape id="_x0000_i1041" type="#_x0000_t75" style="width:43.2pt;height:7.2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4B3397">
        <w:instrText xml:space="preserve"> </w:instrText>
      </w:r>
      <w:r w:rsidRPr="004B3397">
        <w:fldChar w:fldCharType="separate"/>
      </w:r>
      <w:r w:rsidR="00803E69">
        <w:rPr>
          <w:position w:val="-8"/>
        </w:rPr>
        <w:pict w14:anchorId="45718FF4">
          <v:shape id="_x0000_i1042" type="#_x0000_t75" style="width:43.2pt;height:7.2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4B3397">
        <w:fldChar w:fldCharType="end"/>
      </w:r>
      <w:r w:rsidR="00D36A90" w:rsidRPr="004B3397">
        <w:t>.</w:t>
      </w:r>
    </w:p>
    <w:p w14:paraId="379FE269" w14:textId="60B1867B" w:rsidR="00606A04" w:rsidRPr="004B3397" w:rsidRDefault="00606A04" w:rsidP="00D36A90">
      <w:pPr>
        <w:pStyle w:val="B2"/>
        <w:rPr>
          <w:rFonts w:eastAsia="Batang"/>
        </w:rPr>
      </w:pPr>
      <w:r w:rsidRPr="004B3397">
        <w:t>5</w:t>
      </w:r>
      <w:r w:rsidR="00D36A90" w:rsidRPr="004B3397">
        <w:t>)</w:t>
      </w:r>
      <w:r w:rsidR="00D36A90" w:rsidRPr="004B3397">
        <w:tab/>
      </w:r>
      <w:r w:rsidR="00803E69">
        <w:pict w14:anchorId="764A489A">
          <v:shape id="_x0000_i1043" type="#_x0000_t75" style="width:223.2pt;height:7.2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00D36A90" w:rsidRPr="004B3397">
        <w:t>.</w:t>
      </w:r>
    </w:p>
    <w:p w14:paraId="0BBDA832" w14:textId="3F187459" w:rsidR="00606A04" w:rsidRPr="004B3397" w:rsidRDefault="00606A04" w:rsidP="00D36A90">
      <w:pPr>
        <w:pStyle w:val="B2"/>
      </w:pPr>
      <w:r w:rsidRPr="004B3397">
        <w:t>6</w:t>
      </w:r>
      <w:r w:rsidR="00D36A90" w:rsidRPr="004B3397">
        <w:t>)</w:t>
      </w:r>
      <w:r w:rsidR="00D36A90" w:rsidRPr="004B3397">
        <w:tab/>
      </w:r>
      <w:r w:rsidRPr="004B3397">
        <w:t>Take the theoretical reference spatial correlation of the corresponding spatial sample points. Plot both the measured and theoretical curves.</w:t>
      </w:r>
    </w:p>
    <w:p w14:paraId="05EA35AC" w14:textId="46009370" w:rsidR="00606A04" w:rsidRPr="004B3397" w:rsidRDefault="00606A04" w:rsidP="00D36A90">
      <w:pPr>
        <w:pStyle w:val="B2"/>
      </w:pPr>
      <w:r w:rsidRPr="004B3397">
        <w:t>7</w:t>
      </w:r>
      <w:r w:rsidR="00D36A90" w:rsidRPr="004B3397">
        <w:t>)</w:t>
      </w:r>
      <w:r w:rsidR="00D36A90" w:rsidRPr="004B3397">
        <w:tab/>
      </w:r>
      <w:r w:rsidRPr="004B3397">
        <w:t>Calculate the weighted RMS correlation error between the measured and the reference.</w:t>
      </w:r>
    </w:p>
    <w:p w14:paraId="0519C11C" w14:textId="77777777" w:rsidR="00606A04" w:rsidRPr="004B3397" w:rsidRDefault="00606A04" w:rsidP="00606A04">
      <w:pPr>
        <w:pStyle w:val="TH"/>
      </w:pPr>
      <w:r w:rsidRPr="004B3397">
        <w:rPr>
          <w:noProof/>
        </w:rPr>
        <w:lastRenderedPageBreak/>
        <w:drawing>
          <wp:inline distT="0" distB="0" distL="0" distR="0" wp14:anchorId="5475A338" wp14:editId="40038751">
            <wp:extent cx="3209290" cy="2095500"/>
            <wp:effectExtent l="0" t="0" r="0" b="0"/>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Diagram&#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209290" cy="2095500"/>
                    </a:xfrm>
                    <a:prstGeom prst="rect">
                      <a:avLst/>
                    </a:prstGeom>
                    <a:noFill/>
                  </pic:spPr>
                </pic:pic>
              </a:graphicData>
            </a:graphic>
          </wp:inline>
        </w:drawing>
      </w:r>
    </w:p>
    <w:p w14:paraId="4811F66F" w14:textId="77777777" w:rsidR="00606A04" w:rsidRPr="004B3397" w:rsidRDefault="00606A04" w:rsidP="00606A04">
      <w:pPr>
        <w:pStyle w:val="TF"/>
      </w:pPr>
      <w:r w:rsidRPr="004B3397">
        <w:t>Figure C.3.4-1: Configuration for spatial correlation validation</w:t>
      </w:r>
    </w:p>
    <w:p w14:paraId="1C61255E" w14:textId="77777777" w:rsidR="005B16BC" w:rsidRPr="004B3397" w:rsidRDefault="005B16BC" w:rsidP="005B16BC"/>
    <w:p w14:paraId="7427E10E" w14:textId="42B45D03" w:rsidR="00606A04" w:rsidRPr="004B3397" w:rsidRDefault="00606A04" w:rsidP="00132350">
      <w:pPr>
        <w:pStyle w:val="H6"/>
      </w:pPr>
      <w:r w:rsidRPr="004B3397">
        <w:t>Beam-Specific Block Diagram</w:t>
      </w:r>
    </w:p>
    <w:p w14:paraId="38F1C308" w14:textId="77777777" w:rsidR="00606A04" w:rsidRPr="004B3397" w:rsidRDefault="00606A04" w:rsidP="00606A04">
      <w:r w:rsidRPr="004B3397">
        <w:t>It is assumed that the beams are mapped to the inputs of the channel emulator as follows:</w:t>
      </w:r>
    </w:p>
    <w:p w14:paraId="2DD3E7F1" w14:textId="47924EC4" w:rsidR="00606A04" w:rsidRPr="004B3397" w:rsidRDefault="00606A04" w:rsidP="00606A04">
      <w:pPr>
        <w:pStyle w:val="B1"/>
      </w:pPr>
      <w:r w:rsidRPr="004B3397">
        <w:t>-</w:t>
      </w:r>
      <w:r w:rsidRPr="004B3397">
        <w:tab/>
        <w:t>Beam 1: Input 1 and Input 2</w:t>
      </w:r>
      <w:r w:rsidR="00D36A90" w:rsidRPr="004B3397">
        <w:t>.</w:t>
      </w:r>
    </w:p>
    <w:p w14:paraId="3575E0D1" w14:textId="4917CFBB" w:rsidR="00606A04" w:rsidRPr="004B3397" w:rsidRDefault="00606A04" w:rsidP="00606A04">
      <w:pPr>
        <w:pStyle w:val="B1"/>
      </w:pPr>
      <w:r w:rsidRPr="004B3397">
        <w:t>-</w:t>
      </w:r>
      <w:r w:rsidRPr="004B3397">
        <w:tab/>
        <w:t>Beam 2: Input 3 and Input 4 (CDL-C UMa only)</w:t>
      </w:r>
      <w:r w:rsidR="00D36A90" w:rsidRPr="004B3397">
        <w:t>.</w:t>
      </w:r>
    </w:p>
    <w:p w14:paraId="063E8AB8" w14:textId="77777777" w:rsidR="00606A04" w:rsidRPr="004B3397" w:rsidRDefault="00606A04" w:rsidP="00606A04">
      <w:pPr>
        <w:pStyle w:val="TH"/>
      </w:pPr>
      <w:r w:rsidRPr="004B3397">
        <w:rPr>
          <w:noProof/>
        </w:rPr>
        <w:drawing>
          <wp:inline distT="0" distB="0" distL="0" distR="0" wp14:anchorId="626AFE73" wp14:editId="6BF4E258">
            <wp:extent cx="4186052" cy="992324"/>
            <wp:effectExtent l="0" t="0" r="5080" b="0"/>
            <wp:docPr id="31" name="图片 31"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Shape&#10;&#10;Description automatically generated with medium confidence"/>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285C71B0" w14:textId="77777777" w:rsidR="00606A04" w:rsidRPr="004B3397" w:rsidRDefault="00606A04" w:rsidP="00606A04">
      <w:pPr>
        <w:pStyle w:val="TF"/>
      </w:pPr>
      <w:r w:rsidRPr="004B3397">
        <w:t>Figure C.3.4-2: Configuration for spatial correlation validation (CDL-C UMi)</w:t>
      </w:r>
    </w:p>
    <w:p w14:paraId="3347C8D1" w14:textId="77777777" w:rsidR="005B16BC" w:rsidRPr="004B3397" w:rsidRDefault="005B16BC" w:rsidP="005B16BC"/>
    <w:p w14:paraId="7D82334B" w14:textId="77777777" w:rsidR="00606A04" w:rsidRPr="004B3397" w:rsidRDefault="00606A04" w:rsidP="00606A04">
      <w:pPr>
        <w:pStyle w:val="TH"/>
      </w:pPr>
      <w:r w:rsidRPr="004B3397">
        <w:rPr>
          <w:noProof/>
        </w:rPr>
        <w:drawing>
          <wp:inline distT="0" distB="0" distL="0" distR="0" wp14:anchorId="31AC0E97" wp14:editId="30B87A5E">
            <wp:extent cx="4132613" cy="979656"/>
            <wp:effectExtent l="0" t="0" r="1270" b="0"/>
            <wp:docPr id="30" name="图片 30"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Shape&#10;&#10;Description automatically generated with medium confidence"/>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06F6B398" w14:textId="77777777" w:rsidR="00606A04" w:rsidRPr="004B3397" w:rsidRDefault="00606A04" w:rsidP="00606A04">
      <w:pPr>
        <w:pStyle w:val="TF"/>
      </w:pPr>
      <w:r w:rsidRPr="004B3397">
        <w:t>Figure C.3.4-3: Configuration for spatial correlation validation (CDL-C UMa)</w:t>
      </w:r>
    </w:p>
    <w:p w14:paraId="336A5022" w14:textId="77777777" w:rsidR="005B16BC" w:rsidRPr="004B3397" w:rsidRDefault="005B16BC" w:rsidP="005B16BC"/>
    <w:p w14:paraId="41547EB3" w14:textId="071056F8" w:rsidR="00606A04" w:rsidRPr="004B3397" w:rsidRDefault="00606A04" w:rsidP="00132350">
      <w:pPr>
        <w:pStyle w:val="H6"/>
        <w:rPr>
          <w:rFonts w:eastAsia="MS Mincho"/>
        </w:rPr>
      </w:pPr>
      <w:r w:rsidRPr="004B3397">
        <w:rPr>
          <w:rFonts w:eastAsia="MS Mincho"/>
        </w:rPr>
        <w:t>Time and frequency samples</w:t>
      </w:r>
    </w:p>
    <w:p w14:paraId="618D6082" w14:textId="77777777" w:rsidR="00606A04" w:rsidRPr="004B3397" w:rsidRDefault="00606A04" w:rsidP="00606A04">
      <w:r w:rsidRPr="004B3397">
        <w:t xml:space="preserve">The number of temporal snapshots </w:t>
      </w:r>
      <w:r w:rsidRPr="004B3397">
        <w:rPr>
          <w:i/>
        </w:rPr>
        <w:t>N</w:t>
      </w:r>
      <w:r w:rsidRPr="004B3397">
        <w:t xml:space="preserve"> and frequency samples </w:t>
      </w:r>
      <w:r w:rsidRPr="004B3397">
        <w:rPr>
          <w:i/>
        </w:rPr>
        <w:t>M</w:t>
      </w:r>
      <w:r w:rsidRPr="004B3397">
        <w:t xml:space="preserve"> is shown in Table C.3.4-1. The channel model specification is presented in Table C.3.4-2.   </w:t>
      </w:r>
    </w:p>
    <w:p w14:paraId="07BC4002" w14:textId="761D2BA8" w:rsidR="00606A04" w:rsidRPr="004B3397" w:rsidRDefault="00606A04" w:rsidP="00606A04">
      <w:pPr>
        <w:pStyle w:val="TH"/>
      </w:pPr>
      <w:r w:rsidRPr="004B3397">
        <w:lastRenderedPageBreak/>
        <w:t>Table C.3.4-1: VNA settings for spatial correlation</w:t>
      </w:r>
    </w:p>
    <w:tbl>
      <w:tblPr>
        <w:tblStyle w:val="TableGrid"/>
        <w:tblW w:w="0" w:type="auto"/>
        <w:jc w:val="center"/>
        <w:tblLayout w:type="fixed"/>
        <w:tblCellMar>
          <w:left w:w="28" w:type="dxa"/>
        </w:tblCellMar>
        <w:tblLook w:val="04A0" w:firstRow="1" w:lastRow="0" w:firstColumn="1" w:lastColumn="0" w:noHBand="0" w:noVBand="1"/>
      </w:tblPr>
      <w:tblGrid>
        <w:gridCol w:w="3539"/>
        <w:gridCol w:w="2128"/>
        <w:gridCol w:w="3259"/>
      </w:tblGrid>
      <w:tr w:rsidR="00D36A90" w:rsidRPr="004B3397" w14:paraId="5F244B0C" w14:textId="77777777" w:rsidTr="00D36A90">
        <w:trPr>
          <w:jc w:val="center"/>
        </w:trPr>
        <w:tc>
          <w:tcPr>
            <w:tcW w:w="3539" w:type="dxa"/>
            <w:shd w:val="clear" w:color="auto" w:fill="D9D9D9" w:themeFill="background1" w:themeFillShade="D9"/>
            <w:vAlign w:val="center"/>
          </w:tcPr>
          <w:p w14:paraId="66435F6D" w14:textId="6C5533E0" w:rsidR="00D36A90" w:rsidRPr="004B3397" w:rsidRDefault="00D36A90" w:rsidP="00D36A90">
            <w:pPr>
              <w:pStyle w:val="TAH"/>
            </w:pPr>
            <w:r w:rsidRPr="004B3397">
              <w:t>Item</w:t>
            </w:r>
          </w:p>
        </w:tc>
        <w:tc>
          <w:tcPr>
            <w:tcW w:w="2128" w:type="dxa"/>
            <w:shd w:val="clear" w:color="auto" w:fill="D9D9D9" w:themeFill="background1" w:themeFillShade="D9"/>
            <w:vAlign w:val="center"/>
          </w:tcPr>
          <w:p w14:paraId="41B0D8A6" w14:textId="1BB406E6" w:rsidR="00D36A90" w:rsidRPr="004B3397" w:rsidRDefault="00D36A90" w:rsidP="00D36A90">
            <w:pPr>
              <w:pStyle w:val="TAH"/>
            </w:pPr>
            <w:r w:rsidRPr="004B3397">
              <w:rPr>
                <w:color w:val="000000"/>
              </w:rPr>
              <w:t>Unit</w:t>
            </w:r>
          </w:p>
        </w:tc>
        <w:tc>
          <w:tcPr>
            <w:tcW w:w="3259" w:type="dxa"/>
            <w:shd w:val="clear" w:color="auto" w:fill="D9D9D9" w:themeFill="background1" w:themeFillShade="D9"/>
            <w:vAlign w:val="center"/>
          </w:tcPr>
          <w:p w14:paraId="38744267" w14:textId="64795608" w:rsidR="00D36A90" w:rsidRPr="004B3397" w:rsidRDefault="00D36A90" w:rsidP="00D36A90">
            <w:pPr>
              <w:pStyle w:val="TAH"/>
            </w:pPr>
            <w:r w:rsidRPr="004B3397">
              <w:rPr>
                <w:color w:val="000000"/>
              </w:rPr>
              <w:t>Value</w:t>
            </w:r>
          </w:p>
        </w:tc>
      </w:tr>
      <w:tr w:rsidR="00D36A90" w:rsidRPr="004B3397" w14:paraId="4E9643F5" w14:textId="77777777" w:rsidTr="00D36A90">
        <w:trPr>
          <w:jc w:val="center"/>
        </w:trPr>
        <w:tc>
          <w:tcPr>
            <w:tcW w:w="3539" w:type="dxa"/>
            <w:vAlign w:val="center"/>
          </w:tcPr>
          <w:p w14:paraId="0E5FFF34" w14:textId="61770425" w:rsidR="00D36A90" w:rsidRPr="004B3397" w:rsidRDefault="00D36A90" w:rsidP="00D36A90">
            <w:pPr>
              <w:pStyle w:val="TAC"/>
            </w:pPr>
            <w:r w:rsidRPr="004B3397">
              <w:t>Center frequency</w:t>
            </w:r>
          </w:p>
        </w:tc>
        <w:tc>
          <w:tcPr>
            <w:tcW w:w="2128" w:type="dxa"/>
            <w:vAlign w:val="center"/>
          </w:tcPr>
          <w:p w14:paraId="13CE1A53" w14:textId="2DE6EDB1" w:rsidR="00D36A90" w:rsidRPr="004B3397" w:rsidRDefault="00D36A90" w:rsidP="00D36A90">
            <w:pPr>
              <w:pStyle w:val="TAC"/>
            </w:pPr>
            <w:r w:rsidRPr="004B3397">
              <w:t>MHz</w:t>
            </w:r>
          </w:p>
        </w:tc>
        <w:tc>
          <w:tcPr>
            <w:tcW w:w="3259" w:type="dxa"/>
            <w:vAlign w:val="center"/>
          </w:tcPr>
          <w:p w14:paraId="0F39619E" w14:textId="77777777" w:rsidR="00D36A90" w:rsidRPr="004B3397" w:rsidRDefault="00D36A90" w:rsidP="00D36A90">
            <w:pPr>
              <w:pStyle w:val="TAC"/>
              <w:rPr>
                <w:rFonts w:cs="Arial"/>
              </w:rPr>
            </w:pPr>
            <w:r w:rsidRPr="004B3397">
              <w:rPr>
                <w:rFonts w:cs="Arial"/>
              </w:rPr>
              <w:t>Downlink centre frequency</w:t>
            </w:r>
          </w:p>
          <w:p w14:paraId="64D4B0FA" w14:textId="2762945C" w:rsidR="00D36A90" w:rsidRPr="004B3397" w:rsidRDefault="00D36A90" w:rsidP="00D36A90">
            <w:pPr>
              <w:pStyle w:val="TAC"/>
            </w:pPr>
            <w:r w:rsidRPr="004B3397">
              <w:t>in Table C.3.1-1</w:t>
            </w:r>
          </w:p>
        </w:tc>
      </w:tr>
      <w:tr w:rsidR="00D36A90" w:rsidRPr="004B3397" w14:paraId="224AFBDB" w14:textId="77777777" w:rsidTr="00D36A90">
        <w:trPr>
          <w:jc w:val="center"/>
        </w:trPr>
        <w:tc>
          <w:tcPr>
            <w:tcW w:w="3539" w:type="dxa"/>
            <w:vAlign w:val="center"/>
          </w:tcPr>
          <w:p w14:paraId="75B9DF60" w14:textId="0BE25C7A" w:rsidR="00D36A90" w:rsidRPr="004B3397" w:rsidRDefault="00D36A90" w:rsidP="00D36A90">
            <w:pPr>
              <w:pStyle w:val="TAC"/>
            </w:pPr>
            <w:r w:rsidRPr="004B3397">
              <w:t>Span</w:t>
            </w:r>
          </w:p>
        </w:tc>
        <w:tc>
          <w:tcPr>
            <w:tcW w:w="2128" w:type="dxa"/>
            <w:vAlign w:val="center"/>
          </w:tcPr>
          <w:p w14:paraId="76BB49C0" w14:textId="060259A3" w:rsidR="00D36A90" w:rsidRPr="004B3397" w:rsidRDefault="00D36A90" w:rsidP="00D36A90">
            <w:pPr>
              <w:pStyle w:val="TAC"/>
            </w:pPr>
            <w:r w:rsidRPr="004B3397">
              <w:t>MHz</w:t>
            </w:r>
          </w:p>
        </w:tc>
        <w:tc>
          <w:tcPr>
            <w:tcW w:w="3259" w:type="dxa"/>
            <w:vAlign w:val="center"/>
          </w:tcPr>
          <w:p w14:paraId="0A094FE7" w14:textId="5F91104A" w:rsidR="00D36A90" w:rsidRPr="004B3397" w:rsidRDefault="00D36A90" w:rsidP="00D36A90">
            <w:pPr>
              <w:pStyle w:val="TAC"/>
            </w:pPr>
            <w:r w:rsidRPr="004B3397">
              <w:t>0 (see note 2)</w:t>
            </w:r>
            <w:r w:rsidRPr="004B3397">
              <w:rPr>
                <w:vertAlign w:val="superscript"/>
              </w:rPr>
              <w:t xml:space="preserve"> </w:t>
            </w:r>
          </w:p>
        </w:tc>
      </w:tr>
      <w:tr w:rsidR="00D36A90" w:rsidRPr="004B3397" w14:paraId="11D7A018" w14:textId="77777777" w:rsidTr="00D36A90">
        <w:trPr>
          <w:jc w:val="center"/>
        </w:trPr>
        <w:tc>
          <w:tcPr>
            <w:tcW w:w="3539" w:type="dxa"/>
            <w:vAlign w:val="center"/>
          </w:tcPr>
          <w:p w14:paraId="31ACB71C" w14:textId="57917AB6" w:rsidR="00D36A90" w:rsidRPr="004B3397" w:rsidRDefault="00D36A90" w:rsidP="00D36A90">
            <w:pPr>
              <w:pStyle w:val="TAC"/>
            </w:pPr>
            <w:r w:rsidRPr="004B3397">
              <w:t>RF output level</w:t>
            </w:r>
          </w:p>
        </w:tc>
        <w:tc>
          <w:tcPr>
            <w:tcW w:w="2128" w:type="dxa"/>
            <w:vAlign w:val="center"/>
          </w:tcPr>
          <w:p w14:paraId="49F969A4" w14:textId="031D6C44" w:rsidR="00D36A90" w:rsidRPr="004B3397" w:rsidRDefault="00D36A90" w:rsidP="00D36A90">
            <w:pPr>
              <w:pStyle w:val="TAC"/>
            </w:pPr>
            <w:r w:rsidRPr="004B3397">
              <w:t>dBm</w:t>
            </w:r>
          </w:p>
        </w:tc>
        <w:tc>
          <w:tcPr>
            <w:tcW w:w="3259" w:type="dxa"/>
            <w:vAlign w:val="center"/>
          </w:tcPr>
          <w:p w14:paraId="00568276" w14:textId="1ACF1F82" w:rsidR="00D36A90" w:rsidRPr="004B3397" w:rsidRDefault="00D36A90" w:rsidP="00D36A90">
            <w:pPr>
              <w:pStyle w:val="TAC"/>
            </w:pPr>
            <w:r w:rsidRPr="004B3397">
              <w:t>-15</w:t>
            </w:r>
          </w:p>
        </w:tc>
      </w:tr>
      <w:tr w:rsidR="00D36A90" w:rsidRPr="004B3397" w14:paraId="4CEA3B8B" w14:textId="77777777" w:rsidTr="00D36A90">
        <w:trPr>
          <w:jc w:val="center"/>
        </w:trPr>
        <w:tc>
          <w:tcPr>
            <w:tcW w:w="3539" w:type="dxa"/>
            <w:vAlign w:val="center"/>
          </w:tcPr>
          <w:p w14:paraId="1825672E" w14:textId="16F8778D" w:rsidR="00D36A90" w:rsidRPr="004B3397" w:rsidRDefault="00D36A90" w:rsidP="00D36A90">
            <w:pPr>
              <w:pStyle w:val="TAC"/>
            </w:pPr>
            <w:r w:rsidRPr="004B3397">
              <w:t>Number of traces</w:t>
            </w:r>
          </w:p>
        </w:tc>
        <w:tc>
          <w:tcPr>
            <w:tcW w:w="2128" w:type="dxa"/>
            <w:vAlign w:val="center"/>
          </w:tcPr>
          <w:p w14:paraId="6DF402DE" w14:textId="550F24FA" w:rsidR="00D36A90" w:rsidRPr="004B3397" w:rsidRDefault="00D36A90" w:rsidP="00D36A90">
            <w:pPr>
              <w:pStyle w:val="TAC"/>
            </w:pPr>
            <w:r w:rsidRPr="004B3397">
              <w:t xml:space="preserve"> </w:t>
            </w:r>
          </w:p>
        </w:tc>
        <w:tc>
          <w:tcPr>
            <w:tcW w:w="3259" w:type="dxa"/>
            <w:vAlign w:val="center"/>
          </w:tcPr>
          <w:p w14:paraId="451EE2A9" w14:textId="410A72F9" w:rsidR="00D36A90" w:rsidRPr="004B3397" w:rsidRDefault="00D36A90" w:rsidP="00D36A90">
            <w:pPr>
              <w:pStyle w:val="TAC"/>
            </w:pPr>
            <w:r w:rsidRPr="004B3397">
              <w:t>1000</w:t>
            </w:r>
          </w:p>
        </w:tc>
      </w:tr>
      <w:tr w:rsidR="00D36A90" w:rsidRPr="004B3397" w14:paraId="49BE5D1E" w14:textId="77777777" w:rsidTr="00D36A90">
        <w:trPr>
          <w:jc w:val="center"/>
        </w:trPr>
        <w:tc>
          <w:tcPr>
            <w:tcW w:w="3539" w:type="dxa"/>
            <w:vAlign w:val="center"/>
          </w:tcPr>
          <w:p w14:paraId="50FB2EA5" w14:textId="48E9805D" w:rsidR="00D36A90" w:rsidRPr="004B3397" w:rsidRDefault="00D36A90" w:rsidP="00D36A90">
            <w:pPr>
              <w:pStyle w:val="TAC"/>
            </w:pPr>
            <w:r w:rsidRPr="004B3397">
              <w:t>Distance between traces in channel model</w:t>
            </w:r>
          </w:p>
        </w:tc>
        <w:tc>
          <w:tcPr>
            <w:tcW w:w="2128" w:type="dxa"/>
            <w:vAlign w:val="center"/>
          </w:tcPr>
          <w:p w14:paraId="4F39400A" w14:textId="3B3B7985" w:rsidR="00D36A90" w:rsidRPr="004B3397" w:rsidRDefault="00D36A90" w:rsidP="00D36A90">
            <w:pPr>
              <w:pStyle w:val="TAC"/>
            </w:pPr>
            <w:r w:rsidRPr="004B3397">
              <w:t>Wavelength (see note 1)</w:t>
            </w:r>
          </w:p>
        </w:tc>
        <w:tc>
          <w:tcPr>
            <w:tcW w:w="3259" w:type="dxa"/>
            <w:vAlign w:val="center"/>
          </w:tcPr>
          <w:p w14:paraId="625AA024" w14:textId="134011A2" w:rsidR="00D36A90" w:rsidRPr="004B3397" w:rsidRDefault="00D36A90" w:rsidP="00D36A90">
            <w:pPr>
              <w:pStyle w:val="TAC"/>
            </w:pPr>
            <w:r w:rsidRPr="004B3397">
              <w:t>&gt; 2</w:t>
            </w:r>
          </w:p>
        </w:tc>
      </w:tr>
      <w:tr w:rsidR="00D36A90" w:rsidRPr="004B3397" w14:paraId="3A1A6754" w14:textId="77777777" w:rsidTr="00D36A90">
        <w:trPr>
          <w:jc w:val="center"/>
        </w:trPr>
        <w:tc>
          <w:tcPr>
            <w:tcW w:w="3539" w:type="dxa"/>
            <w:vAlign w:val="center"/>
          </w:tcPr>
          <w:p w14:paraId="4B0C9A95" w14:textId="21FAC660" w:rsidR="00D36A90" w:rsidRPr="004B3397" w:rsidRDefault="00D36A90" w:rsidP="00D36A90">
            <w:pPr>
              <w:pStyle w:val="TAC"/>
            </w:pPr>
            <w:r w:rsidRPr="004B3397">
              <w:t>Number of points</w:t>
            </w:r>
          </w:p>
        </w:tc>
        <w:tc>
          <w:tcPr>
            <w:tcW w:w="2128" w:type="dxa"/>
            <w:vAlign w:val="center"/>
          </w:tcPr>
          <w:p w14:paraId="3D931E18" w14:textId="77777777" w:rsidR="00D36A90" w:rsidRPr="004B3397" w:rsidRDefault="00D36A90" w:rsidP="00D36A90">
            <w:pPr>
              <w:pStyle w:val="TAC"/>
            </w:pPr>
          </w:p>
        </w:tc>
        <w:tc>
          <w:tcPr>
            <w:tcW w:w="3259" w:type="dxa"/>
            <w:vAlign w:val="center"/>
          </w:tcPr>
          <w:p w14:paraId="2C9927F1" w14:textId="77777777" w:rsidR="00D36A90" w:rsidRPr="004B3397" w:rsidRDefault="00D36A90" w:rsidP="00D36A90">
            <w:pPr>
              <w:pStyle w:val="TAC"/>
            </w:pPr>
            <w:r w:rsidRPr="004B3397">
              <w:t>1 (or the smallest possible)</w:t>
            </w:r>
          </w:p>
          <w:p w14:paraId="4FF66200" w14:textId="436D9333" w:rsidR="00D36A90" w:rsidRPr="004B3397" w:rsidRDefault="00D36A90" w:rsidP="00D36A90">
            <w:pPr>
              <w:pStyle w:val="TAC"/>
            </w:pPr>
            <w:r w:rsidRPr="004B3397">
              <w:t>(see note 2)</w:t>
            </w:r>
            <w:r w:rsidRPr="004B3397">
              <w:rPr>
                <w:vertAlign w:val="superscript"/>
              </w:rPr>
              <w:t xml:space="preserve"> </w:t>
            </w:r>
          </w:p>
        </w:tc>
      </w:tr>
      <w:tr w:rsidR="00D36A90" w:rsidRPr="004B3397" w14:paraId="3A3BAA5D" w14:textId="77777777" w:rsidTr="00D36A90">
        <w:trPr>
          <w:jc w:val="center"/>
        </w:trPr>
        <w:tc>
          <w:tcPr>
            <w:tcW w:w="3539" w:type="dxa"/>
            <w:vAlign w:val="center"/>
          </w:tcPr>
          <w:p w14:paraId="2B2418C2" w14:textId="1E038D5A" w:rsidR="00D36A90" w:rsidRPr="004B3397" w:rsidRDefault="00D36A90" w:rsidP="00D36A90">
            <w:pPr>
              <w:pStyle w:val="TAC"/>
            </w:pPr>
            <w:r w:rsidRPr="004B3397">
              <w:t>Averaging</w:t>
            </w:r>
          </w:p>
        </w:tc>
        <w:tc>
          <w:tcPr>
            <w:tcW w:w="2128" w:type="dxa"/>
            <w:vAlign w:val="center"/>
          </w:tcPr>
          <w:p w14:paraId="22D6884B" w14:textId="77777777" w:rsidR="00D36A90" w:rsidRPr="004B3397" w:rsidRDefault="00D36A90" w:rsidP="00D36A90">
            <w:pPr>
              <w:pStyle w:val="TAC"/>
            </w:pPr>
          </w:p>
        </w:tc>
        <w:tc>
          <w:tcPr>
            <w:tcW w:w="3259" w:type="dxa"/>
            <w:vAlign w:val="center"/>
          </w:tcPr>
          <w:p w14:paraId="1B377978" w14:textId="095267D3" w:rsidR="00D36A90" w:rsidRPr="004B3397" w:rsidRDefault="00D36A90" w:rsidP="00D36A90">
            <w:pPr>
              <w:pStyle w:val="TAC"/>
            </w:pPr>
            <w:r w:rsidRPr="004B3397">
              <w:t>1</w:t>
            </w:r>
          </w:p>
        </w:tc>
      </w:tr>
      <w:tr w:rsidR="00D36A90" w:rsidRPr="004B3397" w14:paraId="0E184F74" w14:textId="77777777" w:rsidTr="00D36A90">
        <w:trPr>
          <w:jc w:val="center"/>
        </w:trPr>
        <w:tc>
          <w:tcPr>
            <w:tcW w:w="8926" w:type="dxa"/>
            <w:gridSpan w:val="3"/>
            <w:vAlign w:val="center"/>
          </w:tcPr>
          <w:p w14:paraId="4419C348" w14:textId="66B1D5F0" w:rsidR="00D36A90" w:rsidRPr="004B3397" w:rsidRDefault="00D36A90" w:rsidP="00D36A90">
            <w:pPr>
              <w:pStyle w:val="TAN"/>
            </w:pPr>
            <w:r w:rsidRPr="004B3397">
              <w:t>NOTE1:</w:t>
            </w:r>
            <w:r w:rsidRPr="004B3397">
              <w:rPr>
                <w:rFonts w:cs="Arial"/>
              </w:rPr>
              <w:tab/>
            </w:r>
            <w:r w:rsidRPr="004B3397">
              <w:t>Time in seconds = distance [</w:t>
            </w:r>
            <w:r w:rsidRPr="004B3397">
              <w:rPr>
                <w:rFonts w:ascii="Symbol" w:hAnsi="Symbol"/>
              </w:rPr>
              <w:t></w:t>
            </w:r>
            <w:r w:rsidRPr="004B3397">
              <w:t>] / MS speed [</w:t>
            </w:r>
            <w:r w:rsidRPr="004B3397">
              <w:rPr>
                <w:rFonts w:ascii="Symbol" w:hAnsi="Symbol"/>
              </w:rPr>
              <w:t></w:t>
            </w:r>
            <w:r w:rsidRPr="004B3397">
              <w:t>/s].</w:t>
            </w:r>
          </w:p>
          <w:p w14:paraId="2B656C80" w14:textId="16611B32" w:rsidR="00D36A90" w:rsidRPr="004B3397" w:rsidRDefault="00D36A90" w:rsidP="00D36A90">
            <w:pPr>
              <w:pStyle w:val="TAN"/>
            </w:pPr>
            <w:r w:rsidRPr="004B3397">
              <w:rPr>
                <w:rFonts w:cs="Arial"/>
              </w:rPr>
              <w:tab/>
            </w:r>
            <w:r w:rsidRPr="004B3397">
              <w:t>MS speed [</w:t>
            </w:r>
            <w:r w:rsidRPr="004B3397">
              <w:rPr>
                <w:rFonts w:ascii="Symbol" w:hAnsi="Symbol"/>
              </w:rPr>
              <w:t></w:t>
            </w:r>
            <w:r w:rsidRPr="004B3397">
              <w:t>/s] = MS speed [m /s] / Speed of light [m/s] * Center frequency [Hz].</w:t>
            </w:r>
          </w:p>
          <w:p w14:paraId="4761CD93" w14:textId="41D657C1" w:rsidR="00D36A90" w:rsidRPr="004B3397" w:rsidRDefault="00D36A90" w:rsidP="00D36A90">
            <w:pPr>
              <w:pStyle w:val="TAN"/>
            </w:pPr>
            <w:r w:rsidRPr="004B3397">
              <w:t>NOTE 2:</w:t>
            </w:r>
            <w:r w:rsidRPr="004B3397">
              <w:rPr>
                <w:rFonts w:cs="Arial"/>
              </w:rPr>
              <w:tab/>
            </w:r>
            <w:r w:rsidRPr="004B3397">
              <w:t>Span and number of points may be increased to estimate reliably.</w:t>
            </w:r>
          </w:p>
        </w:tc>
      </w:tr>
    </w:tbl>
    <w:p w14:paraId="6A0ECD75" w14:textId="77777777" w:rsidR="00606A04" w:rsidRPr="004B3397" w:rsidRDefault="00606A04" w:rsidP="00606A04"/>
    <w:p w14:paraId="54ECF844" w14:textId="4AE21FE5" w:rsidR="00606A04" w:rsidRPr="004B3397" w:rsidRDefault="00606A04" w:rsidP="00606A04">
      <w:pPr>
        <w:pStyle w:val="TH"/>
      </w:pPr>
      <w:r w:rsidRPr="004B3397">
        <w:t>Table C.3.4-2: Channel model specification</w:t>
      </w:r>
    </w:p>
    <w:tbl>
      <w:tblPr>
        <w:tblStyle w:val="TableGrid"/>
        <w:tblW w:w="0" w:type="auto"/>
        <w:jc w:val="center"/>
        <w:tblLayout w:type="fixed"/>
        <w:tblCellMar>
          <w:left w:w="28" w:type="dxa"/>
        </w:tblCellMar>
        <w:tblLook w:val="04A0" w:firstRow="1" w:lastRow="0" w:firstColumn="1" w:lastColumn="0" w:noHBand="0" w:noVBand="1"/>
      </w:tblPr>
      <w:tblGrid>
        <w:gridCol w:w="2104"/>
        <w:gridCol w:w="1156"/>
        <w:gridCol w:w="2332"/>
      </w:tblGrid>
      <w:tr w:rsidR="00D36A90" w:rsidRPr="004B3397" w14:paraId="76FAA85A" w14:textId="77777777" w:rsidTr="00D36A90">
        <w:trPr>
          <w:jc w:val="center"/>
        </w:trPr>
        <w:tc>
          <w:tcPr>
            <w:tcW w:w="2104" w:type="dxa"/>
            <w:shd w:val="clear" w:color="auto" w:fill="D9D9D9" w:themeFill="background1" w:themeFillShade="D9"/>
            <w:vAlign w:val="center"/>
          </w:tcPr>
          <w:p w14:paraId="06A18F42" w14:textId="5DAE60D7" w:rsidR="00D36A90" w:rsidRPr="004B3397" w:rsidRDefault="00D36A90" w:rsidP="00D36A90">
            <w:pPr>
              <w:pStyle w:val="TAH"/>
            </w:pPr>
            <w:r w:rsidRPr="004B3397">
              <w:t>Item</w:t>
            </w:r>
          </w:p>
        </w:tc>
        <w:tc>
          <w:tcPr>
            <w:tcW w:w="1156" w:type="dxa"/>
            <w:shd w:val="clear" w:color="auto" w:fill="D9D9D9" w:themeFill="background1" w:themeFillShade="D9"/>
            <w:vAlign w:val="center"/>
          </w:tcPr>
          <w:p w14:paraId="7F018A39" w14:textId="05C5FD90" w:rsidR="00D36A90" w:rsidRPr="004B3397" w:rsidRDefault="00D36A90" w:rsidP="00D36A90">
            <w:pPr>
              <w:pStyle w:val="TAH"/>
            </w:pPr>
            <w:r w:rsidRPr="004B3397">
              <w:rPr>
                <w:color w:val="000000"/>
              </w:rPr>
              <w:t>Unit</w:t>
            </w:r>
          </w:p>
        </w:tc>
        <w:tc>
          <w:tcPr>
            <w:tcW w:w="2332" w:type="dxa"/>
            <w:shd w:val="clear" w:color="auto" w:fill="D9D9D9" w:themeFill="background1" w:themeFillShade="D9"/>
            <w:vAlign w:val="center"/>
          </w:tcPr>
          <w:p w14:paraId="7920B633" w14:textId="179D2E8B" w:rsidR="00D36A90" w:rsidRPr="004B3397" w:rsidRDefault="00D36A90" w:rsidP="00D36A90">
            <w:pPr>
              <w:pStyle w:val="TAH"/>
            </w:pPr>
            <w:r w:rsidRPr="004B3397">
              <w:rPr>
                <w:color w:val="000000"/>
              </w:rPr>
              <w:t>Value</w:t>
            </w:r>
          </w:p>
        </w:tc>
      </w:tr>
      <w:tr w:rsidR="00D36A90" w:rsidRPr="004B3397" w14:paraId="7DEEB8A0" w14:textId="77777777" w:rsidTr="00D36A90">
        <w:trPr>
          <w:jc w:val="center"/>
        </w:trPr>
        <w:tc>
          <w:tcPr>
            <w:tcW w:w="2104" w:type="dxa"/>
            <w:vAlign w:val="center"/>
          </w:tcPr>
          <w:p w14:paraId="09197F35" w14:textId="08F57300" w:rsidR="00D36A90" w:rsidRPr="004B3397" w:rsidRDefault="00D36A90" w:rsidP="00D36A90">
            <w:pPr>
              <w:pStyle w:val="TAC"/>
            </w:pPr>
            <w:r w:rsidRPr="004B3397">
              <w:t>Center frequency</w:t>
            </w:r>
          </w:p>
        </w:tc>
        <w:tc>
          <w:tcPr>
            <w:tcW w:w="1156" w:type="dxa"/>
            <w:vAlign w:val="center"/>
          </w:tcPr>
          <w:p w14:paraId="3231C722" w14:textId="4B497FF2" w:rsidR="00D36A90" w:rsidRPr="004B3397" w:rsidRDefault="00D36A90" w:rsidP="00D36A90">
            <w:pPr>
              <w:pStyle w:val="TAC"/>
            </w:pPr>
            <w:r w:rsidRPr="004B3397">
              <w:t>MHz</w:t>
            </w:r>
          </w:p>
        </w:tc>
        <w:tc>
          <w:tcPr>
            <w:tcW w:w="2332" w:type="dxa"/>
            <w:vAlign w:val="center"/>
          </w:tcPr>
          <w:p w14:paraId="5DBE428D" w14:textId="77777777" w:rsidR="00D36A90" w:rsidRPr="004B3397" w:rsidRDefault="00D36A90" w:rsidP="00D36A90">
            <w:pPr>
              <w:pStyle w:val="TAC"/>
            </w:pPr>
            <w:r w:rsidRPr="004B3397">
              <w:t>Downlink centre frequency</w:t>
            </w:r>
          </w:p>
          <w:p w14:paraId="38B11E93" w14:textId="670BFAAE" w:rsidR="00D36A90" w:rsidRPr="004B3397" w:rsidRDefault="00D36A90" w:rsidP="00D36A90">
            <w:pPr>
              <w:pStyle w:val="TAC"/>
            </w:pPr>
            <w:r w:rsidRPr="004B3397">
              <w:t>in Table C.3.1-1</w:t>
            </w:r>
          </w:p>
        </w:tc>
      </w:tr>
      <w:tr w:rsidR="00D36A90" w:rsidRPr="004B3397" w14:paraId="3AF14741" w14:textId="77777777" w:rsidTr="00D36A90">
        <w:trPr>
          <w:jc w:val="center"/>
        </w:trPr>
        <w:tc>
          <w:tcPr>
            <w:tcW w:w="2104" w:type="dxa"/>
            <w:vAlign w:val="center"/>
          </w:tcPr>
          <w:p w14:paraId="4A2DE06A" w14:textId="519CCEC9" w:rsidR="00D36A90" w:rsidRPr="004B3397" w:rsidRDefault="00D36A90" w:rsidP="00D36A90">
            <w:pPr>
              <w:pStyle w:val="TAC"/>
            </w:pPr>
            <w:r w:rsidRPr="004B3397">
              <w:t>Channel model samples</w:t>
            </w:r>
          </w:p>
        </w:tc>
        <w:tc>
          <w:tcPr>
            <w:tcW w:w="1156" w:type="dxa"/>
            <w:vAlign w:val="center"/>
          </w:tcPr>
          <w:p w14:paraId="5D0719F3" w14:textId="07B5CC3D" w:rsidR="00D36A90" w:rsidRPr="004B3397" w:rsidRDefault="00D36A90" w:rsidP="00D36A90">
            <w:pPr>
              <w:pStyle w:val="TAC"/>
            </w:pPr>
            <w:r w:rsidRPr="004B3397">
              <w:t>Wavelength</w:t>
            </w:r>
          </w:p>
        </w:tc>
        <w:tc>
          <w:tcPr>
            <w:tcW w:w="2332" w:type="dxa"/>
            <w:vAlign w:val="center"/>
          </w:tcPr>
          <w:p w14:paraId="747B5824" w14:textId="6469041E" w:rsidR="00D36A90" w:rsidRPr="004B3397" w:rsidRDefault="00D36A90" w:rsidP="00D36A90">
            <w:pPr>
              <w:pStyle w:val="TAC"/>
            </w:pPr>
            <w:r w:rsidRPr="004B3397">
              <w:t>&gt; 2000</w:t>
            </w:r>
          </w:p>
        </w:tc>
      </w:tr>
      <w:tr w:rsidR="00D36A90" w:rsidRPr="004B3397" w14:paraId="4F7E6832" w14:textId="77777777" w:rsidTr="00D36A90">
        <w:trPr>
          <w:jc w:val="center"/>
        </w:trPr>
        <w:tc>
          <w:tcPr>
            <w:tcW w:w="2104" w:type="dxa"/>
            <w:vAlign w:val="center"/>
          </w:tcPr>
          <w:p w14:paraId="55474AED" w14:textId="2BCFE970" w:rsidR="00D36A90" w:rsidRPr="004B3397" w:rsidRDefault="00D36A90" w:rsidP="00D36A90">
            <w:pPr>
              <w:pStyle w:val="TAC"/>
            </w:pPr>
            <w:r w:rsidRPr="004B3397">
              <w:t>Channel model</w:t>
            </w:r>
          </w:p>
        </w:tc>
        <w:tc>
          <w:tcPr>
            <w:tcW w:w="1156" w:type="dxa"/>
            <w:vAlign w:val="center"/>
          </w:tcPr>
          <w:p w14:paraId="2B12366C" w14:textId="0CDDF87A" w:rsidR="00D36A90" w:rsidRPr="004B3397" w:rsidRDefault="00D36A90" w:rsidP="00D36A90">
            <w:pPr>
              <w:pStyle w:val="TAC"/>
            </w:pPr>
          </w:p>
        </w:tc>
        <w:tc>
          <w:tcPr>
            <w:tcW w:w="2332" w:type="dxa"/>
            <w:vAlign w:val="center"/>
          </w:tcPr>
          <w:p w14:paraId="74BE9C48" w14:textId="7050CF2D" w:rsidR="00D36A90" w:rsidRPr="004B3397" w:rsidRDefault="00D36A90" w:rsidP="00D36A90">
            <w:pPr>
              <w:pStyle w:val="TAC"/>
            </w:pPr>
            <w:r w:rsidRPr="004B3397">
              <w:rPr>
                <w:rFonts w:cs="Arial"/>
              </w:rPr>
              <w:t xml:space="preserve">As specified in </w:t>
            </w:r>
            <w:r w:rsidRPr="004B3397">
              <w:t>clause C.1</w:t>
            </w:r>
          </w:p>
        </w:tc>
      </w:tr>
      <w:tr w:rsidR="00D36A90" w:rsidRPr="004B3397" w14:paraId="542ACBDB" w14:textId="77777777" w:rsidTr="00D36A90">
        <w:trPr>
          <w:jc w:val="center"/>
        </w:trPr>
        <w:tc>
          <w:tcPr>
            <w:tcW w:w="2104" w:type="dxa"/>
            <w:vAlign w:val="center"/>
          </w:tcPr>
          <w:p w14:paraId="7D8B6524" w14:textId="08DB6F0D" w:rsidR="00D36A90" w:rsidRPr="004B3397" w:rsidRDefault="00D36A90" w:rsidP="00D36A90">
            <w:pPr>
              <w:pStyle w:val="TAC"/>
            </w:pPr>
            <w:r w:rsidRPr="004B3397">
              <w:t>Mobile speed</w:t>
            </w:r>
          </w:p>
        </w:tc>
        <w:tc>
          <w:tcPr>
            <w:tcW w:w="1156" w:type="dxa"/>
            <w:vAlign w:val="center"/>
          </w:tcPr>
          <w:p w14:paraId="67B411DC" w14:textId="653FEBB6" w:rsidR="00D36A90" w:rsidRPr="004B3397" w:rsidRDefault="00D36A90" w:rsidP="00D36A90">
            <w:pPr>
              <w:pStyle w:val="TAC"/>
            </w:pPr>
            <w:r w:rsidRPr="004B3397">
              <w:t>km/h</w:t>
            </w:r>
          </w:p>
        </w:tc>
        <w:tc>
          <w:tcPr>
            <w:tcW w:w="2332" w:type="dxa"/>
            <w:vAlign w:val="center"/>
          </w:tcPr>
          <w:p w14:paraId="021E0176" w14:textId="6042827A" w:rsidR="00D36A90" w:rsidRPr="004B3397" w:rsidRDefault="00D36A90" w:rsidP="00D36A90">
            <w:pPr>
              <w:pStyle w:val="TAC"/>
              <w:rPr>
                <w:rFonts w:cs="Arial"/>
              </w:rPr>
            </w:pPr>
            <w:r w:rsidRPr="004B3397">
              <w:t>30</w:t>
            </w:r>
          </w:p>
        </w:tc>
      </w:tr>
    </w:tbl>
    <w:p w14:paraId="7867660C" w14:textId="77777777" w:rsidR="00606A04" w:rsidRPr="004B3397" w:rsidRDefault="00606A04" w:rsidP="00606A04"/>
    <w:p w14:paraId="31C2C249" w14:textId="77777777" w:rsidR="00606A04" w:rsidRPr="004B3397" w:rsidRDefault="00606A04" w:rsidP="00D36A90">
      <w:pPr>
        <w:pStyle w:val="H6"/>
        <w:rPr>
          <w:rFonts w:eastAsia="MS Mincho"/>
        </w:rPr>
      </w:pPr>
      <w:r w:rsidRPr="004B3397">
        <w:rPr>
          <w:rFonts w:eastAsia="MS Mincho"/>
        </w:rPr>
        <w:t>Spatial samples</w:t>
      </w:r>
    </w:p>
    <w:p w14:paraId="17A441F7" w14:textId="6D220A34" w:rsidR="00606A04" w:rsidRPr="004B3397" w:rsidRDefault="00606A04" w:rsidP="00D36A90">
      <w:pPr>
        <w:keepNext/>
        <w:keepLines/>
      </w:pPr>
      <w:r w:rsidRPr="004B3397">
        <w:t>The spatial samples for the correlation validation measurement are on the circumference of the quiet zone, as illustrated in Figure C.3.4-</w:t>
      </w:r>
      <w:r w:rsidR="00F60599" w:rsidRPr="004B3397">
        <w:t>4</w:t>
      </w:r>
      <w:r w:rsidRPr="004B3397">
        <w:t>. The test zone is a circle with 20 cm diameter in the horizontal plane. The reference point (denoted by a red marker) is in AoA 270</w:t>
      </w:r>
      <w:r w:rsidRPr="004B3397">
        <w:sym w:font="Symbol" w:char="F0B0"/>
      </w:r>
      <w:r w:rsidRPr="004B3397">
        <w:t xml:space="preserve">. The mean AoAs of the CDL-C UMi and CDL-C UMa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w:t>
      </w:r>
      <w:r w:rsidR="00EC50C5" w:rsidRPr="004B3397">
        <w:t>has to b</w:t>
      </w:r>
      <w:r w:rsidRPr="004B3397">
        <w:t>e defined in the channel model coordinate system</w:t>
      </w:r>
      <w:r w:rsidR="00386B64" w:rsidRPr="004B3397">
        <w:t>, see Figure A.2.1-3,</w:t>
      </w:r>
      <w:r w:rsidRPr="004B3397">
        <w:t xml:space="preserve"> instead of the chamber/probe coordinate system to enable optimization of OTA model implementation to achieve better alignment with the cluster AoAs and probe directions. In order to have spatial samples that yield reasonable measurement times and adequately capture the main lobe of the correlation curve, a non-uniform sampling is used where the first quadrant </w:t>
      </w:r>
      <w:r w:rsidR="002A2300" w:rsidRPr="004B3397">
        <w:t>i.e.</w:t>
      </w:r>
      <w:r w:rsidRPr="004B3397">
        <w:t xml:space="preserve"> 270</w:t>
      </w:r>
      <w:r w:rsidRPr="004B3397">
        <w:sym w:font="Symbol" w:char="F0B0"/>
      </w:r>
      <w:r w:rsidRPr="004B3397">
        <w:t>-180</w:t>
      </w:r>
      <w:r w:rsidRPr="004B3397">
        <w:sym w:font="Symbol" w:char="F0B0"/>
      </w:r>
      <w:r w:rsidRPr="004B3397">
        <w:t>, is sampled with dense sampling compared to the rest of the circle.</w:t>
      </w:r>
      <w:r w:rsidR="00D36A90" w:rsidRPr="004B3397">
        <w:t xml:space="preserve"> </w:t>
      </w:r>
      <w:r w:rsidRPr="004B3397">
        <w:t>The spacing of the spatial samples is summarized in Table C.3.4-</w:t>
      </w:r>
      <w:r w:rsidR="00F60599" w:rsidRPr="004B3397">
        <w:t>3</w:t>
      </w:r>
      <w:r w:rsidRPr="004B3397">
        <w:t xml:space="preserve"> for test frequencies less than 1800 MHz and equal to or greater than 1800</w:t>
      </w:r>
      <w:r w:rsidR="00F4565C" w:rsidRPr="004B3397">
        <w:t> </w:t>
      </w:r>
      <w:r w:rsidRPr="004B3397">
        <w:t>MHz.</w:t>
      </w:r>
    </w:p>
    <w:p w14:paraId="1383533C" w14:textId="74AA55F1" w:rsidR="00606A04" w:rsidRPr="004B3397" w:rsidRDefault="00606A04" w:rsidP="00606A04">
      <w:pPr>
        <w:pStyle w:val="TH"/>
        <w:rPr>
          <w:lang w:eastAsia="fi-FI"/>
        </w:rPr>
      </w:pPr>
      <w:r w:rsidRPr="004B3397">
        <w:t>Table C.3.4-</w:t>
      </w:r>
      <w:r w:rsidR="00F60599" w:rsidRPr="004B3397">
        <w:t>3</w:t>
      </w:r>
      <w:r w:rsidRPr="004B3397">
        <w:t>: 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9"/>
        <w:gridCol w:w="2786"/>
        <w:gridCol w:w="3150"/>
      </w:tblGrid>
      <w:tr w:rsidR="00606A04" w:rsidRPr="004B3397" w14:paraId="2862712C" w14:textId="77777777" w:rsidTr="002A2300">
        <w:trPr>
          <w:tblHeader/>
          <w:jc w:val="center"/>
        </w:trPr>
        <w:tc>
          <w:tcPr>
            <w:tcW w:w="2789" w:type="dxa"/>
            <w:tcBorders>
              <w:top w:val="single" w:sz="4" w:space="0" w:color="auto"/>
              <w:left w:val="single" w:sz="4" w:space="0" w:color="auto"/>
              <w:bottom w:val="single" w:sz="4" w:space="0" w:color="auto"/>
              <w:right w:val="single" w:sz="4" w:space="0" w:color="auto"/>
            </w:tcBorders>
            <w:shd w:val="clear" w:color="auto" w:fill="E0E0E0"/>
            <w:vAlign w:val="center"/>
          </w:tcPr>
          <w:p w14:paraId="301CE89C" w14:textId="75E31BB6" w:rsidR="00606A04" w:rsidRPr="004B3397" w:rsidRDefault="00606A04" w:rsidP="007033F3">
            <w:pPr>
              <w:pStyle w:val="TAH"/>
              <w:rPr>
                <w:rFonts w:cs="Arial"/>
                <w:lang w:eastAsia="fi-FI"/>
              </w:rPr>
            </w:pPr>
            <w:r w:rsidRPr="004B3397">
              <w:rPr>
                <w:rFonts w:cs="Arial"/>
                <w:lang w:eastAsia="zh-CN"/>
              </w:rPr>
              <w:t>Test</w:t>
            </w:r>
            <w:r w:rsidR="002A2300" w:rsidRPr="004B3397">
              <w:rPr>
                <w:rFonts w:cs="Arial"/>
                <w:lang w:eastAsia="zh-CN"/>
              </w:rPr>
              <w:t xml:space="preserve"> </w:t>
            </w:r>
            <w:r w:rsidRPr="004B3397">
              <w:rPr>
                <w:rFonts w:cs="Arial"/>
                <w:lang w:eastAsia="zh-CN"/>
              </w:rPr>
              <w:t>Frequencies</w:t>
            </w:r>
            <w:r w:rsidR="002A2300" w:rsidRPr="004B3397">
              <w:rPr>
                <w:rFonts w:cs="Arial"/>
                <w:lang w:eastAsia="zh-CN"/>
              </w:rPr>
              <w:t xml:space="preserve"> </w:t>
            </w:r>
            <w:r w:rsidRPr="004B3397">
              <w:rPr>
                <w:rFonts w:cs="Arial"/>
                <w:lang w:eastAsia="zh-CN"/>
              </w:rPr>
              <w:t>[MHz]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0146AE8" w14:textId="403BDDE7" w:rsidR="00606A04" w:rsidRPr="004B3397" w:rsidRDefault="00606A04" w:rsidP="007033F3">
            <w:pPr>
              <w:pStyle w:val="TAH"/>
              <w:rPr>
                <w:rFonts w:cs="Arial"/>
                <w:lang w:eastAsia="fi-FI"/>
              </w:rPr>
            </w:pPr>
            <w:r w:rsidRPr="004B3397">
              <w:rPr>
                <w:rFonts w:cs="Arial"/>
                <w:lang w:eastAsia="zh-CN"/>
              </w:rPr>
              <w:t>First</w:t>
            </w:r>
            <w:r w:rsidR="002A2300" w:rsidRPr="004B3397">
              <w:rPr>
                <w:rFonts w:cs="Arial"/>
                <w:lang w:eastAsia="zh-CN"/>
              </w:rPr>
              <w:t xml:space="preserve"> </w:t>
            </w:r>
            <w:r w:rsidRPr="004B3397">
              <w:rPr>
                <w:rFonts w:cs="Arial"/>
                <w:lang w:eastAsia="zh-CN"/>
              </w:rPr>
              <w:t>quadrant</w:t>
            </w:r>
            <w:r w:rsidR="002A2300" w:rsidRPr="004B3397">
              <w:rPr>
                <w:rFonts w:cs="Arial"/>
                <w:lang w:eastAsia="zh-CN"/>
              </w:rPr>
              <w:t xml:space="preserve"> </w:t>
            </w:r>
            <w:r w:rsidRPr="004B3397">
              <w:rPr>
                <w:rFonts w:cs="Arial"/>
                <w:lang w:eastAsia="zh-CN"/>
              </w:rPr>
              <w:t>of</w:t>
            </w:r>
            <w:r w:rsidR="002A2300" w:rsidRPr="004B3397">
              <w:rPr>
                <w:rFonts w:cs="Arial"/>
                <w:lang w:eastAsia="zh-CN"/>
              </w:rPr>
              <w:t xml:space="preserve"> </w:t>
            </w:r>
            <w:r w:rsidRPr="004B3397">
              <w:rPr>
                <w:rFonts w:cs="Arial"/>
                <w:lang w:eastAsia="zh-CN"/>
              </w:rPr>
              <w:t>test</w:t>
            </w:r>
            <w:r w:rsidR="002A2300" w:rsidRPr="004B3397">
              <w:rPr>
                <w:rFonts w:cs="Arial"/>
                <w:lang w:eastAsia="zh-CN"/>
              </w:rPr>
              <w:t xml:space="preserve"> </w:t>
            </w:r>
            <w:r w:rsidRPr="004B3397">
              <w:rPr>
                <w:rFonts w:cs="Arial"/>
                <w:lang w:eastAsia="zh-CN"/>
              </w:rPr>
              <w:t>zone</w:t>
            </w:r>
            <w:r w:rsidR="002A2300" w:rsidRPr="004B3397">
              <w:rPr>
                <w:rFonts w:cs="Arial"/>
                <w:lang w:eastAsia="zh-CN"/>
              </w:rPr>
              <w:t xml:space="preserve"> </w:t>
            </w:r>
            <w:r w:rsidRPr="004B3397">
              <w:rPr>
                <w:rFonts w:cs="Arial"/>
                <w:lang w:eastAsia="zh-CN"/>
              </w:rPr>
              <w:t>circumference</w:t>
            </w:r>
            <w:r w:rsidR="002A2300" w:rsidRPr="004B3397">
              <w:rPr>
                <w:rFonts w:cs="Arial"/>
                <w:lang w:eastAsia="zh-CN"/>
              </w:rPr>
              <w:t xml:space="preserve"> </w:t>
            </w:r>
            <w:r w:rsidRPr="004B3397">
              <w:rPr>
                <w:rFonts w:cs="Arial"/>
                <w:lang w:eastAsia="zh-CN"/>
              </w:rPr>
              <w:t>(</w:t>
            </w:r>
            <w:r w:rsidRPr="004B3397">
              <w:t>270</w:t>
            </w:r>
            <w:r w:rsidRPr="004B3397">
              <w:rPr>
                <w:vertAlign w:val="superscript"/>
              </w:rPr>
              <w:t>o</w:t>
            </w:r>
            <w:r w:rsidRPr="004B3397">
              <w:t>-180</w:t>
            </w:r>
            <w:r w:rsidRPr="004B3397">
              <w:rPr>
                <w:vertAlign w:val="superscript"/>
              </w:rPr>
              <w:t>o</w:t>
            </w:r>
            <w:r w:rsidRPr="004B3397">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A563601" w14:textId="0AF6A741" w:rsidR="00606A04" w:rsidRPr="004B3397" w:rsidRDefault="00606A04" w:rsidP="007033F3">
            <w:pPr>
              <w:pStyle w:val="TAH"/>
              <w:rPr>
                <w:rFonts w:cs="Arial"/>
                <w:lang w:eastAsia="fi-FI"/>
              </w:rPr>
            </w:pPr>
            <w:r w:rsidRPr="004B3397">
              <w:rPr>
                <w:rFonts w:cs="Arial"/>
                <w:lang w:eastAsia="zh-CN"/>
              </w:rPr>
              <w:t>Remaining</w:t>
            </w:r>
            <w:r w:rsidR="002A2300" w:rsidRPr="004B3397">
              <w:rPr>
                <w:rFonts w:cs="Arial"/>
                <w:lang w:eastAsia="zh-CN"/>
              </w:rPr>
              <w:t xml:space="preserve"> </w:t>
            </w:r>
            <w:r w:rsidRPr="004B3397">
              <w:rPr>
                <w:rFonts w:cs="Arial"/>
                <w:lang w:eastAsia="zh-CN"/>
              </w:rPr>
              <w:t>quadrants</w:t>
            </w:r>
          </w:p>
        </w:tc>
      </w:tr>
      <w:tr w:rsidR="00606A04" w:rsidRPr="004B3397" w14:paraId="7764C662" w14:textId="77777777" w:rsidTr="002A2300">
        <w:trPr>
          <w:jc w:val="center"/>
        </w:trPr>
        <w:tc>
          <w:tcPr>
            <w:tcW w:w="2789" w:type="dxa"/>
            <w:tcBorders>
              <w:top w:val="single" w:sz="4" w:space="0" w:color="auto"/>
              <w:left w:val="single" w:sz="4" w:space="0" w:color="auto"/>
              <w:bottom w:val="single" w:sz="4" w:space="0" w:color="auto"/>
              <w:right w:val="single" w:sz="4" w:space="0" w:color="auto"/>
            </w:tcBorders>
            <w:vAlign w:val="center"/>
          </w:tcPr>
          <w:p w14:paraId="639C7049" w14:textId="617564FB" w:rsidR="00606A04" w:rsidRPr="004B3397" w:rsidRDefault="00606A04" w:rsidP="007033F3">
            <w:pPr>
              <w:pStyle w:val="TAC"/>
              <w:rPr>
                <w:bCs/>
              </w:rPr>
            </w:pPr>
            <w:r w:rsidRPr="004B3397">
              <w:rPr>
                <w:bCs/>
              </w:rPr>
              <w:t>617,</w:t>
            </w:r>
            <w:r w:rsidR="002A2300" w:rsidRPr="004B3397">
              <w:rPr>
                <w:bCs/>
              </w:rPr>
              <w:t xml:space="preserve"> </w:t>
            </w:r>
            <w:r w:rsidRPr="004B3397">
              <w:rPr>
                <w:bCs/>
              </w:rPr>
              <w:t>722,</w:t>
            </w:r>
            <w:r w:rsidR="002A2300" w:rsidRPr="004B3397">
              <w:rPr>
                <w:bCs/>
              </w:rPr>
              <w:t xml:space="preserve"> </w:t>
            </w:r>
            <w:r w:rsidRPr="004B3397">
              <w:rPr>
                <w:bCs/>
              </w:rPr>
              <w:t>836.5</w:t>
            </w:r>
            <w:r w:rsidR="002A2300" w:rsidRPr="004B3397">
              <w:rPr>
                <w:bCs/>
              </w:rPr>
              <w:t xml:space="preserve"> </w:t>
            </w:r>
            <w:r w:rsidRPr="004B3397">
              <w:rPr>
                <w:bCs/>
              </w:rPr>
              <w:t>1575.42</w:t>
            </w:r>
          </w:p>
        </w:tc>
        <w:tc>
          <w:tcPr>
            <w:tcW w:w="2786" w:type="dxa"/>
            <w:tcBorders>
              <w:top w:val="single" w:sz="4" w:space="0" w:color="auto"/>
              <w:left w:val="single" w:sz="4" w:space="0" w:color="auto"/>
              <w:bottom w:val="single" w:sz="4" w:space="0" w:color="auto"/>
              <w:right w:val="single" w:sz="4" w:space="0" w:color="auto"/>
            </w:tcBorders>
            <w:vAlign w:val="center"/>
          </w:tcPr>
          <w:p w14:paraId="038C8F6B" w14:textId="77777777" w:rsidR="00606A04" w:rsidRPr="004B3397" w:rsidRDefault="00606A04" w:rsidP="007033F3">
            <w:pPr>
              <w:pStyle w:val="TAC"/>
              <w:rPr>
                <w:rFonts w:cs="Arial"/>
              </w:rPr>
            </w:pPr>
            <w:r w:rsidRPr="004B3397">
              <w:rPr>
                <w:rFonts w:ascii="Symbol" w:hAnsi="Symbol"/>
              </w:rPr>
              <w:t></w:t>
            </w:r>
            <w:r w:rsidRPr="004B3397">
              <w:t>/15</w:t>
            </w:r>
          </w:p>
        </w:tc>
        <w:tc>
          <w:tcPr>
            <w:tcW w:w="3150" w:type="dxa"/>
            <w:tcBorders>
              <w:top w:val="single" w:sz="4" w:space="0" w:color="auto"/>
              <w:left w:val="single" w:sz="4" w:space="0" w:color="auto"/>
              <w:bottom w:val="single" w:sz="4" w:space="0" w:color="auto"/>
              <w:right w:val="single" w:sz="4" w:space="0" w:color="auto"/>
            </w:tcBorders>
            <w:vAlign w:val="center"/>
          </w:tcPr>
          <w:p w14:paraId="4266A8C1" w14:textId="77777777" w:rsidR="00606A04" w:rsidRPr="004B3397" w:rsidRDefault="00606A04" w:rsidP="007033F3">
            <w:pPr>
              <w:pStyle w:val="TAC"/>
              <w:rPr>
                <w:rFonts w:cs="Arial"/>
              </w:rPr>
            </w:pPr>
            <w:r w:rsidRPr="004B3397">
              <w:rPr>
                <w:rFonts w:ascii="Symbol" w:hAnsi="Symbol"/>
              </w:rPr>
              <w:t></w:t>
            </w:r>
            <w:r w:rsidRPr="004B3397">
              <w:t>/4</w:t>
            </w:r>
          </w:p>
        </w:tc>
      </w:tr>
      <w:tr w:rsidR="00606A04" w:rsidRPr="004B3397" w14:paraId="11D1F079" w14:textId="77777777" w:rsidTr="002A2300">
        <w:trPr>
          <w:jc w:val="center"/>
        </w:trPr>
        <w:tc>
          <w:tcPr>
            <w:tcW w:w="2789" w:type="dxa"/>
            <w:tcBorders>
              <w:top w:val="single" w:sz="4" w:space="0" w:color="auto"/>
              <w:left w:val="single" w:sz="4" w:space="0" w:color="auto"/>
              <w:bottom w:val="single" w:sz="4" w:space="0" w:color="auto"/>
              <w:right w:val="single" w:sz="4" w:space="0" w:color="auto"/>
            </w:tcBorders>
            <w:vAlign w:val="center"/>
          </w:tcPr>
          <w:p w14:paraId="701B885F" w14:textId="23255894" w:rsidR="00606A04" w:rsidRPr="004B3397" w:rsidRDefault="00606A04" w:rsidP="007033F3">
            <w:pPr>
              <w:pStyle w:val="TAC"/>
              <w:rPr>
                <w:rFonts w:cs="Arial"/>
              </w:rPr>
            </w:pPr>
            <w:r w:rsidRPr="004B3397">
              <w:rPr>
                <w:rFonts w:cs="Arial"/>
              </w:rPr>
              <w:t>1800,</w:t>
            </w:r>
            <w:r w:rsidR="002A2300" w:rsidRPr="004B3397">
              <w:rPr>
                <w:rFonts w:cs="Arial"/>
              </w:rPr>
              <w:t xml:space="preserve"> </w:t>
            </w:r>
            <w:r w:rsidRPr="004B3397">
              <w:rPr>
                <w:rFonts w:cs="Arial"/>
              </w:rPr>
              <w:t>2132.50,</w:t>
            </w:r>
            <w:r w:rsidR="002A2300" w:rsidRPr="004B3397">
              <w:rPr>
                <w:rFonts w:cs="Arial"/>
              </w:rPr>
              <w:t xml:space="preserve"> </w:t>
            </w:r>
            <w:r w:rsidRPr="004B3397">
              <w:rPr>
                <w:rFonts w:cs="Arial"/>
              </w:rPr>
              <w:t>2450,</w:t>
            </w:r>
            <w:r w:rsidR="002A2300" w:rsidRPr="004B3397">
              <w:rPr>
                <w:rFonts w:cs="Arial"/>
              </w:rPr>
              <w:t xml:space="preserve"> </w:t>
            </w:r>
            <w:r w:rsidRPr="004B3397">
              <w:rPr>
                <w:rFonts w:cs="Arial"/>
              </w:rPr>
              <w:t>3600,</w:t>
            </w:r>
            <w:r w:rsidR="002A2300" w:rsidRPr="004B3397">
              <w:rPr>
                <w:rFonts w:cs="Arial"/>
              </w:rPr>
              <w:t xml:space="preserve"> </w:t>
            </w:r>
            <w:r w:rsidRPr="004B3397">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6B4B9E91" w14:textId="77777777" w:rsidR="00606A04" w:rsidRPr="004B3397" w:rsidRDefault="00606A04" w:rsidP="007033F3">
            <w:pPr>
              <w:pStyle w:val="TAC"/>
              <w:rPr>
                <w:rFonts w:cs="Arial"/>
              </w:rPr>
            </w:pPr>
            <w:r w:rsidRPr="004B3397">
              <w:rPr>
                <w:rFonts w:ascii="Symbol" w:hAnsi="Symbol"/>
              </w:rPr>
              <w:t></w:t>
            </w:r>
            <w:r w:rsidRPr="004B3397">
              <w:t>/10</w:t>
            </w:r>
          </w:p>
        </w:tc>
        <w:tc>
          <w:tcPr>
            <w:tcW w:w="3150" w:type="dxa"/>
            <w:tcBorders>
              <w:top w:val="single" w:sz="4" w:space="0" w:color="auto"/>
              <w:left w:val="single" w:sz="4" w:space="0" w:color="auto"/>
              <w:bottom w:val="single" w:sz="4" w:space="0" w:color="auto"/>
              <w:right w:val="single" w:sz="4" w:space="0" w:color="auto"/>
            </w:tcBorders>
            <w:vAlign w:val="center"/>
          </w:tcPr>
          <w:p w14:paraId="4F0F1CD5" w14:textId="77777777" w:rsidR="00606A04" w:rsidRPr="004B3397" w:rsidRDefault="00606A04" w:rsidP="007033F3">
            <w:pPr>
              <w:pStyle w:val="TAC"/>
              <w:rPr>
                <w:rFonts w:cs="Arial"/>
              </w:rPr>
            </w:pPr>
            <w:r w:rsidRPr="004B3397">
              <w:rPr>
                <w:rFonts w:ascii="Symbol" w:hAnsi="Symbol"/>
              </w:rPr>
              <w:t></w:t>
            </w:r>
            <w:r w:rsidRPr="004B3397">
              <w:t>/2</w:t>
            </w:r>
          </w:p>
        </w:tc>
      </w:tr>
    </w:tbl>
    <w:p w14:paraId="3E03044F" w14:textId="77777777" w:rsidR="00606A04" w:rsidRPr="004B3397" w:rsidRDefault="00606A04" w:rsidP="00D36A90"/>
    <w:p w14:paraId="14C926F0" w14:textId="7B9C67C0" w:rsidR="00606A04" w:rsidRPr="004B3397" w:rsidRDefault="00606A04" w:rsidP="00606A04">
      <w:pPr>
        <w:pStyle w:val="TH"/>
      </w:pPr>
      <w:r w:rsidRPr="004B3397">
        <w:rPr>
          <w:noProof/>
        </w:rPr>
        <w:lastRenderedPageBreak/>
        <w:drawing>
          <wp:inline distT="0" distB="0" distL="0" distR="0" wp14:anchorId="303B34E0" wp14:editId="6A684F36">
            <wp:extent cx="2019300" cy="2086331"/>
            <wp:effectExtent l="0" t="0" r="0" b="9525"/>
            <wp:docPr id="9" name="图片 9" descr="A red moon in a black sk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A red moon in a black sky&#10;&#10;Description automatically generated with medium confidenc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6D23368A" w14:textId="77777777" w:rsidR="00F60599" w:rsidRPr="004B3397" w:rsidRDefault="00F60599" w:rsidP="00D36A90">
      <w:pPr>
        <w:pStyle w:val="TF"/>
      </w:pPr>
      <w:r w:rsidRPr="004B3397">
        <w:t>Figure C.3.4-4: Test zone interpretation with Angle of Arrival reference orientation</w:t>
      </w:r>
    </w:p>
    <w:p w14:paraId="3BD0AF37" w14:textId="77777777" w:rsidR="005B16BC" w:rsidRPr="004B3397" w:rsidRDefault="005B16BC" w:rsidP="005B16BC"/>
    <w:p w14:paraId="03E78FAC" w14:textId="77777777" w:rsidR="00606A04" w:rsidRPr="004B3397" w:rsidRDefault="00606A04" w:rsidP="00606A04">
      <w:pPr>
        <w:pStyle w:val="TH"/>
      </w:pPr>
      <w:r w:rsidRPr="004B3397">
        <w:rPr>
          <w:noProof/>
        </w:rPr>
        <w:drawing>
          <wp:inline distT="0" distB="0" distL="0" distR="0" wp14:anchorId="3EB3C2A7" wp14:editId="113F5A10">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657F5BBA" w14:textId="0DB08F20" w:rsidR="00606A04" w:rsidRPr="004B3397" w:rsidRDefault="00606A04" w:rsidP="00606A04">
      <w:pPr>
        <w:pStyle w:val="TF"/>
      </w:pPr>
      <w:r w:rsidRPr="004B3397">
        <w:t>Figure C.3.4-</w:t>
      </w:r>
      <w:r w:rsidR="00F60599" w:rsidRPr="004B3397">
        <w:t>5</w:t>
      </w:r>
      <w:r w:rsidRPr="004B3397">
        <w:t>: Spatial sampling for spatial correlation validation measurement for</w:t>
      </w:r>
      <w:r w:rsidR="001E7A98" w:rsidRPr="004B3397">
        <w:br/>
      </w:r>
      <w:r w:rsidRPr="004B3397">
        <w:t>test frequencies less than and equal to or greater than 1800 MHz:</w:t>
      </w:r>
      <w:r w:rsidR="001E7A98" w:rsidRPr="004B3397">
        <w:br/>
      </w:r>
      <w:r w:rsidRPr="004B3397">
        <w:t>617 MHz spatial sampling (left) and 4700 MHz spatial sampling (right)</w:t>
      </w:r>
    </w:p>
    <w:p w14:paraId="7F219D65" w14:textId="77777777" w:rsidR="005B16BC" w:rsidRPr="004B3397" w:rsidRDefault="005B16BC" w:rsidP="005B16BC"/>
    <w:p w14:paraId="61EEC8C8" w14:textId="539177BA" w:rsidR="00606A04" w:rsidRPr="004B3397" w:rsidRDefault="00606A04" w:rsidP="00132350">
      <w:pPr>
        <w:pStyle w:val="H6"/>
        <w:rPr>
          <w:rFonts w:eastAsia="MS Mincho"/>
        </w:rPr>
      </w:pPr>
      <w:r w:rsidRPr="004B3397">
        <w:rPr>
          <w:rFonts w:eastAsia="MS Mincho"/>
        </w:rPr>
        <w:t>Reference Spatial Correlation Curves</w:t>
      </w:r>
    </w:p>
    <w:p w14:paraId="2099952C" w14:textId="7AAC118B" w:rsidR="00606A04" w:rsidRPr="004B3397" w:rsidRDefault="00606A04" w:rsidP="00606A04">
      <w:r w:rsidRPr="004B3397">
        <w:t>The spatial correlation validation reference curves are tabulated in Tables C.3.4-</w:t>
      </w:r>
      <w:r w:rsidR="00F60599" w:rsidRPr="004B3397">
        <w:t>4</w:t>
      </w:r>
      <w:r w:rsidRPr="004B3397">
        <w:t xml:space="preserve"> and C.3.4-</w:t>
      </w:r>
      <w:r w:rsidR="00F60599" w:rsidRPr="004B3397">
        <w:t>5</w:t>
      </w:r>
      <w:r w:rsidRPr="004B3397">
        <w:t xml:space="preserve"> for CDL-C UMi and CDL-C UMa, respectively, for a vertically polarized MPAC OTA setup with 16 uniformly spaced probes.</w:t>
      </w:r>
    </w:p>
    <w:p w14:paraId="3EFC7DC5" w14:textId="449C6123" w:rsidR="00606A04" w:rsidRPr="004B3397" w:rsidRDefault="00606A04" w:rsidP="00606A04">
      <w:pPr>
        <w:pStyle w:val="TH"/>
        <w:rPr>
          <w:lang w:eastAsia="fi-FI"/>
        </w:rPr>
      </w:pPr>
      <w:r w:rsidRPr="004B3397">
        <w:lastRenderedPageBreak/>
        <w:t>Table C.3.4-</w:t>
      </w:r>
      <w:r w:rsidR="00F60599" w:rsidRPr="004B3397">
        <w:t>4</w:t>
      </w:r>
      <w:r w:rsidRPr="004B3397">
        <w:t>: Spatial correlation reference curves for CDL-C UMi model for</w:t>
      </w:r>
      <w:r w:rsidR="001E7A98" w:rsidRPr="004B3397">
        <w:br/>
      </w:r>
      <w:r w:rsidRPr="004B3397">
        <w:t>a vertically polarized MPAC OTA setup with 16 uniformly spaced probes at FR1 test frequencies</w:t>
      </w:r>
    </w:p>
    <w:tbl>
      <w:tblPr>
        <w:tblW w:w="5008" w:type="pct"/>
        <w:jc w:val="center"/>
        <w:tblLayout w:type="fixed"/>
        <w:tblCellMar>
          <w:left w:w="28" w:type="dxa"/>
        </w:tblCellMar>
        <w:tblLook w:val="04A0" w:firstRow="1" w:lastRow="0" w:firstColumn="1" w:lastColumn="0" w:noHBand="0" w:noVBand="1"/>
      </w:tblPr>
      <w:tblGrid>
        <w:gridCol w:w="1108"/>
        <w:gridCol w:w="873"/>
        <w:gridCol w:w="1134"/>
        <w:gridCol w:w="710"/>
        <w:gridCol w:w="991"/>
        <w:gridCol w:w="993"/>
        <w:gridCol w:w="991"/>
        <w:gridCol w:w="856"/>
        <w:gridCol w:w="1134"/>
        <w:gridCol w:w="854"/>
      </w:tblGrid>
      <w:tr w:rsidR="00606A04" w:rsidRPr="004B3397" w14:paraId="111E153E" w14:textId="77777777" w:rsidTr="0024290A">
        <w:trPr>
          <w:tblHeade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6456631" w14:textId="7BD5B31E" w:rsidR="00606A04" w:rsidRPr="004B3397" w:rsidRDefault="00606A04" w:rsidP="0024290A">
            <w:pPr>
              <w:pStyle w:val="TAH"/>
              <w:rPr>
                <w:rFonts w:ascii="Calibri" w:hAnsi="Calibri" w:cs="Calibri"/>
                <w:b w:val="0"/>
                <w:bCs/>
                <w:color w:val="000000"/>
                <w:szCs w:val="22"/>
              </w:rPr>
            </w:pPr>
            <w:r w:rsidRPr="004B3397">
              <w:rPr>
                <w:rFonts w:ascii="Calibri" w:hAnsi="Calibri" w:cs="Calibri"/>
                <w:bCs/>
                <w:color w:val="000000"/>
                <w:szCs w:val="22"/>
              </w:rPr>
              <w:t>Azim</w:t>
            </w:r>
            <w:r w:rsidR="002A2300" w:rsidRPr="004B3397">
              <w:rPr>
                <w:rFonts w:ascii="Calibri" w:hAnsi="Calibri" w:cs="Calibri"/>
                <w:bCs/>
                <w:color w:val="000000"/>
                <w:szCs w:val="22"/>
              </w:rPr>
              <w:t xml:space="preserve"> </w:t>
            </w:r>
            <w:r w:rsidRPr="004B3397">
              <w:rPr>
                <w:rFonts w:ascii="Calibri" w:hAnsi="Calibri" w:cs="Calibri"/>
                <w:bCs/>
                <w:color w:val="000000"/>
                <w:szCs w:val="22"/>
              </w:rPr>
              <w:t>[</w:t>
            </w:r>
            <w:r w:rsidRPr="004B3397">
              <w:rPr>
                <w:rFonts w:ascii="Symbol" w:hAnsi="Symbol" w:cs="Calibri"/>
                <w:bCs/>
                <w:color w:val="000000"/>
                <w:szCs w:val="22"/>
              </w:rPr>
              <w:t></w:t>
            </w:r>
            <w:r w:rsidRPr="004B3397">
              <w:rPr>
                <w:rFonts w:ascii="Calibri" w:hAnsi="Calibri" w:cs="Calibri"/>
                <w:bCs/>
                <w:color w:val="000000"/>
                <w:szCs w:val="22"/>
              </w:rPr>
              <w:t>]</w:t>
            </w:r>
          </w:p>
        </w:tc>
        <w:tc>
          <w:tcPr>
            <w:tcW w:w="452" w:type="pct"/>
            <w:tcBorders>
              <w:top w:val="single" w:sz="4" w:space="0" w:color="auto"/>
              <w:left w:val="single" w:sz="4" w:space="0" w:color="auto"/>
              <w:bottom w:val="single" w:sz="4" w:space="0" w:color="auto"/>
              <w:right w:val="single" w:sz="4" w:space="0" w:color="auto"/>
            </w:tcBorders>
            <w:vAlign w:val="bottom"/>
            <w:hideMark/>
          </w:tcPr>
          <w:p w14:paraId="6F6E4FD2" w14:textId="1C5D7863" w:rsidR="00606A04" w:rsidRPr="004B3397" w:rsidRDefault="00606A04" w:rsidP="0024290A">
            <w:pPr>
              <w:pStyle w:val="TAH"/>
              <w:rPr>
                <w:rFonts w:ascii="Calibri" w:hAnsi="Calibri" w:cs="Calibri"/>
                <w:b w:val="0"/>
                <w:bCs/>
                <w:color w:val="000000"/>
                <w:szCs w:val="22"/>
              </w:rPr>
            </w:pPr>
            <w:r w:rsidRPr="004B3397">
              <w:rPr>
                <w:rFonts w:ascii="Calibri" w:hAnsi="Calibri" w:cs="Calibri"/>
                <w:bCs/>
                <w:color w:val="000000"/>
                <w:szCs w:val="22"/>
              </w:rPr>
              <w:t>|</w:t>
            </w:r>
            <w:r w:rsidRPr="004B3397">
              <w:rPr>
                <w:rFonts w:ascii="Symbol" w:hAnsi="Symbol" w:cs="Calibri"/>
                <w:bCs/>
                <w:color w:val="000000"/>
                <w:szCs w:val="22"/>
              </w:rPr>
              <w:t></w:t>
            </w:r>
            <w:r w:rsidRPr="004B3397">
              <w:rPr>
                <w:rFonts w:ascii="Calibri" w:hAnsi="Calibri" w:cs="Calibri"/>
                <w:bCs/>
                <w:color w:val="000000"/>
                <w:szCs w:val="22"/>
              </w:rPr>
              <w:t>|</w:t>
            </w:r>
            <w:r w:rsidR="002A2300" w:rsidRPr="004B3397">
              <w:rPr>
                <w:rFonts w:ascii="Calibri" w:hAnsi="Calibri" w:cs="Calibri"/>
                <w:bCs/>
                <w:color w:val="000000"/>
                <w:szCs w:val="22"/>
              </w:rPr>
              <w:t xml:space="preserve"> </w:t>
            </w:r>
            <w:r w:rsidRPr="004B3397">
              <w:rPr>
                <w:rFonts w:ascii="Calibri" w:hAnsi="Calibri" w:cs="Calibri"/>
                <w:bCs/>
                <w:color w:val="000000"/>
                <w:szCs w:val="22"/>
              </w:rPr>
              <w:t>beam</w:t>
            </w:r>
            <w:r w:rsidR="002A2300" w:rsidRPr="004B3397">
              <w:rPr>
                <w:rFonts w:ascii="Calibri" w:hAnsi="Calibri" w:cs="Calibri"/>
                <w:bCs/>
                <w:color w:val="000000"/>
                <w:szCs w:val="22"/>
              </w:rPr>
              <w:t xml:space="preserve"> </w:t>
            </w:r>
            <w:r w:rsidRPr="004B3397">
              <w:rPr>
                <w:rFonts w:ascii="Calibri" w:hAnsi="Calibri" w:cs="Calibri"/>
                <w:bCs/>
                <w:color w:val="000000"/>
                <w:szCs w:val="22"/>
              </w:rPr>
              <w:t>1</w:t>
            </w:r>
          </w:p>
        </w:tc>
        <w:tc>
          <w:tcPr>
            <w:tcW w:w="588" w:type="pct"/>
            <w:tcBorders>
              <w:top w:val="single" w:sz="4" w:space="0" w:color="auto"/>
              <w:left w:val="single" w:sz="4" w:space="0" w:color="auto"/>
              <w:bottom w:val="single" w:sz="4" w:space="0" w:color="auto"/>
              <w:right w:val="single" w:sz="4" w:space="0" w:color="auto"/>
            </w:tcBorders>
            <w:vAlign w:val="bottom"/>
            <w:hideMark/>
          </w:tcPr>
          <w:p w14:paraId="75F92C50" w14:textId="5D1033F3" w:rsidR="00606A04" w:rsidRPr="004B3397" w:rsidRDefault="00606A04" w:rsidP="0024290A">
            <w:pPr>
              <w:pStyle w:val="TAH"/>
              <w:rPr>
                <w:rFonts w:ascii="Calibri" w:hAnsi="Calibri" w:cs="Calibri"/>
                <w:b w:val="0"/>
                <w:bCs/>
                <w:color w:val="000000"/>
                <w:szCs w:val="22"/>
              </w:rPr>
            </w:pPr>
            <w:r w:rsidRPr="004B3397">
              <w:rPr>
                <w:rFonts w:ascii="Calibri" w:hAnsi="Calibri" w:cs="Calibri"/>
                <w:bCs/>
                <w:color w:val="000000"/>
                <w:szCs w:val="22"/>
              </w:rPr>
              <w:t>Azim</w:t>
            </w:r>
            <w:r w:rsidR="002A2300" w:rsidRPr="004B3397">
              <w:rPr>
                <w:rFonts w:ascii="Calibri" w:hAnsi="Calibri" w:cs="Calibri"/>
                <w:bCs/>
                <w:color w:val="000000"/>
                <w:szCs w:val="22"/>
              </w:rPr>
              <w:t xml:space="preserve"> </w:t>
            </w:r>
            <w:r w:rsidRPr="004B3397">
              <w:rPr>
                <w:rFonts w:ascii="Calibri" w:hAnsi="Calibri" w:cs="Calibri"/>
                <w:bCs/>
                <w:color w:val="000000"/>
                <w:szCs w:val="22"/>
              </w:rPr>
              <w:t>[</w:t>
            </w:r>
            <w:r w:rsidRPr="004B3397">
              <w:rPr>
                <w:rFonts w:ascii="Symbol" w:hAnsi="Symbol" w:cs="Calibri"/>
                <w:bCs/>
                <w:color w:val="000000"/>
                <w:szCs w:val="22"/>
              </w:rPr>
              <w:t></w:t>
            </w:r>
            <w:r w:rsidRPr="004B3397">
              <w:rPr>
                <w:rFonts w:ascii="Calibri" w:hAnsi="Calibri" w:cs="Calibri"/>
                <w:bCs/>
                <w:color w:val="000000"/>
                <w:szCs w:val="22"/>
              </w:rPr>
              <w:t>]</w:t>
            </w:r>
          </w:p>
        </w:tc>
        <w:tc>
          <w:tcPr>
            <w:tcW w:w="368" w:type="pct"/>
            <w:tcBorders>
              <w:top w:val="single" w:sz="4" w:space="0" w:color="auto"/>
              <w:left w:val="single" w:sz="4" w:space="0" w:color="auto"/>
              <w:bottom w:val="single" w:sz="4" w:space="0" w:color="auto"/>
              <w:right w:val="single" w:sz="4" w:space="0" w:color="auto"/>
            </w:tcBorders>
            <w:vAlign w:val="bottom"/>
            <w:hideMark/>
          </w:tcPr>
          <w:p w14:paraId="7325F12B" w14:textId="323E5166" w:rsidR="00606A04" w:rsidRPr="004B3397" w:rsidRDefault="00606A04" w:rsidP="0024290A">
            <w:pPr>
              <w:pStyle w:val="TAH"/>
              <w:rPr>
                <w:rFonts w:ascii="Calibri" w:hAnsi="Calibri" w:cs="Calibri"/>
                <w:b w:val="0"/>
                <w:bCs/>
                <w:color w:val="000000"/>
                <w:szCs w:val="22"/>
              </w:rPr>
            </w:pPr>
            <w:r w:rsidRPr="004B3397">
              <w:rPr>
                <w:rFonts w:ascii="Calibri" w:hAnsi="Calibri" w:cs="Calibri"/>
                <w:bCs/>
                <w:color w:val="000000"/>
                <w:szCs w:val="22"/>
              </w:rPr>
              <w:t>|</w:t>
            </w:r>
            <w:r w:rsidRPr="004B3397">
              <w:rPr>
                <w:rFonts w:ascii="Symbol" w:hAnsi="Symbol" w:cs="Calibri"/>
                <w:bCs/>
                <w:color w:val="000000"/>
                <w:szCs w:val="22"/>
              </w:rPr>
              <w:t></w:t>
            </w:r>
            <w:r w:rsidRPr="004B3397">
              <w:rPr>
                <w:rFonts w:ascii="Calibri" w:hAnsi="Calibri" w:cs="Calibri"/>
                <w:bCs/>
                <w:color w:val="000000"/>
                <w:szCs w:val="22"/>
              </w:rPr>
              <w:t>|</w:t>
            </w:r>
            <w:r w:rsidR="002A2300" w:rsidRPr="004B3397">
              <w:rPr>
                <w:rFonts w:ascii="Calibri" w:hAnsi="Calibri" w:cs="Calibri"/>
                <w:bCs/>
                <w:color w:val="000000"/>
                <w:szCs w:val="22"/>
              </w:rPr>
              <w:t xml:space="preserve"> </w:t>
            </w:r>
            <w:r w:rsidRPr="004B3397">
              <w:rPr>
                <w:rFonts w:ascii="Calibri" w:hAnsi="Calibri" w:cs="Calibri"/>
                <w:bCs/>
                <w:color w:val="000000"/>
                <w:szCs w:val="22"/>
              </w:rPr>
              <w:t>beam</w:t>
            </w:r>
            <w:r w:rsidR="002A2300" w:rsidRPr="004B3397">
              <w:rPr>
                <w:rFonts w:ascii="Calibri" w:hAnsi="Calibri" w:cs="Calibri"/>
                <w:bCs/>
                <w:color w:val="000000"/>
                <w:szCs w:val="22"/>
              </w:rPr>
              <w:t xml:space="preserve"> </w:t>
            </w:r>
            <w:r w:rsidRPr="004B3397">
              <w:rPr>
                <w:rFonts w:ascii="Calibri" w:hAnsi="Calibri" w:cs="Calibri"/>
                <w:bCs/>
                <w:color w:val="000000"/>
                <w:szCs w:val="22"/>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11A2056C" w14:textId="04EBF8D7" w:rsidR="00606A04" w:rsidRPr="004B3397" w:rsidRDefault="00606A04" w:rsidP="0024290A">
            <w:pPr>
              <w:pStyle w:val="TAH"/>
              <w:rPr>
                <w:rFonts w:ascii="Calibri" w:hAnsi="Calibri" w:cs="Calibri"/>
                <w:b w:val="0"/>
                <w:bCs/>
                <w:color w:val="000000"/>
                <w:szCs w:val="22"/>
              </w:rPr>
            </w:pPr>
            <w:r w:rsidRPr="004B3397">
              <w:rPr>
                <w:rFonts w:ascii="Calibri" w:hAnsi="Calibri" w:cs="Calibri"/>
                <w:bCs/>
                <w:color w:val="000000"/>
                <w:szCs w:val="22"/>
              </w:rPr>
              <w:t>Azim</w:t>
            </w:r>
            <w:r w:rsidR="002A2300" w:rsidRPr="004B3397">
              <w:rPr>
                <w:rFonts w:ascii="Calibri" w:hAnsi="Calibri" w:cs="Calibri"/>
                <w:bCs/>
                <w:color w:val="000000"/>
                <w:szCs w:val="22"/>
              </w:rPr>
              <w:t xml:space="preserve"> </w:t>
            </w:r>
            <w:r w:rsidRPr="004B3397">
              <w:rPr>
                <w:rFonts w:ascii="Calibri" w:hAnsi="Calibri" w:cs="Calibri"/>
                <w:bCs/>
                <w:color w:val="000000"/>
                <w:szCs w:val="22"/>
              </w:rPr>
              <w:t>[</w:t>
            </w:r>
            <w:r w:rsidRPr="004B3397">
              <w:rPr>
                <w:rFonts w:ascii="Symbol" w:hAnsi="Symbol" w:cs="Calibri"/>
                <w:bCs/>
                <w:color w:val="000000"/>
                <w:szCs w:val="22"/>
              </w:rPr>
              <w:t></w:t>
            </w:r>
            <w:r w:rsidRPr="004B3397">
              <w:rPr>
                <w:rFonts w:ascii="Calibri" w:hAnsi="Calibri" w:cs="Calibri"/>
                <w:bCs/>
                <w:color w:val="000000"/>
                <w:szCs w:val="22"/>
              </w:rPr>
              <w:t>]</w:t>
            </w:r>
          </w:p>
        </w:tc>
        <w:tc>
          <w:tcPr>
            <w:tcW w:w="515" w:type="pct"/>
            <w:tcBorders>
              <w:top w:val="single" w:sz="4" w:space="0" w:color="auto"/>
              <w:left w:val="single" w:sz="4" w:space="0" w:color="auto"/>
              <w:bottom w:val="single" w:sz="4" w:space="0" w:color="auto"/>
              <w:right w:val="single" w:sz="4" w:space="0" w:color="auto"/>
            </w:tcBorders>
            <w:vAlign w:val="bottom"/>
            <w:hideMark/>
          </w:tcPr>
          <w:p w14:paraId="0FB6AB06" w14:textId="1A673509" w:rsidR="00606A04" w:rsidRPr="004B3397" w:rsidRDefault="00606A04" w:rsidP="0024290A">
            <w:pPr>
              <w:pStyle w:val="TAH"/>
              <w:rPr>
                <w:rFonts w:ascii="Calibri" w:hAnsi="Calibri" w:cs="Calibri"/>
                <w:b w:val="0"/>
                <w:bCs/>
                <w:color w:val="000000"/>
                <w:szCs w:val="22"/>
              </w:rPr>
            </w:pPr>
            <w:r w:rsidRPr="004B3397">
              <w:rPr>
                <w:rFonts w:ascii="Calibri" w:hAnsi="Calibri" w:cs="Calibri"/>
                <w:bCs/>
                <w:color w:val="000000"/>
                <w:szCs w:val="22"/>
              </w:rPr>
              <w:t>|</w:t>
            </w:r>
            <w:r w:rsidRPr="004B3397">
              <w:rPr>
                <w:rFonts w:ascii="Symbol" w:hAnsi="Symbol" w:cs="Calibri"/>
                <w:bCs/>
                <w:color w:val="000000"/>
                <w:szCs w:val="22"/>
              </w:rPr>
              <w:t></w:t>
            </w:r>
            <w:r w:rsidRPr="004B3397">
              <w:rPr>
                <w:rFonts w:ascii="Calibri" w:hAnsi="Calibri" w:cs="Calibri"/>
                <w:bCs/>
                <w:color w:val="000000"/>
                <w:szCs w:val="22"/>
              </w:rPr>
              <w:t>|</w:t>
            </w:r>
            <w:r w:rsidR="002A2300" w:rsidRPr="004B3397">
              <w:rPr>
                <w:rFonts w:ascii="Calibri" w:hAnsi="Calibri" w:cs="Calibri"/>
                <w:bCs/>
                <w:color w:val="000000"/>
                <w:szCs w:val="22"/>
              </w:rPr>
              <w:t xml:space="preserve"> </w:t>
            </w:r>
            <w:r w:rsidRPr="004B3397">
              <w:rPr>
                <w:rFonts w:ascii="Calibri" w:hAnsi="Calibri" w:cs="Calibri"/>
                <w:bCs/>
                <w:color w:val="000000"/>
                <w:szCs w:val="22"/>
              </w:rPr>
              <w:t>beam</w:t>
            </w:r>
            <w:r w:rsidR="002A2300" w:rsidRPr="004B3397">
              <w:rPr>
                <w:rFonts w:ascii="Calibri" w:hAnsi="Calibri" w:cs="Calibri"/>
                <w:bCs/>
                <w:color w:val="000000"/>
                <w:szCs w:val="22"/>
              </w:rPr>
              <w:t xml:space="preserve"> </w:t>
            </w:r>
            <w:r w:rsidRPr="004B3397">
              <w:rPr>
                <w:rFonts w:ascii="Calibri" w:hAnsi="Calibri" w:cs="Calibri"/>
                <w:bCs/>
                <w:color w:val="000000"/>
                <w:szCs w:val="22"/>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6DCBADCA" w14:textId="7CF06D29" w:rsidR="00606A04" w:rsidRPr="004B3397" w:rsidRDefault="00606A04" w:rsidP="0024290A">
            <w:pPr>
              <w:pStyle w:val="TAH"/>
              <w:rPr>
                <w:rFonts w:ascii="Calibri" w:hAnsi="Calibri" w:cs="Calibri"/>
                <w:b w:val="0"/>
                <w:bCs/>
                <w:color w:val="000000"/>
                <w:szCs w:val="22"/>
              </w:rPr>
            </w:pPr>
            <w:r w:rsidRPr="004B3397">
              <w:rPr>
                <w:rFonts w:ascii="Calibri" w:hAnsi="Calibri" w:cs="Calibri"/>
                <w:bCs/>
                <w:color w:val="000000"/>
                <w:szCs w:val="22"/>
              </w:rPr>
              <w:t>Azim</w:t>
            </w:r>
            <w:r w:rsidR="002A2300" w:rsidRPr="004B3397">
              <w:rPr>
                <w:rFonts w:ascii="Calibri" w:hAnsi="Calibri" w:cs="Calibri"/>
                <w:bCs/>
                <w:color w:val="000000"/>
                <w:szCs w:val="22"/>
              </w:rPr>
              <w:t xml:space="preserve"> </w:t>
            </w:r>
            <w:r w:rsidRPr="004B3397">
              <w:rPr>
                <w:rFonts w:ascii="Calibri" w:hAnsi="Calibri" w:cs="Calibri"/>
                <w:bCs/>
                <w:color w:val="000000"/>
                <w:szCs w:val="22"/>
              </w:rPr>
              <w:t>[</w:t>
            </w:r>
            <w:r w:rsidRPr="004B3397">
              <w:rPr>
                <w:rFonts w:ascii="Symbol" w:hAnsi="Symbol" w:cs="Calibri"/>
                <w:bCs/>
                <w:color w:val="000000"/>
                <w:szCs w:val="22"/>
              </w:rPr>
              <w:t></w:t>
            </w:r>
            <w:r w:rsidRPr="004B3397">
              <w:rPr>
                <w:rFonts w:ascii="Calibri" w:hAnsi="Calibri" w:cs="Calibri"/>
                <w:bCs/>
                <w:color w:val="000000"/>
                <w:szCs w:val="22"/>
              </w:rPr>
              <w:t>]</w:t>
            </w:r>
          </w:p>
        </w:tc>
        <w:tc>
          <w:tcPr>
            <w:tcW w:w="444" w:type="pct"/>
            <w:tcBorders>
              <w:top w:val="single" w:sz="4" w:space="0" w:color="auto"/>
              <w:left w:val="single" w:sz="4" w:space="0" w:color="auto"/>
              <w:bottom w:val="single" w:sz="4" w:space="0" w:color="auto"/>
              <w:right w:val="single" w:sz="4" w:space="0" w:color="auto"/>
            </w:tcBorders>
            <w:vAlign w:val="bottom"/>
            <w:hideMark/>
          </w:tcPr>
          <w:p w14:paraId="39D70975" w14:textId="006056F8" w:rsidR="00606A04" w:rsidRPr="004B3397" w:rsidRDefault="00606A04" w:rsidP="0024290A">
            <w:pPr>
              <w:pStyle w:val="TAH"/>
              <w:rPr>
                <w:rFonts w:ascii="Calibri" w:hAnsi="Calibri" w:cs="Calibri"/>
                <w:b w:val="0"/>
                <w:bCs/>
                <w:color w:val="000000"/>
                <w:szCs w:val="22"/>
              </w:rPr>
            </w:pPr>
            <w:r w:rsidRPr="004B3397">
              <w:rPr>
                <w:rFonts w:ascii="Calibri" w:hAnsi="Calibri" w:cs="Calibri"/>
                <w:bCs/>
                <w:color w:val="000000"/>
                <w:szCs w:val="22"/>
              </w:rPr>
              <w:t>|</w:t>
            </w:r>
            <w:r w:rsidRPr="004B3397">
              <w:rPr>
                <w:rFonts w:ascii="Symbol" w:hAnsi="Symbol" w:cs="Calibri"/>
                <w:bCs/>
                <w:color w:val="000000"/>
                <w:szCs w:val="22"/>
              </w:rPr>
              <w:t></w:t>
            </w:r>
            <w:r w:rsidRPr="004B3397">
              <w:rPr>
                <w:rFonts w:ascii="Calibri" w:hAnsi="Calibri" w:cs="Calibri"/>
                <w:bCs/>
                <w:color w:val="000000"/>
                <w:szCs w:val="22"/>
              </w:rPr>
              <w:t>|</w:t>
            </w:r>
            <w:r w:rsidR="002A2300" w:rsidRPr="004B3397">
              <w:rPr>
                <w:rFonts w:ascii="Calibri" w:hAnsi="Calibri" w:cs="Calibri"/>
                <w:bCs/>
                <w:color w:val="000000"/>
                <w:szCs w:val="22"/>
              </w:rPr>
              <w:t xml:space="preserve"> </w:t>
            </w:r>
            <w:r w:rsidRPr="004B3397">
              <w:rPr>
                <w:rFonts w:ascii="Calibri" w:hAnsi="Calibri" w:cs="Calibri"/>
                <w:bCs/>
                <w:color w:val="000000"/>
                <w:szCs w:val="22"/>
              </w:rPr>
              <w:t>beam</w:t>
            </w:r>
            <w:r w:rsidR="002A2300" w:rsidRPr="004B3397">
              <w:rPr>
                <w:rFonts w:ascii="Calibri" w:hAnsi="Calibri" w:cs="Calibri"/>
                <w:bCs/>
                <w:color w:val="000000"/>
                <w:szCs w:val="22"/>
              </w:rPr>
              <w:t xml:space="preserve"> </w:t>
            </w:r>
            <w:r w:rsidRPr="004B3397">
              <w:rPr>
                <w:rFonts w:ascii="Calibri" w:hAnsi="Calibri" w:cs="Calibri"/>
                <w:bCs/>
                <w:color w:val="000000"/>
                <w:szCs w:val="22"/>
              </w:rPr>
              <w:t>1</w:t>
            </w:r>
          </w:p>
        </w:tc>
        <w:tc>
          <w:tcPr>
            <w:tcW w:w="588" w:type="pct"/>
            <w:tcBorders>
              <w:top w:val="single" w:sz="4" w:space="0" w:color="auto"/>
              <w:left w:val="single" w:sz="4" w:space="0" w:color="auto"/>
              <w:bottom w:val="single" w:sz="4" w:space="0" w:color="auto"/>
              <w:right w:val="single" w:sz="4" w:space="0" w:color="auto"/>
            </w:tcBorders>
            <w:vAlign w:val="bottom"/>
            <w:hideMark/>
          </w:tcPr>
          <w:p w14:paraId="099296B6" w14:textId="784F2049" w:rsidR="00606A04" w:rsidRPr="004B3397" w:rsidRDefault="00606A04" w:rsidP="0024290A">
            <w:pPr>
              <w:pStyle w:val="TAH"/>
              <w:rPr>
                <w:rFonts w:ascii="Calibri" w:hAnsi="Calibri" w:cs="Calibri"/>
                <w:b w:val="0"/>
                <w:bCs/>
                <w:color w:val="000000"/>
                <w:szCs w:val="22"/>
              </w:rPr>
            </w:pPr>
            <w:r w:rsidRPr="004B3397">
              <w:rPr>
                <w:rFonts w:ascii="Calibri" w:hAnsi="Calibri" w:cs="Calibri"/>
                <w:bCs/>
                <w:color w:val="000000"/>
                <w:szCs w:val="22"/>
              </w:rPr>
              <w:t>Azim</w:t>
            </w:r>
            <w:r w:rsidR="002A2300" w:rsidRPr="004B3397">
              <w:rPr>
                <w:rFonts w:ascii="Calibri" w:hAnsi="Calibri" w:cs="Calibri"/>
                <w:bCs/>
                <w:color w:val="000000"/>
                <w:szCs w:val="22"/>
              </w:rPr>
              <w:t xml:space="preserve"> </w:t>
            </w:r>
            <w:r w:rsidRPr="004B3397">
              <w:rPr>
                <w:rFonts w:ascii="Calibri" w:hAnsi="Calibri" w:cs="Calibri"/>
                <w:bCs/>
                <w:color w:val="000000"/>
                <w:szCs w:val="22"/>
              </w:rPr>
              <w:t>[</w:t>
            </w:r>
            <w:r w:rsidRPr="004B3397">
              <w:rPr>
                <w:rFonts w:ascii="Symbol" w:hAnsi="Symbol" w:cs="Calibri"/>
                <w:bCs/>
                <w:color w:val="000000"/>
                <w:szCs w:val="22"/>
              </w:rPr>
              <w:t></w:t>
            </w:r>
            <w:r w:rsidRPr="004B3397">
              <w:rPr>
                <w:rFonts w:ascii="Calibri" w:hAnsi="Calibri" w:cs="Calibri"/>
                <w:bCs/>
                <w:color w:val="000000"/>
                <w:szCs w:val="22"/>
              </w:rPr>
              <w:t>]</w:t>
            </w:r>
          </w:p>
        </w:tc>
        <w:tc>
          <w:tcPr>
            <w:tcW w:w="443" w:type="pct"/>
            <w:tcBorders>
              <w:top w:val="single" w:sz="4" w:space="0" w:color="auto"/>
              <w:left w:val="single" w:sz="4" w:space="0" w:color="auto"/>
              <w:bottom w:val="single" w:sz="4" w:space="0" w:color="auto"/>
              <w:right w:val="single" w:sz="4" w:space="0" w:color="auto"/>
            </w:tcBorders>
            <w:vAlign w:val="bottom"/>
            <w:hideMark/>
          </w:tcPr>
          <w:p w14:paraId="57AC895A" w14:textId="4A2B9C1E" w:rsidR="00606A04" w:rsidRPr="004B3397" w:rsidRDefault="00606A04" w:rsidP="0024290A">
            <w:pPr>
              <w:pStyle w:val="TAH"/>
              <w:rPr>
                <w:rFonts w:ascii="Calibri" w:hAnsi="Calibri" w:cs="Calibri"/>
                <w:b w:val="0"/>
                <w:bCs/>
                <w:color w:val="000000"/>
                <w:szCs w:val="22"/>
              </w:rPr>
            </w:pPr>
            <w:r w:rsidRPr="004B3397">
              <w:rPr>
                <w:rFonts w:ascii="Calibri" w:hAnsi="Calibri" w:cs="Calibri"/>
                <w:bCs/>
                <w:color w:val="000000"/>
                <w:szCs w:val="22"/>
              </w:rPr>
              <w:t>|</w:t>
            </w:r>
            <w:r w:rsidRPr="004B3397">
              <w:rPr>
                <w:rFonts w:ascii="Symbol" w:hAnsi="Symbol" w:cs="Calibri"/>
                <w:bCs/>
                <w:color w:val="000000"/>
                <w:szCs w:val="22"/>
              </w:rPr>
              <w:t></w:t>
            </w:r>
            <w:r w:rsidRPr="004B3397">
              <w:rPr>
                <w:rFonts w:ascii="Calibri" w:hAnsi="Calibri" w:cs="Calibri"/>
                <w:bCs/>
                <w:color w:val="000000"/>
                <w:szCs w:val="22"/>
              </w:rPr>
              <w:t>|</w:t>
            </w:r>
            <w:r w:rsidR="002A2300" w:rsidRPr="004B3397">
              <w:rPr>
                <w:rFonts w:ascii="Calibri" w:hAnsi="Calibri" w:cs="Calibri"/>
                <w:bCs/>
                <w:color w:val="000000"/>
                <w:szCs w:val="22"/>
              </w:rPr>
              <w:t xml:space="preserve"> </w:t>
            </w:r>
            <w:r w:rsidRPr="004B3397">
              <w:rPr>
                <w:rFonts w:ascii="Calibri" w:hAnsi="Calibri" w:cs="Calibri"/>
                <w:bCs/>
                <w:color w:val="000000"/>
                <w:szCs w:val="22"/>
              </w:rPr>
              <w:t>beam</w:t>
            </w:r>
            <w:r w:rsidR="002A2300" w:rsidRPr="004B3397">
              <w:rPr>
                <w:rFonts w:ascii="Calibri" w:hAnsi="Calibri" w:cs="Calibri"/>
                <w:bCs/>
                <w:color w:val="000000"/>
                <w:szCs w:val="22"/>
              </w:rPr>
              <w:t xml:space="preserve"> </w:t>
            </w:r>
            <w:r w:rsidRPr="004B3397">
              <w:rPr>
                <w:rFonts w:ascii="Calibri" w:hAnsi="Calibri" w:cs="Calibri"/>
                <w:bCs/>
                <w:color w:val="000000"/>
                <w:szCs w:val="22"/>
              </w:rPr>
              <w:t>1</w:t>
            </w:r>
          </w:p>
        </w:tc>
      </w:tr>
      <w:tr w:rsidR="00F60599" w:rsidRPr="004B3397" w14:paraId="4154D9E2" w14:textId="77777777" w:rsidTr="0024290A">
        <w:trPr>
          <w:tblHeader/>
          <w:jc w:val="center"/>
        </w:trPr>
        <w:tc>
          <w:tcPr>
            <w:tcW w:w="1026" w:type="pct"/>
            <w:gridSpan w:val="2"/>
            <w:tcBorders>
              <w:top w:val="single" w:sz="4" w:space="0" w:color="auto"/>
              <w:left w:val="single" w:sz="4" w:space="0" w:color="auto"/>
              <w:bottom w:val="single" w:sz="4" w:space="0" w:color="auto"/>
              <w:right w:val="single" w:sz="4" w:space="0" w:color="auto"/>
            </w:tcBorders>
            <w:noWrap/>
            <w:vAlign w:val="bottom"/>
          </w:tcPr>
          <w:p w14:paraId="64D3839F" w14:textId="56A4B02F" w:rsidR="00F60599" w:rsidRPr="004B3397" w:rsidRDefault="00F60599" w:rsidP="0024290A">
            <w:pPr>
              <w:pStyle w:val="TAH"/>
              <w:rPr>
                <w:rFonts w:cs="Arial"/>
                <w:bCs/>
                <w:color w:val="000000"/>
                <w:szCs w:val="22"/>
              </w:rPr>
            </w:pPr>
            <w:r w:rsidRPr="004B3397">
              <w:rPr>
                <w:rFonts w:cs="Arial"/>
                <w:bCs/>
                <w:color w:val="000000"/>
                <w:szCs w:val="22"/>
              </w:rPr>
              <w:t>617</w:t>
            </w:r>
            <w:r w:rsidR="002A2300" w:rsidRPr="004B3397">
              <w:rPr>
                <w:rFonts w:cs="Arial"/>
                <w:bCs/>
                <w:color w:val="000000"/>
                <w:szCs w:val="22"/>
              </w:rPr>
              <w:t xml:space="preserve"> </w:t>
            </w:r>
            <w:r w:rsidRPr="004B3397">
              <w:rPr>
                <w:rFonts w:cs="Arial"/>
                <w:bCs/>
                <w:color w:val="000000"/>
                <w:szCs w:val="22"/>
              </w:rPr>
              <w:t>MHz</w:t>
            </w:r>
          </w:p>
        </w:tc>
        <w:tc>
          <w:tcPr>
            <w:tcW w:w="956" w:type="pct"/>
            <w:gridSpan w:val="2"/>
            <w:tcBorders>
              <w:top w:val="single" w:sz="4" w:space="0" w:color="auto"/>
              <w:left w:val="single" w:sz="4" w:space="0" w:color="auto"/>
              <w:bottom w:val="single" w:sz="4" w:space="0" w:color="auto"/>
              <w:right w:val="single" w:sz="4" w:space="0" w:color="auto"/>
            </w:tcBorders>
            <w:vAlign w:val="bottom"/>
          </w:tcPr>
          <w:p w14:paraId="7D0C5EA4" w14:textId="53C4B811" w:rsidR="00F60599" w:rsidRPr="004B3397" w:rsidRDefault="00F60599" w:rsidP="0024290A">
            <w:pPr>
              <w:pStyle w:val="TAH"/>
              <w:rPr>
                <w:rFonts w:cs="Arial"/>
                <w:bCs/>
                <w:color w:val="000000"/>
                <w:szCs w:val="22"/>
              </w:rPr>
            </w:pPr>
            <w:r w:rsidRPr="004B3397">
              <w:rPr>
                <w:rFonts w:cs="Arial"/>
                <w:bCs/>
                <w:color w:val="000000"/>
                <w:szCs w:val="22"/>
              </w:rPr>
              <w:t>722</w:t>
            </w:r>
            <w:r w:rsidR="002A2300" w:rsidRPr="004B3397">
              <w:rPr>
                <w:rFonts w:cs="Arial"/>
                <w:bCs/>
                <w:color w:val="000000"/>
                <w:szCs w:val="22"/>
              </w:rPr>
              <w:t xml:space="preserve"> </w:t>
            </w:r>
            <w:r w:rsidRPr="004B3397">
              <w:rPr>
                <w:rFonts w:cs="Arial"/>
                <w:bCs/>
                <w:color w:val="000000"/>
                <w:szCs w:val="22"/>
              </w:rPr>
              <w:t>MHz</w:t>
            </w:r>
          </w:p>
        </w:tc>
        <w:tc>
          <w:tcPr>
            <w:tcW w:w="1029" w:type="pct"/>
            <w:gridSpan w:val="2"/>
            <w:tcBorders>
              <w:top w:val="single" w:sz="4" w:space="0" w:color="auto"/>
              <w:left w:val="single" w:sz="4" w:space="0" w:color="auto"/>
              <w:bottom w:val="single" w:sz="4" w:space="0" w:color="auto"/>
              <w:right w:val="single" w:sz="4" w:space="0" w:color="auto"/>
            </w:tcBorders>
            <w:vAlign w:val="bottom"/>
          </w:tcPr>
          <w:p w14:paraId="7DC4BF24" w14:textId="36277211" w:rsidR="00F60599" w:rsidRPr="004B3397" w:rsidRDefault="00F60599" w:rsidP="0024290A">
            <w:pPr>
              <w:pStyle w:val="TAH"/>
              <w:rPr>
                <w:rFonts w:cs="Arial"/>
                <w:bCs/>
                <w:color w:val="000000"/>
                <w:szCs w:val="22"/>
              </w:rPr>
            </w:pPr>
            <w:r w:rsidRPr="004B3397">
              <w:rPr>
                <w:rFonts w:cs="Arial"/>
                <w:bCs/>
                <w:color w:val="000000"/>
                <w:szCs w:val="22"/>
              </w:rPr>
              <w:t>836.5</w:t>
            </w:r>
            <w:r w:rsidR="002A2300" w:rsidRPr="004B3397">
              <w:rPr>
                <w:rFonts w:cs="Arial"/>
                <w:bCs/>
                <w:color w:val="000000"/>
                <w:szCs w:val="22"/>
              </w:rPr>
              <w:t xml:space="preserve">  </w:t>
            </w:r>
            <w:r w:rsidRPr="004B3397">
              <w:rPr>
                <w:rFonts w:cs="Arial"/>
                <w:bCs/>
                <w:color w:val="000000"/>
                <w:szCs w:val="22"/>
              </w:rPr>
              <w:t>MHz</w:t>
            </w:r>
          </w:p>
        </w:tc>
        <w:tc>
          <w:tcPr>
            <w:tcW w:w="958" w:type="pct"/>
            <w:gridSpan w:val="2"/>
            <w:tcBorders>
              <w:top w:val="single" w:sz="4" w:space="0" w:color="auto"/>
              <w:left w:val="single" w:sz="4" w:space="0" w:color="auto"/>
              <w:bottom w:val="single" w:sz="4" w:space="0" w:color="auto"/>
              <w:right w:val="single" w:sz="4" w:space="0" w:color="auto"/>
            </w:tcBorders>
            <w:vAlign w:val="bottom"/>
          </w:tcPr>
          <w:p w14:paraId="2CFF26CE" w14:textId="6AF1BADD" w:rsidR="00F60599" w:rsidRPr="004B3397" w:rsidRDefault="00F60599" w:rsidP="0024290A">
            <w:pPr>
              <w:pStyle w:val="TAH"/>
              <w:rPr>
                <w:rFonts w:cs="Arial"/>
                <w:bCs/>
                <w:color w:val="000000"/>
                <w:szCs w:val="22"/>
              </w:rPr>
            </w:pPr>
            <w:r w:rsidRPr="004B3397">
              <w:rPr>
                <w:rFonts w:cs="Arial"/>
                <w:bCs/>
                <w:color w:val="000000"/>
                <w:szCs w:val="22"/>
              </w:rPr>
              <w:t>1575.42</w:t>
            </w:r>
            <w:r w:rsidR="002A2300" w:rsidRPr="004B3397">
              <w:rPr>
                <w:rFonts w:cs="Arial"/>
                <w:bCs/>
                <w:color w:val="000000"/>
                <w:szCs w:val="22"/>
              </w:rPr>
              <w:t xml:space="preserve"> </w:t>
            </w:r>
            <w:r w:rsidRPr="004B3397">
              <w:rPr>
                <w:rFonts w:cs="Arial"/>
                <w:bCs/>
                <w:color w:val="000000"/>
                <w:szCs w:val="22"/>
              </w:rPr>
              <w:t>MHz</w:t>
            </w:r>
          </w:p>
        </w:tc>
        <w:tc>
          <w:tcPr>
            <w:tcW w:w="1031" w:type="pct"/>
            <w:gridSpan w:val="2"/>
            <w:tcBorders>
              <w:top w:val="single" w:sz="4" w:space="0" w:color="auto"/>
              <w:left w:val="single" w:sz="4" w:space="0" w:color="auto"/>
              <w:bottom w:val="single" w:sz="4" w:space="0" w:color="auto"/>
              <w:right w:val="single" w:sz="4" w:space="0" w:color="auto"/>
            </w:tcBorders>
            <w:vAlign w:val="bottom"/>
          </w:tcPr>
          <w:p w14:paraId="01A21038" w14:textId="06240C2A" w:rsidR="00F60599" w:rsidRPr="004B3397" w:rsidRDefault="00F60599" w:rsidP="0024290A">
            <w:pPr>
              <w:pStyle w:val="TAH"/>
              <w:rPr>
                <w:rFonts w:cs="Arial"/>
                <w:bCs/>
                <w:color w:val="000000"/>
                <w:szCs w:val="22"/>
              </w:rPr>
            </w:pPr>
            <w:r w:rsidRPr="004B3397">
              <w:rPr>
                <w:rFonts w:cs="Arial"/>
                <w:bCs/>
                <w:color w:val="000000"/>
                <w:szCs w:val="22"/>
              </w:rPr>
              <w:t>1800</w:t>
            </w:r>
            <w:r w:rsidR="002A2300" w:rsidRPr="004B3397">
              <w:rPr>
                <w:rFonts w:cs="Arial"/>
                <w:bCs/>
                <w:color w:val="000000"/>
                <w:szCs w:val="22"/>
              </w:rPr>
              <w:t xml:space="preserve"> </w:t>
            </w:r>
            <w:r w:rsidRPr="004B3397">
              <w:rPr>
                <w:rFonts w:cs="Arial"/>
                <w:bCs/>
                <w:color w:val="000000"/>
                <w:szCs w:val="22"/>
              </w:rPr>
              <w:t>MHz</w:t>
            </w:r>
          </w:p>
        </w:tc>
      </w:tr>
      <w:tr w:rsidR="00F60599" w:rsidRPr="004B3397" w14:paraId="15B5BA9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A21B34E" w14:textId="77777777" w:rsidR="00F60599" w:rsidRPr="004B3397" w:rsidRDefault="00F60599" w:rsidP="0024290A">
            <w:pPr>
              <w:pStyle w:val="TAC"/>
            </w:pPr>
            <w:r w:rsidRPr="004B3397">
              <w:t>270.0</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9E891A1" w14:textId="77777777" w:rsidR="00F60599" w:rsidRPr="004B3397" w:rsidRDefault="00F60599" w:rsidP="0024290A">
            <w:pPr>
              <w:pStyle w:val="TAC"/>
            </w:pPr>
            <w:r w:rsidRPr="004B3397">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A277C3F" w14:textId="77777777" w:rsidR="00F60599" w:rsidRPr="004B3397" w:rsidRDefault="00F60599" w:rsidP="0024290A">
            <w:pPr>
              <w:pStyle w:val="TAC"/>
            </w:pPr>
            <w:r w:rsidRPr="004B3397">
              <w:t>270.0</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7D63D8D" w14:textId="77777777" w:rsidR="00F60599" w:rsidRPr="004B3397" w:rsidRDefault="00F60599" w:rsidP="0024290A">
            <w:pPr>
              <w:pStyle w:val="TAC"/>
            </w:pPr>
            <w:r w:rsidRPr="004B3397">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1041AB3" w14:textId="77777777" w:rsidR="00F60599" w:rsidRPr="004B3397" w:rsidRDefault="00F60599" w:rsidP="0024290A">
            <w:pPr>
              <w:pStyle w:val="TAC"/>
            </w:pPr>
            <w:r w:rsidRPr="004B3397">
              <w:t>270.0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580FBA6" w14:textId="77777777" w:rsidR="00F60599" w:rsidRPr="004B3397" w:rsidRDefault="00F60599" w:rsidP="0024290A">
            <w:pPr>
              <w:pStyle w:val="TAC"/>
            </w:pPr>
            <w:r w:rsidRPr="004B3397">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042F91B" w14:textId="77777777" w:rsidR="00F60599" w:rsidRPr="004B3397" w:rsidRDefault="00F60599" w:rsidP="0024290A">
            <w:pPr>
              <w:pStyle w:val="TAC"/>
            </w:pPr>
            <w:r w:rsidRPr="004B3397">
              <w:t>270.0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445B4691" w14:textId="77777777" w:rsidR="00F60599" w:rsidRPr="004B3397" w:rsidRDefault="00F60599" w:rsidP="0024290A">
            <w:pPr>
              <w:pStyle w:val="TAC"/>
            </w:pPr>
            <w:r w:rsidRPr="004B3397">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CAF06A2" w14:textId="77777777" w:rsidR="00F60599" w:rsidRPr="004B3397" w:rsidRDefault="00F60599" w:rsidP="0024290A">
            <w:pPr>
              <w:pStyle w:val="TAC"/>
            </w:pPr>
            <w:r w:rsidRPr="004B3397">
              <w:t>270.0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619E6C83" w14:textId="77777777" w:rsidR="00F60599" w:rsidRPr="004B3397" w:rsidRDefault="00F60599" w:rsidP="0024290A">
            <w:pPr>
              <w:pStyle w:val="TAC"/>
            </w:pPr>
            <w:r w:rsidRPr="004B3397">
              <w:t>1.00</w:t>
            </w:r>
          </w:p>
        </w:tc>
      </w:tr>
      <w:tr w:rsidR="00F60599" w:rsidRPr="004B3397" w14:paraId="6D3814D3"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7C38333" w14:textId="77777777" w:rsidR="00F60599" w:rsidRPr="004B3397" w:rsidRDefault="00F60599" w:rsidP="0024290A">
            <w:pPr>
              <w:pStyle w:val="TAC"/>
            </w:pPr>
            <w:r w:rsidRPr="004B3397">
              <w:t>251.4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28D27A7" w14:textId="77777777" w:rsidR="00F60599" w:rsidRPr="004B3397" w:rsidRDefault="00F60599" w:rsidP="0024290A">
            <w:pPr>
              <w:pStyle w:val="TAC"/>
            </w:pPr>
            <w:r w:rsidRPr="004B3397">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C36E958" w14:textId="77777777" w:rsidR="00F60599" w:rsidRPr="004B3397" w:rsidRDefault="00F60599" w:rsidP="0024290A">
            <w:pPr>
              <w:pStyle w:val="TAC"/>
            </w:pPr>
            <w:r w:rsidRPr="004B3397">
              <w:t>254.1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01A286E0" w14:textId="77777777" w:rsidR="00F60599" w:rsidRPr="004B3397" w:rsidRDefault="00F60599" w:rsidP="0024290A">
            <w:pPr>
              <w:pStyle w:val="TAC"/>
            </w:pPr>
            <w:r w:rsidRPr="004B3397">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31CF1CD" w14:textId="77777777" w:rsidR="00F60599" w:rsidRPr="004B3397" w:rsidRDefault="00F60599" w:rsidP="0024290A">
            <w:pPr>
              <w:pStyle w:val="TAC"/>
            </w:pPr>
            <w:r w:rsidRPr="004B3397">
              <w:t>256.3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87528AE" w14:textId="77777777" w:rsidR="00F60599" w:rsidRPr="004B3397" w:rsidRDefault="00F60599" w:rsidP="0024290A">
            <w:pPr>
              <w:pStyle w:val="TAC"/>
            </w:pPr>
            <w:r w:rsidRPr="004B3397">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1A66D08" w14:textId="77777777" w:rsidR="00F60599" w:rsidRPr="004B3397" w:rsidRDefault="00F60599" w:rsidP="0024290A">
            <w:pPr>
              <w:pStyle w:val="TAC"/>
            </w:pPr>
            <w:r w:rsidRPr="004B3397">
              <w:t>262.7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48B1B33B" w14:textId="77777777" w:rsidR="00F60599" w:rsidRPr="004B3397" w:rsidRDefault="00F60599" w:rsidP="0024290A">
            <w:pPr>
              <w:pStyle w:val="TAC"/>
            </w:pPr>
            <w:r w:rsidRPr="004B3397">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435CAC7" w14:textId="77777777" w:rsidR="00F60599" w:rsidRPr="004B3397" w:rsidRDefault="00F60599" w:rsidP="0024290A">
            <w:pPr>
              <w:pStyle w:val="TAC"/>
            </w:pPr>
            <w:r w:rsidRPr="004B3397">
              <w:t>260.9</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B12728" w14:textId="77777777" w:rsidR="00F60599" w:rsidRPr="004B3397" w:rsidRDefault="00F60599" w:rsidP="0024290A">
            <w:pPr>
              <w:pStyle w:val="TAC"/>
            </w:pPr>
            <w:r w:rsidRPr="004B3397">
              <w:t>1.00</w:t>
            </w:r>
          </w:p>
        </w:tc>
      </w:tr>
      <w:tr w:rsidR="00F60599" w:rsidRPr="004B3397" w14:paraId="47453CA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B83E70E" w14:textId="77777777" w:rsidR="00F60599" w:rsidRPr="004B3397" w:rsidRDefault="00F60599" w:rsidP="0024290A">
            <w:pPr>
              <w:pStyle w:val="TAC"/>
            </w:pPr>
            <w:r w:rsidRPr="004B3397">
              <w:t>232.9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E43B611" w14:textId="77777777" w:rsidR="00F60599" w:rsidRPr="004B3397" w:rsidRDefault="00F60599" w:rsidP="0024290A">
            <w:pPr>
              <w:pStyle w:val="TAC"/>
            </w:pPr>
            <w:r w:rsidRPr="004B3397">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6AC6391" w14:textId="77777777" w:rsidR="00F60599" w:rsidRPr="004B3397" w:rsidRDefault="00F60599" w:rsidP="0024290A">
            <w:pPr>
              <w:pStyle w:val="TAC"/>
            </w:pPr>
            <w:r w:rsidRPr="004B3397">
              <w:t>238.3</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4E74B71F" w14:textId="77777777" w:rsidR="00F60599" w:rsidRPr="004B3397" w:rsidRDefault="00F60599" w:rsidP="0024290A">
            <w:pPr>
              <w:pStyle w:val="TAC"/>
            </w:pPr>
            <w:r w:rsidRPr="004B3397">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A20D6E" w14:textId="77777777" w:rsidR="00F60599" w:rsidRPr="004B3397" w:rsidRDefault="00F60599" w:rsidP="0024290A">
            <w:pPr>
              <w:pStyle w:val="TAC"/>
            </w:pPr>
            <w:r w:rsidRPr="004B3397">
              <w:t>242.6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9EA27C0" w14:textId="77777777" w:rsidR="00F60599" w:rsidRPr="004B3397" w:rsidRDefault="00F60599" w:rsidP="0024290A">
            <w:pPr>
              <w:pStyle w:val="TAC"/>
            </w:pPr>
            <w:r w:rsidRPr="004B3397">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703D515" w14:textId="77777777" w:rsidR="00F60599" w:rsidRPr="004B3397" w:rsidRDefault="00F60599" w:rsidP="0024290A">
            <w:pPr>
              <w:pStyle w:val="TAC"/>
            </w:pPr>
            <w:r w:rsidRPr="004B3397">
              <w:t>255.5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3912426C" w14:textId="77777777" w:rsidR="00F60599" w:rsidRPr="004B3397" w:rsidRDefault="00F60599" w:rsidP="0024290A">
            <w:pPr>
              <w:pStyle w:val="TAC"/>
            </w:pPr>
            <w:r w:rsidRPr="004B3397">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C8B0121" w14:textId="77777777" w:rsidR="00F60599" w:rsidRPr="004B3397" w:rsidRDefault="00F60599" w:rsidP="0024290A">
            <w:pPr>
              <w:pStyle w:val="TAC"/>
            </w:pPr>
            <w:r w:rsidRPr="004B3397">
              <w:t>251.7</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BB704F0" w14:textId="77777777" w:rsidR="00F60599" w:rsidRPr="004B3397" w:rsidRDefault="00F60599" w:rsidP="0024290A">
            <w:pPr>
              <w:pStyle w:val="TAC"/>
            </w:pPr>
            <w:r w:rsidRPr="004B3397">
              <w:t>1.00</w:t>
            </w:r>
          </w:p>
        </w:tc>
      </w:tr>
      <w:tr w:rsidR="00F60599" w:rsidRPr="004B3397" w14:paraId="2C50981A"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633FDB3" w14:textId="77777777" w:rsidR="00F60599" w:rsidRPr="004B3397" w:rsidRDefault="00F60599" w:rsidP="0024290A">
            <w:pPr>
              <w:pStyle w:val="TAC"/>
            </w:pPr>
            <w:r w:rsidRPr="004B3397">
              <w:t>214.3</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398969D" w14:textId="77777777" w:rsidR="00F60599" w:rsidRPr="004B3397" w:rsidRDefault="00F60599" w:rsidP="0024290A">
            <w:pPr>
              <w:pStyle w:val="TAC"/>
            </w:pPr>
            <w:r w:rsidRPr="004B3397">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FD6F608" w14:textId="77777777" w:rsidR="00F60599" w:rsidRPr="004B3397" w:rsidRDefault="00F60599" w:rsidP="0024290A">
            <w:pPr>
              <w:pStyle w:val="TAC"/>
            </w:pPr>
            <w:r w:rsidRPr="004B3397">
              <w:t>222.4</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4A94117" w14:textId="77777777" w:rsidR="00F60599" w:rsidRPr="004B3397" w:rsidRDefault="00F60599" w:rsidP="0024290A">
            <w:pPr>
              <w:pStyle w:val="TAC"/>
            </w:pPr>
            <w:r w:rsidRPr="004B3397">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C32BAF7" w14:textId="77777777" w:rsidR="00F60599" w:rsidRPr="004B3397" w:rsidRDefault="00F60599" w:rsidP="0024290A">
            <w:pPr>
              <w:pStyle w:val="TAC"/>
            </w:pPr>
            <w:r w:rsidRPr="004B3397">
              <w:t>228.9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13B64A2" w14:textId="77777777" w:rsidR="00F60599" w:rsidRPr="004B3397" w:rsidRDefault="00F60599" w:rsidP="0024290A">
            <w:pPr>
              <w:pStyle w:val="TAC"/>
            </w:pPr>
            <w:r w:rsidRPr="004B3397">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905897" w14:textId="77777777" w:rsidR="00F60599" w:rsidRPr="004B3397" w:rsidRDefault="00F60599" w:rsidP="0024290A">
            <w:pPr>
              <w:pStyle w:val="TAC"/>
            </w:pPr>
            <w:r w:rsidRPr="004B3397">
              <w:t>248.2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2A38C78" w14:textId="77777777" w:rsidR="00F60599" w:rsidRPr="004B3397" w:rsidRDefault="00F60599" w:rsidP="0024290A">
            <w:pPr>
              <w:pStyle w:val="TAC"/>
            </w:pPr>
            <w:r w:rsidRPr="004B3397">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750C750" w14:textId="77777777" w:rsidR="00F60599" w:rsidRPr="004B3397" w:rsidRDefault="00F60599" w:rsidP="0024290A">
            <w:pPr>
              <w:pStyle w:val="TAC"/>
            </w:pPr>
            <w:r w:rsidRPr="004B3397">
              <w:t>242.6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30FB1B3C" w14:textId="77777777" w:rsidR="00F60599" w:rsidRPr="004B3397" w:rsidRDefault="00F60599" w:rsidP="0024290A">
            <w:pPr>
              <w:pStyle w:val="TAC"/>
            </w:pPr>
            <w:r w:rsidRPr="004B3397">
              <w:t>0.99</w:t>
            </w:r>
          </w:p>
        </w:tc>
      </w:tr>
      <w:tr w:rsidR="00F60599" w:rsidRPr="004B3397" w14:paraId="4884B26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AE7E5FA" w14:textId="77777777" w:rsidR="00F60599" w:rsidRPr="004B3397" w:rsidRDefault="00F60599" w:rsidP="0024290A">
            <w:pPr>
              <w:pStyle w:val="TAC"/>
            </w:pPr>
            <w:r w:rsidRPr="004B3397">
              <w:t>195.8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1D6E7B11" w14:textId="77777777" w:rsidR="00F60599" w:rsidRPr="004B3397" w:rsidRDefault="00F60599" w:rsidP="0024290A">
            <w:pPr>
              <w:pStyle w:val="TAC"/>
            </w:pPr>
            <w:r w:rsidRPr="004B3397">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2740D73" w14:textId="77777777" w:rsidR="00F60599" w:rsidRPr="004B3397" w:rsidRDefault="00F60599" w:rsidP="0024290A">
            <w:pPr>
              <w:pStyle w:val="TAC"/>
            </w:pPr>
            <w:r w:rsidRPr="004B3397">
              <w:t>206.6</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934B930" w14:textId="77777777" w:rsidR="00F60599" w:rsidRPr="004B3397" w:rsidRDefault="00F60599" w:rsidP="0024290A">
            <w:pPr>
              <w:pStyle w:val="TAC"/>
            </w:pPr>
            <w:r w:rsidRPr="004B3397">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B13A0E" w14:textId="77777777" w:rsidR="00F60599" w:rsidRPr="004B3397" w:rsidRDefault="00F60599" w:rsidP="0024290A">
            <w:pPr>
              <w:pStyle w:val="TAC"/>
            </w:pPr>
            <w:r w:rsidRPr="004B3397">
              <w:t>215.2</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80D2033" w14:textId="77777777" w:rsidR="00F60599" w:rsidRPr="004B3397" w:rsidRDefault="00F60599" w:rsidP="0024290A">
            <w:pPr>
              <w:pStyle w:val="TAC"/>
            </w:pPr>
            <w:r w:rsidRPr="004B3397">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A991AB1" w14:textId="77777777" w:rsidR="00F60599" w:rsidRPr="004B3397" w:rsidRDefault="00F60599" w:rsidP="0024290A">
            <w:pPr>
              <w:pStyle w:val="TAC"/>
            </w:pPr>
            <w:r w:rsidRPr="004B3397">
              <w:t>240.9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EA1F429" w14:textId="77777777" w:rsidR="00F60599" w:rsidRPr="004B3397" w:rsidRDefault="00F60599" w:rsidP="0024290A">
            <w:pPr>
              <w:pStyle w:val="TAC"/>
            </w:pPr>
            <w:r w:rsidRPr="004B3397">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6208608" w14:textId="77777777" w:rsidR="00F60599" w:rsidRPr="004B3397" w:rsidRDefault="00F60599" w:rsidP="0024290A">
            <w:pPr>
              <w:pStyle w:val="TAC"/>
            </w:pPr>
            <w:r w:rsidRPr="004B3397">
              <w:t>233.5</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58C2E980" w14:textId="77777777" w:rsidR="00F60599" w:rsidRPr="004B3397" w:rsidRDefault="00F60599" w:rsidP="0024290A">
            <w:pPr>
              <w:pStyle w:val="TAC"/>
            </w:pPr>
            <w:r w:rsidRPr="004B3397">
              <w:t>0.99</w:t>
            </w:r>
          </w:p>
        </w:tc>
      </w:tr>
      <w:tr w:rsidR="00F60599" w:rsidRPr="004B3397" w14:paraId="74D5054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5BE2B7C" w14:textId="77777777" w:rsidR="00F60599" w:rsidRPr="004B3397" w:rsidRDefault="00F60599" w:rsidP="0024290A">
            <w:pPr>
              <w:pStyle w:val="TAC"/>
            </w:pPr>
            <w:r w:rsidRPr="004B3397">
              <w:t>110.4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B9701C0" w14:textId="77777777" w:rsidR="00F60599" w:rsidRPr="004B3397" w:rsidRDefault="00F60599" w:rsidP="0024290A">
            <w:pPr>
              <w:pStyle w:val="TAC"/>
            </w:pPr>
            <w:r w:rsidRPr="004B3397">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B2AE417" w14:textId="77777777" w:rsidR="00F60599" w:rsidRPr="004B3397" w:rsidRDefault="00F60599" w:rsidP="0024290A">
            <w:pPr>
              <w:pStyle w:val="TAC"/>
            </w:pPr>
            <w:r w:rsidRPr="004B3397">
              <w:t>190.7</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777D08D0" w14:textId="77777777" w:rsidR="00F60599" w:rsidRPr="004B3397" w:rsidRDefault="00F60599" w:rsidP="0024290A">
            <w:pPr>
              <w:pStyle w:val="TAC"/>
            </w:pPr>
            <w:r w:rsidRPr="004B3397">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2C81830" w14:textId="77777777" w:rsidR="00F60599" w:rsidRPr="004B3397" w:rsidRDefault="00F60599" w:rsidP="0024290A">
            <w:pPr>
              <w:pStyle w:val="TAC"/>
            </w:pPr>
            <w:r w:rsidRPr="004B3397">
              <w:t>201.6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154B066" w14:textId="77777777" w:rsidR="00F60599" w:rsidRPr="004B3397" w:rsidRDefault="00F60599" w:rsidP="0024290A">
            <w:pPr>
              <w:pStyle w:val="TAC"/>
            </w:pPr>
            <w:r w:rsidRPr="004B3397">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8FFED0E" w14:textId="77777777" w:rsidR="00F60599" w:rsidRPr="004B3397" w:rsidRDefault="00F60599" w:rsidP="0024290A">
            <w:pPr>
              <w:pStyle w:val="TAC"/>
            </w:pPr>
            <w:r w:rsidRPr="004B3397">
              <w:t>233.7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D360E2D" w14:textId="77777777" w:rsidR="00F60599" w:rsidRPr="004B3397" w:rsidRDefault="00F60599" w:rsidP="0024290A">
            <w:pPr>
              <w:pStyle w:val="TAC"/>
            </w:pPr>
            <w:r w:rsidRPr="004B3397">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DCA90E4" w14:textId="77777777" w:rsidR="00F60599" w:rsidRPr="004B3397" w:rsidRDefault="00F60599" w:rsidP="0024290A">
            <w:pPr>
              <w:pStyle w:val="TAC"/>
            </w:pPr>
            <w:r w:rsidRPr="004B3397">
              <w:t>224.3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F254BAE" w14:textId="77777777" w:rsidR="00F60599" w:rsidRPr="004B3397" w:rsidRDefault="00F60599" w:rsidP="0024290A">
            <w:pPr>
              <w:pStyle w:val="TAC"/>
            </w:pPr>
            <w:r w:rsidRPr="004B3397">
              <w:t>0.98</w:t>
            </w:r>
          </w:p>
        </w:tc>
      </w:tr>
      <w:tr w:rsidR="00F60599" w:rsidRPr="004B3397" w14:paraId="49436B7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B39A342" w14:textId="77777777" w:rsidR="00F60599" w:rsidRPr="004B3397" w:rsidRDefault="00F60599" w:rsidP="0024290A">
            <w:pPr>
              <w:pStyle w:val="TAC"/>
            </w:pPr>
            <w:r w:rsidRPr="004B3397">
              <w:t>40.8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D38E2AE" w14:textId="77777777" w:rsidR="00F60599" w:rsidRPr="004B3397" w:rsidRDefault="00F60599" w:rsidP="0024290A">
            <w:pPr>
              <w:pStyle w:val="TAC"/>
            </w:pPr>
            <w:r w:rsidRPr="004B3397">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A5D26E4" w14:textId="77777777" w:rsidR="00F60599" w:rsidRPr="004B3397" w:rsidRDefault="00F60599" w:rsidP="0024290A">
            <w:pPr>
              <w:pStyle w:val="TAC"/>
            </w:pPr>
            <w:r w:rsidRPr="004B3397">
              <w:t>120.5</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2A9F86F" w14:textId="77777777" w:rsidR="00F60599" w:rsidRPr="004B3397" w:rsidRDefault="00F60599" w:rsidP="0024290A">
            <w:pPr>
              <w:pStyle w:val="TAC"/>
            </w:pPr>
            <w:r w:rsidRPr="004B3397">
              <w:t>0.84</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DAC7A9D" w14:textId="77777777" w:rsidR="00F60599" w:rsidRPr="004B3397" w:rsidRDefault="00F60599" w:rsidP="0024290A">
            <w:pPr>
              <w:pStyle w:val="TAC"/>
            </w:pPr>
            <w:r w:rsidRPr="004B3397">
              <w:t>187.9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CE8AD07" w14:textId="77777777" w:rsidR="00F60599" w:rsidRPr="004B3397" w:rsidRDefault="00F60599" w:rsidP="0024290A">
            <w:pPr>
              <w:pStyle w:val="TAC"/>
            </w:pPr>
            <w:r w:rsidRPr="004B3397">
              <w:t>0.96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42D723" w14:textId="77777777" w:rsidR="00F60599" w:rsidRPr="004B3397" w:rsidRDefault="00F60599" w:rsidP="0024290A">
            <w:pPr>
              <w:pStyle w:val="TAC"/>
            </w:pPr>
            <w:r w:rsidRPr="004B3397">
              <w:t>226.4</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0441B46" w14:textId="77777777" w:rsidR="00F60599" w:rsidRPr="004B3397" w:rsidRDefault="00F60599" w:rsidP="0024290A">
            <w:pPr>
              <w:pStyle w:val="TAC"/>
            </w:pPr>
            <w:r w:rsidRPr="004B3397">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FD74A28" w14:textId="77777777" w:rsidR="00F60599" w:rsidRPr="004B3397" w:rsidRDefault="00F60599" w:rsidP="0024290A">
            <w:pPr>
              <w:pStyle w:val="TAC"/>
            </w:pPr>
            <w:r w:rsidRPr="004B3397">
              <w:t>215.2</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0144D8F2" w14:textId="77777777" w:rsidR="00F60599" w:rsidRPr="004B3397" w:rsidRDefault="00F60599" w:rsidP="0024290A">
            <w:pPr>
              <w:pStyle w:val="TAC"/>
            </w:pPr>
            <w:r w:rsidRPr="004B3397">
              <w:t>0.97</w:t>
            </w:r>
          </w:p>
        </w:tc>
      </w:tr>
      <w:tr w:rsidR="00F60599" w:rsidRPr="004B3397" w14:paraId="3D6BC90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A7FA7BA" w14:textId="77777777" w:rsidR="00F60599" w:rsidRPr="004B3397" w:rsidRDefault="00F60599" w:rsidP="0024290A">
            <w:pPr>
              <w:pStyle w:val="TAC"/>
            </w:pPr>
            <w:r w:rsidRPr="004B3397">
              <w:t>331.2</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E525F8A" w14:textId="77777777" w:rsidR="00F60599" w:rsidRPr="004B3397" w:rsidRDefault="00F60599" w:rsidP="0024290A">
            <w:pPr>
              <w:pStyle w:val="TAC"/>
            </w:pPr>
            <w:r w:rsidRPr="004B3397">
              <w:t>0.98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9280A39" w14:textId="77777777" w:rsidR="00F60599" w:rsidRPr="004B3397" w:rsidRDefault="00F60599" w:rsidP="0024290A">
            <w:pPr>
              <w:pStyle w:val="TAC"/>
            </w:pPr>
            <w:r w:rsidRPr="004B3397">
              <w:t>61.1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01D056D" w14:textId="77777777" w:rsidR="00F60599" w:rsidRPr="004B3397" w:rsidRDefault="00F60599" w:rsidP="0024290A">
            <w:pPr>
              <w:pStyle w:val="TAC"/>
            </w:pPr>
            <w:r w:rsidRPr="004B3397">
              <w:t>0.80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465DC79" w14:textId="77777777" w:rsidR="00F60599" w:rsidRPr="004B3397" w:rsidRDefault="00F60599" w:rsidP="0024290A">
            <w:pPr>
              <w:pStyle w:val="TAC"/>
            </w:pPr>
            <w:r w:rsidRPr="004B3397">
              <w:t>128.7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2C7D870" w14:textId="77777777" w:rsidR="00F60599" w:rsidRPr="004B3397" w:rsidRDefault="00F60599" w:rsidP="0024290A">
            <w:pPr>
              <w:pStyle w:val="TAC"/>
            </w:pPr>
            <w:r w:rsidRPr="004B3397">
              <w:t>0.82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7C7094A" w14:textId="77777777" w:rsidR="00F60599" w:rsidRPr="004B3397" w:rsidRDefault="00F60599" w:rsidP="0024290A">
            <w:pPr>
              <w:pStyle w:val="TAC"/>
            </w:pPr>
            <w:r w:rsidRPr="004B3397">
              <w:t>219.1</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9BC5C75" w14:textId="77777777" w:rsidR="00F60599" w:rsidRPr="004B3397" w:rsidRDefault="00F60599" w:rsidP="0024290A">
            <w:pPr>
              <w:pStyle w:val="TAC"/>
            </w:pPr>
            <w:r w:rsidRPr="004B3397">
              <w:t>0.98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A33E905" w14:textId="77777777" w:rsidR="00F60599" w:rsidRPr="004B3397" w:rsidRDefault="00F60599" w:rsidP="0024290A">
            <w:pPr>
              <w:pStyle w:val="TAC"/>
            </w:pPr>
            <w:r w:rsidRPr="004B3397">
              <w:t>206.0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47F299A" w14:textId="77777777" w:rsidR="00F60599" w:rsidRPr="004B3397" w:rsidRDefault="00F60599" w:rsidP="0024290A">
            <w:pPr>
              <w:pStyle w:val="TAC"/>
            </w:pPr>
            <w:r w:rsidRPr="004B3397">
              <w:t>0.95</w:t>
            </w:r>
          </w:p>
        </w:tc>
      </w:tr>
      <w:tr w:rsidR="00F60599" w:rsidRPr="004B3397" w14:paraId="3C70102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B0C8B80" w14:textId="4E978D12" w:rsidR="00F60599" w:rsidRPr="004B3397"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5B50ABE7" w14:textId="2F75A068" w:rsidR="00F60599" w:rsidRPr="004B3397"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0DFA73E" w14:textId="77777777" w:rsidR="00F60599" w:rsidRPr="004B3397" w:rsidRDefault="00F60599" w:rsidP="0024290A">
            <w:pPr>
              <w:pStyle w:val="TAC"/>
            </w:pPr>
            <w:r w:rsidRPr="004B3397">
              <w:t>1.6</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F1FC5B2" w14:textId="77777777" w:rsidR="00F60599" w:rsidRPr="004B3397" w:rsidRDefault="00F60599" w:rsidP="0024290A">
            <w:pPr>
              <w:pStyle w:val="TAC"/>
            </w:pPr>
            <w:r w:rsidRPr="004B3397">
              <w:t>0.91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0F02523" w14:textId="77777777" w:rsidR="00F60599" w:rsidRPr="004B3397" w:rsidRDefault="00F60599" w:rsidP="0024290A">
            <w:pPr>
              <w:pStyle w:val="TAC"/>
            </w:pPr>
            <w:r w:rsidRPr="004B3397">
              <w:t>77.3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7CDA9FF" w14:textId="77777777" w:rsidR="00F60599" w:rsidRPr="004B3397" w:rsidRDefault="00F60599" w:rsidP="0024290A">
            <w:pPr>
              <w:pStyle w:val="TAC"/>
            </w:pPr>
            <w:r w:rsidRPr="004B3397">
              <w:t>0.73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7FF8643" w14:textId="77777777" w:rsidR="00F60599" w:rsidRPr="004B3397" w:rsidRDefault="00F60599" w:rsidP="0024290A">
            <w:pPr>
              <w:pStyle w:val="TAC"/>
            </w:pPr>
            <w:r w:rsidRPr="004B3397">
              <w:t>211.9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0CE7E1A" w14:textId="77777777" w:rsidR="00F60599" w:rsidRPr="004B3397" w:rsidRDefault="00F60599" w:rsidP="0024290A">
            <w:pPr>
              <w:pStyle w:val="TAC"/>
            </w:pPr>
            <w:r w:rsidRPr="004B3397">
              <w:t>0.97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5CC8630A" w14:textId="77777777" w:rsidR="00F60599" w:rsidRPr="004B3397" w:rsidRDefault="00F60599" w:rsidP="0024290A">
            <w:pPr>
              <w:pStyle w:val="TAC"/>
            </w:pPr>
            <w:r w:rsidRPr="004B3397">
              <w:t>196.9</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0E8C6E4C" w14:textId="77777777" w:rsidR="00F60599" w:rsidRPr="004B3397" w:rsidRDefault="00F60599" w:rsidP="0024290A">
            <w:pPr>
              <w:pStyle w:val="TAC"/>
            </w:pPr>
            <w:r w:rsidRPr="004B3397">
              <w:t>0.92</w:t>
            </w:r>
          </w:p>
        </w:tc>
      </w:tr>
      <w:tr w:rsidR="00F60599" w:rsidRPr="004B3397" w14:paraId="489C3F8A"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228B15D" w14:textId="0D23A36F" w:rsidR="00F60599" w:rsidRPr="004B3397"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5E2906AA" w14:textId="270BDCD5" w:rsidR="00F60599" w:rsidRPr="004B3397"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6F18557" w14:textId="77777777" w:rsidR="00F60599" w:rsidRPr="004B3397" w:rsidRDefault="00F60599" w:rsidP="0024290A">
            <w:pPr>
              <w:pStyle w:val="TAC"/>
            </w:pPr>
            <w:r w:rsidRPr="004B3397">
              <w:t>302.1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A9555C9" w14:textId="77777777" w:rsidR="00F60599" w:rsidRPr="004B3397" w:rsidRDefault="00F60599" w:rsidP="0024290A">
            <w:pPr>
              <w:pStyle w:val="TAC"/>
            </w:pPr>
            <w:r w:rsidRPr="004B3397">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E08F18A" w14:textId="77777777" w:rsidR="00F60599" w:rsidRPr="004B3397" w:rsidRDefault="00F60599" w:rsidP="0024290A">
            <w:pPr>
              <w:pStyle w:val="TAC"/>
            </w:pPr>
            <w:r w:rsidRPr="004B3397">
              <w:t>26.0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826F5BB" w14:textId="77777777" w:rsidR="00F60599" w:rsidRPr="004B3397" w:rsidRDefault="00F60599" w:rsidP="0024290A">
            <w:pPr>
              <w:pStyle w:val="TAC"/>
            </w:pPr>
            <w:r w:rsidRPr="004B3397">
              <w:t>0.81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9ADBC0E" w14:textId="77777777" w:rsidR="00F60599" w:rsidRPr="004B3397" w:rsidRDefault="00F60599" w:rsidP="0024290A">
            <w:pPr>
              <w:pStyle w:val="TAC"/>
            </w:pPr>
            <w:r w:rsidRPr="004B3397">
              <w:t>204.6</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9145CF9" w14:textId="77777777" w:rsidR="00F60599" w:rsidRPr="004B3397" w:rsidRDefault="00F60599" w:rsidP="0024290A">
            <w:pPr>
              <w:pStyle w:val="TAC"/>
            </w:pPr>
            <w:r w:rsidRPr="004B3397">
              <w:t>0.96</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D3F87E9" w14:textId="77777777" w:rsidR="00F60599" w:rsidRPr="004B3397" w:rsidRDefault="00F60599" w:rsidP="0024290A">
            <w:pPr>
              <w:pStyle w:val="TAC"/>
            </w:pPr>
            <w:r w:rsidRPr="004B3397">
              <w:t>187.8</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94DCC1D" w14:textId="77777777" w:rsidR="00F60599" w:rsidRPr="004B3397" w:rsidRDefault="00F60599" w:rsidP="0024290A">
            <w:pPr>
              <w:pStyle w:val="TAC"/>
            </w:pPr>
            <w:r w:rsidRPr="004B3397">
              <w:t>0.87</w:t>
            </w:r>
          </w:p>
        </w:tc>
      </w:tr>
      <w:tr w:rsidR="00F60599" w:rsidRPr="004B3397" w14:paraId="3E5EF969"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D3E6428" w14:textId="0EDCEDF7" w:rsidR="00F60599" w:rsidRPr="004B3397"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4D950FE6" w14:textId="2B419AD0" w:rsidR="00F60599" w:rsidRPr="004B3397"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6A8FBB53" w14:textId="0EDF34C5" w:rsidR="00F60599" w:rsidRPr="004B3397"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27125803" w14:textId="174360A4"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C74469" w14:textId="77777777" w:rsidR="00F60599" w:rsidRPr="004B3397" w:rsidRDefault="00F60599" w:rsidP="0024290A">
            <w:pPr>
              <w:pStyle w:val="TAC"/>
            </w:pPr>
            <w:r w:rsidRPr="004B3397">
              <w:t>334.7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898110A" w14:textId="77777777" w:rsidR="00F60599" w:rsidRPr="004B3397" w:rsidRDefault="00F60599" w:rsidP="0024290A">
            <w:pPr>
              <w:pStyle w:val="TAC"/>
            </w:pPr>
            <w:r w:rsidRPr="004B3397">
              <w:t>0.95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CD27C83" w14:textId="77777777" w:rsidR="00F60599" w:rsidRPr="004B3397" w:rsidRDefault="00F60599" w:rsidP="0024290A">
            <w:pPr>
              <w:pStyle w:val="TAC"/>
            </w:pPr>
            <w:r w:rsidRPr="004B3397">
              <w:t>197.3</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1FF52D5" w14:textId="77777777" w:rsidR="00F60599" w:rsidRPr="004B3397" w:rsidRDefault="00F60599" w:rsidP="0024290A">
            <w:pPr>
              <w:pStyle w:val="TAC"/>
            </w:pPr>
            <w:r w:rsidRPr="004B3397">
              <w:t>0.94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B19736C" w14:textId="77777777" w:rsidR="00F60599" w:rsidRPr="004B3397" w:rsidRDefault="00F60599" w:rsidP="0024290A">
            <w:pPr>
              <w:pStyle w:val="TAC"/>
            </w:pPr>
            <w:r w:rsidRPr="004B3397">
              <w:t>134.3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5A6DB8FF" w14:textId="77777777" w:rsidR="00F60599" w:rsidRPr="004B3397" w:rsidRDefault="00F60599" w:rsidP="0024290A">
            <w:pPr>
              <w:pStyle w:val="TAC"/>
            </w:pPr>
            <w:r w:rsidRPr="004B3397">
              <w:t>0.39</w:t>
            </w:r>
          </w:p>
        </w:tc>
      </w:tr>
      <w:tr w:rsidR="00F60599" w:rsidRPr="004B3397" w14:paraId="576EE4D7"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C9304C3" w14:textId="762AB985" w:rsidR="00F60599" w:rsidRPr="004B3397"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0F2AA1F5" w14:textId="4CA1CC62" w:rsidR="00F60599" w:rsidRPr="004B3397"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193E3CE" w14:textId="00A73EDD" w:rsidR="00F60599" w:rsidRPr="004B3397"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519751B1" w14:textId="23F81E18"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525D6E2" w14:textId="77777777" w:rsidR="00F60599" w:rsidRPr="004B3397" w:rsidRDefault="00F60599" w:rsidP="0024290A">
            <w:pPr>
              <w:pStyle w:val="TAC"/>
            </w:pPr>
            <w:r w:rsidRPr="004B3397">
              <w:t>283.3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7B15EF1" w14:textId="77777777" w:rsidR="00F60599" w:rsidRPr="004B3397" w:rsidRDefault="00F60599" w:rsidP="0024290A">
            <w:pPr>
              <w:pStyle w:val="TAC"/>
            </w:pPr>
            <w:r w:rsidRPr="004B3397">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A93F7ED" w14:textId="77777777" w:rsidR="00F60599" w:rsidRPr="004B3397" w:rsidRDefault="00F60599" w:rsidP="0024290A">
            <w:pPr>
              <w:pStyle w:val="TAC"/>
            </w:pPr>
            <w:r w:rsidRPr="004B3397">
              <w:t>190.0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99B17A9" w14:textId="77777777" w:rsidR="00F60599" w:rsidRPr="004B3397" w:rsidRDefault="00F60599" w:rsidP="0024290A">
            <w:pPr>
              <w:pStyle w:val="TAC"/>
            </w:pPr>
            <w:r w:rsidRPr="004B3397">
              <w:t>0.91</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DE7A30F" w14:textId="77777777" w:rsidR="00F60599" w:rsidRPr="004B3397" w:rsidRDefault="00F60599" w:rsidP="0024290A">
            <w:pPr>
              <w:pStyle w:val="TAC"/>
            </w:pPr>
            <w:r w:rsidRPr="004B3397">
              <w:t>88.6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A67492C" w14:textId="77777777" w:rsidR="00F60599" w:rsidRPr="004B3397" w:rsidRDefault="00F60599" w:rsidP="0024290A">
            <w:pPr>
              <w:pStyle w:val="TAC"/>
            </w:pPr>
            <w:r w:rsidRPr="004B3397">
              <w:t>0.15</w:t>
            </w:r>
          </w:p>
        </w:tc>
      </w:tr>
      <w:tr w:rsidR="00F60599" w:rsidRPr="004B3397" w14:paraId="53E1D6C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44DED5D" w14:textId="2F7ABA72" w:rsidR="00F60599" w:rsidRPr="004B3397"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4C97D9C8" w14:textId="601C0F10" w:rsidR="00F60599" w:rsidRPr="004B3397"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88AB50E" w14:textId="02F3C7A9" w:rsidR="00F60599" w:rsidRPr="004B3397"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7C50CD66" w14:textId="2B2343FB"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42E4B0E0" w14:textId="74DC6EA5" w:rsidR="00F60599" w:rsidRPr="004B3397"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A624DBA" w14:textId="792E00AA"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84CB5EF" w14:textId="77777777" w:rsidR="00F60599" w:rsidRPr="004B3397" w:rsidRDefault="00F60599" w:rsidP="0024290A">
            <w:pPr>
              <w:pStyle w:val="TAC"/>
            </w:pPr>
            <w:r w:rsidRPr="004B3397">
              <w:t>182.8</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1EC51BE" w14:textId="77777777" w:rsidR="00F60599" w:rsidRPr="004B3397" w:rsidRDefault="00F60599" w:rsidP="0024290A">
            <w:pPr>
              <w:pStyle w:val="TAC"/>
            </w:pPr>
            <w:r w:rsidRPr="004B3397">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208972D" w14:textId="77777777" w:rsidR="00F60599" w:rsidRPr="004B3397" w:rsidRDefault="00F60599" w:rsidP="0024290A">
            <w:pPr>
              <w:pStyle w:val="TAC"/>
            </w:pPr>
            <w:r w:rsidRPr="004B3397">
              <w:t>43.0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9C792E" w14:textId="77777777" w:rsidR="00F60599" w:rsidRPr="004B3397" w:rsidRDefault="00F60599" w:rsidP="0024290A">
            <w:pPr>
              <w:pStyle w:val="TAC"/>
            </w:pPr>
            <w:r w:rsidRPr="004B3397">
              <w:t>0.24</w:t>
            </w:r>
          </w:p>
        </w:tc>
      </w:tr>
      <w:tr w:rsidR="00F60599" w:rsidRPr="004B3397" w14:paraId="70FE0DD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9F8FD30" w14:textId="0D4421A1" w:rsidR="00F60599" w:rsidRPr="004B3397"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0015E811" w14:textId="124F74E5" w:rsidR="00F60599" w:rsidRPr="004B3397"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63748E8B" w14:textId="5F2DD107" w:rsidR="00F60599" w:rsidRPr="004B3397"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098D5772" w14:textId="5D3F4458"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0E607594" w14:textId="1DFC779C" w:rsidR="00F60599" w:rsidRPr="004B3397"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258B54FB" w14:textId="478D9791"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D47ED15" w14:textId="77777777" w:rsidR="00F60599" w:rsidRPr="004B3397" w:rsidRDefault="00F60599" w:rsidP="0024290A">
            <w:pPr>
              <w:pStyle w:val="TAC"/>
            </w:pPr>
            <w:r w:rsidRPr="004B3397">
              <w:t>152.7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B5F3EE7" w14:textId="77777777" w:rsidR="00F60599" w:rsidRPr="004B3397" w:rsidRDefault="00F60599" w:rsidP="0024290A">
            <w:pPr>
              <w:pStyle w:val="TAC"/>
            </w:pPr>
            <w:r w:rsidRPr="004B3397">
              <w:t>0.66</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FFD22ED" w14:textId="77777777" w:rsidR="00F60599" w:rsidRPr="004B3397" w:rsidRDefault="00F60599" w:rsidP="0024290A">
            <w:pPr>
              <w:pStyle w:val="TAC"/>
            </w:pPr>
            <w:r w:rsidRPr="004B3397">
              <w:t>357.3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D318D13" w14:textId="77777777" w:rsidR="00F60599" w:rsidRPr="004B3397" w:rsidRDefault="00F60599" w:rsidP="0024290A">
            <w:pPr>
              <w:pStyle w:val="TAC"/>
            </w:pPr>
            <w:r w:rsidRPr="004B3397">
              <w:t>0.62</w:t>
            </w:r>
          </w:p>
        </w:tc>
      </w:tr>
      <w:tr w:rsidR="00F60599" w:rsidRPr="004B3397" w14:paraId="5A634F8C"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D658F00" w14:textId="4318D86A" w:rsidR="00F60599" w:rsidRPr="004B3397"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1C2BDF20" w14:textId="09CAC5F4" w:rsidR="00F60599" w:rsidRPr="004B3397"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5A1B8638" w14:textId="7F4F88B7" w:rsidR="00F60599" w:rsidRPr="004B3397"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6CF90A00" w14:textId="7BB8E5A9"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2901A547" w14:textId="0C8D3BB6" w:rsidR="00F60599" w:rsidRPr="004B3397"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3F2E5143" w14:textId="79855EA8"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F04137" w14:textId="77777777" w:rsidR="00F60599" w:rsidRPr="004B3397" w:rsidRDefault="00F60599" w:rsidP="0024290A">
            <w:pPr>
              <w:pStyle w:val="TAC"/>
            </w:pPr>
            <w:r w:rsidRPr="004B3397">
              <w:t>125.5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202DEEF" w14:textId="77777777" w:rsidR="00F60599" w:rsidRPr="004B3397" w:rsidRDefault="00F60599" w:rsidP="0024290A">
            <w:pPr>
              <w:pStyle w:val="TAC"/>
            </w:pPr>
            <w:r w:rsidRPr="004B3397">
              <w:t>0.44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32F255C" w14:textId="77777777" w:rsidR="00F60599" w:rsidRPr="004B3397" w:rsidRDefault="00F60599" w:rsidP="0024290A">
            <w:pPr>
              <w:pStyle w:val="TAC"/>
            </w:pPr>
            <w:r w:rsidRPr="004B3397">
              <w:t>311.6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2B8E62F" w14:textId="77777777" w:rsidR="00F60599" w:rsidRPr="004B3397" w:rsidRDefault="00F60599" w:rsidP="0024290A">
            <w:pPr>
              <w:pStyle w:val="TAC"/>
            </w:pPr>
            <w:r w:rsidRPr="004B3397">
              <w:t>0.94</w:t>
            </w:r>
          </w:p>
        </w:tc>
      </w:tr>
      <w:tr w:rsidR="00F60599" w:rsidRPr="004B3397" w14:paraId="23762F2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EEF89B9" w14:textId="65273A9E" w:rsidR="00F60599" w:rsidRPr="004B3397"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36834C35" w14:textId="2B332BE2" w:rsidR="00F60599" w:rsidRPr="004B3397"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660F6A76" w14:textId="1C761DCF" w:rsidR="00F60599" w:rsidRPr="004B3397"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78742F91" w14:textId="293CCC4B"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1C51D3CD" w14:textId="0AA73130" w:rsidR="00F60599" w:rsidRPr="004B3397"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0A371859" w14:textId="21385F27"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EADBCA2" w14:textId="77777777" w:rsidR="00F60599" w:rsidRPr="004B3397" w:rsidRDefault="00F60599" w:rsidP="0024290A">
            <w:pPr>
              <w:pStyle w:val="TAC"/>
            </w:pPr>
            <w:r w:rsidRPr="004B3397">
              <w:t>98.2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A2A9CCB" w14:textId="77777777" w:rsidR="00F60599" w:rsidRPr="004B3397" w:rsidRDefault="00F60599" w:rsidP="0024290A">
            <w:pPr>
              <w:pStyle w:val="TAC"/>
            </w:pPr>
            <w:r w:rsidRPr="004B3397">
              <w:t>0.30</w:t>
            </w:r>
          </w:p>
        </w:tc>
        <w:tc>
          <w:tcPr>
            <w:tcW w:w="588" w:type="pct"/>
            <w:tcBorders>
              <w:top w:val="single" w:sz="4" w:space="0" w:color="auto"/>
              <w:left w:val="single" w:sz="4" w:space="0" w:color="auto"/>
              <w:bottom w:val="single" w:sz="4" w:space="0" w:color="auto"/>
              <w:right w:val="single" w:sz="4" w:space="0" w:color="auto"/>
            </w:tcBorders>
            <w:noWrap/>
            <w:vAlign w:val="bottom"/>
          </w:tcPr>
          <w:p w14:paraId="7FCE0104" w14:textId="5ABD06BE" w:rsidR="00F60599" w:rsidRPr="004B3397"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1D09FE86" w14:textId="6D43BD2B" w:rsidR="00F60599" w:rsidRPr="004B3397" w:rsidRDefault="00F60599" w:rsidP="0024290A">
            <w:pPr>
              <w:pStyle w:val="TAC"/>
            </w:pPr>
          </w:p>
        </w:tc>
      </w:tr>
      <w:tr w:rsidR="00F60599" w:rsidRPr="004B3397" w14:paraId="616EBAC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7FAAD4E" w14:textId="0BBE626E" w:rsidR="00F60599" w:rsidRPr="004B3397"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36D7322C" w14:textId="2D009E1C" w:rsidR="00F60599" w:rsidRPr="004B3397"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8AC9B98" w14:textId="27A66E33" w:rsidR="00F60599" w:rsidRPr="004B3397"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10DA1FB7" w14:textId="7A624964"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1AFF6EF3" w14:textId="43B68D05" w:rsidR="00F60599" w:rsidRPr="004B3397"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4500DFC" w14:textId="4B16C5FE"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E354EBF" w14:textId="77777777" w:rsidR="00F60599" w:rsidRPr="004B3397" w:rsidRDefault="00F60599" w:rsidP="0024290A">
            <w:pPr>
              <w:pStyle w:val="TAC"/>
            </w:pPr>
            <w:r w:rsidRPr="004B3397">
              <w:t>71.0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E1AB2D3" w14:textId="77777777" w:rsidR="00F60599" w:rsidRPr="004B3397" w:rsidRDefault="00F60599" w:rsidP="0024290A">
            <w:pPr>
              <w:pStyle w:val="TAC"/>
            </w:pPr>
            <w:r w:rsidRPr="004B3397">
              <w:t>0.28</w:t>
            </w:r>
          </w:p>
        </w:tc>
        <w:tc>
          <w:tcPr>
            <w:tcW w:w="588" w:type="pct"/>
            <w:tcBorders>
              <w:top w:val="single" w:sz="4" w:space="0" w:color="auto"/>
              <w:left w:val="single" w:sz="4" w:space="0" w:color="auto"/>
              <w:bottom w:val="single" w:sz="4" w:space="0" w:color="auto"/>
              <w:right w:val="single" w:sz="4" w:space="0" w:color="auto"/>
            </w:tcBorders>
            <w:noWrap/>
            <w:vAlign w:val="bottom"/>
          </w:tcPr>
          <w:p w14:paraId="614B46C1" w14:textId="61D568B7" w:rsidR="00F60599" w:rsidRPr="004B3397"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1FE64EEE" w14:textId="20B88510" w:rsidR="00F60599" w:rsidRPr="004B3397" w:rsidRDefault="00F60599" w:rsidP="0024290A">
            <w:pPr>
              <w:pStyle w:val="TAC"/>
            </w:pPr>
          </w:p>
        </w:tc>
      </w:tr>
      <w:tr w:rsidR="00F60599" w:rsidRPr="004B3397" w14:paraId="1662CD39"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FFF6417" w14:textId="2E8F3EF9" w:rsidR="00F60599" w:rsidRPr="004B3397"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33AFA85D" w14:textId="21D2C9AA" w:rsidR="00F60599" w:rsidRPr="004B3397"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4DAC1BD" w14:textId="0EB5D0BD" w:rsidR="00F60599" w:rsidRPr="004B3397"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07475438" w14:textId="36DE7185"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567692D4" w14:textId="185F7B84" w:rsidR="00F60599" w:rsidRPr="004B3397"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1DEBA87B" w14:textId="4D4CDA4C"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AB4BE0" w14:textId="77777777" w:rsidR="00F60599" w:rsidRPr="004B3397" w:rsidRDefault="00F60599" w:rsidP="0024290A">
            <w:pPr>
              <w:pStyle w:val="TAC"/>
            </w:pPr>
            <w:r w:rsidRPr="004B3397">
              <w:t>43.7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A8ABE5E" w14:textId="77777777" w:rsidR="00F60599" w:rsidRPr="004B3397" w:rsidRDefault="00F60599" w:rsidP="0024290A">
            <w:pPr>
              <w:pStyle w:val="TAC"/>
            </w:pPr>
            <w:r w:rsidRPr="004B3397">
              <w:t>0.37</w:t>
            </w:r>
          </w:p>
        </w:tc>
        <w:tc>
          <w:tcPr>
            <w:tcW w:w="588" w:type="pct"/>
            <w:tcBorders>
              <w:top w:val="single" w:sz="4" w:space="0" w:color="auto"/>
              <w:left w:val="single" w:sz="4" w:space="0" w:color="auto"/>
              <w:bottom w:val="single" w:sz="4" w:space="0" w:color="auto"/>
              <w:right w:val="single" w:sz="4" w:space="0" w:color="auto"/>
            </w:tcBorders>
            <w:noWrap/>
            <w:vAlign w:val="bottom"/>
          </w:tcPr>
          <w:p w14:paraId="67B60EDD" w14:textId="694CF345" w:rsidR="00F60599" w:rsidRPr="004B3397"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4E6511A5" w14:textId="531F0D45" w:rsidR="00F60599" w:rsidRPr="004B3397" w:rsidRDefault="00F60599" w:rsidP="0024290A">
            <w:pPr>
              <w:pStyle w:val="TAC"/>
            </w:pPr>
          </w:p>
        </w:tc>
      </w:tr>
      <w:tr w:rsidR="00F60599" w:rsidRPr="004B3397" w14:paraId="5D57E35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767B4DC" w14:textId="7DDF9B64" w:rsidR="00F60599" w:rsidRPr="004B3397"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10923BC2" w14:textId="486FA37C" w:rsidR="00F60599" w:rsidRPr="004B3397"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550B412A" w14:textId="079509BC" w:rsidR="00F60599" w:rsidRPr="004B3397"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2BCFD13C" w14:textId="701598D5"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5E9AB0A1" w14:textId="2E208D91" w:rsidR="00F60599" w:rsidRPr="004B3397"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6F76F56A" w14:textId="22122BA1"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1B1D70C" w14:textId="77777777" w:rsidR="00F60599" w:rsidRPr="004B3397" w:rsidRDefault="00F60599" w:rsidP="0024290A">
            <w:pPr>
              <w:pStyle w:val="TAC"/>
            </w:pPr>
            <w:r w:rsidRPr="004B3397">
              <w:t>16.5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E93C4CB" w14:textId="77777777" w:rsidR="00F60599" w:rsidRPr="004B3397" w:rsidRDefault="00F60599" w:rsidP="0024290A">
            <w:pPr>
              <w:pStyle w:val="TAC"/>
            </w:pPr>
            <w:r w:rsidRPr="004B3397">
              <w:t>0.54</w:t>
            </w:r>
          </w:p>
        </w:tc>
        <w:tc>
          <w:tcPr>
            <w:tcW w:w="588" w:type="pct"/>
            <w:tcBorders>
              <w:top w:val="single" w:sz="4" w:space="0" w:color="auto"/>
              <w:left w:val="single" w:sz="4" w:space="0" w:color="auto"/>
              <w:bottom w:val="single" w:sz="4" w:space="0" w:color="auto"/>
              <w:right w:val="single" w:sz="4" w:space="0" w:color="auto"/>
            </w:tcBorders>
            <w:noWrap/>
            <w:vAlign w:val="bottom"/>
          </w:tcPr>
          <w:p w14:paraId="65F18CFD" w14:textId="3062305D" w:rsidR="00F60599" w:rsidRPr="004B3397"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7EBABFAA" w14:textId="481D8ACA" w:rsidR="00F60599" w:rsidRPr="004B3397" w:rsidRDefault="00F60599" w:rsidP="0024290A">
            <w:pPr>
              <w:pStyle w:val="TAC"/>
            </w:pPr>
          </w:p>
        </w:tc>
      </w:tr>
      <w:tr w:rsidR="00F60599" w:rsidRPr="004B3397" w14:paraId="6B334743"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FB8F00D" w14:textId="2CC17A90" w:rsidR="00F60599" w:rsidRPr="004B3397"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44DDD0BB" w14:textId="0659593F" w:rsidR="00F60599" w:rsidRPr="004B3397"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0C9D5DA5" w14:textId="3D7E8953" w:rsidR="00F60599" w:rsidRPr="004B3397"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0C1E2FE7" w14:textId="7BA32991"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7D2063CA" w14:textId="071D02FF" w:rsidR="00F60599" w:rsidRPr="004B3397"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EA14965" w14:textId="31E3B17E"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89A232" w14:textId="77777777" w:rsidR="00F60599" w:rsidRPr="004B3397" w:rsidRDefault="00F60599" w:rsidP="0024290A">
            <w:pPr>
              <w:pStyle w:val="TAC"/>
            </w:pPr>
            <w:r w:rsidRPr="004B3397">
              <w:t>349.2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72057B0" w14:textId="77777777" w:rsidR="00F60599" w:rsidRPr="004B3397" w:rsidRDefault="00F60599" w:rsidP="0024290A">
            <w:pPr>
              <w:pStyle w:val="TAC"/>
            </w:pPr>
            <w:r w:rsidRPr="004B3397">
              <w:t>0.75</w:t>
            </w:r>
          </w:p>
        </w:tc>
        <w:tc>
          <w:tcPr>
            <w:tcW w:w="588" w:type="pct"/>
            <w:tcBorders>
              <w:top w:val="single" w:sz="4" w:space="0" w:color="auto"/>
              <w:left w:val="single" w:sz="4" w:space="0" w:color="auto"/>
              <w:bottom w:val="single" w:sz="4" w:space="0" w:color="auto"/>
              <w:right w:val="single" w:sz="4" w:space="0" w:color="auto"/>
            </w:tcBorders>
            <w:noWrap/>
            <w:vAlign w:val="bottom"/>
          </w:tcPr>
          <w:p w14:paraId="2ED10123" w14:textId="37C4C63B" w:rsidR="00F60599" w:rsidRPr="004B3397"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23255B7B" w14:textId="41E6367A" w:rsidR="00F60599" w:rsidRPr="004B3397" w:rsidRDefault="00F60599" w:rsidP="0024290A">
            <w:pPr>
              <w:pStyle w:val="TAC"/>
            </w:pPr>
          </w:p>
        </w:tc>
      </w:tr>
      <w:tr w:rsidR="00F60599" w:rsidRPr="004B3397" w14:paraId="49C581B7"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941BD6B" w14:textId="12201E26" w:rsidR="00F60599" w:rsidRPr="004B3397"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5A0C70E2" w14:textId="1587B464" w:rsidR="00F60599" w:rsidRPr="004B3397"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2A538517" w14:textId="1F637030" w:rsidR="00F60599" w:rsidRPr="004B3397"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612587EA" w14:textId="3A67137D"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77DBFD90" w14:textId="0A7E3359" w:rsidR="00F60599" w:rsidRPr="004B3397"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4D9B6A2F" w14:textId="7F08AA67"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456410" w14:textId="77777777" w:rsidR="00F60599" w:rsidRPr="004B3397" w:rsidRDefault="00F60599" w:rsidP="0024290A">
            <w:pPr>
              <w:pStyle w:val="TAC"/>
            </w:pPr>
            <w:r w:rsidRPr="004B3397">
              <w:t>321.9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271CB599" w14:textId="77777777" w:rsidR="00F60599" w:rsidRPr="004B3397" w:rsidRDefault="00F60599" w:rsidP="0024290A">
            <w:pPr>
              <w:pStyle w:val="TAC"/>
            </w:pPr>
            <w:r w:rsidRPr="004B3397">
              <w:t>0.91</w:t>
            </w:r>
          </w:p>
        </w:tc>
        <w:tc>
          <w:tcPr>
            <w:tcW w:w="588" w:type="pct"/>
            <w:tcBorders>
              <w:top w:val="single" w:sz="4" w:space="0" w:color="auto"/>
              <w:left w:val="single" w:sz="4" w:space="0" w:color="auto"/>
              <w:bottom w:val="single" w:sz="4" w:space="0" w:color="auto"/>
              <w:right w:val="single" w:sz="4" w:space="0" w:color="auto"/>
            </w:tcBorders>
            <w:noWrap/>
            <w:vAlign w:val="bottom"/>
          </w:tcPr>
          <w:p w14:paraId="136F64C2" w14:textId="710C3335" w:rsidR="00F60599" w:rsidRPr="004B3397"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33792677" w14:textId="12F58C18" w:rsidR="00F60599" w:rsidRPr="004B3397" w:rsidRDefault="00F60599" w:rsidP="0024290A">
            <w:pPr>
              <w:pStyle w:val="TAC"/>
            </w:pPr>
          </w:p>
        </w:tc>
      </w:tr>
      <w:tr w:rsidR="00F60599" w:rsidRPr="004B3397" w14:paraId="1E10125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90E2532" w14:textId="7E4A4486" w:rsidR="00F60599" w:rsidRPr="004B3397"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6EB5AF3A" w14:textId="753145A8" w:rsidR="00F60599" w:rsidRPr="004B3397"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4B102986" w14:textId="0723C2BB" w:rsidR="00F60599" w:rsidRPr="004B3397"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4615D16C" w14:textId="44D3A9BE"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4E0FEA9C" w14:textId="468628F1" w:rsidR="00F60599" w:rsidRPr="004B3397"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3A83C5C" w14:textId="26848F9C"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8207F84" w14:textId="77777777" w:rsidR="00F60599" w:rsidRPr="004B3397" w:rsidRDefault="00F60599" w:rsidP="0024290A">
            <w:pPr>
              <w:pStyle w:val="TAC"/>
            </w:pPr>
            <w:r w:rsidRPr="004B3397">
              <w:t>294.7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1C8F2F3" w14:textId="77777777" w:rsidR="00F60599" w:rsidRPr="004B3397" w:rsidRDefault="00F60599" w:rsidP="0024290A">
            <w:pPr>
              <w:pStyle w:val="TAC"/>
            </w:pPr>
            <w:r w:rsidRPr="004B3397">
              <w:t>0.99</w:t>
            </w:r>
          </w:p>
        </w:tc>
        <w:tc>
          <w:tcPr>
            <w:tcW w:w="588" w:type="pct"/>
            <w:tcBorders>
              <w:top w:val="single" w:sz="4" w:space="0" w:color="auto"/>
              <w:left w:val="single" w:sz="4" w:space="0" w:color="auto"/>
              <w:bottom w:val="single" w:sz="4" w:space="0" w:color="auto"/>
              <w:right w:val="single" w:sz="4" w:space="0" w:color="auto"/>
            </w:tcBorders>
            <w:noWrap/>
            <w:vAlign w:val="bottom"/>
          </w:tcPr>
          <w:p w14:paraId="651D21D4" w14:textId="5BC9D422" w:rsidR="00F60599" w:rsidRPr="004B3397"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29A79BC8" w14:textId="7C1564D2" w:rsidR="00F60599" w:rsidRPr="004B3397" w:rsidRDefault="00F60599" w:rsidP="0024290A">
            <w:pPr>
              <w:pStyle w:val="TAC"/>
            </w:pPr>
          </w:p>
        </w:tc>
      </w:tr>
    </w:tbl>
    <w:p w14:paraId="34F12A85" w14:textId="6964292B" w:rsidR="001E116D" w:rsidRPr="004B3397" w:rsidRDefault="001E116D"/>
    <w:tbl>
      <w:tblPr>
        <w:tblW w:w="5008" w:type="pct"/>
        <w:jc w:val="center"/>
        <w:tblLayout w:type="fixed"/>
        <w:tblCellMar>
          <w:left w:w="28" w:type="dxa"/>
        </w:tblCellMar>
        <w:tblLook w:val="04A0" w:firstRow="1" w:lastRow="0" w:firstColumn="1" w:lastColumn="0" w:noHBand="0" w:noVBand="1"/>
      </w:tblPr>
      <w:tblGrid>
        <w:gridCol w:w="1108"/>
        <w:gridCol w:w="872"/>
        <w:gridCol w:w="1844"/>
        <w:gridCol w:w="991"/>
        <w:gridCol w:w="993"/>
        <w:gridCol w:w="999"/>
        <w:gridCol w:w="991"/>
        <w:gridCol w:w="1846"/>
      </w:tblGrid>
      <w:tr w:rsidR="00771335" w:rsidRPr="004B3397" w14:paraId="092B4B6F" w14:textId="77777777" w:rsidTr="0024290A">
        <w:trPr>
          <w:tblHeader/>
          <w:jc w:val="center"/>
        </w:trPr>
        <w:tc>
          <w:tcPr>
            <w:tcW w:w="574" w:type="pct"/>
            <w:tcBorders>
              <w:top w:val="single" w:sz="4" w:space="0" w:color="auto"/>
              <w:left w:val="single" w:sz="4" w:space="0" w:color="auto"/>
              <w:bottom w:val="single" w:sz="4" w:space="0" w:color="auto"/>
              <w:right w:val="single" w:sz="4" w:space="0" w:color="auto"/>
            </w:tcBorders>
            <w:vAlign w:val="bottom"/>
            <w:hideMark/>
          </w:tcPr>
          <w:p w14:paraId="6FAC7E99" w14:textId="36CB6BBE" w:rsidR="00771335" w:rsidRPr="004B3397" w:rsidRDefault="00771335" w:rsidP="0024290A">
            <w:pPr>
              <w:pStyle w:val="TAH"/>
              <w:keepNext w:val="0"/>
              <w:keepLines w:val="0"/>
            </w:pPr>
            <w:r w:rsidRPr="004B3397">
              <w:t>Azim</w:t>
            </w:r>
            <w:r w:rsidR="002A2300" w:rsidRPr="004B3397">
              <w:t xml:space="preserve"> </w:t>
            </w:r>
            <w:r w:rsidRPr="004B3397">
              <w:t>[</w:t>
            </w:r>
            <w:r w:rsidRPr="004B3397">
              <w:rPr>
                <w:rFonts w:ascii="Symbol" w:hAnsi="Symbol"/>
              </w:rPr>
              <w:t></w:t>
            </w:r>
            <w:r w:rsidRPr="004B3397">
              <w:t>]</w:t>
            </w:r>
          </w:p>
        </w:tc>
        <w:tc>
          <w:tcPr>
            <w:tcW w:w="452" w:type="pct"/>
            <w:tcBorders>
              <w:top w:val="single" w:sz="4" w:space="0" w:color="auto"/>
              <w:left w:val="single" w:sz="4" w:space="0" w:color="auto"/>
              <w:bottom w:val="single" w:sz="4" w:space="0" w:color="auto"/>
              <w:right w:val="single" w:sz="4" w:space="0" w:color="auto"/>
            </w:tcBorders>
            <w:vAlign w:val="bottom"/>
            <w:hideMark/>
          </w:tcPr>
          <w:p w14:paraId="4781AAA5" w14:textId="0E516EB1" w:rsidR="00771335" w:rsidRPr="004B3397" w:rsidRDefault="00771335" w:rsidP="0024290A">
            <w:pPr>
              <w:pStyle w:val="TAH"/>
              <w:keepNext w:val="0"/>
              <w:keepLines w:val="0"/>
            </w:pPr>
            <w:r w:rsidRPr="004B3397">
              <w:t>|</w:t>
            </w:r>
            <w:r w:rsidRPr="004B3397">
              <w:rPr>
                <w:rFonts w:ascii="Symbol" w:hAnsi="Symbol"/>
              </w:rPr>
              <w:t></w:t>
            </w:r>
            <w:r w:rsidRPr="004B3397">
              <w:t>|</w:t>
            </w:r>
            <w:r w:rsidR="002A2300" w:rsidRPr="004B3397">
              <w:t xml:space="preserve"> </w:t>
            </w:r>
            <w:r w:rsidRPr="004B3397">
              <w:t>beam</w:t>
            </w:r>
            <w:r w:rsidR="002A2300" w:rsidRPr="004B3397">
              <w:t xml:space="preserve"> </w:t>
            </w:r>
            <w:r w:rsidRPr="004B3397">
              <w:t>1</w:t>
            </w:r>
          </w:p>
        </w:tc>
        <w:tc>
          <w:tcPr>
            <w:tcW w:w="956" w:type="pct"/>
            <w:tcBorders>
              <w:top w:val="single" w:sz="4" w:space="0" w:color="auto"/>
              <w:left w:val="single" w:sz="4" w:space="0" w:color="auto"/>
              <w:bottom w:val="single" w:sz="4" w:space="0" w:color="auto"/>
              <w:right w:val="single" w:sz="4" w:space="0" w:color="auto"/>
            </w:tcBorders>
            <w:vAlign w:val="bottom"/>
            <w:hideMark/>
          </w:tcPr>
          <w:p w14:paraId="547C478B" w14:textId="3A13EACF" w:rsidR="00771335" w:rsidRPr="004B3397" w:rsidRDefault="00771335" w:rsidP="0024290A">
            <w:pPr>
              <w:pStyle w:val="TAH"/>
              <w:keepNext w:val="0"/>
              <w:keepLines w:val="0"/>
            </w:pPr>
            <w:r w:rsidRPr="004B3397">
              <w:t>Azim</w:t>
            </w:r>
            <w:r w:rsidR="002A2300" w:rsidRPr="004B3397">
              <w:t xml:space="preserve"> </w:t>
            </w:r>
            <w:r w:rsidRPr="004B3397">
              <w:t>[</w:t>
            </w:r>
            <w:r w:rsidRPr="004B3397">
              <w:rPr>
                <w:rFonts w:ascii="Symbol" w:hAnsi="Symbol"/>
              </w:rPr>
              <w:t></w:t>
            </w:r>
            <w:r w:rsidRPr="004B3397">
              <w:t>]</w:t>
            </w:r>
          </w:p>
        </w:tc>
        <w:tc>
          <w:tcPr>
            <w:tcW w:w="514" w:type="pct"/>
            <w:tcBorders>
              <w:top w:val="single" w:sz="4" w:space="0" w:color="auto"/>
              <w:left w:val="single" w:sz="4" w:space="0" w:color="auto"/>
              <w:bottom w:val="single" w:sz="4" w:space="0" w:color="auto"/>
              <w:right w:val="single" w:sz="4" w:space="0" w:color="auto"/>
            </w:tcBorders>
            <w:vAlign w:val="bottom"/>
            <w:hideMark/>
          </w:tcPr>
          <w:p w14:paraId="3ED183E7" w14:textId="663CE570" w:rsidR="00771335" w:rsidRPr="004B3397" w:rsidRDefault="00771335" w:rsidP="0024290A">
            <w:pPr>
              <w:pStyle w:val="TAH"/>
              <w:keepNext w:val="0"/>
              <w:keepLines w:val="0"/>
            </w:pPr>
            <w:r w:rsidRPr="004B3397">
              <w:t>|</w:t>
            </w:r>
            <w:r w:rsidRPr="004B3397">
              <w:rPr>
                <w:rFonts w:ascii="Symbol" w:hAnsi="Symbol"/>
              </w:rPr>
              <w:t></w:t>
            </w:r>
            <w:r w:rsidRPr="004B3397">
              <w:t>|</w:t>
            </w:r>
            <w:r w:rsidR="002A2300" w:rsidRPr="004B3397">
              <w:t xml:space="preserve"> </w:t>
            </w:r>
            <w:r w:rsidRPr="004B3397">
              <w:t>beam</w:t>
            </w:r>
            <w:r w:rsidR="002A2300" w:rsidRPr="004B3397">
              <w:t xml:space="preserve"> </w:t>
            </w:r>
            <w:r w:rsidRPr="004B3397">
              <w:t>1</w:t>
            </w:r>
          </w:p>
        </w:tc>
        <w:tc>
          <w:tcPr>
            <w:tcW w:w="515" w:type="pct"/>
            <w:tcBorders>
              <w:top w:val="single" w:sz="4" w:space="0" w:color="auto"/>
              <w:left w:val="single" w:sz="4" w:space="0" w:color="auto"/>
              <w:bottom w:val="single" w:sz="4" w:space="0" w:color="auto"/>
              <w:right w:val="single" w:sz="4" w:space="0" w:color="auto"/>
            </w:tcBorders>
            <w:vAlign w:val="bottom"/>
            <w:hideMark/>
          </w:tcPr>
          <w:p w14:paraId="06BDF7AF" w14:textId="75440080" w:rsidR="00771335" w:rsidRPr="004B3397" w:rsidRDefault="00771335" w:rsidP="0024290A">
            <w:pPr>
              <w:pStyle w:val="TAH"/>
              <w:keepNext w:val="0"/>
              <w:keepLines w:val="0"/>
            </w:pPr>
            <w:r w:rsidRPr="004B3397">
              <w:t>Azim</w:t>
            </w:r>
            <w:r w:rsidR="002A2300" w:rsidRPr="004B3397">
              <w:t xml:space="preserve"> </w:t>
            </w:r>
            <w:r w:rsidRPr="004B3397">
              <w:t>[</w:t>
            </w:r>
            <w:r w:rsidRPr="004B3397">
              <w:rPr>
                <w:rFonts w:ascii="Symbol" w:hAnsi="Symbol"/>
              </w:rPr>
              <w:t></w:t>
            </w:r>
            <w:r w:rsidRPr="004B3397">
              <w:t>]</w:t>
            </w:r>
          </w:p>
        </w:tc>
        <w:tc>
          <w:tcPr>
            <w:tcW w:w="517" w:type="pct"/>
            <w:tcBorders>
              <w:top w:val="single" w:sz="4" w:space="0" w:color="auto"/>
              <w:left w:val="single" w:sz="4" w:space="0" w:color="auto"/>
              <w:bottom w:val="single" w:sz="4" w:space="0" w:color="auto"/>
              <w:right w:val="single" w:sz="4" w:space="0" w:color="auto"/>
            </w:tcBorders>
            <w:vAlign w:val="bottom"/>
            <w:hideMark/>
          </w:tcPr>
          <w:p w14:paraId="40D3A1FB" w14:textId="5560D5D3" w:rsidR="00771335" w:rsidRPr="004B3397" w:rsidRDefault="00771335" w:rsidP="0024290A">
            <w:pPr>
              <w:pStyle w:val="TAH"/>
              <w:keepNext w:val="0"/>
              <w:keepLines w:val="0"/>
            </w:pPr>
            <w:r w:rsidRPr="004B3397">
              <w:t>|</w:t>
            </w:r>
            <w:r w:rsidRPr="004B3397">
              <w:rPr>
                <w:rFonts w:ascii="Symbol" w:hAnsi="Symbol"/>
              </w:rPr>
              <w:t></w:t>
            </w:r>
            <w:r w:rsidRPr="004B3397">
              <w:t>|</w:t>
            </w:r>
            <w:r w:rsidR="002A2300" w:rsidRPr="004B3397">
              <w:t xml:space="preserve"> </w:t>
            </w:r>
            <w:r w:rsidRPr="004B3397">
              <w:t>beam</w:t>
            </w:r>
            <w:r w:rsidR="002A2300" w:rsidRPr="004B3397">
              <w:t xml:space="preserve"> </w:t>
            </w:r>
            <w:r w:rsidRPr="004B3397">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11F9F6DF" w14:textId="086A8567" w:rsidR="00771335" w:rsidRPr="004B3397" w:rsidRDefault="00771335" w:rsidP="0024290A">
            <w:pPr>
              <w:pStyle w:val="TAH"/>
              <w:keepNext w:val="0"/>
              <w:keepLines w:val="0"/>
            </w:pPr>
            <w:r w:rsidRPr="004B3397">
              <w:t>Azim</w:t>
            </w:r>
            <w:r w:rsidR="002A2300" w:rsidRPr="004B3397">
              <w:t xml:space="preserve"> </w:t>
            </w:r>
            <w:r w:rsidRPr="004B3397">
              <w:t>[</w:t>
            </w:r>
            <w:r w:rsidRPr="004B3397">
              <w:rPr>
                <w:rFonts w:ascii="Symbol" w:hAnsi="Symbol"/>
              </w:rPr>
              <w:t></w:t>
            </w:r>
            <w:r w:rsidRPr="004B3397">
              <w:t>]</w:t>
            </w:r>
          </w:p>
        </w:tc>
        <w:tc>
          <w:tcPr>
            <w:tcW w:w="957" w:type="pct"/>
            <w:tcBorders>
              <w:top w:val="single" w:sz="4" w:space="0" w:color="auto"/>
              <w:left w:val="single" w:sz="4" w:space="0" w:color="auto"/>
              <w:bottom w:val="single" w:sz="4" w:space="0" w:color="auto"/>
              <w:right w:val="single" w:sz="4" w:space="0" w:color="auto"/>
            </w:tcBorders>
            <w:vAlign w:val="bottom"/>
            <w:hideMark/>
          </w:tcPr>
          <w:p w14:paraId="3D8096F0" w14:textId="65B9FA80" w:rsidR="00771335" w:rsidRPr="004B3397" w:rsidRDefault="00771335" w:rsidP="0024290A">
            <w:pPr>
              <w:pStyle w:val="TAH"/>
              <w:keepNext w:val="0"/>
              <w:keepLines w:val="0"/>
            </w:pPr>
            <w:r w:rsidRPr="004B3397">
              <w:t>|</w:t>
            </w:r>
            <w:r w:rsidRPr="004B3397">
              <w:rPr>
                <w:rFonts w:ascii="Symbol" w:hAnsi="Symbol"/>
              </w:rPr>
              <w:t></w:t>
            </w:r>
            <w:r w:rsidRPr="004B3397">
              <w:t>|</w:t>
            </w:r>
            <w:r w:rsidR="002A2300" w:rsidRPr="004B3397">
              <w:t xml:space="preserve"> </w:t>
            </w:r>
            <w:r w:rsidRPr="004B3397">
              <w:t>beam</w:t>
            </w:r>
            <w:r w:rsidR="002A2300" w:rsidRPr="004B3397">
              <w:t xml:space="preserve"> </w:t>
            </w:r>
            <w:r w:rsidRPr="004B3397">
              <w:t>1</w:t>
            </w:r>
          </w:p>
        </w:tc>
      </w:tr>
      <w:tr w:rsidR="00771335" w:rsidRPr="004B3397" w14:paraId="1312B6FB" w14:textId="77777777" w:rsidTr="0024290A">
        <w:trPr>
          <w:tblHeader/>
          <w:jc w:val="center"/>
        </w:trPr>
        <w:tc>
          <w:tcPr>
            <w:tcW w:w="1026" w:type="pct"/>
            <w:gridSpan w:val="2"/>
            <w:tcBorders>
              <w:top w:val="single" w:sz="4" w:space="0" w:color="auto"/>
              <w:left w:val="single" w:sz="4" w:space="0" w:color="auto"/>
              <w:bottom w:val="single" w:sz="4" w:space="0" w:color="auto"/>
              <w:right w:val="single" w:sz="4" w:space="0" w:color="auto"/>
            </w:tcBorders>
            <w:vAlign w:val="bottom"/>
          </w:tcPr>
          <w:p w14:paraId="5CF9976C" w14:textId="6B6137CF" w:rsidR="00771335" w:rsidRPr="004B3397" w:rsidRDefault="00771335" w:rsidP="0024290A">
            <w:pPr>
              <w:pStyle w:val="TAH"/>
              <w:keepNext w:val="0"/>
              <w:keepLines w:val="0"/>
            </w:pPr>
            <w:r w:rsidRPr="004B3397">
              <w:t>2132.5</w:t>
            </w:r>
            <w:r w:rsidR="002A2300" w:rsidRPr="004B3397">
              <w:t xml:space="preserve"> </w:t>
            </w:r>
            <w:r w:rsidRPr="004B3397">
              <w:t>MHz</w:t>
            </w:r>
          </w:p>
        </w:tc>
        <w:tc>
          <w:tcPr>
            <w:tcW w:w="1470" w:type="pct"/>
            <w:gridSpan w:val="2"/>
            <w:tcBorders>
              <w:top w:val="single" w:sz="4" w:space="0" w:color="auto"/>
              <w:left w:val="single" w:sz="4" w:space="0" w:color="auto"/>
              <w:bottom w:val="single" w:sz="4" w:space="0" w:color="auto"/>
              <w:right w:val="single" w:sz="4" w:space="0" w:color="auto"/>
            </w:tcBorders>
            <w:vAlign w:val="bottom"/>
          </w:tcPr>
          <w:p w14:paraId="6E32E99E" w14:textId="1BED7909" w:rsidR="00771335" w:rsidRPr="004B3397" w:rsidRDefault="00771335" w:rsidP="0024290A">
            <w:pPr>
              <w:pStyle w:val="TAH"/>
              <w:keepNext w:val="0"/>
              <w:keepLines w:val="0"/>
            </w:pPr>
            <w:r w:rsidRPr="004B3397">
              <w:t>2450</w:t>
            </w:r>
            <w:r w:rsidR="002A2300" w:rsidRPr="004B3397">
              <w:t xml:space="preserve"> </w:t>
            </w:r>
            <w:r w:rsidRPr="004B3397">
              <w:t>MHz</w:t>
            </w:r>
          </w:p>
        </w:tc>
        <w:tc>
          <w:tcPr>
            <w:tcW w:w="1033" w:type="pct"/>
            <w:gridSpan w:val="2"/>
            <w:tcBorders>
              <w:top w:val="single" w:sz="4" w:space="0" w:color="auto"/>
              <w:left w:val="single" w:sz="4" w:space="0" w:color="auto"/>
              <w:bottom w:val="single" w:sz="4" w:space="0" w:color="auto"/>
              <w:right w:val="single" w:sz="4" w:space="0" w:color="auto"/>
            </w:tcBorders>
            <w:vAlign w:val="bottom"/>
          </w:tcPr>
          <w:p w14:paraId="32393501" w14:textId="0F24C7E9" w:rsidR="00771335" w:rsidRPr="004B3397" w:rsidRDefault="00771335" w:rsidP="0024290A">
            <w:pPr>
              <w:pStyle w:val="TAH"/>
              <w:keepNext w:val="0"/>
              <w:keepLines w:val="0"/>
            </w:pPr>
            <w:r w:rsidRPr="004B3397">
              <w:t>3600</w:t>
            </w:r>
            <w:r w:rsidR="002A2300" w:rsidRPr="004B3397">
              <w:t xml:space="preserve"> </w:t>
            </w:r>
            <w:r w:rsidRPr="004B3397">
              <w:t>MHz</w:t>
            </w:r>
          </w:p>
        </w:tc>
        <w:tc>
          <w:tcPr>
            <w:tcW w:w="1471" w:type="pct"/>
            <w:gridSpan w:val="2"/>
            <w:tcBorders>
              <w:top w:val="single" w:sz="4" w:space="0" w:color="auto"/>
              <w:left w:val="single" w:sz="4" w:space="0" w:color="auto"/>
              <w:bottom w:val="single" w:sz="4" w:space="0" w:color="auto"/>
              <w:right w:val="single" w:sz="4" w:space="0" w:color="auto"/>
            </w:tcBorders>
            <w:vAlign w:val="bottom"/>
          </w:tcPr>
          <w:p w14:paraId="57B342B3" w14:textId="1254F684" w:rsidR="00771335" w:rsidRPr="004B3397" w:rsidRDefault="00771335" w:rsidP="0024290A">
            <w:pPr>
              <w:pStyle w:val="TAH"/>
              <w:keepNext w:val="0"/>
              <w:keepLines w:val="0"/>
            </w:pPr>
            <w:r w:rsidRPr="004B3397">
              <w:t>4700</w:t>
            </w:r>
            <w:r w:rsidR="002A2300" w:rsidRPr="004B3397">
              <w:t xml:space="preserve"> </w:t>
            </w:r>
            <w:r w:rsidRPr="004B3397">
              <w:t>MHz</w:t>
            </w:r>
          </w:p>
        </w:tc>
      </w:tr>
      <w:tr w:rsidR="00771335" w:rsidRPr="004B3397" w14:paraId="7C320806"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0026884" w14:textId="77777777" w:rsidR="00771335" w:rsidRPr="004B3397" w:rsidRDefault="00771335" w:rsidP="0024290A">
            <w:pPr>
              <w:pStyle w:val="TAC"/>
              <w:keepNext w:val="0"/>
              <w:keepLines w:val="0"/>
            </w:pPr>
            <w:r w:rsidRPr="004B3397">
              <w:t>270.0</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77065AD" w14:textId="77777777" w:rsidR="00771335" w:rsidRPr="004B3397" w:rsidRDefault="00771335" w:rsidP="0024290A">
            <w:pPr>
              <w:pStyle w:val="TAC"/>
              <w:keepNext w:val="0"/>
              <w:keepLines w:val="0"/>
            </w:pPr>
            <w:r w:rsidRPr="004B3397">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DF94987" w14:textId="77777777" w:rsidR="00771335" w:rsidRPr="004B3397" w:rsidRDefault="00771335" w:rsidP="0024290A">
            <w:pPr>
              <w:pStyle w:val="TAC"/>
              <w:keepNext w:val="0"/>
              <w:keepLines w:val="0"/>
            </w:pPr>
            <w:r w:rsidRPr="004B3397">
              <w:t>270.0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F86BC46" w14:textId="77777777" w:rsidR="00771335" w:rsidRPr="004B3397" w:rsidRDefault="00771335" w:rsidP="0024290A">
            <w:pPr>
              <w:pStyle w:val="TAC"/>
              <w:keepNext w:val="0"/>
              <w:keepLines w:val="0"/>
            </w:pPr>
            <w:r w:rsidRPr="004B3397">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EF1A990" w14:textId="77777777" w:rsidR="00771335" w:rsidRPr="004B3397" w:rsidRDefault="00771335" w:rsidP="0024290A">
            <w:pPr>
              <w:pStyle w:val="TAC"/>
              <w:keepNext w:val="0"/>
              <w:keepLines w:val="0"/>
            </w:pPr>
            <w:r w:rsidRPr="004B3397">
              <w:t>270.0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802D4E0" w14:textId="77777777" w:rsidR="00771335" w:rsidRPr="004B3397" w:rsidRDefault="00771335" w:rsidP="0024290A">
            <w:pPr>
              <w:pStyle w:val="TAC"/>
              <w:keepNext w:val="0"/>
              <w:keepLines w:val="0"/>
            </w:pPr>
            <w:r w:rsidRPr="004B3397">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FAD6DDE" w14:textId="77777777" w:rsidR="00771335" w:rsidRPr="004B3397" w:rsidRDefault="00771335" w:rsidP="0024290A">
            <w:pPr>
              <w:pStyle w:val="TAC"/>
              <w:keepNext w:val="0"/>
              <w:keepLines w:val="0"/>
            </w:pPr>
            <w:r w:rsidRPr="004B3397">
              <w:t>270.0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0B5CA4FC" w14:textId="77777777" w:rsidR="00771335" w:rsidRPr="004B3397" w:rsidRDefault="00771335" w:rsidP="0024290A">
            <w:pPr>
              <w:pStyle w:val="TAC"/>
              <w:keepNext w:val="0"/>
              <w:keepLines w:val="0"/>
            </w:pPr>
            <w:r w:rsidRPr="004B3397">
              <w:t>1.00</w:t>
            </w:r>
          </w:p>
        </w:tc>
      </w:tr>
      <w:tr w:rsidR="00771335" w:rsidRPr="004B3397" w14:paraId="18A2AD7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66ABC07" w14:textId="77777777" w:rsidR="00771335" w:rsidRPr="004B3397" w:rsidRDefault="00771335" w:rsidP="0024290A">
            <w:pPr>
              <w:pStyle w:val="TAC"/>
              <w:keepNext w:val="0"/>
              <w:keepLines w:val="0"/>
            </w:pPr>
            <w:r w:rsidRPr="004B3397">
              <w:t>261.9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7BC171B" w14:textId="77777777" w:rsidR="00771335" w:rsidRPr="004B3397" w:rsidRDefault="00771335" w:rsidP="0024290A">
            <w:pPr>
              <w:pStyle w:val="TAC"/>
              <w:keepNext w:val="0"/>
              <w:keepLines w:val="0"/>
            </w:pPr>
            <w:r w:rsidRPr="004B3397">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5CF5A59" w14:textId="77777777" w:rsidR="00771335" w:rsidRPr="004B3397" w:rsidRDefault="00771335" w:rsidP="0024290A">
            <w:pPr>
              <w:pStyle w:val="TAC"/>
              <w:keepNext w:val="0"/>
              <w:keepLines w:val="0"/>
            </w:pPr>
            <w:r w:rsidRPr="004B3397">
              <w:t>263.0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C9E59D" w14:textId="77777777" w:rsidR="00771335" w:rsidRPr="004B3397" w:rsidRDefault="00771335" w:rsidP="0024290A">
            <w:pPr>
              <w:pStyle w:val="TAC"/>
              <w:keepNext w:val="0"/>
              <w:keepLines w:val="0"/>
            </w:pPr>
            <w:r w:rsidRPr="004B3397">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27ABDB5" w14:textId="77777777" w:rsidR="00771335" w:rsidRPr="004B3397" w:rsidRDefault="00771335" w:rsidP="0024290A">
            <w:pPr>
              <w:pStyle w:val="TAC"/>
              <w:keepNext w:val="0"/>
              <w:keepLines w:val="0"/>
            </w:pPr>
            <w:r w:rsidRPr="004B3397">
              <w:t>265.2</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9CCA464" w14:textId="77777777" w:rsidR="00771335" w:rsidRPr="004B3397" w:rsidRDefault="00771335" w:rsidP="0024290A">
            <w:pPr>
              <w:pStyle w:val="TAC"/>
              <w:keepNext w:val="0"/>
              <w:keepLines w:val="0"/>
            </w:pPr>
            <w:r w:rsidRPr="004B3397">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ACB6FC9" w14:textId="77777777" w:rsidR="00771335" w:rsidRPr="004B3397" w:rsidRDefault="00771335" w:rsidP="0024290A">
            <w:pPr>
              <w:pStyle w:val="TAC"/>
              <w:keepNext w:val="0"/>
              <w:keepLines w:val="0"/>
            </w:pPr>
            <w:r w:rsidRPr="004B3397">
              <w:t>266.3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98C5B97" w14:textId="77777777" w:rsidR="00771335" w:rsidRPr="004B3397" w:rsidRDefault="00771335" w:rsidP="0024290A">
            <w:pPr>
              <w:pStyle w:val="TAC"/>
              <w:keepNext w:val="0"/>
              <w:keepLines w:val="0"/>
            </w:pPr>
            <w:r w:rsidRPr="004B3397">
              <w:t>1.00</w:t>
            </w:r>
          </w:p>
        </w:tc>
      </w:tr>
      <w:tr w:rsidR="00771335" w:rsidRPr="004B3397" w14:paraId="59EF3F5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3E465A6" w14:textId="77777777" w:rsidR="00771335" w:rsidRPr="004B3397" w:rsidRDefault="00771335" w:rsidP="0024290A">
            <w:pPr>
              <w:pStyle w:val="TAC"/>
              <w:keepNext w:val="0"/>
              <w:keepLines w:val="0"/>
            </w:pPr>
            <w:r w:rsidRPr="004B3397">
              <w:t>253.9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C1C617A" w14:textId="77777777" w:rsidR="00771335" w:rsidRPr="004B3397" w:rsidRDefault="00771335" w:rsidP="0024290A">
            <w:pPr>
              <w:pStyle w:val="TAC"/>
              <w:keepNext w:val="0"/>
              <w:keepLines w:val="0"/>
            </w:pPr>
            <w:r w:rsidRPr="004B3397">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7D46CCC" w14:textId="77777777" w:rsidR="00771335" w:rsidRPr="004B3397" w:rsidRDefault="00771335" w:rsidP="0024290A">
            <w:pPr>
              <w:pStyle w:val="TAC"/>
              <w:keepNext w:val="0"/>
              <w:keepLines w:val="0"/>
            </w:pPr>
            <w:r w:rsidRPr="004B3397">
              <w:t>256.0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B5EA208" w14:textId="77777777" w:rsidR="00771335" w:rsidRPr="004B3397" w:rsidRDefault="00771335" w:rsidP="0024290A">
            <w:pPr>
              <w:pStyle w:val="TAC"/>
              <w:keepNext w:val="0"/>
              <w:keepLines w:val="0"/>
            </w:pPr>
            <w:r w:rsidRPr="004B3397">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87AD12B" w14:textId="77777777" w:rsidR="00771335" w:rsidRPr="004B3397" w:rsidRDefault="00771335" w:rsidP="0024290A">
            <w:pPr>
              <w:pStyle w:val="TAC"/>
              <w:keepNext w:val="0"/>
              <w:keepLines w:val="0"/>
            </w:pPr>
            <w:r w:rsidRPr="004B3397">
              <w:t>260.5</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AB7244E" w14:textId="77777777" w:rsidR="00771335" w:rsidRPr="004B3397" w:rsidRDefault="00771335" w:rsidP="0024290A">
            <w:pPr>
              <w:pStyle w:val="TAC"/>
              <w:keepNext w:val="0"/>
              <w:keepLines w:val="0"/>
            </w:pPr>
            <w:r w:rsidRPr="004B3397">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EF89B54" w14:textId="77777777" w:rsidR="00771335" w:rsidRPr="004B3397" w:rsidRDefault="00771335" w:rsidP="0024290A">
            <w:pPr>
              <w:pStyle w:val="TAC"/>
              <w:keepNext w:val="0"/>
              <w:keepLines w:val="0"/>
            </w:pPr>
            <w:r w:rsidRPr="004B3397">
              <w:t>262.7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26BBAEF" w14:textId="77777777" w:rsidR="00771335" w:rsidRPr="004B3397" w:rsidRDefault="00771335" w:rsidP="0024290A">
            <w:pPr>
              <w:pStyle w:val="TAC"/>
              <w:keepNext w:val="0"/>
              <w:keepLines w:val="0"/>
            </w:pPr>
            <w:r w:rsidRPr="004B3397">
              <w:t>1.00</w:t>
            </w:r>
          </w:p>
        </w:tc>
      </w:tr>
      <w:tr w:rsidR="00771335" w:rsidRPr="004B3397" w14:paraId="2A4B7C2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A5E92C6" w14:textId="77777777" w:rsidR="00771335" w:rsidRPr="004B3397" w:rsidRDefault="00771335" w:rsidP="0024290A">
            <w:pPr>
              <w:pStyle w:val="TAC"/>
              <w:keepNext w:val="0"/>
              <w:keepLines w:val="0"/>
            </w:pPr>
            <w:r w:rsidRPr="004B3397">
              <w:t>245.8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931946A" w14:textId="77777777" w:rsidR="00771335" w:rsidRPr="004B3397" w:rsidRDefault="00771335" w:rsidP="0024290A">
            <w:pPr>
              <w:pStyle w:val="TAC"/>
              <w:keepNext w:val="0"/>
              <w:keepLines w:val="0"/>
            </w:pPr>
            <w:r w:rsidRPr="004B3397">
              <w:t>0.99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E178238" w14:textId="77777777" w:rsidR="00771335" w:rsidRPr="004B3397" w:rsidRDefault="00771335" w:rsidP="0024290A">
            <w:pPr>
              <w:pStyle w:val="TAC"/>
              <w:keepNext w:val="0"/>
              <w:keepLines w:val="0"/>
            </w:pPr>
            <w:r w:rsidRPr="004B3397">
              <w:t>249.0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EB84C6" w14:textId="77777777" w:rsidR="00771335" w:rsidRPr="004B3397" w:rsidRDefault="00771335" w:rsidP="0024290A">
            <w:pPr>
              <w:pStyle w:val="TAC"/>
              <w:keepNext w:val="0"/>
              <w:keepLines w:val="0"/>
            </w:pPr>
            <w:r w:rsidRPr="004B3397">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4515F18" w14:textId="77777777" w:rsidR="00771335" w:rsidRPr="004B3397" w:rsidRDefault="00771335" w:rsidP="0024290A">
            <w:pPr>
              <w:pStyle w:val="TAC"/>
              <w:keepNext w:val="0"/>
              <w:keepLines w:val="0"/>
            </w:pPr>
            <w:r w:rsidRPr="004B3397">
              <w:t>255.7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0B9FA48" w14:textId="77777777" w:rsidR="00771335" w:rsidRPr="004B3397" w:rsidRDefault="00771335" w:rsidP="0024290A">
            <w:pPr>
              <w:pStyle w:val="TAC"/>
              <w:keepNext w:val="0"/>
              <w:keepLines w:val="0"/>
            </w:pPr>
            <w:r w:rsidRPr="004B3397">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9C3587A" w14:textId="77777777" w:rsidR="00771335" w:rsidRPr="004B3397" w:rsidRDefault="00771335" w:rsidP="0024290A">
            <w:pPr>
              <w:pStyle w:val="TAC"/>
              <w:keepNext w:val="0"/>
              <w:keepLines w:val="0"/>
            </w:pPr>
            <w:r w:rsidRPr="004B3397">
              <w:t>259.0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625FC43" w14:textId="77777777" w:rsidR="00771335" w:rsidRPr="004B3397" w:rsidRDefault="00771335" w:rsidP="0024290A">
            <w:pPr>
              <w:pStyle w:val="TAC"/>
              <w:keepNext w:val="0"/>
              <w:keepLines w:val="0"/>
            </w:pPr>
            <w:r w:rsidRPr="004B3397">
              <w:t>0.99</w:t>
            </w:r>
          </w:p>
        </w:tc>
      </w:tr>
      <w:tr w:rsidR="00771335" w:rsidRPr="004B3397" w14:paraId="53C61D0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CE751C4" w14:textId="77777777" w:rsidR="00771335" w:rsidRPr="004B3397" w:rsidRDefault="00771335" w:rsidP="0024290A">
            <w:pPr>
              <w:pStyle w:val="TAC"/>
              <w:keepNext w:val="0"/>
              <w:keepLines w:val="0"/>
            </w:pPr>
            <w:r w:rsidRPr="004B3397">
              <w:t>237.8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138A55E" w14:textId="77777777" w:rsidR="00771335" w:rsidRPr="004B3397" w:rsidRDefault="00771335" w:rsidP="0024290A">
            <w:pPr>
              <w:pStyle w:val="TAC"/>
              <w:keepNext w:val="0"/>
              <w:keepLines w:val="0"/>
            </w:pPr>
            <w:r w:rsidRPr="004B3397">
              <w:t>0.99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52CE6D5" w14:textId="77777777" w:rsidR="00771335" w:rsidRPr="004B3397" w:rsidRDefault="00771335" w:rsidP="0024290A">
            <w:pPr>
              <w:pStyle w:val="TAC"/>
              <w:keepNext w:val="0"/>
              <w:keepLines w:val="0"/>
            </w:pPr>
            <w:r w:rsidRPr="004B3397">
              <w:t>242.0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A0517F" w14:textId="77777777" w:rsidR="00771335" w:rsidRPr="004B3397" w:rsidRDefault="00771335" w:rsidP="0024290A">
            <w:pPr>
              <w:pStyle w:val="TAC"/>
              <w:keepNext w:val="0"/>
              <w:keepLines w:val="0"/>
            </w:pPr>
            <w:r w:rsidRPr="004B3397">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F633FFE" w14:textId="77777777" w:rsidR="00771335" w:rsidRPr="004B3397" w:rsidRDefault="00771335" w:rsidP="0024290A">
            <w:pPr>
              <w:pStyle w:val="TAC"/>
              <w:keepNext w:val="0"/>
              <w:keepLines w:val="0"/>
            </w:pPr>
            <w:r w:rsidRPr="004B3397">
              <w:t>250.9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D9AB85C" w14:textId="77777777" w:rsidR="00771335" w:rsidRPr="004B3397" w:rsidRDefault="00771335" w:rsidP="0024290A">
            <w:pPr>
              <w:pStyle w:val="TAC"/>
              <w:keepNext w:val="0"/>
              <w:keepLines w:val="0"/>
            </w:pPr>
            <w:r w:rsidRPr="004B3397">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9F6707" w14:textId="77777777" w:rsidR="00771335" w:rsidRPr="004B3397" w:rsidRDefault="00771335" w:rsidP="0024290A">
            <w:pPr>
              <w:pStyle w:val="TAC"/>
              <w:keepNext w:val="0"/>
              <w:keepLines w:val="0"/>
            </w:pPr>
            <w:r w:rsidRPr="004B3397">
              <w:t>255.4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5406DEE" w14:textId="77777777" w:rsidR="00771335" w:rsidRPr="004B3397" w:rsidRDefault="00771335" w:rsidP="0024290A">
            <w:pPr>
              <w:pStyle w:val="TAC"/>
              <w:keepNext w:val="0"/>
              <w:keepLines w:val="0"/>
            </w:pPr>
            <w:r w:rsidRPr="004B3397">
              <w:t>0.99</w:t>
            </w:r>
          </w:p>
        </w:tc>
      </w:tr>
      <w:tr w:rsidR="00771335" w:rsidRPr="004B3397" w14:paraId="03F7C967"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2536529" w14:textId="77777777" w:rsidR="00771335" w:rsidRPr="004B3397" w:rsidRDefault="00771335" w:rsidP="0024290A">
            <w:pPr>
              <w:pStyle w:val="TAC"/>
              <w:keepNext w:val="0"/>
              <w:keepLines w:val="0"/>
            </w:pPr>
            <w:r w:rsidRPr="004B3397">
              <w:t>229.7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45CBFC6" w14:textId="77777777" w:rsidR="00771335" w:rsidRPr="004B3397" w:rsidRDefault="00771335" w:rsidP="0024290A">
            <w:pPr>
              <w:pStyle w:val="TAC"/>
              <w:keepNext w:val="0"/>
              <w:keepLines w:val="0"/>
            </w:pPr>
            <w:r w:rsidRPr="004B3397">
              <w:t>0.98</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535B55D" w14:textId="77777777" w:rsidR="00771335" w:rsidRPr="004B3397" w:rsidRDefault="00771335" w:rsidP="0024290A">
            <w:pPr>
              <w:pStyle w:val="TAC"/>
              <w:keepNext w:val="0"/>
              <w:keepLines w:val="0"/>
            </w:pPr>
            <w:r w:rsidRPr="004B3397">
              <w:t>234.9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87BB7F5" w14:textId="77777777" w:rsidR="00771335" w:rsidRPr="004B3397" w:rsidRDefault="00771335" w:rsidP="0024290A">
            <w:pPr>
              <w:pStyle w:val="TAC"/>
              <w:keepNext w:val="0"/>
              <w:keepLines w:val="0"/>
            </w:pPr>
            <w:r w:rsidRPr="004B3397">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D4CFF8E" w14:textId="77777777" w:rsidR="00771335" w:rsidRPr="004B3397" w:rsidRDefault="00771335" w:rsidP="0024290A">
            <w:pPr>
              <w:pStyle w:val="TAC"/>
              <w:keepNext w:val="0"/>
              <w:keepLines w:val="0"/>
            </w:pPr>
            <w:r w:rsidRPr="004B3397">
              <w:t>246.1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DF4C459" w14:textId="77777777" w:rsidR="00771335" w:rsidRPr="004B3397" w:rsidRDefault="00771335" w:rsidP="0024290A">
            <w:pPr>
              <w:pStyle w:val="TAC"/>
              <w:keepNext w:val="0"/>
              <w:keepLines w:val="0"/>
            </w:pPr>
            <w:r w:rsidRPr="004B3397">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21D7B66" w14:textId="77777777" w:rsidR="00771335" w:rsidRPr="004B3397" w:rsidRDefault="00771335" w:rsidP="0024290A">
            <w:pPr>
              <w:pStyle w:val="TAC"/>
              <w:keepNext w:val="0"/>
              <w:keepLines w:val="0"/>
            </w:pPr>
            <w:r w:rsidRPr="004B3397">
              <w:t>251.7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013D5A4" w14:textId="77777777" w:rsidR="00771335" w:rsidRPr="004B3397" w:rsidRDefault="00771335" w:rsidP="0024290A">
            <w:pPr>
              <w:pStyle w:val="TAC"/>
              <w:keepNext w:val="0"/>
              <w:keepLines w:val="0"/>
            </w:pPr>
            <w:r w:rsidRPr="004B3397">
              <w:t>0.99</w:t>
            </w:r>
          </w:p>
        </w:tc>
      </w:tr>
      <w:tr w:rsidR="00771335" w:rsidRPr="004B3397" w14:paraId="60002311"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3F61935" w14:textId="77777777" w:rsidR="00771335" w:rsidRPr="004B3397" w:rsidRDefault="00771335" w:rsidP="0024290A">
            <w:pPr>
              <w:pStyle w:val="TAC"/>
              <w:keepNext w:val="0"/>
              <w:keepLines w:val="0"/>
            </w:pPr>
            <w:r w:rsidRPr="004B3397">
              <w:t>221.7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331E737" w14:textId="77777777" w:rsidR="00771335" w:rsidRPr="004B3397" w:rsidRDefault="00771335" w:rsidP="0024290A">
            <w:pPr>
              <w:pStyle w:val="TAC"/>
              <w:keepNext w:val="0"/>
              <w:keepLines w:val="0"/>
            </w:pPr>
            <w:r w:rsidRPr="004B3397">
              <w:t>0.97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C7FDE1B" w14:textId="77777777" w:rsidR="00771335" w:rsidRPr="004B3397" w:rsidRDefault="00771335" w:rsidP="0024290A">
            <w:pPr>
              <w:pStyle w:val="TAC"/>
              <w:keepNext w:val="0"/>
              <w:keepLines w:val="0"/>
            </w:pPr>
            <w:r w:rsidRPr="004B3397">
              <w:t>227.9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0788354" w14:textId="77777777" w:rsidR="00771335" w:rsidRPr="004B3397" w:rsidRDefault="00771335" w:rsidP="0024290A">
            <w:pPr>
              <w:pStyle w:val="TAC"/>
              <w:keepNext w:val="0"/>
              <w:keepLines w:val="0"/>
            </w:pPr>
            <w:r w:rsidRPr="004B3397">
              <w:t>0.98</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A531F56" w14:textId="77777777" w:rsidR="00771335" w:rsidRPr="004B3397" w:rsidRDefault="00771335" w:rsidP="0024290A">
            <w:pPr>
              <w:pStyle w:val="TAC"/>
              <w:keepNext w:val="0"/>
              <w:keepLines w:val="0"/>
            </w:pPr>
            <w:r w:rsidRPr="004B3397">
              <w:t>241.4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1E5D659" w14:textId="77777777" w:rsidR="00771335" w:rsidRPr="004B3397" w:rsidRDefault="00771335" w:rsidP="0024290A">
            <w:pPr>
              <w:pStyle w:val="TAC"/>
              <w:keepNext w:val="0"/>
              <w:keepLines w:val="0"/>
            </w:pPr>
            <w:r w:rsidRPr="004B3397">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95CDF56" w14:textId="77777777" w:rsidR="00771335" w:rsidRPr="004B3397" w:rsidRDefault="00771335" w:rsidP="0024290A">
            <w:pPr>
              <w:pStyle w:val="TAC"/>
              <w:keepNext w:val="0"/>
              <w:keepLines w:val="0"/>
            </w:pPr>
            <w:r w:rsidRPr="004B3397">
              <w:t>248.1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AF0B943" w14:textId="77777777" w:rsidR="00771335" w:rsidRPr="004B3397" w:rsidRDefault="00771335" w:rsidP="0024290A">
            <w:pPr>
              <w:pStyle w:val="TAC"/>
              <w:keepNext w:val="0"/>
              <w:keepLines w:val="0"/>
            </w:pPr>
            <w:r w:rsidRPr="004B3397">
              <w:t>0.98</w:t>
            </w:r>
          </w:p>
        </w:tc>
      </w:tr>
      <w:tr w:rsidR="00771335" w:rsidRPr="004B3397" w14:paraId="5B10895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04E3A51" w14:textId="77777777" w:rsidR="00771335" w:rsidRPr="004B3397" w:rsidRDefault="00771335" w:rsidP="0024290A">
            <w:pPr>
              <w:pStyle w:val="TAC"/>
              <w:keepNext w:val="0"/>
              <w:keepLines w:val="0"/>
            </w:pPr>
            <w:r w:rsidRPr="004B3397">
              <w:t>213.6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41FE18F" w14:textId="77777777" w:rsidR="00771335" w:rsidRPr="004B3397" w:rsidRDefault="00771335" w:rsidP="0024290A">
            <w:pPr>
              <w:pStyle w:val="TAC"/>
              <w:keepNext w:val="0"/>
              <w:keepLines w:val="0"/>
            </w:pPr>
            <w:r w:rsidRPr="004B3397">
              <w:t>0.96</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61D0443" w14:textId="77777777" w:rsidR="00771335" w:rsidRPr="004B3397" w:rsidRDefault="00771335" w:rsidP="0024290A">
            <w:pPr>
              <w:pStyle w:val="TAC"/>
              <w:keepNext w:val="0"/>
              <w:keepLines w:val="0"/>
            </w:pPr>
            <w:r w:rsidRPr="004B3397">
              <w:t>220.9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2397A5A" w14:textId="77777777" w:rsidR="00771335" w:rsidRPr="004B3397" w:rsidRDefault="00771335" w:rsidP="0024290A">
            <w:pPr>
              <w:pStyle w:val="TAC"/>
              <w:keepNext w:val="0"/>
              <w:keepLines w:val="0"/>
            </w:pPr>
            <w:r w:rsidRPr="004B3397">
              <w:t>0.97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2177368" w14:textId="77777777" w:rsidR="00771335" w:rsidRPr="004B3397" w:rsidRDefault="00771335" w:rsidP="0024290A">
            <w:pPr>
              <w:pStyle w:val="TAC"/>
              <w:keepNext w:val="0"/>
              <w:keepLines w:val="0"/>
            </w:pPr>
            <w:r w:rsidRPr="004B3397">
              <w:t>236.6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8B35D24" w14:textId="77777777" w:rsidR="00771335" w:rsidRPr="004B3397" w:rsidRDefault="00771335" w:rsidP="0024290A">
            <w:pPr>
              <w:pStyle w:val="TAC"/>
              <w:keepNext w:val="0"/>
              <w:keepLines w:val="0"/>
            </w:pPr>
            <w:r w:rsidRPr="004B3397">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408D7F6" w14:textId="77777777" w:rsidR="00771335" w:rsidRPr="004B3397" w:rsidRDefault="00771335" w:rsidP="0024290A">
            <w:pPr>
              <w:pStyle w:val="TAC"/>
              <w:keepNext w:val="0"/>
              <w:keepLines w:val="0"/>
            </w:pPr>
            <w:r w:rsidRPr="004B3397">
              <w:t>244.4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51E6D0" w14:textId="77777777" w:rsidR="00771335" w:rsidRPr="004B3397" w:rsidRDefault="00771335" w:rsidP="0024290A">
            <w:pPr>
              <w:pStyle w:val="TAC"/>
              <w:keepNext w:val="0"/>
              <w:keepLines w:val="0"/>
            </w:pPr>
            <w:r w:rsidRPr="004B3397">
              <w:t>0.98</w:t>
            </w:r>
          </w:p>
        </w:tc>
      </w:tr>
      <w:tr w:rsidR="00771335" w:rsidRPr="004B3397" w14:paraId="095B6E4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472796C" w14:textId="77777777" w:rsidR="00771335" w:rsidRPr="004B3397" w:rsidRDefault="00771335" w:rsidP="0024290A">
            <w:pPr>
              <w:pStyle w:val="TAC"/>
              <w:keepNext w:val="0"/>
              <w:keepLines w:val="0"/>
            </w:pPr>
            <w:r w:rsidRPr="004B3397">
              <w:t>205.6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6A8E665" w14:textId="77777777" w:rsidR="00771335" w:rsidRPr="004B3397" w:rsidRDefault="00771335" w:rsidP="0024290A">
            <w:pPr>
              <w:pStyle w:val="TAC"/>
              <w:keepNext w:val="0"/>
              <w:keepLines w:val="0"/>
            </w:pPr>
            <w:r w:rsidRPr="004B3397">
              <w:t>0.93</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89B9971" w14:textId="77777777" w:rsidR="00771335" w:rsidRPr="004B3397" w:rsidRDefault="00771335" w:rsidP="0024290A">
            <w:pPr>
              <w:pStyle w:val="TAC"/>
              <w:keepNext w:val="0"/>
              <w:keepLines w:val="0"/>
            </w:pPr>
            <w:r w:rsidRPr="004B3397">
              <w:t>213.9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5A5B57" w14:textId="77777777" w:rsidR="00771335" w:rsidRPr="004B3397" w:rsidRDefault="00771335" w:rsidP="0024290A">
            <w:pPr>
              <w:pStyle w:val="TAC"/>
              <w:keepNext w:val="0"/>
              <w:keepLines w:val="0"/>
            </w:pPr>
            <w:r w:rsidRPr="004B3397">
              <w:t>0.95</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96F09E6" w14:textId="77777777" w:rsidR="00771335" w:rsidRPr="004B3397" w:rsidRDefault="00771335" w:rsidP="0024290A">
            <w:pPr>
              <w:pStyle w:val="TAC"/>
              <w:keepNext w:val="0"/>
              <w:keepLines w:val="0"/>
            </w:pPr>
            <w:r w:rsidRPr="004B3397">
              <w:t>231.8</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3DB889B" w14:textId="77777777" w:rsidR="00771335" w:rsidRPr="004B3397" w:rsidRDefault="00771335" w:rsidP="0024290A">
            <w:pPr>
              <w:pStyle w:val="TAC"/>
              <w:keepNext w:val="0"/>
              <w:keepLines w:val="0"/>
            </w:pPr>
            <w:r w:rsidRPr="004B3397">
              <w:t>0.97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8148A28" w14:textId="77777777" w:rsidR="00771335" w:rsidRPr="004B3397" w:rsidRDefault="00771335" w:rsidP="0024290A">
            <w:pPr>
              <w:pStyle w:val="TAC"/>
              <w:keepNext w:val="0"/>
              <w:keepLines w:val="0"/>
            </w:pPr>
            <w:r w:rsidRPr="004B3397">
              <w:t>240.8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705174B" w14:textId="77777777" w:rsidR="00771335" w:rsidRPr="004B3397" w:rsidRDefault="00771335" w:rsidP="0024290A">
            <w:pPr>
              <w:pStyle w:val="TAC"/>
              <w:keepNext w:val="0"/>
              <w:keepLines w:val="0"/>
            </w:pPr>
            <w:r w:rsidRPr="004B3397">
              <w:t>0.98</w:t>
            </w:r>
          </w:p>
        </w:tc>
      </w:tr>
      <w:tr w:rsidR="00771335" w:rsidRPr="004B3397" w14:paraId="442A5D2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3A1EE43" w14:textId="77777777" w:rsidR="00771335" w:rsidRPr="004B3397" w:rsidRDefault="00771335" w:rsidP="0024290A">
            <w:pPr>
              <w:pStyle w:val="TAC"/>
              <w:keepNext w:val="0"/>
              <w:keepLines w:val="0"/>
            </w:pPr>
            <w:r w:rsidRPr="004B3397">
              <w:t>197.5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63E45B9" w14:textId="77777777" w:rsidR="00771335" w:rsidRPr="004B3397" w:rsidRDefault="00771335" w:rsidP="0024290A">
            <w:pPr>
              <w:pStyle w:val="TAC"/>
              <w:keepNext w:val="0"/>
              <w:keepLines w:val="0"/>
            </w:pPr>
            <w:r w:rsidRPr="004B3397">
              <w:t>0.89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E05ABB0" w14:textId="77777777" w:rsidR="00771335" w:rsidRPr="004B3397" w:rsidRDefault="00771335" w:rsidP="0024290A">
            <w:pPr>
              <w:pStyle w:val="TAC"/>
              <w:keepNext w:val="0"/>
              <w:keepLines w:val="0"/>
            </w:pPr>
            <w:r w:rsidRPr="004B3397">
              <w:t>206.9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9864D8" w14:textId="77777777" w:rsidR="00771335" w:rsidRPr="004B3397" w:rsidRDefault="00771335" w:rsidP="0024290A">
            <w:pPr>
              <w:pStyle w:val="TAC"/>
              <w:keepNext w:val="0"/>
              <w:keepLines w:val="0"/>
            </w:pPr>
            <w:r w:rsidRPr="004B3397">
              <w:t>0.92</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3616724" w14:textId="77777777" w:rsidR="00771335" w:rsidRPr="004B3397" w:rsidRDefault="00771335" w:rsidP="0024290A">
            <w:pPr>
              <w:pStyle w:val="TAC"/>
              <w:keepNext w:val="0"/>
              <w:keepLines w:val="0"/>
            </w:pPr>
            <w:r w:rsidRPr="004B3397">
              <w:t>227.1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ABEC485" w14:textId="77777777" w:rsidR="00771335" w:rsidRPr="004B3397" w:rsidRDefault="00771335" w:rsidP="0024290A">
            <w:pPr>
              <w:pStyle w:val="TAC"/>
              <w:keepNext w:val="0"/>
              <w:keepLines w:val="0"/>
            </w:pPr>
            <w:r w:rsidRPr="004B3397">
              <w:t>0.97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85E021" w14:textId="77777777" w:rsidR="00771335" w:rsidRPr="004B3397" w:rsidRDefault="00771335" w:rsidP="0024290A">
            <w:pPr>
              <w:pStyle w:val="TAC"/>
              <w:keepNext w:val="0"/>
              <w:keepLines w:val="0"/>
            </w:pPr>
            <w:r w:rsidRPr="004B3397">
              <w:t>237.1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1F44C91" w14:textId="77777777" w:rsidR="00771335" w:rsidRPr="004B3397" w:rsidRDefault="00771335" w:rsidP="0024290A">
            <w:pPr>
              <w:pStyle w:val="TAC"/>
              <w:keepNext w:val="0"/>
              <w:keepLines w:val="0"/>
            </w:pPr>
            <w:r w:rsidRPr="004B3397">
              <w:t>0.97</w:t>
            </w:r>
          </w:p>
        </w:tc>
      </w:tr>
      <w:tr w:rsidR="00771335" w:rsidRPr="004B3397" w14:paraId="67299C8D"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8453CA0" w14:textId="77777777" w:rsidR="00771335" w:rsidRPr="004B3397" w:rsidRDefault="00771335" w:rsidP="0024290A">
            <w:pPr>
              <w:pStyle w:val="TAC"/>
              <w:keepNext w:val="0"/>
              <w:keepLines w:val="0"/>
            </w:pPr>
            <w:r w:rsidRPr="004B3397">
              <w:t>189.5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3337F39" w14:textId="77777777" w:rsidR="00771335" w:rsidRPr="004B3397" w:rsidRDefault="00771335" w:rsidP="0024290A">
            <w:pPr>
              <w:pStyle w:val="TAC"/>
              <w:keepNext w:val="0"/>
              <w:keepLines w:val="0"/>
            </w:pPr>
            <w:r w:rsidRPr="004B3397">
              <w:t>0.84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9A470EA" w14:textId="77777777" w:rsidR="00771335" w:rsidRPr="004B3397" w:rsidRDefault="00771335" w:rsidP="0024290A">
            <w:pPr>
              <w:pStyle w:val="TAC"/>
              <w:keepNext w:val="0"/>
              <w:keepLines w:val="0"/>
            </w:pPr>
            <w:r w:rsidRPr="004B3397">
              <w:t>199.9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48CBE97" w14:textId="77777777" w:rsidR="00771335" w:rsidRPr="004B3397" w:rsidRDefault="00771335" w:rsidP="0024290A">
            <w:pPr>
              <w:pStyle w:val="TAC"/>
              <w:keepNext w:val="0"/>
              <w:keepLines w:val="0"/>
            </w:pPr>
            <w:r w:rsidRPr="004B3397">
              <w:t>0.88</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67881D2" w14:textId="77777777" w:rsidR="00771335" w:rsidRPr="004B3397" w:rsidRDefault="00771335" w:rsidP="0024290A">
            <w:pPr>
              <w:pStyle w:val="TAC"/>
              <w:keepNext w:val="0"/>
              <w:keepLines w:val="0"/>
            </w:pPr>
            <w:r w:rsidRPr="004B3397">
              <w:t>222.3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8191C65" w14:textId="77777777" w:rsidR="00771335" w:rsidRPr="004B3397" w:rsidRDefault="00771335" w:rsidP="0024290A">
            <w:pPr>
              <w:pStyle w:val="TAC"/>
              <w:keepNext w:val="0"/>
              <w:keepLines w:val="0"/>
            </w:pPr>
            <w:r w:rsidRPr="004B3397">
              <w:t>0.95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66336FE" w14:textId="77777777" w:rsidR="00771335" w:rsidRPr="004B3397" w:rsidRDefault="00771335" w:rsidP="0024290A">
            <w:pPr>
              <w:pStyle w:val="TAC"/>
              <w:keepNext w:val="0"/>
              <w:keepLines w:val="0"/>
            </w:pPr>
            <w:r w:rsidRPr="004B3397">
              <w:t>233.5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741821E" w14:textId="77777777" w:rsidR="00771335" w:rsidRPr="004B3397" w:rsidRDefault="00771335" w:rsidP="0024290A">
            <w:pPr>
              <w:pStyle w:val="TAC"/>
              <w:keepNext w:val="0"/>
              <w:keepLines w:val="0"/>
            </w:pPr>
            <w:r w:rsidRPr="004B3397">
              <w:t>0.97</w:t>
            </w:r>
          </w:p>
        </w:tc>
      </w:tr>
      <w:tr w:rsidR="00771335" w:rsidRPr="004B3397" w14:paraId="06E3D53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267BD64" w14:textId="77777777" w:rsidR="00771335" w:rsidRPr="004B3397" w:rsidRDefault="00771335" w:rsidP="0024290A">
            <w:pPr>
              <w:pStyle w:val="TAC"/>
              <w:keepNext w:val="0"/>
              <w:keepLines w:val="0"/>
            </w:pPr>
            <w:r w:rsidRPr="004B3397">
              <w:t>181.4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0D97BF3" w14:textId="77777777" w:rsidR="00771335" w:rsidRPr="004B3397" w:rsidRDefault="00771335" w:rsidP="0024290A">
            <w:pPr>
              <w:pStyle w:val="TAC"/>
              <w:keepNext w:val="0"/>
              <w:keepLines w:val="0"/>
            </w:pPr>
            <w:r w:rsidRPr="004B3397">
              <w:t>0.77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274CBDA" w14:textId="77777777" w:rsidR="00771335" w:rsidRPr="004B3397" w:rsidRDefault="00771335" w:rsidP="0024290A">
            <w:pPr>
              <w:pStyle w:val="TAC"/>
              <w:keepNext w:val="0"/>
              <w:keepLines w:val="0"/>
            </w:pPr>
            <w:r w:rsidRPr="004B3397">
              <w:t>192.9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5BD5B56" w14:textId="77777777" w:rsidR="00771335" w:rsidRPr="004B3397" w:rsidRDefault="00771335" w:rsidP="0024290A">
            <w:pPr>
              <w:pStyle w:val="TAC"/>
              <w:keepNext w:val="0"/>
              <w:keepLines w:val="0"/>
            </w:pPr>
            <w:r w:rsidRPr="004B3397">
              <w:t>0.83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C65D6B9" w14:textId="77777777" w:rsidR="00771335" w:rsidRPr="004B3397" w:rsidRDefault="00771335" w:rsidP="0024290A">
            <w:pPr>
              <w:pStyle w:val="TAC"/>
              <w:keepNext w:val="0"/>
              <w:keepLines w:val="0"/>
            </w:pPr>
            <w:r w:rsidRPr="004B3397">
              <w:t>217.5</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9EB40EF" w14:textId="77777777" w:rsidR="00771335" w:rsidRPr="004B3397" w:rsidRDefault="00771335" w:rsidP="0024290A">
            <w:pPr>
              <w:pStyle w:val="TAC"/>
              <w:keepNext w:val="0"/>
              <w:keepLines w:val="0"/>
            </w:pPr>
            <w:r w:rsidRPr="004B3397">
              <w:t>0.93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12706D6" w14:textId="77777777" w:rsidR="00771335" w:rsidRPr="004B3397" w:rsidRDefault="00771335" w:rsidP="0024290A">
            <w:pPr>
              <w:pStyle w:val="TAC"/>
              <w:keepNext w:val="0"/>
              <w:keepLines w:val="0"/>
            </w:pPr>
            <w:r w:rsidRPr="004B3397">
              <w:t>229.8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13E1CCE" w14:textId="77777777" w:rsidR="00771335" w:rsidRPr="004B3397" w:rsidRDefault="00771335" w:rsidP="0024290A">
            <w:pPr>
              <w:pStyle w:val="TAC"/>
              <w:keepNext w:val="0"/>
              <w:keepLines w:val="0"/>
            </w:pPr>
            <w:r w:rsidRPr="004B3397">
              <w:t>0.96</w:t>
            </w:r>
          </w:p>
        </w:tc>
      </w:tr>
      <w:tr w:rsidR="00771335" w:rsidRPr="004B3397" w14:paraId="62D29A1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D786D28" w14:textId="77777777" w:rsidR="00771335" w:rsidRPr="004B3397" w:rsidRDefault="00771335" w:rsidP="0024290A">
            <w:pPr>
              <w:pStyle w:val="TAC"/>
              <w:keepNext w:val="0"/>
              <w:keepLines w:val="0"/>
            </w:pPr>
            <w:r w:rsidRPr="004B3397">
              <w:t>139.7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0009C3B" w14:textId="77777777" w:rsidR="00771335" w:rsidRPr="004B3397" w:rsidRDefault="00771335" w:rsidP="0024290A">
            <w:pPr>
              <w:pStyle w:val="TAC"/>
              <w:keepNext w:val="0"/>
              <w:keepLines w:val="0"/>
            </w:pPr>
            <w:r w:rsidRPr="004B3397">
              <w:t>0.27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2765148" w14:textId="77777777" w:rsidR="00771335" w:rsidRPr="004B3397" w:rsidRDefault="00771335" w:rsidP="0024290A">
            <w:pPr>
              <w:pStyle w:val="TAC"/>
              <w:keepNext w:val="0"/>
              <w:keepLines w:val="0"/>
            </w:pPr>
            <w:r w:rsidRPr="004B3397">
              <w:t>185.9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0192CCB" w14:textId="77777777" w:rsidR="00771335" w:rsidRPr="004B3397" w:rsidRDefault="00771335" w:rsidP="0024290A">
            <w:pPr>
              <w:pStyle w:val="TAC"/>
              <w:keepNext w:val="0"/>
              <w:keepLines w:val="0"/>
            </w:pPr>
            <w:r w:rsidRPr="004B3397">
              <w:t>0.76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0D8487B" w14:textId="77777777" w:rsidR="00771335" w:rsidRPr="004B3397" w:rsidRDefault="00771335" w:rsidP="0024290A">
            <w:pPr>
              <w:pStyle w:val="TAC"/>
              <w:keepNext w:val="0"/>
              <w:keepLines w:val="0"/>
            </w:pPr>
            <w:r w:rsidRPr="004B3397">
              <w:t>212.7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4615D45" w14:textId="77777777" w:rsidR="00771335" w:rsidRPr="004B3397" w:rsidRDefault="00771335" w:rsidP="0024290A">
            <w:pPr>
              <w:pStyle w:val="TAC"/>
              <w:keepNext w:val="0"/>
              <w:keepLines w:val="0"/>
            </w:pPr>
            <w:r w:rsidRPr="004B3397">
              <w:t>0.90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643D797" w14:textId="77777777" w:rsidR="00771335" w:rsidRPr="004B3397" w:rsidRDefault="00771335" w:rsidP="0024290A">
            <w:pPr>
              <w:pStyle w:val="TAC"/>
              <w:keepNext w:val="0"/>
              <w:keepLines w:val="0"/>
            </w:pPr>
            <w:r w:rsidRPr="004B3397">
              <w:t>226.1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3B2862F" w14:textId="77777777" w:rsidR="00771335" w:rsidRPr="004B3397" w:rsidRDefault="00771335" w:rsidP="0024290A">
            <w:pPr>
              <w:pStyle w:val="TAC"/>
              <w:keepNext w:val="0"/>
              <w:keepLines w:val="0"/>
            </w:pPr>
            <w:r w:rsidRPr="004B3397">
              <w:t>0.95</w:t>
            </w:r>
          </w:p>
        </w:tc>
      </w:tr>
      <w:tr w:rsidR="00771335" w:rsidRPr="004B3397" w14:paraId="0225AE9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46EE044" w14:textId="77777777" w:rsidR="00771335" w:rsidRPr="004B3397" w:rsidRDefault="00771335" w:rsidP="0024290A">
            <w:pPr>
              <w:pStyle w:val="TAC"/>
              <w:keepNext w:val="0"/>
              <w:keepLines w:val="0"/>
            </w:pPr>
            <w:r w:rsidRPr="004B3397">
              <w:t>99.5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C9E5E1A" w14:textId="77777777" w:rsidR="00771335" w:rsidRPr="004B3397" w:rsidRDefault="00771335" w:rsidP="0024290A">
            <w:pPr>
              <w:pStyle w:val="TAC"/>
              <w:keepNext w:val="0"/>
              <w:keepLines w:val="0"/>
            </w:pPr>
            <w:r w:rsidRPr="004B3397">
              <w:t>0.14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28CFDA4" w14:textId="77777777" w:rsidR="00771335" w:rsidRPr="004B3397" w:rsidRDefault="00771335" w:rsidP="0024290A">
            <w:pPr>
              <w:pStyle w:val="TAC"/>
              <w:keepNext w:val="0"/>
              <w:keepLines w:val="0"/>
            </w:pPr>
            <w:r w:rsidRPr="004B3397">
              <w:t>144.9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5EB2929" w14:textId="77777777" w:rsidR="00771335" w:rsidRPr="004B3397" w:rsidRDefault="00771335" w:rsidP="0024290A">
            <w:pPr>
              <w:pStyle w:val="TAC"/>
              <w:keepNext w:val="0"/>
              <w:keepLines w:val="0"/>
            </w:pPr>
            <w:r w:rsidRPr="004B3397">
              <w:t>0.19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996E6A7" w14:textId="77777777" w:rsidR="00771335" w:rsidRPr="004B3397" w:rsidRDefault="00771335" w:rsidP="0024290A">
            <w:pPr>
              <w:pStyle w:val="TAC"/>
              <w:keepNext w:val="0"/>
              <w:keepLines w:val="0"/>
            </w:pPr>
            <w:r w:rsidRPr="004B3397">
              <w:t>208.0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D1B8FEC" w14:textId="77777777" w:rsidR="00771335" w:rsidRPr="004B3397" w:rsidRDefault="00771335" w:rsidP="0024290A">
            <w:pPr>
              <w:pStyle w:val="TAC"/>
              <w:keepNext w:val="0"/>
              <w:keepLines w:val="0"/>
            </w:pPr>
            <w:r w:rsidRPr="004B3397">
              <w:t>0.86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6D4939" w14:textId="77777777" w:rsidR="00771335" w:rsidRPr="004B3397" w:rsidRDefault="00771335" w:rsidP="0024290A">
            <w:pPr>
              <w:pStyle w:val="TAC"/>
              <w:keepNext w:val="0"/>
              <w:keepLines w:val="0"/>
            </w:pPr>
            <w:r w:rsidRPr="004B3397">
              <w:t>222.5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C9EC62E" w14:textId="77777777" w:rsidR="00771335" w:rsidRPr="004B3397" w:rsidRDefault="00771335" w:rsidP="0024290A">
            <w:pPr>
              <w:pStyle w:val="TAC"/>
              <w:keepNext w:val="0"/>
              <w:keepLines w:val="0"/>
            </w:pPr>
            <w:r w:rsidRPr="004B3397">
              <w:t>0.93</w:t>
            </w:r>
          </w:p>
        </w:tc>
      </w:tr>
      <w:tr w:rsidR="00771335" w:rsidRPr="004B3397" w14:paraId="7DF3283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AA70B66" w14:textId="77777777" w:rsidR="00771335" w:rsidRPr="004B3397" w:rsidRDefault="00771335" w:rsidP="0024290A">
            <w:pPr>
              <w:pStyle w:val="TAC"/>
              <w:keepNext w:val="0"/>
              <w:keepLines w:val="0"/>
            </w:pPr>
            <w:r w:rsidRPr="004B3397">
              <w:t>59.2</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756D4BA1" w14:textId="77777777" w:rsidR="00771335" w:rsidRPr="004B3397" w:rsidRDefault="00771335" w:rsidP="0024290A">
            <w:pPr>
              <w:pStyle w:val="TAC"/>
              <w:keepNext w:val="0"/>
              <w:keepLines w:val="0"/>
            </w:pPr>
            <w:r w:rsidRPr="004B3397">
              <w:t>0.14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CFB4EE7" w14:textId="77777777" w:rsidR="00771335" w:rsidRPr="004B3397" w:rsidRDefault="00771335" w:rsidP="0024290A">
            <w:pPr>
              <w:pStyle w:val="TAC"/>
              <w:keepNext w:val="0"/>
              <w:keepLines w:val="0"/>
            </w:pPr>
            <w:r w:rsidRPr="004B3397">
              <w:t>109.9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00EF804" w14:textId="77777777" w:rsidR="00771335" w:rsidRPr="004B3397" w:rsidRDefault="00771335" w:rsidP="0024290A">
            <w:pPr>
              <w:pStyle w:val="TAC"/>
              <w:keepNext w:val="0"/>
              <w:keepLines w:val="0"/>
            </w:pPr>
            <w:r w:rsidRPr="004B3397">
              <w:t>0.26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94D9448" w14:textId="77777777" w:rsidR="00771335" w:rsidRPr="004B3397" w:rsidRDefault="00771335" w:rsidP="0024290A">
            <w:pPr>
              <w:pStyle w:val="TAC"/>
              <w:keepNext w:val="0"/>
              <w:keepLines w:val="0"/>
            </w:pPr>
            <w:r w:rsidRPr="004B3397">
              <w:t>203.2</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03E7E66" w14:textId="77777777" w:rsidR="00771335" w:rsidRPr="004B3397" w:rsidRDefault="00771335" w:rsidP="0024290A">
            <w:pPr>
              <w:pStyle w:val="TAC"/>
              <w:keepNext w:val="0"/>
              <w:keepLines w:val="0"/>
            </w:pPr>
            <w:r w:rsidRPr="004B3397">
              <w:t>0.81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883ECA4" w14:textId="77777777" w:rsidR="00771335" w:rsidRPr="004B3397" w:rsidRDefault="00771335" w:rsidP="0024290A">
            <w:pPr>
              <w:pStyle w:val="TAC"/>
              <w:keepNext w:val="0"/>
              <w:keepLines w:val="0"/>
            </w:pPr>
            <w:r w:rsidRPr="004B3397">
              <w:t>218.8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81A2465" w14:textId="77777777" w:rsidR="00771335" w:rsidRPr="004B3397" w:rsidRDefault="00771335" w:rsidP="0024290A">
            <w:pPr>
              <w:pStyle w:val="TAC"/>
              <w:keepNext w:val="0"/>
              <w:keepLines w:val="0"/>
            </w:pPr>
            <w:r w:rsidRPr="004B3397">
              <w:t>0.91</w:t>
            </w:r>
          </w:p>
        </w:tc>
      </w:tr>
      <w:tr w:rsidR="00771335" w:rsidRPr="004B3397" w14:paraId="37FD874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45A5A35" w14:textId="77777777" w:rsidR="00771335" w:rsidRPr="004B3397" w:rsidRDefault="00771335" w:rsidP="0024290A">
            <w:pPr>
              <w:pStyle w:val="TAC"/>
              <w:keepNext w:val="0"/>
              <w:keepLines w:val="0"/>
            </w:pPr>
            <w:r w:rsidRPr="004B3397">
              <w:t>18.9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943A541" w14:textId="77777777" w:rsidR="00771335" w:rsidRPr="004B3397" w:rsidRDefault="00771335" w:rsidP="0024290A">
            <w:pPr>
              <w:pStyle w:val="TAC"/>
              <w:keepNext w:val="0"/>
              <w:keepLines w:val="0"/>
            </w:pPr>
            <w:r w:rsidRPr="004B3397">
              <w:t>0.26</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3278E26" w14:textId="77777777" w:rsidR="00771335" w:rsidRPr="004B3397" w:rsidRDefault="00771335" w:rsidP="0024290A">
            <w:pPr>
              <w:pStyle w:val="TAC"/>
              <w:keepNext w:val="0"/>
              <w:keepLines w:val="0"/>
            </w:pPr>
            <w:r w:rsidRPr="004B3397">
              <w:t>74.8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F8511FB" w14:textId="77777777" w:rsidR="00771335" w:rsidRPr="004B3397" w:rsidRDefault="00771335" w:rsidP="0024290A">
            <w:pPr>
              <w:pStyle w:val="TAC"/>
              <w:keepNext w:val="0"/>
              <w:keepLines w:val="0"/>
            </w:pPr>
            <w:r w:rsidRPr="004B3397">
              <w:t>0.37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F0FC3A5" w14:textId="77777777" w:rsidR="00771335" w:rsidRPr="004B3397" w:rsidRDefault="00771335" w:rsidP="0024290A">
            <w:pPr>
              <w:pStyle w:val="TAC"/>
              <w:keepNext w:val="0"/>
              <w:keepLines w:val="0"/>
            </w:pPr>
            <w:r w:rsidRPr="004B3397">
              <w:t>198.4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AD15546" w14:textId="77777777" w:rsidR="00771335" w:rsidRPr="004B3397" w:rsidRDefault="00771335" w:rsidP="0024290A">
            <w:pPr>
              <w:pStyle w:val="TAC"/>
              <w:keepNext w:val="0"/>
              <w:keepLines w:val="0"/>
            </w:pPr>
            <w:r w:rsidRPr="004B3397">
              <w:t>0.75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BC15171" w14:textId="77777777" w:rsidR="00771335" w:rsidRPr="004B3397" w:rsidRDefault="00771335" w:rsidP="0024290A">
            <w:pPr>
              <w:pStyle w:val="TAC"/>
              <w:keepNext w:val="0"/>
              <w:keepLines w:val="0"/>
            </w:pPr>
            <w:r w:rsidRPr="004B3397">
              <w:t>215.2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5E555C" w14:textId="77777777" w:rsidR="00771335" w:rsidRPr="004B3397" w:rsidRDefault="00771335" w:rsidP="0024290A">
            <w:pPr>
              <w:pStyle w:val="TAC"/>
              <w:keepNext w:val="0"/>
              <w:keepLines w:val="0"/>
            </w:pPr>
            <w:r w:rsidRPr="004B3397">
              <w:t>0.87</w:t>
            </w:r>
          </w:p>
        </w:tc>
      </w:tr>
      <w:tr w:rsidR="00771335" w:rsidRPr="004B3397" w14:paraId="71E8A468"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43ACAD7" w14:textId="77777777" w:rsidR="00771335" w:rsidRPr="004B3397" w:rsidRDefault="00771335" w:rsidP="0024290A">
            <w:pPr>
              <w:pStyle w:val="TAC"/>
              <w:keepNext w:val="0"/>
              <w:keepLines w:val="0"/>
            </w:pPr>
            <w:r w:rsidRPr="004B3397">
              <w:t>338.6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E84681B" w14:textId="77777777" w:rsidR="00771335" w:rsidRPr="004B3397" w:rsidRDefault="00771335" w:rsidP="0024290A">
            <w:pPr>
              <w:pStyle w:val="TAC"/>
              <w:keepNext w:val="0"/>
              <w:keepLines w:val="0"/>
            </w:pPr>
            <w:r w:rsidRPr="004B3397">
              <w:t>0.71</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89AB105" w14:textId="77777777" w:rsidR="00771335" w:rsidRPr="004B3397" w:rsidRDefault="00771335" w:rsidP="0024290A">
            <w:pPr>
              <w:pStyle w:val="TAC"/>
              <w:keepNext w:val="0"/>
              <w:keepLines w:val="0"/>
            </w:pPr>
            <w:r w:rsidRPr="004B3397">
              <w:t>39.8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185E528" w14:textId="77777777" w:rsidR="00771335" w:rsidRPr="004B3397" w:rsidRDefault="00771335" w:rsidP="0024290A">
            <w:pPr>
              <w:pStyle w:val="TAC"/>
              <w:keepNext w:val="0"/>
              <w:keepLines w:val="0"/>
            </w:pPr>
            <w:r w:rsidRPr="004B3397">
              <w:t>0.19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8B50F4B" w14:textId="77777777" w:rsidR="00771335" w:rsidRPr="004B3397" w:rsidRDefault="00771335" w:rsidP="0024290A">
            <w:pPr>
              <w:pStyle w:val="TAC"/>
              <w:keepNext w:val="0"/>
              <w:keepLines w:val="0"/>
            </w:pPr>
            <w:r w:rsidRPr="004B3397">
              <w:t>193.7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51868F7" w14:textId="77777777" w:rsidR="00771335" w:rsidRPr="004B3397" w:rsidRDefault="00771335" w:rsidP="0024290A">
            <w:pPr>
              <w:pStyle w:val="TAC"/>
              <w:keepNext w:val="0"/>
              <w:keepLines w:val="0"/>
            </w:pPr>
            <w:r w:rsidRPr="004B3397">
              <w:t>0.68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47FB8D3" w14:textId="77777777" w:rsidR="00771335" w:rsidRPr="004B3397" w:rsidRDefault="00771335" w:rsidP="0024290A">
            <w:pPr>
              <w:pStyle w:val="TAC"/>
              <w:keepNext w:val="0"/>
              <w:keepLines w:val="0"/>
            </w:pPr>
            <w:r w:rsidRPr="004B3397">
              <w:t>211.5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2E26279" w14:textId="77777777" w:rsidR="00771335" w:rsidRPr="004B3397" w:rsidRDefault="00771335" w:rsidP="0024290A">
            <w:pPr>
              <w:pStyle w:val="TAC"/>
              <w:keepNext w:val="0"/>
              <w:keepLines w:val="0"/>
            </w:pPr>
            <w:r w:rsidRPr="004B3397">
              <w:t>0.83</w:t>
            </w:r>
          </w:p>
        </w:tc>
      </w:tr>
      <w:tr w:rsidR="00771335" w:rsidRPr="004B3397" w14:paraId="54E147F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4F80BB7" w14:textId="77777777" w:rsidR="00771335" w:rsidRPr="004B3397" w:rsidRDefault="00771335" w:rsidP="0024290A">
            <w:pPr>
              <w:pStyle w:val="TAC"/>
              <w:keepNext w:val="0"/>
              <w:keepLines w:val="0"/>
            </w:pPr>
            <w:r w:rsidRPr="004B3397">
              <w:t>298.4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AE62E8B" w14:textId="77777777" w:rsidR="00771335" w:rsidRPr="004B3397" w:rsidRDefault="00771335" w:rsidP="0024290A">
            <w:pPr>
              <w:pStyle w:val="TAC"/>
              <w:keepNext w:val="0"/>
              <w:keepLines w:val="0"/>
            </w:pPr>
            <w:r w:rsidRPr="004B3397">
              <w:t>0.97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B9453C7" w14:textId="77777777" w:rsidR="00771335" w:rsidRPr="004B3397" w:rsidRDefault="00771335" w:rsidP="0024290A">
            <w:pPr>
              <w:pStyle w:val="TAC"/>
              <w:keepNext w:val="0"/>
              <w:keepLines w:val="0"/>
            </w:pPr>
            <w:r w:rsidRPr="004B3397">
              <w:t>4.7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5EC57E" w14:textId="77777777" w:rsidR="00771335" w:rsidRPr="004B3397" w:rsidRDefault="00771335" w:rsidP="0024290A">
            <w:pPr>
              <w:pStyle w:val="TAC"/>
              <w:keepNext w:val="0"/>
              <w:keepLines w:val="0"/>
            </w:pPr>
            <w:r w:rsidRPr="004B3397">
              <w:t>0.29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2CB688F" w14:textId="77777777" w:rsidR="00771335" w:rsidRPr="004B3397" w:rsidRDefault="00771335" w:rsidP="0024290A">
            <w:pPr>
              <w:pStyle w:val="TAC"/>
              <w:keepNext w:val="0"/>
              <w:keepLines w:val="0"/>
            </w:pPr>
            <w:r w:rsidRPr="004B3397">
              <w:t>188.9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0772479" w14:textId="77777777" w:rsidR="00771335" w:rsidRPr="004B3397" w:rsidRDefault="00771335" w:rsidP="0024290A">
            <w:pPr>
              <w:pStyle w:val="TAC"/>
              <w:keepNext w:val="0"/>
              <w:keepLines w:val="0"/>
            </w:pPr>
            <w:r w:rsidRPr="004B3397">
              <w:t>0.59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5BEE66F" w14:textId="77777777" w:rsidR="00771335" w:rsidRPr="004B3397" w:rsidRDefault="00771335" w:rsidP="0024290A">
            <w:pPr>
              <w:pStyle w:val="TAC"/>
              <w:keepNext w:val="0"/>
              <w:keepLines w:val="0"/>
            </w:pPr>
            <w:r w:rsidRPr="004B3397">
              <w:t>207.9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79B1E2C" w14:textId="77777777" w:rsidR="00771335" w:rsidRPr="004B3397" w:rsidRDefault="00771335" w:rsidP="0024290A">
            <w:pPr>
              <w:pStyle w:val="TAC"/>
              <w:keepNext w:val="0"/>
              <w:keepLines w:val="0"/>
            </w:pPr>
            <w:r w:rsidRPr="004B3397">
              <w:t>0.78</w:t>
            </w:r>
          </w:p>
        </w:tc>
      </w:tr>
      <w:tr w:rsidR="00771335" w:rsidRPr="004B3397" w14:paraId="599729EA"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191A6BD" w14:textId="21FBE90A"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BB697B9" w14:textId="4D110BBB"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6E75FBD" w14:textId="77777777" w:rsidR="00771335" w:rsidRPr="004B3397" w:rsidRDefault="00771335" w:rsidP="0024290A">
            <w:pPr>
              <w:pStyle w:val="TAC"/>
              <w:keepNext w:val="0"/>
              <w:keepLines w:val="0"/>
            </w:pPr>
            <w:r w:rsidRPr="004B3397">
              <w:t>329.7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5508CBC" w14:textId="77777777" w:rsidR="00771335" w:rsidRPr="004B3397" w:rsidRDefault="00771335" w:rsidP="0024290A">
            <w:pPr>
              <w:pStyle w:val="TAC"/>
              <w:keepNext w:val="0"/>
              <w:keepLines w:val="0"/>
            </w:pPr>
            <w:r w:rsidRPr="004B3397">
              <w:t>0.74</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E33CF2E" w14:textId="77777777" w:rsidR="00771335" w:rsidRPr="004B3397" w:rsidRDefault="00771335" w:rsidP="0024290A">
            <w:pPr>
              <w:pStyle w:val="TAC"/>
              <w:keepNext w:val="0"/>
              <w:keepLines w:val="0"/>
            </w:pPr>
            <w:r w:rsidRPr="004B3397">
              <w:t>184.1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49FEB1B" w14:textId="77777777" w:rsidR="00771335" w:rsidRPr="004B3397" w:rsidRDefault="00771335" w:rsidP="0024290A">
            <w:pPr>
              <w:pStyle w:val="TAC"/>
              <w:keepNext w:val="0"/>
              <w:keepLines w:val="0"/>
            </w:pPr>
            <w:r w:rsidRPr="004B3397">
              <w:t>0.49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0B4B04" w14:textId="77777777" w:rsidR="00771335" w:rsidRPr="004B3397" w:rsidRDefault="00771335" w:rsidP="0024290A">
            <w:pPr>
              <w:pStyle w:val="TAC"/>
              <w:keepNext w:val="0"/>
              <w:keepLines w:val="0"/>
            </w:pPr>
            <w:r w:rsidRPr="004B3397">
              <w:t>204.2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A49BAFC" w14:textId="77777777" w:rsidR="00771335" w:rsidRPr="004B3397" w:rsidRDefault="00771335" w:rsidP="0024290A">
            <w:pPr>
              <w:pStyle w:val="TAC"/>
              <w:keepNext w:val="0"/>
              <w:keepLines w:val="0"/>
            </w:pPr>
            <w:r w:rsidRPr="004B3397">
              <w:t>0.72</w:t>
            </w:r>
          </w:p>
        </w:tc>
      </w:tr>
      <w:tr w:rsidR="00771335" w:rsidRPr="004B3397" w14:paraId="2328A00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72FE415" w14:textId="0F774F5C"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34DA697" w14:textId="5827F1E2"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4FCA1BB" w14:textId="77777777" w:rsidR="00771335" w:rsidRPr="004B3397" w:rsidRDefault="00771335" w:rsidP="0024290A">
            <w:pPr>
              <w:pStyle w:val="TAC"/>
              <w:keepNext w:val="0"/>
              <w:keepLines w:val="0"/>
            </w:pPr>
            <w:r w:rsidRPr="004B3397">
              <w:t>294.6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D56997" w14:textId="77777777" w:rsidR="00771335" w:rsidRPr="004B3397" w:rsidRDefault="00771335" w:rsidP="0024290A">
            <w:pPr>
              <w:pStyle w:val="TAC"/>
              <w:keepNext w:val="0"/>
              <w:keepLines w:val="0"/>
            </w:pPr>
            <w:r w:rsidRPr="004B3397">
              <w:t>0.97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84073A4" w14:textId="77777777" w:rsidR="00771335" w:rsidRPr="004B3397" w:rsidRDefault="00771335" w:rsidP="0024290A">
            <w:pPr>
              <w:pStyle w:val="TAC"/>
              <w:keepNext w:val="0"/>
              <w:keepLines w:val="0"/>
            </w:pPr>
            <w:r w:rsidRPr="004B3397">
              <w:t>156.1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BA10D62" w14:textId="77777777" w:rsidR="00771335" w:rsidRPr="004B3397" w:rsidRDefault="00771335" w:rsidP="0024290A">
            <w:pPr>
              <w:pStyle w:val="TAC"/>
              <w:keepNext w:val="0"/>
              <w:keepLines w:val="0"/>
            </w:pPr>
            <w:r w:rsidRPr="004B3397">
              <w:t>0.23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C8B21EC" w14:textId="77777777" w:rsidR="00771335" w:rsidRPr="004B3397" w:rsidRDefault="00771335" w:rsidP="0024290A">
            <w:pPr>
              <w:pStyle w:val="TAC"/>
              <w:keepNext w:val="0"/>
              <w:keepLines w:val="0"/>
            </w:pPr>
            <w:r w:rsidRPr="004B3397">
              <w:t>200.6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0A132D9" w14:textId="77777777" w:rsidR="00771335" w:rsidRPr="004B3397" w:rsidRDefault="00771335" w:rsidP="0024290A">
            <w:pPr>
              <w:pStyle w:val="TAC"/>
              <w:keepNext w:val="0"/>
              <w:keepLines w:val="0"/>
            </w:pPr>
            <w:r w:rsidRPr="004B3397">
              <w:t>0.64</w:t>
            </w:r>
          </w:p>
        </w:tc>
      </w:tr>
      <w:tr w:rsidR="00771335" w:rsidRPr="004B3397" w14:paraId="2D82102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890D7CE" w14:textId="727F89E5"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17B3E5CF" w14:textId="0AF19F79"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6B840638" w14:textId="4D2120BC"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42EF923F" w14:textId="3C275CD5"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BCA571F" w14:textId="77777777" w:rsidR="00771335" w:rsidRPr="004B3397" w:rsidRDefault="00771335" w:rsidP="0024290A">
            <w:pPr>
              <w:pStyle w:val="TAC"/>
              <w:keepNext w:val="0"/>
              <w:keepLines w:val="0"/>
            </w:pPr>
            <w:r w:rsidRPr="004B3397">
              <w:t>132.3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C7D311B" w14:textId="77777777" w:rsidR="00771335" w:rsidRPr="004B3397" w:rsidRDefault="00771335" w:rsidP="0024290A">
            <w:pPr>
              <w:pStyle w:val="TAC"/>
              <w:keepNext w:val="0"/>
              <w:keepLines w:val="0"/>
            </w:pPr>
            <w:r w:rsidRPr="004B3397">
              <w:t>0.62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9D1A191" w14:textId="77777777" w:rsidR="00771335" w:rsidRPr="004B3397" w:rsidRDefault="00771335" w:rsidP="0024290A">
            <w:pPr>
              <w:pStyle w:val="TAC"/>
              <w:keepNext w:val="0"/>
              <w:keepLines w:val="0"/>
            </w:pPr>
            <w:r w:rsidRPr="004B3397">
              <w:t>196.9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A2FF976" w14:textId="77777777" w:rsidR="00771335" w:rsidRPr="004B3397" w:rsidRDefault="00771335" w:rsidP="0024290A">
            <w:pPr>
              <w:pStyle w:val="TAC"/>
              <w:keepNext w:val="0"/>
              <w:keepLines w:val="0"/>
            </w:pPr>
            <w:r w:rsidRPr="004B3397">
              <w:t>0.56</w:t>
            </w:r>
          </w:p>
        </w:tc>
      </w:tr>
      <w:tr w:rsidR="00771335" w:rsidRPr="004B3397" w14:paraId="04593B5E"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71B1FA9C" w14:textId="185134BD"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53E82217" w14:textId="196A266F"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0B70AA18" w14:textId="4401F03D"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7C3A171C" w14:textId="21DA0516"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B957672" w14:textId="77777777" w:rsidR="00771335" w:rsidRPr="004B3397" w:rsidRDefault="00771335" w:rsidP="0024290A">
            <w:pPr>
              <w:pStyle w:val="TAC"/>
              <w:keepNext w:val="0"/>
              <w:keepLines w:val="0"/>
            </w:pPr>
            <w:r w:rsidRPr="004B3397">
              <w:t>108.4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FEDD533" w14:textId="77777777" w:rsidR="00771335" w:rsidRPr="004B3397" w:rsidRDefault="00771335" w:rsidP="0024290A">
            <w:pPr>
              <w:pStyle w:val="TAC"/>
              <w:keepNext w:val="0"/>
              <w:keepLines w:val="0"/>
            </w:pPr>
            <w:r w:rsidRPr="004B3397">
              <w:t>0.85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218BA94" w14:textId="77777777" w:rsidR="00771335" w:rsidRPr="004B3397" w:rsidRDefault="00771335" w:rsidP="0024290A">
            <w:pPr>
              <w:pStyle w:val="TAC"/>
              <w:keepNext w:val="0"/>
              <w:keepLines w:val="0"/>
            </w:pPr>
            <w:r w:rsidRPr="004B3397">
              <w:t>193.3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9BA8A51" w14:textId="77777777" w:rsidR="00771335" w:rsidRPr="004B3397" w:rsidRDefault="00771335" w:rsidP="0024290A">
            <w:pPr>
              <w:pStyle w:val="TAC"/>
              <w:keepNext w:val="0"/>
              <w:keepLines w:val="0"/>
            </w:pPr>
            <w:r w:rsidRPr="004B3397">
              <w:t>0.47</w:t>
            </w:r>
          </w:p>
        </w:tc>
      </w:tr>
      <w:tr w:rsidR="00771335" w:rsidRPr="004B3397" w14:paraId="54FACB1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E473506" w14:textId="121B0554"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3CCA2A01" w14:textId="3B10E481"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32BA47E6" w14:textId="66147D1E"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F650CBC" w14:textId="7E60E3EA"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2A65B64" w14:textId="77777777" w:rsidR="00771335" w:rsidRPr="004B3397" w:rsidRDefault="00771335" w:rsidP="0024290A">
            <w:pPr>
              <w:pStyle w:val="TAC"/>
              <w:keepNext w:val="0"/>
              <w:keepLines w:val="0"/>
            </w:pPr>
            <w:r w:rsidRPr="004B3397">
              <w:t>84.6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30CF606" w14:textId="77777777" w:rsidR="00771335" w:rsidRPr="004B3397" w:rsidRDefault="00771335" w:rsidP="0024290A">
            <w:pPr>
              <w:pStyle w:val="TAC"/>
              <w:keepNext w:val="0"/>
              <w:keepLines w:val="0"/>
            </w:pPr>
            <w:r w:rsidRPr="004B3397">
              <w:t>0.93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3473732" w14:textId="77777777" w:rsidR="00771335" w:rsidRPr="004B3397" w:rsidRDefault="00771335" w:rsidP="0024290A">
            <w:pPr>
              <w:pStyle w:val="TAC"/>
              <w:keepNext w:val="0"/>
              <w:keepLines w:val="0"/>
            </w:pPr>
            <w:r w:rsidRPr="004B3397">
              <w:t>189.6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E1D4C09" w14:textId="77777777" w:rsidR="00771335" w:rsidRPr="004B3397" w:rsidRDefault="00771335" w:rsidP="0024290A">
            <w:pPr>
              <w:pStyle w:val="TAC"/>
              <w:keepNext w:val="0"/>
              <w:keepLines w:val="0"/>
            </w:pPr>
            <w:r w:rsidRPr="004B3397">
              <w:t>0.37</w:t>
            </w:r>
          </w:p>
        </w:tc>
      </w:tr>
      <w:tr w:rsidR="00771335" w:rsidRPr="004B3397" w14:paraId="7E64F3B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44CFDD4" w14:textId="3EF56191"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8B27FC4" w14:textId="689BE036"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42DC3C33" w14:textId="19F50A61"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15FE3AA2" w14:textId="31A8208A"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51C24FA" w14:textId="77777777" w:rsidR="00771335" w:rsidRPr="004B3397" w:rsidRDefault="00771335" w:rsidP="0024290A">
            <w:pPr>
              <w:pStyle w:val="TAC"/>
              <w:keepNext w:val="0"/>
              <w:keepLines w:val="0"/>
            </w:pPr>
            <w:r w:rsidRPr="004B3397">
              <w:t>60.7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3C379A4" w14:textId="77777777" w:rsidR="00771335" w:rsidRPr="004B3397" w:rsidRDefault="00771335" w:rsidP="0024290A">
            <w:pPr>
              <w:pStyle w:val="TAC"/>
              <w:keepNext w:val="0"/>
              <w:keepLines w:val="0"/>
            </w:pPr>
            <w:r w:rsidRPr="004B3397">
              <w:t>0.92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D1E54DA" w14:textId="77777777" w:rsidR="00771335" w:rsidRPr="004B3397" w:rsidRDefault="00771335" w:rsidP="0024290A">
            <w:pPr>
              <w:pStyle w:val="TAC"/>
              <w:keepNext w:val="0"/>
              <w:keepLines w:val="0"/>
            </w:pPr>
            <w:r w:rsidRPr="004B3397">
              <w:t>185.9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FAA2BF4" w14:textId="77777777" w:rsidR="00771335" w:rsidRPr="004B3397" w:rsidRDefault="00771335" w:rsidP="0024290A">
            <w:pPr>
              <w:pStyle w:val="TAC"/>
              <w:keepNext w:val="0"/>
              <w:keepLines w:val="0"/>
            </w:pPr>
            <w:r w:rsidRPr="004B3397">
              <w:t>0.27</w:t>
            </w:r>
          </w:p>
        </w:tc>
      </w:tr>
      <w:tr w:rsidR="00771335" w:rsidRPr="004B3397" w14:paraId="7E42982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1E7EADD" w14:textId="2C96C28E"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3929D928" w14:textId="1D21967C"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157CA835" w14:textId="0E02D13C"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A4DA71C" w14:textId="66ACCB5E"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010BD4E" w14:textId="77777777" w:rsidR="00771335" w:rsidRPr="004B3397" w:rsidRDefault="00771335" w:rsidP="0024290A">
            <w:pPr>
              <w:pStyle w:val="TAC"/>
              <w:keepNext w:val="0"/>
              <w:keepLines w:val="0"/>
            </w:pPr>
            <w:r w:rsidRPr="004B3397">
              <w:t>36.9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D3B34E6" w14:textId="77777777" w:rsidR="00771335" w:rsidRPr="004B3397" w:rsidRDefault="00771335" w:rsidP="0024290A">
            <w:pPr>
              <w:pStyle w:val="TAC"/>
              <w:keepNext w:val="0"/>
              <w:keepLines w:val="0"/>
            </w:pPr>
            <w:r w:rsidRPr="004B3397">
              <w:t>0.79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369340C" w14:textId="77777777" w:rsidR="00771335" w:rsidRPr="004B3397" w:rsidRDefault="00771335" w:rsidP="0024290A">
            <w:pPr>
              <w:pStyle w:val="TAC"/>
              <w:keepNext w:val="0"/>
              <w:keepLines w:val="0"/>
            </w:pPr>
            <w:r w:rsidRPr="004B3397">
              <w:t>182.3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5FE77B1" w14:textId="77777777" w:rsidR="00771335" w:rsidRPr="004B3397" w:rsidRDefault="00771335" w:rsidP="0024290A">
            <w:pPr>
              <w:pStyle w:val="TAC"/>
              <w:keepNext w:val="0"/>
              <w:keepLines w:val="0"/>
            </w:pPr>
            <w:r w:rsidRPr="004B3397">
              <w:t>0.18</w:t>
            </w:r>
          </w:p>
        </w:tc>
      </w:tr>
      <w:tr w:rsidR="00771335" w:rsidRPr="004B3397" w14:paraId="545B462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BD38AEC" w14:textId="75BFB589"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5D8564A9" w14:textId="39DD3179"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61739AEF" w14:textId="102D6DE2"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B0BA01D" w14:textId="2EB27B35"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80A317A" w14:textId="77777777" w:rsidR="00771335" w:rsidRPr="004B3397" w:rsidRDefault="00771335" w:rsidP="0024290A">
            <w:pPr>
              <w:pStyle w:val="TAC"/>
              <w:keepNext w:val="0"/>
              <w:keepLines w:val="0"/>
            </w:pPr>
            <w:r w:rsidRPr="004B3397">
              <w:t>13.0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A191752" w14:textId="77777777" w:rsidR="00771335" w:rsidRPr="004B3397" w:rsidRDefault="00771335" w:rsidP="0024290A">
            <w:pPr>
              <w:pStyle w:val="TAC"/>
              <w:keepNext w:val="0"/>
              <w:keepLines w:val="0"/>
            </w:pPr>
            <w:r w:rsidRPr="004B3397">
              <w:t>0.42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FA08452" w14:textId="77777777" w:rsidR="00771335" w:rsidRPr="004B3397" w:rsidRDefault="00771335" w:rsidP="0024290A">
            <w:pPr>
              <w:pStyle w:val="TAC"/>
              <w:keepNext w:val="0"/>
              <w:keepLines w:val="0"/>
            </w:pPr>
            <w:r w:rsidRPr="004B3397">
              <w:t>161.7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C012E54" w14:textId="77777777" w:rsidR="00771335" w:rsidRPr="004B3397" w:rsidRDefault="00771335" w:rsidP="0024290A">
            <w:pPr>
              <w:pStyle w:val="TAC"/>
              <w:keepNext w:val="0"/>
              <w:keepLines w:val="0"/>
            </w:pPr>
            <w:r w:rsidRPr="004B3397">
              <w:t>0.51</w:t>
            </w:r>
          </w:p>
        </w:tc>
      </w:tr>
      <w:tr w:rsidR="00771335" w:rsidRPr="004B3397" w14:paraId="2A68C2D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4C9E0BF9" w14:textId="51FF854D"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663E1AD5" w14:textId="3855E358"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798533D" w14:textId="782B8338"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9BE40A6" w14:textId="56A44D04"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2C2F2F4" w14:textId="77777777" w:rsidR="00771335" w:rsidRPr="004B3397" w:rsidRDefault="00771335" w:rsidP="0024290A">
            <w:pPr>
              <w:pStyle w:val="TAC"/>
              <w:keepNext w:val="0"/>
              <w:keepLines w:val="0"/>
            </w:pPr>
            <w:r w:rsidRPr="004B3397">
              <w:t>349.1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BEF3B88" w14:textId="77777777" w:rsidR="00771335" w:rsidRPr="004B3397" w:rsidRDefault="00771335" w:rsidP="0024290A">
            <w:pPr>
              <w:pStyle w:val="TAC"/>
              <w:keepNext w:val="0"/>
              <w:keepLines w:val="0"/>
            </w:pPr>
            <w:r w:rsidRPr="004B3397">
              <w:t>0.15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CB8F6C" w14:textId="77777777" w:rsidR="00771335" w:rsidRPr="004B3397" w:rsidRDefault="00771335" w:rsidP="0024290A">
            <w:pPr>
              <w:pStyle w:val="TAC"/>
              <w:keepNext w:val="0"/>
              <w:keepLines w:val="0"/>
            </w:pPr>
            <w:r w:rsidRPr="004B3397">
              <w:t>143.5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34A09D9" w14:textId="77777777" w:rsidR="00771335" w:rsidRPr="004B3397" w:rsidRDefault="00771335" w:rsidP="0024290A">
            <w:pPr>
              <w:pStyle w:val="TAC"/>
              <w:keepNext w:val="0"/>
              <w:keepLines w:val="0"/>
            </w:pPr>
            <w:r w:rsidRPr="004B3397">
              <w:t>0.83</w:t>
            </w:r>
          </w:p>
        </w:tc>
      </w:tr>
      <w:tr w:rsidR="00771335" w:rsidRPr="004B3397" w14:paraId="5EF4A58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007995C" w14:textId="55D23AD5"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E931D71" w14:textId="314C43CF"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3CDD2250" w14:textId="577B53D7"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0A7A1BA0" w14:textId="52A9CF1C"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9828452" w14:textId="77777777" w:rsidR="00771335" w:rsidRPr="004B3397" w:rsidRDefault="00771335" w:rsidP="0024290A">
            <w:pPr>
              <w:pStyle w:val="TAC"/>
              <w:keepNext w:val="0"/>
              <w:keepLines w:val="0"/>
            </w:pPr>
            <w:r w:rsidRPr="004B3397">
              <w:t>325.3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F1B044B" w14:textId="77777777" w:rsidR="00771335" w:rsidRPr="004B3397" w:rsidRDefault="00771335" w:rsidP="0024290A">
            <w:pPr>
              <w:pStyle w:val="TAC"/>
              <w:keepNext w:val="0"/>
              <w:keepLines w:val="0"/>
            </w:pPr>
            <w:r w:rsidRPr="004B3397">
              <w:t>0.60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A80AE86" w14:textId="77777777" w:rsidR="00771335" w:rsidRPr="004B3397" w:rsidRDefault="00771335" w:rsidP="0024290A">
            <w:pPr>
              <w:pStyle w:val="TAC"/>
              <w:keepNext w:val="0"/>
              <w:keepLines w:val="0"/>
            </w:pPr>
            <w:r w:rsidRPr="004B3397">
              <w:t>125.2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5B43F7E" w14:textId="77777777" w:rsidR="00771335" w:rsidRPr="004B3397" w:rsidRDefault="00771335" w:rsidP="0024290A">
            <w:pPr>
              <w:pStyle w:val="TAC"/>
              <w:keepNext w:val="0"/>
              <w:keepLines w:val="0"/>
            </w:pPr>
            <w:r w:rsidRPr="004B3397">
              <w:t>0.95</w:t>
            </w:r>
          </w:p>
        </w:tc>
      </w:tr>
      <w:tr w:rsidR="00771335" w:rsidRPr="004B3397" w14:paraId="68397B1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A7E32CF" w14:textId="23292A6D"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6700D17" w14:textId="12D226DA"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13B2CF53" w14:textId="7ED6D5B9"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4DC85DD2" w14:textId="7D27E706"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AC423BF" w14:textId="77777777" w:rsidR="00771335" w:rsidRPr="004B3397" w:rsidRDefault="00771335" w:rsidP="0024290A">
            <w:pPr>
              <w:pStyle w:val="TAC"/>
              <w:keepNext w:val="0"/>
              <w:keepLines w:val="0"/>
            </w:pPr>
            <w:r w:rsidRPr="004B3397">
              <w:t>301.4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19C23C9" w14:textId="77777777" w:rsidR="00771335" w:rsidRPr="004B3397" w:rsidRDefault="00771335" w:rsidP="0024290A">
            <w:pPr>
              <w:pStyle w:val="TAC"/>
              <w:keepNext w:val="0"/>
              <w:keepLines w:val="0"/>
            </w:pPr>
            <w:r w:rsidRPr="004B3397">
              <w:t>0.90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E15C837" w14:textId="77777777" w:rsidR="00771335" w:rsidRPr="004B3397" w:rsidRDefault="00771335" w:rsidP="0024290A">
            <w:pPr>
              <w:pStyle w:val="TAC"/>
              <w:keepNext w:val="0"/>
              <w:keepLines w:val="0"/>
            </w:pPr>
            <w:r w:rsidRPr="004B3397">
              <w:t>106.9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4AE928F" w14:textId="77777777" w:rsidR="00771335" w:rsidRPr="004B3397" w:rsidRDefault="00771335" w:rsidP="0024290A">
            <w:pPr>
              <w:pStyle w:val="TAC"/>
              <w:keepNext w:val="0"/>
              <w:keepLines w:val="0"/>
            </w:pPr>
            <w:r w:rsidRPr="004B3397">
              <w:t>0.89</w:t>
            </w:r>
          </w:p>
        </w:tc>
      </w:tr>
      <w:tr w:rsidR="00771335" w:rsidRPr="004B3397" w14:paraId="1B5A47E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335CF3" w14:textId="2A949DEC"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4D818FF9" w14:textId="2FB414F4"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E7D180D" w14:textId="1B373334"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01095B9" w14:textId="7D4D5808"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74C9C5F" w14:textId="77777777" w:rsidR="00771335" w:rsidRPr="004B3397" w:rsidRDefault="00771335" w:rsidP="0024290A">
            <w:pPr>
              <w:pStyle w:val="TAC"/>
              <w:keepNext w:val="0"/>
              <w:keepLines w:val="0"/>
            </w:pPr>
            <w:r w:rsidRPr="004B3397">
              <w:t>277.6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117AAE7" w14:textId="77777777" w:rsidR="00771335" w:rsidRPr="004B3397" w:rsidRDefault="00771335" w:rsidP="0024290A">
            <w:pPr>
              <w:pStyle w:val="TAC"/>
              <w:keepNext w:val="0"/>
              <w:keepLines w:val="0"/>
            </w:pPr>
            <w:r w:rsidRPr="004B3397">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40410D8" w14:textId="77777777" w:rsidR="00771335" w:rsidRPr="004B3397" w:rsidRDefault="00771335" w:rsidP="0024290A">
            <w:pPr>
              <w:pStyle w:val="TAC"/>
              <w:keepNext w:val="0"/>
              <w:keepLines w:val="0"/>
            </w:pPr>
            <w:r w:rsidRPr="004B3397">
              <w:t>88.6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B071FC3" w14:textId="77777777" w:rsidR="00771335" w:rsidRPr="004B3397" w:rsidRDefault="00771335" w:rsidP="0024290A">
            <w:pPr>
              <w:pStyle w:val="TAC"/>
              <w:keepNext w:val="0"/>
              <w:keepLines w:val="0"/>
            </w:pPr>
            <w:r w:rsidRPr="004B3397">
              <w:t>0.80</w:t>
            </w:r>
          </w:p>
        </w:tc>
      </w:tr>
      <w:tr w:rsidR="00771335" w:rsidRPr="004B3397" w14:paraId="1030233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7184DDAD" w14:textId="11F051A5"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11392C9D" w14:textId="0DE47F32"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597132C3" w14:textId="6B5DF09C"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6B557BA" w14:textId="227B32F0"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55F36232" w14:textId="753ED256" w:rsidR="00771335" w:rsidRPr="004B3397"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750AFA04" w14:textId="586D5410"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1267433" w14:textId="77777777" w:rsidR="00771335" w:rsidRPr="004B3397" w:rsidRDefault="00771335" w:rsidP="0024290A">
            <w:pPr>
              <w:pStyle w:val="TAC"/>
              <w:keepNext w:val="0"/>
              <w:keepLines w:val="0"/>
            </w:pPr>
            <w:r w:rsidRPr="004B3397">
              <w:t>70.4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B448F08" w14:textId="77777777" w:rsidR="00771335" w:rsidRPr="004B3397" w:rsidRDefault="00771335" w:rsidP="0024290A">
            <w:pPr>
              <w:pStyle w:val="TAC"/>
              <w:keepNext w:val="0"/>
              <w:keepLines w:val="0"/>
            </w:pPr>
            <w:r w:rsidRPr="004B3397">
              <w:t>0.78</w:t>
            </w:r>
          </w:p>
        </w:tc>
      </w:tr>
      <w:tr w:rsidR="00771335" w:rsidRPr="004B3397" w14:paraId="29F969C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1C2B6E4" w14:textId="34F5BDD4"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45EF031F" w14:textId="613E7AB1"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D57A23C" w14:textId="795F8A02"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5F7E02B" w14:textId="4B78EE6C"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315F9B94" w14:textId="651088B6" w:rsidR="00771335" w:rsidRPr="004B3397"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3BE03AF5" w14:textId="061815FF"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44299B4" w14:textId="77777777" w:rsidR="00771335" w:rsidRPr="004B3397" w:rsidRDefault="00771335" w:rsidP="0024290A">
            <w:pPr>
              <w:pStyle w:val="TAC"/>
              <w:keepNext w:val="0"/>
              <w:keepLines w:val="0"/>
            </w:pPr>
            <w:r w:rsidRPr="004B3397">
              <w:t>52.1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A0F59EC" w14:textId="77777777" w:rsidR="00771335" w:rsidRPr="004B3397" w:rsidRDefault="00771335" w:rsidP="0024290A">
            <w:pPr>
              <w:pStyle w:val="TAC"/>
              <w:keepNext w:val="0"/>
              <w:keepLines w:val="0"/>
            </w:pPr>
            <w:r w:rsidRPr="004B3397">
              <w:t>0.88</w:t>
            </w:r>
          </w:p>
        </w:tc>
      </w:tr>
      <w:tr w:rsidR="00771335" w:rsidRPr="004B3397" w14:paraId="1436444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05CF114" w14:textId="781A77A6"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68998606" w14:textId="5852B5EF"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64B77463" w14:textId="1F068616"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CF8DC7E" w14:textId="52804C93"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222FC882" w14:textId="795BF324" w:rsidR="00771335" w:rsidRPr="004B3397"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1E2BEB16" w14:textId="4659AD58"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5E665E4" w14:textId="77777777" w:rsidR="00771335" w:rsidRPr="004B3397" w:rsidRDefault="00771335" w:rsidP="0024290A">
            <w:pPr>
              <w:pStyle w:val="TAC"/>
              <w:keepNext w:val="0"/>
              <w:keepLines w:val="0"/>
            </w:pPr>
            <w:r w:rsidRPr="004B3397">
              <w:t>33.8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DF8676" w14:textId="77777777" w:rsidR="00771335" w:rsidRPr="004B3397" w:rsidRDefault="00771335" w:rsidP="0024290A">
            <w:pPr>
              <w:pStyle w:val="TAC"/>
              <w:keepNext w:val="0"/>
              <w:keepLines w:val="0"/>
            </w:pPr>
            <w:r w:rsidRPr="004B3397">
              <w:t>0.98</w:t>
            </w:r>
          </w:p>
        </w:tc>
      </w:tr>
      <w:tr w:rsidR="00771335" w:rsidRPr="004B3397" w14:paraId="32A57EC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E5D806" w14:textId="0A8B0950"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C9D0033" w14:textId="17A4061B"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E1D69D5" w14:textId="35E7C602"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49721CC2" w14:textId="2A6D15BD"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39C610D3" w14:textId="20D3A091" w:rsidR="00771335" w:rsidRPr="004B3397"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7E803A07" w14:textId="578B94AD"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83F1468" w14:textId="77777777" w:rsidR="00771335" w:rsidRPr="004B3397" w:rsidRDefault="00771335" w:rsidP="0024290A">
            <w:pPr>
              <w:pStyle w:val="TAC"/>
              <w:keepNext w:val="0"/>
              <w:keepLines w:val="0"/>
            </w:pPr>
            <w:r w:rsidRPr="004B3397">
              <w:t>15.5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6FEA8FB" w14:textId="77777777" w:rsidR="00771335" w:rsidRPr="004B3397" w:rsidRDefault="00771335" w:rsidP="0024290A">
            <w:pPr>
              <w:pStyle w:val="TAC"/>
              <w:keepNext w:val="0"/>
              <w:keepLines w:val="0"/>
            </w:pPr>
            <w:r w:rsidRPr="004B3397">
              <w:t>0.91</w:t>
            </w:r>
          </w:p>
        </w:tc>
      </w:tr>
      <w:tr w:rsidR="00771335" w:rsidRPr="004B3397" w14:paraId="53D3D56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1FE3B3E" w14:textId="75D30A4C"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613378E9" w14:textId="64ED11DC"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0EB2761D" w14:textId="3F6D734C"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F69E67D" w14:textId="12F0EAD4"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4CBC2CD7" w14:textId="7AF12922" w:rsidR="00771335" w:rsidRPr="004B3397"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6A110F71" w14:textId="71C3ADD8"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B8A4C00" w14:textId="77777777" w:rsidR="00771335" w:rsidRPr="004B3397" w:rsidRDefault="00771335" w:rsidP="0024290A">
            <w:pPr>
              <w:pStyle w:val="TAC"/>
              <w:keepNext w:val="0"/>
              <w:keepLines w:val="0"/>
            </w:pPr>
            <w:r w:rsidRPr="004B3397">
              <w:t>357.3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3926FB1" w14:textId="77777777" w:rsidR="00771335" w:rsidRPr="004B3397" w:rsidRDefault="00771335" w:rsidP="0024290A">
            <w:pPr>
              <w:pStyle w:val="TAC"/>
              <w:keepNext w:val="0"/>
              <w:keepLines w:val="0"/>
            </w:pPr>
            <w:r w:rsidRPr="004B3397">
              <w:t>0.53</w:t>
            </w:r>
          </w:p>
        </w:tc>
      </w:tr>
      <w:tr w:rsidR="00771335" w:rsidRPr="004B3397" w14:paraId="0EC058A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ADE2A7" w14:textId="34B84FB9"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9DCD02D" w14:textId="14F5CCA3"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172B07F9" w14:textId="576D3E24"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8DD8E38" w14:textId="3C3EFC99"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16A5E9BA" w14:textId="474DE014" w:rsidR="00771335" w:rsidRPr="004B3397"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76044B99" w14:textId="10C3EC53"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DD53448" w14:textId="77777777" w:rsidR="00771335" w:rsidRPr="004B3397" w:rsidRDefault="00771335" w:rsidP="0024290A">
            <w:pPr>
              <w:pStyle w:val="TAC"/>
              <w:keepNext w:val="0"/>
              <w:keepLines w:val="0"/>
            </w:pPr>
            <w:r w:rsidRPr="004B3397">
              <w:t>339.0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17435FD6" w14:textId="77777777" w:rsidR="00771335" w:rsidRPr="004B3397" w:rsidRDefault="00771335" w:rsidP="0024290A">
            <w:pPr>
              <w:pStyle w:val="TAC"/>
              <w:keepNext w:val="0"/>
              <w:keepLines w:val="0"/>
            </w:pPr>
            <w:r w:rsidRPr="004B3397">
              <w:t>0.09</w:t>
            </w:r>
          </w:p>
        </w:tc>
      </w:tr>
      <w:tr w:rsidR="00771335" w:rsidRPr="004B3397" w14:paraId="7652C42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414E1B2" w14:textId="655EC1ED"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30232EE6" w14:textId="64CB468F"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50CB0119" w14:textId="6636F113"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16F60A3B" w14:textId="1DD74320"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77F32D5B" w14:textId="63D87AA0" w:rsidR="00771335" w:rsidRPr="004B3397"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471FF78A" w14:textId="119A3463"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0685029" w14:textId="77777777" w:rsidR="00771335" w:rsidRPr="004B3397" w:rsidRDefault="00771335" w:rsidP="0024290A">
            <w:pPr>
              <w:pStyle w:val="TAC"/>
              <w:keepNext w:val="0"/>
              <w:keepLines w:val="0"/>
            </w:pPr>
            <w:r w:rsidRPr="004B3397">
              <w:t>320.7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CD8055E" w14:textId="77777777" w:rsidR="00771335" w:rsidRPr="004B3397" w:rsidRDefault="00771335" w:rsidP="0024290A">
            <w:pPr>
              <w:pStyle w:val="TAC"/>
              <w:keepNext w:val="0"/>
              <w:keepLines w:val="0"/>
            </w:pPr>
            <w:r w:rsidRPr="004B3397">
              <w:t>0.50</w:t>
            </w:r>
          </w:p>
        </w:tc>
      </w:tr>
      <w:tr w:rsidR="00771335" w:rsidRPr="004B3397" w14:paraId="4511BE3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03B3626" w14:textId="3DD62843"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5A993BED" w14:textId="32D55978"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439CD10F" w14:textId="35AC6CC4"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720CFDBE" w14:textId="7F42831A"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776F654B" w14:textId="3046B45B" w:rsidR="00771335" w:rsidRPr="004B3397"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078DF772" w14:textId="02E542F7"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5A7401" w14:textId="77777777" w:rsidR="00771335" w:rsidRPr="004B3397" w:rsidRDefault="00771335" w:rsidP="0024290A">
            <w:pPr>
              <w:pStyle w:val="TAC"/>
              <w:keepNext w:val="0"/>
              <w:keepLines w:val="0"/>
            </w:pPr>
            <w:r w:rsidRPr="004B3397">
              <w:t>302.4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5212EEA" w14:textId="77777777" w:rsidR="00771335" w:rsidRPr="004B3397" w:rsidRDefault="00771335" w:rsidP="0024290A">
            <w:pPr>
              <w:pStyle w:val="TAC"/>
              <w:keepNext w:val="0"/>
              <w:keepLines w:val="0"/>
            </w:pPr>
            <w:r w:rsidRPr="004B3397">
              <w:t>0.82</w:t>
            </w:r>
          </w:p>
        </w:tc>
      </w:tr>
      <w:tr w:rsidR="00771335" w:rsidRPr="004B3397" w14:paraId="24DED0F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4BB43CF" w14:textId="7467369D"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F253165" w14:textId="2A5AB1E4"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40E4B753" w14:textId="5626D232"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159B782" w14:textId="5BD359BF"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09E1AD3A" w14:textId="454246E6" w:rsidR="00771335" w:rsidRPr="004B3397"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31BF49FC" w14:textId="2381CA80"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2862011" w14:textId="77777777" w:rsidR="00771335" w:rsidRPr="004B3397" w:rsidRDefault="00771335" w:rsidP="0024290A">
            <w:pPr>
              <w:pStyle w:val="TAC"/>
              <w:keepNext w:val="0"/>
              <w:keepLines w:val="0"/>
            </w:pPr>
            <w:r w:rsidRPr="004B3397">
              <w:t>284.2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E88E5A5" w14:textId="77777777" w:rsidR="00771335" w:rsidRPr="004B3397" w:rsidRDefault="00771335" w:rsidP="0024290A">
            <w:pPr>
              <w:pStyle w:val="TAC"/>
              <w:keepNext w:val="0"/>
              <w:keepLines w:val="0"/>
            </w:pPr>
            <w:r w:rsidRPr="004B3397">
              <w:t>0.97</w:t>
            </w:r>
          </w:p>
        </w:tc>
      </w:tr>
    </w:tbl>
    <w:p w14:paraId="13048940" w14:textId="77777777" w:rsidR="00771335" w:rsidRPr="004B3397" w:rsidRDefault="00771335" w:rsidP="00771335"/>
    <w:p w14:paraId="30122216" w14:textId="77777777" w:rsidR="00771335" w:rsidRPr="004B3397" w:rsidRDefault="00771335" w:rsidP="0024290A">
      <w:pPr>
        <w:pStyle w:val="TH"/>
        <w:keepLines w:val="0"/>
      </w:pPr>
      <w:r w:rsidRPr="004B3397">
        <w:t xml:space="preserve">Table C.3.4-5: Spatial correlation reference curves for CDL-C UMa model for a vertically polarized MPAC OTA setup with 16 uniformly spaced probes at FR1 test frequencies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12"/>
        <w:gridCol w:w="945"/>
        <w:gridCol w:w="888"/>
        <w:gridCol w:w="946"/>
        <w:gridCol w:w="888"/>
        <w:gridCol w:w="946"/>
        <w:gridCol w:w="888"/>
        <w:gridCol w:w="1063"/>
        <w:gridCol w:w="1090"/>
        <w:gridCol w:w="1063"/>
      </w:tblGrid>
      <w:tr w:rsidR="00771335" w:rsidRPr="004B3397" w14:paraId="13A659F8" w14:textId="77777777" w:rsidTr="001E116D">
        <w:trPr>
          <w:jc w:val="center"/>
        </w:trPr>
        <w:tc>
          <w:tcPr>
            <w:tcW w:w="474" w:type="pct"/>
            <w:noWrap/>
            <w:vAlign w:val="bottom"/>
            <w:hideMark/>
          </w:tcPr>
          <w:p w14:paraId="42B2648F" w14:textId="633E32B8" w:rsidR="00771335" w:rsidRPr="004B3397" w:rsidRDefault="00771335" w:rsidP="0024290A">
            <w:pPr>
              <w:pStyle w:val="TAH"/>
              <w:keepLines w:val="0"/>
            </w:pPr>
            <w:r w:rsidRPr="004B3397">
              <w:t>Azim</w:t>
            </w:r>
            <w:r w:rsidR="002A2300" w:rsidRPr="004B3397">
              <w:t xml:space="preserve"> </w:t>
            </w:r>
            <w:r w:rsidRPr="004B3397">
              <w:t>[</w:t>
            </w:r>
            <w:r w:rsidRPr="004B3397">
              <w:rPr>
                <w:rFonts w:ascii="Symbol" w:hAnsi="Symbol"/>
              </w:rPr>
              <w:t></w:t>
            </w:r>
            <w:r w:rsidRPr="004B3397">
              <w:t>]</w:t>
            </w:r>
          </w:p>
        </w:tc>
        <w:tc>
          <w:tcPr>
            <w:tcW w:w="491" w:type="pct"/>
            <w:noWrap/>
            <w:vAlign w:val="bottom"/>
            <w:hideMark/>
          </w:tcPr>
          <w:p w14:paraId="50C88F20" w14:textId="208BC77F" w:rsidR="00771335" w:rsidRPr="004B3397" w:rsidRDefault="00771335" w:rsidP="0024290A">
            <w:pPr>
              <w:pStyle w:val="TAH"/>
              <w:keepLines w:val="0"/>
            </w:pPr>
            <w:r w:rsidRPr="004B3397">
              <w:t>|</w:t>
            </w:r>
            <w:r w:rsidRPr="004B3397">
              <w:rPr>
                <w:rFonts w:ascii="Symbol" w:hAnsi="Symbol"/>
              </w:rPr>
              <w:t></w:t>
            </w:r>
            <w:r w:rsidRPr="004B3397">
              <w:t>|</w:t>
            </w:r>
            <w:r w:rsidR="002A2300" w:rsidRPr="004B3397">
              <w:t xml:space="preserve"> </w:t>
            </w:r>
            <w:r w:rsidRPr="004B3397">
              <w:t>comb</w:t>
            </w:r>
          </w:p>
        </w:tc>
        <w:tc>
          <w:tcPr>
            <w:tcW w:w="461" w:type="pct"/>
            <w:noWrap/>
            <w:vAlign w:val="bottom"/>
            <w:hideMark/>
          </w:tcPr>
          <w:p w14:paraId="39279BE9" w14:textId="63CFA9F0" w:rsidR="00771335" w:rsidRPr="004B3397" w:rsidRDefault="00771335" w:rsidP="0024290A">
            <w:pPr>
              <w:pStyle w:val="TAH"/>
              <w:keepLines w:val="0"/>
            </w:pPr>
            <w:r w:rsidRPr="004B3397">
              <w:t>Azim</w:t>
            </w:r>
            <w:r w:rsidR="002A2300" w:rsidRPr="004B3397">
              <w:t xml:space="preserve"> </w:t>
            </w:r>
            <w:r w:rsidRPr="004B3397">
              <w:t>[</w:t>
            </w:r>
            <w:r w:rsidRPr="004B3397">
              <w:rPr>
                <w:rFonts w:ascii="Symbol" w:hAnsi="Symbol"/>
              </w:rPr>
              <w:t></w:t>
            </w:r>
            <w:r w:rsidRPr="004B3397">
              <w:t>]</w:t>
            </w:r>
          </w:p>
        </w:tc>
        <w:tc>
          <w:tcPr>
            <w:tcW w:w="491" w:type="pct"/>
            <w:noWrap/>
            <w:vAlign w:val="bottom"/>
            <w:hideMark/>
          </w:tcPr>
          <w:p w14:paraId="3F9518F4" w14:textId="03802F9A" w:rsidR="00771335" w:rsidRPr="004B3397" w:rsidRDefault="00771335" w:rsidP="0024290A">
            <w:pPr>
              <w:pStyle w:val="TAH"/>
              <w:keepLines w:val="0"/>
            </w:pPr>
            <w:r w:rsidRPr="004B3397">
              <w:t>|</w:t>
            </w:r>
            <w:r w:rsidRPr="004B3397">
              <w:rPr>
                <w:rFonts w:ascii="Symbol" w:hAnsi="Symbol"/>
              </w:rPr>
              <w:t></w:t>
            </w:r>
            <w:r w:rsidRPr="004B3397">
              <w:t>|</w:t>
            </w:r>
            <w:r w:rsidR="002A2300" w:rsidRPr="004B3397">
              <w:t xml:space="preserve"> </w:t>
            </w:r>
            <w:r w:rsidRPr="004B3397">
              <w:t>comb</w:t>
            </w:r>
          </w:p>
        </w:tc>
        <w:tc>
          <w:tcPr>
            <w:tcW w:w="461" w:type="pct"/>
            <w:noWrap/>
            <w:vAlign w:val="bottom"/>
            <w:hideMark/>
          </w:tcPr>
          <w:p w14:paraId="55EB2447" w14:textId="3993D7B1" w:rsidR="00771335" w:rsidRPr="004B3397" w:rsidRDefault="00771335" w:rsidP="0024290A">
            <w:pPr>
              <w:pStyle w:val="TAH"/>
              <w:keepLines w:val="0"/>
            </w:pPr>
            <w:r w:rsidRPr="004B3397">
              <w:t>Azim</w:t>
            </w:r>
            <w:r w:rsidR="002A2300" w:rsidRPr="004B3397">
              <w:t xml:space="preserve"> </w:t>
            </w:r>
            <w:r w:rsidRPr="004B3397">
              <w:t>[</w:t>
            </w:r>
            <w:r w:rsidRPr="004B3397">
              <w:rPr>
                <w:rFonts w:ascii="Symbol" w:hAnsi="Symbol"/>
              </w:rPr>
              <w:t></w:t>
            </w:r>
            <w:r w:rsidRPr="004B3397">
              <w:t>]</w:t>
            </w:r>
          </w:p>
        </w:tc>
        <w:tc>
          <w:tcPr>
            <w:tcW w:w="491" w:type="pct"/>
            <w:noWrap/>
            <w:vAlign w:val="bottom"/>
            <w:hideMark/>
          </w:tcPr>
          <w:p w14:paraId="38DB9741" w14:textId="14384836" w:rsidR="00771335" w:rsidRPr="004B3397" w:rsidRDefault="00771335" w:rsidP="0024290A">
            <w:pPr>
              <w:pStyle w:val="TAH"/>
              <w:keepLines w:val="0"/>
            </w:pPr>
            <w:r w:rsidRPr="004B3397">
              <w:t>|</w:t>
            </w:r>
            <w:r w:rsidRPr="004B3397">
              <w:rPr>
                <w:rFonts w:ascii="Symbol" w:hAnsi="Symbol"/>
              </w:rPr>
              <w:t></w:t>
            </w:r>
            <w:r w:rsidRPr="004B3397">
              <w:t>|</w:t>
            </w:r>
            <w:r w:rsidR="002A2300" w:rsidRPr="004B3397">
              <w:t xml:space="preserve"> </w:t>
            </w:r>
            <w:r w:rsidRPr="004B3397">
              <w:t>comb</w:t>
            </w:r>
          </w:p>
        </w:tc>
        <w:tc>
          <w:tcPr>
            <w:tcW w:w="461" w:type="pct"/>
            <w:noWrap/>
            <w:vAlign w:val="bottom"/>
            <w:hideMark/>
          </w:tcPr>
          <w:p w14:paraId="5B465BD3" w14:textId="2D46AF53" w:rsidR="00771335" w:rsidRPr="004B3397" w:rsidRDefault="00771335" w:rsidP="0024290A">
            <w:pPr>
              <w:pStyle w:val="TAH"/>
              <w:keepLines w:val="0"/>
            </w:pPr>
            <w:r w:rsidRPr="004B3397">
              <w:t>Azim</w:t>
            </w:r>
            <w:r w:rsidR="002A2300" w:rsidRPr="004B3397">
              <w:t xml:space="preserve"> </w:t>
            </w:r>
            <w:r w:rsidRPr="004B3397">
              <w:t>[</w:t>
            </w:r>
            <w:r w:rsidRPr="004B3397">
              <w:rPr>
                <w:rFonts w:ascii="Symbol" w:hAnsi="Symbol"/>
              </w:rPr>
              <w:t></w:t>
            </w:r>
            <w:r w:rsidRPr="004B3397">
              <w:t>]</w:t>
            </w:r>
          </w:p>
        </w:tc>
        <w:tc>
          <w:tcPr>
            <w:tcW w:w="552" w:type="pct"/>
            <w:noWrap/>
            <w:vAlign w:val="bottom"/>
            <w:hideMark/>
          </w:tcPr>
          <w:p w14:paraId="353D84DF" w14:textId="7CB7BE4F" w:rsidR="00771335" w:rsidRPr="004B3397" w:rsidRDefault="00771335" w:rsidP="0024290A">
            <w:pPr>
              <w:pStyle w:val="TAH"/>
              <w:keepLines w:val="0"/>
            </w:pPr>
            <w:r w:rsidRPr="004B3397">
              <w:t>|</w:t>
            </w:r>
            <w:r w:rsidRPr="004B3397">
              <w:rPr>
                <w:rFonts w:ascii="Symbol" w:hAnsi="Symbol"/>
              </w:rPr>
              <w:t></w:t>
            </w:r>
            <w:r w:rsidRPr="004B3397">
              <w:t>|</w:t>
            </w:r>
            <w:r w:rsidR="002A2300" w:rsidRPr="004B3397">
              <w:t xml:space="preserve"> </w:t>
            </w:r>
            <w:r w:rsidRPr="004B3397">
              <w:t>comb</w:t>
            </w:r>
          </w:p>
        </w:tc>
        <w:tc>
          <w:tcPr>
            <w:tcW w:w="566" w:type="pct"/>
            <w:noWrap/>
            <w:vAlign w:val="bottom"/>
            <w:hideMark/>
          </w:tcPr>
          <w:p w14:paraId="141F22FA" w14:textId="7974D0CC" w:rsidR="00771335" w:rsidRPr="004B3397" w:rsidRDefault="00771335" w:rsidP="0024290A">
            <w:pPr>
              <w:pStyle w:val="TAH"/>
              <w:keepLines w:val="0"/>
            </w:pPr>
            <w:r w:rsidRPr="004B3397">
              <w:t>Azim</w:t>
            </w:r>
            <w:r w:rsidR="002A2300" w:rsidRPr="004B3397">
              <w:t xml:space="preserve"> </w:t>
            </w:r>
            <w:r w:rsidRPr="004B3397">
              <w:t>[</w:t>
            </w:r>
            <w:r w:rsidRPr="004B3397">
              <w:rPr>
                <w:rFonts w:ascii="Symbol" w:hAnsi="Symbol"/>
              </w:rPr>
              <w:t></w:t>
            </w:r>
            <w:r w:rsidRPr="004B3397">
              <w:t>]</w:t>
            </w:r>
          </w:p>
        </w:tc>
        <w:tc>
          <w:tcPr>
            <w:tcW w:w="552" w:type="pct"/>
            <w:noWrap/>
            <w:vAlign w:val="bottom"/>
            <w:hideMark/>
          </w:tcPr>
          <w:p w14:paraId="098D7AA2" w14:textId="3CB7BF2F" w:rsidR="00771335" w:rsidRPr="004B3397" w:rsidRDefault="00771335" w:rsidP="0024290A">
            <w:pPr>
              <w:pStyle w:val="TAH"/>
              <w:keepLines w:val="0"/>
            </w:pPr>
            <w:r w:rsidRPr="004B3397">
              <w:t>|</w:t>
            </w:r>
            <w:r w:rsidRPr="004B3397">
              <w:rPr>
                <w:rFonts w:ascii="Symbol" w:hAnsi="Symbol"/>
              </w:rPr>
              <w:t></w:t>
            </w:r>
            <w:r w:rsidRPr="004B3397">
              <w:t>|</w:t>
            </w:r>
            <w:r w:rsidR="002A2300" w:rsidRPr="004B3397">
              <w:t xml:space="preserve"> </w:t>
            </w:r>
            <w:r w:rsidRPr="004B3397">
              <w:t>comb</w:t>
            </w:r>
          </w:p>
        </w:tc>
      </w:tr>
      <w:tr w:rsidR="00771335" w:rsidRPr="004B3397" w14:paraId="50C5A8C3" w14:textId="77777777" w:rsidTr="001E116D">
        <w:trPr>
          <w:jc w:val="center"/>
        </w:trPr>
        <w:tc>
          <w:tcPr>
            <w:tcW w:w="965" w:type="pct"/>
            <w:gridSpan w:val="2"/>
            <w:noWrap/>
            <w:vAlign w:val="bottom"/>
          </w:tcPr>
          <w:p w14:paraId="6FD62CA6" w14:textId="3C3BBA27" w:rsidR="00771335" w:rsidRPr="004B3397" w:rsidRDefault="00771335" w:rsidP="0024290A">
            <w:pPr>
              <w:pStyle w:val="TAH"/>
              <w:keepLines w:val="0"/>
              <w:rPr>
                <w:rFonts w:cs="Arial"/>
                <w:szCs w:val="18"/>
              </w:rPr>
            </w:pPr>
            <w:r w:rsidRPr="004B3397">
              <w:rPr>
                <w:rFonts w:cs="Arial"/>
                <w:szCs w:val="18"/>
              </w:rPr>
              <w:t>617</w:t>
            </w:r>
            <w:r w:rsidR="002A2300" w:rsidRPr="004B3397">
              <w:rPr>
                <w:rFonts w:cs="Arial"/>
                <w:szCs w:val="18"/>
              </w:rPr>
              <w:t xml:space="preserve"> </w:t>
            </w:r>
            <w:r w:rsidRPr="004B3397">
              <w:rPr>
                <w:rFonts w:cs="Arial"/>
                <w:szCs w:val="18"/>
              </w:rPr>
              <w:t>MHz</w:t>
            </w:r>
          </w:p>
        </w:tc>
        <w:tc>
          <w:tcPr>
            <w:tcW w:w="952" w:type="pct"/>
            <w:gridSpan w:val="2"/>
            <w:noWrap/>
            <w:vAlign w:val="bottom"/>
          </w:tcPr>
          <w:p w14:paraId="067BC6EE" w14:textId="5F27A1A8" w:rsidR="00771335" w:rsidRPr="004B3397" w:rsidRDefault="00771335" w:rsidP="0024290A">
            <w:pPr>
              <w:pStyle w:val="TAH"/>
              <w:keepLines w:val="0"/>
              <w:rPr>
                <w:rFonts w:cs="Arial"/>
                <w:szCs w:val="18"/>
              </w:rPr>
            </w:pPr>
            <w:r w:rsidRPr="004B3397">
              <w:rPr>
                <w:rFonts w:cs="Arial"/>
                <w:szCs w:val="18"/>
              </w:rPr>
              <w:t>722</w:t>
            </w:r>
            <w:r w:rsidR="002A2300" w:rsidRPr="004B3397">
              <w:rPr>
                <w:rFonts w:cs="Arial"/>
                <w:szCs w:val="18"/>
              </w:rPr>
              <w:t xml:space="preserve"> </w:t>
            </w:r>
            <w:r w:rsidRPr="004B3397">
              <w:rPr>
                <w:rFonts w:cs="Arial"/>
                <w:szCs w:val="18"/>
              </w:rPr>
              <w:t>MHz</w:t>
            </w:r>
          </w:p>
        </w:tc>
        <w:tc>
          <w:tcPr>
            <w:tcW w:w="952" w:type="pct"/>
            <w:gridSpan w:val="2"/>
            <w:noWrap/>
            <w:vAlign w:val="bottom"/>
          </w:tcPr>
          <w:p w14:paraId="558B5E38" w14:textId="37AE27B7" w:rsidR="00771335" w:rsidRPr="004B3397" w:rsidRDefault="00771335" w:rsidP="0024290A">
            <w:pPr>
              <w:pStyle w:val="TAH"/>
              <w:keepLines w:val="0"/>
              <w:rPr>
                <w:rFonts w:cs="Arial"/>
                <w:szCs w:val="18"/>
              </w:rPr>
            </w:pPr>
            <w:r w:rsidRPr="004B3397">
              <w:rPr>
                <w:rFonts w:cs="Arial"/>
                <w:szCs w:val="18"/>
              </w:rPr>
              <w:t>836.5</w:t>
            </w:r>
            <w:r w:rsidR="002A2300" w:rsidRPr="004B3397">
              <w:rPr>
                <w:rFonts w:cs="Arial"/>
                <w:szCs w:val="18"/>
              </w:rPr>
              <w:t xml:space="preserve"> </w:t>
            </w:r>
            <w:r w:rsidRPr="004B3397">
              <w:rPr>
                <w:rFonts w:cs="Arial"/>
                <w:szCs w:val="18"/>
              </w:rPr>
              <w:t>MHz</w:t>
            </w:r>
          </w:p>
        </w:tc>
        <w:tc>
          <w:tcPr>
            <w:tcW w:w="1013" w:type="pct"/>
            <w:gridSpan w:val="2"/>
            <w:noWrap/>
            <w:vAlign w:val="bottom"/>
          </w:tcPr>
          <w:p w14:paraId="5EAA684D" w14:textId="53928BE5" w:rsidR="00771335" w:rsidRPr="004B3397" w:rsidRDefault="00771335" w:rsidP="0024290A">
            <w:pPr>
              <w:pStyle w:val="TAH"/>
              <w:keepLines w:val="0"/>
              <w:rPr>
                <w:rFonts w:cs="Arial"/>
                <w:szCs w:val="18"/>
              </w:rPr>
            </w:pPr>
            <w:r w:rsidRPr="004B3397">
              <w:rPr>
                <w:rFonts w:cs="Arial"/>
                <w:szCs w:val="18"/>
              </w:rPr>
              <w:t>1575.42</w:t>
            </w:r>
            <w:r w:rsidR="002A2300" w:rsidRPr="004B3397">
              <w:rPr>
                <w:rFonts w:cs="Arial"/>
                <w:szCs w:val="18"/>
              </w:rPr>
              <w:t xml:space="preserve"> </w:t>
            </w:r>
            <w:r w:rsidRPr="004B3397">
              <w:rPr>
                <w:rFonts w:cs="Arial"/>
                <w:szCs w:val="18"/>
              </w:rPr>
              <w:t>MHz</w:t>
            </w:r>
          </w:p>
        </w:tc>
        <w:tc>
          <w:tcPr>
            <w:tcW w:w="1119" w:type="pct"/>
            <w:gridSpan w:val="2"/>
            <w:noWrap/>
            <w:vAlign w:val="bottom"/>
          </w:tcPr>
          <w:p w14:paraId="4A7049A2" w14:textId="01ADAAA6" w:rsidR="00771335" w:rsidRPr="004B3397" w:rsidRDefault="00771335" w:rsidP="0024290A">
            <w:pPr>
              <w:pStyle w:val="TAH"/>
              <w:keepLines w:val="0"/>
              <w:rPr>
                <w:rFonts w:cs="Arial"/>
                <w:szCs w:val="18"/>
              </w:rPr>
            </w:pPr>
            <w:r w:rsidRPr="004B3397">
              <w:rPr>
                <w:rFonts w:cs="Arial"/>
                <w:szCs w:val="18"/>
              </w:rPr>
              <w:t>1800</w:t>
            </w:r>
            <w:r w:rsidR="002A2300" w:rsidRPr="004B3397">
              <w:rPr>
                <w:rFonts w:cs="Arial"/>
                <w:szCs w:val="18"/>
              </w:rPr>
              <w:t xml:space="preserve"> </w:t>
            </w:r>
            <w:r w:rsidRPr="004B3397">
              <w:rPr>
                <w:rFonts w:cs="Arial"/>
                <w:szCs w:val="18"/>
              </w:rPr>
              <w:t>MHz</w:t>
            </w:r>
          </w:p>
        </w:tc>
      </w:tr>
      <w:tr w:rsidR="00771335" w:rsidRPr="004B3397" w14:paraId="281EDDA0" w14:textId="77777777" w:rsidTr="001E116D">
        <w:trPr>
          <w:jc w:val="center"/>
        </w:trPr>
        <w:tc>
          <w:tcPr>
            <w:tcW w:w="474" w:type="pct"/>
            <w:noWrap/>
            <w:vAlign w:val="bottom"/>
            <w:hideMark/>
          </w:tcPr>
          <w:p w14:paraId="49E823AC" w14:textId="77777777" w:rsidR="00771335" w:rsidRPr="004B3397" w:rsidRDefault="00771335" w:rsidP="0024290A">
            <w:pPr>
              <w:pStyle w:val="TAC"/>
              <w:keepLines w:val="0"/>
              <w:rPr>
                <w:rFonts w:cs="Arial"/>
                <w:szCs w:val="18"/>
              </w:rPr>
            </w:pPr>
            <w:r w:rsidRPr="004B3397">
              <w:rPr>
                <w:rFonts w:cs="Arial"/>
                <w:szCs w:val="18"/>
              </w:rPr>
              <w:t>270.0</w:t>
            </w:r>
          </w:p>
        </w:tc>
        <w:tc>
          <w:tcPr>
            <w:tcW w:w="491" w:type="pct"/>
            <w:noWrap/>
            <w:vAlign w:val="bottom"/>
            <w:hideMark/>
          </w:tcPr>
          <w:p w14:paraId="69AD475D" w14:textId="77777777" w:rsidR="00771335" w:rsidRPr="004B3397" w:rsidRDefault="00771335" w:rsidP="0024290A">
            <w:pPr>
              <w:pStyle w:val="TAC"/>
              <w:keepLines w:val="0"/>
              <w:rPr>
                <w:rFonts w:cs="Arial"/>
                <w:szCs w:val="18"/>
              </w:rPr>
            </w:pPr>
            <w:r w:rsidRPr="004B3397">
              <w:rPr>
                <w:rFonts w:cs="Arial"/>
                <w:szCs w:val="18"/>
              </w:rPr>
              <w:t>1.00</w:t>
            </w:r>
          </w:p>
        </w:tc>
        <w:tc>
          <w:tcPr>
            <w:tcW w:w="461" w:type="pct"/>
            <w:noWrap/>
            <w:vAlign w:val="bottom"/>
            <w:hideMark/>
          </w:tcPr>
          <w:p w14:paraId="3797985F" w14:textId="77777777" w:rsidR="00771335" w:rsidRPr="004B3397" w:rsidRDefault="00771335" w:rsidP="0024290A">
            <w:pPr>
              <w:pStyle w:val="TAC"/>
              <w:keepLines w:val="0"/>
              <w:rPr>
                <w:rFonts w:cs="Arial"/>
                <w:szCs w:val="18"/>
              </w:rPr>
            </w:pPr>
            <w:r w:rsidRPr="004B3397">
              <w:rPr>
                <w:rFonts w:cs="Arial"/>
                <w:szCs w:val="18"/>
              </w:rPr>
              <w:t>270.0</w:t>
            </w:r>
          </w:p>
        </w:tc>
        <w:tc>
          <w:tcPr>
            <w:tcW w:w="491" w:type="pct"/>
            <w:noWrap/>
            <w:vAlign w:val="bottom"/>
            <w:hideMark/>
          </w:tcPr>
          <w:p w14:paraId="4DBD4954" w14:textId="77777777" w:rsidR="00771335" w:rsidRPr="004B3397" w:rsidRDefault="00771335" w:rsidP="0024290A">
            <w:pPr>
              <w:pStyle w:val="TAC"/>
              <w:keepLines w:val="0"/>
              <w:rPr>
                <w:rFonts w:cs="Arial"/>
                <w:szCs w:val="18"/>
              </w:rPr>
            </w:pPr>
            <w:r w:rsidRPr="004B3397">
              <w:rPr>
                <w:rFonts w:cs="Arial"/>
                <w:szCs w:val="18"/>
              </w:rPr>
              <w:t>1.00</w:t>
            </w:r>
          </w:p>
        </w:tc>
        <w:tc>
          <w:tcPr>
            <w:tcW w:w="461" w:type="pct"/>
            <w:noWrap/>
            <w:vAlign w:val="bottom"/>
            <w:hideMark/>
          </w:tcPr>
          <w:p w14:paraId="71B30D07" w14:textId="77777777" w:rsidR="00771335" w:rsidRPr="004B3397" w:rsidRDefault="00771335" w:rsidP="0024290A">
            <w:pPr>
              <w:pStyle w:val="TAC"/>
              <w:keepLines w:val="0"/>
              <w:rPr>
                <w:rFonts w:cs="Arial"/>
                <w:szCs w:val="18"/>
              </w:rPr>
            </w:pPr>
            <w:r w:rsidRPr="004B3397">
              <w:rPr>
                <w:rFonts w:cs="Arial"/>
                <w:szCs w:val="18"/>
              </w:rPr>
              <w:t>270.0</w:t>
            </w:r>
          </w:p>
        </w:tc>
        <w:tc>
          <w:tcPr>
            <w:tcW w:w="491" w:type="pct"/>
            <w:noWrap/>
            <w:vAlign w:val="bottom"/>
            <w:hideMark/>
          </w:tcPr>
          <w:p w14:paraId="7D07CCDC" w14:textId="77777777" w:rsidR="00771335" w:rsidRPr="004B3397" w:rsidRDefault="00771335" w:rsidP="0024290A">
            <w:pPr>
              <w:pStyle w:val="TAC"/>
              <w:keepLines w:val="0"/>
              <w:rPr>
                <w:rFonts w:cs="Arial"/>
                <w:szCs w:val="18"/>
              </w:rPr>
            </w:pPr>
            <w:r w:rsidRPr="004B3397">
              <w:rPr>
                <w:rFonts w:cs="Arial"/>
                <w:szCs w:val="18"/>
              </w:rPr>
              <w:t>1.00</w:t>
            </w:r>
          </w:p>
        </w:tc>
        <w:tc>
          <w:tcPr>
            <w:tcW w:w="461" w:type="pct"/>
            <w:noWrap/>
            <w:vAlign w:val="bottom"/>
            <w:hideMark/>
          </w:tcPr>
          <w:p w14:paraId="2F4B15EC" w14:textId="77777777" w:rsidR="00771335" w:rsidRPr="004B3397" w:rsidRDefault="00771335" w:rsidP="0024290A">
            <w:pPr>
              <w:pStyle w:val="TAC"/>
              <w:keepLines w:val="0"/>
              <w:rPr>
                <w:rFonts w:cs="Arial"/>
                <w:szCs w:val="18"/>
              </w:rPr>
            </w:pPr>
            <w:r w:rsidRPr="004B3397">
              <w:rPr>
                <w:rFonts w:cs="Arial"/>
                <w:szCs w:val="18"/>
              </w:rPr>
              <w:t>270.0</w:t>
            </w:r>
          </w:p>
        </w:tc>
        <w:tc>
          <w:tcPr>
            <w:tcW w:w="552" w:type="pct"/>
            <w:noWrap/>
            <w:vAlign w:val="bottom"/>
            <w:hideMark/>
          </w:tcPr>
          <w:p w14:paraId="6E94DE44" w14:textId="77777777" w:rsidR="00771335" w:rsidRPr="004B3397" w:rsidRDefault="00771335" w:rsidP="0024290A">
            <w:pPr>
              <w:pStyle w:val="TAC"/>
              <w:keepLines w:val="0"/>
              <w:rPr>
                <w:rFonts w:cs="Arial"/>
                <w:color w:val="000000"/>
                <w:szCs w:val="18"/>
              </w:rPr>
            </w:pPr>
            <w:r w:rsidRPr="004B3397">
              <w:rPr>
                <w:rFonts w:cs="Arial"/>
                <w:color w:val="000000"/>
                <w:szCs w:val="18"/>
              </w:rPr>
              <w:t>1.00</w:t>
            </w:r>
          </w:p>
        </w:tc>
        <w:tc>
          <w:tcPr>
            <w:tcW w:w="566" w:type="pct"/>
            <w:noWrap/>
            <w:vAlign w:val="bottom"/>
            <w:hideMark/>
          </w:tcPr>
          <w:p w14:paraId="601FC73E" w14:textId="77777777" w:rsidR="00771335" w:rsidRPr="004B3397" w:rsidRDefault="00771335" w:rsidP="0024290A">
            <w:pPr>
              <w:pStyle w:val="TAC"/>
              <w:keepLines w:val="0"/>
              <w:rPr>
                <w:rFonts w:cs="Arial"/>
                <w:color w:val="000000"/>
                <w:szCs w:val="18"/>
              </w:rPr>
            </w:pPr>
            <w:r w:rsidRPr="004B3397">
              <w:rPr>
                <w:rFonts w:cs="Arial"/>
                <w:color w:val="000000"/>
                <w:szCs w:val="18"/>
              </w:rPr>
              <w:t>270.0</w:t>
            </w:r>
          </w:p>
        </w:tc>
        <w:tc>
          <w:tcPr>
            <w:tcW w:w="552" w:type="pct"/>
            <w:noWrap/>
            <w:vAlign w:val="bottom"/>
            <w:hideMark/>
          </w:tcPr>
          <w:p w14:paraId="3E2B8F22" w14:textId="77777777" w:rsidR="00771335" w:rsidRPr="004B3397" w:rsidRDefault="00771335" w:rsidP="0024290A">
            <w:pPr>
              <w:pStyle w:val="TAC"/>
              <w:keepLines w:val="0"/>
              <w:rPr>
                <w:rFonts w:cs="Arial"/>
                <w:color w:val="000000"/>
                <w:szCs w:val="18"/>
              </w:rPr>
            </w:pPr>
            <w:r w:rsidRPr="004B3397">
              <w:rPr>
                <w:rFonts w:cs="Arial"/>
                <w:color w:val="000000"/>
                <w:szCs w:val="18"/>
              </w:rPr>
              <w:t>1.00</w:t>
            </w:r>
          </w:p>
        </w:tc>
      </w:tr>
      <w:tr w:rsidR="00771335" w:rsidRPr="004B3397" w14:paraId="6900FD99" w14:textId="77777777" w:rsidTr="001E116D">
        <w:trPr>
          <w:jc w:val="center"/>
        </w:trPr>
        <w:tc>
          <w:tcPr>
            <w:tcW w:w="474" w:type="pct"/>
            <w:noWrap/>
            <w:vAlign w:val="bottom"/>
            <w:hideMark/>
          </w:tcPr>
          <w:p w14:paraId="43290789" w14:textId="77777777" w:rsidR="00771335" w:rsidRPr="004B3397" w:rsidRDefault="00771335" w:rsidP="001E116D">
            <w:pPr>
              <w:pStyle w:val="TAC"/>
              <w:rPr>
                <w:rFonts w:cs="Arial"/>
                <w:szCs w:val="18"/>
              </w:rPr>
            </w:pPr>
            <w:r w:rsidRPr="004B3397">
              <w:rPr>
                <w:rFonts w:cs="Arial"/>
                <w:szCs w:val="18"/>
              </w:rPr>
              <w:t>251.4</w:t>
            </w:r>
          </w:p>
        </w:tc>
        <w:tc>
          <w:tcPr>
            <w:tcW w:w="491" w:type="pct"/>
            <w:noWrap/>
            <w:vAlign w:val="bottom"/>
            <w:hideMark/>
          </w:tcPr>
          <w:p w14:paraId="1812E664" w14:textId="77777777" w:rsidR="00771335" w:rsidRPr="004B3397" w:rsidRDefault="00771335" w:rsidP="001E116D">
            <w:pPr>
              <w:pStyle w:val="TAC"/>
              <w:rPr>
                <w:rFonts w:cs="Arial"/>
                <w:szCs w:val="18"/>
              </w:rPr>
            </w:pPr>
            <w:r w:rsidRPr="004B3397">
              <w:rPr>
                <w:rFonts w:cs="Arial"/>
                <w:szCs w:val="18"/>
              </w:rPr>
              <w:t>0.99</w:t>
            </w:r>
          </w:p>
        </w:tc>
        <w:tc>
          <w:tcPr>
            <w:tcW w:w="461" w:type="pct"/>
            <w:noWrap/>
            <w:vAlign w:val="bottom"/>
            <w:hideMark/>
          </w:tcPr>
          <w:p w14:paraId="281D5914" w14:textId="77777777" w:rsidR="00771335" w:rsidRPr="004B3397" w:rsidRDefault="00771335" w:rsidP="001E116D">
            <w:pPr>
              <w:pStyle w:val="TAC"/>
              <w:rPr>
                <w:rFonts w:cs="Arial"/>
                <w:szCs w:val="18"/>
              </w:rPr>
            </w:pPr>
            <w:r w:rsidRPr="004B3397">
              <w:rPr>
                <w:rFonts w:cs="Arial"/>
                <w:szCs w:val="18"/>
              </w:rPr>
              <w:t>254.1</w:t>
            </w:r>
          </w:p>
        </w:tc>
        <w:tc>
          <w:tcPr>
            <w:tcW w:w="491" w:type="pct"/>
            <w:noWrap/>
            <w:vAlign w:val="bottom"/>
            <w:hideMark/>
          </w:tcPr>
          <w:p w14:paraId="08EF2A70" w14:textId="77777777" w:rsidR="00771335" w:rsidRPr="004B3397" w:rsidRDefault="00771335" w:rsidP="001E116D">
            <w:pPr>
              <w:pStyle w:val="TAC"/>
              <w:rPr>
                <w:rFonts w:cs="Arial"/>
                <w:szCs w:val="18"/>
              </w:rPr>
            </w:pPr>
            <w:r w:rsidRPr="004B3397">
              <w:rPr>
                <w:rFonts w:cs="Arial"/>
                <w:szCs w:val="18"/>
              </w:rPr>
              <w:t>0.99</w:t>
            </w:r>
          </w:p>
        </w:tc>
        <w:tc>
          <w:tcPr>
            <w:tcW w:w="461" w:type="pct"/>
            <w:noWrap/>
            <w:vAlign w:val="bottom"/>
            <w:hideMark/>
          </w:tcPr>
          <w:p w14:paraId="5A3BB9D1" w14:textId="77777777" w:rsidR="00771335" w:rsidRPr="004B3397" w:rsidRDefault="00771335" w:rsidP="001E116D">
            <w:pPr>
              <w:pStyle w:val="TAC"/>
              <w:rPr>
                <w:rFonts w:cs="Arial"/>
                <w:szCs w:val="18"/>
              </w:rPr>
            </w:pPr>
            <w:r w:rsidRPr="004B3397">
              <w:rPr>
                <w:rFonts w:cs="Arial"/>
                <w:szCs w:val="18"/>
              </w:rPr>
              <w:t>256.3</w:t>
            </w:r>
          </w:p>
        </w:tc>
        <w:tc>
          <w:tcPr>
            <w:tcW w:w="491" w:type="pct"/>
            <w:noWrap/>
            <w:vAlign w:val="bottom"/>
            <w:hideMark/>
          </w:tcPr>
          <w:p w14:paraId="40546A6E" w14:textId="77777777" w:rsidR="00771335" w:rsidRPr="004B3397" w:rsidRDefault="00771335" w:rsidP="001E116D">
            <w:pPr>
              <w:pStyle w:val="TAC"/>
              <w:rPr>
                <w:rFonts w:cs="Arial"/>
                <w:szCs w:val="18"/>
              </w:rPr>
            </w:pPr>
            <w:r w:rsidRPr="004B3397">
              <w:rPr>
                <w:rFonts w:cs="Arial"/>
                <w:szCs w:val="18"/>
              </w:rPr>
              <w:t>0.99</w:t>
            </w:r>
          </w:p>
        </w:tc>
        <w:tc>
          <w:tcPr>
            <w:tcW w:w="461" w:type="pct"/>
            <w:noWrap/>
            <w:vAlign w:val="bottom"/>
            <w:hideMark/>
          </w:tcPr>
          <w:p w14:paraId="0183E032" w14:textId="77777777" w:rsidR="00771335" w:rsidRPr="004B3397" w:rsidRDefault="00771335" w:rsidP="001E116D">
            <w:pPr>
              <w:pStyle w:val="TAC"/>
              <w:rPr>
                <w:rFonts w:cs="Arial"/>
                <w:szCs w:val="18"/>
              </w:rPr>
            </w:pPr>
            <w:r w:rsidRPr="004B3397">
              <w:rPr>
                <w:rFonts w:cs="Arial"/>
                <w:szCs w:val="18"/>
              </w:rPr>
              <w:t>262.7</w:t>
            </w:r>
          </w:p>
        </w:tc>
        <w:tc>
          <w:tcPr>
            <w:tcW w:w="552" w:type="pct"/>
            <w:noWrap/>
            <w:vAlign w:val="bottom"/>
            <w:hideMark/>
          </w:tcPr>
          <w:p w14:paraId="3B3C96A9" w14:textId="77777777" w:rsidR="00771335" w:rsidRPr="004B3397" w:rsidRDefault="00771335" w:rsidP="001E116D">
            <w:pPr>
              <w:pStyle w:val="TAC"/>
              <w:rPr>
                <w:rFonts w:cs="Arial"/>
                <w:color w:val="000000"/>
                <w:szCs w:val="18"/>
              </w:rPr>
            </w:pPr>
            <w:r w:rsidRPr="004B3397">
              <w:rPr>
                <w:rFonts w:cs="Arial"/>
                <w:color w:val="000000"/>
                <w:szCs w:val="18"/>
              </w:rPr>
              <w:t>0.99</w:t>
            </w:r>
          </w:p>
        </w:tc>
        <w:tc>
          <w:tcPr>
            <w:tcW w:w="566" w:type="pct"/>
            <w:noWrap/>
            <w:vAlign w:val="bottom"/>
            <w:hideMark/>
          </w:tcPr>
          <w:p w14:paraId="1E6CA997" w14:textId="77777777" w:rsidR="00771335" w:rsidRPr="004B3397" w:rsidRDefault="00771335" w:rsidP="001E116D">
            <w:pPr>
              <w:pStyle w:val="TAC"/>
              <w:rPr>
                <w:rFonts w:cs="Arial"/>
                <w:color w:val="000000"/>
                <w:szCs w:val="18"/>
              </w:rPr>
            </w:pPr>
            <w:r w:rsidRPr="004B3397">
              <w:rPr>
                <w:rFonts w:cs="Arial"/>
                <w:color w:val="000000"/>
                <w:szCs w:val="18"/>
              </w:rPr>
              <w:t>260.9</w:t>
            </w:r>
          </w:p>
        </w:tc>
        <w:tc>
          <w:tcPr>
            <w:tcW w:w="552" w:type="pct"/>
            <w:noWrap/>
            <w:vAlign w:val="bottom"/>
            <w:hideMark/>
          </w:tcPr>
          <w:p w14:paraId="49B2BCC7" w14:textId="77777777" w:rsidR="00771335" w:rsidRPr="004B3397" w:rsidRDefault="00771335" w:rsidP="001E116D">
            <w:pPr>
              <w:pStyle w:val="TAC"/>
              <w:rPr>
                <w:rFonts w:cs="Arial"/>
                <w:color w:val="000000"/>
                <w:szCs w:val="18"/>
              </w:rPr>
            </w:pPr>
            <w:r w:rsidRPr="004B3397">
              <w:rPr>
                <w:rFonts w:cs="Arial"/>
                <w:color w:val="000000"/>
                <w:szCs w:val="18"/>
              </w:rPr>
              <w:t>0.99</w:t>
            </w:r>
          </w:p>
        </w:tc>
      </w:tr>
      <w:tr w:rsidR="00771335" w:rsidRPr="004B3397" w14:paraId="3E59866D" w14:textId="77777777" w:rsidTr="001E116D">
        <w:trPr>
          <w:jc w:val="center"/>
        </w:trPr>
        <w:tc>
          <w:tcPr>
            <w:tcW w:w="474" w:type="pct"/>
            <w:noWrap/>
            <w:vAlign w:val="bottom"/>
            <w:hideMark/>
          </w:tcPr>
          <w:p w14:paraId="660DD895" w14:textId="77777777" w:rsidR="00771335" w:rsidRPr="004B3397" w:rsidRDefault="00771335" w:rsidP="001E116D">
            <w:pPr>
              <w:pStyle w:val="TAC"/>
              <w:rPr>
                <w:rFonts w:cs="Arial"/>
                <w:szCs w:val="18"/>
              </w:rPr>
            </w:pPr>
            <w:r w:rsidRPr="004B3397">
              <w:rPr>
                <w:rFonts w:cs="Arial"/>
                <w:szCs w:val="18"/>
              </w:rPr>
              <w:t>232.9</w:t>
            </w:r>
          </w:p>
        </w:tc>
        <w:tc>
          <w:tcPr>
            <w:tcW w:w="491" w:type="pct"/>
            <w:noWrap/>
            <w:vAlign w:val="bottom"/>
            <w:hideMark/>
          </w:tcPr>
          <w:p w14:paraId="3C3AAB97" w14:textId="77777777" w:rsidR="00771335" w:rsidRPr="004B3397" w:rsidRDefault="00771335" w:rsidP="001E116D">
            <w:pPr>
              <w:pStyle w:val="TAC"/>
              <w:rPr>
                <w:rFonts w:cs="Arial"/>
                <w:szCs w:val="18"/>
              </w:rPr>
            </w:pPr>
            <w:r w:rsidRPr="004B3397">
              <w:rPr>
                <w:rFonts w:cs="Arial"/>
                <w:szCs w:val="18"/>
              </w:rPr>
              <w:t>0.99</w:t>
            </w:r>
          </w:p>
        </w:tc>
        <w:tc>
          <w:tcPr>
            <w:tcW w:w="461" w:type="pct"/>
            <w:noWrap/>
            <w:vAlign w:val="bottom"/>
            <w:hideMark/>
          </w:tcPr>
          <w:p w14:paraId="31D58311" w14:textId="77777777" w:rsidR="00771335" w:rsidRPr="004B3397" w:rsidRDefault="00771335" w:rsidP="001E116D">
            <w:pPr>
              <w:pStyle w:val="TAC"/>
              <w:rPr>
                <w:rFonts w:cs="Arial"/>
                <w:szCs w:val="18"/>
              </w:rPr>
            </w:pPr>
            <w:r w:rsidRPr="004B3397">
              <w:rPr>
                <w:rFonts w:cs="Arial"/>
                <w:szCs w:val="18"/>
              </w:rPr>
              <w:t>238.3</w:t>
            </w:r>
          </w:p>
        </w:tc>
        <w:tc>
          <w:tcPr>
            <w:tcW w:w="491" w:type="pct"/>
            <w:noWrap/>
            <w:vAlign w:val="bottom"/>
            <w:hideMark/>
          </w:tcPr>
          <w:p w14:paraId="6711FA64" w14:textId="77777777" w:rsidR="00771335" w:rsidRPr="004B3397" w:rsidRDefault="00771335" w:rsidP="001E116D">
            <w:pPr>
              <w:pStyle w:val="TAC"/>
              <w:rPr>
                <w:rFonts w:cs="Arial"/>
                <w:szCs w:val="18"/>
              </w:rPr>
            </w:pPr>
            <w:r w:rsidRPr="004B3397">
              <w:rPr>
                <w:rFonts w:cs="Arial"/>
                <w:szCs w:val="18"/>
              </w:rPr>
              <w:t>0.98</w:t>
            </w:r>
          </w:p>
        </w:tc>
        <w:tc>
          <w:tcPr>
            <w:tcW w:w="461" w:type="pct"/>
            <w:noWrap/>
            <w:vAlign w:val="bottom"/>
            <w:hideMark/>
          </w:tcPr>
          <w:p w14:paraId="37BFB8A7" w14:textId="77777777" w:rsidR="00771335" w:rsidRPr="004B3397" w:rsidRDefault="00771335" w:rsidP="001E116D">
            <w:pPr>
              <w:pStyle w:val="TAC"/>
              <w:rPr>
                <w:rFonts w:cs="Arial"/>
                <w:szCs w:val="18"/>
              </w:rPr>
            </w:pPr>
            <w:r w:rsidRPr="004B3397">
              <w:rPr>
                <w:rFonts w:cs="Arial"/>
                <w:szCs w:val="18"/>
              </w:rPr>
              <w:t>242.6</w:t>
            </w:r>
          </w:p>
        </w:tc>
        <w:tc>
          <w:tcPr>
            <w:tcW w:w="491" w:type="pct"/>
            <w:noWrap/>
            <w:vAlign w:val="bottom"/>
            <w:hideMark/>
          </w:tcPr>
          <w:p w14:paraId="511BAED7" w14:textId="77777777" w:rsidR="00771335" w:rsidRPr="004B3397" w:rsidRDefault="00771335" w:rsidP="001E116D">
            <w:pPr>
              <w:pStyle w:val="TAC"/>
              <w:rPr>
                <w:rFonts w:cs="Arial"/>
                <w:szCs w:val="18"/>
              </w:rPr>
            </w:pPr>
            <w:r w:rsidRPr="004B3397">
              <w:rPr>
                <w:rFonts w:cs="Arial"/>
                <w:szCs w:val="18"/>
              </w:rPr>
              <w:t>0.98</w:t>
            </w:r>
          </w:p>
        </w:tc>
        <w:tc>
          <w:tcPr>
            <w:tcW w:w="461" w:type="pct"/>
            <w:noWrap/>
            <w:vAlign w:val="bottom"/>
            <w:hideMark/>
          </w:tcPr>
          <w:p w14:paraId="2E0F5595" w14:textId="77777777" w:rsidR="00771335" w:rsidRPr="004B3397" w:rsidRDefault="00771335" w:rsidP="001E116D">
            <w:pPr>
              <w:pStyle w:val="TAC"/>
              <w:rPr>
                <w:rFonts w:cs="Arial"/>
                <w:szCs w:val="18"/>
              </w:rPr>
            </w:pPr>
            <w:r w:rsidRPr="004B3397">
              <w:rPr>
                <w:rFonts w:cs="Arial"/>
                <w:szCs w:val="18"/>
              </w:rPr>
              <w:t>255.5</w:t>
            </w:r>
          </w:p>
        </w:tc>
        <w:tc>
          <w:tcPr>
            <w:tcW w:w="552" w:type="pct"/>
            <w:noWrap/>
            <w:vAlign w:val="bottom"/>
            <w:hideMark/>
          </w:tcPr>
          <w:p w14:paraId="1D53090D" w14:textId="77777777" w:rsidR="00771335" w:rsidRPr="004B3397" w:rsidRDefault="00771335" w:rsidP="001E116D">
            <w:pPr>
              <w:pStyle w:val="TAC"/>
              <w:rPr>
                <w:rFonts w:cs="Arial"/>
                <w:color w:val="000000"/>
                <w:szCs w:val="18"/>
              </w:rPr>
            </w:pPr>
            <w:r w:rsidRPr="004B3397">
              <w:rPr>
                <w:rFonts w:cs="Arial"/>
                <w:color w:val="000000"/>
                <w:szCs w:val="18"/>
              </w:rPr>
              <w:t>0.98</w:t>
            </w:r>
          </w:p>
        </w:tc>
        <w:tc>
          <w:tcPr>
            <w:tcW w:w="566" w:type="pct"/>
            <w:noWrap/>
            <w:vAlign w:val="bottom"/>
            <w:hideMark/>
          </w:tcPr>
          <w:p w14:paraId="158EFBFC" w14:textId="77777777" w:rsidR="00771335" w:rsidRPr="004B3397" w:rsidRDefault="00771335" w:rsidP="001E116D">
            <w:pPr>
              <w:pStyle w:val="TAC"/>
              <w:rPr>
                <w:rFonts w:cs="Arial"/>
                <w:color w:val="000000"/>
                <w:szCs w:val="18"/>
              </w:rPr>
            </w:pPr>
            <w:r w:rsidRPr="004B3397">
              <w:rPr>
                <w:rFonts w:cs="Arial"/>
                <w:color w:val="000000"/>
                <w:szCs w:val="18"/>
              </w:rPr>
              <w:t>251.7</w:t>
            </w:r>
          </w:p>
        </w:tc>
        <w:tc>
          <w:tcPr>
            <w:tcW w:w="552" w:type="pct"/>
            <w:noWrap/>
            <w:vAlign w:val="bottom"/>
            <w:hideMark/>
          </w:tcPr>
          <w:p w14:paraId="2965B83B" w14:textId="77777777" w:rsidR="00771335" w:rsidRPr="004B3397" w:rsidRDefault="00771335" w:rsidP="001E116D">
            <w:pPr>
              <w:pStyle w:val="TAC"/>
              <w:rPr>
                <w:rFonts w:cs="Arial"/>
                <w:color w:val="000000"/>
                <w:szCs w:val="18"/>
              </w:rPr>
            </w:pPr>
            <w:r w:rsidRPr="004B3397">
              <w:rPr>
                <w:rFonts w:cs="Arial"/>
                <w:color w:val="000000"/>
                <w:szCs w:val="18"/>
              </w:rPr>
              <w:t>0.96</w:t>
            </w:r>
          </w:p>
        </w:tc>
      </w:tr>
      <w:tr w:rsidR="00771335" w:rsidRPr="004B3397" w14:paraId="604AED8C" w14:textId="77777777" w:rsidTr="001E116D">
        <w:trPr>
          <w:jc w:val="center"/>
        </w:trPr>
        <w:tc>
          <w:tcPr>
            <w:tcW w:w="474" w:type="pct"/>
            <w:noWrap/>
            <w:vAlign w:val="bottom"/>
            <w:hideMark/>
          </w:tcPr>
          <w:p w14:paraId="0B86D905" w14:textId="77777777" w:rsidR="00771335" w:rsidRPr="004B3397" w:rsidRDefault="00771335" w:rsidP="001E116D">
            <w:pPr>
              <w:pStyle w:val="TAC"/>
              <w:rPr>
                <w:rFonts w:cs="Arial"/>
                <w:szCs w:val="18"/>
              </w:rPr>
            </w:pPr>
            <w:r w:rsidRPr="004B3397">
              <w:rPr>
                <w:rFonts w:cs="Arial"/>
                <w:szCs w:val="18"/>
              </w:rPr>
              <w:t>214.3</w:t>
            </w:r>
          </w:p>
        </w:tc>
        <w:tc>
          <w:tcPr>
            <w:tcW w:w="491" w:type="pct"/>
            <w:noWrap/>
            <w:vAlign w:val="bottom"/>
            <w:hideMark/>
          </w:tcPr>
          <w:p w14:paraId="4F404AFD" w14:textId="77777777" w:rsidR="00771335" w:rsidRPr="004B3397" w:rsidRDefault="00771335" w:rsidP="001E116D">
            <w:pPr>
              <w:pStyle w:val="TAC"/>
              <w:rPr>
                <w:rFonts w:cs="Arial"/>
                <w:szCs w:val="18"/>
              </w:rPr>
            </w:pPr>
            <w:r w:rsidRPr="004B3397">
              <w:rPr>
                <w:rFonts w:cs="Arial"/>
                <w:szCs w:val="18"/>
              </w:rPr>
              <w:t>0.98</w:t>
            </w:r>
          </w:p>
        </w:tc>
        <w:tc>
          <w:tcPr>
            <w:tcW w:w="461" w:type="pct"/>
            <w:noWrap/>
            <w:vAlign w:val="bottom"/>
            <w:hideMark/>
          </w:tcPr>
          <w:p w14:paraId="7089B242" w14:textId="77777777" w:rsidR="00771335" w:rsidRPr="004B3397" w:rsidRDefault="00771335" w:rsidP="001E116D">
            <w:pPr>
              <w:pStyle w:val="TAC"/>
              <w:rPr>
                <w:rFonts w:cs="Arial"/>
                <w:szCs w:val="18"/>
              </w:rPr>
            </w:pPr>
            <w:r w:rsidRPr="004B3397">
              <w:rPr>
                <w:rFonts w:cs="Arial"/>
                <w:szCs w:val="18"/>
              </w:rPr>
              <w:t>222.4</w:t>
            </w:r>
          </w:p>
        </w:tc>
        <w:tc>
          <w:tcPr>
            <w:tcW w:w="491" w:type="pct"/>
            <w:noWrap/>
            <w:vAlign w:val="bottom"/>
            <w:hideMark/>
          </w:tcPr>
          <w:p w14:paraId="6D8892D2" w14:textId="77777777" w:rsidR="00771335" w:rsidRPr="004B3397" w:rsidRDefault="00771335" w:rsidP="001E116D">
            <w:pPr>
              <w:pStyle w:val="TAC"/>
              <w:rPr>
                <w:rFonts w:cs="Arial"/>
                <w:szCs w:val="18"/>
              </w:rPr>
            </w:pPr>
            <w:r w:rsidRPr="004B3397">
              <w:rPr>
                <w:rFonts w:cs="Arial"/>
                <w:szCs w:val="18"/>
              </w:rPr>
              <w:t>0.97</w:t>
            </w:r>
          </w:p>
        </w:tc>
        <w:tc>
          <w:tcPr>
            <w:tcW w:w="461" w:type="pct"/>
            <w:noWrap/>
            <w:vAlign w:val="bottom"/>
            <w:hideMark/>
          </w:tcPr>
          <w:p w14:paraId="2B758471" w14:textId="77777777" w:rsidR="00771335" w:rsidRPr="004B3397" w:rsidRDefault="00771335" w:rsidP="001E116D">
            <w:pPr>
              <w:pStyle w:val="TAC"/>
              <w:rPr>
                <w:rFonts w:cs="Arial"/>
                <w:szCs w:val="18"/>
              </w:rPr>
            </w:pPr>
            <w:r w:rsidRPr="004B3397">
              <w:rPr>
                <w:rFonts w:cs="Arial"/>
                <w:szCs w:val="18"/>
              </w:rPr>
              <w:t>228.9</w:t>
            </w:r>
          </w:p>
        </w:tc>
        <w:tc>
          <w:tcPr>
            <w:tcW w:w="491" w:type="pct"/>
            <w:noWrap/>
            <w:vAlign w:val="bottom"/>
            <w:hideMark/>
          </w:tcPr>
          <w:p w14:paraId="5666AA28" w14:textId="77777777" w:rsidR="00771335" w:rsidRPr="004B3397" w:rsidRDefault="00771335" w:rsidP="001E116D">
            <w:pPr>
              <w:pStyle w:val="TAC"/>
              <w:rPr>
                <w:rFonts w:cs="Arial"/>
                <w:szCs w:val="18"/>
              </w:rPr>
            </w:pPr>
            <w:r w:rsidRPr="004B3397">
              <w:rPr>
                <w:rFonts w:cs="Arial"/>
                <w:szCs w:val="18"/>
              </w:rPr>
              <w:t>0.97</w:t>
            </w:r>
          </w:p>
        </w:tc>
        <w:tc>
          <w:tcPr>
            <w:tcW w:w="461" w:type="pct"/>
            <w:noWrap/>
            <w:vAlign w:val="bottom"/>
            <w:hideMark/>
          </w:tcPr>
          <w:p w14:paraId="3B9AA8D5" w14:textId="77777777" w:rsidR="00771335" w:rsidRPr="004B3397" w:rsidRDefault="00771335" w:rsidP="001E116D">
            <w:pPr>
              <w:pStyle w:val="TAC"/>
              <w:rPr>
                <w:rFonts w:cs="Arial"/>
                <w:szCs w:val="18"/>
              </w:rPr>
            </w:pPr>
            <w:r w:rsidRPr="004B3397">
              <w:rPr>
                <w:rFonts w:cs="Arial"/>
                <w:szCs w:val="18"/>
              </w:rPr>
              <w:t>248.2</w:t>
            </w:r>
          </w:p>
        </w:tc>
        <w:tc>
          <w:tcPr>
            <w:tcW w:w="552" w:type="pct"/>
            <w:noWrap/>
            <w:vAlign w:val="bottom"/>
            <w:hideMark/>
          </w:tcPr>
          <w:p w14:paraId="374BC739" w14:textId="77777777" w:rsidR="00771335" w:rsidRPr="004B3397" w:rsidRDefault="00771335" w:rsidP="001E116D">
            <w:pPr>
              <w:pStyle w:val="TAC"/>
              <w:rPr>
                <w:rFonts w:cs="Arial"/>
                <w:color w:val="000000"/>
                <w:szCs w:val="18"/>
              </w:rPr>
            </w:pPr>
            <w:r w:rsidRPr="004B3397">
              <w:rPr>
                <w:rFonts w:cs="Arial"/>
                <w:color w:val="000000"/>
                <w:szCs w:val="18"/>
              </w:rPr>
              <w:t>0.96</w:t>
            </w:r>
          </w:p>
        </w:tc>
        <w:tc>
          <w:tcPr>
            <w:tcW w:w="566" w:type="pct"/>
            <w:noWrap/>
            <w:vAlign w:val="bottom"/>
            <w:hideMark/>
          </w:tcPr>
          <w:p w14:paraId="7126B95C" w14:textId="77777777" w:rsidR="00771335" w:rsidRPr="004B3397" w:rsidRDefault="00771335" w:rsidP="001E116D">
            <w:pPr>
              <w:pStyle w:val="TAC"/>
              <w:rPr>
                <w:rFonts w:cs="Arial"/>
                <w:color w:val="000000"/>
                <w:szCs w:val="18"/>
              </w:rPr>
            </w:pPr>
            <w:r w:rsidRPr="004B3397">
              <w:rPr>
                <w:rFonts w:cs="Arial"/>
                <w:color w:val="000000"/>
                <w:szCs w:val="18"/>
              </w:rPr>
              <w:t>242.6</w:t>
            </w:r>
          </w:p>
        </w:tc>
        <w:tc>
          <w:tcPr>
            <w:tcW w:w="552" w:type="pct"/>
            <w:noWrap/>
            <w:vAlign w:val="bottom"/>
            <w:hideMark/>
          </w:tcPr>
          <w:p w14:paraId="75A1EE96" w14:textId="77777777" w:rsidR="00771335" w:rsidRPr="004B3397" w:rsidRDefault="00771335" w:rsidP="001E116D">
            <w:pPr>
              <w:pStyle w:val="TAC"/>
              <w:rPr>
                <w:rFonts w:cs="Arial"/>
                <w:color w:val="000000"/>
                <w:szCs w:val="18"/>
              </w:rPr>
            </w:pPr>
            <w:r w:rsidRPr="004B3397">
              <w:rPr>
                <w:rFonts w:cs="Arial"/>
                <w:color w:val="000000"/>
                <w:szCs w:val="18"/>
              </w:rPr>
              <w:t>0.93</w:t>
            </w:r>
          </w:p>
        </w:tc>
      </w:tr>
      <w:tr w:rsidR="00771335" w:rsidRPr="004B3397" w14:paraId="50129F3C" w14:textId="77777777" w:rsidTr="001E116D">
        <w:trPr>
          <w:jc w:val="center"/>
        </w:trPr>
        <w:tc>
          <w:tcPr>
            <w:tcW w:w="474" w:type="pct"/>
            <w:noWrap/>
            <w:vAlign w:val="bottom"/>
            <w:hideMark/>
          </w:tcPr>
          <w:p w14:paraId="3587F3D8" w14:textId="77777777" w:rsidR="00771335" w:rsidRPr="004B3397" w:rsidRDefault="00771335" w:rsidP="001E116D">
            <w:pPr>
              <w:pStyle w:val="TAC"/>
              <w:rPr>
                <w:rFonts w:cs="Arial"/>
                <w:szCs w:val="18"/>
              </w:rPr>
            </w:pPr>
            <w:r w:rsidRPr="004B3397">
              <w:rPr>
                <w:rFonts w:cs="Arial"/>
                <w:szCs w:val="18"/>
              </w:rPr>
              <w:t>195.8</w:t>
            </w:r>
          </w:p>
        </w:tc>
        <w:tc>
          <w:tcPr>
            <w:tcW w:w="491" w:type="pct"/>
            <w:noWrap/>
            <w:vAlign w:val="bottom"/>
            <w:hideMark/>
          </w:tcPr>
          <w:p w14:paraId="3BA27318" w14:textId="77777777" w:rsidR="00771335" w:rsidRPr="004B3397" w:rsidRDefault="00771335" w:rsidP="001E116D">
            <w:pPr>
              <w:pStyle w:val="TAC"/>
              <w:rPr>
                <w:rFonts w:cs="Arial"/>
                <w:szCs w:val="18"/>
              </w:rPr>
            </w:pPr>
            <w:r w:rsidRPr="004B3397">
              <w:rPr>
                <w:rFonts w:cs="Arial"/>
                <w:szCs w:val="18"/>
              </w:rPr>
              <w:t>0.96</w:t>
            </w:r>
          </w:p>
        </w:tc>
        <w:tc>
          <w:tcPr>
            <w:tcW w:w="461" w:type="pct"/>
            <w:noWrap/>
            <w:vAlign w:val="bottom"/>
            <w:hideMark/>
          </w:tcPr>
          <w:p w14:paraId="62264073" w14:textId="77777777" w:rsidR="00771335" w:rsidRPr="004B3397" w:rsidRDefault="00771335" w:rsidP="001E116D">
            <w:pPr>
              <w:pStyle w:val="TAC"/>
              <w:rPr>
                <w:rFonts w:cs="Arial"/>
                <w:szCs w:val="18"/>
              </w:rPr>
            </w:pPr>
            <w:r w:rsidRPr="004B3397">
              <w:rPr>
                <w:rFonts w:cs="Arial"/>
                <w:szCs w:val="18"/>
              </w:rPr>
              <w:t>206.6</w:t>
            </w:r>
          </w:p>
        </w:tc>
        <w:tc>
          <w:tcPr>
            <w:tcW w:w="491" w:type="pct"/>
            <w:noWrap/>
            <w:vAlign w:val="bottom"/>
            <w:hideMark/>
          </w:tcPr>
          <w:p w14:paraId="708368B8" w14:textId="77777777" w:rsidR="00771335" w:rsidRPr="004B3397" w:rsidRDefault="00771335" w:rsidP="001E116D">
            <w:pPr>
              <w:pStyle w:val="TAC"/>
              <w:rPr>
                <w:rFonts w:cs="Arial"/>
                <w:szCs w:val="18"/>
              </w:rPr>
            </w:pPr>
            <w:r w:rsidRPr="004B3397">
              <w:rPr>
                <w:rFonts w:cs="Arial"/>
                <w:szCs w:val="18"/>
              </w:rPr>
              <w:t>0.96</w:t>
            </w:r>
          </w:p>
        </w:tc>
        <w:tc>
          <w:tcPr>
            <w:tcW w:w="461" w:type="pct"/>
            <w:noWrap/>
            <w:vAlign w:val="bottom"/>
            <w:hideMark/>
          </w:tcPr>
          <w:p w14:paraId="7C555F17" w14:textId="77777777" w:rsidR="00771335" w:rsidRPr="004B3397" w:rsidRDefault="00771335" w:rsidP="001E116D">
            <w:pPr>
              <w:pStyle w:val="TAC"/>
              <w:rPr>
                <w:rFonts w:cs="Arial"/>
                <w:szCs w:val="18"/>
              </w:rPr>
            </w:pPr>
            <w:r w:rsidRPr="004B3397">
              <w:rPr>
                <w:rFonts w:cs="Arial"/>
                <w:szCs w:val="18"/>
              </w:rPr>
              <w:t>215.2</w:t>
            </w:r>
          </w:p>
        </w:tc>
        <w:tc>
          <w:tcPr>
            <w:tcW w:w="491" w:type="pct"/>
            <w:noWrap/>
            <w:vAlign w:val="bottom"/>
            <w:hideMark/>
          </w:tcPr>
          <w:p w14:paraId="722DE61F" w14:textId="77777777" w:rsidR="00771335" w:rsidRPr="004B3397" w:rsidRDefault="00771335" w:rsidP="001E116D">
            <w:pPr>
              <w:pStyle w:val="TAC"/>
              <w:rPr>
                <w:rFonts w:cs="Arial"/>
                <w:szCs w:val="18"/>
              </w:rPr>
            </w:pPr>
            <w:r w:rsidRPr="004B3397">
              <w:rPr>
                <w:rFonts w:cs="Arial"/>
                <w:szCs w:val="18"/>
              </w:rPr>
              <w:t>0.96</w:t>
            </w:r>
          </w:p>
        </w:tc>
        <w:tc>
          <w:tcPr>
            <w:tcW w:w="461" w:type="pct"/>
            <w:noWrap/>
            <w:vAlign w:val="bottom"/>
            <w:hideMark/>
          </w:tcPr>
          <w:p w14:paraId="65E21B56" w14:textId="77777777" w:rsidR="00771335" w:rsidRPr="004B3397" w:rsidRDefault="00771335" w:rsidP="001E116D">
            <w:pPr>
              <w:pStyle w:val="TAC"/>
              <w:rPr>
                <w:rFonts w:cs="Arial"/>
                <w:szCs w:val="18"/>
              </w:rPr>
            </w:pPr>
            <w:r w:rsidRPr="004B3397">
              <w:rPr>
                <w:rFonts w:cs="Arial"/>
                <w:szCs w:val="18"/>
              </w:rPr>
              <w:t>240.9</w:t>
            </w:r>
          </w:p>
        </w:tc>
        <w:tc>
          <w:tcPr>
            <w:tcW w:w="552" w:type="pct"/>
            <w:noWrap/>
            <w:vAlign w:val="bottom"/>
            <w:hideMark/>
          </w:tcPr>
          <w:p w14:paraId="2E3F979F" w14:textId="77777777" w:rsidR="00771335" w:rsidRPr="004B3397" w:rsidRDefault="00771335" w:rsidP="001E116D">
            <w:pPr>
              <w:pStyle w:val="TAC"/>
              <w:rPr>
                <w:rFonts w:cs="Arial"/>
                <w:color w:val="000000"/>
                <w:szCs w:val="18"/>
              </w:rPr>
            </w:pPr>
            <w:r w:rsidRPr="004B3397">
              <w:rPr>
                <w:rFonts w:cs="Arial"/>
                <w:color w:val="000000"/>
                <w:szCs w:val="18"/>
              </w:rPr>
              <w:t>0.94</w:t>
            </w:r>
          </w:p>
        </w:tc>
        <w:tc>
          <w:tcPr>
            <w:tcW w:w="566" w:type="pct"/>
            <w:noWrap/>
            <w:vAlign w:val="bottom"/>
            <w:hideMark/>
          </w:tcPr>
          <w:p w14:paraId="58A87F62" w14:textId="77777777" w:rsidR="00771335" w:rsidRPr="004B3397" w:rsidRDefault="00771335" w:rsidP="001E116D">
            <w:pPr>
              <w:pStyle w:val="TAC"/>
              <w:rPr>
                <w:rFonts w:cs="Arial"/>
                <w:color w:val="000000"/>
                <w:szCs w:val="18"/>
              </w:rPr>
            </w:pPr>
            <w:r w:rsidRPr="004B3397">
              <w:rPr>
                <w:rFonts w:cs="Arial"/>
                <w:color w:val="000000"/>
                <w:szCs w:val="18"/>
              </w:rPr>
              <w:t>233.5</w:t>
            </w:r>
          </w:p>
        </w:tc>
        <w:tc>
          <w:tcPr>
            <w:tcW w:w="552" w:type="pct"/>
            <w:noWrap/>
            <w:vAlign w:val="bottom"/>
            <w:hideMark/>
          </w:tcPr>
          <w:p w14:paraId="532BBD86" w14:textId="77777777" w:rsidR="00771335" w:rsidRPr="004B3397" w:rsidRDefault="00771335" w:rsidP="001E116D">
            <w:pPr>
              <w:pStyle w:val="TAC"/>
              <w:rPr>
                <w:rFonts w:cs="Arial"/>
                <w:color w:val="000000"/>
                <w:szCs w:val="18"/>
              </w:rPr>
            </w:pPr>
            <w:r w:rsidRPr="004B3397">
              <w:rPr>
                <w:rFonts w:cs="Arial"/>
                <w:color w:val="000000"/>
                <w:szCs w:val="18"/>
              </w:rPr>
              <w:t>0.90</w:t>
            </w:r>
          </w:p>
        </w:tc>
      </w:tr>
      <w:tr w:rsidR="00771335" w:rsidRPr="004B3397" w14:paraId="38E6D711" w14:textId="77777777" w:rsidTr="001E116D">
        <w:trPr>
          <w:jc w:val="center"/>
        </w:trPr>
        <w:tc>
          <w:tcPr>
            <w:tcW w:w="474" w:type="pct"/>
            <w:noWrap/>
            <w:vAlign w:val="bottom"/>
            <w:hideMark/>
          </w:tcPr>
          <w:p w14:paraId="7573ADAA" w14:textId="77777777" w:rsidR="00771335" w:rsidRPr="004B3397" w:rsidRDefault="00771335" w:rsidP="001E116D">
            <w:pPr>
              <w:pStyle w:val="TAC"/>
              <w:rPr>
                <w:rFonts w:cs="Arial"/>
                <w:szCs w:val="18"/>
              </w:rPr>
            </w:pPr>
            <w:r w:rsidRPr="004B3397">
              <w:rPr>
                <w:rFonts w:cs="Arial"/>
                <w:szCs w:val="18"/>
              </w:rPr>
              <w:t>110.4</w:t>
            </w:r>
          </w:p>
        </w:tc>
        <w:tc>
          <w:tcPr>
            <w:tcW w:w="491" w:type="pct"/>
            <w:noWrap/>
            <w:vAlign w:val="bottom"/>
            <w:hideMark/>
          </w:tcPr>
          <w:p w14:paraId="71DA5009" w14:textId="77777777" w:rsidR="00771335" w:rsidRPr="004B3397" w:rsidRDefault="00771335" w:rsidP="001E116D">
            <w:pPr>
              <w:pStyle w:val="TAC"/>
              <w:rPr>
                <w:rFonts w:cs="Arial"/>
                <w:szCs w:val="18"/>
              </w:rPr>
            </w:pPr>
            <w:r w:rsidRPr="004B3397">
              <w:rPr>
                <w:rFonts w:cs="Arial"/>
                <w:szCs w:val="18"/>
              </w:rPr>
              <w:t>0.61</w:t>
            </w:r>
          </w:p>
        </w:tc>
        <w:tc>
          <w:tcPr>
            <w:tcW w:w="461" w:type="pct"/>
            <w:noWrap/>
            <w:vAlign w:val="bottom"/>
            <w:hideMark/>
          </w:tcPr>
          <w:p w14:paraId="5F3D5E15" w14:textId="77777777" w:rsidR="00771335" w:rsidRPr="004B3397" w:rsidRDefault="00771335" w:rsidP="001E116D">
            <w:pPr>
              <w:pStyle w:val="TAC"/>
              <w:rPr>
                <w:rFonts w:cs="Arial"/>
                <w:szCs w:val="18"/>
              </w:rPr>
            </w:pPr>
            <w:r w:rsidRPr="004B3397">
              <w:rPr>
                <w:rFonts w:cs="Arial"/>
                <w:szCs w:val="18"/>
              </w:rPr>
              <w:t>190.7</w:t>
            </w:r>
          </w:p>
        </w:tc>
        <w:tc>
          <w:tcPr>
            <w:tcW w:w="491" w:type="pct"/>
            <w:noWrap/>
            <w:vAlign w:val="bottom"/>
            <w:hideMark/>
          </w:tcPr>
          <w:p w14:paraId="504F2C5C" w14:textId="77777777" w:rsidR="00771335" w:rsidRPr="004B3397" w:rsidRDefault="00771335" w:rsidP="001E116D">
            <w:pPr>
              <w:pStyle w:val="TAC"/>
              <w:rPr>
                <w:rFonts w:cs="Arial"/>
                <w:szCs w:val="18"/>
              </w:rPr>
            </w:pPr>
            <w:r w:rsidRPr="004B3397">
              <w:rPr>
                <w:rFonts w:cs="Arial"/>
                <w:szCs w:val="18"/>
              </w:rPr>
              <w:t>0.94</w:t>
            </w:r>
          </w:p>
        </w:tc>
        <w:tc>
          <w:tcPr>
            <w:tcW w:w="461" w:type="pct"/>
            <w:noWrap/>
            <w:vAlign w:val="bottom"/>
            <w:hideMark/>
          </w:tcPr>
          <w:p w14:paraId="0865B25F" w14:textId="77777777" w:rsidR="00771335" w:rsidRPr="004B3397" w:rsidRDefault="00771335" w:rsidP="001E116D">
            <w:pPr>
              <w:pStyle w:val="TAC"/>
              <w:rPr>
                <w:rFonts w:cs="Arial"/>
                <w:szCs w:val="18"/>
              </w:rPr>
            </w:pPr>
            <w:r w:rsidRPr="004B3397">
              <w:rPr>
                <w:rFonts w:cs="Arial"/>
                <w:szCs w:val="18"/>
              </w:rPr>
              <w:t>201.6</w:t>
            </w:r>
          </w:p>
        </w:tc>
        <w:tc>
          <w:tcPr>
            <w:tcW w:w="491" w:type="pct"/>
            <w:noWrap/>
            <w:vAlign w:val="bottom"/>
            <w:hideMark/>
          </w:tcPr>
          <w:p w14:paraId="40789E09" w14:textId="77777777" w:rsidR="00771335" w:rsidRPr="004B3397" w:rsidRDefault="00771335" w:rsidP="001E116D">
            <w:pPr>
              <w:pStyle w:val="TAC"/>
              <w:rPr>
                <w:rFonts w:cs="Arial"/>
                <w:szCs w:val="18"/>
              </w:rPr>
            </w:pPr>
            <w:r w:rsidRPr="004B3397">
              <w:rPr>
                <w:rFonts w:cs="Arial"/>
                <w:szCs w:val="18"/>
              </w:rPr>
              <w:t>0.95</w:t>
            </w:r>
          </w:p>
        </w:tc>
        <w:tc>
          <w:tcPr>
            <w:tcW w:w="461" w:type="pct"/>
            <w:noWrap/>
            <w:vAlign w:val="bottom"/>
            <w:hideMark/>
          </w:tcPr>
          <w:p w14:paraId="6E538999" w14:textId="77777777" w:rsidR="00771335" w:rsidRPr="004B3397" w:rsidRDefault="00771335" w:rsidP="001E116D">
            <w:pPr>
              <w:pStyle w:val="TAC"/>
              <w:rPr>
                <w:rFonts w:cs="Arial"/>
                <w:szCs w:val="18"/>
              </w:rPr>
            </w:pPr>
            <w:r w:rsidRPr="004B3397">
              <w:rPr>
                <w:rFonts w:cs="Arial"/>
                <w:szCs w:val="18"/>
              </w:rPr>
              <w:t>233.7</w:t>
            </w:r>
          </w:p>
        </w:tc>
        <w:tc>
          <w:tcPr>
            <w:tcW w:w="552" w:type="pct"/>
            <w:noWrap/>
            <w:vAlign w:val="bottom"/>
            <w:hideMark/>
          </w:tcPr>
          <w:p w14:paraId="15D2939E" w14:textId="77777777" w:rsidR="00771335" w:rsidRPr="004B3397" w:rsidRDefault="00771335" w:rsidP="001E116D">
            <w:pPr>
              <w:pStyle w:val="TAC"/>
              <w:rPr>
                <w:rFonts w:cs="Arial"/>
                <w:color w:val="000000"/>
                <w:szCs w:val="18"/>
              </w:rPr>
            </w:pPr>
            <w:r w:rsidRPr="004B3397">
              <w:rPr>
                <w:rFonts w:cs="Arial"/>
                <w:color w:val="000000"/>
                <w:szCs w:val="18"/>
              </w:rPr>
              <w:t>0.92</w:t>
            </w:r>
          </w:p>
        </w:tc>
        <w:tc>
          <w:tcPr>
            <w:tcW w:w="566" w:type="pct"/>
            <w:noWrap/>
            <w:vAlign w:val="bottom"/>
            <w:hideMark/>
          </w:tcPr>
          <w:p w14:paraId="4A75D091" w14:textId="77777777" w:rsidR="00771335" w:rsidRPr="004B3397" w:rsidRDefault="00771335" w:rsidP="001E116D">
            <w:pPr>
              <w:pStyle w:val="TAC"/>
              <w:rPr>
                <w:rFonts w:cs="Arial"/>
                <w:color w:val="000000"/>
                <w:szCs w:val="18"/>
              </w:rPr>
            </w:pPr>
            <w:r w:rsidRPr="004B3397">
              <w:rPr>
                <w:rFonts w:cs="Arial"/>
                <w:color w:val="000000"/>
                <w:szCs w:val="18"/>
              </w:rPr>
              <w:t>224.3</w:t>
            </w:r>
          </w:p>
        </w:tc>
        <w:tc>
          <w:tcPr>
            <w:tcW w:w="552" w:type="pct"/>
            <w:noWrap/>
            <w:vAlign w:val="bottom"/>
            <w:hideMark/>
          </w:tcPr>
          <w:p w14:paraId="24CF1F0C" w14:textId="77777777" w:rsidR="00771335" w:rsidRPr="004B3397" w:rsidRDefault="00771335" w:rsidP="001E116D">
            <w:pPr>
              <w:pStyle w:val="TAC"/>
              <w:rPr>
                <w:rFonts w:cs="Arial"/>
                <w:color w:val="000000"/>
                <w:szCs w:val="18"/>
              </w:rPr>
            </w:pPr>
            <w:r w:rsidRPr="004B3397">
              <w:rPr>
                <w:rFonts w:cs="Arial"/>
                <w:color w:val="000000"/>
                <w:szCs w:val="18"/>
              </w:rPr>
              <w:t>0.89</w:t>
            </w:r>
          </w:p>
        </w:tc>
      </w:tr>
      <w:tr w:rsidR="00771335" w:rsidRPr="004B3397" w14:paraId="1B98C205" w14:textId="77777777" w:rsidTr="001E116D">
        <w:trPr>
          <w:jc w:val="center"/>
        </w:trPr>
        <w:tc>
          <w:tcPr>
            <w:tcW w:w="474" w:type="pct"/>
            <w:noWrap/>
            <w:vAlign w:val="bottom"/>
            <w:hideMark/>
          </w:tcPr>
          <w:p w14:paraId="0AD57A80" w14:textId="77777777" w:rsidR="00771335" w:rsidRPr="004B3397" w:rsidRDefault="00771335" w:rsidP="001E116D">
            <w:pPr>
              <w:pStyle w:val="TAC"/>
              <w:rPr>
                <w:rFonts w:cs="Arial"/>
                <w:szCs w:val="18"/>
              </w:rPr>
            </w:pPr>
            <w:r w:rsidRPr="004B3397">
              <w:rPr>
                <w:rFonts w:cs="Arial"/>
                <w:szCs w:val="18"/>
              </w:rPr>
              <w:t>40.8</w:t>
            </w:r>
          </w:p>
        </w:tc>
        <w:tc>
          <w:tcPr>
            <w:tcW w:w="491" w:type="pct"/>
            <w:noWrap/>
            <w:vAlign w:val="bottom"/>
            <w:hideMark/>
          </w:tcPr>
          <w:p w14:paraId="3AC93361" w14:textId="77777777" w:rsidR="00771335" w:rsidRPr="004B3397" w:rsidRDefault="00771335" w:rsidP="001E116D">
            <w:pPr>
              <w:pStyle w:val="TAC"/>
              <w:rPr>
                <w:rFonts w:cs="Arial"/>
                <w:szCs w:val="18"/>
              </w:rPr>
            </w:pPr>
            <w:r w:rsidRPr="004B3397">
              <w:rPr>
                <w:rFonts w:cs="Arial"/>
                <w:szCs w:val="18"/>
              </w:rPr>
              <w:t>0.47</w:t>
            </w:r>
          </w:p>
        </w:tc>
        <w:tc>
          <w:tcPr>
            <w:tcW w:w="461" w:type="pct"/>
            <w:noWrap/>
            <w:vAlign w:val="bottom"/>
            <w:hideMark/>
          </w:tcPr>
          <w:p w14:paraId="53C4D087" w14:textId="77777777" w:rsidR="00771335" w:rsidRPr="004B3397" w:rsidRDefault="00771335" w:rsidP="001E116D">
            <w:pPr>
              <w:pStyle w:val="TAC"/>
              <w:rPr>
                <w:rFonts w:cs="Arial"/>
                <w:szCs w:val="18"/>
              </w:rPr>
            </w:pPr>
            <w:r w:rsidRPr="004B3397">
              <w:rPr>
                <w:rFonts w:cs="Arial"/>
                <w:szCs w:val="18"/>
              </w:rPr>
              <w:t>120.5</w:t>
            </w:r>
          </w:p>
        </w:tc>
        <w:tc>
          <w:tcPr>
            <w:tcW w:w="491" w:type="pct"/>
            <w:noWrap/>
            <w:vAlign w:val="bottom"/>
            <w:hideMark/>
          </w:tcPr>
          <w:p w14:paraId="40809F0A" w14:textId="77777777" w:rsidR="00771335" w:rsidRPr="004B3397" w:rsidRDefault="00771335" w:rsidP="001E116D">
            <w:pPr>
              <w:pStyle w:val="TAC"/>
              <w:rPr>
                <w:rFonts w:cs="Arial"/>
                <w:szCs w:val="18"/>
              </w:rPr>
            </w:pPr>
            <w:r w:rsidRPr="004B3397">
              <w:rPr>
                <w:rFonts w:cs="Arial"/>
                <w:szCs w:val="18"/>
              </w:rPr>
              <w:t>0.58</w:t>
            </w:r>
          </w:p>
        </w:tc>
        <w:tc>
          <w:tcPr>
            <w:tcW w:w="461" w:type="pct"/>
            <w:noWrap/>
            <w:vAlign w:val="bottom"/>
            <w:hideMark/>
          </w:tcPr>
          <w:p w14:paraId="21620DDD" w14:textId="77777777" w:rsidR="00771335" w:rsidRPr="004B3397" w:rsidRDefault="00771335" w:rsidP="001E116D">
            <w:pPr>
              <w:pStyle w:val="TAC"/>
              <w:rPr>
                <w:rFonts w:cs="Arial"/>
                <w:szCs w:val="18"/>
              </w:rPr>
            </w:pPr>
            <w:r w:rsidRPr="004B3397">
              <w:rPr>
                <w:rFonts w:cs="Arial"/>
                <w:szCs w:val="18"/>
              </w:rPr>
              <w:t>187.9</w:t>
            </w:r>
          </w:p>
        </w:tc>
        <w:tc>
          <w:tcPr>
            <w:tcW w:w="491" w:type="pct"/>
            <w:noWrap/>
            <w:vAlign w:val="bottom"/>
            <w:hideMark/>
          </w:tcPr>
          <w:p w14:paraId="49BA98D9" w14:textId="77777777" w:rsidR="00771335" w:rsidRPr="004B3397" w:rsidRDefault="00771335" w:rsidP="001E116D">
            <w:pPr>
              <w:pStyle w:val="TAC"/>
              <w:rPr>
                <w:rFonts w:cs="Arial"/>
                <w:szCs w:val="18"/>
              </w:rPr>
            </w:pPr>
            <w:r w:rsidRPr="004B3397">
              <w:rPr>
                <w:rFonts w:cs="Arial"/>
                <w:szCs w:val="18"/>
              </w:rPr>
              <w:t>0.92</w:t>
            </w:r>
          </w:p>
        </w:tc>
        <w:tc>
          <w:tcPr>
            <w:tcW w:w="461" w:type="pct"/>
            <w:noWrap/>
            <w:vAlign w:val="bottom"/>
            <w:hideMark/>
          </w:tcPr>
          <w:p w14:paraId="16869434" w14:textId="77777777" w:rsidR="00771335" w:rsidRPr="004B3397" w:rsidRDefault="00771335" w:rsidP="001E116D">
            <w:pPr>
              <w:pStyle w:val="TAC"/>
              <w:rPr>
                <w:rFonts w:cs="Arial"/>
                <w:szCs w:val="18"/>
              </w:rPr>
            </w:pPr>
            <w:r w:rsidRPr="004B3397">
              <w:rPr>
                <w:rFonts w:cs="Arial"/>
                <w:szCs w:val="18"/>
              </w:rPr>
              <w:t>226.4</w:t>
            </w:r>
          </w:p>
        </w:tc>
        <w:tc>
          <w:tcPr>
            <w:tcW w:w="552" w:type="pct"/>
            <w:noWrap/>
            <w:vAlign w:val="bottom"/>
            <w:hideMark/>
          </w:tcPr>
          <w:p w14:paraId="43F03A6D" w14:textId="77777777" w:rsidR="00771335" w:rsidRPr="004B3397" w:rsidRDefault="00771335" w:rsidP="001E116D">
            <w:pPr>
              <w:pStyle w:val="TAC"/>
              <w:rPr>
                <w:rFonts w:cs="Arial"/>
                <w:color w:val="000000"/>
                <w:szCs w:val="18"/>
              </w:rPr>
            </w:pPr>
            <w:r w:rsidRPr="004B3397">
              <w:rPr>
                <w:rFonts w:cs="Arial"/>
                <w:color w:val="000000"/>
                <w:szCs w:val="18"/>
              </w:rPr>
              <w:t>0.91</w:t>
            </w:r>
          </w:p>
        </w:tc>
        <w:tc>
          <w:tcPr>
            <w:tcW w:w="566" w:type="pct"/>
            <w:noWrap/>
            <w:vAlign w:val="bottom"/>
            <w:hideMark/>
          </w:tcPr>
          <w:p w14:paraId="71FE2F87" w14:textId="77777777" w:rsidR="00771335" w:rsidRPr="004B3397" w:rsidRDefault="00771335" w:rsidP="001E116D">
            <w:pPr>
              <w:pStyle w:val="TAC"/>
              <w:rPr>
                <w:rFonts w:cs="Arial"/>
                <w:color w:val="000000"/>
                <w:szCs w:val="18"/>
              </w:rPr>
            </w:pPr>
            <w:r w:rsidRPr="004B3397">
              <w:rPr>
                <w:rFonts w:cs="Arial"/>
                <w:color w:val="000000"/>
                <w:szCs w:val="18"/>
              </w:rPr>
              <w:t>215.2</w:t>
            </w:r>
          </w:p>
        </w:tc>
        <w:tc>
          <w:tcPr>
            <w:tcW w:w="552" w:type="pct"/>
            <w:noWrap/>
            <w:vAlign w:val="bottom"/>
            <w:hideMark/>
          </w:tcPr>
          <w:p w14:paraId="3F723645" w14:textId="77777777" w:rsidR="00771335" w:rsidRPr="004B3397" w:rsidRDefault="00771335" w:rsidP="001E116D">
            <w:pPr>
              <w:pStyle w:val="TAC"/>
              <w:rPr>
                <w:rFonts w:cs="Arial"/>
                <w:color w:val="000000"/>
                <w:szCs w:val="18"/>
              </w:rPr>
            </w:pPr>
            <w:r w:rsidRPr="004B3397">
              <w:rPr>
                <w:rFonts w:cs="Arial"/>
                <w:color w:val="000000"/>
                <w:szCs w:val="18"/>
              </w:rPr>
              <w:t>0.88</w:t>
            </w:r>
          </w:p>
        </w:tc>
      </w:tr>
      <w:tr w:rsidR="00771335" w:rsidRPr="004B3397" w14:paraId="2A849078" w14:textId="77777777" w:rsidTr="001E116D">
        <w:trPr>
          <w:jc w:val="center"/>
        </w:trPr>
        <w:tc>
          <w:tcPr>
            <w:tcW w:w="474" w:type="pct"/>
            <w:noWrap/>
            <w:vAlign w:val="bottom"/>
            <w:hideMark/>
          </w:tcPr>
          <w:p w14:paraId="4E580232" w14:textId="77777777" w:rsidR="00771335" w:rsidRPr="004B3397" w:rsidRDefault="00771335" w:rsidP="001E116D">
            <w:pPr>
              <w:pStyle w:val="TAC"/>
              <w:rPr>
                <w:rFonts w:cs="Arial"/>
                <w:szCs w:val="18"/>
              </w:rPr>
            </w:pPr>
            <w:r w:rsidRPr="004B3397">
              <w:rPr>
                <w:rFonts w:cs="Arial"/>
                <w:szCs w:val="18"/>
              </w:rPr>
              <w:t>331.2</w:t>
            </w:r>
          </w:p>
        </w:tc>
        <w:tc>
          <w:tcPr>
            <w:tcW w:w="491" w:type="pct"/>
            <w:noWrap/>
            <w:vAlign w:val="bottom"/>
            <w:hideMark/>
          </w:tcPr>
          <w:p w14:paraId="215923D7" w14:textId="77777777" w:rsidR="00771335" w:rsidRPr="004B3397" w:rsidRDefault="00771335" w:rsidP="001E116D">
            <w:pPr>
              <w:pStyle w:val="TAC"/>
              <w:rPr>
                <w:rFonts w:cs="Arial"/>
                <w:szCs w:val="18"/>
              </w:rPr>
            </w:pPr>
            <w:r w:rsidRPr="004B3397">
              <w:rPr>
                <w:rFonts w:cs="Arial"/>
                <w:szCs w:val="18"/>
              </w:rPr>
              <w:t>0.85</w:t>
            </w:r>
          </w:p>
        </w:tc>
        <w:tc>
          <w:tcPr>
            <w:tcW w:w="461" w:type="pct"/>
            <w:noWrap/>
            <w:vAlign w:val="bottom"/>
            <w:hideMark/>
          </w:tcPr>
          <w:p w14:paraId="73C0A341" w14:textId="77777777" w:rsidR="00771335" w:rsidRPr="004B3397" w:rsidRDefault="00771335" w:rsidP="001E116D">
            <w:pPr>
              <w:pStyle w:val="TAC"/>
              <w:rPr>
                <w:rFonts w:cs="Arial"/>
                <w:szCs w:val="18"/>
              </w:rPr>
            </w:pPr>
            <w:r w:rsidRPr="004B3397">
              <w:rPr>
                <w:rFonts w:cs="Arial"/>
                <w:szCs w:val="18"/>
              </w:rPr>
              <w:t>61.1</w:t>
            </w:r>
          </w:p>
        </w:tc>
        <w:tc>
          <w:tcPr>
            <w:tcW w:w="491" w:type="pct"/>
            <w:noWrap/>
            <w:vAlign w:val="bottom"/>
            <w:hideMark/>
          </w:tcPr>
          <w:p w14:paraId="4043DEA3" w14:textId="77777777" w:rsidR="00771335" w:rsidRPr="004B3397" w:rsidRDefault="00771335" w:rsidP="001E116D">
            <w:pPr>
              <w:pStyle w:val="TAC"/>
              <w:rPr>
                <w:rFonts w:cs="Arial"/>
                <w:szCs w:val="18"/>
              </w:rPr>
            </w:pPr>
            <w:r w:rsidRPr="004B3397">
              <w:rPr>
                <w:rFonts w:cs="Arial"/>
                <w:szCs w:val="18"/>
              </w:rPr>
              <w:t>0.30</w:t>
            </w:r>
          </w:p>
        </w:tc>
        <w:tc>
          <w:tcPr>
            <w:tcW w:w="461" w:type="pct"/>
            <w:noWrap/>
            <w:vAlign w:val="bottom"/>
            <w:hideMark/>
          </w:tcPr>
          <w:p w14:paraId="06C0EDF5" w14:textId="77777777" w:rsidR="00771335" w:rsidRPr="004B3397" w:rsidRDefault="00771335" w:rsidP="001E116D">
            <w:pPr>
              <w:pStyle w:val="TAC"/>
              <w:rPr>
                <w:rFonts w:cs="Arial"/>
                <w:szCs w:val="18"/>
              </w:rPr>
            </w:pPr>
            <w:r w:rsidRPr="004B3397">
              <w:rPr>
                <w:rFonts w:cs="Arial"/>
                <w:szCs w:val="18"/>
              </w:rPr>
              <w:t>128.7</w:t>
            </w:r>
          </w:p>
        </w:tc>
        <w:tc>
          <w:tcPr>
            <w:tcW w:w="491" w:type="pct"/>
            <w:noWrap/>
            <w:vAlign w:val="bottom"/>
            <w:hideMark/>
          </w:tcPr>
          <w:p w14:paraId="32758235" w14:textId="77777777" w:rsidR="00771335" w:rsidRPr="004B3397" w:rsidRDefault="00771335" w:rsidP="001E116D">
            <w:pPr>
              <w:pStyle w:val="TAC"/>
              <w:rPr>
                <w:rFonts w:cs="Arial"/>
                <w:szCs w:val="18"/>
              </w:rPr>
            </w:pPr>
            <w:r w:rsidRPr="004B3397">
              <w:rPr>
                <w:rFonts w:cs="Arial"/>
                <w:szCs w:val="18"/>
              </w:rPr>
              <w:t>0.56</w:t>
            </w:r>
          </w:p>
        </w:tc>
        <w:tc>
          <w:tcPr>
            <w:tcW w:w="461" w:type="pct"/>
            <w:noWrap/>
            <w:vAlign w:val="bottom"/>
            <w:hideMark/>
          </w:tcPr>
          <w:p w14:paraId="6110F98D" w14:textId="77777777" w:rsidR="00771335" w:rsidRPr="004B3397" w:rsidRDefault="00771335" w:rsidP="001E116D">
            <w:pPr>
              <w:pStyle w:val="TAC"/>
              <w:rPr>
                <w:rFonts w:cs="Arial"/>
                <w:szCs w:val="18"/>
              </w:rPr>
            </w:pPr>
            <w:r w:rsidRPr="004B3397">
              <w:rPr>
                <w:rFonts w:cs="Arial"/>
                <w:szCs w:val="18"/>
              </w:rPr>
              <w:t>219.1</w:t>
            </w:r>
          </w:p>
        </w:tc>
        <w:tc>
          <w:tcPr>
            <w:tcW w:w="552" w:type="pct"/>
            <w:noWrap/>
            <w:vAlign w:val="bottom"/>
            <w:hideMark/>
          </w:tcPr>
          <w:p w14:paraId="63428F4E" w14:textId="77777777" w:rsidR="00771335" w:rsidRPr="004B3397" w:rsidRDefault="00771335" w:rsidP="001E116D">
            <w:pPr>
              <w:pStyle w:val="TAC"/>
              <w:rPr>
                <w:rFonts w:cs="Arial"/>
                <w:color w:val="000000"/>
                <w:szCs w:val="18"/>
              </w:rPr>
            </w:pPr>
            <w:r w:rsidRPr="004B3397">
              <w:rPr>
                <w:rFonts w:cs="Arial"/>
                <w:color w:val="000000"/>
                <w:szCs w:val="18"/>
              </w:rPr>
              <w:t>0.90</w:t>
            </w:r>
          </w:p>
        </w:tc>
        <w:tc>
          <w:tcPr>
            <w:tcW w:w="566" w:type="pct"/>
            <w:noWrap/>
            <w:vAlign w:val="bottom"/>
            <w:hideMark/>
          </w:tcPr>
          <w:p w14:paraId="0B80918F" w14:textId="77777777" w:rsidR="00771335" w:rsidRPr="004B3397" w:rsidRDefault="00771335" w:rsidP="001E116D">
            <w:pPr>
              <w:pStyle w:val="TAC"/>
              <w:rPr>
                <w:rFonts w:cs="Arial"/>
                <w:color w:val="000000"/>
                <w:szCs w:val="18"/>
              </w:rPr>
            </w:pPr>
            <w:r w:rsidRPr="004B3397">
              <w:rPr>
                <w:rFonts w:cs="Arial"/>
                <w:color w:val="000000"/>
                <w:szCs w:val="18"/>
              </w:rPr>
              <w:t>206.0</w:t>
            </w:r>
          </w:p>
        </w:tc>
        <w:tc>
          <w:tcPr>
            <w:tcW w:w="552" w:type="pct"/>
            <w:noWrap/>
            <w:vAlign w:val="bottom"/>
            <w:hideMark/>
          </w:tcPr>
          <w:p w14:paraId="5E5CD5D7" w14:textId="77777777" w:rsidR="00771335" w:rsidRPr="004B3397" w:rsidRDefault="00771335" w:rsidP="001E116D">
            <w:pPr>
              <w:pStyle w:val="TAC"/>
              <w:rPr>
                <w:rFonts w:cs="Arial"/>
                <w:color w:val="000000"/>
                <w:szCs w:val="18"/>
              </w:rPr>
            </w:pPr>
            <w:r w:rsidRPr="004B3397">
              <w:rPr>
                <w:rFonts w:cs="Arial"/>
                <w:color w:val="000000"/>
                <w:szCs w:val="18"/>
              </w:rPr>
              <w:t>0.87</w:t>
            </w:r>
          </w:p>
        </w:tc>
      </w:tr>
      <w:tr w:rsidR="00771335" w:rsidRPr="004B3397" w14:paraId="6F717ECA" w14:textId="77777777" w:rsidTr="005B16BC">
        <w:trPr>
          <w:jc w:val="center"/>
        </w:trPr>
        <w:tc>
          <w:tcPr>
            <w:tcW w:w="474" w:type="pct"/>
            <w:noWrap/>
            <w:vAlign w:val="bottom"/>
          </w:tcPr>
          <w:p w14:paraId="3AA70CA2" w14:textId="758B82D5" w:rsidR="00771335" w:rsidRPr="004B3397" w:rsidRDefault="00771335" w:rsidP="001E116D">
            <w:pPr>
              <w:pStyle w:val="TAC"/>
              <w:rPr>
                <w:rFonts w:cs="Arial"/>
                <w:szCs w:val="18"/>
              </w:rPr>
            </w:pPr>
          </w:p>
        </w:tc>
        <w:tc>
          <w:tcPr>
            <w:tcW w:w="491" w:type="pct"/>
            <w:noWrap/>
            <w:vAlign w:val="bottom"/>
          </w:tcPr>
          <w:p w14:paraId="359C6FCE" w14:textId="26B12956" w:rsidR="00771335" w:rsidRPr="004B3397" w:rsidRDefault="00771335" w:rsidP="001E116D">
            <w:pPr>
              <w:pStyle w:val="TAC"/>
              <w:rPr>
                <w:rFonts w:cs="Arial"/>
                <w:szCs w:val="18"/>
              </w:rPr>
            </w:pPr>
          </w:p>
        </w:tc>
        <w:tc>
          <w:tcPr>
            <w:tcW w:w="461" w:type="pct"/>
            <w:noWrap/>
            <w:vAlign w:val="bottom"/>
            <w:hideMark/>
          </w:tcPr>
          <w:p w14:paraId="4D79FA37" w14:textId="77777777" w:rsidR="00771335" w:rsidRPr="004B3397" w:rsidRDefault="00771335" w:rsidP="001E116D">
            <w:pPr>
              <w:pStyle w:val="TAC"/>
              <w:rPr>
                <w:rFonts w:cs="Arial"/>
                <w:szCs w:val="18"/>
              </w:rPr>
            </w:pPr>
            <w:r w:rsidRPr="004B3397">
              <w:rPr>
                <w:rFonts w:cs="Arial"/>
                <w:szCs w:val="18"/>
              </w:rPr>
              <w:t>1.6</w:t>
            </w:r>
          </w:p>
        </w:tc>
        <w:tc>
          <w:tcPr>
            <w:tcW w:w="491" w:type="pct"/>
            <w:noWrap/>
            <w:vAlign w:val="bottom"/>
            <w:hideMark/>
          </w:tcPr>
          <w:p w14:paraId="5B80FBA7" w14:textId="77777777" w:rsidR="00771335" w:rsidRPr="004B3397" w:rsidRDefault="00771335" w:rsidP="001E116D">
            <w:pPr>
              <w:pStyle w:val="TAC"/>
              <w:rPr>
                <w:rFonts w:cs="Arial"/>
                <w:szCs w:val="18"/>
              </w:rPr>
            </w:pPr>
            <w:r w:rsidRPr="004B3397">
              <w:rPr>
                <w:rFonts w:cs="Arial"/>
                <w:szCs w:val="18"/>
              </w:rPr>
              <w:t>0.56</w:t>
            </w:r>
          </w:p>
        </w:tc>
        <w:tc>
          <w:tcPr>
            <w:tcW w:w="461" w:type="pct"/>
            <w:noWrap/>
            <w:vAlign w:val="bottom"/>
            <w:hideMark/>
          </w:tcPr>
          <w:p w14:paraId="7E43102E" w14:textId="77777777" w:rsidR="00771335" w:rsidRPr="004B3397" w:rsidRDefault="00771335" w:rsidP="001E116D">
            <w:pPr>
              <w:pStyle w:val="TAC"/>
              <w:rPr>
                <w:rFonts w:cs="Arial"/>
                <w:szCs w:val="18"/>
              </w:rPr>
            </w:pPr>
            <w:r w:rsidRPr="004B3397">
              <w:rPr>
                <w:rFonts w:cs="Arial"/>
                <w:szCs w:val="18"/>
              </w:rPr>
              <w:t>77.3</w:t>
            </w:r>
          </w:p>
        </w:tc>
        <w:tc>
          <w:tcPr>
            <w:tcW w:w="491" w:type="pct"/>
            <w:noWrap/>
            <w:vAlign w:val="bottom"/>
            <w:hideMark/>
          </w:tcPr>
          <w:p w14:paraId="6DD09EBB" w14:textId="77777777" w:rsidR="00771335" w:rsidRPr="004B3397" w:rsidRDefault="00771335" w:rsidP="001E116D">
            <w:pPr>
              <w:pStyle w:val="TAC"/>
              <w:rPr>
                <w:rFonts w:cs="Arial"/>
                <w:szCs w:val="18"/>
              </w:rPr>
            </w:pPr>
            <w:r w:rsidRPr="004B3397">
              <w:rPr>
                <w:rFonts w:cs="Arial"/>
                <w:szCs w:val="18"/>
              </w:rPr>
              <w:t>0.19</w:t>
            </w:r>
          </w:p>
        </w:tc>
        <w:tc>
          <w:tcPr>
            <w:tcW w:w="461" w:type="pct"/>
            <w:noWrap/>
            <w:vAlign w:val="bottom"/>
            <w:hideMark/>
          </w:tcPr>
          <w:p w14:paraId="77666D08" w14:textId="77777777" w:rsidR="00771335" w:rsidRPr="004B3397" w:rsidRDefault="00771335" w:rsidP="001E116D">
            <w:pPr>
              <w:pStyle w:val="TAC"/>
              <w:rPr>
                <w:rFonts w:cs="Arial"/>
                <w:szCs w:val="18"/>
              </w:rPr>
            </w:pPr>
            <w:r w:rsidRPr="004B3397">
              <w:rPr>
                <w:rFonts w:cs="Arial"/>
                <w:szCs w:val="18"/>
              </w:rPr>
              <w:t>211.9</w:t>
            </w:r>
          </w:p>
        </w:tc>
        <w:tc>
          <w:tcPr>
            <w:tcW w:w="552" w:type="pct"/>
            <w:noWrap/>
            <w:vAlign w:val="bottom"/>
            <w:hideMark/>
          </w:tcPr>
          <w:p w14:paraId="2F71CAE9" w14:textId="77777777" w:rsidR="00771335" w:rsidRPr="004B3397" w:rsidRDefault="00771335" w:rsidP="001E116D">
            <w:pPr>
              <w:pStyle w:val="TAC"/>
              <w:rPr>
                <w:rFonts w:cs="Arial"/>
                <w:color w:val="000000"/>
                <w:szCs w:val="18"/>
              </w:rPr>
            </w:pPr>
            <w:r w:rsidRPr="004B3397">
              <w:rPr>
                <w:rFonts w:cs="Arial"/>
                <w:color w:val="000000"/>
                <w:szCs w:val="18"/>
              </w:rPr>
              <w:t>0.89</w:t>
            </w:r>
          </w:p>
        </w:tc>
        <w:tc>
          <w:tcPr>
            <w:tcW w:w="566" w:type="pct"/>
            <w:noWrap/>
            <w:vAlign w:val="bottom"/>
            <w:hideMark/>
          </w:tcPr>
          <w:p w14:paraId="3B8221FD" w14:textId="77777777" w:rsidR="00771335" w:rsidRPr="004B3397" w:rsidRDefault="00771335" w:rsidP="001E116D">
            <w:pPr>
              <w:pStyle w:val="TAC"/>
              <w:rPr>
                <w:rFonts w:cs="Arial"/>
                <w:color w:val="000000"/>
                <w:szCs w:val="18"/>
              </w:rPr>
            </w:pPr>
            <w:r w:rsidRPr="004B3397">
              <w:rPr>
                <w:rFonts w:cs="Arial"/>
                <w:color w:val="000000"/>
                <w:szCs w:val="18"/>
              </w:rPr>
              <w:t>196.9</w:t>
            </w:r>
          </w:p>
        </w:tc>
        <w:tc>
          <w:tcPr>
            <w:tcW w:w="552" w:type="pct"/>
            <w:noWrap/>
            <w:vAlign w:val="bottom"/>
            <w:hideMark/>
          </w:tcPr>
          <w:p w14:paraId="0A5EBC7B" w14:textId="77777777" w:rsidR="00771335" w:rsidRPr="004B3397" w:rsidRDefault="00771335" w:rsidP="001E116D">
            <w:pPr>
              <w:pStyle w:val="TAC"/>
              <w:rPr>
                <w:rFonts w:cs="Arial"/>
                <w:color w:val="000000"/>
                <w:szCs w:val="18"/>
              </w:rPr>
            </w:pPr>
            <w:r w:rsidRPr="004B3397">
              <w:rPr>
                <w:rFonts w:cs="Arial"/>
                <w:color w:val="000000"/>
                <w:szCs w:val="18"/>
              </w:rPr>
              <w:t>0.84</w:t>
            </w:r>
          </w:p>
        </w:tc>
      </w:tr>
      <w:tr w:rsidR="00771335" w:rsidRPr="004B3397" w14:paraId="7E2D2481" w14:textId="77777777" w:rsidTr="005B16BC">
        <w:trPr>
          <w:jc w:val="center"/>
        </w:trPr>
        <w:tc>
          <w:tcPr>
            <w:tcW w:w="474" w:type="pct"/>
            <w:noWrap/>
            <w:vAlign w:val="bottom"/>
          </w:tcPr>
          <w:p w14:paraId="701A0FDA" w14:textId="6D18D407" w:rsidR="00771335" w:rsidRPr="004B3397" w:rsidRDefault="00771335" w:rsidP="001E116D">
            <w:pPr>
              <w:pStyle w:val="TAC"/>
              <w:rPr>
                <w:rFonts w:cs="Arial"/>
                <w:szCs w:val="18"/>
              </w:rPr>
            </w:pPr>
          </w:p>
        </w:tc>
        <w:tc>
          <w:tcPr>
            <w:tcW w:w="491" w:type="pct"/>
            <w:noWrap/>
            <w:vAlign w:val="bottom"/>
          </w:tcPr>
          <w:p w14:paraId="32DF23CB" w14:textId="0427273C" w:rsidR="00771335" w:rsidRPr="004B3397" w:rsidRDefault="00771335" w:rsidP="001E116D">
            <w:pPr>
              <w:pStyle w:val="TAC"/>
              <w:rPr>
                <w:rFonts w:cs="Arial"/>
                <w:szCs w:val="18"/>
              </w:rPr>
            </w:pPr>
          </w:p>
        </w:tc>
        <w:tc>
          <w:tcPr>
            <w:tcW w:w="461" w:type="pct"/>
            <w:noWrap/>
            <w:vAlign w:val="bottom"/>
            <w:hideMark/>
          </w:tcPr>
          <w:p w14:paraId="356CF77E" w14:textId="77777777" w:rsidR="00771335" w:rsidRPr="004B3397" w:rsidRDefault="00771335" w:rsidP="001E116D">
            <w:pPr>
              <w:pStyle w:val="TAC"/>
              <w:rPr>
                <w:rFonts w:cs="Arial"/>
                <w:szCs w:val="18"/>
              </w:rPr>
            </w:pPr>
            <w:r w:rsidRPr="004B3397">
              <w:rPr>
                <w:rFonts w:cs="Arial"/>
                <w:szCs w:val="18"/>
              </w:rPr>
              <w:t>302.1</w:t>
            </w:r>
          </w:p>
        </w:tc>
        <w:tc>
          <w:tcPr>
            <w:tcW w:w="491" w:type="pct"/>
            <w:noWrap/>
            <w:vAlign w:val="bottom"/>
            <w:hideMark/>
          </w:tcPr>
          <w:p w14:paraId="305F60F6" w14:textId="77777777" w:rsidR="00771335" w:rsidRPr="004B3397" w:rsidRDefault="00771335" w:rsidP="001E116D">
            <w:pPr>
              <w:pStyle w:val="TAC"/>
              <w:rPr>
                <w:rFonts w:cs="Arial"/>
                <w:szCs w:val="18"/>
              </w:rPr>
            </w:pPr>
            <w:r w:rsidRPr="004B3397">
              <w:rPr>
                <w:rFonts w:cs="Arial"/>
                <w:szCs w:val="18"/>
              </w:rPr>
              <w:t>0.95</w:t>
            </w:r>
          </w:p>
        </w:tc>
        <w:tc>
          <w:tcPr>
            <w:tcW w:w="461" w:type="pct"/>
            <w:noWrap/>
            <w:vAlign w:val="bottom"/>
            <w:hideMark/>
          </w:tcPr>
          <w:p w14:paraId="56177C15" w14:textId="77777777" w:rsidR="00771335" w:rsidRPr="004B3397" w:rsidRDefault="00771335" w:rsidP="001E116D">
            <w:pPr>
              <w:pStyle w:val="TAC"/>
              <w:rPr>
                <w:rFonts w:cs="Arial"/>
                <w:szCs w:val="18"/>
              </w:rPr>
            </w:pPr>
            <w:r w:rsidRPr="004B3397">
              <w:rPr>
                <w:rFonts w:cs="Arial"/>
                <w:szCs w:val="18"/>
              </w:rPr>
              <w:t>26.0</w:t>
            </w:r>
          </w:p>
        </w:tc>
        <w:tc>
          <w:tcPr>
            <w:tcW w:w="491" w:type="pct"/>
            <w:noWrap/>
            <w:vAlign w:val="bottom"/>
            <w:hideMark/>
          </w:tcPr>
          <w:p w14:paraId="5E000CBD" w14:textId="77777777" w:rsidR="00771335" w:rsidRPr="004B3397" w:rsidRDefault="00771335" w:rsidP="001E116D">
            <w:pPr>
              <w:pStyle w:val="TAC"/>
              <w:rPr>
                <w:rFonts w:cs="Arial"/>
                <w:szCs w:val="18"/>
              </w:rPr>
            </w:pPr>
            <w:r w:rsidRPr="004B3397">
              <w:rPr>
                <w:rFonts w:cs="Arial"/>
                <w:szCs w:val="18"/>
              </w:rPr>
              <w:t>0.27</w:t>
            </w:r>
          </w:p>
        </w:tc>
        <w:tc>
          <w:tcPr>
            <w:tcW w:w="461" w:type="pct"/>
            <w:noWrap/>
            <w:vAlign w:val="bottom"/>
            <w:hideMark/>
          </w:tcPr>
          <w:p w14:paraId="42F5AA11" w14:textId="77777777" w:rsidR="00771335" w:rsidRPr="004B3397" w:rsidRDefault="00771335" w:rsidP="001E116D">
            <w:pPr>
              <w:pStyle w:val="TAC"/>
              <w:rPr>
                <w:rFonts w:cs="Arial"/>
                <w:szCs w:val="18"/>
              </w:rPr>
            </w:pPr>
            <w:r w:rsidRPr="004B3397">
              <w:rPr>
                <w:rFonts w:cs="Arial"/>
                <w:szCs w:val="18"/>
              </w:rPr>
              <w:t>204.6</w:t>
            </w:r>
          </w:p>
        </w:tc>
        <w:tc>
          <w:tcPr>
            <w:tcW w:w="552" w:type="pct"/>
            <w:noWrap/>
            <w:vAlign w:val="bottom"/>
            <w:hideMark/>
          </w:tcPr>
          <w:p w14:paraId="658A2E3B" w14:textId="77777777" w:rsidR="00771335" w:rsidRPr="004B3397" w:rsidRDefault="00771335" w:rsidP="001E116D">
            <w:pPr>
              <w:pStyle w:val="TAC"/>
              <w:rPr>
                <w:rFonts w:cs="Arial"/>
                <w:color w:val="000000"/>
                <w:szCs w:val="18"/>
              </w:rPr>
            </w:pPr>
            <w:r w:rsidRPr="004B3397">
              <w:rPr>
                <w:rFonts w:cs="Arial"/>
                <w:color w:val="000000"/>
                <w:szCs w:val="18"/>
              </w:rPr>
              <w:t>0.88</w:t>
            </w:r>
          </w:p>
        </w:tc>
        <w:tc>
          <w:tcPr>
            <w:tcW w:w="566" w:type="pct"/>
            <w:noWrap/>
            <w:vAlign w:val="bottom"/>
            <w:hideMark/>
          </w:tcPr>
          <w:p w14:paraId="011C8865" w14:textId="77777777" w:rsidR="00771335" w:rsidRPr="004B3397" w:rsidRDefault="00771335" w:rsidP="001E116D">
            <w:pPr>
              <w:pStyle w:val="TAC"/>
              <w:rPr>
                <w:rFonts w:cs="Arial"/>
                <w:color w:val="000000"/>
                <w:szCs w:val="18"/>
              </w:rPr>
            </w:pPr>
            <w:r w:rsidRPr="004B3397">
              <w:rPr>
                <w:rFonts w:cs="Arial"/>
                <w:color w:val="000000"/>
                <w:szCs w:val="18"/>
              </w:rPr>
              <w:t>187.8</w:t>
            </w:r>
          </w:p>
        </w:tc>
        <w:tc>
          <w:tcPr>
            <w:tcW w:w="552" w:type="pct"/>
            <w:noWrap/>
            <w:vAlign w:val="bottom"/>
            <w:hideMark/>
          </w:tcPr>
          <w:p w14:paraId="3EA940F1" w14:textId="77777777" w:rsidR="00771335" w:rsidRPr="004B3397" w:rsidRDefault="00771335" w:rsidP="001E116D">
            <w:pPr>
              <w:pStyle w:val="TAC"/>
              <w:rPr>
                <w:rFonts w:cs="Arial"/>
                <w:color w:val="000000"/>
                <w:szCs w:val="18"/>
              </w:rPr>
            </w:pPr>
            <w:r w:rsidRPr="004B3397">
              <w:rPr>
                <w:rFonts w:cs="Arial"/>
                <w:color w:val="000000"/>
                <w:szCs w:val="18"/>
              </w:rPr>
              <w:t>0.79</w:t>
            </w:r>
          </w:p>
        </w:tc>
      </w:tr>
      <w:tr w:rsidR="00771335" w:rsidRPr="004B3397" w14:paraId="46A2F344" w14:textId="77777777" w:rsidTr="005B16BC">
        <w:trPr>
          <w:jc w:val="center"/>
        </w:trPr>
        <w:tc>
          <w:tcPr>
            <w:tcW w:w="474" w:type="pct"/>
            <w:noWrap/>
            <w:vAlign w:val="bottom"/>
          </w:tcPr>
          <w:p w14:paraId="24DE750E" w14:textId="2CF1ADDD" w:rsidR="00771335" w:rsidRPr="004B3397" w:rsidRDefault="00771335" w:rsidP="001E116D">
            <w:pPr>
              <w:pStyle w:val="TAC"/>
              <w:rPr>
                <w:rFonts w:cs="Arial"/>
                <w:szCs w:val="18"/>
              </w:rPr>
            </w:pPr>
          </w:p>
        </w:tc>
        <w:tc>
          <w:tcPr>
            <w:tcW w:w="491" w:type="pct"/>
            <w:noWrap/>
            <w:vAlign w:val="bottom"/>
          </w:tcPr>
          <w:p w14:paraId="053D6E3C" w14:textId="6C8B0953" w:rsidR="00771335" w:rsidRPr="004B3397" w:rsidRDefault="00771335" w:rsidP="001E116D">
            <w:pPr>
              <w:pStyle w:val="TAC"/>
              <w:rPr>
                <w:rFonts w:cs="Arial"/>
                <w:szCs w:val="18"/>
              </w:rPr>
            </w:pPr>
          </w:p>
        </w:tc>
        <w:tc>
          <w:tcPr>
            <w:tcW w:w="461" w:type="pct"/>
            <w:noWrap/>
            <w:vAlign w:val="bottom"/>
          </w:tcPr>
          <w:p w14:paraId="20BAA69A" w14:textId="4588D9F3" w:rsidR="00771335" w:rsidRPr="004B3397" w:rsidRDefault="00771335" w:rsidP="001E116D">
            <w:pPr>
              <w:pStyle w:val="TAC"/>
              <w:rPr>
                <w:rFonts w:cs="Arial"/>
                <w:szCs w:val="18"/>
              </w:rPr>
            </w:pPr>
          </w:p>
        </w:tc>
        <w:tc>
          <w:tcPr>
            <w:tcW w:w="491" w:type="pct"/>
            <w:noWrap/>
            <w:vAlign w:val="bottom"/>
          </w:tcPr>
          <w:p w14:paraId="33961B44" w14:textId="0F798FA8" w:rsidR="00771335" w:rsidRPr="004B3397" w:rsidRDefault="00771335" w:rsidP="001E116D">
            <w:pPr>
              <w:pStyle w:val="TAC"/>
              <w:rPr>
                <w:rFonts w:cs="Arial"/>
                <w:szCs w:val="18"/>
              </w:rPr>
            </w:pPr>
          </w:p>
        </w:tc>
        <w:tc>
          <w:tcPr>
            <w:tcW w:w="461" w:type="pct"/>
            <w:noWrap/>
            <w:vAlign w:val="bottom"/>
            <w:hideMark/>
          </w:tcPr>
          <w:p w14:paraId="20A0D7D2" w14:textId="77777777" w:rsidR="00771335" w:rsidRPr="004B3397" w:rsidRDefault="00771335" w:rsidP="001E116D">
            <w:pPr>
              <w:pStyle w:val="TAC"/>
              <w:rPr>
                <w:rFonts w:cs="Arial"/>
                <w:szCs w:val="18"/>
              </w:rPr>
            </w:pPr>
            <w:r w:rsidRPr="004B3397">
              <w:rPr>
                <w:rFonts w:cs="Arial"/>
                <w:szCs w:val="18"/>
              </w:rPr>
              <w:t>334.7</w:t>
            </w:r>
          </w:p>
        </w:tc>
        <w:tc>
          <w:tcPr>
            <w:tcW w:w="491" w:type="pct"/>
            <w:noWrap/>
            <w:vAlign w:val="bottom"/>
            <w:hideMark/>
          </w:tcPr>
          <w:p w14:paraId="55845E24" w14:textId="77777777" w:rsidR="00771335" w:rsidRPr="004B3397" w:rsidRDefault="00771335" w:rsidP="001E116D">
            <w:pPr>
              <w:pStyle w:val="TAC"/>
              <w:rPr>
                <w:rFonts w:cs="Arial"/>
                <w:szCs w:val="18"/>
              </w:rPr>
            </w:pPr>
            <w:r w:rsidRPr="004B3397">
              <w:rPr>
                <w:rFonts w:cs="Arial"/>
                <w:szCs w:val="18"/>
              </w:rPr>
              <w:t>0.70</w:t>
            </w:r>
          </w:p>
        </w:tc>
        <w:tc>
          <w:tcPr>
            <w:tcW w:w="461" w:type="pct"/>
            <w:noWrap/>
            <w:vAlign w:val="bottom"/>
            <w:hideMark/>
          </w:tcPr>
          <w:p w14:paraId="521C7686" w14:textId="77777777" w:rsidR="00771335" w:rsidRPr="004B3397" w:rsidRDefault="00771335" w:rsidP="001E116D">
            <w:pPr>
              <w:pStyle w:val="TAC"/>
              <w:rPr>
                <w:rFonts w:cs="Arial"/>
                <w:szCs w:val="18"/>
              </w:rPr>
            </w:pPr>
            <w:r w:rsidRPr="004B3397">
              <w:rPr>
                <w:rFonts w:cs="Arial"/>
                <w:szCs w:val="18"/>
              </w:rPr>
              <w:t>197.3</w:t>
            </w:r>
          </w:p>
        </w:tc>
        <w:tc>
          <w:tcPr>
            <w:tcW w:w="552" w:type="pct"/>
            <w:noWrap/>
            <w:vAlign w:val="bottom"/>
            <w:hideMark/>
          </w:tcPr>
          <w:p w14:paraId="28FBDEA7" w14:textId="77777777" w:rsidR="00771335" w:rsidRPr="004B3397" w:rsidRDefault="00771335" w:rsidP="001E116D">
            <w:pPr>
              <w:pStyle w:val="TAC"/>
              <w:rPr>
                <w:rFonts w:cs="Arial"/>
                <w:color w:val="000000"/>
                <w:szCs w:val="18"/>
              </w:rPr>
            </w:pPr>
            <w:r w:rsidRPr="004B3397">
              <w:rPr>
                <w:rFonts w:cs="Arial"/>
                <w:color w:val="000000"/>
                <w:szCs w:val="18"/>
              </w:rPr>
              <w:t>0.87</w:t>
            </w:r>
          </w:p>
        </w:tc>
        <w:tc>
          <w:tcPr>
            <w:tcW w:w="566" w:type="pct"/>
            <w:noWrap/>
            <w:vAlign w:val="bottom"/>
            <w:hideMark/>
          </w:tcPr>
          <w:p w14:paraId="61997CB1" w14:textId="77777777" w:rsidR="00771335" w:rsidRPr="004B3397" w:rsidRDefault="00771335" w:rsidP="001E116D">
            <w:pPr>
              <w:pStyle w:val="TAC"/>
              <w:rPr>
                <w:rFonts w:cs="Arial"/>
                <w:color w:val="000000"/>
                <w:szCs w:val="18"/>
              </w:rPr>
            </w:pPr>
            <w:r w:rsidRPr="004B3397">
              <w:rPr>
                <w:rFonts w:cs="Arial"/>
                <w:color w:val="000000"/>
                <w:szCs w:val="18"/>
              </w:rPr>
              <w:t>134.3</w:t>
            </w:r>
          </w:p>
        </w:tc>
        <w:tc>
          <w:tcPr>
            <w:tcW w:w="552" w:type="pct"/>
            <w:noWrap/>
            <w:vAlign w:val="bottom"/>
            <w:hideMark/>
          </w:tcPr>
          <w:p w14:paraId="58516BD7" w14:textId="77777777" w:rsidR="00771335" w:rsidRPr="004B3397" w:rsidRDefault="00771335" w:rsidP="001E116D">
            <w:pPr>
              <w:pStyle w:val="TAC"/>
              <w:rPr>
                <w:rFonts w:cs="Arial"/>
                <w:color w:val="000000"/>
                <w:szCs w:val="18"/>
              </w:rPr>
            </w:pPr>
            <w:r w:rsidRPr="004B3397">
              <w:rPr>
                <w:rFonts w:cs="Arial"/>
                <w:color w:val="000000"/>
                <w:szCs w:val="18"/>
              </w:rPr>
              <w:t>0.16</w:t>
            </w:r>
          </w:p>
        </w:tc>
      </w:tr>
      <w:tr w:rsidR="00771335" w:rsidRPr="004B3397" w14:paraId="2CCF47E7" w14:textId="77777777" w:rsidTr="005B16BC">
        <w:trPr>
          <w:jc w:val="center"/>
        </w:trPr>
        <w:tc>
          <w:tcPr>
            <w:tcW w:w="474" w:type="pct"/>
            <w:noWrap/>
            <w:vAlign w:val="bottom"/>
          </w:tcPr>
          <w:p w14:paraId="745B6193" w14:textId="14E6A321" w:rsidR="00771335" w:rsidRPr="004B3397" w:rsidRDefault="00771335" w:rsidP="001E116D">
            <w:pPr>
              <w:pStyle w:val="TAC"/>
              <w:rPr>
                <w:rFonts w:cs="Arial"/>
                <w:szCs w:val="18"/>
              </w:rPr>
            </w:pPr>
          </w:p>
        </w:tc>
        <w:tc>
          <w:tcPr>
            <w:tcW w:w="491" w:type="pct"/>
            <w:noWrap/>
            <w:vAlign w:val="bottom"/>
          </w:tcPr>
          <w:p w14:paraId="70BB377D" w14:textId="4EA7C2BD" w:rsidR="00771335" w:rsidRPr="004B3397" w:rsidRDefault="00771335" w:rsidP="001E116D">
            <w:pPr>
              <w:pStyle w:val="TAC"/>
              <w:rPr>
                <w:rFonts w:cs="Arial"/>
                <w:szCs w:val="18"/>
              </w:rPr>
            </w:pPr>
          </w:p>
        </w:tc>
        <w:tc>
          <w:tcPr>
            <w:tcW w:w="461" w:type="pct"/>
            <w:noWrap/>
            <w:vAlign w:val="bottom"/>
          </w:tcPr>
          <w:p w14:paraId="594CB69C" w14:textId="560F2A8A" w:rsidR="00771335" w:rsidRPr="004B3397" w:rsidRDefault="00771335" w:rsidP="001E116D">
            <w:pPr>
              <w:pStyle w:val="TAC"/>
              <w:rPr>
                <w:rFonts w:cs="Arial"/>
                <w:szCs w:val="18"/>
              </w:rPr>
            </w:pPr>
          </w:p>
        </w:tc>
        <w:tc>
          <w:tcPr>
            <w:tcW w:w="491" w:type="pct"/>
            <w:noWrap/>
            <w:vAlign w:val="bottom"/>
          </w:tcPr>
          <w:p w14:paraId="6F0676C8" w14:textId="2E1E28C7" w:rsidR="00771335" w:rsidRPr="004B3397" w:rsidRDefault="00771335" w:rsidP="001E116D">
            <w:pPr>
              <w:pStyle w:val="TAC"/>
              <w:rPr>
                <w:rFonts w:cs="Arial"/>
                <w:szCs w:val="18"/>
              </w:rPr>
            </w:pPr>
          </w:p>
        </w:tc>
        <w:tc>
          <w:tcPr>
            <w:tcW w:w="461" w:type="pct"/>
            <w:noWrap/>
            <w:vAlign w:val="bottom"/>
            <w:hideMark/>
          </w:tcPr>
          <w:p w14:paraId="6607B703" w14:textId="77777777" w:rsidR="00771335" w:rsidRPr="004B3397" w:rsidRDefault="00771335" w:rsidP="001E116D">
            <w:pPr>
              <w:pStyle w:val="TAC"/>
              <w:rPr>
                <w:rFonts w:cs="Arial"/>
                <w:szCs w:val="18"/>
              </w:rPr>
            </w:pPr>
            <w:r w:rsidRPr="004B3397">
              <w:rPr>
                <w:rFonts w:cs="Arial"/>
                <w:szCs w:val="18"/>
              </w:rPr>
              <w:t>283.3</w:t>
            </w:r>
          </w:p>
        </w:tc>
        <w:tc>
          <w:tcPr>
            <w:tcW w:w="491" w:type="pct"/>
            <w:noWrap/>
            <w:vAlign w:val="bottom"/>
            <w:hideMark/>
          </w:tcPr>
          <w:p w14:paraId="5104DEB5" w14:textId="77777777" w:rsidR="00771335" w:rsidRPr="004B3397" w:rsidRDefault="00771335" w:rsidP="001E116D">
            <w:pPr>
              <w:pStyle w:val="TAC"/>
              <w:rPr>
                <w:rFonts w:cs="Arial"/>
                <w:szCs w:val="18"/>
              </w:rPr>
            </w:pPr>
            <w:r w:rsidRPr="004B3397">
              <w:rPr>
                <w:rFonts w:cs="Arial"/>
                <w:szCs w:val="18"/>
              </w:rPr>
              <w:t>0.99</w:t>
            </w:r>
          </w:p>
        </w:tc>
        <w:tc>
          <w:tcPr>
            <w:tcW w:w="461" w:type="pct"/>
            <w:noWrap/>
            <w:vAlign w:val="bottom"/>
            <w:hideMark/>
          </w:tcPr>
          <w:p w14:paraId="42E09FD1" w14:textId="77777777" w:rsidR="00771335" w:rsidRPr="004B3397" w:rsidRDefault="00771335" w:rsidP="001E116D">
            <w:pPr>
              <w:pStyle w:val="TAC"/>
              <w:rPr>
                <w:rFonts w:cs="Arial"/>
                <w:szCs w:val="18"/>
              </w:rPr>
            </w:pPr>
            <w:r w:rsidRPr="004B3397">
              <w:rPr>
                <w:rFonts w:cs="Arial"/>
                <w:szCs w:val="18"/>
              </w:rPr>
              <w:t>190.0</w:t>
            </w:r>
          </w:p>
        </w:tc>
        <w:tc>
          <w:tcPr>
            <w:tcW w:w="552" w:type="pct"/>
            <w:noWrap/>
            <w:vAlign w:val="bottom"/>
            <w:hideMark/>
          </w:tcPr>
          <w:p w14:paraId="3E5FFB81" w14:textId="77777777" w:rsidR="00771335" w:rsidRPr="004B3397" w:rsidRDefault="00771335" w:rsidP="001E116D">
            <w:pPr>
              <w:pStyle w:val="TAC"/>
              <w:rPr>
                <w:rFonts w:cs="Arial"/>
                <w:color w:val="000000"/>
                <w:szCs w:val="18"/>
              </w:rPr>
            </w:pPr>
            <w:r w:rsidRPr="004B3397">
              <w:rPr>
                <w:rFonts w:cs="Arial"/>
                <w:color w:val="000000"/>
                <w:szCs w:val="18"/>
              </w:rPr>
              <w:t>0.84</w:t>
            </w:r>
          </w:p>
        </w:tc>
        <w:tc>
          <w:tcPr>
            <w:tcW w:w="566" w:type="pct"/>
            <w:noWrap/>
            <w:vAlign w:val="bottom"/>
            <w:hideMark/>
          </w:tcPr>
          <w:p w14:paraId="034050E5" w14:textId="77777777" w:rsidR="00771335" w:rsidRPr="004B3397" w:rsidRDefault="00771335" w:rsidP="001E116D">
            <w:pPr>
              <w:pStyle w:val="TAC"/>
              <w:rPr>
                <w:rFonts w:cs="Arial"/>
                <w:color w:val="000000"/>
                <w:szCs w:val="18"/>
              </w:rPr>
            </w:pPr>
            <w:r w:rsidRPr="004B3397">
              <w:rPr>
                <w:rFonts w:cs="Arial"/>
                <w:color w:val="000000"/>
                <w:szCs w:val="18"/>
              </w:rPr>
              <w:t>88.6</w:t>
            </w:r>
          </w:p>
        </w:tc>
        <w:tc>
          <w:tcPr>
            <w:tcW w:w="552" w:type="pct"/>
            <w:noWrap/>
            <w:vAlign w:val="bottom"/>
            <w:hideMark/>
          </w:tcPr>
          <w:p w14:paraId="556C0A2D" w14:textId="77777777" w:rsidR="00771335" w:rsidRPr="004B3397" w:rsidRDefault="00771335" w:rsidP="001E116D">
            <w:pPr>
              <w:pStyle w:val="TAC"/>
              <w:rPr>
                <w:rFonts w:cs="Arial"/>
                <w:color w:val="000000"/>
                <w:szCs w:val="18"/>
              </w:rPr>
            </w:pPr>
            <w:r w:rsidRPr="004B3397">
              <w:rPr>
                <w:rFonts w:cs="Arial"/>
                <w:color w:val="000000"/>
                <w:szCs w:val="18"/>
              </w:rPr>
              <w:t>0.30</w:t>
            </w:r>
          </w:p>
        </w:tc>
      </w:tr>
      <w:tr w:rsidR="00771335" w:rsidRPr="004B3397" w14:paraId="3917DE0A" w14:textId="77777777" w:rsidTr="005B16BC">
        <w:trPr>
          <w:jc w:val="center"/>
        </w:trPr>
        <w:tc>
          <w:tcPr>
            <w:tcW w:w="474" w:type="pct"/>
            <w:noWrap/>
            <w:vAlign w:val="bottom"/>
          </w:tcPr>
          <w:p w14:paraId="27063473" w14:textId="3C0E77B4" w:rsidR="00771335" w:rsidRPr="004B3397" w:rsidRDefault="00771335" w:rsidP="001E116D">
            <w:pPr>
              <w:pStyle w:val="TAC"/>
              <w:rPr>
                <w:rFonts w:cs="Arial"/>
                <w:szCs w:val="18"/>
              </w:rPr>
            </w:pPr>
          </w:p>
        </w:tc>
        <w:tc>
          <w:tcPr>
            <w:tcW w:w="491" w:type="pct"/>
            <w:noWrap/>
            <w:vAlign w:val="bottom"/>
          </w:tcPr>
          <w:p w14:paraId="3416D6DA" w14:textId="5F5ADE49" w:rsidR="00771335" w:rsidRPr="004B3397" w:rsidRDefault="00771335" w:rsidP="001E116D">
            <w:pPr>
              <w:pStyle w:val="TAC"/>
              <w:rPr>
                <w:rFonts w:cs="Arial"/>
                <w:szCs w:val="18"/>
              </w:rPr>
            </w:pPr>
          </w:p>
        </w:tc>
        <w:tc>
          <w:tcPr>
            <w:tcW w:w="461" w:type="pct"/>
            <w:noWrap/>
            <w:vAlign w:val="bottom"/>
          </w:tcPr>
          <w:p w14:paraId="6B3D3013" w14:textId="059C7C58" w:rsidR="00771335" w:rsidRPr="004B3397" w:rsidRDefault="00771335" w:rsidP="001E116D">
            <w:pPr>
              <w:pStyle w:val="TAC"/>
              <w:rPr>
                <w:rFonts w:cs="Arial"/>
                <w:szCs w:val="18"/>
              </w:rPr>
            </w:pPr>
          </w:p>
        </w:tc>
        <w:tc>
          <w:tcPr>
            <w:tcW w:w="491" w:type="pct"/>
            <w:noWrap/>
            <w:vAlign w:val="bottom"/>
          </w:tcPr>
          <w:p w14:paraId="256A42AA" w14:textId="5196147A" w:rsidR="00771335" w:rsidRPr="004B3397" w:rsidRDefault="00771335" w:rsidP="001E116D">
            <w:pPr>
              <w:pStyle w:val="TAC"/>
              <w:rPr>
                <w:rFonts w:cs="Arial"/>
                <w:szCs w:val="18"/>
              </w:rPr>
            </w:pPr>
          </w:p>
        </w:tc>
        <w:tc>
          <w:tcPr>
            <w:tcW w:w="461" w:type="pct"/>
            <w:noWrap/>
            <w:vAlign w:val="bottom"/>
          </w:tcPr>
          <w:p w14:paraId="788C2DAD" w14:textId="2C90FF12" w:rsidR="00771335" w:rsidRPr="004B3397" w:rsidRDefault="00771335" w:rsidP="001E116D">
            <w:pPr>
              <w:pStyle w:val="TAC"/>
              <w:rPr>
                <w:rFonts w:cs="Arial"/>
                <w:szCs w:val="18"/>
              </w:rPr>
            </w:pPr>
          </w:p>
        </w:tc>
        <w:tc>
          <w:tcPr>
            <w:tcW w:w="491" w:type="pct"/>
            <w:noWrap/>
            <w:vAlign w:val="bottom"/>
          </w:tcPr>
          <w:p w14:paraId="34C12F59" w14:textId="5A814716" w:rsidR="00771335" w:rsidRPr="004B3397" w:rsidRDefault="00771335" w:rsidP="001E116D">
            <w:pPr>
              <w:pStyle w:val="TAC"/>
              <w:rPr>
                <w:rFonts w:cs="Arial"/>
                <w:szCs w:val="18"/>
              </w:rPr>
            </w:pPr>
          </w:p>
        </w:tc>
        <w:tc>
          <w:tcPr>
            <w:tcW w:w="461" w:type="pct"/>
            <w:noWrap/>
            <w:vAlign w:val="bottom"/>
            <w:hideMark/>
          </w:tcPr>
          <w:p w14:paraId="72423994" w14:textId="77777777" w:rsidR="00771335" w:rsidRPr="004B3397" w:rsidRDefault="00771335" w:rsidP="001E116D">
            <w:pPr>
              <w:pStyle w:val="TAC"/>
              <w:rPr>
                <w:rFonts w:cs="Arial"/>
                <w:szCs w:val="18"/>
              </w:rPr>
            </w:pPr>
            <w:r w:rsidRPr="004B3397">
              <w:rPr>
                <w:rFonts w:cs="Arial"/>
                <w:szCs w:val="18"/>
              </w:rPr>
              <w:t>182.8</w:t>
            </w:r>
          </w:p>
        </w:tc>
        <w:tc>
          <w:tcPr>
            <w:tcW w:w="552" w:type="pct"/>
            <w:noWrap/>
            <w:vAlign w:val="bottom"/>
            <w:hideMark/>
          </w:tcPr>
          <w:p w14:paraId="71A7D135" w14:textId="77777777" w:rsidR="00771335" w:rsidRPr="004B3397" w:rsidRDefault="00771335" w:rsidP="001E116D">
            <w:pPr>
              <w:pStyle w:val="TAC"/>
              <w:rPr>
                <w:rFonts w:cs="Arial"/>
                <w:color w:val="000000"/>
                <w:szCs w:val="18"/>
              </w:rPr>
            </w:pPr>
            <w:r w:rsidRPr="004B3397">
              <w:rPr>
                <w:rFonts w:cs="Arial"/>
                <w:color w:val="000000"/>
                <w:szCs w:val="18"/>
              </w:rPr>
              <w:t>0.79</w:t>
            </w:r>
          </w:p>
        </w:tc>
        <w:tc>
          <w:tcPr>
            <w:tcW w:w="566" w:type="pct"/>
            <w:noWrap/>
            <w:vAlign w:val="bottom"/>
            <w:hideMark/>
          </w:tcPr>
          <w:p w14:paraId="4E11D491" w14:textId="77777777" w:rsidR="00771335" w:rsidRPr="004B3397" w:rsidRDefault="00771335" w:rsidP="001E116D">
            <w:pPr>
              <w:pStyle w:val="TAC"/>
              <w:rPr>
                <w:rFonts w:cs="Arial"/>
                <w:color w:val="000000"/>
                <w:szCs w:val="18"/>
              </w:rPr>
            </w:pPr>
            <w:r w:rsidRPr="004B3397">
              <w:rPr>
                <w:rFonts w:cs="Arial"/>
                <w:color w:val="000000"/>
                <w:szCs w:val="18"/>
              </w:rPr>
              <w:t>43.0</w:t>
            </w:r>
          </w:p>
        </w:tc>
        <w:tc>
          <w:tcPr>
            <w:tcW w:w="552" w:type="pct"/>
            <w:noWrap/>
            <w:vAlign w:val="bottom"/>
            <w:hideMark/>
          </w:tcPr>
          <w:p w14:paraId="1D149153" w14:textId="77777777" w:rsidR="00771335" w:rsidRPr="004B3397" w:rsidRDefault="00771335" w:rsidP="001E116D">
            <w:pPr>
              <w:pStyle w:val="TAC"/>
              <w:rPr>
                <w:rFonts w:cs="Arial"/>
                <w:color w:val="000000"/>
                <w:szCs w:val="18"/>
              </w:rPr>
            </w:pPr>
            <w:r w:rsidRPr="004B3397">
              <w:rPr>
                <w:rFonts w:cs="Arial"/>
                <w:color w:val="000000"/>
                <w:szCs w:val="18"/>
              </w:rPr>
              <w:t>0.22</w:t>
            </w:r>
          </w:p>
        </w:tc>
      </w:tr>
      <w:tr w:rsidR="00771335" w:rsidRPr="004B3397" w14:paraId="62EC0614" w14:textId="77777777" w:rsidTr="005B16BC">
        <w:trPr>
          <w:jc w:val="center"/>
        </w:trPr>
        <w:tc>
          <w:tcPr>
            <w:tcW w:w="474" w:type="pct"/>
            <w:noWrap/>
            <w:vAlign w:val="bottom"/>
          </w:tcPr>
          <w:p w14:paraId="63AE0B02" w14:textId="6ED40404" w:rsidR="00771335" w:rsidRPr="004B3397" w:rsidRDefault="00771335" w:rsidP="001E116D">
            <w:pPr>
              <w:pStyle w:val="TAC"/>
              <w:rPr>
                <w:rFonts w:cs="Arial"/>
                <w:szCs w:val="18"/>
              </w:rPr>
            </w:pPr>
          </w:p>
        </w:tc>
        <w:tc>
          <w:tcPr>
            <w:tcW w:w="491" w:type="pct"/>
            <w:noWrap/>
            <w:vAlign w:val="bottom"/>
          </w:tcPr>
          <w:p w14:paraId="26E942B7" w14:textId="02F0E6D4" w:rsidR="00771335" w:rsidRPr="004B3397" w:rsidRDefault="00771335" w:rsidP="001E116D">
            <w:pPr>
              <w:pStyle w:val="TAC"/>
              <w:rPr>
                <w:rFonts w:cs="Arial"/>
                <w:szCs w:val="18"/>
              </w:rPr>
            </w:pPr>
          </w:p>
        </w:tc>
        <w:tc>
          <w:tcPr>
            <w:tcW w:w="461" w:type="pct"/>
            <w:noWrap/>
            <w:vAlign w:val="bottom"/>
          </w:tcPr>
          <w:p w14:paraId="5DB12B0A" w14:textId="5A65801E" w:rsidR="00771335" w:rsidRPr="004B3397" w:rsidRDefault="00771335" w:rsidP="001E116D">
            <w:pPr>
              <w:pStyle w:val="TAC"/>
              <w:rPr>
                <w:rFonts w:cs="Arial"/>
                <w:szCs w:val="18"/>
              </w:rPr>
            </w:pPr>
          </w:p>
        </w:tc>
        <w:tc>
          <w:tcPr>
            <w:tcW w:w="491" w:type="pct"/>
            <w:noWrap/>
            <w:vAlign w:val="bottom"/>
          </w:tcPr>
          <w:p w14:paraId="70CD0030" w14:textId="79480144" w:rsidR="00771335" w:rsidRPr="004B3397" w:rsidRDefault="00771335" w:rsidP="001E116D">
            <w:pPr>
              <w:pStyle w:val="TAC"/>
              <w:rPr>
                <w:rFonts w:cs="Arial"/>
                <w:szCs w:val="18"/>
              </w:rPr>
            </w:pPr>
          </w:p>
        </w:tc>
        <w:tc>
          <w:tcPr>
            <w:tcW w:w="461" w:type="pct"/>
            <w:noWrap/>
            <w:vAlign w:val="bottom"/>
          </w:tcPr>
          <w:p w14:paraId="038D1E50" w14:textId="7DB73A64" w:rsidR="00771335" w:rsidRPr="004B3397" w:rsidRDefault="00771335" w:rsidP="001E116D">
            <w:pPr>
              <w:pStyle w:val="TAC"/>
              <w:rPr>
                <w:rFonts w:cs="Arial"/>
                <w:szCs w:val="18"/>
              </w:rPr>
            </w:pPr>
          </w:p>
        </w:tc>
        <w:tc>
          <w:tcPr>
            <w:tcW w:w="491" w:type="pct"/>
            <w:noWrap/>
            <w:vAlign w:val="bottom"/>
          </w:tcPr>
          <w:p w14:paraId="57D093B1" w14:textId="1212FE6C" w:rsidR="00771335" w:rsidRPr="004B3397" w:rsidRDefault="00771335" w:rsidP="001E116D">
            <w:pPr>
              <w:pStyle w:val="TAC"/>
              <w:rPr>
                <w:rFonts w:cs="Arial"/>
                <w:szCs w:val="18"/>
              </w:rPr>
            </w:pPr>
          </w:p>
        </w:tc>
        <w:tc>
          <w:tcPr>
            <w:tcW w:w="461" w:type="pct"/>
            <w:noWrap/>
            <w:vAlign w:val="bottom"/>
            <w:hideMark/>
          </w:tcPr>
          <w:p w14:paraId="77BEC2B7" w14:textId="77777777" w:rsidR="00771335" w:rsidRPr="004B3397" w:rsidRDefault="00771335" w:rsidP="001E116D">
            <w:pPr>
              <w:pStyle w:val="TAC"/>
              <w:rPr>
                <w:rFonts w:cs="Arial"/>
                <w:szCs w:val="18"/>
              </w:rPr>
            </w:pPr>
            <w:r w:rsidRPr="004B3397">
              <w:rPr>
                <w:rFonts w:cs="Arial"/>
                <w:szCs w:val="18"/>
              </w:rPr>
              <w:t>152.7</w:t>
            </w:r>
          </w:p>
        </w:tc>
        <w:tc>
          <w:tcPr>
            <w:tcW w:w="552" w:type="pct"/>
            <w:noWrap/>
            <w:vAlign w:val="bottom"/>
            <w:hideMark/>
          </w:tcPr>
          <w:p w14:paraId="6C40E961" w14:textId="77777777" w:rsidR="00771335" w:rsidRPr="004B3397" w:rsidRDefault="00771335" w:rsidP="001E116D">
            <w:pPr>
              <w:pStyle w:val="TAC"/>
              <w:rPr>
                <w:rFonts w:cs="Arial"/>
                <w:color w:val="000000"/>
                <w:szCs w:val="18"/>
              </w:rPr>
            </w:pPr>
            <w:r w:rsidRPr="004B3397">
              <w:rPr>
                <w:rFonts w:cs="Arial"/>
                <w:color w:val="000000"/>
                <w:szCs w:val="18"/>
              </w:rPr>
              <w:t>0.42</w:t>
            </w:r>
          </w:p>
        </w:tc>
        <w:tc>
          <w:tcPr>
            <w:tcW w:w="566" w:type="pct"/>
            <w:noWrap/>
            <w:vAlign w:val="bottom"/>
            <w:hideMark/>
          </w:tcPr>
          <w:p w14:paraId="114614AB" w14:textId="77777777" w:rsidR="00771335" w:rsidRPr="004B3397" w:rsidRDefault="00771335" w:rsidP="001E116D">
            <w:pPr>
              <w:pStyle w:val="TAC"/>
              <w:rPr>
                <w:rFonts w:cs="Arial"/>
                <w:color w:val="000000"/>
                <w:szCs w:val="18"/>
              </w:rPr>
            </w:pPr>
            <w:r w:rsidRPr="004B3397">
              <w:rPr>
                <w:rFonts w:cs="Arial"/>
                <w:color w:val="000000"/>
                <w:szCs w:val="18"/>
              </w:rPr>
              <w:t>357.3</w:t>
            </w:r>
          </w:p>
        </w:tc>
        <w:tc>
          <w:tcPr>
            <w:tcW w:w="552" w:type="pct"/>
            <w:noWrap/>
            <w:vAlign w:val="bottom"/>
            <w:hideMark/>
          </w:tcPr>
          <w:p w14:paraId="4893A349" w14:textId="77777777" w:rsidR="00771335" w:rsidRPr="004B3397" w:rsidRDefault="00771335" w:rsidP="001E116D">
            <w:pPr>
              <w:pStyle w:val="TAC"/>
              <w:rPr>
                <w:rFonts w:cs="Arial"/>
                <w:color w:val="000000"/>
                <w:szCs w:val="18"/>
              </w:rPr>
            </w:pPr>
            <w:r w:rsidRPr="004B3397">
              <w:rPr>
                <w:rFonts w:cs="Arial"/>
                <w:color w:val="000000"/>
                <w:szCs w:val="18"/>
              </w:rPr>
              <w:t>0.36</w:t>
            </w:r>
          </w:p>
        </w:tc>
      </w:tr>
      <w:tr w:rsidR="00771335" w:rsidRPr="004B3397" w14:paraId="4C801F8B" w14:textId="77777777" w:rsidTr="005B16BC">
        <w:trPr>
          <w:jc w:val="center"/>
        </w:trPr>
        <w:tc>
          <w:tcPr>
            <w:tcW w:w="474" w:type="pct"/>
            <w:noWrap/>
            <w:vAlign w:val="bottom"/>
          </w:tcPr>
          <w:p w14:paraId="13B20FF3" w14:textId="7D093F62" w:rsidR="00771335" w:rsidRPr="004B3397" w:rsidRDefault="00771335" w:rsidP="001E116D">
            <w:pPr>
              <w:pStyle w:val="TAC"/>
              <w:rPr>
                <w:rFonts w:cs="Arial"/>
                <w:szCs w:val="18"/>
              </w:rPr>
            </w:pPr>
          </w:p>
        </w:tc>
        <w:tc>
          <w:tcPr>
            <w:tcW w:w="491" w:type="pct"/>
            <w:noWrap/>
            <w:vAlign w:val="bottom"/>
          </w:tcPr>
          <w:p w14:paraId="311A9939" w14:textId="3369CDCF" w:rsidR="00771335" w:rsidRPr="004B3397" w:rsidRDefault="00771335" w:rsidP="001E116D">
            <w:pPr>
              <w:pStyle w:val="TAC"/>
              <w:rPr>
                <w:rFonts w:cs="Arial"/>
                <w:szCs w:val="18"/>
              </w:rPr>
            </w:pPr>
          </w:p>
        </w:tc>
        <w:tc>
          <w:tcPr>
            <w:tcW w:w="461" w:type="pct"/>
            <w:noWrap/>
            <w:vAlign w:val="bottom"/>
          </w:tcPr>
          <w:p w14:paraId="6474DF2B" w14:textId="2C7F86F9" w:rsidR="00771335" w:rsidRPr="004B3397" w:rsidRDefault="00771335" w:rsidP="001E116D">
            <w:pPr>
              <w:pStyle w:val="TAC"/>
              <w:rPr>
                <w:rFonts w:cs="Arial"/>
                <w:szCs w:val="18"/>
              </w:rPr>
            </w:pPr>
          </w:p>
        </w:tc>
        <w:tc>
          <w:tcPr>
            <w:tcW w:w="491" w:type="pct"/>
            <w:noWrap/>
            <w:vAlign w:val="bottom"/>
          </w:tcPr>
          <w:p w14:paraId="72A26F0D" w14:textId="7DD9EDAA" w:rsidR="00771335" w:rsidRPr="004B3397" w:rsidRDefault="00771335" w:rsidP="001E116D">
            <w:pPr>
              <w:pStyle w:val="TAC"/>
              <w:rPr>
                <w:rFonts w:cs="Arial"/>
                <w:szCs w:val="18"/>
              </w:rPr>
            </w:pPr>
          </w:p>
        </w:tc>
        <w:tc>
          <w:tcPr>
            <w:tcW w:w="461" w:type="pct"/>
            <w:noWrap/>
            <w:vAlign w:val="bottom"/>
          </w:tcPr>
          <w:p w14:paraId="5C8B3E48" w14:textId="7A071C69" w:rsidR="00771335" w:rsidRPr="004B3397" w:rsidRDefault="00771335" w:rsidP="001E116D">
            <w:pPr>
              <w:pStyle w:val="TAC"/>
              <w:rPr>
                <w:rFonts w:cs="Arial"/>
                <w:szCs w:val="18"/>
              </w:rPr>
            </w:pPr>
          </w:p>
        </w:tc>
        <w:tc>
          <w:tcPr>
            <w:tcW w:w="491" w:type="pct"/>
            <w:noWrap/>
            <w:vAlign w:val="bottom"/>
          </w:tcPr>
          <w:p w14:paraId="64E13409" w14:textId="56AB05B7" w:rsidR="00771335" w:rsidRPr="004B3397" w:rsidRDefault="00771335" w:rsidP="001E116D">
            <w:pPr>
              <w:pStyle w:val="TAC"/>
              <w:rPr>
                <w:rFonts w:cs="Arial"/>
                <w:szCs w:val="18"/>
              </w:rPr>
            </w:pPr>
          </w:p>
        </w:tc>
        <w:tc>
          <w:tcPr>
            <w:tcW w:w="461" w:type="pct"/>
            <w:noWrap/>
            <w:vAlign w:val="bottom"/>
            <w:hideMark/>
          </w:tcPr>
          <w:p w14:paraId="2E961BFB" w14:textId="77777777" w:rsidR="00771335" w:rsidRPr="004B3397" w:rsidRDefault="00771335" w:rsidP="001E116D">
            <w:pPr>
              <w:pStyle w:val="TAC"/>
              <w:rPr>
                <w:rFonts w:cs="Arial"/>
                <w:szCs w:val="18"/>
              </w:rPr>
            </w:pPr>
            <w:r w:rsidRPr="004B3397">
              <w:rPr>
                <w:rFonts w:cs="Arial"/>
                <w:szCs w:val="18"/>
              </w:rPr>
              <w:t>125.5</w:t>
            </w:r>
          </w:p>
        </w:tc>
        <w:tc>
          <w:tcPr>
            <w:tcW w:w="552" w:type="pct"/>
            <w:noWrap/>
            <w:vAlign w:val="bottom"/>
            <w:hideMark/>
          </w:tcPr>
          <w:p w14:paraId="4FBC3670" w14:textId="77777777" w:rsidR="00771335" w:rsidRPr="004B3397" w:rsidRDefault="00771335" w:rsidP="001E116D">
            <w:pPr>
              <w:pStyle w:val="TAC"/>
              <w:rPr>
                <w:rFonts w:cs="Arial"/>
                <w:color w:val="000000"/>
                <w:szCs w:val="18"/>
              </w:rPr>
            </w:pPr>
            <w:r w:rsidRPr="004B3397">
              <w:rPr>
                <w:rFonts w:cs="Arial"/>
                <w:color w:val="000000"/>
                <w:szCs w:val="18"/>
              </w:rPr>
              <w:t>0.13</w:t>
            </w:r>
          </w:p>
        </w:tc>
        <w:tc>
          <w:tcPr>
            <w:tcW w:w="566" w:type="pct"/>
            <w:noWrap/>
            <w:vAlign w:val="bottom"/>
            <w:hideMark/>
          </w:tcPr>
          <w:p w14:paraId="028140C1" w14:textId="77777777" w:rsidR="00771335" w:rsidRPr="004B3397" w:rsidRDefault="00771335" w:rsidP="001E116D">
            <w:pPr>
              <w:pStyle w:val="TAC"/>
              <w:rPr>
                <w:rFonts w:cs="Arial"/>
                <w:color w:val="000000"/>
                <w:szCs w:val="18"/>
              </w:rPr>
            </w:pPr>
            <w:r w:rsidRPr="004B3397">
              <w:rPr>
                <w:rFonts w:cs="Arial"/>
                <w:color w:val="000000"/>
                <w:szCs w:val="18"/>
              </w:rPr>
              <w:t>311.6</w:t>
            </w:r>
          </w:p>
        </w:tc>
        <w:tc>
          <w:tcPr>
            <w:tcW w:w="552" w:type="pct"/>
            <w:noWrap/>
            <w:vAlign w:val="bottom"/>
            <w:hideMark/>
          </w:tcPr>
          <w:p w14:paraId="339DEC54" w14:textId="77777777" w:rsidR="00771335" w:rsidRPr="004B3397" w:rsidRDefault="00771335" w:rsidP="001E116D">
            <w:pPr>
              <w:pStyle w:val="TAC"/>
              <w:rPr>
                <w:rFonts w:cs="Arial"/>
                <w:color w:val="000000"/>
                <w:szCs w:val="18"/>
              </w:rPr>
            </w:pPr>
            <w:r w:rsidRPr="004B3397">
              <w:rPr>
                <w:rFonts w:cs="Arial"/>
                <w:color w:val="000000"/>
                <w:szCs w:val="18"/>
              </w:rPr>
              <w:t>0.57</w:t>
            </w:r>
          </w:p>
        </w:tc>
      </w:tr>
      <w:tr w:rsidR="00771335" w:rsidRPr="004B3397" w14:paraId="39C51F5B" w14:textId="77777777" w:rsidTr="005B16BC">
        <w:trPr>
          <w:jc w:val="center"/>
        </w:trPr>
        <w:tc>
          <w:tcPr>
            <w:tcW w:w="474" w:type="pct"/>
            <w:noWrap/>
            <w:vAlign w:val="bottom"/>
          </w:tcPr>
          <w:p w14:paraId="6A46FDD9" w14:textId="076CA5C7" w:rsidR="00771335" w:rsidRPr="004B3397" w:rsidRDefault="00771335" w:rsidP="001E116D">
            <w:pPr>
              <w:pStyle w:val="TAC"/>
              <w:rPr>
                <w:rFonts w:cs="Arial"/>
                <w:szCs w:val="18"/>
              </w:rPr>
            </w:pPr>
          </w:p>
        </w:tc>
        <w:tc>
          <w:tcPr>
            <w:tcW w:w="491" w:type="pct"/>
            <w:noWrap/>
            <w:vAlign w:val="bottom"/>
          </w:tcPr>
          <w:p w14:paraId="40854C51" w14:textId="5456223F" w:rsidR="00771335" w:rsidRPr="004B3397" w:rsidRDefault="00771335" w:rsidP="001E116D">
            <w:pPr>
              <w:pStyle w:val="TAC"/>
              <w:rPr>
                <w:rFonts w:cs="Arial"/>
                <w:szCs w:val="18"/>
              </w:rPr>
            </w:pPr>
          </w:p>
        </w:tc>
        <w:tc>
          <w:tcPr>
            <w:tcW w:w="461" w:type="pct"/>
            <w:noWrap/>
            <w:vAlign w:val="bottom"/>
          </w:tcPr>
          <w:p w14:paraId="54CD9B23" w14:textId="5732D65A" w:rsidR="00771335" w:rsidRPr="004B3397" w:rsidRDefault="00771335" w:rsidP="001E116D">
            <w:pPr>
              <w:pStyle w:val="TAC"/>
              <w:rPr>
                <w:rFonts w:cs="Arial"/>
                <w:szCs w:val="18"/>
              </w:rPr>
            </w:pPr>
          </w:p>
        </w:tc>
        <w:tc>
          <w:tcPr>
            <w:tcW w:w="491" w:type="pct"/>
            <w:noWrap/>
            <w:vAlign w:val="bottom"/>
          </w:tcPr>
          <w:p w14:paraId="6EC57424" w14:textId="5F5190F4" w:rsidR="00771335" w:rsidRPr="004B3397" w:rsidRDefault="00771335" w:rsidP="001E116D">
            <w:pPr>
              <w:pStyle w:val="TAC"/>
              <w:rPr>
                <w:rFonts w:cs="Arial"/>
                <w:szCs w:val="18"/>
              </w:rPr>
            </w:pPr>
          </w:p>
        </w:tc>
        <w:tc>
          <w:tcPr>
            <w:tcW w:w="461" w:type="pct"/>
            <w:noWrap/>
            <w:vAlign w:val="bottom"/>
          </w:tcPr>
          <w:p w14:paraId="28056E88" w14:textId="1121F8C6" w:rsidR="00771335" w:rsidRPr="004B3397" w:rsidRDefault="00771335" w:rsidP="001E116D">
            <w:pPr>
              <w:pStyle w:val="TAC"/>
              <w:rPr>
                <w:rFonts w:cs="Arial"/>
                <w:szCs w:val="18"/>
              </w:rPr>
            </w:pPr>
          </w:p>
        </w:tc>
        <w:tc>
          <w:tcPr>
            <w:tcW w:w="491" w:type="pct"/>
            <w:noWrap/>
            <w:vAlign w:val="bottom"/>
          </w:tcPr>
          <w:p w14:paraId="736E2F25" w14:textId="66D193DA" w:rsidR="00771335" w:rsidRPr="004B3397" w:rsidRDefault="00771335" w:rsidP="001E116D">
            <w:pPr>
              <w:pStyle w:val="TAC"/>
              <w:rPr>
                <w:rFonts w:cs="Arial"/>
                <w:szCs w:val="18"/>
              </w:rPr>
            </w:pPr>
          </w:p>
        </w:tc>
        <w:tc>
          <w:tcPr>
            <w:tcW w:w="461" w:type="pct"/>
            <w:noWrap/>
            <w:vAlign w:val="bottom"/>
            <w:hideMark/>
          </w:tcPr>
          <w:p w14:paraId="6513932E" w14:textId="77777777" w:rsidR="00771335" w:rsidRPr="004B3397" w:rsidRDefault="00771335" w:rsidP="001E116D">
            <w:pPr>
              <w:pStyle w:val="TAC"/>
              <w:rPr>
                <w:rFonts w:cs="Arial"/>
                <w:szCs w:val="18"/>
              </w:rPr>
            </w:pPr>
            <w:r w:rsidRPr="004B3397">
              <w:rPr>
                <w:rFonts w:cs="Arial"/>
                <w:szCs w:val="18"/>
              </w:rPr>
              <w:t>98.2</w:t>
            </w:r>
          </w:p>
        </w:tc>
        <w:tc>
          <w:tcPr>
            <w:tcW w:w="552" w:type="pct"/>
            <w:noWrap/>
            <w:vAlign w:val="bottom"/>
            <w:hideMark/>
          </w:tcPr>
          <w:p w14:paraId="3B02258D" w14:textId="77777777" w:rsidR="00771335" w:rsidRPr="004B3397" w:rsidRDefault="00771335" w:rsidP="001E116D">
            <w:pPr>
              <w:pStyle w:val="TAC"/>
              <w:rPr>
                <w:rFonts w:cs="Arial"/>
                <w:color w:val="000000"/>
                <w:szCs w:val="18"/>
              </w:rPr>
            </w:pPr>
            <w:r w:rsidRPr="004B3397">
              <w:rPr>
                <w:rFonts w:cs="Arial"/>
                <w:color w:val="000000"/>
                <w:szCs w:val="18"/>
              </w:rPr>
              <w:t>0.30</w:t>
            </w:r>
          </w:p>
        </w:tc>
        <w:tc>
          <w:tcPr>
            <w:tcW w:w="566" w:type="pct"/>
            <w:noWrap/>
            <w:vAlign w:val="bottom"/>
          </w:tcPr>
          <w:p w14:paraId="5C6763E5" w14:textId="7F720A66" w:rsidR="00771335" w:rsidRPr="004B3397" w:rsidRDefault="00771335" w:rsidP="001E116D">
            <w:pPr>
              <w:pStyle w:val="TAC"/>
              <w:rPr>
                <w:rFonts w:cs="Arial"/>
                <w:color w:val="000000"/>
                <w:szCs w:val="18"/>
              </w:rPr>
            </w:pPr>
          </w:p>
        </w:tc>
        <w:tc>
          <w:tcPr>
            <w:tcW w:w="552" w:type="pct"/>
            <w:noWrap/>
            <w:vAlign w:val="bottom"/>
          </w:tcPr>
          <w:p w14:paraId="05702196" w14:textId="3532F872" w:rsidR="00771335" w:rsidRPr="004B3397" w:rsidRDefault="00771335" w:rsidP="001E116D">
            <w:pPr>
              <w:pStyle w:val="TAC"/>
              <w:rPr>
                <w:rFonts w:cs="Arial"/>
                <w:color w:val="000000"/>
                <w:szCs w:val="18"/>
              </w:rPr>
            </w:pPr>
          </w:p>
        </w:tc>
      </w:tr>
      <w:tr w:rsidR="00771335" w:rsidRPr="004B3397" w14:paraId="2F51F3F6" w14:textId="77777777" w:rsidTr="005B16BC">
        <w:trPr>
          <w:jc w:val="center"/>
        </w:trPr>
        <w:tc>
          <w:tcPr>
            <w:tcW w:w="474" w:type="pct"/>
            <w:noWrap/>
            <w:vAlign w:val="bottom"/>
          </w:tcPr>
          <w:p w14:paraId="5A50B1CF" w14:textId="249D7AAB" w:rsidR="00771335" w:rsidRPr="004B3397" w:rsidRDefault="00771335" w:rsidP="001E116D">
            <w:pPr>
              <w:pStyle w:val="TAC"/>
              <w:rPr>
                <w:rFonts w:cs="Arial"/>
                <w:szCs w:val="18"/>
              </w:rPr>
            </w:pPr>
          </w:p>
        </w:tc>
        <w:tc>
          <w:tcPr>
            <w:tcW w:w="491" w:type="pct"/>
            <w:noWrap/>
            <w:vAlign w:val="bottom"/>
          </w:tcPr>
          <w:p w14:paraId="64C2448A" w14:textId="1A35FFA7" w:rsidR="00771335" w:rsidRPr="004B3397" w:rsidRDefault="00771335" w:rsidP="001E116D">
            <w:pPr>
              <w:pStyle w:val="TAC"/>
              <w:rPr>
                <w:rFonts w:cs="Arial"/>
                <w:szCs w:val="18"/>
              </w:rPr>
            </w:pPr>
          </w:p>
        </w:tc>
        <w:tc>
          <w:tcPr>
            <w:tcW w:w="461" w:type="pct"/>
            <w:noWrap/>
            <w:vAlign w:val="bottom"/>
          </w:tcPr>
          <w:p w14:paraId="0BCC4305" w14:textId="275C47AA" w:rsidR="00771335" w:rsidRPr="004B3397" w:rsidRDefault="00771335" w:rsidP="001E116D">
            <w:pPr>
              <w:pStyle w:val="TAC"/>
              <w:rPr>
                <w:rFonts w:cs="Arial"/>
                <w:szCs w:val="18"/>
              </w:rPr>
            </w:pPr>
          </w:p>
        </w:tc>
        <w:tc>
          <w:tcPr>
            <w:tcW w:w="491" w:type="pct"/>
            <w:noWrap/>
            <w:vAlign w:val="bottom"/>
          </w:tcPr>
          <w:p w14:paraId="3633C4F9" w14:textId="07782627" w:rsidR="00771335" w:rsidRPr="004B3397" w:rsidRDefault="00771335" w:rsidP="001E116D">
            <w:pPr>
              <w:pStyle w:val="TAC"/>
              <w:rPr>
                <w:rFonts w:cs="Arial"/>
                <w:szCs w:val="18"/>
              </w:rPr>
            </w:pPr>
          </w:p>
        </w:tc>
        <w:tc>
          <w:tcPr>
            <w:tcW w:w="461" w:type="pct"/>
            <w:noWrap/>
            <w:vAlign w:val="bottom"/>
          </w:tcPr>
          <w:p w14:paraId="7B185A19" w14:textId="705EFF61" w:rsidR="00771335" w:rsidRPr="004B3397" w:rsidRDefault="00771335" w:rsidP="001E116D">
            <w:pPr>
              <w:pStyle w:val="TAC"/>
              <w:rPr>
                <w:rFonts w:cs="Arial"/>
                <w:szCs w:val="18"/>
              </w:rPr>
            </w:pPr>
          </w:p>
        </w:tc>
        <w:tc>
          <w:tcPr>
            <w:tcW w:w="491" w:type="pct"/>
            <w:noWrap/>
            <w:vAlign w:val="bottom"/>
          </w:tcPr>
          <w:p w14:paraId="70456285" w14:textId="6E20836E" w:rsidR="00771335" w:rsidRPr="004B3397" w:rsidRDefault="00771335" w:rsidP="001E116D">
            <w:pPr>
              <w:pStyle w:val="TAC"/>
              <w:rPr>
                <w:rFonts w:cs="Arial"/>
                <w:szCs w:val="18"/>
              </w:rPr>
            </w:pPr>
          </w:p>
        </w:tc>
        <w:tc>
          <w:tcPr>
            <w:tcW w:w="461" w:type="pct"/>
            <w:noWrap/>
            <w:vAlign w:val="bottom"/>
            <w:hideMark/>
          </w:tcPr>
          <w:p w14:paraId="30E188D2" w14:textId="77777777" w:rsidR="00771335" w:rsidRPr="004B3397" w:rsidRDefault="00771335" w:rsidP="001E116D">
            <w:pPr>
              <w:pStyle w:val="TAC"/>
              <w:rPr>
                <w:rFonts w:cs="Arial"/>
                <w:szCs w:val="18"/>
              </w:rPr>
            </w:pPr>
            <w:r w:rsidRPr="004B3397">
              <w:rPr>
                <w:rFonts w:cs="Arial"/>
                <w:szCs w:val="18"/>
              </w:rPr>
              <w:t>71.0</w:t>
            </w:r>
          </w:p>
        </w:tc>
        <w:tc>
          <w:tcPr>
            <w:tcW w:w="552" w:type="pct"/>
            <w:noWrap/>
            <w:vAlign w:val="bottom"/>
            <w:hideMark/>
          </w:tcPr>
          <w:p w14:paraId="574AA78B" w14:textId="77777777" w:rsidR="00771335" w:rsidRPr="004B3397" w:rsidRDefault="00771335" w:rsidP="001E116D">
            <w:pPr>
              <w:pStyle w:val="TAC"/>
              <w:rPr>
                <w:rFonts w:cs="Arial"/>
                <w:color w:val="000000"/>
                <w:szCs w:val="18"/>
              </w:rPr>
            </w:pPr>
            <w:r w:rsidRPr="004B3397">
              <w:rPr>
                <w:rFonts w:cs="Arial"/>
                <w:color w:val="000000"/>
                <w:szCs w:val="18"/>
              </w:rPr>
              <w:t>0.31</w:t>
            </w:r>
          </w:p>
        </w:tc>
        <w:tc>
          <w:tcPr>
            <w:tcW w:w="566" w:type="pct"/>
            <w:noWrap/>
            <w:vAlign w:val="bottom"/>
          </w:tcPr>
          <w:p w14:paraId="660A75BB" w14:textId="5BC39B51" w:rsidR="00771335" w:rsidRPr="004B3397" w:rsidRDefault="00771335" w:rsidP="001E116D">
            <w:pPr>
              <w:pStyle w:val="TAC"/>
              <w:rPr>
                <w:rFonts w:cs="Arial"/>
                <w:color w:val="000000"/>
                <w:szCs w:val="18"/>
              </w:rPr>
            </w:pPr>
          </w:p>
        </w:tc>
        <w:tc>
          <w:tcPr>
            <w:tcW w:w="552" w:type="pct"/>
            <w:noWrap/>
            <w:vAlign w:val="bottom"/>
          </w:tcPr>
          <w:p w14:paraId="3A5378E6" w14:textId="5505D4DA" w:rsidR="00771335" w:rsidRPr="004B3397" w:rsidRDefault="00771335" w:rsidP="001E116D">
            <w:pPr>
              <w:pStyle w:val="TAC"/>
              <w:rPr>
                <w:rFonts w:cs="Arial"/>
                <w:color w:val="000000"/>
                <w:szCs w:val="18"/>
              </w:rPr>
            </w:pPr>
          </w:p>
        </w:tc>
      </w:tr>
      <w:tr w:rsidR="00771335" w:rsidRPr="004B3397" w14:paraId="290A9348" w14:textId="77777777" w:rsidTr="005B16BC">
        <w:trPr>
          <w:jc w:val="center"/>
        </w:trPr>
        <w:tc>
          <w:tcPr>
            <w:tcW w:w="474" w:type="pct"/>
            <w:noWrap/>
            <w:vAlign w:val="bottom"/>
          </w:tcPr>
          <w:p w14:paraId="7608E720" w14:textId="6907EDB6" w:rsidR="00771335" w:rsidRPr="004B3397" w:rsidRDefault="00771335" w:rsidP="001E116D">
            <w:pPr>
              <w:pStyle w:val="TAC"/>
              <w:rPr>
                <w:rFonts w:cs="Arial"/>
                <w:szCs w:val="18"/>
              </w:rPr>
            </w:pPr>
          </w:p>
        </w:tc>
        <w:tc>
          <w:tcPr>
            <w:tcW w:w="491" w:type="pct"/>
            <w:noWrap/>
            <w:vAlign w:val="bottom"/>
          </w:tcPr>
          <w:p w14:paraId="4E97B0C2" w14:textId="74FB5565" w:rsidR="00771335" w:rsidRPr="004B3397" w:rsidRDefault="00771335" w:rsidP="001E116D">
            <w:pPr>
              <w:pStyle w:val="TAC"/>
              <w:rPr>
                <w:rFonts w:cs="Arial"/>
                <w:szCs w:val="18"/>
              </w:rPr>
            </w:pPr>
          </w:p>
        </w:tc>
        <w:tc>
          <w:tcPr>
            <w:tcW w:w="461" w:type="pct"/>
            <w:noWrap/>
            <w:vAlign w:val="bottom"/>
          </w:tcPr>
          <w:p w14:paraId="2C64DF50" w14:textId="37F2B44A" w:rsidR="00771335" w:rsidRPr="004B3397" w:rsidRDefault="00771335" w:rsidP="001E116D">
            <w:pPr>
              <w:pStyle w:val="TAC"/>
              <w:rPr>
                <w:rFonts w:cs="Arial"/>
                <w:szCs w:val="18"/>
              </w:rPr>
            </w:pPr>
          </w:p>
        </w:tc>
        <w:tc>
          <w:tcPr>
            <w:tcW w:w="491" w:type="pct"/>
            <w:noWrap/>
            <w:vAlign w:val="bottom"/>
          </w:tcPr>
          <w:p w14:paraId="34D7DBED" w14:textId="12F76537" w:rsidR="00771335" w:rsidRPr="004B3397" w:rsidRDefault="00771335" w:rsidP="001E116D">
            <w:pPr>
              <w:pStyle w:val="TAC"/>
              <w:rPr>
                <w:rFonts w:cs="Arial"/>
                <w:szCs w:val="18"/>
              </w:rPr>
            </w:pPr>
          </w:p>
        </w:tc>
        <w:tc>
          <w:tcPr>
            <w:tcW w:w="461" w:type="pct"/>
            <w:noWrap/>
            <w:vAlign w:val="bottom"/>
          </w:tcPr>
          <w:p w14:paraId="581CE119" w14:textId="3320F8D9" w:rsidR="00771335" w:rsidRPr="004B3397" w:rsidRDefault="00771335" w:rsidP="001E116D">
            <w:pPr>
              <w:pStyle w:val="TAC"/>
              <w:rPr>
                <w:rFonts w:cs="Arial"/>
                <w:szCs w:val="18"/>
              </w:rPr>
            </w:pPr>
          </w:p>
        </w:tc>
        <w:tc>
          <w:tcPr>
            <w:tcW w:w="491" w:type="pct"/>
            <w:noWrap/>
            <w:vAlign w:val="bottom"/>
          </w:tcPr>
          <w:p w14:paraId="66F4594A" w14:textId="4877B329" w:rsidR="00771335" w:rsidRPr="004B3397" w:rsidRDefault="00771335" w:rsidP="001E116D">
            <w:pPr>
              <w:pStyle w:val="TAC"/>
              <w:rPr>
                <w:rFonts w:cs="Arial"/>
                <w:szCs w:val="18"/>
              </w:rPr>
            </w:pPr>
          </w:p>
        </w:tc>
        <w:tc>
          <w:tcPr>
            <w:tcW w:w="461" w:type="pct"/>
            <w:noWrap/>
            <w:vAlign w:val="bottom"/>
            <w:hideMark/>
          </w:tcPr>
          <w:p w14:paraId="47126A96" w14:textId="77777777" w:rsidR="00771335" w:rsidRPr="004B3397" w:rsidRDefault="00771335" w:rsidP="001E116D">
            <w:pPr>
              <w:pStyle w:val="TAC"/>
              <w:rPr>
                <w:rFonts w:cs="Arial"/>
                <w:szCs w:val="18"/>
              </w:rPr>
            </w:pPr>
            <w:r w:rsidRPr="004B3397">
              <w:rPr>
                <w:rFonts w:cs="Arial"/>
                <w:szCs w:val="18"/>
              </w:rPr>
              <w:t>43.7</w:t>
            </w:r>
          </w:p>
        </w:tc>
        <w:tc>
          <w:tcPr>
            <w:tcW w:w="552" w:type="pct"/>
            <w:noWrap/>
            <w:vAlign w:val="bottom"/>
            <w:hideMark/>
          </w:tcPr>
          <w:p w14:paraId="288FDC41" w14:textId="77777777" w:rsidR="00771335" w:rsidRPr="004B3397" w:rsidRDefault="00771335" w:rsidP="001E116D">
            <w:pPr>
              <w:pStyle w:val="TAC"/>
              <w:rPr>
                <w:rFonts w:cs="Arial"/>
                <w:color w:val="000000"/>
                <w:szCs w:val="18"/>
              </w:rPr>
            </w:pPr>
            <w:r w:rsidRPr="004B3397">
              <w:rPr>
                <w:rFonts w:cs="Arial"/>
                <w:color w:val="000000"/>
                <w:szCs w:val="18"/>
              </w:rPr>
              <w:t>0.29</w:t>
            </w:r>
          </w:p>
        </w:tc>
        <w:tc>
          <w:tcPr>
            <w:tcW w:w="566" w:type="pct"/>
            <w:noWrap/>
            <w:vAlign w:val="bottom"/>
          </w:tcPr>
          <w:p w14:paraId="32016256" w14:textId="445AB743" w:rsidR="00771335" w:rsidRPr="004B3397" w:rsidRDefault="00771335" w:rsidP="001E116D">
            <w:pPr>
              <w:pStyle w:val="TAC"/>
              <w:rPr>
                <w:rFonts w:cs="Arial"/>
                <w:color w:val="000000"/>
                <w:szCs w:val="18"/>
              </w:rPr>
            </w:pPr>
          </w:p>
        </w:tc>
        <w:tc>
          <w:tcPr>
            <w:tcW w:w="552" w:type="pct"/>
            <w:noWrap/>
            <w:vAlign w:val="bottom"/>
          </w:tcPr>
          <w:p w14:paraId="7A2643F9" w14:textId="7A2A5062" w:rsidR="00771335" w:rsidRPr="004B3397" w:rsidRDefault="00771335" w:rsidP="001E116D">
            <w:pPr>
              <w:pStyle w:val="TAC"/>
              <w:rPr>
                <w:rFonts w:cs="Arial"/>
                <w:color w:val="000000"/>
                <w:szCs w:val="18"/>
              </w:rPr>
            </w:pPr>
          </w:p>
        </w:tc>
      </w:tr>
      <w:tr w:rsidR="00771335" w:rsidRPr="004B3397" w14:paraId="7346FC7C" w14:textId="77777777" w:rsidTr="005B16BC">
        <w:trPr>
          <w:jc w:val="center"/>
        </w:trPr>
        <w:tc>
          <w:tcPr>
            <w:tcW w:w="474" w:type="pct"/>
            <w:noWrap/>
            <w:vAlign w:val="bottom"/>
          </w:tcPr>
          <w:p w14:paraId="15C0F352" w14:textId="71BF2F33" w:rsidR="00771335" w:rsidRPr="004B3397" w:rsidRDefault="00771335" w:rsidP="001E116D">
            <w:pPr>
              <w:pStyle w:val="TAC"/>
              <w:rPr>
                <w:rFonts w:cs="Arial"/>
                <w:szCs w:val="18"/>
              </w:rPr>
            </w:pPr>
          </w:p>
        </w:tc>
        <w:tc>
          <w:tcPr>
            <w:tcW w:w="491" w:type="pct"/>
            <w:noWrap/>
            <w:vAlign w:val="bottom"/>
          </w:tcPr>
          <w:p w14:paraId="2643532D" w14:textId="743A0AD9" w:rsidR="00771335" w:rsidRPr="004B3397" w:rsidRDefault="00771335" w:rsidP="001E116D">
            <w:pPr>
              <w:pStyle w:val="TAC"/>
              <w:rPr>
                <w:rFonts w:cs="Arial"/>
                <w:szCs w:val="18"/>
              </w:rPr>
            </w:pPr>
          </w:p>
        </w:tc>
        <w:tc>
          <w:tcPr>
            <w:tcW w:w="461" w:type="pct"/>
            <w:noWrap/>
            <w:vAlign w:val="bottom"/>
          </w:tcPr>
          <w:p w14:paraId="7FDABCA3" w14:textId="59E9AA60" w:rsidR="00771335" w:rsidRPr="004B3397" w:rsidRDefault="00771335" w:rsidP="001E116D">
            <w:pPr>
              <w:pStyle w:val="TAC"/>
              <w:rPr>
                <w:rFonts w:cs="Arial"/>
                <w:szCs w:val="18"/>
              </w:rPr>
            </w:pPr>
          </w:p>
        </w:tc>
        <w:tc>
          <w:tcPr>
            <w:tcW w:w="491" w:type="pct"/>
            <w:noWrap/>
            <w:vAlign w:val="bottom"/>
          </w:tcPr>
          <w:p w14:paraId="0583AA83" w14:textId="3628E518" w:rsidR="00771335" w:rsidRPr="004B3397" w:rsidRDefault="00771335" w:rsidP="001E116D">
            <w:pPr>
              <w:pStyle w:val="TAC"/>
              <w:rPr>
                <w:rFonts w:cs="Arial"/>
                <w:szCs w:val="18"/>
              </w:rPr>
            </w:pPr>
          </w:p>
        </w:tc>
        <w:tc>
          <w:tcPr>
            <w:tcW w:w="461" w:type="pct"/>
            <w:noWrap/>
            <w:vAlign w:val="bottom"/>
          </w:tcPr>
          <w:p w14:paraId="27310948" w14:textId="17731CE9" w:rsidR="00771335" w:rsidRPr="004B3397" w:rsidRDefault="00771335" w:rsidP="001E116D">
            <w:pPr>
              <w:pStyle w:val="TAC"/>
              <w:rPr>
                <w:rFonts w:cs="Arial"/>
                <w:szCs w:val="18"/>
              </w:rPr>
            </w:pPr>
          </w:p>
        </w:tc>
        <w:tc>
          <w:tcPr>
            <w:tcW w:w="491" w:type="pct"/>
            <w:noWrap/>
            <w:vAlign w:val="bottom"/>
          </w:tcPr>
          <w:p w14:paraId="1F3DD0A5" w14:textId="70376037" w:rsidR="00771335" w:rsidRPr="004B3397" w:rsidRDefault="00771335" w:rsidP="001E116D">
            <w:pPr>
              <w:pStyle w:val="TAC"/>
              <w:rPr>
                <w:rFonts w:cs="Arial"/>
                <w:szCs w:val="18"/>
              </w:rPr>
            </w:pPr>
          </w:p>
        </w:tc>
        <w:tc>
          <w:tcPr>
            <w:tcW w:w="461" w:type="pct"/>
            <w:noWrap/>
            <w:vAlign w:val="bottom"/>
            <w:hideMark/>
          </w:tcPr>
          <w:p w14:paraId="217A1A57" w14:textId="77777777" w:rsidR="00771335" w:rsidRPr="004B3397" w:rsidRDefault="00771335" w:rsidP="001E116D">
            <w:pPr>
              <w:pStyle w:val="TAC"/>
              <w:rPr>
                <w:rFonts w:cs="Arial"/>
                <w:szCs w:val="18"/>
              </w:rPr>
            </w:pPr>
            <w:r w:rsidRPr="004B3397">
              <w:rPr>
                <w:rFonts w:cs="Arial"/>
                <w:szCs w:val="18"/>
              </w:rPr>
              <w:t>16.5</w:t>
            </w:r>
          </w:p>
        </w:tc>
        <w:tc>
          <w:tcPr>
            <w:tcW w:w="552" w:type="pct"/>
            <w:noWrap/>
            <w:vAlign w:val="bottom"/>
            <w:hideMark/>
          </w:tcPr>
          <w:p w14:paraId="6451519F" w14:textId="77777777" w:rsidR="00771335" w:rsidRPr="004B3397" w:rsidRDefault="00771335" w:rsidP="001E116D">
            <w:pPr>
              <w:pStyle w:val="TAC"/>
              <w:rPr>
                <w:rFonts w:cs="Arial"/>
                <w:color w:val="000000"/>
                <w:szCs w:val="18"/>
              </w:rPr>
            </w:pPr>
            <w:r w:rsidRPr="004B3397">
              <w:rPr>
                <w:rFonts w:cs="Arial"/>
                <w:color w:val="000000"/>
                <w:szCs w:val="18"/>
              </w:rPr>
              <w:t>0.33</w:t>
            </w:r>
          </w:p>
        </w:tc>
        <w:tc>
          <w:tcPr>
            <w:tcW w:w="566" w:type="pct"/>
            <w:noWrap/>
            <w:vAlign w:val="bottom"/>
          </w:tcPr>
          <w:p w14:paraId="1EB52EAF" w14:textId="0609F3F4" w:rsidR="00771335" w:rsidRPr="004B3397" w:rsidRDefault="00771335" w:rsidP="001E116D">
            <w:pPr>
              <w:pStyle w:val="TAC"/>
              <w:rPr>
                <w:rFonts w:cs="Arial"/>
                <w:color w:val="000000"/>
                <w:szCs w:val="18"/>
              </w:rPr>
            </w:pPr>
          </w:p>
        </w:tc>
        <w:tc>
          <w:tcPr>
            <w:tcW w:w="552" w:type="pct"/>
            <w:noWrap/>
            <w:vAlign w:val="bottom"/>
          </w:tcPr>
          <w:p w14:paraId="27CCB4F6" w14:textId="67356253" w:rsidR="00771335" w:rsidRPr="004B3397" w:rsidRDefault="00771335" w:rsidP="001E116D">
            <w:pPr>
              <w:pStyle w:val="TAC"/>
              <w:rPr>
                <w:rFonts w:cs="Arial"/>
                <w:color w:val="000000"/>
                <w:szCs w:val="18"/>
              </w:rPr>
            </w:pPr>
          </w:p>
        </w:tc>
      </w:tr>
      <w:tr w:rsidR="00771335" w:rsidRPr="004B3397" w14:paraId="52AB4556" w14:textId="77777777" w:rsidTr="005B16BC">
        <w:trPr>
          <w:jc w:val="center"/>
        </w:trPr>
        <w:tc>
          <w:tcPr>
            <w:tcW w:w="474" w:type="pct"/>
            <w:noWrap/>
            <w:vAlign w:val="bottom"/>
          </w:tcPr>
          <w:p w14:paraId="055106F4" w14:textId="7958D053" w:rsidR="00771335" w:rsidRPr="004B3397" w:rsidRDefault="00771335" w:rsidP="001E116D">
            <w:pPr>
              <w:pStyle w:val="TAC"/>
              <w:rPr>
                <w:rFonts w:cs="Arial"/>
                <w:szCs w:val="18"/>
              </w:rPr>
            </w:pPr>
          </w:p>
        </w:tc>
        <w:tc>
          <w:tcPr>
            <w:tcW w:w="491" w:type="pct"/>
            <w:noWrap/>
            <w:vAlign w:val="bottom"/>
          </w:tcPr>
          <w:p w14:paraId="10847352" w14:textId="33F28158" w:rsidR="00771335" w:rsidRPr="004B3397" w:rsidRDefault="00771335" w:rsidP="001E116D">
            <w:pPr>
              <w:pStyle w:val="TAC"/>
              <w:rPr>
                <w:rFonts w:cs="Arial"/>
                <w:szCs w:val="18"/>
              </w:rPr>
            </w:pPr>
          </w:p>
        </w:tc>
        <w:tc>
          <w:tcPr>
            <w:tcW w:w="461" w:type="pct"/>
            <w:noWrap/>
            <w:vAlign w:val="bottom"/>
          </w:tcPr>
          <w:p w14:paraId="4448B880" w14:textId="6479E928" w:rsidR="00771335" w:rsidRPr="004B3397" w:rsidRDefault="00771335" w:rsidP="001E116D">
            <w:pPr>
              <w:pStyle w:val="TAC"/>
              <w:rPr>
                <w:rFonts w:cs="Arial"/>
                <w:szCs w:val="18"/>
              </w:rPr>
            </w:pPr>
          </w:p>
        </w:tc>
        <w:tc>
          <w:tcPr>
            <w:tcW w:w="491" w:type="pct"/>
            <w:noWrap/>
            <w:vAlign w:val="bottom"/>
          </w:tcPr>
          <w:p w14:paraId="34DAEAAE" w14:textId="65540CBF" w:rsidR="00771335" w:rsidRPr="004B3397" w:rsidRDefault="00771335" w:rsidP="001E116D">
            <w:pPr>
              <w:pStyle w:val="TAC"/>
              <w:rPr>
                <w:rFonts w:cs="Arial"/>
                <w:szCs w:val="18"/>
              </w:rPr>
            </w:pPr>
          </w:p>
        </w:tc>
        <w:tc>
          <w:tcPr>
            <w:tcW w:w="461" w:type="pct"/>
            <w:noWrap/>
            <w:vAlign w:val="bottom"/>
          </w:tcPr>
          <w:p w14:paraId="4D69E96E" w14:textId="056DEE1A" w:rsidR="00771335" w:rsidRPr="004B3397" w:rsidRDefault="00771335" w:rsidP="001E116D">
            <w:pPr>
              <w:pStyle w:val="TAC"/>
              <w:rPr>
                <w:rFonts w:cs="Arial"/>
                <w:szCs w:val="18"/>
              </w:rPr>
            </w:pPr>
          </w:p>
        </w:tc>
        <w:tc>
          <w:tcPr>
            <w:tcW w:w="491" w:type="pct"/>
            <w:noWrap/>
            <w:vAlign w:val="bottom"/>
          </w:tcPr>
          <w:p w14:paraId="732D0117" w14:textId="4E82A7D8" w:rsidR="00771335" w:rsidRPr="004B3397" w:rsidRDefault="00771335" w:rsidP="001E116D">
            <w:pPr>
              <w:pStyle w:val="TAC"/>
              <w:rPr>
                <w:rFonts w:cs="Arial"/>
                <w:szCs w:val="18"/>
              </w:rPr>
            </w:pPr>
          </w:p>
        </w:tc>
        <w:tc>
          <w:tcPr>
            <w:tcW w:w="461" w:type="pct"/>
            <w:noWrap/>
            <w:vAlign w:val="bottom"/>
            <w:hideMark/>
          </w:tcPr>
          <w:p w14:paraId="208FD149" w14:textId="77777777" w:rsidR="00771335" w:rsidRPr="004B3397" w:rsidRDefault="00771335" w:rsidP="001E116D">
            <w:pPr>
              <w:pStyle w:val="TAC"/>
              <w:rPr>
                <w:rFonts w:cs="Arial"/>
                <w:szCs w:val="18"/>
              </w:rPr>
            </w:pPr>
            <w:r w:rsidRPr="004B3397">
              <w:rPr>
                <w:rFonts w:cs="Arial"/>
                <w:szCs w:val="18"/>
              </w:rPr>
              <w:t>349.2</w:t>
            </w:r>
          </w:p>
        </w:tc>
        <w:tc>
          <w:tcPr>
            <w:tcW w:w="552" w:type="pct"/>
            <w:noWrap/>
            <w:vAlign w:val="bottom"/>
            <w:hideMark/>
          </w:tcPr>
          <w:p w14:paraId="485C8FCC" w14:textId="77777777" w:rsidR="00771335" w:rsidRPr="004B3397" w:rsidRDefault="00771335" w:rsidP="001E116D">
            <w:pPr>
              <w:pStyle w:val="TAC"/>
              <w:rPr>
                <w:rFonts w:cs="Arial"/>
                <w:color w:val="000000"/>
                <w:szCs w:val="18"/>
              </w:rPr>
            </w:pPr>
            <w:r w:rsidRPr="004B3397">
              <w:rPr>
                <w:rFonts w:cs="Arial"/>
                <w:color w:val="000000"/>
                <w:szCs w:val="18"/>
              </w:rPr>
              <w:t>0.29</w:t>
            </w:r>
          </w:p>
        </w:tc>
        <w:tc>
          <w:tcPr>
            <w:tcW w:w="566" w:type="pct"/>
            <w:noWrap/>
            <w:vAlign w:val="bottom"/>
          </w:tcPr>
          <w:p w14:paraId="22055A61" w14:textId="32033004" w:rsidR="00771335" w:rsidRPr="004B3397" w:rsidRDefault="00771335" w:rsidP="001E116D">
            <w:pPr>
              <w:pStyle w:val="TAC"/>
              <w:rPr>
                <w:rFonts w:cs="Arial"/>
                <w:color w:val="000000"/>
                <w:szCs w:val="18"/>
              </w:rPr>
            </w:pPr>
          </w:p>
        </w:tc>
        <w:tc>
          <w:tcPr>
            <w:tcW w:w="552" w:type="pct"/>
            <w:noWrap/>
            <w:vAlign w:val="bottom"/>
          </w:tcPr>
          <w:p w14:paraId="426909D7" w14:textId="46E09D66" w:rsidR="00771335" w:rsidRPr="004B3397" w:rsidRDefault="00771335" w:rsidP="001E116D">
            <w:pPr>
              <w:pStyle w:val="TAC"/>
              <w:rPr>
                <w:rFonts w:cs="Arial"/>
                <w:color w:val="000000"/>
                <w:szCs w:val="18"/>
              </w:rPr>
            </w:pPr>
          </w:p>
        </w:tc>
      </w:tr>
      <w:tr w:rsidR="00771335" w:rsidRPr="004B3397" w14:paraId="6421B814" w14:textId="77777777" w:rsidTr="005B16BC">
        <w:trPr>
          <w:jc w:val="center"/>
        </w:trPr>
        <w:tc>
          <w:tcPr>
            <w:tcW w:w="474" w:type="pct"/>
            <w:noWrap/>
            <w:vAlign w:val="bottom"/>
          </w:tcPr>
          <w:p w14:paraId="0F8FD1FB" w14:textId="6F8542DC" w:rsidR="00771335" w:rsidRPr="004B3397" w:rsidRDefault="00771335" w:rsidP="001E116D">
            <w:pPr>
              <w:pStyle w:val="TAC"/>
              <w:rPr>
                <w:rFonts w:cs="Arial"/>
                <w:szCs w:val="18"/>
              </w:rPr>
            </w:pPr>
          </w:p>
        </w:tc>
        <w:tc>
          <w:tcPr>
            <w:tcW w:w="491" w:type="pct"/>
            <w:noWrap/>
            <w:vAlign w:val="bottom"/>
          </w:tcPr>
          <w:p w14:paraId="1B774694" w14:textId="1C9DDF1E" w:rsidR="00771335" w:rsidRPr="004B3397" w:rsidRDefault="00771335" w:rsidP="001E116D">
            <w:pPr>
              <w:pStyle w:val="TAC"/>
              <w:rPr>
                <w:rFonts w:cs="Arial"/>
                <w:szCs w:val="18"/>
              </w:rPr>
            </w:pPr>
          </w:p>
        </w:tc>
        <w:tc>
          <w:tcPr>
            <w:tcW w:w="461" w:type="pct"/>
            <w:noWrap/>
            <w:vAlign w:val="bottom"/>
          </w:tcPr>
          <w:p w14:paraId="49DB5EAD" w14:textId="383677C7" w:rsidR="00771335" w:rsidRPr="004B3397" w:rsidRDefault="00771335" w:rsidP="001E116D">
            <w:pPr>
              <w:pStyle w:val="TAC"/>
              <w:rPr>
                <w:rFonts w:cs="Arial"/>
                <w:szCs w:val="18"/>
              </w:rPr>
            </w:pPr>
          </w:p>
        </w:tc>
        <w:tc>
          <w:tcPr>
            <w:tcW w:w="491" w:type="pct"/>
            <w:noWrap/>
            <w:vAlign w:val="bottom"/>
          </w:tcPr>
          <w:p w14:paraId="7FCBF48D" w14:textId="3C70388E" w:rsidR="00771335" w:rsidRPr="004B3397" w:rsidRDefault="00771335" w:rsidP="001E116D">
            <w:pPr>
              <w:pStyle w:val="TAC"/>
              <w:rPr>
                <w:rFonts w:cs="Arial"/>
                <w:szCs w:val="18"/>
              </w:rPr>
            </w:pPr>
          </w:p>
        </w:tc>
        <w:tc>
          <w:tcPr>
            <w:tcW w:w="461" w:type="pct"/>
            <w:noWrap/>
            <w:vAlign w:val="bottom"/>
          </w:tcPr>
          <w:p w14:paraId="4E71C008" w14:textId="43F5815A" w:rsidR="00771335" w:rsidRPr="004B3397" w:rsidRDefault="00771335" w:rsidP="001E116D">
            <w:pPr>
              <w:pStyle w:val="TAC"/>
              <w:rPr>
                <w:rFonts w:cs="Arial"/>
                <w:szCs w:val="18"/>
              </w:rPr>
            </w:pPr>
          </w:p>
        </w:tc>
        <w:tc>
          <w:tcPr>
            <w:tcW w:w="491" w:type="pct"/>
            <w:noWrap/>
            <w:vAlign w:val="bottom"/>
          </w:tcPr>
          <w:p w14:paraId="7CE0C1A7" w14:textId="5F3D0BAB" w:rsidR="00771335" w:rsidRPr="004B3397" w:rsidRDefault="00771335" w:rsidP="001E116D">
            <w:pPr>
              <w:pStyle w:val="TAC"/>
              <w:rPr>
                <w:rFonts w:cs="Arial"/>
                <w:szCs w:val="18"/>
              </w:rPr>
            </w:pPr>
          </w:p>
        </w:tc>
        <w:tc>
          <w:tcPr>
            <w:tcW w:w="461" w:type="pct"/>
            <w:noWrap/>
            <w:vAlign w:val="bottom"/>
            <w:hideMark/>
          </w:tcPr>
          <w:p w14:paraId="55722033" w14:textId="77777777" w:rsidR="00771335" w:rsidRPr="004B3397" w:rsidRDefault="00771335" w:rsidP="001E116D">
            <w:pPr>
              <w:pStyle w:val="TAC"/>
              <w:rPr>
                <w:rFonts w:cs="Arial"/>
                <w:szCs w:val="18"/>
              </w:rPr>
            </w:pPr>
            <w:r w:rsidRPr="004B3397">
              <w:rPr>
                <w:rFonts w:cs="Arial"/>
                <w:szCs w:val="18"/>
              </w:rPr>
              <w:t>321.9</w:t>
            </w:r>
          </w:p>
        </w:tc>
        <w:tc>
          <w:tcPr>
            <w:tcW w:w="552" w:type="pct"/>
            <w:noWrap/>
            <w:vAlign w:val="bottom"/>
            <w:hideMark/>
          </w:tcPr>
          <w:p w14:paraId="164A1A2C" w14:textId="77777777" w:rsidR="00771335" w:rsidRPr="004B3397" w:rsidRDefault="00771335" w:rsidP="001E116D">
            <w:pPr>
              <w:pStyle w:val="TAC"/>
              <w:rPr>
                <w:rFonts w:cs="Arial"/>
                <w:color w:val="000000"/>
                <w:szCs w:val="18"/>
              </w:rPr>
            </w:pPr>
            <w:r w:rsidRPr="004B3397">
              <w:rPr>
                <w:rFonts w:cs="Arial"/>
                <w:color w:val="000000"/>
                <w:szCs w:val="18"/>
              </w:rPr>
              <w:t>0.48</w:t>
            </w:r>
          </w:p>
        </w:tc>
        <w:tc>
          <w:tcPr>
            <w:tcW w:w="566" w:type="pct"/>
            <w:noWrap/>
            <w:vAlign w:val="bottom"/>
          </w:tcPr>
          <w:p w14:paraId="33DAD510" w14:textId="5BB5D4A9" w:rsidR="00771335" w:rsidRPr="004B3397" w:rsidRDefault="00771335" w:rsidP="001E116D">
            <w:pPr>
              <w:pStyle w:val="TAC"/>
              <w:rPr>
                <w:rFonts w:cs="Arial"/>
                <w:color w:val="000000"/>
                <w:szCs w:val="18"/>
              </w:rPr>
            </w:pPr>
          </w:p>
        </w:tc>
        <w:tc>
          <w:tcPr>
            <w:tcW w:w="552" w:type="pct"/>
            <w:noWrap/>
            <w:vAlign w:val="bottom"/>
          </w:tcPr>
          <w:p w14:paraId="6D2CA0CD" w14:textId="3F55DAC0" w:rsidR="00771335" w:rsidRPr="004B3397" w:rsidRDefault="00771335" w:rsidP="001E116D">
            <w:pPr>
              <w:pStyle w:val="TAC"/>
              <w:rPr>
                <w:rFonts w:cs="Arial"/>
                <w:color w:val="000000"/>
                <w:szCs w:val="18"/>
              </w:rPr>
            </w:pPr>
          </w:p>
        </w:tc>
      </w:tr>
      <w:tr w:rsidR="00771335" w:rsidRPr="004B3397" w14:paraId="586F09F0" w14:textId="77777777" w:rsidTr="005B16BC">
        <w:trPr>
          <w:jc w:val="center"/>
        </w:trPr>
        <w:tc>
          <w:tcPr>
            <w:tcW w:w="474" w:type="pct"/>
            <w:noWrap/>
            <w:vAlign w:val="bottom"/>
          </w:tcPr>
          <w:p w14:paraId="7C9FCEC6" w14:textId="7A78DCF0" w:rsidR="00771335" w:rsidRPr="004B3397" w:rsidRDefault="00771335" w:rsidP="001E116D">
            <w:pPr>
              <w:pStyle w:val="TAC"/>
              <w:rPr>
                <w:rFonts w:cs="Arial"/>
                <w:szCs w:val="18"/>
              </w:rPr>
            </w:pPr>
          </w:p>
        </w:tc>
        <w:tc>
          <w:tcPr>
            <w:tcW w:w="491" w:type="pct"/>
            <w:noWrap/>
            <w:vAlign w:val="bottom"/>
          </w:tcPr>
          <w:p w14:paraId="19CC7745" w14:textId="04A64A31" w:rsidR="00771335" w:rsidRPr="004B3397" w:rsidRDefault="00771335" w:rsidP="001E116D">
            <w:pPr>
              <w:pStyle w:val="TAC"/>
              <w:rPr>
                <w:rFonts w:cs="Arial"/>
                <w:szCs w:val="18"/>
              </w:rPr>
            </w:pPr>
          </w:p>
        </w:tc>
        <w:tc>
          <w:tcPr>
            <w:tcW w:w="461" w:type="pct"/>
            <w:noWrap/>
            <w:vAlign w:val="bottom"/>
          </w:tcPr>
          <w:p w14:paraId="540856ED" w14:textId="2632C46D" w:rsidR="00771335" w:rsidRPr="004B3397" w:rsidRDefault="00771335" w:rsidP="001E116D">
            <w:pPr>
              <w:pStyle w:val="TAC"/>
              <w:rPr>
                <w:rFonts w:cs="Arial"/>
                <w:szCs w:val="18"/>
              </w:rPr>
            </w:pPr>
          </w:p>
        </w:tc>
        <w:tc>
          <w:tcPr>
            <w:tcW w:w="491" w:type="pct"/>
            <w:noWrap/>
            <w:vAlign w:val="bottom"/>
          </w:tcPr>
          <w:p w14:paraId="5EFB992A" w14:textId="65486AB6" w:rsidR="00771335" w:rsidRPr="004B3397" w:rsidRDefault="00771335" w:rsidP="001E116D">
            <w:pPr>
              <w:pStyle w:val="TAC"/>
              <w:rPr>
                <w:rFonts w:cs="Arial"/>
                <w:szCs w:val="18"/>
              </w:rPr>
            </w:pPr>
          </w:p>
        </w:tc>
        <w:tc>
          <w:tcPr>
            <w:tcW w:w="461" w:type="pct"/>
            <w:noWrap/>
            <w:vAlign w:val="bottom"/>
          </w:tcPr>
          <w:p w14:paraId="752FBCA4" w14:textId="79F5C9B7" w:rsidR="00771335" w:rsidRPr="004B3397" w:rsidRDefault="00771335" w:rsidP="001E116D">
            <w:pPr>
              <w:pStyle w:val="TAC"/>
              <w:rPr>
                <w:rFonts w:cs="Arial"/>
                <w:szCs w:val="18"/>
              </w:rPr>
            </w:pPr>
          </w:p>
        </w:tc>
        <w:tc>
          <w:tcPr>
            <w:tcW w:w="491" w:type="pct"/>
            <w:noWrap/>
            <w:vAlign w:val="bottom"/>
          </w:tcPr>
          <w:p w14:paraId="4364DE5B" w14:textId="6662DE44" w:rsidR="00771335" w:rsidRPr="004B3397" w:rsidRDefault="00771335" w:rsidP="001E116D">
            <w:pPr>
              <w:pStyle w:val="TAC"/>
              <w:rPr>
                <w:rFonts w:cs="Arial"/>
                <w:szCs w:val="18"/>
              </w:rPr>
            </w:pPr>
          </w:p>
        </w:tc>
        <w:tc>
          <w:tcPr>
            <w:tcW w:w="461" w:type="pct"/>
            <w:noWrap/>
            <w:vAlign w:val="bottom"/>
            <w:hideMark/>
          </w:tcPr>
          <w:p w14:paraId="0FB32FCA" w14:textId="77777777" w:rsidR="00771335" w:rsidRPr="004B3397" w:rsidRDefault="00771335" w:rsidP="001E116D">
            <w:pPr>
              <w:pStyle w:val="TAC"/>
              <w:rPr>
                <w:rFonts w:cs="Arial"/>
                <w:szCs w:val="18"/>
              </w:rPr>
            </w:pPr>
            <w:r w:rsidRPr="004B3397">
              <w:rPr>
                <w:rFonts w:cs="Arial"/>
                <w:szCs w:val="18"/>
              </w:rPr>
              <w:t>294.7</w:t>
            </w:r>
          </w:p>
        </w:tc>
        <w:tc>
          <w:tcPr>
            <w:tcW w:w="552" w:type="pct"/>
            <w:noWrap/>
            <w:vAlign w:val="bottom"/>
            <w:hideMark/>
          </w:tcPr>
          <w:p w14:paraId="683D0CFB" w14:textId="77777777" w:rsidR="00771335" w:rsidRPr="004B3397" w:rsidRDefault="00771335" w:rsidP="001E116D">
            <w:pPr>
              <w:pStyle w:val="TAC"/>
              <w:rPr>
                <w:rFonts w:cs="Arial"/>
                <w:color w:val="000000"/>
                <w:szCs w:val="18"/>
              </w:rPr>
            </w:pPr>
            <w:r w:rsidRPr="004B3397">
              <w:rPr>
                <w:rFonts w:cs="Arial"/>
                <w:color w:val="000000"/>
                <w:szCs w:val="18"/>
              </w:rPr>
              <w:t>0.88</w:t>
            </w:r>
          </w:p>
        </w:tc>
        <w:tc>
          <w:tcPr>
            <w:tcW w:w="566" w:type="pct"/>
            <w:noWrap/>
            <w:vAlign w:val="bottom"/>
          </w:tcPr>
          <w:p w14:paraId="0927E6A8" w14:textId="0F428CF4" w:rsidR="00771335" w:rsidRPr="004B3397" w:rsidRDefault="00771335" w:rsidP="001E116D">
            <w:pPr>
              <w:pStyle w:val="TAC"/>
              <w:rPr>
                <w:rFonts w:cs="Arial"/>
                <w:color w:val="000000"/>
                <w:szCs w:val="18"/>
              </w:rPr>
            </w:pPr>
          </w:p>
        </w:tc>
        <w:tc>
          <w:tcPr>
            <w:tcW w:w="552" w:type="pct"/>
            <w:noWrap/>
            <w:vAlign w:val="bottom"/>
          </w:tcPr>
          <w:p w14:paraId="5AC87CF8" w14:textId="69AC3A39" w:rsidR="00771335" w:rsidRPr="004B3397" w:rsidRDefault="00771335" w:rsidP="001E116D">
            <w:pPr>
              <w:pStyle w:val="TAC"/>
              <w:rPr>
                <w:rFonts w:cs="Arial"/>
                <w:color w:val="000000"/>
                <w:szCs w:val="18"/>
              </w:rPr>
            </w:pPr>
          </w:p>
        </w:tc>
      </w:tr>
    </w:tbl>
    <w:p w14:paraId="205FC70D" w14:textId="77777777" w:rsidR="00771335" w:rsidRPr="004B3397" w:rsidRDefault="00771335" w:rsidP="00606A04">
      <w:pPr>
        <w:rPr>
          <w:rFonts w:eastAsia="Malgun Gothic"/>
        </w:rPr>
      </w:pPr>
    </w:p>
    <w:tbl>
      <w:tblPr>
        <w:tblpPr w:leftFromText="180" w:rightFromText="180" w:vertAnchor="text" w:tblpXSpec="center" w:tblpY="1"/>
        <w:tblOverlap w:val="never"/>
        <w:tblW w:w="50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7"/>
        <w:gridCol w:w="1314"/>
        <w:gridCol w:w="1097"/>
        <w:gridCol w:w="1314"/>
        <w:gridCol w:w="1097"/>
        <w:gridCol w:w="1314"/>
        <w:gridCol w:w="1097"/>
        <w:gridCol w:w="1314"/>
      </w:tblGrid>
      <w:tr w:rsidR="00606A04" w:rsidRPr="004B3397" w14:paraId="2F73B06B" w14:textId="77777777" w:rsidTr="0024290A">
        <w:trPr>
          <w:tblHeader/>
          <w:jc w:val="center"/>
        </w:trPr>
        <w:tc>
          <w:tcPr>
            <w:tcW w:w="569" w:type="pct"/>
            <w:noWrap/>
            <w:vAlign w:val="bottom"/>
            <w:hideMark/>
          </w:tcPr>
          <w:p w14:paraId="4FBB31B0" w14:textId="298A60E2" w:rsidR="00606A04" w:rsidRPr="004B3397" w:rsidRDefault="00606A04" w:rsidP="002A2300">
            <w:pPr>
              <w:pStyle w:val="TAH"/>
            </w:pPr>
            <w:r w:rsidRPr="004B3397">
              <w:t>Azim</w:t>
            </w:r>
            <w:r w:rsidR="002A2300" w:rsidRPr="004B3397">
              <w:t xml:space="preserve"> </w:t>
            </w:r>
            <w:r w:rsidRPr="004B3397">
              <w:t>[</w:t>
            </w:r>
            <w:r w:rsidRPr="004B3397">
              <w:rPr>
                <w:rFonts w:ascii="Symbol" w:hAnsi="Symbol"/>
              </w:rPr>
              <w:t></w:t>
            </w:r>
            <w:r w:rsidRPr="004B3397">
              <w:t>]</w:t>
            </w:r>
          </w:p>
        </w:tc>
        <w:tc>
          <w:tcPr>
            <w:tcW w:w="681" w:type="pct"/>
            <w:noWrap/>
            <w:vAlign w:val="bottom"/>
            <w:hideMark/>
          </w:tcPr>
          <w:p w14:paraId="5B6DFA69" w14:textId="5054902C" w:rsidR="00606A04" w:rsidRPr="004B3397" w:rsidRDefault="00606A04" w:rsidP="002A2300">
            <w:pPr>
              <w:pStyle w:val="TAH"/>
            </w:pPr>
            <w:r w:rsidRPr="004B3397">
              <w:t>|</w:t>
            </w:r>
            <w:r w:rsidRPr="004B3397">
              <w:rPr>
                <w:rFonts w:ascii="Symbol" w:hAnsi="Symbol"/>
              </w:rPr>
              <w:t></w:t>
            </w:r>
            <w:r w:rsidRPr="004B3397">
              <w:t>|</w:t>
            </w:r>
            <w:r w:rsidR="002A2300" w:rsidRPr="004B3397">
              <w:t xml:space="preserve"> </w:t>
            </w:r>
            <w:r w:rsidRPr="004B3397">
              <w:t>comb</w:t>
            </w:r>
          </w:p>
        </w:tc>
        <w:tc>
          <w:tcPr>
            <w:tcW w:w="569" w:type="pct"/>
            <w:noWrap/>
            <w:vAlign w:val="bottom"/>
            <w:hideMark/>
          </w:tcPr>
          <w:p w14:paraId="252C874E" w14:textId="445011FB" w:rsidR="00606A04" w:rsidRPr="004B3397" w:rsidRDefault="00606A04" w:rsidP="002A2300">
            <w:pPr>
              <w:pStyle w:val="TAH"/>
            </w:pPr>
            <w:r w:rsidRPr="004B3397">
              <w:t>Azim</w:t>
            </w:r>
            <w:r w:rsidR="002A2300" w:rsidRPr="004B3397">
              <w:t xml:space="preserve"> </w:t>
            </w:r>
            <w:r w:rsidRPr="004B3397">
              <w:t>[</w:t>
            </w:r>
            <w:r w:rsidRPr="004B3397">
              <w:rPr>
                <w:rFonts w:ascii="Symbol" w:hAnsi="Symbol"/>
              </w:rPr>
              <w:t></w:t>
            </w:r>
            <w:r w:rsidRPr="004B3397">
              <w:t>]</w:t>
            </w:r>
          </w:p>
        </w:tc>
        <w:tc>
          <w:tcPr>
            <w:tcW w:w="681" w:type="pct"/>
            <w:noWrap/>
            <w:vAlign w:val="bottom"/>
            <w:hideMark/>
          </w:tcPr>
          <w:p w14:paraId="384F8A29" w14:textId="67A2956B" w:rsidR="00606A04" w:rsidRPr="004B3397" w:rsidRDefault="00606A04" w:rsidP="002A2300">
            <w:pPr>
              <w:pStyle w:val="TAH"/>
            </w:pPr>
            <w:r w:rsidRPr="004B3397">
              <w:t>|</w:t>
            </w:r>
            <w:r w:rsidRPr="004B3397">
              <w:rPr>
                <w:rFonts w:ascii="Symbol" w:hAnsi="Symbol"/>
              </w:rPr>
              <w:t></w:t>
            </w:r>
            <w:r w:rsidRPr="004B3397">
              <w:t>|</w:t>
            </w:r>
            <w:r w:rsidR="002A2300" w:rsidRPr="004B3397">
              <w:t xml:space="preserve"> </w:t>
            </w:r>
            <w:r w:rsidRPr="004B3397">
              <w:t>comb</w:t>
            </w:r>
          </w:p>
        </w:tc>
        <w:tc>
          <w:tcPr>
            <w:tcW w:w="569" w:type="pct"/>
            <w:noWrap/>
            <w:vAlign w:val="bottom"/>
            <w:hideMark/>
          </w:tcPr>
          <w:p w14:paraId="5E742407" w14:textId="553DF0B6" w:rsidR="00606A04" w:rsidRPr="004B3397" w:rsidRDefault="00606A04" w:rsidP="002A2300">
            <w:pPr>
              <w:pStyle w:val="TAH"/>
            </w:pPr>
            <w:r w:rsidRPr="004B3397">
              <w:t>Azim</w:t>
            </w:r>
            <w:r w:rsidR="002A2300" w:rsidRPr="004B3397">
              <w:t xml:space="preserve"> </w:t>
            </w:r>
            <w:r w:rsidRPr="004B3397">
              <w:t>[</w:t>
            </w:r>
            <w:r w:rsidRPr="004B3397">
              <w:rPr>
                <w:rFonts w:ascii="Symbol" w:hAnsi="Symbol"/>
              </w:rPr>
              <w:t></w:t>
            </w:r>
            <w:r w:rsidRPr="004B3397">
              <w:t>]</w:t>
            </w:r>
          </w:p>
        </w:tc>
        <w:tc>
          <w:tcPr>
            <w:tcW w:w="681" w:type="pct"/>
            <w:noWrap/>
            <w:vAlign w:val="bottom"/>
            <w:hideMark/>
          </w:tcPr>
          <w:p w14:paraId="28971848" w14:textId="27A2DF7C" w:rsidR="00606A04" w:rsidRPr="004B3397" w:rsidRDefault="00606A04" w:rsidP="002A2300">
            <w:pPr>
              <w:pStyle w:val="TAH"/>
            </w:pPr>
            <w:r w:rsidRPr="004B3397">
              <w:t>|</w:t>
            </w:r>
            <w:r w:rsidRPr="004B3397">
              <w:rPr>
                <w:rFonts w:ascii="Symbol" w:hAnsi="Symbol"/>
              </w:rPr>
              <w:t></w:t>
            </w:r>
            <w:r w:rsidRPr="004B3397">
              <w:t>|</w:t>
            </w:r>
            <w:r w:rsidR="002A2300" w:rsidRPr="004B3397">
              <w:t xml:space="preserve"> </w:t>
            </w:r>
            <w:r w:rsidRPr="004B3397">
              <w:t>comb</w:t>
            </w:r>
          </w:p>
        </w:tc>
        <w:tc>
          <w:tcPr>
            <w:tcW w:w="569" w:type="pct"/>
            <w:noWrap/>
            <w:vAlign w:val="bottom"/>
            <w:hideMark/>
          </w:tcPr>
          <w:p w14:paraId="478B3FAC" w14:textId="5BF97F96" w:rsidR="00606A04" w:rsidRPr="004B3397" w:rsidRDefault="00606A04" w:rsidP="002A2300">
            <w:pPr>
              <w:pStyle w:val="TAH"/>
            </w:pPr>
            <w:r w:rsidRPr="004B3397">
              <w:t>Azim</w:t>
            </w:r>
            <w:r w:rsidR="002A2300" w:rsidRPr="004B3397">
              <w:t xml:space="preserve"> </w:t>
            </w:r>
            <w:r w:rsidRPr="004B3397">
              <w:t>[</w:t>
            </w:r>
            <w:r w:rsidRPr="004B3397">
              <w:rPr>
                <w:rFonts w:ascii="Symbol" w:hAnsi="Symbol"/>
              </w:rPr>
              <w:t></w:t>
            </w:r>
            <w:r w:rsidRPr="004B3397">
              <w:t>]</w:t>
            </w:r>
          </w:p>
        </w:tc>
        <w:tc>
          <w:tcPr>
            <w:tcW w:w="681" w:type="pct"/>
            <w:noWrap/>
            <w:vAlign w:val="bottom"/>
            <w:hideMark/>
          </w:tcPr>
          <w:p w14:paraId="44168832" w14:textId="63A0E06C" w:rsidR="00606A04" w:rsidRPr="004B3397" w:rsidRDefault="00606A04" w:rsidP="002A2300">
            <w:pPr>
              <w:pStyle w:val="TAH"/>
            </w:pPr>
            <w:r w:rsidRPr="004B3397">
              <w:t>|</w:t>
            </w:r>
            <w:r w:rsidRPr="004B3397">
              <w:rPr>
                <w:rFonts w:ascii="Symbol" w:hAnsi="Symbol"/>
              </w:rPr>
              <w:t></w:t>
            </w:r>
            <w:r w:rsidRPr="004B3397">
              <w:t>|</w:t>
            </w:r>
            <w:r w:rsidR="002A2300" w:rsidRPr="004B3397">
              <w:t xml:space="preserve"> </w:t>
            </w:r>
            <w:r w:rsidRPr="004B3397">
              <w:t>comb</w:t>
            </w:r>
          </w:p>
        </w:tc>
      </w:tr>
      <w:tr w:rsidR="00F60599" w:rsidRPr="004B3397" w14:paraId="787E0923" w14:textId="77777777" w:rsidTr="0024290A">
        <w:trPr>
          <w:tblHeader/>
          <w:jc w:val="center"/>
        </w:trPr>
        <w:tc>
          <w:tcPr>
            <w:tcW w:w="1250" w:type="pct"/>
            <w:gridSpan w:val="2"/>
            <w:noWrap/>
            <w:vAlign w:val="bottom"/>
          </w:tcPr>
          <w:p w14:paraId="67B0F7DF" w14:textId="676498BD" w:rsidR="00F60599" w:rsidRPr="004B3397" w:rsidRDefault="00F60599" w:rsidP="002A2300">
            <w:pPr>
              <w:pStyle w:val="TAH"/>
            </w:pPr>
            <w:r w:rsidRPr="004B3397">
              <w:t>2132.5</w:t>
            </w:r>
            <w:r w:rsidR="002A2300" w:rsidRPr="004B3397">
              <w:t xml:space="preserve"> </w:t>
            </w:r>
            <w:r w:rsidRPr="004B3397">
              <w:t>MHz</w:t>
            </w:r>
          </w:p>
        </w:tc>
        <w:tc>
          <w:tcPr>
            <w:tcW w:w="1250" w:type="pct"/>
            <w:gridSpan w:val="2"/>
            <w:noWrap/>
            <w:vAlign w:val="bottom"/>
          </w:tcPr>
          <w:p w14:paraId="350A6138" w14:textId="7259F6F1" w:rsidR="00F60599" w:rsidRPr="004B3397" w:rsidRDefault="00F60599" w:rsidP="002A2300">
            <w:pPr>
              <w:pStyle w:val="TAH"/>
            </w:pPr>
            <w:r w:rsidRPr="004B3397">
              <w:t>2450</w:t>
            </w:r>
            <w:r w:rsidR="002A2300" w:rsidRPr="004B3397">
              <w:t xml:space="preserve"> </w:t>
            </w:r>
            <w:r w:rsidRPr="004B3397">
              <w:t>MHz</w:t>
            </w:r>
          </w:p>
        </w:tc>
        <w:tc>
          <w:tcPr>
            <w:tcW w:w="1250" w:type="pct"/>
            <w:gridSpan w:val="2"/>
            <w:noWrap/>
            <w:vAlign w:val="bottom"/>
          </w:tcPr>
          <w:p w14:paraId="440DCAEA" w14:textId="01E60001" w:rsidR="00F60599" w:rsidRPr="004B3397" w:rsidRDefault="00F60599" w:rsidP="002A2300">
            <w:pPr>
              <w:pStyle w:val="TAH"/>
            </w:pPr>
            <w:r w:rsidRPr="004B3397">
              <w:t>3600</w:t>
            </w:r>
            <w:r w:rsidR="002A2300" w:rsidRPr="004B3397">
              <w:t xml:space="preserve"> </w:t>
            </w:r>
            <w:r w:rsidRPr="004B3397">
              <w:t>MHz</w:t>
            </w:r>
          </w:p>
        </w:tc>
        <w:tc>
          <w:tcPr>
            <w:tcW w:w="1250" w:type="pct"/>
            <w:gridSpan w:val="2"/>
            <w:noWrap/>
            <w:vAlign w:val="bottom"/>
          </w:tcPr>
          <w:p w14:paraId="6A91DAA6" w14:textId="230888A1" w:rsidR="00F60599" w:rsidRPr="004B3397" w:rsidRDefault="00F60599" w:rsidP="002A2300">
            <w:pPr>
              <w:pStyle w:val="TAH"/>
            </w:pPr>
            <w:r w:rsidRPr="004B3397">
              <w:t>4700</w:t>
            </w:r>
            <w:r w:rsidR="002A2300" w:rsidRPr="004B3397">
              <w:t xml:space="preserve"> </w:t>
            </w:r>
            <w:r w:rsidRPr="004B3397">
              <w:t>MHz</w:t>
            </w:r>
          </w:p>
        </w:tc>
      </w:tr>
      <w:tr w:rsidR="00F60599" w:rsidRPr="004B3397" w14:paraId="6AD88A47" w14:textId="77777777" w:rsidTr="001E116D">
        <w:trPr>
          <w:jc w:val="center"/>
        </w:trPr>
        <w:tc>
          <w:tcPr>
            <w:tcW w:w="569" w:type="pct"/>
            <w:noWrap/>
            <w:vAlign w:val="bottom"/>
            <w:hideMark/>
          </w:tcPr>
          <w:p w14:paraId="0443D2F0" w14:textId="77777777" w:rsidR="00F60599" w:rsidRPr="004B3397" w:rsidRDefault="00F60599" w:rsidP="002A2300">
            <w:pPr>
              <w:pStyle w:val="TAC"/>
            </w:pPr>
            <w:r w:rsidRPr="004B3397">
              <w:t>270.0</w:t>
            </w:r>
          </w:p>
        </w:tc>
        <w:tc>
          <w:tcPr>
            <w:tcW w:w="681" w:type="pct"/>
            <w:noWrap/>
            <w:vAlign w:val="bottom"/>
            <w:hideMark/>
          </w:tcPr>
          <w:p w14:paraId="39000167" w14:textId="77777777" w:rsidR="00F60599" w:rsidRPr="004B3397" w:rsidRDefault="00F60599" w:rsidP="002A2300">
            <w:pPr>
              <w:pStyle w:val="TAC"/>
            </w:pPr>
            <w:r w:rsidRPr="004B3397">
              <w:t>1.00</w:t>
            </w:r>
          </w:p>
        </w:tc>
        <w:tc>
          <w:tcPr>
            <w:tcW w:w="569" w:type="pct"/>
            <w:noWrap/>
            <w:vAlign w:val="bottom"/>
            <w:hideMark/>
          </w:tcPr>
          <w:p w14:paraId="50429972" w14:textId="77777777" w:rsidR="00F60599" w:rsidRPr="004B3397" w:rsidRDefault="00F60599" w:rsidP="002A2300">
            <w:pPr>
              <w:pStyle w:val="TAC"/>
            </w:pPr>
            <w:r w:rsidRPr="004B3397">
              <w:t>270.0</w:t>
            </w:r>
          </w:p>
        </w:tc>
        <w:tc>
          <w:tcPr>
            <w:tcW w:w="681" w:type="pct"/>
            <w:noWrap/>
            <w:vAlign w:val="bottom"/>
            <w:hideMark/>
          </w:tcPr>
          <w:p w14:paraId="260579C4" w14:textId="77777777" w:rsidR="00F60599" w:rsidRPr="004B3397" w:rsidRDefault="00F60599" w:rsidP="002A2300">
            <w:pPr>
              <w:pStyle w:val="TAC"/>
            </w:pPr>
            <w:r w:rsidRPr="004B3397">
              <w:t>1.00</w:t>
            </w:r>
          </w:p>
        </w:tc>
        <w:tc>
          <w:tcPr>
            <w:tcW w:w="569" w:type="pct"/>
            <w:noWrap/>
            <w:vAlign w:val="bottom"/>
            <w:hideMark/>
          </w:tcPr>
          <w:p w14:paraId="3B1D1564" w14:textId="77777777" w:rsidR="00F60599" w:rsidRPr="004B3397" w:rsidRDefault="00F60599" w:rsidP="002A2300">
            <w:pPr>
              <w:pStyle w:val="TAC"/>
            </w:pPr>
            <w:r w:rsidRPr="004B3397">
              <w:t>270.0</w:t>
            </w:r>
          </w:p>
        </w:tc>
        <w:tc>
          <w:tcPr>
            <w:tcW w:w="681" w:type="pct"/>
            <w:noWrap/>
            <w:vAlign w:val="bottom"/>
            <w:hideMark/>
          </w:tcPr>
          <w:p w14:paraId="65CA7837" w14:textId="77777777" w:rsidR="00F60599" w:rsidRPr="004B3397" w:rsidRDefault="00F60599" w:rsidP="002A2300">
            <w:pPr>
              <w:pStyle w:val="TAC"/>
            </w:pPr>
            <w:r w:rsidRPr="004B3397">
              <w:t>1.00</w:t>
            </w:r>
          </w:p>
        </w:tc>
        <w:tc>
          <w:tcPr>
            <w:tcW w:w="569" w:type="pct"/>
            <w:noWrap/>
            <w:vAlign w:val="bottom"/>
            <w:hideMark/>
          </w:tcPr>
          <w:p w14:paraId="2372BC7C" w14:textId="77777777" w:rsidR="00F60599" w:rsidRPr="004B3397" w:rsidRDefault="00F60599" w:rsidP="002A2300">
            <w:pPr>
              <w:pStyle w:val="TAC"/>
            </w:pPr>
            <w:r w:rsidRPr="004B3397">
              <w:t>270.0</w:t>
            </w:r>
          </w:p>
        </w:tc>
        <w:tc>
          <w:tcPr>
            <w:tcW w:w="681" w:type="pct"/>
            <w:noWrap/>
            <w:vAlign w:val="bottom"/>
            <w:hideMark/>
          </w:tcPr>
          <w:p w14:paraId="03B5A71C" w14:textId="77777777" w:rsidR="00F60599" w:rsidRPr="004B3397" w:rsidRDefault="00F60599" w:rsidP="002A2300">
            <w:pPr>
              <w:pStyle w:val="TAC"/>
            </w:pPr>
            <w:r w:rsidRPr="004B3397">
              <w:t>1.00</w:t>
            </w:r>
          </w:p>
        </w:tc>
      </w:tr>
      <w:tr w:rsidR="00F60599" w:rsidRPr="004B3397" w14:paraId="7C764E3E" w14:textId="77777777" w:rsidTr="001E116D">
        <w:trPr>
          <w:jc w:val="center"/>
        </w:trPr>
        <w:tc>
          <w:tcPr>
            <w:tcW w:w="569" w:type="pct"/>
            <w:noWrap/>
            <w:vAlign w:val="bottom"/>
            <w:hideMark/>
          </w:tcPr>
          <w:p w14:paraId="103DACF9" w14:textId="77777777" w:rsidR="00F60599" w:rsidRPr="004B3397" w:rsidRDefault="00F60599" w:rsidP="002A2300">
            <w:pPr>
              <w:pStyle w:val="TAC"/>
            </w:pPr>
            <w:r w:rsidRPr="004B3397">
              <w:t>261.9</w:t>
            </w:r>
          </w:p>
        </w:tc>
        <w:tc>
          <w:tcPr>
            <w:tcW w:w="681" w:type="pct"/>
            <w:noWrap/>
            <w:vAlign w:val="bottom"/>
            <w:hideMark/>
          </w:tcPr>
          <w:p w14:paraId="29218494" w14:textId="77777777" w:rsidR="00F60599" w:rsidRPr="004B3397" w:rsidRDefault="00F60599" w:rsidP="002A2300">
            <w:pPr>
              <w:pStyle w:val="TAC"/>
            </w:pPr>
            <w:r w:rsidRPr="004B3397">
              <w:t>0.99</w:t>
            </w:r>
          </w:p>
        </w:tc>
        <w:tc>
          <w:tcPr>
            <w:tcW w:w="569" w:type="pct"/>
            <w:noWrap/>
            <w:vAlign w:val="bottom"/>
            <w:hideMark/>
          </w:tcPr>
          <w:p w14:paraId="05E7FD7B" w14:textId="77777777" w:rsidR="00F60599" w:rsidRPr="004B3397" w:rsidRDefault="00F60599" w:rsidP="002A2300">
            <w:pPr>
              <w:pStyle w:val="TAC"/>
            </w:pPr>
            <w:r w:rsidRPr="004B3397">
              <w:t>263.0</w:t>
            </w:r>
          </w:p>
        </w:tc>
        <w:tc>
          <w:tcPr>
            <w:tcW w:w="681" w:type="pct"/>
            <w:noWrap/>
            <w:vAlign w:val="bottom"/>
            <w:hideMark/>
          </w:tcPr>
          <w:p w14:paraId="2FF417C0" w14:textId="77777777" w:rsidR="00F60599" w:rsidRPr="004B3397" w:rsidRDefault="00F60599" w:rsidP="002A2300">
            <w:pPr>
              <w:pStyle w:val="TAC"/>
            </w:pPr>
            <w:r w:rsidRPr="004B3397">
              <w:t>0.99</w:t>
            </w:r>
          </w:p>
        </w:tc>
        <w:tc>
          <w:tcPr>
            <w:tcW w:w="569" w:type="pct"/>
            <w:noWrap/>
            <w:vAlign w:val="bottom"/>
            <w:hideMark/>
          </w:tcPr>
          <w:p w14:paraId="423FDFD7" w14:textId="77777777" w:rsidR="00F60599" w:rsidRPr="004B3397" w:rsidRDefault="00F60599" w:rsidP="002A2300">
            <w:pPr>
              <w:pStyle w:val="TAC"/>
            </w:pPr>
            <w:r w:rsidRPr="004B3397">
              <w:t>265.2</w:t>
            </w:r>
          </w:p>
        </w:tc>
        <w:tc>
          <w:tcPr>
            <w:tcW w:w="681" w:type="pct"/>
            <w:noWrap/>
            <w:vAlign w:val="bottom"/>
            <w:hideMark/>
          </w:tcPr>
          <w:p w14:paraId="277B12B3" w14:textId="77777777" w:rsidR="00F60599" w:rsidRPr="004B3397" w:rsidRDefault="00F60599" w:rsidP="002A2300">
            <w:pPr>
              <w:pStyle w:val="TAC"/>
            </w:pPr>
            <w:r w:rsidRPr="004B3397">
              <w:t>0.98</w:t>
            </w:r>
          </w:p>
        </w:tc>
        <w:tc>
          <w:tcPr>
            <w:tcW w:w="569" w:type="pct"/>
            <w:noWrap/>
            <w:vAlign w:val="bottom"/>
            <w:hideMark/>
          </w:tcPr>
          <w:p w14:paraId="37891D77" w14:textId="77777777" w:rsidR="00F60599" w:rsidRPr="004B3397" w:rsidRDefault="00F60599" w:rsidP="002A2300">
            <w:pPr>
              <w:pStyle w:val="TAC"/>
            </w:pPr>
            <w:r w:rsidRPr="004B3397">
              <w:t>266.3</w:t>
            </w:r>
          </w:p>
        </w:tc>
        <w:tc>
          <w:tcPr>
            <w:tcW w:w="681" w:type="pct"/>
            <w:noWrap/>
            <w:vAlign w:val="bottom"/>
            <w:hideMark/>
          </w:tcPr>
          <w:p w14:paraId="223C402A" w14:textId="77777777" w:rsidR="00F60599" w:rsidRPr="004B3397" w:rsidRDefault="00F60599" w:rsidP="002A2300">
            <w:pPr>
              <w:pStyle w:val="TAC"/>
            </w:pPr>
            <w:r w:rsidRPr="004B3397">
              <w:t>0.98</w:t>
            </w:r>
          </w:p>
        </w:tc>
      </w:tr>
      <w:tr w:rsidR="00F60599" w:rsidRPr="004B3397" w14:paraId="0D32C110" w14:textId="77777777" w:rsidTr="001E116D">
        <w:trPr>
          <w:jc w:val="center"/>
        </w:trPr>
        <w:tc>
          <w:tcPr>
            <w:tcW w:w="569" w:type="pct"/>
            <w:noWrap/>
            <w:vAlign w:val="bottom"/>
            <w:hideMark/>
          </w:tcPr>
          <w:p w14:paraId="61A48932" w14:textId="77777777" w:rsidR="00F60599" w:rsidRPr="004B3397" w:rsidRDefault="00F60599" w:rsidP="002A2300">
            <w:pPr>
              <w:pStyle w:val="TAC"/>
            </w:pPr>
            <w:r w:rsidRPr="004B3397">
              <w:t>253.9</w:t>
            </w:r>
          </w:p>
        </w:tc>
        <w:tc>
          <w:tcPr>
            <w:tcW w:w="681" w:type="pct"/>
            <w:noWrap/>
            <w:vAlign w:val="bottom"/>
            <w:hideMark/>
          </w:tcPr>
          <w:p w14:paraId="003039EE" w14:textId="77777777" w:rsidR="00F60599" w:rsidRPr="004B3397" w:rsidRDefault="00F60599" w:rsidP="002A2300">
            <w:pPr>
              <w:pStyle w:val="TAC"/>
            </w:pPr>
            <w:r w:rsidRPr="004B3397">
              <w:t>0.95</w:t>
            </w:r>
          </w:p>
        </w:tc>
        <w:tc>
          <w:tcPr>
            <w:tcW w:w="569" w:type="pct"/>
            <w:noWrap/>
            <w:vAlign w:val="bottom"/>
            <w:hideMark/>
          </w:tcPr>
          <w:p w14:paraId="552B0F1D" w14:textId="77777777" w:rsidR="00F60599" w:rsidRPr="004B3397" w:rsidRDefault="00F60599" w:rsidP="002A2300">
            <w:pPr>
              <w:pStyle w:val="TAC"/>
            </w:pPr>
            <w:r w:rsidRPr="004B3397">
              <w:t>256.0</w:t>
            </w:r>
          </w:p>
        </w:tc>
        <w:tc>
          <w:tcPr>
            <w:tcW w:w="681" w:type="pct"/>
            <w:noWrap/>
            <w:vAlign w:val="bottom"/>
            <w:hideMark/>
          </w:tcPr>
          <w:p w14:paraId="6FEFB974" w14:textId="77777777" w:rsidR="00F60599" w:rsidRPr="004B3397" w:rsidRDefault="00F60599" w:rsidP="002A2300">
            <w:pPr>
              <w:pStyle w:val="TAC"/>
            </w:pPr>
            <w:r w:rsidRPr="004B3397">
              <w:t>0.95</w:t>
            </w:r>
          </w:p>
        </w:tc>
        <w:tc>
          <w:tcPr>
            <w:tcW w:w="569" w:type="pct"/>
            <w:noWrap/>
            <w:vAlign w:val="bottom"/>
            <w:hideMark/>
          </w:tcPr>
          <w:p w14:paraId="5AAA9146" w14:textId="77777777" w:rsidR="00F60599" w:rsidRPr="004B3397" w:rsidRDefault="00F60599" w:rsidP="002A2300">
            <w:pPr>
              <w:pStyle w:val="TAC"/>
            </w:pPr>
            <w:r w:rsidRPr="004B3397">
              <w:t>260.5</w:t>
            </w:r>
          </w:p>
        </w:tc>
        <w:tc>
          <w:tcPr>
            <w:tcW w:w="681" w:type="pct"/>
            <w:noWrap/>
            <w:vAlign w:val="bottom"/>
            <w:hideMark/>
          </w:tcPr>
          <w:p w14:paraId="5C940744" w14:textId="77777777" w:rsidR="00F60599" w:rsidRPr="004B3397" w:rsidRDefault="00F60599" w:rsidP="002A2300">
            <w:pPr>
              <w:pStyle w:val="TAC"/>
            </w:pPr>
            <w:r w:rsidRPr="004B3397">
              <w:t>0.95</w:t>
            </w:r>
          </w:p>
        </w:tc>
        <w:tc>
          <w:tcPr>
            <w:tcW w:w="569" w:type="pct"/>
            <w:noWrap/>
            <w:vAlign w:val="bottom"/>
            <w:hideMark/>
          </w:tcPr>
          <w:p w14:paraId="35E79791" w14:textId="77777777" w:rsidR="00F60599" w:rsidRPr="004B3397" w:rsidRDefault="00F60599" w:rsidP="002A2300">
            <w:pPr>
              <w:pStyle w:val="TAC"/>
            </w:pPr>
            <w:r w:rsidRPr="004B3397">
              <w:t>262.7</w:t>
            </w:r>
          </w:p>
        </w:tc>
        <w:tc>
          <w:tcPr>
            <w:tcW w:w="681" w:type="pct"/>
            <w:noWrap/>
            <w:vAlign w:val="bottom"/>
            <w:hideMark/>
          </w:tcPr>
          <w:p w14:paraId="10AE63AE" w14:textId="77777777" w:rsidR="00F60599" w:rsidRPr="004B3397" w:rsidRDefault="00F60599" w:rsidP="002A2300">
            <w:pPr>
              <w:pStyle w:val="TAC"/>
            </w:pPr>
            <w:r w:rsidRPr="004B3397">
              <w:t>0.94</w:t>
            </w:r>
          </w:p>
        </w:tc>
      </w:tr>
      <w:tr w:rsidR="00F60599" w:rsidRPr="004B3397" w14:paraId="15029CC6" w14:textId="77777777" w:rsidTr="001E116D">
        <w:trPr>
          <w:jc w:val="center"/>
        </w:trPr>
        <w:tc>
          <w:tcPr>
            <w:tcW w:w="569" w:type="pct"/>
            <w:noWrap/>
            <w:vAlign w:val="bottom"/>
            <w:hideMark/>
          </w:tcPr>
          <w:p w14:paraId="6F2534CA" w14:textId="77777777" w:rsidR="00F60599" w:rsidRPr="004B3397" w:rsidRDefault="00F60599" w:rsidP="002A2300">
            <w:pPr>
              <w:pStyle w:val="TAC"/>
            </w:pPr>
            <w:r w:rsidRPr="004B3397">
              <w:t>245.8</w:t>
            </w:r>
          </w:p>
        </w:tc>
        <w:tc>
          <w:tcPr>
            <w:tcW w:w="681" w:type="pct"/>
            <w:noWrap/>
            <w:vAlign w:val="bottom"/>
            <w:hideMark/>
          </w:tcPr>
          <w:p w14:paraId="01670925" w14:textId="77777777" w:rsidR="00F60599" w:rsidRPr="004B3397" w:rsidRDefault="00F60599" w:rsidP="002A2300">
            <w:pPr>
              <w:pStyle w:val="TAC"/>
            </w:pPr>
            <w:r w:rsidRPr="004B3397">
              <w:t>0.92</w:t>
            </w:r>
          </w:p>
        </w:tc>
        <w:tc>
          <w:tcPr>
            <w:tcW w:w="569" w:type="pct"/>
            <w:noWrap/>
            <w:vAlign w:val="bottom"/>
            <w:hideMark/>
          </w:tcPr>
          <w:p w14:paraId="68D6894F" w14:textId="77777777" w:rsidR="00F60599" w:rsidRPr="004B3397" w:rsidRDefault="00F60599" w:rsidP="002A2300">
            <w:pPr>
              <w:pStyle w:val="TAC"/>
            </w:pPr>
            <w:r w:rsidRPr="004B3397">
              <w:t>249.0</w:t>
            </w:r>
          </w:p>
        </w:tc>
        <w:tc>
          <w:tcPr>
            <w:tcW w:w="681" w:type="pct"/>
            <w:noWrap/>
            <w:vAlign w:val="bottom"/>
            <w:hideMark/>
          </w:tcPr>
          <w:p w14:paraId="095E96BC" w14:textId="77777777" w:rsidR="00F60599" w:rsidRPr="004B3397" w:rsidRDefault="00F60599" w:rsidP="002A2300">
            <w:pPr>
              <w:pStyle w:val="TAC"/>
            </w:pPr>
            <w:r w:rsidRPr="004B3397">
              <w:t>0.91</w:t>
            </w:r>
          </w:p>
        </w:tc>
        <w:tc>
          <w:tcPr>
            <w:tcW w:w="569" w:type="pct"/>
            <w:noWrap/>
            <w:vAlign w:val="bottom"/>
            <w:hideMark/>
          </w:tcPr>
          <w:p w14:paraId="0CC972FB" w14:textId="77777777" w:rsidR="00F60599" w:rsidRPr="004B3397" w:rsidRDefault="00F60599" w:rsidP="002A2300">
            <w:pPr>
              <w:pStyle w:val="TAC"/>
            </w:pPr>
            <w:r w:rsidRPr="004B3397">
              <w:t>255.7</w:t>
            </w:r>
          </w:p>
        </w:tc>
        <w:tc>
          <w:tcPr>
            <w:tcW w:w="681" w:type="pct"/>
            <w:noWrap/>
            <w:vAlign w:val="bottom"/>
            <w:hideMark/>
          </w:tcPr>
          <w:p w14:paraId="274CC201" w14:textId="77777777" w:rsidR="00F60599" w:rsidRPr="004B3397" w:rsidRDefault="00F60599" w:rsidP="002A2300">
            <w:pPr>
              <w:pStyle w:val="TAC"/>
            </w:pPr>
            <w:r w:rsidRPr="004B3397">
              <w:t>0.90</w:t>
            </w:r>
          </w:p>
        </w:tc>
        <w:tc>
          <w:tcPr>
            <w:tcW w:w="569" w:type="pct"/>
            <w:noWrap/>
            <w:vAlign w:val="bottom"/>
            <w:hideMark/>
          </w:tcPr>
          <w:p w14:paraId="46BB6A64" w14:textId="77777777" w:rsidR="00F60599" w:rsidRPr="004B3397" w:rsidRDefault="00F60599" w:rsidP="002A2300">
            <w:pPr>
              <w:pStyle w:val="TAC"/>
            </w:pPr>
            <w:r w:rsidRPr="004B3397">
              <w:t>259.0</w:t>
            </w:r>
          </w:p>
        </w:tc>
        <w:tc>
          <w:tcPr>
            <w:tcW w:w="681" w:type="pct"/>
            <w:noWrap/>
            <w:vAlign w:val="bottom"/>
            <w:hideMark/>
          </w:tcPr>
          <w:p w14:paraId="1EED69DA" w14:textId="77777777" w:rsidR="00F60599" w:rsidRPr="004B3397" w:rsidRDefault="00F60599" w:rsidP="002A2300">
            <w:pPr>
              <w:pStyle w:val="TAC"/>
            </w:pPr>
            <w:r w:rsidRPr="004B3397">
              <w:t>0.89</w:t>
            </w:r>
          </w:p>
        </w:tc>
      </w:tr>
      <w:tr w:rsidR="00F60599" w:rsidRPr="004B3397" w14:paraId="108B5313" w14:textId="77777777" w:rsidTr="001E116D">
        <w:trPr>
          <w:jc w:val="center"/>
        </w:trPr>
        <w:tc>
          <w:tcPr>
            <w:tcW w:w="569" w:type="pct"/>
            <w:noWrap/>
            <w:vAlign w:val="bottom"/>
            <w:hideMark/>
          </w:tcPr>
          <w:p w14:paraId="204523D6" w14:textId="77777777" w:rsidR="00F60599" w:rsidRPr="004B3397" w:rsidRDefault="00F60599" w:rsidP="002A2300">
            <w:pPr>
              <w:pStyle w:val="TAC"/>
            </w:pPr>
            <w:r w:rsidRPr="004B3397">
              <w:t>237.8</w:t>
            </w:r>
          </w:p>
        </w:tc>
        <w:tc>
          <w:tcPr>
            <w:tcW w:w="681" w:type="pct"/>
            <w:noWrap/>
            <w:vAlign w:val="bottom"/>
            <w:hideMark/>
          </w:tcPr>
          <w:p w14:paraId="177C7C4C" w14:textId="77777777" w:rsidR="00F60599" w:rsidRPr="004B3397" w:rsidRDefault="00F60599" w:rsidP="002A2300">
            <w:pPr>
              <w:pStyle w:val="TAC"/>
            </w:pPr>
            <w:r w:rsidRPr="004B3397">
              <w:t>0.89</w:t>
            </w:r>
          </w:p>
        </w:tc>
        <w:tc>
          <w:tcPr>
            <w:tcW w:w="569" w:type="pct"/>
            <w:noWrap/>
            <w:vAlign w:val="bottom"/>
            <w:hideMark/>
          </w:tcPr>
          <w:p w14:paraId="1DB921E4" w14:textId="77777777" w:rsidR="00F60599" w:rsidRPr="004B3397" w:rsidRDefault="00F60599" w:rsidP="002A2300">
            <w:pPr>
              <w:pStyle w:val="TAC"/>
            </w:pPr>
            <w:r w:rsidRPr="004B3397">
              <w:t>242.0</w:t>
            </w:r>
          </w:p>
        </w:tc>
        <w:tc>
          <w:tcPr>
            <w:tcW w:w="681" w:type="pct"/>
            <w:noWrap/>
            <w:vAlign w:val="bottom"/>
            <w:hideMark/>
          </w:tcPr>
          <w:p w14:paraId="6255D6BB" w14:textId="77777777" w:rsidR="00F60599" w:rsidRPr="004B3397" w:rsidRDefault="00F60599" w:rsidP="002A2300">
            <w:pPr>
              <w:pStyle w:val="TAC"/>
            </w:pPr>
            <w:r w:rsidRPr="004B3397">
              <w:t>0.87</w:t>
            </w:r>
          </w:p>
        </w:tc>
        <w:tc>
          <w:tcPr>
            <w:tcW w:w="569" w:type="pct"/>
            <w:noWrap/>
            <w:vAlign w:val="bottom"/>
            <w:hideMark/>
          </w:tcPr>
          <w:p w14:paraId="121BB8E6" w14:textId="77777777" w:rsidR="00F60599" w:rsidRPr="004B3397" w:rsidRDefault="00F60599" w:rsidP="002A2300">
            <w:pPr>
              <w:pStyle w:val="TAC"/>
            </w:pPr>
            <w:r w:rsidRPr="004B3397">
              <w:t>250.9</w:t>
            </w:r>
          </w:p>
        </w:tc>
        <w:tc>
          <w:tcPr>
            <w:tcW w:w="681" w:type="pct"/>
            <w:noWrap/>
            <w:vAlign w:val="bottom"/>
            <w:hideMark/>
          </w:tcPr>
          <w:p w14:paraId="4C9117C9" w14:textId="77777777" w:rsidR="00F60599" w:rsidRPr="004B3397" w:rsidRDefault="00F60599" w:rsidP="002A2300">
            <w:pPr>
              <w:pStyle w:val="TAC"/>
            </w:pPr>
            <w:r w:rsidRPr="004B3397">
              <w:t>0.84</w:t>
            </w:r>
          </w:p>
        </w:tc>
        <w:tc>
          <w:tcPr>
            <w:tcW w:w="569" w:type="pct"/>
            <w:noWrap/>
            <w:vAlign w:val="bottom"/>
            <w:hideMark/>
          </w:tcPr>
          <w:p w14:paraId="754A57C0" w14:textId="77777777" w:rsidR="00F60599" w:rsidRPr="004B3397" w:rsidRDefault="00F60599" w:rsidP="002A2300">
            <w:pPr>
              <w:pStyle w:val="TAC"/>
            </w:pPr>
            <w:r w:rsidRPr="004B3397">
              <w:t>255.4</w:t>
            </w:r>
          </w:p>
        </w:tc>
        <w:tc>
          <w:tcPr>
            <w:tcW w:w="681" w:type="pct"/>
            <w:noWrap/>
            <w:vAlign w:val="bottom"/>
            <w:hideMark/>
          </w:tcPr>
          <w:p w14:paraId="401569DE" w14:textId="77777777" w:rsidR="00F60599" w:rsidRPr="004B3397" w:rsidRDefault="00F60599" w:rsidP="002A2300">
            <w:pPr>
              <w:pStyle w:val="TAC"/>
            </w:pPr>
            <w:r w:rsidRPr="004B3397">
              <w:t>0.83</w:t>
            </w:r>
          </w:p>
        </w:tc>
      </w:tr>
      <w:tr w:rsidR="00F60599" w:rsidRPr="004B3397" w14:paraId="747E4413" w14:textId="77777777" w:rsidTr="001E116D">
        <w:trPr>
          <w:jc w:val="center"/>
        </w:trPr>
        <w:tc>
          <w:tcPr>
            <w:tcW w:w="569" w:type="pct"/>
            <w:noWrap/>
            <w:vAlign w:val="bottom"/>
            <w:hideMark/>
          </w:tcPr>
          <w:p w14:paraId="4BFEC92F" w14:textId="77777777" w:rsidR="00F60599" w:rsidRPr="004B3397" w:rsidRDefault="00F60599" w:rsidP="002A2300">
            <w:pPr>
              <w:pStyle w:val="TAC"/>
            </w:pPr>
            <w:r w:rsidRPr="004B3397">
              <w:t>229.7</w:t>
            </w:r>
          </w:p>
        </w:tc>
        <w:tc>
          <w:tcPr>
            <w:tcW w:w="681" w:type="pct"/>
            <w:noWrap/>
            <w:vAlign w:val="bottom"/>
            <w:hideMark/>
          </w:tcPr>
          <w:p w14:paraId="0878DC48" w14:textId="77777777" w:rsidR="00F60599" w:rsidRPr="004B3397" w:rsidRDefault="00F60599" w:rsidP="002A2300">
            <w:pPr>
              <w:pStyle w:val="TAC"/>
            </w:pPr>
            <w:r w:rsidRPr="004B3397">
              <w:t>0.86</w:t>
            </w:r>
          </w:p>
        </w:tc>
        <w:tc>
          <w:tcPr>
            <w:tcW w:w="569" w:type="pct"/>
            <w:noWrap/>
            <w:vAlign w:val="bottom"/>
            <w:hideMark/>
          </w:tcPr>
          <w:p w14:paraId="1FA75F38" w14:textId="77777777" w:rsidR="00F60599" w:rsidRPr="004B3397" w:rsidRDefault="00F60599" w:rsidP="002A2300">
            <w:pPr>
              <w:pStyle w:val="TAC"/>
            </w:pPr>
            <w:r w:rsidRPr="004B3397">
              <w:t>234.9</w:t>
            </w:r>
          </w:p>
        </w:tc>
        <w:tc>
          <w:tcPr>
            <w:tcW w:w="681" w:type="pct"/>
            <w:noWrap/>
            <w:vAlign w:val="bottom"/>
            <w:hideMark/>
          </w:tcPr>
          <w:p w14:paraId="72FCAF7F" w14:textId="77777777" w:rsidR="00F60599" w:rsidRPr="004B3397" w:rsidRDefault="00F60599" w:rsidP="002A2300">
            <w:pPr>
              <w:pStyle w:val="TAC"/>
            </w:pPr>
            <w:r w:rsidRPr="004B3397">
              <w:t>0.85</w:t>
            </w:r>
          </w:p>
        </w:tc>
        <w:tc>
          <w:tcPr>
            <w:tcW w:w="569" w:type="pct"/>
            <w:noWrap/>
            <w:vAlign w:val="bottom"/>
            <w:hideMark/>
          </w:tcPr>
          <w:p w14:paraId="62E59844" w14:textId="77777777" w:rsidR="00F60599" w:rsidRPr="004B3397" w:rsidRDefault="00F60599" w:rsidP="002A2300">
            <w:pPr>
              <w:pStyle w:val="TAC"/>
            </w:pPr>
            <w:r w:rsidRPr="004B3397">
              <w:t>246.1</w:t>
            </w:r>
          </w:p>
        </w:tc>
        <w:tc>
          <w:tcPr>
            <w:tcW w:w="681" w:type="pct"/>
            <w:noWrap/>
            <w:vAlign w:val="bottom"/>
            <w:hideMark/>
          </w:tcPr>
          <w:p w14:paraId="1D0F4FBB" w14:textId="77777777" w:rsidR="00F60599" w:rsidRPr="004B3397" w:rsidRDefault="00F60599" w:rsidP="002A2300">
            <w:pPr>
              <w:pStyle w:val="TAC"/>
            </w:pPr>
            <w:r w:rsidRPr="004B3397">
              <w:t>0.80</w:t>
            </w:r>
          </w:p>
        </w:tc>
        <w:tc>
          <w:tcPr>
            <w:tcW w:w="569" w:type="pct"/>
            <w:noWrap/>
            <w:vAlign w:val="bottom"/>
            <w:hideMark/>
          </w:tcPr>
          <w:p w14:paraId="6F728967" w14:textId="77777777" w:rsidR="00F60599" w:rsidRPr="004B3397" w:rsidRDefault="00F60599" w:rsidP="002A2300">
            <w:pPr>
              <w:pStyle w:val="TAC"/>
            </w:pPr>
            <w:r w:rsidRPr="004B3397">
              <w:t>251.7</w:t>
            </w:r>
          </w:p>
        </w:tc>
        <w:tc>
          <w:tcPr>
            <w:tcW w:w="681" w:type="pct"/>
            <w:noWrap/>
            <w:vAlign w:val="bottom"/>
            <w:hideMark/>
          </w:tcPr>
          <w:p w14:paraId="180E37C5" w14:textId="77777777" w:rsidR="00F60599" w:rsidRPr="004B3397" w:rsidRDefault="00F60599" w:rsidP="002A2300">
            <w:pPr>
              <w:pStyle w:val="TAC"/>
            </w:pPr>
            <w:r w:rsidRPr="004B3397">
              <w:t>0.78</w:t>
            </w:r>
          </w:p>
        </w:tc>
      </w:tr>
      <w:tr w:rsidR="00F60599" w:rsidRPr="004B3397" w14:paraId="301A33C9" w14:textId="77777777" w:rsidTr="001E116D">
        <w:trPr>
          <w:jc w:val="center"/>
        </w:trPr>
        <w:tc>
          <w:tcPr>
            <w:tcW w:w="569" w:type="pct"/>
            <w:noWrap/>
            <w:vAlign w:val="bottom"/>
            <w:hideMark/>
          </w:tcPr>
          <w:p w14:paraId="2B067FFE" w14:textId="77777777" w:rsidR="00F60599" w:rsidRPr="004B3397" w:rsidRDefault="00F60599" w:rsidP="002A2300">
            <w:pPr>
              <w:pStyle w:val="TAC"/>
            </w:pPr>
            <w:r w:rsidRPr="004B3397">
              <w:t>221.7</w:t>
            </w:r>
          </w:p>
        </w:tc>
        <w:tc>
          <w:tcPr>
            <w:tcW w:w="681" w:type="pct"/>
            <w:noWrap/>
            <w:vAlign w:val="bottom"/>
            <w:hideMark/>
          </w:tcPr>
          <w:p w14:paraId="33690D1D" w14:textId="77777777" w:rsidR="00F60599" w:rsidRPr="004B3397" w:rsidRDefault="00F60599" w:rsidP="002A2300">
            <w:pPr>
              <w:pStyle w:val="TAC"/>
            </w:pPr>
            <w:r w:rsidRPr="004B3397">
              <w:t>0.85</w:t>
            </w:r>
          </w:p>
        </w:tc>
        <w:tc>
          <w:tcPr>
            <w:tcW w:w="569" w:type="pct"/>
            <w:noWrap/>
            <w:vAlign w:val="bottom"/>
            <w:hideMark/>
          </w:tcPr>
          <w:p w14:paraId="6028E335" w14:textId="77777777" w:rsidR="00F60599" w:rsidRPr="004B3397" w:rsidRDefault="00F60599" w:rsidP="002A2300">
            <w:pPr>
              <w:pStyle w:val="TAC"/>
            </w:pPr>
            <w:r w:rsidRPr="004B3397">
              <w:t>227.9</w:t>
            </w:r>
          </w:p>
        </w:tc>
        <w:tc>
          <w:tcPr>
            <w:tcW w:w="681" w:type="pct"/>
            <w:noWrap/>
            <w:vAlign w:val="bottom"/>
            <w:hideMark/>
          </w:tcPr>
          <w:p w14:paraId="1BA141A5" w14:textId="77777777" w:rsidR="00F60599" w:rsidRPr="004B3397" w:rsidRDefault="00F60599" w:rsidP="002A2300">
            <w:pPr>
              <w:pStyle w:val="TAC"/>
            </w:pPr>
            <w:r w:rsidRPr="004B3397">
              <w:t>0.83</w:t>
            </w:r>
          </w:p>
        </w:tc>
        <w:tc>
          <w:tcPr>
            <w:tcW w:w="569" w:type="pct"/>
            <w:noWrap/>
            <w:vAlign w:val="bottom"/>
            <w:hideMark/>
          </w:tcPr>
          <w:p w14:paraId="1460252B" w14:textId="77777777" w:rsidR="00F60599" w:rsidRPr="004B3397" w:rsidRDefault="00F60599" w:rsidP="002A2300">
            <w:pPr>
              <w:pStyle w:val="TAC"/>
            </w:pPr>
            <w:r w:rsidRPr="004B3397">
              <w:t>241.4</w:t>
            </w:r>
          </w:p>
        </w:tc>
        <w:tc>
          <w:tcPr>
            <w:tcW w:w="681" w:type="pct"/>
            <w:noWrap/>
            <w:vAlign w:val="bottom"/>
            <w:hideMark/>
          </w:tcPr>
          <w:p w14:paraId="477EAE60" w14:textId="77777777" w:rsidR="00F60599" w:rsidRPr="004B3397" w:rsidRDefault="00F60599" w:rsidP="002A2300">
            <w:pPr>
              <w:pStyle w:val="TAC"/>
            </w:pPr>
            <w:r w:rsidRPr="004B3397">
              <w:t>0.77</w:t>
            </w:r>
          </w:p>
        </w:tc>
        <w:tc>
          <w:tcPr>
            <w:tcW w:w="569" w:type="pct"/>
            <w:noWrap/>
            <w:vAlign w:val="bottom"/>
            <w:hideMark/>
          </w:tcPr>
          <w:p w14:paraId="61F464DA" w14:textId="77777777" w:rsidR="00F60599" w:rsidRPr="004B3397" w:rsidRDefault="00F60599" w:rsidP="002A2300">
            <w:pPr>
              <w:pStyle w:val="TAC"/>
            </w:pPr>
            <w:r w:rsidRPr="004B3397">
              <w:t>248.1</w:t>
            </w:r>
          </w:p>
        </w:tc>
        <w:tc>
          <w:tcPr>
            <w:tcW w:w="681" w:type="pct"/>
            <w:noWrap/>
            <w:vAlign w:val="bottom"/>
            <w:hideMark/>
          </w:tcPr>
          <w:p w14:paraId="77CDE013" w14:textId="77777777" w:rsidR="00F60599" w:rsidRPr="004B3397" w:rsidRDefault="00F60599" w:rsidP="002A2300">
            <w:pPr>
              <w:pStyle w:val="TAC"/>
            </w:pPr>
            <w:r w:rsidRPr="004B3397">
              <w:t>0.73</w:t>
            </w:r>
          </w:p>
        </w:tc>
      </w:tr>
      <w:tr w:rsidR="00F60599" w:rsidRPr="004B3397" w14:paraId="7F534FB1" w14:textId="77777777" w:rsidTr="001E116D">
        <w:trPr>
          <w:jc w:val="center"/>
        </w:trPr>
        <w:tc>
          <w:tcPr>
            <w:tcW w:w="569" w:type="pct"/>
            <w:noWrap/>
            <w:vAlign w:val="bottom"/>
            <w:hideMark/>
          </w:tcPr>
          <w:p w14:paraId="78417BA9" w14:textId="77777777" w:rsidR="00F60599" w:rsidRPr="004B3397" w:rsidRDefault="00F60599" w:rsidP="002A2300">
            <w:pPr>
              <w:pStyle w:val="TAC"/>
            </w:pPr>
            <w:r w:rsidRPr="004B3397">
              <w:t>213.6</w:t>
            </w:r>
          </w:p>
        </w:tc>
        <w:tc>
          <w:tcPr>
            <w:tcW w:w="681" w:type="pct"/>
            <w:noWrap/>
            <w:vAlign w:val="bottom"/>
            <w:hideMark/>
          </w:tcPr>
          <w:p w14:paraId="0331F3D7" w14:textId="77777777" w:rsidR="00F60599" w:rsidRPr="004B3397" w:rsidRDefault="00F60599" w:rsidP="002A2300">
            <w:pPr>
              <w:pStyle w:val="TAC"/>
            </w:pPr>
            <w:r w:rsidRPr="004B3397">
              <w:t>0.85</w:t>
            </w:r>
          </w:p>
        </w:tc>
        <w:tc>
          <w:tcPr>
            <w:tcW w:w="569" w:type="pct"/>
            <w:noWrap/>
            <w:vAlign w:val="bottom"/>
            <w:hideMark/>
          </w:tcPr>
          <w:p w14:paraId="2E6432E2" w14:textId="77777777" w:rsidR="00F60599" w:rsidRPr="004B3397" w:rsidRDefault="00F60599" w:rsidP="002A2300">
            <w:pPr>
              <w:pStyle w:val="TAC"/>
            </w:pPr>
            <w:r w:rsidRPr="004B3397">
              <w:t>220.9</w:t>
            </w:r>
          </w:p>
        </w:tc>
        <w:tc>
          <w:tcPr>
            <w:tcW w:w="681" w:type="pct"/>
            <w:noWrap/>
            <w:vAlign w:val="bottom"/>
            <w:hideMark/>
          </w:tcPr>
          <w:p w14:paraId="5500CF49" w14:textId="77777777" w:rsidR="00F60599" w:rsidRPr="004B3397" w:rsidRDefault="00F60599" w:rsidP="002A2300">
            <w:pPr>
              <w:pStyle w:val="TAC"/>
            </w:pPr>
            <w:r w:rsidRPr="004B3397">
              <w:t>0.82</w:t>
            </w:r>
          </w:p>
        </w:tc>
        <w:tc>
          <w:tcPr>
            <w:tcW w:w="569" w:type="pct"/>
            <w:noWrap/>
            <w:vAlign w:val="bottom"/>
            <w:hideMark/>
          </w:tcPr>
          <w:p w14:paraId="1B1D036E" w14:textId="77777777" w:rsidR="00F60599" w:rsidRPr="004B3397" w:rsidRDefault="00F60599" w:rsidP="002A2300">
            <w:pPr>
              <w:pStyle w:val="TAC"/>
            </w:pPr>
            <w:r w:rsidRPr="004B3397">
              <w:t>236.6</w:t>
            </w:r>
          </w:p>
        </w:tc>
        <w:tc>
          <w:tcPr>
            <w:tcW w:w="681" w:type="pct"/>
            <w:noWrap/>
            <w:vAlign w:val="bottom"/>
            <w:hideMark/>
          </w:tcPr>
          <w:p w14:paraId="4319599E" w14:textId="77777777" w:rsidR="00F60599" w:rsidRPr="004B3397" w:rsidRDefault="00F60599" w:rsidP="002A2300">
            <w:pPr>
              <w:pStyle w:val="TAC"/>
            </w:pPr>
            <w:r w:rsidRPr="004B3397">
              <w:t>0.75</w:t>
            </w:r>
          </w:p>
        </w:tc>
        <w:tc>
          <w:tcPr>
            <w:tcW w:w="569" w:type="pct"/>
            <w:noWrap/>
            <w:vAlign w:val="bottom"/>
            <w:hideMark/>
          </w:tcPr>
          <w:p w14:paraId="3E8FE741" w14:textId="77777777" w:rsidR="00F60599" w:rsidRPr="004B3397" w:rsidRDefault="00F60599" w:rsidP="002A2300">
            <w:pPr>
              <w:pStyle w:val="TAC"/>
            </w:pPr>
            <w:r w:rsidRPr="004B3397">
              <w:t>244.4</w:t>
            </w:r>
          </w:p>
        </w:tc>
        <w:tc>
          <w:tcPr>
            <w:tcW w:w="681" w:type="pct"/>
            <w:noWrap/>
            <w:vAlign w:val="bottom"/>
            <w:hideMark/>
          </w:tcPr>
          <w:p w14:paraId="31A76ED3" w14:textId="77777777" w:rsidR="00F60599" w:rsidRPr="004B3397" w:rsidRDefault="00F60599" w:rsidP="002A2300">
            <w:pPr>
              <w:pStyle w:val="TAC"/>
            </w:pPr>
            <w:r w:rsidRPr="004B3397">
              <w:t>0.70</w:t>
            </w:r>
          </w:p>
        </w:tc>
      </w:tr>
      <w:tr w:rsidR="00F60599" w:rsidRPr="004B3397" w14:paraId="488E7DBA" w14:textId="77777777" w:rsidTr="001E116D">
        <w:trPr>
          <w:jc w:val="center"/>
        </w:trPr>
        <w:tc>
          <w:tcPr>
            <w:tcW w:w="569" w:type="pct"/>
            <w:noWrap/>
            <w:vAlign w:val="bottom"/>
            <w:hideMark/>
          </w:tcPr>
          <w:p w14:paraId="3A253E99" w14:textId="77777777" w:rsidR="00F60599" w:rsidRPr="004B3397" w:rsidRDefault="00F60599" w:rsidP="002A2300">
            <w:pPr>
              <w:pStyle w:val="TAC"/>
            </w:pPr>
            <w:r w:rsidRPr="004B3397">
              <w:t>205.6</w:t>
            </w:r>
          </w:p>
        </w:tc>
        <w:tc>
          <w:tcPr>
            <w:tcW w:w="681" w:type="pct"/>
            <w:noWrap/>
            <w:vAlign w:val="bottom"/>
            <w:hideMark/>
          </w:tcPr>
          <w:p w14:paraId="41DF52D1" w14:textId="77777777" w:rsidR="00F60599" w:rsidRPr="004B3397" w:rsidRDefault="00F60599" w:rsidP="002A2300">
            <w:pPr>
              <w:pStyle w:val="TAC"/>
            </w:pPr>
            <w:r w:rsidRPr="004B3397">
              <w:t>0.83</w:t>
            </w:r>
          </w:p>
        </w:tc>
        <w:tc>
          <w:tcPr>
            <w:tcW w:w="569" w:type="pct"/>
            <w:noWrap/>
            <w:vAlign w:val="bottom"/>
            <w:hideMark/>
          </w:tcPr>
          <w:p w14:paraId="2F78F099" w14:textId="77777777" w:rsidR="00F60599" w:rsidRPr="004B3397" w:rsidRDefault="00F60599" w:rsidP="002A2300">
            <w:pPr>
              <w:pStyle w:val="TAC"/>
            </w:pPr>
            <w:r w:rsidRPr="004B3397">
              <w:t>213.9</w:t>
            </w:r>
          </w:p>
        </w:tc>
        <w:tc>
          <w:tcPr>
            <w:tcW w:w="681" w:type="pct"/>
            <w:noWrap/>
            <w:vAlign w:val="bottom"/>
            <w:hideMark/>
          </w:tcPr>
          <w:p w14:paraId="4DB2DACC" w14:textId="77777777" w:rsidR="00F60599" w:rsidRPr="004B3397" w:rsidRDefault="00F60599" w:rsidP="002A2300">
            <w:pPr>
              <w:pStyle w:val="TAC"/>
            </w:pPr>
            <w:r w:rsidRPr="004B3397">
              <w:t>0.82</w:t>
            </w:r>
          </w:p>
        </w:tc>
        <w:tc>
          <w:tcPr>
            <w:tcW w:w="569" w:type="pct"/>
            <w:noWrap/>
            <w:vAlign w:val="bottom"/>
            <w:hideMark/>
          </w:tcPr>
          <w:p w14:paraId="6180AD4F" w14:textId="77777777" w:rsidR="00F60599" w:rsidRPr="004B3397" w:rsidRDefault="00F60599" w:rsidP="002A2300">
            <w:pPr>
              <w:pStyle w:val="TAC"/>
            </w:pPr>
            <w:r w:rsidRPr="004B3397">
              <w:t>231.8</w:t>
            </w:r>
          </w:p>
        </w:tc>
        <w:tc>
          <w:tcPr>
            <w:tcW w:w="681" w:type="pct"/>
            <w:noWrap/>
            <w:vAlign w:val="bottom"/>
            <w:hideMark/>
          </w:tcPr>
          <w:p w14:paraId="20858A71" w14:textId="77777777" w:rsidR="00F60599" w:rsidRPr="004B3397" w:rsidRDefault="00F60599" w:rsidP="002A2300">
            <w:pPr>
              <w:pStyle w:val="TAC"/>
            </w:pPr>
            <w:r w:rsidRPr="004B3397">
              <w:t>0.73</w:t>
            </w:r>
          </w:p>
        </w:tc>
        <w:tc>
          <w:tcPr>
            <w:tcW w:w="569" w:type="pct"/>
            <w:noWrap/>
            <w:vAlign w:val="bottom"/>
            <w:hideMark/>
          </w:tcPr>
          <w:p w14:paraId="3E1CC341" w14:textId="77777777" w:rsidR="00F60599" w:rsidRPr="004B3397" w:rsidRDefault="00F60599" w:rsidP="002A2300">
            <w:pPr>
              <w:pStyle w:val="TAC"/>
            </w:pPr>
            <w:r w:rsidRPr="004B3397">
              <w:t>240.8</w:t>
            </w:r>
          </w:p>
        </w:tc>
        <w:tc>
          <w:tcPr>
            <w:tcW w:w="681" w:type="pct"/>
            <w:noWrap/>
            <w:vAlign w:val="bottom"/>
            <w:hideMark/>
          </w:tcPr>
          <w:p w14:paraId="707B62E9" w14:textId="77777777" w:rsidR="00F60599" w:rsidRPr="004B3397" w:rsidRDefault="00F60599" w:rsidP="002A2300">
            <w:pPr>
              <w:pStyle w:val="TAC"/>
            </w:pPr>
            <w:r w:rsidRPr="004B3397">
              <w:t>0.68</w:t>
            </w:r>
          </w:p>
        </w:tc>
      </w:tr>
      <w:tr w:rsidR="00F60599" w:rsidRPr="004B3397" w14:paraId="5D7E6C60" w14:textId="77777777" w:rsidTr="001E116D">
        <w:trPr>
          <w:jc w:val="center"/>
        </w:trPr>
        <w:tc>
          <w:tcPr>
            <w:tcW w:w="569" w:type="pct"/>
            <w:noWrap/>
            <w:vAlign w:val="bottom"/>
            <w:hideMark/>
          </w:tcPr>
          <w:p w14:paraId="1D7A36CB" w14:textId="77777777" w:rsidR="00F60599" w:rsidRPr="004B3397" w:rsidRDefault="00F60599" w:rsidP="002A2300">
            <w:pPr>
              <w:pStyle w:val="TAC"/>
            </w:pPr>
            <w:r w:rsidRPr="004B3397">
              <w:t>197.5</w:t>
            </w:r>
          </w:p>
        </w:tc>
        <w:tc>
          <w:tcPr>
            <w:tcW w:w="681" w:type="pct"/>
            <w:noWrap/>
            <w:vAlign w:val="bottom"/>
            <w:hideMark/>
          </w:tcPr>
          <w:p w14:paraId="7494C4A3" w14:textId="77777777" w:rsidR="00F60599" w:rsidRPr="004B3397" w:rsidRDefault="00F60599" w:rsidP="002A2300">
            <w:pPr>
              <w:pStyle w:val="TAC"/>
            </w:pPr>
            <w:r w:rsidRPr="004B3397">
              <w:t>0.80</w:t>
            </w:r>
          </w:p>
        </w:tc>
        <w:tc>
          <w:tcPr>
            <w:tcW w:w="569" w:type="pct"/>
            <w:noWrap/>
            <w:vAlign w:val="bottom"/>
            <w:hideMark/>
          </w:tcPr>
          <w:p w14:paraId="0A489894" w14:textId="77777777" w:rsidR="00F60599" w:rsidRPr="004B3397" w:rsidRDefault="00F60599" w:rsidP="002A2300">
            <w:pPr>
              <w:pStyle w:val="TAC"/>
            </w:pPr>
            <w:r w:rsidRPr="004B3397">
              <w:t>206.9</w:t>
            </w:r>
          </w:p>
        </w:tc>
        <w:tc>
          <w:tcPr>
            <w:tcW w:w="681" w:type="pct"/>
            <w:noWrap/>
            <w:vAlign w:val="bottom"/>
            <w:hideMark/>
          </w:tcPr>
          <w:p w14:paraId="1E1226E1" w14:textId="77777777" w:rsidR="00F60599" w:rsidRPr="004B3397" w:rsidRDefault="00F60599" w:rsidP="002A2300">
            <w:pPr>
              <w:pStyle w:val="TAC"/>
            </w:pPr>
            <w:r w:rsidRPr="004B3397">
              <w:t>0.80</w:t>
            </w:r>
          </w:p>
        </w:tc>
        <w:tc>
          <w:tcPr>
            <w:tcW w:w="569" w:type="pct"/>
            <w:noWrap/>
            <w:vAlign w:val="bottom"/>
            <w:hideMark/>
          </w:tcPr>
          <w:p w14:paraId="396A59A9" w14:textId="77777777" w:rsidR="00F60599" w:rsidRPr="004B3397" w:rsidRDefault="00F60599" w:rsidP="002A2300">
            <w:pPr>
              <w:pStyle w:val="TAC"/>
            </w:pPr>
            <w:r w:rsidRPr="004B3397">
              <w:t>227.1</w:t>
            </w:r>
          </w:p>
        </w:tc>
        <w:tc>
          <w:tcPr>
            <w:tcW w:w="681" w:type="pct"/>
            <w:noWrap/>
            <w:vAlign w:val="bottom"/>
            <w:hideMark/>
          </w:tcPr>
          <w:p w14:paraId="3FFE6CA8" w14:textId="77777777" w:rsidR="00F60599" w:rsidRPr="004B3397" w:rsidRDefault="00F60599" w:rsidP="002A2300">
            <w:pPr>
              <w:pStyle w:val="TAC"/>
            </w:pPr>
            <w:r w:rsidRPr="004B3397">
              <w:t>0.72</w:t>
            </w:r>
          </w:p>
        </w:tc>
        <w:tc>
          <w:tcPr>
            <w:tcW w:w="569" w:type="pct"/>
            <w:noWrap/>
            <w:vAlign w:val="bottom"/>
            <w:hideMark/>
          </w:tcPr>
          <w:p w14:paraId="1E9B2EB8" w14:textId="77777777" w:rsidR="00F60599" w:rsidRPr="004B3397" w:rsidRDefault="00F60599" w:rsidP="002A2300">
            <w:pPr>
              <w:pStyle w:val="TAC"/>
            </w:pPr>
            <w:r w:rsidRPr="004B3397">
              <w:t>237.1</w:t>
            </w:r>
          </w:p>
        </w:tc>
        <w:tc>
          <w:tcPr>
            <w:tcW w:w="681" w:type="pct"/>
            <w:noWrap/>
            <w:vAlign w:val="bottom"/>
            <w:hideMark/>
          </w:tcPr>
          <w:p w14:paraId="425BF979" w14:textId="77777777" w:rsidR="00F60599" w:rsidRPr="004B3397" w:rsidRDefault="00F60599" w:rsidP="002A2300">
            <w:pPr>
              <w:pStyle w:val="TAC"/>
            </w:pPr>
            <w:r w:rsidRPr="004B3397">
              <w:t>0.66</w:t>
            </w:r>
          </w:p>
        </w:tc>
      </w:tr>
      <w:tr w:rsidR="00F60599" w:rsidRPr="004B3397" w14:paraId="053CB871" w14:textId="77777777" w:rsidTr="001E116D">
        <w:trPr>
          <w:jc w:val="center"/>
        </w:trPr>
        <w:tc>
          <w:tcPr>
            <w:tcW w:w="569" w:type="pct"/>
            <w:noWrap/>
            <w:vAlign w:val="bottom"/>
            <w:hideMark/>
          </w:tcPr>
          <w:p w14:paraId="56107B69" w14:textId="77777777" w:rsidR="00F60599" w:rsidRPr="004B3397" w:rsidRDefault="00F60599" w:rsidP="002A2300">
            <w:pPr>
              <w:pStyle w:val="TAC"/>
            </w:pPr>
            <w:r w:rsidRPr="004B3397">
              <w:t>189.5</w:t>
            </w:r>
          </w:p>
        </w:tc>
        <w:tc>
          <w:tcPr>
            <w:tcW w:w="681" w:type="pct"/>
            <w:noWrap/>
            <w:vAlign w:val="bottom"/>
            <w:hideMark/>
          </w:tcPr>
          <w:p w14:paraId="515B517F" w14:textId="77777777" w:rsidR="00F60599" w:rsidRPr="004B3397" w:rsidRDefault="00F60599" w:rsidP="002A2300">
            <w:pPr>
              <w:pStyle w:val="TAC"/>
            </w:pPr>
            <w:r w:rsidRPr="004B3397">
              <w:t>0.75</w:t>
            </w:r>
          </w:p>
        </w:tc>
        <w:tc>
          <w:tcPr>
            <w:tcW w:w="569" w:type="pct"/>
            <w:noWrap/>
            <w:vAlign w:val="bottom"/>
            <w:hideMark/>
          </w:tcPr>
          <w:p w14:paraId="3752539F" w14:textId="77777777" w:rsidR="00F60599" w:rsidRPr="004B3397" w:rsidRDefault="00F60599" w:rsidP="002A2300">
            <w:pPr>
              <w:pStyle w:val="TAC"/>
            </w:pPr>
            <w:r w:rsidRPr="004B3397">
              <w:t>199.9</w:t>
            </w:r>
          </w:p>
        </w:tc>
        <w:tc>
          <w:tcPr>
            <w:tcW w:w="681" w:type="pct"/>
            <w:noWrap/>
            <w:vAlign w:val="bottom"/>
            <w:hideMark/>
          </w:tcPr>
          <w:p w14:paraId="6C5ED679" w14:textId="77777777" w:rsidR="00F60599" w:rsidRPr="004B3397" w:rsidRDefault="00F60599" w:rsidP="002A2300">
            <w:pPr>
              <w:pStyle w:val="TAC"/>
            </w:pPr>
            <w:r w:rsidRPr="004B3397">
              <w:t>0.77</w:t>
            </w:r>
          </w:p>
        </w:tc>
        <w:tc>
          <w:tcPr>
            <w:tcW w:w="569" w:type="pct"/>
            <w:noWrap/>
            <w:vAlign w:val="bottom"/>
            <w:hideMark/>
          </w:tcPr>
          <w:p w14:paraId="0D56C663" w14:textId="77777777" w:rsidR="00F60599" w:rsidRPr="004B3397" w:rsidRDefault="00F60599" w:rsidP="002A2300">
            <w:pPr>
              <w:pStyle w:val="TAC"/>
            </w:pPr>
            <w:r w:rsidRPr="004B3397">
              <w:t>222.3</w:t>
            </w:r>
          </w:p>
        </w:tc>
        <w:tc>
          <w:tcPr>
            <w:tcW w:w="681" w:type="pct"/>
            <w:noWrap/>
            <w:vAlign w:val="bottom"/>
            <w:hideMark/>
          </w:tcPr>
          <w:p w14:paraId="55058321" w14:textId="77777777" w:rsidR="00F60599" w:rsidRPr="004B3397" w:rsidRDefault="00F60599" w:rsidP="002A2300">
            <w:pPr>
              <w:pStyle w:val="TAC"/>
            </w:pPr>
            <w:r w:rsidRPr="004B3397">
              <w:t>0.71</w:t>
            </w:r>
          </w:p>
        </w:tc>
        <w:tc>
          <w:tcPr>
            <w:tcW w:w="569" w:type="pct"/>
            <w:noWrap/>
            <w:vAlign w:val="bottom"/>
            <w:hideMark/>
          </w:tcPr>
          <w:p w14:paraId="4F84678C" w14:textId="77777777" w:rsidR="00F60599" w:rsidRPr="004B3397" w:rsidRDefault="00F60599" w:rsidP="002A2300">
            <w:pPr>
              <w:pStyle w:val="TAC"/>
            </w:pPr>
            <w:r w:rsidRPr="004B3397">
              <w:t>233.5</w:t>
            </w:r>
          </w:p>
        </w:tc>
        <w:tc>
          <w:tcPr>
            <w:tcW w:w="681" w:type="pct"/>
            <w:noWrap/>
            <w:vAlign w:val="bottom"/>
            <w:hideMark/>
          </w:tcPr>
          <w:p w14:paraId="2585488B" w14:textId="77777777" w:rsidR="00F60599" w:rsidRPr="004B3397" w:rsidRDefault="00F60599" w:rsidP="002A2300">
            <w:pPr>
              <w:pStyle w:val="TAC"/>
            </w:pPr>
            <w:r w:rsidRPr="004B3397">
              <w:t>0.65</w:t>
            </w:r>
          </w:p>
        </w:tc>
      </w:tr>
      <w:tr w:rsidR="00F60599" w:rsidRPr="004B3397" w14:paraId="14B45AFC" w14:textId="77777777" w:rsidTr="001E116D">
        <w:trPr>
          <w:jc w:val="center"/>
        </w:trPr>
        <w:tc>
          <w:tcPr>
            <w:tcW w:w="569" w:type="pct"/>
            <w:noWrap/>
            <w:vAlign w:val="bottom"/>
            <w:hideMark/>
          </w:tcPr>
          <w:p w14:paraId="057C8685" w14:textId="77777777" w:rsidR="00F60599" w:rsidRPr="004B3397" w:rsidRDefault="00F60599" w:rsidP="002A2300">
            <w:pPr>
              <w:pStyle w:val="TAC"/>
            </w:pPr>
            <w:r w:rsidRPr="004B3397">
              <w:t>181.4</w:t>
            </w:r>
          </w:p>
        </w:tc>
        <w:tc>
          <w:tcPr>
            <w:tcW w:w="681" w:type="pct"/>
            <w:noWrap/>
            <w:vAlign w:val="bottom"/>
            <w:hideMark/>
          </w:tcPr>
          <w:p w14:paraId="15414A07" w14:textId="77777777" w:rsidR="00F60599" w:rsidRPr="004B3397" w:rsidRDefault="00F60599" w:rsidP="002A2300">
            <w:pPr>
              <w:pStyle w:val="TAC"/>
            </w:pPr>
            <w:r w:rsidRPr="004B3397">
              <w:t>0.67</w:t>
            </w:r>
          </w:p>
        </w:tc>
        <w:tc>
          <w:tcPr>
            <w:tcW w:w="569" w:type="pct"/>
            <w:noWrap/>
            <w:vAlign w:val="bottom"/>
            <w:hideMark/>
          </w:tcPr>
          <w:p w14:paraId="04C19A61" w14:textId="77777777" w:rsidR="00F60599" w:rsidRPr="004B3397" w:rsidRDefault="00F60599" w:rsidP="002A2300">
            <w:pPr>
              <w:pStyle w:val="TAC"/>
            </w:pPr>
            <w:r w:rsidRPr="004B3397">
              <w:t>192.9</w:t>
            </w:r>
          </w:p>
        </w:tc>
        <w:tc>
          <w:tcPr>
            <w:tcW w:w="681" w:type="pct"/>
            <w:noWrap/>
            <w:vAlign w:val="bottom"/>
            <w:hideMark/>
          </w:tcPr>
          <w:p w14:paraId="124C38AF" w14:textId="77777777" w:rsidR="00F60599" w:rsidRPr="004B3397" w:rsidRDefault="00F60599" w:rsidP="002A2300">
            <w:pPr>
              <w:pStyle w:val="TAC"/>
            </w:pPr>
            <w:r w:rsidRPr="004B3397">
              <w:t>0.73</w:t>
            </w:r>
          </w:p>
        </w:tc>
        <w:tc>
          <w:tcPr>
            <w:tcW w:w="569" w:type="pct"/>
            <w:noWrap/>
            <w:vAlign w:val="bottom"/>
            <w:hideMark/>
          </w:tcPr>
          <w:p w14:paraId="112742F5" w14:textId="77777777" w:rsidR="00F60599" w:rsidRPr="004B3397" w:rsidRDefault="00F60599" w:rsidP="002A2300">
            <w:pPr>
              <w:pStyle w:val="TAC"/>
            </w:pPr>
            <w:r w:rsidRPr="004B3397">
              <w:t>217.5</w:t>
            </w:r>
          </w:p>
        </w:tc>
        <w:tc>
          <w:tcPr>
            <w:tcW w:w="681" w:type="pct"/>
            <w:noWrap/>
            <w:vAlign w:val="bottom"/>
            <w:hideMark/>
          </w:tcPr>
          <w:p w14:paraId="2A405904" w14:textId="77777777" w:rsidR="00F60599" w:rsidRPr="004B3397" w:rsidRDefault="00F60599" w:rsidP="002A2300">
            <w:pPr>
              <w:pStyle w:val="TAC"/>
            </w:pPr>
            <w:r w:rsidRPr="004B3397">
              <w:t>0.70</w:t>
            </w:r>
          </w:p>
        </w:tc>
        <w:tc>
          <w:tcPr>
            <w:tcW w:w="569" w:type="pct"/>
            <w:noWrap/>
            <w:vAlign w:val="bottom"/>
            <w:hideMark/>
          </w:tcPr>
          <w:p w14:paraId="01A3C825" w14:textId="77777777" w:rsidR="00F60599" w:rsidRPr="004B3397" w:rsidRDefault="00F60599" w:rsidP="002A2300">
            <w:pPr>
              <w:pStyle w:val="TAC"/>
            </w:pPr>
            <w:r w:rsidRPr="004B3397">
              <w:t>229.8</w:t>
            </w:r>
          </w:p>
        </w:tc>
        <w:tc>
          <w:tcPr>
            <w:tcW w:w="681" w:type="pct"/>
            <w:noWrap/>
            <w:vAlign w:val="bottom"/>
            <w:hideMark/>
          </w:tcPr>
          <w:p w14:paraId="0341F72E" w14:textId="77777777" w:rsidR="00F60599" w:rsidRPr="004B3397" w:rsidRDefault="00F60599" w:rsidP="002A2300">
            <w:pPr>
              <w:pStyle w:val="TAC"/>
            </w:pPr>
            <w:r w:rsidRPr="004B3397">
              <w:t>0.64</w:t>
            </w:r>
          </w:p>
        </w:tc>
      </w:tr>
      <w:tr w:rsidR="00F60599" w:rsidRPr="004B3397" w14:paraId="6E478F20" w14:textId="77777777" w:rsidTr="001E116D">
        <w:trPr>
          <w:jc w:val="center"/>
        </w:trPr>
        <w:tc>
          <w:tcPr>
            <w:tcW w:w="569" w:type="pct"/>
            <w:noWrap/>
            <w:vAlign w:val="bottom"/>
            <w:hideMark/>
          </w:tcPr>
          <w:p w14:paraId="66132828" w14:textId="77777777" w:rsidR="00F60599" w:rsidRPr="004B3397" w:rsidRDefault="00F60599" w:rsidP="002A2300">
            <w:pPr>
              <w:pStyle w:val="TAC"/>
            </w:pPr>
            <w:r w:rsidRPr="004B3397">
              <w:t>139.7</w:t>
            </w:r>
          </w:p>
        </w:tc>
        <w:tc>
          <w:tcPr>
            <w:tcW w:w="681" w:type="pct"/>
            <w:noWrap/>
            <w:vAlign w:val="bottom"/>
            <w:hideMark/>
          </w:tcPr>
          <w:p w14:paraId="07F87757" w14:textId="77777777" w:rsidR="00F60599" w:rsidRPr="004B3397" w:rsidRDefault="00F60599" w:rsidP="002A2300">
            <w:pPr>
              <w:pStyle w:val="TAC"/>
            </w:pPr>
            <w:r w:rsidRPr="004B3397">
              <w:t>0.22</w:t>
            </w:r>
          </w:p>
        </w:tc>
        <w:tc>
          <w:tcPr>
            <w:tcW w:w="569" w:type="pct"/>
            <w:noWrap/>
            <w:vAlign w:val="bottom"/>
            <w:hideMark/>
          </w:tcPr>
          <w:p w14:paraId="6206F682" w14:textId="77777777" w:rsidR="00F60599" w:rsidRPr="004B3397" w:rsidRDefault="00F60599" w:rsidP="002A2300">
            <w:pPr>
              <w:pStyle w:val="TAC"/>
            </w:pPr>
            <w:r w:rsidRPr="004B3397">
              <w:t>185.9</w:t>
            </w:r>
          </w:p>
        </w:tc>
        <w:tc>
          <w:tcPr>
            <w:tcW w:w="681" w:type="pct"/>
            <w:noWrap/>
            <w:vAlign w:val="bottom"/>
            <w:hideMark/>
          </w:tcPr>
          <w:p w14:paraId="402BB204" w14:textId="77777777" w:rsidR="00F60599" w:rsidRPr="004B3397" w:rsidRDefault="00F60599" w:rsidP="002A2300">
            <w:pPr>
              <w:pStyle w:val="TAC"/>
            </w:pPr>
            <w:r w:rsidRPr="004B3397">
              <w:t>0.66</w:t>
            </w:r>
          </w:p>
        </w:tc>
        <w:tc>
          <w:tcPr>
            <w:tcW w:w="569" w:type="pct"/>
            <w:noWrap/>
            <w:vAlign w:val="bottom"/>
            <w:hideMark/>
          </w:tcPr>
          <w:p w14:paraId="675926A8" w14:textId="77777777" w:rsidR="00F60599" w:rsidRPr="004B3397" w:rsidRDefault="00F60599" w:rsidP="002A2300">
            <w:pPr>
              <w:pStyle w:val="TAC"/>
            </w:pPr>
            <w:r w:rsidRPr="004B3397">
              <w:t>212.7</w:t>
            </w:r>
          </w:p>
        </w:tc>
        <w:tc>
          <w:tcPr>
            <w:tcW w:w="681" w:type="pct"/>
            <w:noWrap/>
            <w:vAlign w:val="bottom"/>
            <w:hideMark/>
          </w:tcPr>
          <w:p w14:paraId="622CE7C0" w14:textId="77777777" w:rsidR="00F60599" w:rsidRPr="004B3397" w:rsidRDefault="00F60599" w:rsidP="002A2300">
            <w:pPr>
              <w:pStyle w:val="TAC"/>
            </w:pPr>
            <w:r w:rsidRPr="004B3397">
              <w:t>0.69</w:t>
            </w:r>
          </w:p>
        </w:tc>
        <w:tc>
          <w:tcPr>
            <w:tcW w:w="569" w:type="pct"/>
            <w:noWrap/>
            <w:vAlign w:val="bottom"/>
            <w:hideMark/>
          </w:tcPr>
          <w:p w14:paraId="6FC3A017" w14:textId="77777777" w:rsidR="00F60599" w:rsidRPr="004B3397" w:rsidRDefault="00F60599" w:rsidP="002A2300">
            <w:pPr>
              <w:pStyle w:val="TAC"/>
            </w:pPr>
            <w:r w:rsidRPr="004B3397">
              <w:t>226.1</w:t>
            </w:r>
          </w:p>
        </w:tc>
        <w:tc>
          <w:tcPr>
            <w:tcW w:w="681" w:type="pct"/>
            <w:noWrap/>
            <w:vAlign w:val="bottom"/>
            <w:hideMark/>
          </w:tcPr>
          <w:p w14:paraId="3EE18F69" w14:textId="77777777" w:rsidR="00F60599" w:rsidRPr="004B3397" w:rsidRDefault="00F60599" w:rsidP="002A2300">
            <w:pPr>
              <w:pStyle w:val="TAC"/>
            </w:pPr>
            <w:r w:rsidRPr="004B3397">
              <w:t>0.63</w:t>
            </w:r>
          </w:p>
        </w:tc>
      </w:tr>
      <w:tr w:rsidR="00F60599" w:rsidRPr="004B3397" w14:paraId="38A31673" w14:textId="77777777" w:rsidTr="001E116D">
        <w:trPr>
          <w:jc w:val="center"/>
        </w:trPr>
        <w:tc>
          <w:tcPr>
            <w:tcW w:w="569" w:type="pct"/>
            <w:noWrap/>
            <w:vAlign w:val="bottom"/>
            <w:hideMark/>
          </w:tcPr>
          <w:p w14:paraId="4A4AB29D" w14:textId="77777777" w:rsidR="00F60599" w:rsidRPr="004B3397" w:rsidRDefault="00F60599" w:rsidP="002A2300">
            <w:pPr>
              <w:pStyle w:val="TAC"/>
            </w:pPr>
            <w:r w:rsidRPr="004B3397">
              <w:t>99.5</w:t>
            </w:r>
          </w:p>
        </w:tc>
        <w:tc>
          <w:tcPr>
            <w:tcW w:w="681" w:type="pct"/>
            <w:noWrap/>
            <w:vAlign w:val="bottom"/>
            <w:hideMark/>
          </w:tcPr>
          <w:p w14:paraId="2EB311C5" w14:textId="77777777" w:rsidR="00F60599" w:rsidRPr="004B3397" w:rsidRDefault="00F60599" w:rsidP="002A2300">
            <w:pPr>
              <w:pStyle w:val="TAC"/>
            </w:pPr>
            <w:r w:rsidRPr="004B3397">
              <w:t>0.24</w:t>
            </w:r>
          </w:p>
        </w:tc>
        <w:tc>
          <w:tcPr>
            <w:tcW w:w="569" w:type="pct"/>
            <w:noWrap/>
            <w:vAlign w:val="bottom"/>
            <w:hideMark/>
          </w:tcPr>
          <w:p w14:paraId="26BD7927" w14:textId="77777777" w:rsidR="00F60599" w:rsidRPr="004B3397" w:rsidRDefault="00F60599" w:rsidP="002A2300">
            <w:pPr>
              <w:pStyle w:val="TAC"/>
            </w:pPr>
            <w:r w:rsidRPr="004B3397">
              <w:t>144.9</w:t>
            </w:r>
          </w:p>
        </w:tc>
        <w:tc>
          <w:tcPr>
            <w:tcW w:w="681" w:type="pct"/>
            <w:noWrap/>
            <w:vAlign w:val="bottom"/>
            <w:hideMark/>
          </w:tcPr>
          <w:p w14:paraId="4DDD84B0" w14:textId="77777777" w:rsidR="00F60599" w:rsidRPr="004B3397" w:rsidRDefault="00F60599" w:rsidP="002A2300">
            <w:pPr>
              <w:pStyle w:val="TAC"/>
            </w:pPr>
            <w:r w:rsidRPr="004B3397">
              <w:t>0.26</w:t>
            </w:r>
          </w:p>
        </w:tc>
        <w:tc>
          <w:tcPr>
            <w:tcW w:w="569" w:type="pct"/>
            <w:noWrap/>
            <w:vAlign w:val="bottom"/>
            <w:hideMark/>
          </w:tcPr>
          <w:p w14:paraId="463844A1" w14:textId="77777777" w:rsidR="00F60599" w:rsidRPr="004B3397" w:rsidRDefault="00F60599" w:rsidP="002A2300">
            <w:pPr>
              <w:pStyle w:val="TAC"/>
            </w:pPr>
            <w:r w:rsidRPr="004B3397">
              <w:t>208.0</w:t>
            </w:r>
          </w:p>
        </w:tc>
        <w:tc>
          <w:tcPr>
            <w:tcW w:w="681" w:type="pct"/>
            <w:noWrap/>
            <w:vAlign w:val="bottom"/>
            <w:hideMark/>
          </w:tcPr>
          <w:p w14:paraId="77ADB584" w14:textId="77777777" w:rsidR="00F60599" w:rsidRPr="004B3397" w:rsidRDefault="00F60599" w:rsidP="002A2300">
            <w:pPr>
              <w:pStyle w:val="TAC"/>
            </w:pPr>
            <w:r w:rsidRPr="004B3397">
              <w:t>0.67</w:t>
            </w:r>
          </w:p>
        </w:tc>
        <w:tc>
          <w:tcPr>
            <w:tcW w:w="569" w:type="pct"/>
            <w:noWrap/>
            <w:vAlign w:val="bottom"/>
            <w:hideMark/>
          </w:tcPr>
          <w:p w14:paraId="5E1991C5" w14:textId="77777777" w:rsidR="00F60599" w:rsidRPr="004B3397" w:rsidRDefault="00F60599" w:rsidP="002A2300">
            <w:pPr>
              <w:pStyle w:val="TAC"/>
            </w:pPr>
            <w:r w:rsidRPr="004B3397">
              <w:t>222.5</w:t>
            </w:r>
          </w:p>
        </w:tc>
        <w:tc>
          <w:tcPr>
            <w:tcW w:w="681" w:type="pct"/>
            <w:noWrap/>
            <w:vAlign w:val="bottom"/>
            <w:hideMark/>
          </w:tcPr>
          <w:p w14:paraId="15FA267C" w14:textId="77777777" w:rsidR="00F60599" w:rsidRPr="004B3397" w:rsidRDefault="00F60599" w:rsidP="002A2300">
            <w:pPr>
              <w:pStyle w:val="TAC"/>
            </w:pPr>
            <w:r w:rsidRPr="004B3397">
              <w:t>0.62</w:t>
            </w:r>
          </w:p>
        </w:tc>
      </w:tr>
      <w:tr w:rsidR="00F60599" w:rsidRPr="004B3397" w14:paraId="398617A1" w14:textId="77777777" w:rsidTr="001E116D">
        <w:trPr>
          <w:jc w:val="center"/>
        </w:trPr>
        <w:tc>
          <w:tcPr>
            <w:tcW w:w="569" w:type="pct"/>
            <w:noWrap/>
            <w:vAlign w:val="bottom"/>
            <w:hideMark/>
          </w:tcPr>
          <w:p w14:paraId="63A1047B" w14:textId="77777777" w:rsidR="00F60599" w:rsidRPr="004B3397" w:rsidRDefault="00F60599" w:rsidP="002A2300">
            <w:pPr>
              <w:pStyle w:val="TAC"/>
            </w:pPr>
            <w:r w:rsidRPr="004B3397">
              <w:t>59.2</w:t>
            </w:r>
          </w:p>
        </w:tc>
        <w:tc>
          <w:tcPr>
            <w:tcW w:w="681" w:type="pct"/>
            <w:noWrap/>
            <w:vAlign w:val="bottom"/>
            <w:hideMark/>
          </w:tcPr>
          <w:p w14:paraId="3335C032" w14:textId="77777777" w:rsidR="00F60599" w:rsidRPr="004B3397" w:rsidRDefault="00F60599" w:rsidP="002A2300">
            <w:pPr>
              <w:pStyle w:val="TAC"/>
            </w:pPr>
            <w:r w:rsidRPr="004B3397">
              <w:t>0.03</w:t>
            </w:r>
          </w:p>
        </w:tc>
        <w:tc>
          <w:tcPr>
            <w:tcW w:w="569" w:type="pct"/>
            <w:noWrap/>
            <w:vAlign w:val="bottom"/>
            <w:hideMark/>
          </w:tcPr>
          <w:p w14:paraId="301B0C04" w14:textId="77777777" w:rsidR="00F60599" w:rsidRPr="004B3397" w:rsidRDefault="00F60599" w:rsidP="002A2300">
            <w:pPr>
              <w:pStyle w:val="TAC"/>
            </w:pPr>
            <w:r w:rsidRPr="004B3397">
              <w:t>109.9</w:t>
            </w:r>
          </w:p>
        </w:tc>
        <w:tc>
          <w:tcPr>
            <w:tcW w:w="681" w:type="pct"/>
            <w:noWrap/>
            <w:vAlign w:val="bottom"/>
            <w:hideMark/>
          </w:tcPr>
          <w:p w14:paraId="18A8C4BB" w14:textId="77777777" w:rsidR="00F60599" w:rsidRPr="004B3397" w:rsidRDefault="00F60599" w:rsidP="002A2300">
            <w:pPr>
              <w:pStyle w:val="TAC"/>
            </w:pPr>
            <w:r w:rsidRPr="004B3397">
              <w:t>0.23</w:t>
            </w:r>
          </w:p>
        </w:tc>
        <w:tc>
          <w:tcPr>
            <w:tcW w:w="569" w:type="pct"/>
            <w:noWrap/>
            <w:vAlign w:val="bottom"/>
            <w:hideMark/>
          </w:tcPr>
          <w:p w14:paraId="1D8FF428" w14:textId="77777777" w:rsidR="00F60599" w:rsidRPr="004B3397" w:rsidRDefault="00F60599" w:rsidP="002A2300">
            <w:pPr>
              <w:pStyle w:val="TAC"/>
            </w:pPr>
            <w:r w:rsidRPr="004B3397">
              <w:t>203.2</w:t>
            </w:r>
          </w:p>
        </w:tc>
        <w:tc>
          <w:tcPr>
            <w:tcW w:w="681" w:type="pct"/>
            <w:noWrap/>
            <w:vAlign w:val="bottom"/>
            <w:hideMark/>
          </w:tcPr>
          <w:p w14:paraId="36965B2E" w14:textId="77777777" w:rsidR="00F60599" w:rsidRPr="004B3397" w:rsidRDefault="00F60599" w:rsidP="002A2300">
            <w:pPr>
              <w:pStyle w:val="TAC"/>
            </w:pPr>
            <w:r w:rsidRPr="004B3397">
              <w:t>0.64</w:t>
            </w:r>
          </w:p>
        </w:tc>
        <w:tc>
          <w:tcPr>
            <w:tcW w:w="569" w:type="pct"/>
            <w:noWrap/>
            <w:vAlign w:val="bottom"/>
            <w:hideMark/>
          </w:tcPr>
          <w:p w14:paraId="4134B37A" w14:textId="77777777" w:rsidR="00F60599" w:rsidRPr="004B3397" w:rsidRDefault="00F60599" w:rsidP="002A2300">
            <w:pPr>
              <w:pStyle w:val="TAC"/>
            </w:pPr>
            <w:r w:rsidRPr="004B3397">
              <w:t>218.8</w:t>
            </w:r>
          </w:p>
        </w:tc>
        <w:tc>
          <w:tcPr>
            <w:tcW w:w="681" w:type="pct"/>
            <w:noWrap/>
            <w:vAlign w:val="bottom"/>
            <w:hideMark/>
          </w:tcPr>
          <w:p w14:paraId="1DD618E7" w14:textId="77777777" w:rsidR="00F60599" w:rsidRPr="004B3397" w:rsidRDefault="00F60599" w:rsidP="002A2300">
            <w:pPr>
              <w:pStyle w:val="TAC"/>
            </w:pPr>
            <w:r w:rsidRPr="004B3397">
              <w:t>0.61</w:t>
            </w:r>
          </w:p>
        </w:tc>
      </w:tr>
      <w:tr w:rsidR="00F60599" w:rsidRPr="004B3397" w14:paraId="675DA551" w14:textId="77777777" w:rsidTr="001E116D">
        <w:trPr>
          <w:jc w:val="center"/>
        </w:trPr>
        <w:tc>
          <w:tcPr>
            <w:tcW w:w="569" w:type="pct"/>
            <w:noWrap/>
            <w:vAlign w:val="bottom"/>
            <w:hideMark/>
          </w:tcPr>
          <w:p w14:paraId="684560CA" w14:textId="77777777" w:rsidR="00F60599" w:rsidRPr="004B3397" w:rsidRDefault="00F60599" w:rsidP="002A2300">
            <w:pPr>
              <w:pStyle w:val="TAC"/>
            </w:pPr>
            <w:r w:rsidRPr="004B3397">
              <w:t>18.9</w:t>
            </w:r>
          </w:p>
        </w:tc>
        <w:tc>
          <w:tcPr>
            <w:tcW w:w="681" w:type="pct"/>
            <w:noWrap/>
            <w:vAlign w:val="bottom"/>
            <w:hideMark/>
          </w:tcPr>
          <w:p w14:paraId="489F1567" w14:textId="77777777" w:rsidR="00F60599" w:rsidRPr="004B3397" w:rsidRDefault="00F60599" w:rsidP="002A2300">
            <w:pPr>
              <w:pStyle w:val="TAC"/>
            </w:pPr>
            <w:r w:rsidRPr="004B3397">
              <w:t>0.16</w:t>
            </w:r>
          </w:p>
        </w:tc>
        <w:tc>
          <w:tcPr>
            <w:tcW w:w="569" w:type="pct"/>
            <w:noWrap/>
            <w:vAlign w:val="bottom"/>
            <w:hideMark/>
          </w:tcPr>
          <w:p w14:paraId="1A04D91A" w14:textId="77777777" w:rsidR="00F60599" w:rsidRPr="004B3397" w:rsidRDefault="00F60599" w:rsidP="002A2300">
            <w:pPr>
              <w:pStyle w:val="TAC"/>
            </w:pPr>
            <w:r w:rsidRPr="004B3397">
              <w:t>74.8</w:t>
            </w:r>
          </w:p>
        </w:tc>
        <w:tc>
          <w:tcPr>
            <w:tcW w:w="681" w:type="pct"/>
            <w:noWrap/>
            <w:vAlign w:val="bottom"/>
            <w:hideMark/>
          </w:tcPr>
          <w:p w14:paraId="47097544" w14:textId="77777777" w:rsidR="00F60599" w:rsidRPr="004B3397" w:rsidRDefault="00F60599" w:rsidP="002A2300">
            <w:pPr>
              <w:pStyle w:val="TAC"/>
            </w:pPr>
            <w:r w:rsidRPr="004B3397">
              <w:t>0.19</w:t>
            </w:r>
          </w:p>
        </w:tc>
        <w:tc>
          <w:tcPr>
            <w:tcW w:w="569" w:type="pct"/>
            <w:noWrap/>
            <w:vAlign w:val="bottom"/>
            <w:hideMark/>
          </w:tcPr>
          <w:p w14:paraId="50E47BBB" w14:textId="77777777" w:rsidR="00F60599" w:rsidRPr="004B3397" w:rsidRDefault="00F60599" w:rsidP="002A2300">
            <w:pPr>
              <w:pStyle w:val="TAC"/>
            </w:pPr>
            <w:r w:rsidRPr="004B3397">
              <w:t>198.4</w:t>
            </w:r>
          </w:p>
        </w:tc>
        <w:tc>
          <w:tcPr>
            <w:tcW w:w="681" w:type="pct"/>
            <w:noWrap/>
            <w:vAlign w:val="bottom"/>
            <w:hideMark/>
          </w:tcPr>
          <w:p w14:paraId="686BA074" w14:textId="77777777" w:rsidR="00F60599" w:rsidRPr="004B3397" w:rsidRDefault="00F60599" w:rsidP="002A2300">
            <w:pPr>
              <w:pStyle w:val="TAC"/>
            </w:pPr>
            <w:r w:rsidRPr="004B3397">
              <w:t>0.61</w:t>
            </w:r>
          </w:p>
        </w:tc>
        <w:tc>
          <w:tcPr>
            <w:tcW w:w="569" w:type="pct"/>
            <w:noWrap/>
            <w:vAlign w:val="bottom"/>
            <w:hideMark/>
          </w:tcPr>
          <w:p w14:paraId="03F77516" w14:textId="77777777" w:rsidR="00F60599" w:rsidRPr="004B3397" w:rsidRDefault="00F60599" w:rsidP="002A2300">
            <w:pPr>
              <w:pStyle w:val="TAC"/>
            </w:pPr>
            <w:r w:rsidRPr="004B3397">
              <w:t>215.2</w:t>
            </w:r>
          </w:p>
        </w:tc>
        <w:tc>
          <w:tcPr>
            <w:tcW w:w="681" w:type="pct"/>
            <w:noWrap/>
            <w:vAlign w:val="bottom"/>
            <w:hideMark/>
          </w:tcPr>
          <w:p w14:paraId="47537288" w14:textId="77777777" w:rsidR="00F60599" w:rsidRPr="004B3397" w:rsidRDefault="00F60599" w:rsidP="002A2300">
            <w:pPr>
              <w:pStyle w:val="TAC"/>
            </w:pPr>
            <w:r w:rsidRPr="004B3397">
              <w:t>0.60</w:t>
            </w:r>
          </w:p>
        </w:tc>
      </w:tr>
      <w:tr w:rsidR="00F60599" w:rsidRPr="004B3397" w14:paraId="51530CB2" w14:textId="77777777" w:rsidTr="001E116D">
        <w:trPr>
          <w:jc w:val="center"/>
        </w:trPr>
        <w:tc>
          <w:tcPr>
            <w:tcW w:w="569" w:type="pct"/>
            <w:noWrap/>
            <w:vAlign w:val="bottom"/>
            <w:hideMark/>
          </w:tcPr>
          <w:p w14:paraId="0E9C136F" w14:textId="77777777" w:rsidR="00F60599" w:rsidRPr="004B3397" w:rsidRDefault="00F60599" w:rsidP="002A2300">
            <w:pPr>
              <w:pStyle w:val="TAC"/>
            </w:pPr>
            <w:r w:rsidRPr="004B3397">
              <w:t>338.6</w:t>
            </w:r>
          </w:p>
        </w:tc>
        <w:tc>
          <w:tcPr>
            <w:tcW w:w="681" w:type="pct"/>
            <w:noWrap/>
            <w:vAlign w:val="bottom"/>
            <w:hideMark/>
          </w:tcPr>
          <w:p w14:paraId="14A2383B" w14:textId="77777777" w:rsidR="00F60599" w:rsidRPr="004B3397" w:rsidRDefault="00F60599" w:rsidP="002A2300">
            <w:pPr>
              <w:pStyle w:val="TAC"/>
            </w:pPr>
            <w:r w:rsidRPr="004B3397">
              <w:t>0.37</w:t>
            </w:r>
          </w:p>
        </w:tc>
        <w:tc>
          <w:tcPr>
            <w:tcW w:w="569" w:type="pct"/>
            <w:noWrap/>
            <w:vAlign w:val="bottom"/>
            <w:hideMark/>
          </w:tcPr>
          <w:p w14:paraId="2E53FE09" w14:textId="77777777" w:rsidR="00F60599" w:rsidRPr="004B3397" w:rsidRDefault="00F60599" w:rsidP="002A2300">
            <w:pPr>
              <w:pStyle w:val="TAC"/>
            </w:pPr>
            <w:r w:rsidRPr="004B3397">
              <w:t>39.8</w:t>
            </w:r>
          </w:p>
        </w:tc>
        <w:tc>
          <w:tcPr>
            <w:tcW w:w="681" w:type="pct"/>
            <w:noWrap/>
            <w:vAlign w:val="bottom"/>
            <w:hideMark/>
          </w:tcPr>
          <w:p w14:paraId="67456780" w14:textId="77777777" w:rsidR="00F60599" w:rsidRPr="004B3397" w:rsidRDefault="00F60599" w:rsidP="002A2300">
            <w:pPr>
              <w:pStyle w:val="TAC"/>
            </w:pPr>
            <w:r w:rsidRPr="004B3397">
              <w:t>0.13</w:t>
            </w:r>
          </w:p>
        </w:tc>
        <w:tc>
          <w:tcPr>
            <w:tcW w:w="569" w:type="pct"/>
            <w:noWrap/>
            <w:vAlign w:val="bottom"/>
            <w:hideMark/>
          </w:tcPr>
          <w:p w14:paraId="6CA0773C" w14:textId="77777777" w:rsidR="00F60599" w:rsidRPr="004B3397" w:rsidRDefault="00F60599" w:rsidP="002A2300">
            <w:pPr>
              <w:pStyle w:val="TAC"/>
            </w:pPr>
            <w:r w:rsidRPr="004B3397">
              <w:t>193.7</w:t>
            </w:r>
          </w:p>
        </w:tc>
        <w:tc>
          <w:tcPr>
            <w:tcW w:w="681" w:type="pct"/>
            <w:noWrap/>
            <w:vAlign w:val="bottom"/>
            <w:hideMark/>
          </w:tcPr>
          <w:p w14:paraId="630B1B8D" w14:textId="77777777" w:rsidR="00F60599" w:rsidRPr="004B3397" w:rsidRDefault="00F60599" w:rsidP="002A2300">
            <w:pPr>
              <w:pStyle w:val="TAC"/>
            </w:pPr>
            <w:r w:rsidRPr="004B3397">
              <w:t>0.56</w:t>
            </w:r>
          </w:p>
        </w:tc>
        <w:tc>
          <w:tcPr>
            <w:tcW w:w="569" w:type="pct"/>
            <w:noWrap/>
            <w:vAlign w:val="bottom"/>
            <w:hideMark/>
          </w:tcPr>
          <w:p w14:paraId="3C2CD9A6" w14:textId="77777777" w:rsidR="00F60599" w:rsidRPr="004B3397" w:rsidRDefault="00F60599" w:rsidP="002A2300">
            <w:pPr>
              <w:pStyle w:val="TAC"/>
            </w:pPr>
            <w:r w:rsidRPr="004B3397">
              <w:t>211.5</w:t>
            </w:r>
          </w:p>
        </w:tc>
        <w:tc>
          <w:tcPr>
            <w:tcW w:w="681" w:type="pct"/>
            <w:noWrap/>
            <w:vAlign w:val="bottom"/>
            <w:hideMark/>
          </w:tcPr>
          <w:p w14:paraId="1FA67E96" w14:textId="77777777" w:rsidR="00F60599" w:rsidRPr="004B3397" w:rsidRDefault="00F60599" w:rsidP="002A2300">
            <w:pPr>
              <w:pStyle w:val="TAC"/>
            </w:pPr>
            <w:r w:rsidRPr="004B3397">
              <w:t>0.59</w:t>
            </w:r>
          </w:p>
        </w:tc>
      </w:tr>
      <w:tr w:rsidR="00F60599" w:rsidRPr="004B3397" w14:paraId="4EF34CB7" w14:textId="77777777" w:rsidTr="001E116D">
        <w:trPr>
          <w:jc w:val="center"/>
        </w:trPr>
        <w:tc>
          <w:tcPr>
            <w:tcW w:w="569" w:type="pct"/>
            <w:noWrap/>
            <w:vAlign w:val="bottom"/>
            <w:hideMark/>
          </w:tcPr>
          <w:p w14:paraId="7A1AD816" w14:textId="77777777" w:rsidR="00F60599" w:rsidRPr="004B3397" w:rsidRDefault="00F60599" w:rsidP="002A2300">
            <w:pPr>
              <w:pStyle w:val="TAC"/>
            </w:pPr>
            <w:r w:rsidRPr="004B3397">
              <w:t>298.4</w:t>
            </w:r>
          </w:p>
        </w:tc>
        <w:tc>
          <w:tcPr>
            <w:tcW w:w="681" w:type="pct"/>
            <w:noWrap/>
            <w:vAlign w:val="bottom"/>
            <w:hideMark/>
          </w:tcPr>
          <w:p w14:paraId="72E0B282" w14:textId="77777777" w:rsidR="00F60599" w:rsidRPr="004B3397" w:rsidRDefault="00F60599" w:rsidP="002A2300">
            <w:pPr>
              <w:pStyle w:val="TAC"/>
            </w:pPr>
            <w:r w:rsidRPr="004B3397">
              <w:t>0.73</w:t>
            </w:r>
          </w:p>
        </w:tc>
        <w:tc>
          <w:tcPr>
            <w:tcW w:w="569" w:type="pct"/>
            <w:noWrap/>
            <w:vAlign w:val="bottom"/>
            <w:hideMark/>
          </w:tcPr>
          <w:p w14:paraId="312D226F" w14:textId="77777777" w:rsidR="00F60599" w:rsidRPr="004B3397" w:rsidRDefault="00F60599" w:rsidP="002A2300">
            <w:pPr>
              <w:pStyle w:val="TAC"/>
            </w:pPr>
            <w:r w:rsidRPr="004B3397">
              <w:t>4.7</w:t>
            </w:r>
          </w:p>
        </w:tc>
        <w:tc>
          <w:tcPr>
            <w:tcW w:w="681" w:type="pct"/>
            <w:noWrap/>
            <w:vAlign w:val="bottom"/>
            <w:hideMark/>
          </w:tcPr>
          <w:p w14:paraId="2B8EC3E2" w14:textId="77777777" w:rsidR="00F60599" w:rsidRPr="004B3397" w:rsidRDefault="00F60599" w:rsidP="002A2300">
            <w:pPr>
              <w:pStyle w:val="TAC"/>
            </w:pPr>
            <w:r w:rsidRPr="004B3397">
              <w:t>0.15</w:t>
            </w:r>
          </w:p>
        </w:tc>
        <w:tc>
          <w:tcPr>
            <w:tcW w:w="569" w:type="pct"/>
            <w:noWrap/>
            <w:vAlign w:val="bottom"/>
            <w:hideMark/>
          </w:tcPr>
          <w:p w14:paraId="1EFD7A7D" w14:textId="77777777" w:rsidR="00F60599" w:rsidRPr="004B3397" w:rsidRDefault="00F60599" w:rsidP="002A2300">
            <w:pPr>
              <w:pStyle w:val="TAC"/>
            </w:pPr>
            <w:r w:rsidRPr="004B3397">
              <w:t>188.9</w:t>
            </w:r>
          </w:p>
        </w:tc>
        <w:tc>
          <w:tcPr>
            <w:tcW w:w="681" w:type="pct"/>
            <w:noWrap/>
            <w:vAlign w:val="bottom"/>
            <w:hideMark/>
          </w:tcPr>
          <w:p w14:paraId="7D50C886" w14:textId="77777777" w:rsidR="00F60599" w:rsidRPr="004B3397" w:rsidRDefault="00F60599" w:rsidP="002A2300">
            <w:pPr>
              <w:pStyle w:val="TAC"/>
            </w:pPr>
            <w:r w:rsidRPr="004B3397">
              <w:t>0.49</w:t>
            </w:r>
          </w:p>
        </w:tc>
        <w:tc>
          <w:tcPr>
            <w:tcW w:w="569" w:type="pct"/>
            <w:noWrap/>
            <w:vAlign w:val="bottom"/>
            <w:hideMark/>
          </w:tcPr>
          <w:p w14:paraId="1F29C8F3" w14:textId="77777777" w:rsidR="00F60599" w:rsidRPr="004B3397" w:rsidRDefault="00F60599" w:rsidP="002A2300">
            <w:pPr>
              <w:pStyle w:val="TAC"/>
            </w:pPr>
            <w:r w:rsidRPr="004B3397">
              <w:t>207.9</w:t>
            </w:r>
          </w:p>
        </w:tc>
        <w:tc>
          <w:tcPr>
            <w:tcW w:w="681" w:type="pct"/>
            <w:noWrap/>
            <w:vAlign w:val="bottom"/>
            <w:hideMark/>
          </w:tcPr>
          <w:p w14:paraId="210EC6F4" w14:textId="77777777" w:rsidR="00F60599" w:rsidRPr="004B3397" w:rsidRDefault="00F60599" w:rsidP="002A2300">
            <w:pPr>
              <w:pStyle w:val="TAC"/>
            </w:pPr>
            <w:r w:rsidRPr="004B3397">
              <w:t>0.57</w:t>
            </w:r>
          </w:p>
        </w:tc>
      </w:tr>
      <w:tr w:rsidR="00F60599" w:rsidRPr="004B3397" w14:paraId="46362A18" w14:textId="77777777" w:rsidTr="005B16BC">
        <w:trPr>
          <w:jc w:val="center"/>
        </w:trPr>
        <w:tc>
          <w:tcPr>
            <w:tcW w:w="569" w:type="pct"/>
            <w:noWrap/>
            <w:vAlign w:val="bottom"/>
          </w:tcPr>
          <w:p w14:paraId="66D2ECA8" w14:textId="47B11A00" w:rsidR="00F60599" w:rsidRPr="004B3397" w:rsidRDefault="00F60599" w:rsidP="002A2300">
            <w:pPr>
              <w:pStyle w:val="TAC"/>
            </w:pPr>
          </w:p>
        </w:tc>
        <w:tc>
          <w:tcPr>
            <w:tcW w:w="681" w:type="pct"/>
            <w:noWrap/>
            <w:vAlign w:val="bottom"/>
          </w:tcPr>
          <w:p w14:paraId="44CDE39D" w14:textId="15DFD9BE" w:rsidR="00F60599" w:rsidRPr="004B3397" w:rsidRDefault="00F60599" w:rsidP="002A2300">
            <w:pPr>
              <w:pStyle w:val="TAC"/>
            </w:pPr>
          </w:p>
        </w:tc>
        <w:tc>
          <w:tcPr>
            <w:tcW w:w="569" w:type="pct"/>
            <w:noWrap/>
            <w:vAlign w:val="bottom"/>
            <w:hideMark/>
          </w:tcPr>
          <w:p w14:paraId="29A1DE2B" w14:textId="77777777" w:rsidR="00F60599" w:rsidRPr="004B3397" w:rsidRDefault="00F60599" w:rsidP="002A2300">
            <w:pPr>
              <w:pStyle w:val="TAC"/>
            </w:pPr>
            <w:r w:rsidRPr="004B3397">
              <w:t>329.7</w:t>
            </w:r>
          </w:p>
        </w:tc>
        <w:tc>
          <w:tcPr>
            <w:tcW w:w="681" w:type="pct"/>
            <w:noWrap/>
            <w:vAlign w:val="bottom"/>
            <w:hideMark/>
          </w:tcPr>
          <w:p w14:paraId="41D4F32F" w14:textId="77777777" w:rsidR="00F60599" w:rsidRPr="004B3397" w:rsidRDefault="00F60599" w:rsidP="002A2300">
            <w:pPr>
              <w:pStyle w:val="TAC"/>
            </w:pPr>
            <w:r w:rsidRPr="004B3397">
              <w:t>0.38</w:t>
            </w:r>
          </w:p>
        </w:tc>
        <w:tc>
          <w:tcPr>
            <w:tcW w:w="569" w:type="pct"/>
            <w:noWrap/>
            <w:vAlign w:val="bottom"/>
            <w:hideMark/>
          </w:tcPr>
          <w:p w14:paraId="21822A91" w14:textId="77777777" w:rsidR="00F60599" w:rsidRPr="004B3397" w:rsidRDefault="00F60599" w:rsidP="002A2300">
            <w:pPr>
              <w:pStyle w:val="TAC"/>
            </w:pPr>
            <w:r w:rsidRPr="004B3397">
              <w:t>184.1</w:t>
            </w:r>
          </w:p>
        </w:tc>
        <w:tc>
          <w:tcPr>
            <w:tcW w:w="681" w:type="pct"/>
            <w:noWrap/>
            <w:vAlign w:val="bottom"/>
            <w:hideMark/>
          </w:tcPr>
          <w:p w14:paraId="19A7C403" w14:textId="77777777" w:rsidR="00F60599" w:rsidRPr="004B3397" w:rsidRDefault="00F60599" w:rsidP="002A2300">
            <w:pPr>
              <w:pStyle w:val="TAC"/>
            </w:pPr>
            <w:r w:rsidRPr="004B3397">
              <w:t>0.41</w:t>
            </w:r>
          </w:p>
        </w:tc>
        <w:tc>
          <w:tcPr>
            <w:tcW w:w="569" w:type="pct"/>
            <w:noWrap/>
            <w:vAlign w:val="bottom"/>
            <w:hideMark/>
          </w:tcPr>
          <w:p w14:paraId="54175791" w14:textId="77777777" w:rsidR="00F60599" w:rsidRPr="004B3397" w:rsidRDefault="00F60599" w:rsidP="002A2300">
            <w:pPr>
              <w:pStyle w:val="TAC"/>
            </w:pPr>
            <w:r w:rsidRPr="004B3397">
              <w:t>204.2</w:t>
            </w:r>
          </w:p>
        </w:tc>
        <w:tc>
          <w:tcPr>
            <w:tcW w:w="681" w:type="pct"/>
            <w:noWrap/>
            <w:vAlign w:val="bottom"/>
            <w:hideMark/>
          </w:tcPr>
          <w:p w14:paraId="1E874386" w14:textId="77777777" w:rsidR="00F60599" w:rsidRPr="004B3397" w:rsidRDefault="00F60599" w:rsidP="002A2300">
            <w:pPr>
              <w:pStyle w:val="TAC"/>
            </w:pPr>
            <w:r w:rsidRPr="004B3397">
              <w:t>0.55</w:t>
            </w:r>
          </w:p>
        </w:tc>
      </w:tr>
      <w:tr w:rsidR="00F60599" w:rsidRPr="004B3397" w14:paraId="2FBEBFFD" w14:textId="77777777" w:rsidTr="005B16BC">
        <w:trPr>
          <w:jc w:val="center"/>
        </w:trPr>
        <w:tc>
          <w:tcPr>
            <w:tcW w:w="569" w:type="pct"/>
            <w:noWrap/>
            <w:vAlign w:val="bottom"/>
          </w:tcPr>
          <w:p w14:paraId="26F9C053" w14:textId="485B7C9F" w:rsidR="00F60599" w:rsidRPr="004B3397" w:rsidRDefault="00F60599" w:rsidP="002A2300">
            <w:pPr>
              <w:pStyle w:val="TAC"/>
            </w:pPr>
          </w:p>
        </w:tc>
        <w:tc>
          <w:tcPr>
            <w:tcW w:w="681" w:type="pct"/>
            <w:noWrap/>
            <w:vAlign w:val="bottom"/>
          </w:tcPr>
          <w:p w14:paraId="5653EF51" w14:textId="703F52E1" w:rsidR="00F60599" w:rsidRPr="004B3397" w:rsidRDefault="00F60599" w:rsidP="002A2300">
            <w:pPr>
              <w:pStyle w:val="TAC"/>
            </w:pPr>
          </w:p>
        </w:tc>
        <w:tc>
          <w:tcPr>
            <w:tcW w:w="569" w:type="pct"/>
            <w:noWrap/>
            <w:vAlign w:val="bottom"/>
            <w:hideMark/>
          </w:tcPr>
          <w:p w14:paraId="6D10D4FC" w14:textId="77777777" w:rsidR="00F60599" w:rsidRPr="004B3397" w:rsidRDefault="00F60599" w:rsidP="002A2300">
            <w:pPr>
              <w:pStyle w:val="TAC"/>
            </w:pPr>
            <w:r w:rsidRPr="004B3397">
              <w:t>294.6</w:t>
            </w:r>
          </w:p>
        </w:tc>
        <w:tc>
          <w:tcPr>
            <w:tcW w:w="681" w:type="pct"/>
            <w:noWrap/>
            <w:vAlign w:val="bottom"/>
            <w:hideMark/>
          </w:tcPr>
          <w:p w14:paraId="39C7AA3A" w14:textId="77777777" w:rsidR="00F60599" w:rsidRPr="004B3397" w:rsidRDefault="00F60599" w:rsidP="002A2300">
            <w:pPr>
              <w:pStyle w:val="TAC"/>
            </w:pPr>
            <w:r w:rsidRPr="004B3397">
              <w:t>0.74</w:t>
            </w:r>
          </w:p>
        </w:tc>
        <w:tc>
          <w:tcPr>
            <w:tcW w:w="569" w:type="pct"/>
            <w:noWrap/>
            <w:vAlign w:val="bottom"/>
            <w:hideMark/>
          </w:tcPr>
          <w:p w14:paraId="3BDA5574" w14:textId="77777777" w:rsidR="00F60599" w:rsidRPr="004B3397" w:rsidRDefault="00F60599" w:rsidP="002A2300">
            <w:pPr>
              <w:pStyle w:val="TAC"/>
            </w:pPr>
            <w:r w:rsidRPr="004B3397">
              <w:t>156.1</w:t>
            </w:r>
          </w:p>
        </w:tc>
        <w:tc>
          <w:tcPr>
            <w:tcW w:w="681" w:type="pct"/>
            <w:noWrap/>
            <w:vAlign w:val="bottom"/>
            <w:hideMark/>
          </w:tcPr>
          <w:p w14:paraId="420D0993" w14:textId="77777777" w:rsidR="00F60599" w:rsidRPr="004B3397" w:rsidRDefault="00F60599" w:rsidP="002A2300">
            <w:pPr>
              <w:pStyle w:val="TAC"/>
            </w:pPr>
            <w:r w:rsidRPr="004B3397">
              <w:t>0.42</w:t>
            </w:r>
          </w:p>
        </w:tc>
        <w:tc>
          <w:tcPr>
            <w:tcW w:w="569" w:type="pct"/>
            <w:noWrap/>
            <w:vAlign w:val="bottom"/>
            <w:hideMark/>
          </w:tcPr>
          <w:p w14:paraId="09351C5B" w14:textId="77777777" w:rsidR="00F60599" w:rsidRPr="004B3397" w:rsidRDefault="00F60599" w:rsidP="002A2300">
            <w:pPr>
              <w:pStyle w:val="TAC"/>
            </w:pPr>
            <w:r w:rsidRPr="004B3397">
              <w:t>200.6</w:t>
            </w:r>
          </w:p>
        </w:tc>
        <w:tc>
          <w:tcPr>
            <w:tcW w:w="681" w:type="pct"/>
            <w:noWrap/>
            <w:vAlign w:val="bottom"/>
            <w:hideMark/>
          </w:tcPr>
          <w:p w14:paraId="558D7B44" w14:textId="77777777" w:rsidR="00F60599" w:rsidRPr="004B3397" w:rsidRDefault="00F60599" w:rsidP="002A2300">
            <w:pPr>
              <w:pStyle w:val="TAC"/>
            </w:pPr>
            <w:r w:rsidRPr="004B3397">
              <w:t>0.52</w:t>
            </w:r>
          </w:p>
        </w:tc>
      </w:tr>
      <w:tr w:rsidR="00F60599" w:rsidRPr="004B3397" w14:paraId="5C79266E" w14:textId="77777777" w:rsidTr="005B16BC">
        <w:trPr>
          <w:jc w:val="center"/>
        </w:trPr>
        <w:tc>
          <w:tcPr>
            <w:tcW w:w="569" w:type="pct"/>
            <w:noWrap/>
            <w:vAlign w:val="bottom"/>
          </w:tcPr>
          <w:p w14:paraId="43D8100C" w14:textId="4361C5D9" w:rsidR="00F60599" w:rsidRPr="004B3397" w:rsidRDefault="00F60599" w:rsidP="002A2300">
            <w:pPr>
              <w:pStyle w:val="TAC"/>
            </w:pPr>
          </w:p>
        </w:tc>
        <w:tc>
          <w:tcPr>
            <w:tcW w:w="681" w:type="pct"/>
            <w:noWrap/>
            <w:vAlign w:val="bottom"/>
          </w:tcPr>
          <w:p w14:paraId="52EC6C9B" w14:textId="22BCE31E" w:rsidR="00F60599" w:rsidRPr="004B3397" w:rsidRDefault="00F60599" w:rsidP="002A2300">
            <w:pPr>
              <w:pStyle w:val="TAC"/>
            </w:pPr>
          </w:p>
        </w:tc>
        <w:tc>
          <w:tcPr>
            <w:tcW w:w="569" w:type="pct"/>
            <w:noWrap/>
            <w:vAlign w:val="bottom"/>
          </w:tcPr>
          <w:p w14:paraId="530F64C1" w14:textId="571D867A" w:rsidR="00F60599" w:rsidRPr="004B3397" w:rsidRDefault="00F60599" w:rsidP="002A2300">
            <w:pPr>
              <w:pStyle w:val="TAC"/>
            </w:pPr>
          </w:p>
        </w:tc>
        <w:tc>
          <w:tcPr>
            <w:tcW w:w="681" w:type="pct"/>
            <w:noWrap/>
            <w:vAlign w:val="bottom"/>
          </w:tcPr>
          <w:p w14:paraId="10990FEA" w14:textId="2E8FA0EE" w:rsidR="00F60599" w:rsidRPr="004B3397" w:rsidRDefault="00F60599" w:rsidP="002A2300">
            <w:pPr>
              <w:pStyle w:val="TAC"/>
            </w:pPr>
          </w:p>
        </w:tc>
        <w:tc>
          <w:tcPr>
            <w:tcW w:w="569" w:type="pct"/>
            <w:noWrap/>
            <w:vAlign w:val="bottom"/>
            <w:hideMark/>
          </w:tcPr>
          <w:p w14:paraId="5B0448A4" w14:textId="77777777" w:rsidR="00F60599" w:rsidRPr="004B3397" w:rsidRDefault="00F60599" w:rsidP="002A2300">
            <w:pPr>
              <w:pStyle w:val="TAC"/>
            </w:pPr>
            <w:r w:rsidRPr="004B3397">
              <w:t>132.3</w:t>
            </w:r>
          </w:p>
        </w:tc>
        <w:tc>
          <w:tcPr>
            <w:tcW w:w="681" w:type="pct"/>
            <w:noWrap/>
            <w:vAlign w:val="bottom"/>
            <w:hideMark/>
          </w:tcPr>
          <w:p w14:paraId="4E63A41A" w14:textId="77777777" w:rsidR="00F60599" w:rsidRPr="004B3397" w:rsidRDefault="00F60599" w:rsidP="002A2300">
            <w:pPr>
              <w:pStyle w:val="TAC"/>
            </w:pPr>
            <w:r w:rsidRPr="004B3397">
              <w:t>0.19</w:t>
            </w:r>
          </w:p>
        </w:tc>
        <w:tc>
          <w:tcPr>
            <w:tcW w:w="569" w:type="pct"/>
            <w:noWrap/>
            <w:vAlign w:val="bottom"/>
            <w:hideMark/>
          </w:tcPr>
          <w:p w14:paraId="5F9B6232" w14:textId="77777777" w:rsidR="00F60599" w:rsidRPr="004B3397" w:rsidRDefault="00F60599" w:rsidP="002A2300">
            <w:pPr>
              <w:pStyle w:val="TAC"/>
            </w:pPr>
            <w:r w:rsidRPr="004B3397">
              <w:t>196.9</w:t>
            </w:r>
          </w:p>
        </w:tc>
        <w:tc>
          <w:tcPr>
            <w:tcW w:w="681" w:type="pct"/>
            <w:noWrap/>
            <w:vAlign w:val="bottom"/>
            <w:hideMark/>
          </w:tcPr>
          <w:p w14:paraId="6712EF74" w14:textId="77777777" w:rsidR="00F60599" w:rsidRPr="004B3397" w:rsidRDefault="00F60599" w:rsidP="002A2300">
            <w:pPr>
              <w:pStyle w:val="TAC"/>
            </w:pPr>
            <w:r w:rsidRPr="004B3397">
              <w:t>0.48</w:t>
            </w:r>
          </w:p>
        </w:tc>
      </w:tr>
      <w:tr w:rsidR="00F60599" w:rsidRPr="004B3397" w14:paraId="51E5AE09" w14:textId="77777777" w:rsidTr="005B16BC">
        <w:trPr>
          <w:jc w:val="center"/>
        </w:trPr>
        <w:tc>
          <w:tcPr>
            <w:tcW w:w="569" w:type="pct"/>
            <w:noWrap/>
            <w:vAlign w:val="bottom"/>
          </w:tcPr>
          <w:p w14:paraId="2EC43C61" w14:textId="20F4E64B" w:rsidR="00F60599" w:rsidRPr="004B3397" w:rsidRDefault="00F60599" w:rsidP="002A2300">
            <w:pPr>
              <w:pStyle w:val="TAC"/>
            </w:pPr>
          </w:p>
        </w:tc>
        <w:tc>
          <w:tcPr>
            <w:tcW w:w="681" w:type="pct"/>
            <w:noWrap/>
            <w:vAlign w:val="bottom"/>
          </w:tcPr>
          <w:p w14:paraId="394D16BA" w14:textId="72CF9786" w:rsidR="00F60599" w:rsidRPr="004B3397" w:rsidRDefault="00F60599" w:rsidP="002A2300">
            <w:pPr>
              <w:pStyle w:val="TAC"/>
            </w:pPr>
          </w:p>
        </w:tc>
        <w:tc>
          <w:tcPr>
            <w:tcW w:w="569" w:type="pct"/>
            <w:noWrap/>
            <w:vAlign w:val="bottom"/>
          </w:tcPr>
          <w:p w14:paraId="5D6DADF8" w14:textId="46B397B3" w:rsidR="00F60599" w:rsidRPr="004B3397" w:rsidRDefault="00F60599" w:rsidP="002A2300">
            <w:pPr>
              <w:pStyle w:val="TAC"/>
            </w:pPr>
          </w:p>
        </w:tc>
        <w:tc>
          <w:tcPr>
            <w:tcW w:w="681" w:type="pct"/>
            <w:noWrap/>
            <w:vAlign w:val="bottom"/>
          </w:tcPr>
          <w:p w14:paraId="53B7D91C" w14:textId="18EFE868" w:rsidR="00F60599" w:rsidRPr="004B3397" w:rsidRDefault="00F60599" w:rsidP="002A2300">
            <w:pPr>
              <w:pStyle w:val="TAC"/>
            </w:pPr>
          </w:p>
        </w:tc>
        <w:tc>
          <w:tcPr>
            <w:tcW w:w="569" w:type="pct"/>
            <w:noWrap/>
            <w:vAlign w:val="bottom"/>
            <w:hideMark/>
          </w:tcPr>
          <w:p w14:paraId="4F10F517" w14:textId="77777777" w:rsidR="00F60599" w:rsidRPr="004B3397" w:rsidRDefault="00F60599" w:rsidP="002A2300">
            <w:pPr>
              <w:pStyle w:val="TAC"/>
            </w:pPr>
            <w:r w:rsidRPr="004B3397">
              <w:t>108.4</w:t>
            </w:r>
          </w:p>
        </w:tc>
        <w:tc>
          <w:tcPr>
            <w:tcW w:w="681" w:type="pct"/>
            <w:noWrap/>
            <w:vAlign w:val="bottom"/>
            <w:hideMark/>
          </w:tcPr>
          <w:p w14:paraId="58975F1A" w14:textId="77777777" w:rsidR="00F60599" w:rsidRPr="004B3397" w:rsidRDefault="00F60599" w:rsidP="002A2300">
            <w:pPr>
              <w:pStyle w:val="TAC"/>
            </w:pPr>
            <w:r w:rsidRPr="004B3397">
              <w:t>0.64</w:t>
            </w:r>
          </w:p>
        </w:tc>
        <w:tc>
          <w:tcPr>
            <w:tcW w:w="569" w:type="pct"/>
            <w:noWrap/>
            <w:vAlign w:val="bottom"/>
            <w:hideMark/>
          </w:tcPr>
          <w:p w14:paraId="422849ED" w14:textId="77777777" w:rsidR="00F60599" w:rsidRPr="004B3397" w:rsidRDefault="00F60599" w:rsidP="002A2300">
            <w:pPr>
              <w:pStyle w:val="TAC"/>
            </w:pPr>
            <w:r w:rsidRPr="004B3397">
              <w:t>193.3</w:t>
            </w:r>
          </w:p>
        </w:tc>
        <w:tc>
          <w:tcPr>
            <w:tcW w:w="681" w:type="pct"/>
            <w:noWrap/>
            <w:vAlign w:val="bottom"/>
            <w:hideMark/>
          </w:tcPr>
          <w:p w14:paraId="1EA8EF01" w14:textId="77777777" w:rsidR="00F60599" w:rsidRPr="004B3397" w:rsidRDefault="00F60599" w:rsidP="002A2300">
            <w:pPr>
              <w:pStyle w:val="TAC"/>
            </w:pPr>
            <w:r w:rsidRPr="004B3397">
              <w:t>0.42</w:t>
            </w:r>
          </w:p>
        </w:tc>
      </w:tr>
      <w:tr w:rsidR="00F60599" w:rsidRPr="004B3397" w14:paraId="337E399F" w14:textId="77777777" w:rsidTr="005B16BC">
        <w:trPr>
          <w:jc w:val="center"/>
        </w:trPr>
        <w:tc>
          <w:tcPr>
            <w:tcW w:w="569" w:type="pct"/>
            <w:noWrap/>
            <w:vAlign w:val="bottom"/>
          </w:tcPr>
          <w:p w14:paraId="735283B5" w14:textId="64F674EB" w:rsidR="00F60599" w:rsidRPr="004B3397" w:rsidRDefault="00F60599" w:rsidP="002A2300">
            <w:pPr>
              <w:pStyle w:val="TAC"/>
            </w:pPr>
          </w:p>
        </w:tc>
        <w:tc>
          <w:tcPr>
            <w:tcW w:w="681" w:type="pct"/>
            <w:noWrap/>
            <w:vAlign w:val="bottom"/>
          </w:tcPr>
          <w:p w14:paraId="3F939AEF" w14:textId="6DC2CB19" w:rsidR="00F60599" w:rsidRPr="004B3397" w:rsidRDefault="00F60599" w:rsidP="002A2300">
            <w:pPr>
              <w:pStyle w:val="TAC"/>
            </w:pPr>
          </w:p>
        </w:tc>
        <w:tc>
          <w:tcPr>
            <w:tcW w:w="569" w:type="pct"/>
            <w:noWrap/>
            <w:vAlign w:val="bottom"/>
          </w:tcPr>
          <w:p w14:paraId="1CAB971F" w14:textId="4BAAAD2F" w:rsidR="00F60599" w:rsidRPr="004B3397" w:rsidRDefault="00F60599" w:rsidP="002A2300">
            <w:pPr>
              <w:pStyle w:val="TAC"/>
            </w:pPr>
          </w:p>
        </w:tc>
        <w:tc>
          <w:tcPr>
            <w:tcW w:w="681" w:type="pct"/>
            <w:noWrap/>
            <w:vAlign w:val="bottom"/>
          </w:tcPr>
          <w:p w14:paraId="7DD140FF" w14:textId="6E339366" w:rsidR="00F60599" w:rsidRPr="004B3397" w:rsidRDefault="00F60599" w:rsidP="002A2300">
            <w:pPr>
              <w:pStyle w:val="TAC"/>
            </w:pPr>
          </w:p>
        </w:tc>
        <w:tc>
          <w:tcPr>
            <w:tcW w:w="569" w:type="pct"/>
            <w:noWrap/>
            <w:vAlign w:val="bottom"/>
            <w:hideMark/>
          </w:tcPr>
          <w:p w14:paraId="5FB77471" w14:textId="77777777" w:rsidR="00F60599" w:rsidRPr="004B3397" w:rsidRDefault="00F60599" w:rsidP="002A2300">
            <w:pPr>
              <w:pStyle w:val="TAC"/>
            </w:pPr>
            <w:r w:rsidRPr="004B3397">
              <w:t>84.6</w:t>
            </w:r>
          </w:p>
        </w:tc>
        <w:tc>
          <w:tcPr>
            <w:tcW w:w="681" w:type="pct"/>
            <w:noWrap/>
            <w:vAlign w:val="bottom"/>
            <w:hideMark/>
          </w:tcPr>
          <w:p w14:paraId="1BFAEBFE" w14:textId="77777777" w:rsidR="00F60599" w:rsidRPr="004B3397" w:rsidRDefault="00F60599" w:rsidP="002A2300">
            <w:pPr>
              <w:pStyle w:val="TAC"/>
            </w:pPr>
            <w:r w:rsidRPr="004B3397">
              <w:t>0.47</w:t>
            </w:r>
          </w:p>
        </w:tc>
        <w:tc>
          <w:tcPr>
            <w:tcW w:w="569" w:type="pct"/>
            <w:noWrap/>
            <w:vAlign w:val="bottom"/>
            <w:hideMark/>
          </w:tcPr>
          <w:p w14:paraId="043C3A0E" w14:textId="77777777" w:rsidR="00F60599" w:rsidRPr="004B3397" w:rsidRDefault="00F60599" w:rsidP="002A2300">
            <w:pPr>
              <w:pStyle w:val="TAC"/>
            </w:pPr>
            <w:r w:rsidRPr="004B3397">
              <w:t>189.6</w:t>
            </w:r>
          </w:p>
        </w:tc>
        <w:tc>
          <w:tcPr>
            <w:tcW w:w="681" w:type="pct"/>
            <w:noWrap/>
            <w:vAlign w:val="bottom"/>
            <w:hideMark/>
          </w:tcPr>
          <w:p w14:paraId="158BE934" w14:textId="77777777" w:rsidR="00F60599" w:rsidRPr="004B3397" w:rsidRDefault="00F60599" w:rsidP="002A2300">
            <w:pPr>
              <w:pStyle w:val="TAC"/>
            </w:pPr>
            <w:r w:rsidRPr="004B3397">
              <w:t>0.35</w:t>
            </w:r>
          </w:p>
        </w:tc>
      </w:tr>
      <w:tr w:rsidR="00F60599" w:rsidRPr="004B3397" w14:paraId="4B3FA2C5" w14:textId="77777777" w:rsidTr="005B16BC">
        <w:trPr>
          <w:jc w:val="center"/>
        </w:trPr>
        <w:tc>
          <w:tcPr>
            <w:tcW w:w="569" w:type="pct"/>
            <w:noWrap/>
            <w:vAlign w:val="bottom"/>
          </w:tcPr>
          <w:p w14:paraId="0C75586A" w14:textId="4A103E94" w:rsidR="00F60599" w:rsidRPr="004B3397" w:rsidRDefault="00F60599" w:rsidP="002A2300">
            <w:pPr>
              <w:pStyle w:val="TAC"/>
            </w:pPr>
          </w:p>
        </w:tc>
        <w:tc>
          <w:tcPr>
            <w:tcW w:w="681" w:type="pct"/>
            <w:noWrap/>
            <w:vAlign w:val="bottom"/>
          </w:tcPr>
          <w:p w14:paraId="0CCD9135" w14:textId="241B6577" w:rsidR="00F60599" w:rsidRPr="004B3397" w:rsidRDefault="00F60599" w:rsidP="002A2300">
            <w:pPr>
              <w:pStyle w:val="TAC"/>
            </w:pPr>
          </w:p>
        </w:tc>
        <w:tc>
          <w:tcPr>
            <w:tcW w:w="569" w:type="pct"/>
            <w:noWrap/>
            <w:vAlign w:val="bottom"/>
          </w:tcPr>
          <w:p w14:paraId="454868A8" w14:textId="63B4A499" w:rsidR="00F60599" w:rsidRPr="004B3397" w:rsidRDefault="00F60599" w:rsidP="002A2300">
            <w:pPr>
              <w:pStyle w:val="TAC"/>
            </w:pPr>
          </w:p>
        </w:tc>
        <w:tc>
          <w:tcPr>
            <w:tcW w:w="681" w:type="pct"/>
            <w:noWrap/>
            <w:vAlign w:val="bottom"/>
          </w:tcPr>
          <w:p w14:paraId="05E3DD09" w14:textId="5DF03881" w:rsidR="00F60599" w:rsidRPr="004B3397" w:rsidRDefault="00F60599" w:rsidP="002A2300">
            <w:pPr>
              <w:pStyle w:val="TAC"/>
            </w:pPr>
          </w:p>
        </w:tc>
        <w:tc>
          <w:tcPr>
            <w:tcW w:w="569" w:type="pct"/>
            <w:noWrap/>
            <w:vAlign w:val="bottom"/>
            <w:hideMark/>
          </w:tcPr>
          <w:p w14:paraId="11A35A3E" w14:textId="77777777" w:rsidR="00F60599" w:rsidRPr="004B3397" w:rsidRDefault="00F60599" w:rsidP="002A2300">
            <w:pPr>
              <w:pStyle w:val="TAC"/>
            </w:pPr>
            <w:r w:rsidRPr="004B3397">
              <w:t>60.7</w:t>
            </w:r>
          </w:p>
        </w:tc>
        <w:tc>
          <w:tcPr>
            <w:tcW w:w="681" w:type="pct"/>
            <w:noWrap/>
            <w:vAlign w:val="bottom"/>
            <w:hideMark/>
          </w:tcPr>
          <w:p w14:paraId="42C9CA4D" w14:textId="77777777" w:rsidR="00F60599" w:rsidRPr="004B3397" w:rsidRDefault="00F60599" w:rsidP="002A2300">
            <w:pPr>
              <w:pStyle w:val="TAC"/>
            </w:pPr>
            <w:r w:rsidRPr="004B3397">
              <w:t>0.44</w:t>
            </w:r>
          </w:p>
        </w:tc>
        <w:tc>
          <w:tcPr>
            <w:tcW w:w="569" w:type="pct"/>
            <w:noWrap/>
            <w:vAlign w:val="bottom"/>
            <w:hideMark/>
          </w:tcPr>
          <w:p w14:paraId="5262B447" w14:textId="77777777" w:rsidR="00F60599" w:rsidRPr="004B3397" w:rsidRDefault="00F60599" w:rsidP="002A2300">
            <w:pPr>
              <w:pStyle w:val="TAC"/>
            </w:pPr>
            <w:r w:rsidRPr="004B3397">
              <w:t>185.9</w:t>
            </w:r>
          </w:p>
        </w:tc>
        <w:tc>
          <w:tcPr>
            <w:tcW w:w="681" w:type="pct"/>
            <w:noWrap/>
            <w:vAlign w:val="bottom"/>
            <w:hideMark/>
          </w:tcPr>
          <w:p w14:paraId="2FAAEC7F" w14:textId="77777777" w:rsidR="00F60599" w:rsidRPr="004B3397" w:rsidRDefault="00F60599" w:rsidP="002A2300">
            <w:pPr>
              <w:pStyle w:val="TAC"/>
            </w:pPr>
            <w:r w:rsidRPr="004B3397">
              <w:t>0.26</w:t>
            </w:r>
          </w:p>
        </w:tc>
      </w:tr>
      <w:tr w:rsidR="00F60599" w:rsidRPr="004B3397" w14:paraId="1EC4A6A8" w14:textId="77777777" w:rsidTr="005B16BC">
        <w:trPr>
          <w:jc w:val="center"/>
        </w:trPr>
        <w:tc>
          <w:tcPr>
            <w:tcW w:w="569" w:type="pct"/>
            <w:noWrap/>
            <w:vAlign w:val="bottom"/>
          </w:tcPr>
          <w:p w14:paraId="63544937" w14:textId="56C7AD31" w:rsidR="00F60599" w:rsidRPr="004B3397" w:rsidRDefault="00F60599" w:rsidP="002A2300">
            <w:pPr>
              <w:pStyle w:val="TAC"/>
            </w:pPr>
          </w:p>
        </w:tc>
        <w:tc>
          <w:tcPr>
            <w:tcW w:w="681" w:type="pct"/>
            <w:noWrap/>
            <w:vAlign w:val="bottom"/>
          </w:tcPr>
          <w:p w14:paraId="3389A12B" w14:textId="58232177" w:rsidR="00F60599" w:rsidRPr="004B3397" w:rsidRDefault="00F60599" w:rsidP="002A2300">
            <w:pPr>
              <w:pStyle w:val="TAC"/>
            </w:pPr>
          </w:p>
        </w:tc>
        <w:tc>
          <w:tcPr>
            <w:tcW w:w="569" w:type="pct"/>
            <w:noWrap/>
            <w:vAlign w:val="bottom"/>
          </w:tcPr>
          <w:p w14:paraId="41F8AE76" w14:textId="0E185FE2" w:rsidR="00F60599" w:rsidRPr="004B3397" w:rsidRDefault="00F60599" w:rsidP="002A2300">
            <w:pPr>
              <w:pStyle w:val="TAC"/>
            </w:pPr>
          </w:p>
        </w:tc>
        <w:tc>
          <w:tcPr>
            <w:tcW w:w="681" w:type="pct"/>
            <w:noWrap/>
            <w:vAlign w:val="bottom"/>
          </w:tcPr>
          <w:p w14:paraId="7C49B569" w14:textId="6C3D7E04" w:rsidR="00F60599" w:rsidRPr="004B3397" w:rsidRDefault="00F60599" w:rsidP="002A2300">
            <w:pPr>
              <w:pStyle w:val="TAC"/>
            </w:pPr>
          </w:p>
        </w:tc>
        <w:tc>
          <w:tcPr>
            <w:tcW w:w="569" w:type="pct"/>
            <w:noWrap/>
            <w:vAlign w:val="bottom"/>
            <w:hideMark/>
          </w:tcPr>
          <w:p w14:paraId="32C18777" w14:textId="77777777" w:rsidR="00F60599" w:rsidRPr="004B3397" w:rsidRDefault="00F60599" w:rsidP="002A2300">
            <w:pPr>
              <w:pStyle w:val="TAC"/>
            </w:pPr>
            <w:r w:rsidRPr="004B3397">
              <w:t>36.9</w:t>
            </w:r>
          </w:p>
        </w:tc>
        <w:tc>
          <w:tcPr>
            <w:tcW w:w="681" w:type="pct"/>
            <w:noWrap/>
            <w:vAlign w:val="bottom"/>
            <w:hideMark/>
          </w:tcPr>
          <w:p w14:paraId="45769FB2" w14:textId="77777777" w:rsidR="00F60599" w:rsidRPr="004B3397" w:rsidRDefault="00F60599" w:rsidP="002A2300">
            <w:pPr>
              <w:pStyle w:val="TAC"/>
            </w:pPr>
            <w:r w:rsidRPr="004B3397">
              <w:t>0.28</w:t>
            </w:r>
          </w:p>
        </w:tc>
        <w:tc>
          <w:tcPr>
            <w:tcW w:w="569" w:type="pct"/>
            <w:noWrap/>
            <w:vAlign w:val="bottom"/>
            <w:hideMark/>
          </w:tcPr>
          <w:p w14:paraId="72D943BB" w14:textId="77777777" w:rsidR="00F60599" w:rsidRPr="004B3397" w:rsidRDefault="00F60599" w:rsidP="002A2300">
            <w:pPr>
              <w:pStyle w:val="TAC"/>
            </w:pPr>
            <w:r w:rsidRPr="004B3397">
              <w:t>182.3</w:t>
            </w:r>
          </w:p>
        </w:tc>
        <w:tc>
          <w:tcPr>
            <w:tcW w:w="681" w:type="pct"/>
            <w:noWrap/>
            <w:vAlign w:val="bottom"/>
            <w:hideMark/>
          </w:tcPr>
          <w:p w14:paraId="1408557F" w14:textId="77777777" w:rsidR="00F60599" w:rsidRPr="004B3397" w:rsidRDefault="00F60599" w:rsidP="002A2300">
            <w:pPr>
              <w:pStyle w:val="TAC"/>
            </w:pPr>
            <w:r w:rsidRPr="004B3397">
              <w:t>0.18</w:t>
            </w:r>
          </w:p>
        </w:tc>
      </w:tr>
      <w:tr w:rsidR="00F60599" w:rsidRPr="004B3397" w14:paraId="5A091D66" w14:textId="77777777" w:rsidTr="005B16BC">
        <w:trPr>
          <w:jc w:val="center"/>
        </w:trPr>
        <w:tc>
          <w:tcPr>
            <w:tcW w:w="569" w:type="pct"/>
            <w:noWrap/>
            <w:vAlign w:val="bottom"/>
          </w:tcPr>
          <w:p w14:paraId="793A3360" w14:textId="6E3FA5ED" w:rsidR="00F60599" w:rsidRPr="004B3397" w:rsidRDefault="00F60599" w:rsidP="002A2300">
            <w:pPr>
              <w:pStyle w:val="TAC"/>
            </w:pPr>
          </w:p>
        </w:tc>
        <w:tc>
          <w:tcPr>
            <w:tcW w:w="681" w:type="pct"/>
            <w:noWrap/>
            <w:vAlign w:val="bottom"/>
          </w:tcPr>
          <w:p w14:paraId="48D1DA7E" w14:textId="62D05AFE" w:rsidR="00F60599" w:rsidRPr="004B3397" w:rsidRDefault="00F60599" w:rsidP="002A2300">
            <w:pPr>
              <w:pStyle w:val="TAC"/>
            </w:pPr>
          </w:p>
        </w:tc>
        <w:tc>
          <w:tcPr>
            <w:tcW w:w="569" w:type="pct"/>
            <w:noWrap/>
            <w:vAlign w:val="bottom"/>
          </w:tcPr>
          <w:p w14:paraId="35B7EDEA" w14:textId="1432255F" w:rsidR="00F60599" w:rsidRPr="004B3397" w:rsidRDefault="00F60599" w:rsidP="002A2300">
            <w:pPr>
              <w:pStyle w:val="TAC"/>
            </w:pPr>
          </w:p>
        </w:tc>
        <w:tc>
          <w:tcPr>
            <w:tcW w:w="681" w:type="pct"/>
            <w:noWrap/>
            <w:vAlign w:val="bottom"/>
          </w:tcPr>
          <w:p w14:paraId="6C2EF130" w14:textId="454C1E45" w:rsidR="00F60599" w:rsidRPr="004B3397" w:rsidRDefault="00F60599" w:rsidP="002A2300">
            <w:pPr>
              <w:pStyle w:val="TAC"/>
            </w:pPr>
          </w:p>
        </w:tc>
        <w:tc>
          <w:tcPr>
            <w:tcW w:w="569" w:type="pct"/>
            <w:noWrap/>
            <w:vAlign w:val="bottom"/>
            <w:hideMark/>
          </w:tcPr>
          <w:p w14:paraId="5FE7ADB4" w14:textId="77777777" w:rsidR="00F60599" w:rsidRPr="004B3397" w:rsidRDefault="00F60599" w:rsidP="002A2300">
            <w:pPr>
              <w:pStyle w:val="TAC"/>
            </w:pPr>
            <w:r w:rsidRPr="004B3397">
              <w:t>13.0</w:t>
            </w:r>
          </w:p>
        </w:tc>
        <w:tc>
          <w:tcPr>
            <w:tcW w:w="681" w:type="pct"/>
            <w:noWrap/>
            <w:vAlign w:val="bottom"/>
            <w:hideMark/>
          </w:tcPr>
          <w:p w14:paraId="55FFC88D" w14:textId="77777777" w:rsidR="00F60599" w:rsidRPr="004B3397" w:rsidRDefault="00F60599" w:rsidP="002A2300">
            <w:pPr>
              <w:pStyle w:val="TAC"/>
            </w:pPr>
            <w:r w:rsidRPr="004B3397">
              <w:t>0.16</w:t>
            </w:r>
          </w:p>
        </w:tc>
        <w:tc>
          <w:tcPr>
            <w:tcW w:w="569" w:type="pct"/>
            <w:noWrap/>
            <w:vAlign w:val="bottom"/>
            <w:hideMark/>
          </w:tcPr>
          <w:p w14:paraId="50BDB438" w14:textId="77777777" w:rsidR="00F60599" w:rsidRPr="004B3397" w:rsidRDefault="00F60599" w:rsidP="002A2300">
            <w:pPr>
              <w:pStyle w:val="TAC"/>
            </w:pPr>
            <w:r w:rsidRPr="004B3397">
              <w:t>161.7</w:t>
            </w:r>
          </w:p>
        </w:tc>
        <w:tc>
          <w:tcPr>
            <w:tcW w:w="681" w:type="pct"/>
            <w:noWrap/>
            <w:vAlign w:val="bottom"/>
            <w:hideMark/>
          </w:tcPr>
          <w:p w14:paraId="18B7B0DF" w14:textId="77777777" w:rsidR="00F60599" w:rsidRPr="004B3397" w:rsidRDefault="00F60599" w:rsidP="002A2300">
            <w:pPr>
              <w:pStyle w:val="TAC"/>
            </w:pPr>
            <w:r w:rsidRPr="004B3397">
              <w:t>0.59</w:t>
            </w:r>
          </w:p>
        </w:tc>
      </w:tr>
      <w:tr w:rsidR="00F60599" w:rsidRPr="004B3397" w14:paraId="371F9252" w14:textId="77777777" w:rsidTr="005B16BC">
        <w:trPr>
          <w:jc w:val="center"/>
        </w:trPr>
        <w:tc>
          <w:tcPr>
            <w:tcW w:w="569" w:type="pct"/>
            <w:noWrap/>
            <w:vAlign w:val="bottom"/>
          </w:tcPr>
          <w:p w14:paraId="2AB9A959" w14:textId="56C70C9A" w:rsidR="00F60599" w:rsidRPr="004B3397" w:rsidRDefault="00F60599" w:rsidP="002A2300">
            <w:pPr>
              <w:pStyle w:val="TAC"/>
            </w:pPr>
          </w:p>
        </w:tc>
        <w:tc>
          <w:tcPr>
            <w:tcW w:w="681" w:type="pct"/>
            <w:noWrap/>
            <w:vAlign w:val="bottom"/>
          </w:tcPr>
          <w:p w14:paraId="2FA28643" w14:textId="6758DA99" w:rsidR="00F60599" w:rsidRPr="004B3397" w:rsidRDefault="00F60599" w:rsidP="002A2300">
            <w:pPr>
              <w:pStyle w:val="TAC"/>
            </w:pPr>
          </w:p>
        </w:tc>
        <w:tc>
          <w:tcPr>
            <w:tcW w:w="569" w:type="pct"/>
            <w:noWrap/>
            <w:vAlign w:val="bottom"/>
          </w:tcPr>
          <w:p w14:paraId="09058465" w14:textId="54B2B865" w:rsidR="00F60599" w:rsidRPr="004B3397" w:rsidRDefault="00F60599" w:rsidP="002A2300">
            <w:pPr>
              <w:pStyle w:val="TAC"/>
            </w:pPr>
          </w:p>
        </w:tc>
        <w:tc>
          <w:tcPr>
            <w:tcW w:w="681" w:type="pct"/>
            <w:noWrap/>
            <w:vAlign w:val="bottom"/>
          </w:tcPr>
          <w:p w14:paraId="33B4D82E" w14:textId="1ACD6545" w:rsidR="00F60599" w:rsidRPr="004B3397" w:rsidRDefault="00F60599" w:rsidP="002A2300">
            <w:pPr>
              <w:pStyle w:val="TAC"/>
            </w:pPr>
          </w:p>
        </w:tc>
        <w:tc>
          <w:tcPr>
            <w:tcW w:w="569" w:type="pct"/>
            <w:noWrap/>
            <w:vAlign w:val="bottom"/>
            <w:hideMark/>
          </w:tcPr>
          <w:p w14:paraId="3BD62D1C" w14:textId="77777777" w:rsidR="00F60599" w:rsidRPr="004B3397" w:rsidRDefault="00F60599" w:rsidP="002A2300">
            <w:pPr>
              <w:pStyle w:val="TAC"/>
            </w:pPr>
            <w:r w:rsidRPr="004B3397">
              <w:t>349.1</w:t>
            </w:r>
          </w:p>
        </w:tc>
        <w:tc>
          <w:tcPr>
            <w:tcW w:w="681" w:type="pct"/>
            <w:noWrap/>
            <w:vAlign w:val="bottom"/>
            <w:hideMark/>
          </w:tcPr>
          <w:p w14:paraId="228D6131" w14:textId="77777777" w:rsidR="00F60599" w:rsidRPr="004B3397" w:rsidRDefault="00F60599" w:rsidP="002A2300">
            <w:pPr>
              <w:pStyle w:val="TAC"/>
            </w:pPr>
            <w:r w:rsidRPr="004B3397">
              <w:t>0.16</w:t>
            </w:r>
          </w:p>
        </w:tc>
        <w:tc>
          <w:tcPr>
            <w:tcW w:w="569" w:type="pct"/>
            <w:noWrap/>
            <w:vAlign w:val="bottom"/>
            <w:hideMark/>
          </w:tcPr>
          <w:p w14:paraId="24D65C5C" w14:textId="77777777" w:rsidR="00F60599" w:rsidRPr="004B3397" w:rsidRDefault="00F60599" w:rsidP="002A2300">
            <w:pPr>
              <w:pStyle w:val="TAC"/>
            </w:pPr>
            <w:r w:rsidRPr="004B3397">
              <w:t>143.5</w:t>
            </w:r>
          </w:p>
        </w:tc>
        <w:tc>
          <w:tcPr>
            <w:tcW w:w="681" w:type="pct"/>
            <w:noWrap/>
            <w:vAlign w:val="bottom"/>
            <w:hideMark/>
          </w:tcPr>
          <w:p w14:paraId="4EA1FACE" w14:textId="77777777" w:rsidR="00F60599" w:rsidRPr="004B3397" w:rsidRDefault="00F60599" w:rsidP="002A2300">
            <w:pPr>
              <w:pStyle w:val="TAC"/>
            </w:pPr>
            <w:r w:rsidRPr="004B3397">
              <w:t>0.26</w:t>
            </w:r>
          </w:p>
        </w:tc>
      </w:tr>
      <w:tr w:rsidR="00F60599" w:rsidRPr="004B3397" w14:paraId="189E3BA5" w14:textId="77777777" w:rsidTr="005B16BC">
        <w:trPr>
          <w:jc w:val="center"/>
        </w:trPr>
        <w:tc>
          <w:tcPr>
            <w:tcW w:w="569" w:type="pct"/>
            <w:noWrap/>
            <w:vAlign w:val="bottom"/>
          </w:tcPr>
          <w:p w14:paraId="513D1354" w14:textId="2B77C256" w:rsidR="00F60599" w:rsidRPr="004B3397" w:rsidRDefault="00F60599" w:rsidP="002A2300">
            <w:pPr>
              <w:pStyle w:val="TAC"/>
            </w:pPr>
          </w:p>
        </w:tc>
        <w:tc>
          <w:tcPr>
            <w:tcW w:w="681" w:type="pct"/>
            <w:noWrap/>
            <w:vAlign w:val="bottom"/>
          </w:tcPr>
          <w:p w14:paraId="2F1B588E" w14:textId="6B40AE9E" w:rsidR="00F60599" w:rsidRPr="004B3397" w:rsidRDefault="00F60599" w:rsidP="002A2300">
            <w:pPr>
              <w:pStyle w:val="TAC"/>
            </w:pPr>
          </w:p>
        </w:tc>
        <w:tc>
          <w:tcPr>
            <w:tcW w:w="569" w:type="pct"/>
            <w:noWrap/>
            <w:vAlign w:val="bottom"/>
          </w:tcPr>
          <w:p w14:paraId="47210DA9" w14:textId="583102AE" w:rsidR="00F60599" w:rsidRPr="004B3397" w:rsidRDefault="00F60599" w:rsidP="002A2300">
            <w:pPr>
              <w:pStyle w:val="TAC"/>
            </w:pPr>
          </w:p>
        </w:tc>
        <w:tc>
          <w:tcPr>
            <w:tcW w:w="681" w:type="pct"/>
            <w:noWrap/>
            <w:vAlign w:val="bottom"/>
          </w:tcPr>
          <w:p w14:paraId="5A15F093" w14:textId="2D3B54CD" w:rsidR="00F60599" w:rsidRPr="004B3397" w:rsidRDefault="00F60599" w:rsidP="002A2300">
            <w:pPr>
              <w:pStyle w:val="TAC"/>
            </w:pPr>
          </w:p>
        </w:tc>
        <w:tc>
          <w:tcPr>
            <w:tcW w:w="569" w:type="pct"/>
            <w:noWrap/>
            <w:vAlign w:val="bottom"/>
            <w:hideMark/>
          </w:tcPr>
          <w:p w14:paraId="16BB0BA0" w14:textId="77777777" w:rsidR="00F60599" w:rsidRPr="004B3397" w:rsidRDefault="00F60599" w:rsidP="002A2300">
            <w:pPr>
              <w:pStyle w:val="TAC"/>
            </w:pPr>
            <w:r w:rsidRPr="004B3397">
              <w:t>325.3</w:t>
            </w:r>
          </w:p>
        </w:tc>
        <w:tc>
          <w:tcPr>
            <w:tcW w:w="681" w:type="pct"/>
            <w:noWrap/>
            <w:vAlign w:val="bottom"/>
            <w:hideMark/>
          </w:tcPr>
          <w:p w14:paraId="20B9B2E6" w14:textId="77777777" w:rsidR="00F60599" w:rsidRPr="004B3397" w:rsidRDefault="00F60599" w:rsidP="002A2300">
            <w:pPr>
              <w:pStyle w:val="TAC"/>
            </w:pPr>
            <w:r w:rsidRPr="004B3397">
              <w:t>0.41</w:t>
            </w:r>
          </w:p>
        </w:tc>
        <w:tc>
          <w:tcPr>
            <w:tcW w:w="569" w:type="pct"/>
            <w:noWrap/>
            <w:vAlign w:val="bottom"/>
            <w:hideMark/>
          </w:tcPr>
          <w:p w14:paraId="0F10D6C2" w14:textId="77777777" w:rsidR="00F60599" w:rsidRPr="004B3397" w:rsidRDefault="00F60599" w:rsidP="002A2300">
            <w:pPr>
              <w:pStyle w:val="TAC"/>
            </w:pPr>
            <w:r w:rsidRPr="004B3397">
              <w:t>125.2</w:t>
            </w:r>
          </w:p>
        </w:tc>
        <w:tc>
          <w:tcPr>
            <w:tcW w:w="681" w:type="pct"/>
            <w:noWrap/>
            <w:vAlign w:val="bottom"/>
            <w:hideMark/>
          </w:tcPr>
          <w:p w14:paraId="140B829B" w14:textId="77777777" w:rsidR="00F60599" w:rsidRPr="004B3397" w:rsidRDefault="00F60599" w:rsidP="002A2300">
            <w:pPr>
              <w:pStyle w:val="TAC"/>
            </w:pPr>
            <w:r w:rsidRPr="004B3397">
              <w:t>0.79</w:t>
            </w:r>
          </w:p>
        </w:tc>
      </w:tr>
      <w:tr w:rsidR="00F60599" w:rsidRPr="004B3397" w14:paraId="06155350" w14:textId="77777777" w:rsidTr="005B16BC">
        <w:trPr>
          <w:jc w:val="center"/>
        </w:trPr>
        <w:tc>
          <w:tcPr>
            <w:tcW w:w="569" w:type="pct"/>
            <w:noWrap/>
            <w:vAlign w:val="bottom"/>
          </w:tcPr>
          <w:p w14:paraId="0962D96C" w14:textId="0E5EDDCC" w:rsidR="00F60599" w:rsidRPr="004B3397" w:rsidRDefault="00F60599" w:rsidP="002A2300">
            <w:pPr>
              <w:pStyle w:val="TAC"/>
            </w:pPr>
          </w:p>
        </w:tc>
        <w:tc>
          <w:tcPr>
            <w:tcW w:w="681" w:type="pct"/>
            <w:noWrap/>
            <w:vAlign w:val="bottom"/>
          </w:tcPr>
          <w:p w14:paraId="303BCBB8" w14:textId="5F2E4D78" w:rsidR="00F60599" w:rsidRPr="004B3397" w:rsidRDefault="00F60599" w:rsidP="002A2300">
            <w:pPr>
              <w:pStyle w:val="TAC"/>
            </w:pPr>
          </w:p>
        </w:tc>
        <w:tc>
          <w:tcPr>
            <w:tcW w:w="569" w:type="pct"/>
            <w:noWrap/>
            <w:vAlign w:val="bottom"/>
          </w:tcPr>
          <w:p w14:paraId="01031043" w14:textId="09C82B35" w:rsidR="00F60599" w:rsidRPr="004B3397" w:rsidRDefault="00F60599" w:rsidP="002A2300">
            <w:pPr>
              <w:pStyle w:val="TAC"/>
            </w:pPr>
          </w:p>
        </w:tc>
        <w:tc>
          <w:tcPr>
            <w:tcW w:w="681" w:type="pct"/>
            <w:noWrap/>
            <w:vAlign w:val="bottom"/>
          </w:tcPr>
          <w:p w14:paraId="6D939994" w14:textId="2C67161D" w:rsidR="00F60599" w:rsidRPr="004B3397" w:rsidRDefault="00F60599" w:rsidP="002A2300">
            <w:pPr>
              <w:pStyle w:val="TAC"/>
            </w:pPr>
          </w:p>
        </w:tc>
        <w:tc>
          <w:tcPr>
            <w:tcW w:w="569" w:type="pct"/>
            <w:noWrap/>
            <w:vAlign w:val="bottom"/>
            <w:hideMark/>
          </w:tcPr>
          <w:p w14:paraId="5277A84B" w14:textId="77777777" w:rsidR="00F60599" w:rsidRPr="004B3397" w:rsidRDefault="00F60599" w:rsidP="002A2300">
            <w:pPr>
              <w:pStyle w:val="TAC"/>
            </w:pPr>
            <w:r w:rsidRPr="004B3397">
              <w:t>301.4</w:t>
            </w:r>
          </w:p>
        </w:tc>
        <w:tc>
          <w:tcPr>
            <w:tcW w:w="681" w:type="pct"/>
            <w:noWrap/>
            <w:vAlign w:val="bottom"/>
            <w:hideMark/>
          </w:tcPr>
          <w:p w14:paraId="53802F6B" w14:textId="77777777" w:rsidR="00F60599" w:rsidRPr="004B3397" w:rsidRDefault="00F60599" w:rsidP="002A2300">
            <w:pPr>
              <w:pStyle w:val="TAC"/>
            </w:pPr>
            <w:r w:rsidRPr="004B3397">
              <w:t>0.40</w:t>
            </w:r>
          </w:p>
        </w:tc>
        <w:tc>
          <w:tcPr>
            <w:tcW w:w="569" w:type="pct"/>
            <w:noWrap/>
            <w:vAlign w:val="bottom"/>
            <w:hideMark/>
          </w:tcPr>
          <w:p w14:paraId="77A80478" w14:textId="77777777" w:rsidR="00F60599" w:rsidRPr="004B3397" w:rsidRDefault="00F60599" w:rsidP="002A2300">
            <w:pPr>
              <w:pStyle w:val="TAC"/>
            </w:pPr>
            <w:r w:rsidRPr="004B3397">
              <w:t>106.9</w:t>
            </w:r>
          </w:p>
        </w:tc>
        <w:tc>
          <w:tcPr>
            <w:tcW w:w="681" w:type="pct"/>
            <w:noWrap/>
            <w:vAlign w:val="bottom"/>
            <w:hideMark/>
          </w:tcPr>
          <w:p w14:paraId="03C05F51" w14:textId="77777777" w:rsidR="00F60599" w:rsidRPr="004B3397" w:rsidRDefault="00F60599" w:rsidP="002A2300">
            <w:pPr>
              <w:pStyle w:val="TAC"/>
            </w:pPr>
            <w:r w:rsidRPr="004B3397">
              <w:t>0.43</w:t>
            </w:r>
          </w:p>
        </w:tc>
      </w:tr>
      <w:tr w:rsidR="00F60599" w:rsidRPr="004B3397" w14:paraId="112CAC92" w14:textId="77777777" w:rsidTr="005B16BC">
        <w:trPr>
          <w:jc w:val="center"/>
        </w:trPr>
        <w:tc>
          <w:tcPr>
            <w:tcW w:w="569" w:type="pct"/>
            <w:noWrap/>
            <w:vAlign w:val="bottom"/>
          </w:tcPr>
          <w:p w14:paraId="7B29CFF8" w14:textId="3CF5F6F7" w:rsidR="00F60599" w:rsidRPr="004B3397" w:rsidRDefault="00F60599" w:rsidP="002A2300">
            <w:pPr>
              <w:pStyle w:val="TAC"/>
            </w:pPr>
          </w:p>
        </w:tc>
        <w:tc>
          <w:tcPr>
            <w:tcW w:w="681" w:type="pct"/>
            <w:noWrap/>
            <w:vAlign w:val="bottom"/>
          </w:tcPr>
          <w:p w14:paraId="0E1C47DF" w14:textId="2CE73556" w:rsidR="00F60599" w:rsidRPr="004B3397" w:rsidRDefault="00F60599" w:rsidP="002A2300">
            <w:pPr>
              <w:pStyle w:val="TAC"/>
            </w:pPr>
          </w:p>
        </w:tc>
        <w:tc>
          <w:tcPr>
            <w:tcW w:w="569" w:type="pct"/>
            <w:noWrap/>
            <w:vAlign w:val="bottom"/>
          </w:tcPr>
          <w:p w14:paraId="6DFDE357" w14:textId="1AE0609D" w:rsidR="00F60599" w:rsidRPr="004B3397" w:rsidRDefault="00F60599" w:rsidP="002A2300">
            <w:pPr>
              <w:pStyle w:val="TAC"/>
            </w:pPr>
          </w:p>
        </w:tc>
        <w:tc>
          <w:tcPr>
            <w:tcW w:w="681" w:type="pct"/>
            <w:noWrap/>
            <w:vAlign w:val="bottom"/>
          </w:tcPr>
          <w:p w14:paraId="40077CB0" w14:textId="686F8F7B" w:rsidR="00F60599" w:rsidRPr="004B3397" w:rsidRDefault="00F60599" w:rsidP="002A2300">
            <w:pPr>
              <w:pStyle w:val="TAC"/>
            </w:pPr>
          </w:p>
        </w:tc>
        <w:tc>
          <w:tcPr>
            <w:tcW w:w="569" w:type="pct"/>
            <w:noWrap/>
            <w:vAlign w:val="bottom"/>
            <w:hideMark/>
          </w:tcPr>
          <w:p w14:paraId="7A473DFB" w14:textId="77777777" w:rsidR="00F60599" w:rsidRPr="004B3397" w:rsidRDefault="00F60599" w:rsidP="002A2300">
            <w:pPr>
              <w:pStyle w:val="TAC"/>
            </w:pPr>
            <w:r w:rsidRPr="004B3397">
              <w:t>277.6</w:t>
            </w:r>
          </w:p>
        </w:tc>
        <w:tc>
          <w:tcPr>
            <w:tcW w:w="681" w:type="pct"/>
            <w:noWrap/>
            <w:vAlign w:val="bottom"/>
            <w:hideMark/>
          </w:tcPr>
          <w:p w14:paraId="1A21C26B" w14:textId="77777777" w:rsidR="00F60599" w:rsidRPr="004B3397" w:rsidRDefault="00F60599" w:rsidP="002A2300">
            <w:pPr>
              <w:pStyle w:val="TAC"/>
            </w:pPr>
            <w:r w:rsidRPr="004B3397">
              <w:t>0.95</w:t>
            </w:r>
          </w:p>
        </w:tc>
        <w:tc>
          <w:tcPr>
            <w:tcW w:w="569" w:type="pct"/>
            <w:noWrap/>
            <w:vAlign w:val="bottom"/>
            <w:hideMark/>
          </w:tcPr>
          <w:p w14:paraId="1C2C3CA5" w14:textId="77777777" w:rsidR="00F60599" w:rsidRPr="004B3397" w:rsidRDefault="00F60599" w:rsidP="002A2300">
            <w:pPr>
              <w:pStyle w:val="TAC"/>
            </w:pPr>
            <w:r w:rsidRPr="004B3397">
              <w:t>88.6</w:t>
            </w:r>
          </w:p>
        </w:tc>
        <w:tc>
          <w:tcPr>
            <w:tcW w:w="681" w:type="pct"/>
            <w:noWrap/>
            <w:vAlign w:val="bottom"/>
            <w:hideMark/>
          </w:tcPr>
          <w:p w14:paraId="681F3B23" w14:textId="77777777" w:rsidR="00F60599" w:rsidRPr="004B3397" w:rsidRDefault="00F60599" w:rsidP="002A2300">
            <w:pPr>
              <w:pStyle w:val="TAC"/>
            </w:pPr>
            <w:r w:rsidRPr="004B3397">
              <w:t>0.68</w:t>
            </w:r>
          </w:p>
        </w:tc>
      </w:tr>
      <w:tr w:rsidR="00F60599" w:rsidRPr="004B3397" w14:paraId="4A2C2805" w14:textId="77777777" w:rsidTr="005B16BC">
        <w:trPr>
          <w:jc w:val="center"/>
        </w:trPr>
        <w:tc>
          <w:tcPr>
            <w:tcW w:w="569" w:type="pct"/>
            <w:noWrap/>
            <w:vAlign w:val="bottom"/>
          </w:tcPr>
          <w:p w14:paraId="79E5245E" w14:textId="2DD344CA" w:rsidR="00F60599" w:rsidRPr="004B3397" w:rsidRDefault="00F60599" w:rsidP="002A2300">
            <w:pPr>
              <w:pStyle w:val="TAC"/>
            </w:pPr>
          </w:p>
        </w:tc>
        <w:tc>
          <w:tcPr>
            <w:tcW w:w="681" w:type="pct"/>
            <w:noWrap/>
            <w:vAlign w:val="bottom"/>
          </w:tcPr>
          <w:p w14:paraId="66B1275A" w14:textId="6378D6BF" w:rsidR="00F60599" w:rsidRPr="004B3397" w:rsidRDefault="00F60599" w:rsidP="002A2300">
            <w:pPr>
              <w:pStyle w:val="TAC"/>
            </w:pPr>
          </w:p>
        </w:tc>
        <w:tc>
          <w:tcPr>
            <w:tcW w:w="569" w:type="pct"/>
            <w:noWrap/>
            <w:vAlign w:val="bottom"/>
          </w:tcPr>
          <w:p w14:paraId="353F959E" w14:textId="5E1840BF" w:rsidR="00F60599" w:rsidRPr="004B3397" w:rsidRDefault="00F60599" w:rsidP="002A2300">
            <w:pPr>
              <w:pStyle w:val="TAC"/>
            </w:pPr>
          </w:p>
        </w:tc>
        <w:tc>
          <w:tcPr>
            <w:tcW w:w="681" w:type="pct"/>
            <w:noWrap/>
            <w:vAlign w:val="bottom"/>
          </w:tcPr>
          <w:p w14:paraId="635B93C8" w14:textId="43102996" w:rsidR="00F60599" w:rsidRPr="004B3397" w:rsidRDefault="00F60599" w:rsidP="002A2300">
            <w:pPr>
              <w:pStyle w:val="TAC"/>
            </w:pPr>
          </w:p>
        </w:tc>
        <w:tc>
          <w:tcPr>
            <w:tcW w:w="569" w:type="pct"/>
            <w:noWrap/>
            <w:vAlign w:val="bottom"/>
          </w:tcPr>
          <w:p w14:paraId="4B414123" w14:textId="121DDB77" w:rsidR="00F60599" w:rsidRPr="004B3397" w:rsidRDefault="00F60599" w:rsidP="002A2300">
            <w:pPr>
              <w:pStyle w:val="TAC"/>
            </w:pPr>
          </w:p>
        </w:tc>
        <w:tc>
          <w:tcPr>
            <w:tcW w:w="681" w:type="pct"/>
            <w:noWrap/>
            <w:vAlign w:val="bottom"/>
          </w:tcPr>
          <w:p w14:paraId="216CC19F" w14:textId="128EFA1D" w:rsidR="00F60599" w:rsidRPr="004B3397" w:rsidRDefault="00F60599" w:rsidP="002A2300">
            <w:pPr>
              <w:pStyle w:val="TAC"/>
            </w:pPr>
          </w:p>
        </w:tc>
        <w:tc>
          <w:tcPr>
            <w:tcW w:w="569" w:type="pct"/>
            <w:noWrap/>
            <w:vAlign w:val="bottom"/>
            <w:hideMark/>
          </w:tcPr>
          <w:p w14:paraId="644CA56F" w14:textId="77777777" w:rsidR="00F60599" w:rsidRPr="004B3397" w:rsidRDefault="00F60599" w:rsidP="002A2300">
            <w:pPr>
              <w:pStyle w:val="TAC"/>
            </w:pPr>
            <w:r w:rsidRPr="004B3397">
              <w:t>70.4</w:t>
            </w:r>
          </w:p>
        </w:tc>
        <w:tc>
          <w:tcPr>
            <w:tcW w:w="681" w:type="pct"/>
            <w:noWrap/>
            <w:vAlign w:val="bottom"/>
            <w:hideMark/>
          </w:tcPr>
          <w:p w14:paraId="6B7387C3" w14:textId="77777777" w:rsidR="00F60599" w:rsidRPr="004B3397" w:rsidRDefault="00F60599" w:rsidP="002A2300">
            <w:pPr>
              <w:pStyle w:val="TAC"/>
            </w:pPr>
            <w:r w:rsidRPr="004B3397">
              <w:t>0.63</w:t>
            </w:r>
          </w:p>
        </w:tc>
      </w:tr>
      <w:tr w:rsidR="00F60599" w:rsidRPr="004B3397" w14:paraId="4B1E21E9" w14:textId="77777777" w:rsidTr="005B16BC">
        <w:trPr>
          <w:jc w:val="center"/>
        </w:trPr>
        <w:tc>
          <w:tcPr>
            <w:tcW w:w="569" w:type="pct"/>
            <w:noWrap/>
            <w:vAlign w:val="bottom"/>
          </w:tcPr>
          <w:p w14:paraId="1B081C1D" w14:textId="28F500D7" w:rsidR="00F60599" w:rsidRPr="004B3397" w:rsidRDefault="00F60599" w:rsidP="002A2300">
            <w:pPr>
              <w:pStyle w:val="TAC"/>
            </w:pPr>
          </w:p>
        </w:tc>
        <w:tc>
          <w:tcPr>
            <w:tcW w:w="681" w:type="pct"/>
            <w:noWrap/>
            <w:vAlign w:val="bottom"/>
          </w:tcPr>
          <w:p w14:paraId="212B4547" w14:textId="5035546F" w:rsidR="00F60599" w:rsidRPr="004B3397" w:rsidRDefault="00F60599" w:rsidP="002A2300">
            <w:pPr>
              <w:pStyle w:val="TAC"/>
            </w:pPr>
          </w:p>
        </w:tc>
        <w:tc>
          <w:tcPr>
            <w:tcW w:w="569" w:type="pct"/>
            <w:noWrap/>
            <w:vAlign w:val="bottom"/>
          </w:tcPr>
          <w:p w14:paraId="140D65E0" w14:textId="0E7F99A0" w:rsidR="00F60599" w:rsidRPr="004B3397" w:rsidRDefault="00F60599" w:rsidP="002A2300">
            <w:pPr>
              <w:pStyle w:val="TAC"/>
            </w:pPr>
          </w:p>
        </w:tc>
        <w:tc>
          <w:tcPr>
            <w:tcW w:w="681" w:type="pct"/>
            <w:noWrap/>
            <w:vAlign w:val="bottom"/>
          </w:tcPr>
          <w:p w14:paraId="6109F4E0" w14:textId="1D02C656" w:rsidR="00F60599" w:rsidRPr="004B3397" w:rsidRDefault="00F60599" w:rsidP="002A2300">
            <w:pPr>
              <w:pStyle w:val="TAC"/>
            </w:pPr>
          </w:p>
        </w:tc>
        <w:tc>
          <w:tcPr>
            <w:tcW w:w="569" w:type="pct"/>
            <w:noWrap/>
            <w:vAlign w:val="bottom"/>
          </w:tcPr>
          <w:p w14:paraId="56041F8C" w14:textId="2A1303F3" w:rsidR="00F60599" w:rsidRPr="004B3397" w:rsidRDefault="00F60599" w:rsidP="002A2300">
            <w:pPr>
              <w:pStyle w:val="TAC"/>
            </w:pPr>
          </w:p>
        </w:tc>
        <w:tc>
          <w:tcPr>
            <w:tcW w:w="681" w:type="pct"/>
            <w:noWrap/>
            <w:vAlign w:val="bottom"/>
          </w:tcPr>
          <w:p w14:paraId="773B2675" w14:textId="1E792F29" w:rsidR="00F60599" w:rsidRPr="004B3397" w:rsidRDefault="00F60599" w:rsidP="002A2300">
            <w:pPr>
              <w:pStyle w:val="TAC"/>
            </w:pPr>
          </w:p>
        </w:tc>
        <w:tc>
          <w:tcPr>
            <w:tcW w:w="569" w:type="pct"/>
            <w:noWrap/>
            <w:vAlign w:val="bottom"/>
            <w:hideMark/>
          </w:tcPr>
          <w:p w14:paraId="333F4639" w14:textId="77777777" w:rsidR="00F60599" w:rsidRPr="004B3397" w:rsidRDefault="00F60599" w:rsidP="002A2300">
            <w:pPr>
              <w:pStyle w:val="TAC"/>
            </w:pPr>
            <w:r w:rsidRPr="004B3397">
              <w:t>52.1</w:t>
            </w:r>
          </w:p>
        </w:tc>
        <w:tc>
          <w:tcPr>
            <w:tcW w:w="681" w:type="pct"/>
            <w:noWrap/>
            <w:vAlign w:val="bottom"/>
            <w:hideMark/>
          </w:tcPr>
          <w:p w14:paraId="1D75CBF4" w14:textId="77777777" w:rsidR="00F60599" w:rsidRPr="004B3397" w:rsidRDefault="00F60599" w:rsidP="002A2300">
            <w:pPr>
              <w:pStyle w:val="TAC"/>
            </w:pPr>
            <w:r w:rsidRPr="004B3397">
              <w:t>0.75</w:t>
            </w:r>
          </w:p>
        </w:tc>
      </w:tr>
      <w:tr w:rsidR="00F60599" w:rsidRPr="004B3397" w14:paraId="23931ECB" w14:textId="77777777" w:rsidTr="005B16BC">
        <w:trPr>
          <w:jc w:val="center"/>
        </w:trPr>
        <w:tc>
          <w:tcPr>
            <w:tcW w:w="569" w:type="pct"/>
            <w:noWrap/>
            <w:vAlign w:val="bottom"/>
          </w:tcPr>
          <w:p w14:paraId="5E07D26A" w14:textId="6951E94E" w:rsidR="00F60599" w:rsidRPr="004B3397" w:rsidRDefault="00F60599" w:rsidP="002A2300">
            <w:pPr>
              <w:pStyle w:val="TAC"/>
            </w:pPr>
          </w:p>
        </w:tc>
        <w:tc>
          <w:tcPr>
            <w:tcW w:w="681" w:type="pct"/>
            <w:noWrap/>
            <w:vAlign w:val="bottom"/>
          </w:tcPr>
          <w:p w14:paraId="6D20267D" w14:textId="4363DE3F" w:rsidR="00F60599" w:rsidRPr="004B3397" w:rsidRDefault="00F60599" w:rsidP="002A2300">
            <w:pPr>
              <w:pStyle w:val="TAC"/>
            </w:pPr>
          </w:p>
        </w:tc>
        <w:tc>
          <w:tcPr>
            <w:tcW w:w="569" w:type="pct"/>
            <w:noWrap/>
            <w:vAlign w:val="bottom"/>
          </w:tcPr>
          <w:p w14:paraId="05717E87" w14:textId="312068DE" w:rsidR="00F60599" w:rsidRPr="004B3397" w:rsidRDefault="00F60599" w:rsidP="002A2300">
            <w:pPr>
              <w:pStyle w:val="TAC"/>
            </w:pPr>
          </w:p>
        </w:tc>
        <w:tc>
          <w:tcPr>
            <w:tcW w:w="681" w:type="pct"/>
            <w:noWrap/>
            <w:vAlign w:val="bottom"/>
          </w:tcPr>
          <w:p w14:paraId="6E0FB0EB" w14:textId="5A2DFBC4" w:rsidR="00F60599" w:rsidRPr="004B3397" w:rsidRDefault="00F60599" w:rsidP="002A2300">
            <w:pPr>
              <w:pStyle w:val="TAC"/>
            </w:pPr>
          </w:p>
        </w:tc>
        <w:tc>
          <w:tcPr>
            <w:tcW w:w="569" w:type="pct"/>
            <w:noWrap/>
            <w:vAlign w:val="bottom"/>
          </w:tcPr>
          <w:p w14:paraId="6B032A32" w14:textId="178D299B" w:rsidR="00F60599" w:rsidRPr="004B3397" w:rsidRDefault="00F60599" w:rsidP="002A2300">
            <w:pPr>
              <w:pStyle w:val="TAC"/>
            </w:pPr>
          </w:p>
        </w:tc>
        <w:tc>
          <w:tcPr>
            <w:tcW w:w="681" w:type="pct"/>
            <w:noWrap/>
            <w:vAlign w:val="bottom"/>
          </w:tcPr>
          <w:p w14:paraId="73769FB2" w14:textId="368B42C4" w:rsidR="00F60599" w:rsidRPr="004B3397" w:rsidRDefault="00F60599" w:rsidP="002A2300">
            <w:pPr>
              <w:pStyle w:val="TAC"/>
            </w:pPr>
          </w:p>
        </w:tc>
        <w:tc>
          <w:tcPr>
            <w:tcW w:w="569" w:type="pct"/>
            <w:noWrap/>
            <w:vAlign w:val="bottom"/>
            <w:hideMark/>
          </w:tcPr>
          <w:p w14:paraId="28D96048" w14:textId="77777777" w:rsidR="00F60599" w:rsidRPr="004B3397" w:rsidRDefault="00F60599" w:rsidP="002A2300">
            <w:pPr>
              <w:pStyle w:val="TAC"/>
            </w:pPr>
            <w:r w:rsidRPr="004B3397">
              <w:t>33.8</w:t>
            </w:r>
          </w:p>
        </w:tc>
        <w:tc>
          <w:tcPr>
            <w:tcW w:w="681" w:type="pct"/>
            <w:noWrap/>
            <w:vAlign w:val="bottom"/>
            <w:hideMark/>
          </w:tcPr>
          <w:p w14:paraId="364F844C" w14:textId="77777777" w:rsidR="00F60599" w:rsidRPr="004B3397" w:rsidRDefault="00F60599" w:rsidP="002A2300">
            <w:pPr>
              <w:pStyle w:val="TAC"/>
            </w:pPr>
            <w:r w:rsidRPr="004B3397">
              <w:t>0.87</w:t>
            </w:r>
          </w:p>
        </w:tc>
      </w:tr>
      <w:tr w:rsidR="00F60599" w:rsidRPr="004B3397" w14:paraId="70028E30" w14:textId="77777777" w:rsidTr="005B16BC">
        <w:trPr>
          <w:jc w:val="center"/>
        </w:trPr>
        <w:tc>
          <w:tcPr>
            <w:tcW w:w="569" w:type="pct"/>
            <w:noWrap/>
            <w:vAlign w:val="bottom"/>
          </w:tcPr>
          <w:p w14:paraId="5E111AA6" w14:textId="68216304" w:rsidR="00F60599" w:rsidRPr="004B3397" w:rsidRDefault="00F60599" w:rsidP="002A2300">
            <w:pPr>
              <w:pStyle w:val="TAC"/>
            </w:pPr>
          </w:p>
        </w:tc>
        <w:tc>
          <w:tcPr>
            <w:tcW w:w="681" w:type="pct"/>
            <w:noWrap/>
            <w:vAlign w:val="bottom"/>
          </w:tcPr>
          <w:p w14:paraId="51384864" w14:textId="43A33B29" w:rsidR="00F60599" w:rsidRPr="004B3397" w:rsidRDefault="00F60599" w:rsidP="002A2300">
            <w:pPr>
              <w:pStyle w:val="TAC"/>
            </w:pPr>
          </w:p>
        </w:tc>
        <w:tc>
          <w:tcPr>
            <w:tcW w:w="569" w:type="pct"/>
            <w:noWrap/>
            <w:vAlign w:val="bottom"/>
          </w:tcPr>
          <w:p w14:paraId="773E085B" w14:textId="1D6EEDBD" w:rsidR="00F60599" w:rsidRPr="004B3397" w:rsidRDefault="00F60599" w:rsidP="002A2300">
            <w:pPr>
              <w:pStyle w:val="TAC"/>
            </w:pPr>
          </w:p>
        </w:tc>
        <w:tc>
          <w:tcPr>
            <w:tcW w:w="681" w:type="pct"/>
            <w:noWrap/>
            <w:vAlign w:val="bottom"/>
          </w:tcPr>
          <w:p w14:paraId="21D377B5" w14:textId="06704E0D" w:rsidR="00F60599" w:rsidRPr="004B3397" w:rsidRDefault="00F60599" w:rsidP="002A2300">
            <w:pPr>
              <w:pStyle w:val="TAC"/>
            </w:pPr>
          </w:p>
        </w:tc>
        <w:tc>
          <w:tcPr>
            <w:tcW w:w="569" w:type="pct"/>
            <w:noWrap/>
            <w:vAlign w:val="bottom"/>
          </w:tcPr>
          <w:p w14:paraId="48A41CEA" w14:textId="17EDA14A" w:rsidR="00F60599" w:rsidRPr="004B3397" w:rsidRDefault="00F60599" w:rsidP="002A2300">
            <w:pPr>
              <w:pStyle w:val="TAC"/>
            </w:pPr>
          </w:p>
        </w:tc>
        <w:tc>
          <w:tcPr>
            <w:tcW w:w="681" w:type="pct"/>
            <w:noWrap/>
            <w:vAlign w:val="bottom"/>
          </w:tcPr>
          <w:p w14:paraId="5AF625C2" w14:textId="1D81CEF7" w:rsidR="00F60599" w:rsidRPr="004B3397" w:rsidRDefault="00F60599" w:rsidP="002A2300">
            <w:pPr>
              <w:pStyle w:val="TAC"/>
            </w:pPr>
          </w:p>
        </w:tc>
        <w:tc>
          <w:tcPr>
            <w:tcW w:w="569" w:type="pct"/>
            <w:noWrap/>
            <w:vAlign w:val="bottom"/>
            <w:hideMark/>
          </w:tcPr>
          <w:p w14:paraId="30135AC5" w14:textId="77777777" w:rsidR="00F60599" w:rsidRPr="004B3397" w:rsidRDefault="00F60599" w:rsidP="002A2300">
            <w:pPr>
              <w:pStyle w:val="TAC"/>
            </w:pPr>
            <w:r w:rsidRPr="004B3397">
              <w:t>15.5</w:t>
            </w:r>
          </w:p>
        </w:tc>
        <w:tc>
          <w:tcPr>
            <w:tcW w:w="681" w:type="pct"/>
            <w:noWrap/>
            <w:vAlign w:val="bottom"/>
            <w:hideMark/>
          </w:tcPr>
          <w:p w14:paraId="718E027E" w14:textId="77777777" w:rsidR="00F60599" w:rsidRPr="004B3397" w:rsidRDefault="00F60599" w:rsidP="002A2300">
            <w:pPr>
              <w:pStyle w:val="TAC"/>
            </w:pPr>
            <w:r w:rsidRPr="004B3397">
              <w:t>0.67</w:t>
            </w:r>
          </w:p>
        </w:tc>
      </w:tr>
      <w:tr w:rsidR="00F60599" w:rsidRPr="004B3397" w14:paraId="50F6F2E2" w14:textId="77777777" w:rsidTr="005B16BC">
        <w:trPr>
          <w:jc w:val="center"/>
        </w:trPr>
        <w:tc>
          <w:tcPr>
            <w:tcW w:w="569" w:type="pct"/>
            <w:noWrap/>
            <w:vAlign w:val="bottom"/>
          </w:tcPr>
          <w:p w14:paraId="2D15AF5D" w14:textId="186D3B6B" w:rsidR="00F60599" w:rsidRPr="004B3397" w:rsidRDefault="00F60599" w:rsidP="002A2300">
            <w:pPr>
              <w:pStyle w:val="TAC"/>
            </w:pPr>
          </w:p>
        </w:tc>
        <w:tc>
          <w:tcPr>
            <w:tcW w:w="681" w:type="pct"/>
            <w:noWrap/>
            <w:vAlign w:val="bottom"/>
          </w:tcPr>
          <w:p w14:paraId="33F55A3A" w14:textId="66E27346" w:rsidR="00F60599" w:rsidRPr="004B3397" w:rsidRDefault="00F60599" w:rsidP="002A2300">
            <w:pPr>
              <w:pStyle w:val="TAC"/>
            </w:pPr>
          </w:p>
        </w:tc>
        <w:tc>
          <w:tcPr>
            <w:tcW w:w="569" w:type="pct"/>
            <w:noWrap/>
            <w:vAlign w:val="bottom"/>
          </w:tcPr>
          <w:p w14:paraId="66933BEF" w14:textId="38065B1F" w:rsidR="00F60599" w:rsidRPr="004B3397" w:rsidRDefault="00F60599" w:rsidP="002A2300">
            <w:pPr>
              <w:pStyle w:val="TAC"/>
            </w:pPr>
          </w:p>
        </w:tc>
        <w:tc>
          <w:tcPr>
            <w:tcW w:w="681" w:type="pct"/>
            <w:noWrap/>
            <w:vAlign w:val="bottom"/>
          </w:tcPr>
          <w:p w14:paraId="396F2A00" w14:textId="63E08976" w:rsidR="00F60599" w:rsidRPr="004B3397" w:rsidRDefault="00F60599" w:rsidP="002A2300">
            <w:pPr>
              <w:pStyle w:val="TAC"/>
            </w:pPr>
          </w:p>
        </w:tc>
        <w:tc>
          <w:tcPr>
            <w:tcW w:w="569" w:type="pct"/>
            <w:noWrap/>
            <w:vAlign w:val="bottom"/>
          </w:tcPr>
          <w:p w14:paraId="78AB043C" w14:textId="55DA672F" w:rsidR="00F60599" w:rsidRPr="004B3397" w:rsidRDefault="00F60599" w:rsidP="002A2300">
            <w:pPr>
              <w:pStyle w:val="TAC"/>
            </w:pPr>
          </w:p>
        </w:tc>
        <w:tc>
          <w:tcPr>
            <w:tcW w:w="681" w:type="pct"/>
            <w:noWrap/>
            <w:vAlign w:val="bottom"/>
          </w:tcPr>
          <w:p w14:paraId="53CE6184" w14:textId="12515945" w:rsidR="00F60599" w:rsidRPr="004B3397" w:rsidRDefault="00F60599" w:rsidP="002A2300">
            <w:pPr>
              <w:pStyle w:val="TAC"/>
            </w:pPr>
          </w:p>
        </w:tc>
        <w:tc>
          <w:tcPr>
            <w:tcW w:w="569" w:type="pct"/>
            <w:noWrap/>
            <w:vAlign w:val="bottom"/>
            <w:hideMark/>
          </w:tcPr>
          <w:p w14:paraId="2F7FD833" w14:textId="77777777" w:rsidR="00F60599" w:rsidRPr="004B3397" w:rsidRDefault="00F60599" w:rsidP="002A2300">
            <w:pPr>
              <w:pStyle w:val="TAC"/>
            </w:pPr>
            <w:r w:rsidRPr="004B3397">
              <w:t>357.3</w:t>
            </w:r>
          </w:p>
        </w:tc>
        <w:tc>
          <w:tcPr>
            <w:tcW w:w="681" w:type="pct"/>
            <w:noWrap/>
            <w:vAlign w:val="bottom"/>
            <w:hideMark/>
          </w:tcPr>
          <w:p w14:paraId="5695EECC" w14:textId="77777777" w:rsidR="00F60599" w:rsidRPr="004B3397" w:rsidRDefault="00F60599" w:rsidP="002A2300">
            <w:pPr>
              <w:pStyle w:val="TAC"/>
            </w:pPr>
            <w:r w:rsidRPr="004B3397">
              <w:t>0.09</w:t>
            </w:r>
          </w:p>
        </w:tc>
      </w:tr>
      <w:tr w:rsidR="00F60599" w:rsidRPr="004B3397" w14:paraId="3B8E73C6" w14:textId="77777777" w:rsidTr="005B16BC">
        <w:trPr>
          <w:jc w:val="center"/>
        </w:trPr>
        <w:tc>
          <w:tcPr>
            <w:tcW w:w="569" w:type="pct"/>
            <w:noWrap/>
            <w:vAlign w:val="bottom"/>
          </w:tcPr>
          <w:p w14:paraId="2CD09BB9" w14:textId="6E1F0A91" w:rsidR="00F60599" w:rsidRPr="004B3397" w:rsidRDefault="00F60599" w:rsidP="002A2300">
            <w:pPr>
              <w:pStyle w:val="TAC"/>
            </w:pPr>
          </w:p>
        </w:tc>
        <w:tc>
          <w:tcPr>
            <w:tcW w:w="681" w:type="pct"/>
            <w:noWrap/>
            <w:vAlign w:val="bottom"/>
          </w:tcPr>
          <w:p w14:paraId="59F2D6F5" w14:textId="41C999D3" w:rsidR="00F60599" w:rsidRPr="004B3397" w:rsidRDefault="00F60599" w:rsidP="002A2300">
            <w:pPr>
              <w:pStyle w:val="TAC"/>
            </w:pPr>
          </w:p>
        </w:tc>
        <w:tc>
          <w:tcPr>
            <w:tcW w:w="569" w:type="pct"/>
            <w:noWrap/>
            <w:vAlign w:val="bottom"/>
          </w:tcPr>
          <w:p w14:paraId="542D4B2C" w14:textId="12542985" w:rsidR="00F60599" w:rsidRPr="004B3397" w:rsidRDefault="00F60599" w:rsidP="002A2300">
            <w:pPr>
              <w:pStyle w:val="TAC"/>
            </w:pPr>
          </w:p>
        </w:tc>
        <w:tc>
          <w:tcPr>
            <w:tcW w:w="681" w:type="pct"/>
            <w:noWrap/>
            <w:vAlign w:val="bottom"/>
          </w:tcPr>
          <w:p w14:paraId="68A9AC7A" w14:textId="318D3C6F" w:rsidR="00F60599" w:rsidRPr="004B3397" w:rsidRDefault="00F60599" w:rsidP="002A2300">
            <w:pPr>
              <w:pStyle w:val="TAC"/>
            </w:pPr>
          </w:p>
        </w:tc>
        <w:tc>
          <w:tcPr>
            <w:tcW w:w="569" w:type="pct"/>
            <w:noWrap/>
            <w:vAlign w:val="bottom"/>
          </w:tcPr>
          <w:p w14:paraId="504AA7D3" w14:textId="669660DB" w:rsidR="00F60599" w:rsidRPr="004B3397" w:rsidRDefault="00F60599" w:rsidP="002A2300">
            <w:pPr>
              <w:pStyle w:val="TAC"/>
            </w:pPr>
          </w:p>
        </w:tc>
        <w:tc>
          <w:tcPr>
            <w:tcW w:w="681" w:type="pct"/>
            <w:noWrap/>
            <w:vAlign w:val="bottom"/>
          </w:tcPr>
          <w:p w14:paraId="5B152BE2" w14:textId="36B55BFA" w:rsidR="00F60599" w:rsidRPr="004B3397" w:rsidRDefault="00F60599" w:rsidP="002A2300">
            <w:pPr>
              <w:pStyle w:val="TAC"/>
            </w:pPr>
          </w:p>
        </w:tc>
        <w:tc>
          <w:tcPr>
            <w:tcW w:w="569" w:type="pct"/>
            <w:noWrap/>
            <w:vAlign w:val="bottom"/>
            <w:hideMark/>
          </w:tcPr>
          <w:p w14:paraId="56415BF6" w14:textId="77777777" w:rsidR="00F60599" w:rsidRPr="004B3397" w:rsidRDefault="00F60599" w:rsidP="002A2300">
            <w:pPr>
              <w:pStyle w:val="TAC"/>
            </w:pPr>
            <w:r w:rsidRPr="004B3397">
              <w:t>339.0</w:t>
            </w:r>
          </w:p>
        </w:tc>
        <w:tc>
          <w:tcPr>
            <w:tcW w:w="681" w:type="pct"/>
            <w:noWrap/>
            <w:vAlign w:val="bottom"/>
            <w:hideMark/>
          </w:tcPr>
          <w:p w14:paraId="2471C48F" w14:textId="77777777" w:rsidR="00F60599" w:rsidRPr="004B3397" w:rsidRDefault="00F60599" w:rsidP="002A2300">
            <w:pPr>
              <w:pStyle w:val="TAC"/>
            </w:pPr>
            <w:r w:rsidRPr="004B3397">
              <w:t>0.25</w:t>
            </w:r>
          </w:p>
        </w:tc>
      </w:tr>
      <w:tr w:rsidR="00F60599" w:rsidRPr="004B3397" w14:paraId="7B21C649" w14:textId="77777777" w:rsidTr="005B16BC">
        <w:trPr>
          <w:jc w:val="center"/>
        </w:trPr>
        <w:tc>
          <w:tcPr>
            <w:tcW w:w="569" w:type="pct"/>
            <w:noWrap/>
            <w:vAlign w:val="bottom"/>
          </w:tcPr>
          <w:p w14:paraId="62FC33E4" w14:textId="30A19F37" w:rsidR="00F60599" w:rsidRPr="004B3397" w:rsidRDefault="00F60599" w:rsidP="002A2300">
            <w:pPr>
              <w:pStyle w:val="TAC"/>
            </w:pPr>
          </w:p>
        </w:tc>
        <w:tc>
          <w:tcPr>
            <w:tcW w:w="681" w:type="pct"/>
            <w:noWrap/>
            <w:vAlign w:val="bottom"/>
          </w:tcPr>
          <w:p w14:paraId="005F9E2E" w14:textId="458F9706" w:rsidR="00F60599" w:rsidRPr="004B3397" w:rsidRDefault="00F60599" w:rsidP="002A2300">
            <w:pPr>
              <w:pStyle w:val="TAC"/>
            </w:pPr>
          </w:p>
        </w:tc>
        <w:tc>
          <w:tcPr>
            <w:tcW w:w="569" w:type="pct"/>
            <w:noWrap/>
            <w:vAlign w:val="bottom"/>
          </w:tcPr>
          <w:p w14:paraId="6F43F0D9" w14:textId="73740924" w:rsidR="00F60599" w:rsidRPr="004B3397" w:rsidRDefault="00F60599" w:rsidP="002A2300">
            <w:pPr>
              <w:pStyle w:val="TAC"/>
            </w:pPr>
          </w:p>
        </w:tc>
        <w:tc>
          <w:tcPr>
            <w:tcW w:w="681" w:type="pct"/>
            <w:noWrap/>
            <w:vAlign w:val="bottom"/>
          </w:tcPr>
          <w:p w14:paraId="1C7BA022" w14:textId="37E5517D" w:rsidR="00F60599" w:rsidRPr="004B3397" w:rsidRDefault="00F60599" w:rsidP="002A2300">
            <w:pPr>
              <w:pStyle w:val="TAC"/>
            </w:pPr>
          </w:p>
        </w:tc>
        <w:tc>
          <w:tcPr>
            <w:tcW w:w="569" w:type="pct"/>
            <w:noWrap/>
            <w:vAlign w:val="bottom"/>
          </w:tcPr>
          <w:p w14:paraId="4DBAFE69" w14:textId="77030BD0" w:rsidR="00F60599" w:rsidRPr="004B3397" w:rsidRDefault="00F60599" w:rsidP="002A2300">
            <w:pPr>
              <w:pStyle w:val="TAC"/>
            </w:pPr>
          </w:p>
        </w:tc>
        <w:tc>
          <w:tcPr>
            <w:tcW w:w="681" w:type="pct"/>
            <w:noWrap/>
            <w:vAlign w:val="bottom"/>
          </w:tcPr>
          <w:p w14:paraId="19BED59E" w14:textId="320EA600" w:rsidR="00F60599" w:rsidRPr="004B3397" w:rsidRDefault="00F60599" w:rsidP="002A2300">
            <w:pPr>
              <w:pStyle w:val="TAC"/>
            </w:pPr>
          </w:p>
        </w:tc>
        <w:tc>
          <w:tcPr>
            <w:tcW w:w="569" w:type="pct"/>
            <w:noWrap/>
            <w:vAlign w:val="bottom"/>
            <w:hideMark/>
          </w:tcPr>
          <w:p w14:paraId="4915CF36" w14:textId="77777777" w:rsidR="00F60599" w:rsidRPr="004B3397" w:rsidRDefault="00F60599" w:rsidP="002A2300">
            <w:pPr>
              <w:pStyle w:val="TAC"/>
            </w:pPr>
            <w:r w:rsidRPr="004B3397">
              <w:t>320.7</w:t>
            </w:r>
          </w:p>
        </w:tc>
        <w:tc>
          <w:tcPr>
            <w:tcW w:w="681" w:type="pct"/>
            <w:noWrap/>
            <w:vAlign w:val="bottom"/>
            <w:hideMark/>
          </w:tcPr>
          <w:p w14:paraId="64BB2906" w14:textId="77777777" w:rsidR="00F60599" w:rsidRPr="004B3397" w:rsidRDefault="00F60599" w:rsidP="002A2300">
            <w:pPr>
              <w:pStyle w:val="TAC"/>
            </w:pPr>
            <w:r w:rsidRPr="004B3397">
              <w:t>0.32</w:t>
            </w:r>
          </w:p>
        </w:tc>
      </w:tr>
      <w:tr w:rsidR="00F60599" w:rsidRPr="004B3397" w14:paraId="0D74B46B" w14:textId="77777777" w:rsidTr="005B16BC">
        <w:trPr>
          <w:jc w:val="center"/>
        </w:trPr>
        <w:tc>
          <w:tcPr>
            <w:tcW w:w="569" w:type="pct"/>
            <w:noWrap/>
            <w:vAlign w:val="bottom"/>
          </w:tcPr>
          <w:p w14:paraId="59C0C911" w14:textId="27F1FD72" w:rsidR="00F60599" w:rsidRPr="004B3397" w:rsidRDefault="00F60599" w:rsidP="002A2300">
            <w:pPr>
              <w:pStyle w:val="TAC"/>
            </w:pPr>
          </w:p>
        </w:tc>
        <w:tc>
          <w:tcPr>
            <w:tcW w:w="681" w:type="pct"/>
            <w:noWrap/>
            <w:vAlign w:val="bottom"/>
          </w:tcPr>
          <w:p w14:paraId="53EE7667" w14:textId="4441B60E" w:rsidR="00F60599" w:rsidRPr="004B3397" w:rsidRDefault="00F60599" w:rsidP="002A2300">
            <w:pPr>
              <w:pStyle w:val="TAC"/>
            </w:pPr>
          </w:p>
        </w:tc>
        <w:tc>
          <w:tcPr>
            <w:tcW w:w="569" w:type="pct"/>
            <w:noWrap/>
            <w:vAlign w:val="bottom"/>
          </w:tcPr>
          <w:p w14:paraId="7E413677" w14:textId="354C1EAD" w:rsidR="00F60599" w:rsidRPr="004B3397" w:rsidRDefault="00F60599" w:rsidP="002A2300">
            <w:pPr>
              <w:pStyle w:val="TAC"/>
            </w:pPr>
          </w:p>
        </w:tc>
        <w:tc>
          <w:tcPr>
            <w:tcW w:w="681" w:type="pct"/>
            <w:noWrap/>
            <w:vAlign w:val="bottom"/>
          </w:tcPr>
          <w:p w14:paraId="26D36666" w14:textId="4365D93F" w:rsidR="00F60599" w:rsidRPr="004B3397" w:rsidRDefault="00F60599" w:rsidP="002A2300">
            <w:pPr>
              <w:pStyle w:val="TAC"/>
            </w:pPr>
          </w:p>
        </w:tc>
        <w:tc>
          <w:tcPr>
            <w:tcW w:w="569" w:type="pct"/>
            <w:noWrap/>
            <w:vAlign w:val="bottom"/>
          </w:tcPr>
          <w:p w14:paraId="170C1194" w14:textId="6D42DC92" w:rsidR="00F60599" w:rsidRPr="004B3397" w:rsidRDefault="00F60599" w:rsidP="002A2300">
            <w:pPr>
              <w:pStyle w:val="TAC"/>
            </w:pPr>
          </w:p>
        </w:tc>
        <w:tc>
          <w:tcPr>
            <w:tcW w:w="681" w:type="pct"/>
            <w:noWrap/>
            <w:vAlign w:val="bottom"/>
          </w:tcPr>
          <w:p w14:paraId="450B08EC" w14:textId="4AE92525" w:rsidR="00F60599" w:rsidRPr="004B3397" w:rsidRDefault="00F60599" w:rsidP="002A2300">
            <w:pPr>
              <w:pStyle w:val="TAC"/>
            </w:pPr>
          </w:p>
        </w:tc>
        <w:tc>
          <w:tcPr>
            <w:tcW w:w="569" w:type="pct"/>
            <w:noWrap/>
            <w:vAlign w:val="bottom"/>
            <w:hideMark/>
          </w:tcPr>
          <w:p w14:paraId="53621B60" w14:textId="77777777" w:rsidR="00F60599" w:rsidRPr="004B3397" w:rsidRDefault="00F60599" w:rsidP="002A2300">
            <w:pPr>
              <w:pStyle w:val="TAC"/>
            </w:pPr>
            <w:r w:rsidRPr="004B3397">
              <w:t>302.4</w:t>
            </w:r>
          </w:p>
        </w:tc>
        <w:tc>
          <w:tcPr>
            <w:tcW w:w="681" w:type="pct"/>
            <w:noWrap/>
            <w:vAlign w:val="bottom"/>
            <w:hideMark/>
          </w:tcPr>
          <w:p w14:paraId="75C12350" w14:textId="77777777" w:rsidR="00F60599" w:rsidRPr="004B3397" w:rsidRDefault="00F60599" w:rsidP="002A2300">
            <w:pPr>
              <w:pStyle w:val="TAC"/>
            </w:pPr>
            <w:r w:rsidRPr="004B3397">
              <w:t>0.42</w:t>
            </w:r>
          </w:p>
        </w:tc>
      </w:tr>
      <w:tr w:rsidR="00F60599" w:rsidRPr="004B3397" w14:paraId="0E64E75E" w14:textId="77777777" w:rsidTr="005B16BC">
        <w:trPr>
          <w:jc w:val="center"/>
        </w:trPr>
        <w:tc>
          <w:tcPr>
            <w:tcW w:w="569" w:type="pct"/>
            <w:noWrap/>
            <w:vAlign w:val="bottom"/>
          </w:tcPr>
          <w:p w14:paraId="513A2631" w14:textId="3288BF40" w:rsidR="00F60599" w:rsidRPr="004B3397" w:rsidRDefault="00F60599" w:rsidP="002A2300">
            <w:pPr>
              <w:pStyle w:val="TAC"/>
            </w:pPr>
          </w:p>
        </w:tc>
        <w:tc>
          <w:tcPr>
            <w:tcW w:w="681" w:type="pct"/>
            <w:noWrap/>
            <w:vAlign w:val="bottom"/>
          </w:tcPr>
          <w:p w14:paraId="3ED7FDEB" w14:textId="70F64382" w:rsidR="00F60599" w:rsidRPr="004B3397" w:rsidRDefault="00F60599" w:rsidP="002A2300">
            <w:pPr>
              <w:pStyle w:val="TAC"/>
            </w:pPr>
          </w:p>
        </w:tc>
        <w:tc>
          <w:tcPr>
            <w:tcW w:w="569" w:type="pct"/>
            <w:noWrap/>
            <w:vAlign w:val="bottom"/>
          </w:tcPr>
          <w:p w14:paraId="7F34EB39" w14:textId="2BB24463" w:rsidR="00F60599" w:rsidRPr="004B3397" w:rsidRDefault="00F60599" w:rsidP="002A2300">
            <w:pPr>
              <w:pStyle w:val="TAC"/>
            </w:pPr>
          </w:p>
        </w:tc>
        <w:tc>
          <w:tcPr>
            <w:tcW w:w="681" w:type="pct"/>
            <w:noWrap/>
            <w:vAlign w:val="bottom"/>
          </w:tcPr>
          <w:p w14:paraId="2C30D528" w14:textId="0994C766" w:rsidR="00F60599" w:rsidRPr="004B3397" w:rsidRDefault="00F60599" w:rsidP="002A2300">
            <w:pPr>
              <w:pStyle w:val="TAC"/>
            </w:pPr>
          </w:p>
        </w:tc>
        <w:tc>
          <w:tcPr>
            <w:tcW w:w="569" w:type="pct"/>
            <w:noWrap/>
            <w:vAlign w:val="bottom"/>
          </w:tcPr>
          <w:p w14:paraId="686E254A" w14:textId="6E54B25E" w:rsidR="00F60599" w:rsidRPr="004B3397" w:rsidRDefault="00F60599" w:rsidP="002A2300">
            <w:pPr>
              <w:pStyle w:val="TAC"/>
            </w:pPr>
          </w:p>
        </w:tc>
        <w:tc>
          <w:tcPr>
            <w:tcW w:w="681" w:type="pct"/>
            <w:noWrap/>
            <w:vAlign w:val="bottom"/>
          </w:tcPr>
          <w:p w14:paraId="649965D7" w14:textId="3914CEF7" w:rsidR="00F60599" w:rsidRPr="004B3397" w:rsidRDefault="00F60599" w:rsidP="002A2300">
            <w:pPr>
              <w:pStyle w:val="TAC"/>
            </w:pPr>
          </w:p>
        </w:tc>
        <w:tc>
          <w:tcPr>
            <w:tcW w:w="569" w:type="pct"/>
            <w:noWrap/>
            <w:vAlign w:val="bottom"/>
            <w:hideMark/>
          </w:tcPr>
          <w:p w14:paraId="6BE4E0C3" w14:textId="77777777" w:rsidR="00F60599" w:rsidRPr="004B3397" w:rsidRDefault="00F60599" w:rsidP="002A2300">
            <w:pPr>
              <w:pStyle w:val="TAC"/>
            </w:pPr>
            <w:r w:rsidRPr="004B3397">
              <w:t>284.2</w:t>
            </w:r>
          </w:p>
        </w:tc>
        <w:tc>
          <w:tcPr>
            <w:tcW w:w="681" w:type="pct"/>
            <w:noWrap/>
            <w:vAlign w:val="bottom"/>
            <w:hideMark/>
          </w:tcPr>
          <w:p w14:paraId="468F9C1D" w14:textId="77777777" w:rsidR="00F60599" w:rsidRPr="004B3397" w:rsidRDefault="00F60599" w:rsidP="002A2300">
            <w:pPr>
              <w:pStyle w:val="TAC"/>
            </w:pPr>
            <w:r w:rsidRPr="004B3397">
              <w:t>0.73</w:t>
            </w:r>
          </w:p>
        </w:tc>
      </w:tr>
    </w:tbl>
    <w:p w14:paraId="500CCB07" w14:textId="77777777" w:rsidR="00606A04" w:rsidRPr="004B3397" w:rsidRDefault="00606A04" w:rsidP="00606A04"/>
    <w:p w14:paraId="15D5A922" w14:textId="77777777" w:rsidR="00606A04" w:rsidRPr="004B3397" w:rsidRDefault="00606A04" w:rsidP="00132350">
      <w:pPr>
        <w:pStyle w:val="H6"/>
      </w:pPr>
      <w:r w:rsidRPr="004B3397">
        <w:t>Time Domain Alternative Method:</w:t>
      </w:r>
    </w:p>
    <w:p w14:paraId="40C62BCF" w14:textId="77777777" w:rsidR="00606A04" w:rsidRPr="004B3397" w:rsidRDefault="00606A04" w:rsidP="001E116D">
      <w:r w:rsidRPr="004B3397">
        <w:t>Time domain techniques can also be used to validate the spatial correlation. The spatial correlation validation measurement setup is illustrated in Figure C.3.4-3. In this case a Signal generator transmits a CW signal through the MIMO test system. The signal is received by a test antenna within the test area. Finally, the signal is collected by a signal analyser and the measured signal is stored for postprocessing.</w:t>
      </w:r>
    </w:p>
    <w:p w14:paraId="0D8B6F5B" w14:textId="77777777" w:rsidR="00606A04" w:rsidRPr="004B3397" w:rsidRDefault="00606A04" w:rsidP="00606A04">
      <w:pPr>
        <w:pStyle w:val="TH"/>
      </w:pPr>
      <w:r w:rsidRPr="004B3397">
        <w:rPr>
          <w:noProof/>
        </w:rPr>
        <w:drawing>
          <wp:inline distT="0" distB="0" distL="0" distR="0" wp14:anchorId="466EBFAD" wp14:editId="21BC1B9A">
            <wp:extent cx="3152140" cy="2078990"/>
            <wp:effectExtent l="0" t="0" r="0" b="0"/>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152140" cy="2078990"/>
                    </a:xfrm>
                    <a:prstGeom prst="rect">
                      <a:avLst/>
                    </a:prstGeom>
                    <a:noFill/>
                  </pic:spPr>
                </pic:pic>
              </a:graphicData>
            </a:graphic>
          </wp:inline>
        </w:drawing>
      </w:r>
    </w:p>
    <w:p w14:paraId="393BB0A7" w14:textId="59ECBAD8" w:rsidR="00606A04" w:rsidRPr="004B3397" w:rsidRDefault="00606A04" w:rsidP="00606A04">
      <w:pPr>
        <w:pStyle w:val="TF"/>
      </w:pPr>
      <w:r w:rsidRPr="004B3397">
        <w:t>Figure C.3.4-</w:t>
      </w:r>
      <w:r w:rsidR="00F60599" w:rsidRPr="004B3397">
        <w:t>6</w:t>
      </w:r>
      <w:r w:rsidRPr="004B3397">
        <w:t>: Configuration for spatial correlation validation based on time domain techniques</w:t>
      </w:r>
    </w:p>
    <w:p w14:paraId="7C701A99" w14:textId="77777777" w:rsidR="005B16BC" w:rsidRPr="004B3397" w:rsidRDefault="005B16BC" w:rsidP="000E6B42"/>
    <w:p w14:paraId="41F4D228" w14:textId="3B59BB38" w:rsidR="00606A04" w:rsidRPr="004B3397" w:rsidRDefault="00606A04" w:rsidP="000E6B42">
      <w:r w:rsidRPr="004B3397">
        <w:t>For each spatial point, the channel emulator should issue a trigger signal each time fading is started. For each point collect a time domain trace with the signal analyser, when done, stop fading. Data recording is synchronized with the channel emulator trigger.</w:t>
      </w:r>
    </w:p>
    <w:p w14:paraId="682F1A0D" w14:textId="080F3104" w:rsidR="00606A04" w:rsidRPr="004B3397" w:rsidRDefault="00606A04" w:rsidP="000E6B42">
      <w:r w:rsidRPr="004B3397">
        <w:t xml:space="preserve">Follow the same procedure to postprocess the data and </w:t>
      </w:r>
      <w:r w:rsidR="00F4565C" w:rsidRPr="004B3397">
        <w:t>calculate</w:t>
      </w:r>
      <w:r w:rsidRPr="004B3397">
        <w:t xml:space="preserve"> the spatial correlation by setting </w:t>
      </w:r>
      <w:r w:rsidRPr="004B3397">
        <w:rPr>
          <w:i/>
          <w:iCs/>
        </w:rPr>
        <w:t>m</w:t>
      </w:r>
      <w:r w:rsidRPr="004B3397">
        <w:t xml:space="preserve"> to 1. The settings for the Signal Generator and Signal Analyser are in Table</w:t>
      </w:r>
      <w:r w:rsidR="000E6B42" w:rsidRPr="004B3397">
        <w:t>s</w:t>
      </w:r>
      <w:r w:rsidRPr="004B3397">
        <w:t xml:space="preserve"> C.3.4-6 and C.3.4-7 respectively.</w:t>
      </w:r>
    </w:p>
    <w:p w14:paraId="72075689" w14:textId="77777777" w:rsidR="00606A04" w:rsidRPr="004B3397" w:rsidRDefault="00606A04" w:rsidP="00606A04">
      <w:pPr>
        <w:pStyle w:val="TH"/>
        <w:ind w:left="284"/>
      </w:pPr>
      <w:r w:rsidRPr="004B3397">
        <w:t>Table C.3.4-6: 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2"/>
        <w:gridCol w:w="616"/>
        <w:gridCol w:w="4132"/>
      </w:tblGrid>
      <w:tr w:rsidR="00606A04" w:rsidRPr="004B3397" w14:paraId="62045C1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E8FC29A" w14:textId="77777777" w:rsidR="00606A04" w:rsidRPr="004B3397" w:rsidRDefault="00606A04" w:rsidP="007033F3">
            <w:pPr>
              <w:pStyle w:val="TAH"/>
              <w:rPr>
                <w:rFonts w:ascii="Calibri" w:hAnsi="Calibri"/>
                <w:sz w:val="22"/>
                <w:lang w:eastAsia="ko-KR"/>
              </w:rPr>
            </w:pPr>
            <w:r w:rsidRPr="004B3397">
              <w:rPr>
                <w:lang w:eastAsia="ko-KR"/>
              </w:rPr>
              <w:t>Item</w:t>
            </w:r>
          </w:p>
        </w:tc>
        <w:tc>
          <w:tcPr>
            <w:tcW w:w="61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C29591A" w14:textId="77777777" w:rsidR="00606A04" w:rsidRPr="004B3397" w:rsidRDefault="00606A04" w:rsidP="007033F3">
            <w:pPr>
              <w:pStyle w:val="TAH"/>
              <w:rPr>
                <w:rFonts w:ascii="Calibri" w:hAnsi="Calibri"/>
                <w:sz w:val="22"/>
                <w:lang w:eastAsia="ko-KR"/>
              </w:rPr>
            </w:pPr>
            <w:r w:rsidRPr="004B3397">
              <w:rPr>
                <w:lang w:eastAsia="ko-KR"/>
              </w:rPr>
              <w:t>Unit</w:t>
            </w:r>
          </w:p>
        </w:tc>
        <w:tc>
          <w:tcPr>
            <w:tcW w:w="413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94BF50A" w14:textId="77777777" w:rsidR="00606A04" w:rsidRPr="004B3397" w:rsidRDefault="00606A04" w:rsidP="007033F3">
            <w:pPr>
              <w:pStyle w:val="TAH"/>
              <w:rPr>
                <w:rFonts w:ascii="Calibri" w:hAnsi="Calibri"/>
                <w:sz w:val="22"/>
                <w:lang w:eastAsia="ko-KR"/>
              </w:rPr>
            </w:pPr>
            <w:r w:rsidRPr="004B3397">
              <w:rPr>
                <w:lang w:eastAsia="ko-KR"/>
              </w:rPr>
              <w:t>Value</w:t>
            </w:r>
          </w:p>
        </w:tc>
      </w:tr>
      <w:tr w:rsidR="00606A04" w:rsidRPr="004B3397" w14:paraId="5BBB5C99"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5C4EE2C8" w14:textId="7EDE90EF" w:rsidR="00606A04" w:rsidRPr="004B3397" w:rsidRDefault="00606A04" w:rsidP="007033F3">
            <w:pPr>
              <w:pStyle w:val="TAC"/>
              <w:jc w:val="left"/>
              <w:rPr>
                <w:rFonts w:ascii="Calibri" w:hAnsi="Calibri"/>
                <w:sz w:val="22"/>
                <w:lang w:eastAsia="ko-KR"/>
              </w:rPr>
            </w:pPr>
            <w:r w:rsidRPr="004B3397">
              <w:rPr>
                <w:lang w:eastAsia="ko-KR"/>
              </w:rPr>
              <w:t>Centre</w:t>
            </w:r>
            <w:r w:rsidR="002A2300" w:rsidRPr="004B3397">
              <w:rPr>
                <w:lang w:eastAsia="ko-KR"/>
              </w:rPr>
              <w:t xml:space="preserve"> </w:t>
            </w:r>
            <w:r w:rsidRPr="004B3397">
              <w:rPr>
                <w:lang w:eastAsia="ko-KR"/>
              </w:rPr>
              <w:t>frequency</w:t>
            </w:r>
          </w:p>
        </w:tc>
        <w:tc>
          <w:tcPr>
            <w:tcW w:w="616" w:type="dxa"/>
            <w:tcBorders>
              <w:top w:val="single" w:sz="4" w:space="0" w:color="auto"/>
              <w:left w:val="single" w:sz="4" w:space="0" w:color="auto"/>
              <w:bottom w:val="single" w:sz="4" w:space="0" w:color="auto"/>
              <w:right w:val="single" w:sz="4" w:space="0" w:color="auto"/>
            </w:tcBorders>
            <w:vAlign w:val="center"/>
            <w:hideMark/>
          </w:tcPr>
          <w:p w14:paraId="595F0479" w14:textId="77777777" w:rsidR="00606A04" w:rsidRPr="004B3397" w:rsidRDefault="00606A04" w:rsidP="007033F3">
            <w:pPr>
              <w:pStyle w:val="TAC"/>
              <w:rPr>
                <w:rFonts w:ascii="Calibri" w:hAnsi="Calibri"/>
                <w:sz w:val="22"/>
                <w:lang w:eastAsia="ko-KR"/>
              </w:rPr>
            </w:pPr>
            <w:r w:rsidRPr="004B3397">
              <w:rPr>
                <w:lang w:eastAsia="ko-KR"/>
              </w:rPr>
              <w:t>MHz</w:t>
            </w:r>
          </w:p>
        </w:tc>
        <w:tc>
          <w:tcPr>
            <w:tcW w:w="4132" w:type="dxa"/>
            <w:tcBorders>
              <w:top w:val="single" w:sz="4" w:space="0" w:color="auto"/>
              <w:left w:val="single" w:sz="4" w:space="0" w:color="auto"/>
              <w:bottom w:val="single" w:sz="4" w:space="0" w:color="auto"/>
              <w:right w:val="single" w:sz="4" w:space="0" w:color="auto"/>
            </w:tcBorders>
            <w:vAlign w:val="center"/>
            <w:hideMark/>
          </w:tcPr>
          <w:p w14:paraId="2D3B6C6D" w14:textId="473A7CF8" w:rsidR="00606A04" w:rsidRPr="004B3397" w:rsidRDefault="00606A04" w:rsidP="007033F3">
            <w:pPr>
              <w:pStyle w:val="TAC"/>
              <w:rPr>
                <w:rFonts w:cs="Arial"/>
              </w:rPr>
            </w:pPr>
            <w:r w:rsidRPr="004B3397">
              <w:rPr>
                <w:rFonts w:cs="Arial"/>
              </w:rPr>
              <w:t>Downlink</w:t>
            </w:r>
            <w:r w:rsidR="002A2300" w:rsidRPr="004B3397">
              <w:rPr>
                <w:rFonts w:cs="Arial"/>
              </w:rPr>
              <w:t xml:space="preserve"> </w:t>
            </w:r>
            <w:r w:rsidRPr="004B3397">
              <w:rPr>
                <w:rFonts w:cs="Arial"/>
              </w:rPr>
              <w:t>centre</w:t>
            </w:r>
            <w:r w:rsidR="002A2300" w:rsidRPr="004B3397">
              <w:rPr>
                <w:rFonts w:cs="Arial"/>
              </w:rPr>
              <w:t xml:space="preserve"> </w:t>
            </w:r>
            <w:r w:rsidRPr="004B3397">
              <w:rPr>
                <w:rFonts w:cs="Arial"/>
              </w:rPr>
              <w:t>frequency</w:t>
            </w:r>
            <w:r w:rsidR="002A2300" w:rsidRPr="004B3397">
              <w:rPr>
                <w:rFonts w:cs="Arial"/>
              </w:rPr>
              <w:t xml:space="preserve"> </w:t>
            </w:r>
            <w:r w:rsidRPr="004B3397">
              <w:rPr>
                <w:rFonts w:cs="Arial"/>
              </w:rPr>
              <w:t>in</w:t>
            </w:r>
            <w:r w:rsidR="002A2300" w:rsidRPr="004B3397">
              <w:rPr>
                <w:rFonts w:cs="Arial"/>
              </w:rPr>
              <w:t xml:space="preserve"> </w:t>
            </w:r>
            <w:r w:rsidRPr="004B3397">
              <w:rPr>
                <w:rFonts w:cs="Arial"/>
              </w:rPr>
              <w:t>Table</w:t>
            </w:r>
            <w:r w:rsidR="002A2300" w:rsidRPr="004B3397">
              <w:rPr>
                <w:rFonts w:cs="Arial"/>
              </w:rPr>
              <w:t xml:space="preserve"> </w:t>
            </w:r>
            <w:r w:rsidRPr="004B3397">
              <w:t>C.3.1-1</w:t>
            </w:r>
          </w:p>
        </w:tc>
      </w:tr>
      <w:tr w:rsidR="00606A04" w:rsidRPr="004B3397" w14:paraId="722A8212"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3DDC52F7" w14:textId="07171792" w:rsidR="00606A04" w:rsidRPr="004B3397" w:rsidRDefault="00606A04" w:rsidP="007033F3">
            <w:pPr>
              <w:pStyle w:val="TAC"/>
              <w:jc w:val="left"/>
              <w:rPr>
                <w:lang w:eastAsia="ko-KR"/>
              </w:rPr>
            </w:pPr>
            <w:r w:rsidRPr="004B3397">
              <w:rPr>
                <w:lang w:eastAsia="ko-KR"/>
              </w:rPr>
              <w:t>Output</w:t>
            </w:r>
            <w:r w:rsidR="002A2300" w:rsidRPr="004B3397">
              <w:rPr>
                <w:lang w:eastAsia="ko-KR"/>
              </w:rPr>
              <w:t xml:space="preserve"> </w:t>
            </w:r>
            <w:r w:rsidRPr="004B3397">
              <w:rPr>
                <w:lang w:eastAsia="ko-KR"/>
              </w:rPr>
              <w:t>power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4867B176" w14:textId="77777777" w:rsidR="00606A04" w:rsidRPr="004B3397" w:rsidRDefault="00606A04" w:rsidP="007033F3">
            <w:pPr>
              <w:pStyle w:val="TAC"/>
              <w:rPr>
                <w:lang w:eastAsia="ko-KR"/>
              </w:rPr>
            </w:pPr>
            <w:r w:rsidRPr="004B3397">
              <w:rPr>
                <w:lang w:eastAsia="ko-KR"/>
              </w:rPr>
              <w:t>dBm</w:t>
            </w:r>
          </w:p>
        </w:tc>
        <w:tc>
          <w:tcPr>
            <w:tcW w:w="4132" w:type="dxa"/>
            <w:tcBorders>
              <w:top w:val="single" w:sz="4" w:space="0" w:color="auto"/>
              <w:left w:val="single" w:sz="4" w:space="0" w:color="auto"/>
              <w:bottom w:val="single" w:sz="4" w:space="0" w:color="auto"/>
              <w:right w:val="single" w:sz="4" w:space="0" w:color="auto"/>
            </w:tcBorders>
            <w:vAlign w:val="center"/>
            <w:hideMark/>
          </w:tcPr>
          <w:p w14:paraId="4D0FCCA4" w14:textId="447FC178" w:rsidR="00606A04" w:rsidRPr="004B3397" w:rsidRDefault="00606A04" w:rsidP="007033F3">
            <w:pPr>
              <w:pStyle w:val="TAC"/>
              <w:rPr>
                <w:lang w:eastAsia="ko-KR"/>
              </w:rPr>
            </w:pPr>
            <w:r w:rsidRPr="004B3397">
              <w:rPr>
                <w:lang w:eastAsia="ko-KR"/>
              </w:rPr>
              <w:t>Function</w:t>
            </w:r>
            <w:r w:rsidR="002A2300" w:rsidRPr="004B3397">
              <w:rPr>
                <w:lang w:eastAsia="ko-KR"/>
              </w:rPr>
              <w:t xml:space="preserve"> </w:t>
            </w:r>
            <w:r w:rsidRPr="004B3397">
              <w:rPr>
                <w:lang w:eastAsia="ko-KR"/>
              </w:rPr>
              <w:t>of</w:t>
            </w:r>
            <w:r w:rsidR="002A2300" w:rsidRPr="004B3397">
              <w:rPr>
                <w:lang w:eastAsia="ko-KR"/>
              </w:rPr>
              <w:t xml:space="preserve"> </w:t>
            </w:r>
            <w:r w:rsidRPr="004B3397">
              <w:rPr>
                <w:lang w:eastAsia="ko-KR"/>
              </w:rPr>
              <w:t>the</w:t>
            </w:r>
            <w:r w:rsidR="002A2300" w:rsidRPr="004B3397">
              <w:rPr>
                <w:lang w:eastAsia="ko-KR"/>
              </w:rPr>
              <w:t xml:space="preserve"> </w:t>
            </w:r>
            <w:r w:rsidRPr="004B3397">
              <w:rPr>
                <w:lang w:eastAsia="ko-KR"/>
              </w:rPr>
              <w:t>CE.</w:t>
            </w:r>
            <w:r w:rsidR="002A2300" w:rsidRPr="004B3397">
              <w:rPr>
                <w:lang w:eastAsia="ko-KR"/>
              </w:rPr>
              <w:t xml:space="preserve"> </w:t>
            </w:r>
            <w:r w:rsidRPr="004B3397">
              <w:rPr>
                <w:lang w:eastAsia="ko-KR"/>
              </w:rPr>
              <w:t>Sufficiently</w:t>
            </w:r>
            <w:r w:rsidR="002A2300" w:rsidRPr="004B3397">
              <w:rPr>
                <w:lang w:eastAsia="ko-KR"/>
              </w:rPr>
              <w:t xml:space="preserve"> </w:t>
            </w:r>
            <w:r w:rsidRPr="004B3397">
              <w:rPr>
                <w:lang w:eastAsia="ko-KR"/>
              </w:rPr>
              <w:t>above</w:t>
            </w:r>
            <w:r w:rsidR="002A2300" w:rsidRPr="004B3397">
              <w:rPr>
                <w:lang w:eastAsia="ko-KR"/>
              </w:rPr>
              <w:t xml:space="preserve"> </w:t>
            </w:r>
            <w:r w:rsidRPr="004B3397">
              <w:rPr>
                <w:lang w:eastAsia="ko-KR"/>
              </w:rPr>
              <w:t>Noise</w:t>
            </w:r>
            <w:r w:rsidR="002A2300" w:rsidRPr="004B3397">
              <w:rPr>
                <w:lang w:eastAsia="ko-KR"/>
              </w:rPr>
              <w:t xml:space="preserve"> </w:t>
            </w:r>
            <w:r w:rsidRPr="004B3397">
              <w:rPr>
                <w:lang w:eastAsia="ko-KR"/>
              </w:rPr>
              <w:t>Floor</w:t>
            </w:r>
          </w:p>
        </w:tc>
      </w:tr>
    </w:tbl>
    <w:p w14:paraId="63CCEC37" w14:textId="77777777" w:rsidR="00606A04" w:rsidRPr="004B3397" w:rsidRDefault="00606A04" w:rsidP="00132350"/>
    <w:p w14:paraId="478EE79A" w14:textId="77777777" w:rsidR="00606A04" w:rsidRPr="004B3397" w:rsidRDefault="00606A04" w:rsidP="00606A04">
      <w:pPr>
        <w:pStyle w:val="TH"/>
        <w:ind w:left="284"/>
      </w:pPr>
      <w:r w:rsidRPr="004B3397">
        <w:lastRenderedPageBreak/>
        <w:t>Table C.3.4-7: Signal Analyser Settings</w:t>
      </w:r>
    </w:p>
    <w:tbl>
      <w:tblPr>
        <w:tblW w:w="8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2"/>
        <w:gridCol w:w="574"/>
        <w:gridCol w:w="6351"/>
      </w:tblGrid>
      <w:tr w:rsidR="00606A04" w:rsidRPr="004B3397" w14:paraId="6C46D48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shd w:val="clear" w:color="auto" w:fill="E0E0E0"/>
            <w:vAlign w:val="center"/>
            <w:hideMark/>
          </w:tcPr>
          <w:bookmarkEnd w:id="63"/>
          <w:p w14:paraId="5057CED1" w14:textId="77777777" w:rsidR="00606A04" w:rsidRPr="004B3397" w:rsidRDefault="00606A04" w:rsidP="007033F3">
            <w:pPr>
              <w:pStyle w:val="TAH"/>
              <w:rPr>
                <w:rFonts w:ascii="Calibri" w:hAnsi="Calibri"/>
                <w:sz w:val="22"/>
                <w:lang w:eastAsia="ko-KR"/>
              </w:rPr>
            </w:pPr>
            <w:r w:rsidRPr="004B3397">
              <w:rPr>
                <w:lang w:eastAsia="ko-KR"/>
              </w:rPr>
              <w:t>Item</w:t>
            </w:r>
          </w:p>
        </w:tc>
        <w:tc>
          <w:tcPr>
            <w:tcW w:w="57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3A619E4" w14:textId="77777777" w:rsidR="00606A04" w:rsidRPr="004B3397" w:rsidRDefault="00606A04" w:rsidP="007033F3">
            <w:pPr>
              <w:pStyle w:val="TAH"/>
              <w:rPr>
                <w:rFonts w:ascii="Calibri" w:hAnsi="Calibri"/>
                <w:sz w:val="22"/>
                <w:lang w:eastAsia="ko-KR"/>
              </w:rPr>
            </w:pPr>
            <w:r w:rsidRPr="004B3397">
              <w:rPr>
                <w:lang w:eastAsia="ko-KR"/>
              </w:rPr>
              <w:t>Unit</w:t>
            </w:r>
          </w:p>
        </w:tc>
        <w:tc>
          <w:tcPr>
            <w:tcW w:w="63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63C243C" w14:textId="77777777" w:rsidR="00606A04" w:rsidRPr="004B3397" w:rsidRDefault="00606A04" w:rsidP="007033F3">
            <w:pPr>
              <w:pStyle w:val="TAH"/>
              <w:rPr>
                <w:rFonts w:ascii="Calibri" w:hAnsi="Calibri"/>
                <w:sz w:val="22"/>
                <w:lang w:eastAsia="ko-KR"/>
              </w:rPr>
            </w:pPr>
            <w:r w:rsidRPr="004B3397">
              <w:rPr>
                <w:lang w:eastAsia="ko-KR"/>
              </w:rPr>
              <w:t>Value</w:t>
            </w:r>
          </w:p>
        </w:tc>
      </w:tr>
      <w:tr w:rsidR="00606A04" w:rsidRPr="004B3397" w14:paraId="7FF5D9C5"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745545B7" w14:textId="1ECC1FC1" w:rsidR="00606A04" w:rsidRPr="004B3397" w:rsidRDefault="00606A04" w:rsidP="007033F3">
            <w:pPr>
              <w:pStyle w:val="TAC"/>
              <w:jc w:val="left"/>
              <w:rPr>
                <w:rFonts w:ascii="Calibri" w:hAnsi="Calibri"/>
                <w:sz w:val="22"/>
                <w:lang w:eastAsia="ko-KR"/>
              </w:rPr>
            </w:pPr>
            <w:r w:rsidRPr="004B3397">
              <w:rPr>
                <w:lang w:eastAsia="ko-KR"/>
              </w:rPr>
              <w:t>Centre</w:t>
            </w:r>
            <w:r w:rsidR="002A2300" w:rsidRPr="004B3397">
              <w:rPr>
                <w:lang w:eastAsia="ko-KR"/>
              </w:rPr>
              <w:t xml:space="preserve"> </w:t>
            </w:r>
            <w:r w:rsidRPr="004B3397">
              <w:rPr>
                <w:lang w:eastAsia="ko-KR"/>
              </w:rPr>
              <w:t>frequency</w:t>
            </w:r>
          </w:p>
        </w:tc>
        <w:tc>
          <w:tcPr>
            <w:tcW w:w="574" w:type="dxa"/>
            <w:tcBorders>
              <w:top w:val="single" w:sz="4" w:space="0" w:color="auto"/>
              <w:left w:val="single" w:sz="4" w:space="0" w:color="auto"/>
              <w:bottom w:val="single" w:sz="4" w:space="0" w:color="auto"/>
              <w:right w:val="single" w:sz="4" w:space="0" w:color="auto"/>
            </w:tcBorders>
            <w:vAlign w:val="center"/>
            <w:hideMark/>
          </w:tcPr>
          <w:p w14:paraId="066080AF" w14:textId="77777777" w:rsidR="00606A04" w:rsidRPr="004B3397" w:rsidRDefault="00606A04" w:rsidP="007033F3">
            <w:pPr>
              <w:pStyle w:val="TAC"/>
              <w:rPr>
                <w:rFonts w:ascii="Calibri" w:hAnsi="Calibri"/>
                <w:sz w:val="22"/>
                <w:lang w:eastAsia="ko-KR"/>
              </w:rPr>
            </w:pPr>
            <w:r w:rsidRPr="004B3397">
              <w:rPr>
                <w:lang w:eastAsia="ko-KR"/>
              </w:rPr>
              <w:t>MHz</w:t>
            </w:r>
          </w:p>
        </w:tc>
        <w:tc>
          <w:tcPr>
            <w:tcW w:w="6351" w:type="dxa"/>
            <w:tcBorders>
              <w:top w:val="single" w:sz="4" w:space="0" w:color="auto"/>
              <w:left w:val="single" w:sz="4" w:space="0" w:color="auto"/>
              <w:bottom w:val="single" w:sz="4" w:space="0" w:color="auto"/>
              <w:right w:val="single" w:sz="4" w:space="0" w:color="auto"/>
            </w:tcBorders>
            <w:vAlign w:val="center"/>
            <w:hideMark/>
          </w:tcPr>
          <w:p w14:paraId="3F356F26" w14:textId="151ACF11" w:rsidR="00606A04" w:rsidRPr="004B3397" w:rsidRDefault="00606A04" w:rsidP="007033F3">
            <w:pPr>
              <w:pStyle w:val="TAC"/>
              <w:rPr>
                <w:rFonts w:cs="Arial"/>
              </w:rPr>
            </w:pPr>
            <w:r w:rsidRPr="004B3397">
              <w:rPr>
                <w:rFonts w:cs="Arial"/>
              </w:rPr>
              <w:t>Downlink</w:t>
            </w:r>
            <w:r w:rsidR="002A2300" w:rsidRPr="004B3397">
              <w:rPr>
                <w:rFonts w:cs="Arial"/>
              </w:rPr>
              <w:t xml:space="preserve"> </w:t>
            </w:r>
            <w:r w:rsidRPr="004B3397">
              <w:rPr>
                <w:rFonts w:cs="Arial"/>
              </w:rPr>
              <w:t>centre</w:t>
            </w:r>
            <w:r w:rsidR="002A2300" w:rsidRPr="004B3397">
              <w:rPr>
                <w:rFonts w:cs="Arial"/>
              </w:rPr>
              <w:t xml:space="preserve"> </w:t>
            </w:r>
            <w:r w:rsidRPr="004B3397">
              <w:rPr>
                <w:rFonts w:cs="Arial"/>
              </w:rPr>
              <w:t>frequency</w:t>
            </w:r>
            <w:r w:rsidR="002A2300" w:rsidRPr="004B3397">
              <w:rPr>
                <w:rFonts w:cs="Arial"/>
              </w:rPr>
              <w:t xml:space="preserve"> </w:t>
            </w:r>
            <w:r w:rsidRPr="004B3397">
              <w:rPr>
                <w:rFonts w:cs="Arial"/>
              </w:rPr>
              <w:t>in</w:t>
            </w:r>
            <w:r w:rsidR="002A2300" w:rsidRPr="004B3397">
              <w:rPr>
                <w:rFonts w:cs="Arial"/>
              </w:rPr>
              <w:t xml:space="preserve"> </w:t>
            </w:r>
            <w:r w:rsidRPr="004B3397">
              <w:rPr>
                <w:rFonts w:cs="Arial"/>
              </w:rPr>
              <w:t>Table</w:t>
            </w:r>
            <w:r w:rsidR="002A2300" w:rsidRPr="004B3397">
              <w:rPr>
                <w:rFonts w:cs="Arial"/>
              </w:rPr>
              <w:t xml:space="preserve"> </w:t>
            </w:r>
            <w:r w:rsidRPr="004B3397">
              <w:t>C.3.1-1</w:t>
            </w:r>
          </w:p>
        </w:tc>
      </w:tr>
      <w:tr w:rsidR="00606A04" w:rsidRPr="004B3397" w14:paraId="6333314F"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15B05A06" w14:textId="77777777" w:rsidR="00606A04" w:rsidRPr="004B3397" w:rsidRDefault="00606A04" w:rsidP="007033F3">
            <w:pPr>
              <w:pStyle w:val="TAC"/>
              <w:jc w:val="left"/>
              <w:rPr>
                <w:lang w:eastAsia="ko-KR"/>
              </w:rPr>
            </w:pPr>
            <w:r w:rsidRPr="004B3397">
              <w:rPr>
                <w:lang w:eastAsia="ko-KR"/>
              </w:rPr>
              <w:t>Sampling</w:t>
            </w:r>
          </w:p>
        </w:tc>
        <w:tc>
          <w:tcPr>
            <w:tcW w:w="574" w:type="dxa"/>
            <w:tcBorders>
              <w:top w:val="single" w:sz="4" w:space="0" w:color="auto"/>
              <w:left w:val="single" w:sz="4" w:space="0" w:color="auto"/>
              <w:bottom w:val="single" w:sz="4" w:space="0" w:color="auto"/>
              <w:right w:val="single" w:sz="4" w:space="0" w:color="auto"/>
            </w:tcBorders>
            <w:vAlign w:val="center"/>
            <w:hideMark/>
          </w:tcPr>
          <w:p w14:paraId="297A4A9C" w14:textId="77777777" w:rsidR="00606A04" w:rsidRPr="004B3397" w:rsidRDefault="00606A04" w:rsidP="007033F3">
            <w:pPr>
              <w:pStyle w:val="TAC"/>
              <w:rPr>
                <w:lang w:eastAsia="ko-KR"/>
              </w:rPr>
            </w:pPr>
            <w:r w:rsidRPr="004B3397">
              <w:rPr>
                <w:lang w:eastAsia="ko-KR"/>
              </w:rPr>
              <w:t>Hz</w:t>
            </w:r>
          </w:p>
        </w:tc>
        <w:tc>
          <w:tcPr>
            <w:tcW w:w="6351" w:type="dxa"/>
            <w:tcBorders>
              <w:top w:val="single" w:sz="4" w:space="0" w:color="auto"/>
              <w:left w:val="single" w:sz="4" w:space="0" w:color="auto"/>
              <w:bottom w:val="single" w:sz="4" w:space="0" w:color="auto"/>
              <w:right w:val="single" w:sz="4" w:space="0" w:color="auto"/>
            </w:tcBorders>
            <w:vAlign w:val="center"/>
            <w:hideMark/>
          </w:tcPr>
          <w:p w14:paraId="538CFF83" w14:textId="2777E815" w:rsidR="00606A04" w:rsidRPr="004B3397" w:rsidRDefault="00606A04" w:rsidP="007033F3">
            <w:pPr>
              <w:pStyle w:val="TAC"/>
              <w:rPr>
                <w:lang w:eastAsia="ko-KR"/>
              </w:rPr>
            </w:pPr>
            <w:r w:rsidRPr="004B3397">
              <w:rPr>
                <w:lang w:eastAsia="ko-KR"/>
              </w:rPr>
              <w:t>At</w:t>
            </w:r>
            <w:r w:rsidR="002A2300" w:rsidRPr="004B3397">
              <w:rPr>
                <w:lang w:eastAsia="ko-KR"/>
              </w:rPr>
              <w:t xml:space="preserve"> </w:t>
            </w:r>
            <w:r w:rsidRPr="004B3397">
              <w:rPr>
                <w:lang w:eastAsia="ko-KR"/>
              </w:rPr>
              <w:t>least</w:t>
            </w:r>
            <w:r w:rsidR="002A2300" w:rsidRPr="004B3397">
              <w:rPr>
                <w:lang w:eastAsia="ko-KR"/>
              </w:rPr>
              <w:t xml:space="preserve"> </w:t>
            </w:r>
            <w:r w:rsidRPr="004B3397">
              <w:rPr>
                <w:lang w:eastAsia="ko-KR"/>
              </w:rPr>
              <w:t>15</w:t>
            </w:r>
            <w:r w:rsidR="002A2300" w:rsidRPr="004B3397">
              <w:rPr>
                <w:lang w:eastAsia="ko-KR"/>
              </w:rPr>
              <w:t xml:space="preserve"> </w:t>
            </w:r>
            <w:r w:rsidRPr="004B3397">
              <w:rPr>
                <w:lang w:eastAsia="ko-KR"/>
              </w:rPr>
              <w:t>times</w:t>
            </w:r>
            <w:r w:rsidR="002A2300" w:rsidRPr="004B3397">
              <w:rPr>
                <w:lang w:eastAsia="ko-KR"/>
              </w:rPr>
              <w:t xml:space="preserve"> </w:t>
            </w:r>
            <w:r w:rsidRPr="004B3397">
              <w:rPr>
                <w:lang w:eastAsia="ko-KR"/>
              </w:rPr>
              <w:t>bigger</w:t>
            </w:r>
            <w:r w:rsidR="002A2300" w:rsidRPr="004B3397">
              <w:rPr>
                <w:lang w:eastAsia="ko-KR"/>
              </w:rPr>
              <w:t xml:space="preserve"> </w:t>
            </w:r>
            <w:r w:rsidRPr="004B3397">
              <w:rPr>
                <w:lang w:eastAsia="ko-KR"/>
              </w:rPr>
              <w:t>than</w:t>
            </w:r>
            <w:r w:rsidR="002A2300" w:rsidRPr="004B3397">
              <w:rPr>
                <w:lang w:eastAsia="ko-KR"/>
              </w:rPr>
              <w:t xml:space="preserve"> </w:t>
            </w:r>
            <w:r w:rsidRPr="004B3397">
              <w:rPr>
                <w:lang w:eastAsia="ko-KR"/>
              </w:rPr>
              <w:t>the</w:t>
            </w:r>
            <w:r w:rsidR="002A2300" w:rsidRPr="004B3397">
              <w:rPr>
                <w:lang w:eastAsia="ko-KR"/>
              </w:rPr>
              <w:t xml:space="preserve"> </w:t>
            </w:r>
            <w:r w:rsidRPr="004B3397">
              <w:rPr>
                <w:lang w:eastAsia="ko-KR"/>
              </w:rPr>
              <w:t>max</w:t>
            </w:r>
            <w:r w:rsidR="002A2300" w:rsidRPr="004B3397">
              <w:rPr>
                <w:lang w:eastAsia="ko-KR"/>
              </w:rPr>
              <w:t xml:space="preserve"> </w:t>
            </w:r>
            <w:r w:rsidRPr="004B3397">
              <w:rPr>
                <w:lang w:eastAsia="ko-KR"/>
              </w:rPr>
              <w:t>Doppler</w:t>
            </w:r>
            <w:r w:rsidR="002A2300" w:rsidRPr="004B3397">
              <w:rPr>
                <w:lang w:eastAsia="ko-KR"/>
              </w:rPr>
              <w:t xml:space="preserve"> </w:t>
            </w:r>
            <w:r w:rsidRPr="004B3397">
              <w:rPr>
                <w:lang w:eastAsia="ko-KR"/>
              </w:rPr>
              <w:t>spread</w:t>
            </w:r>
            <w:r w:rsidR="002A2300" w:rsidRPr="004B3397">
              <w:rPr>
                <w:lang w:eastAsia="ko-KR"/>
              </w:rPr>
              <w:t xml:space="preserve"> </w:t>
            </w:r>
            <w:r w:rsidRPr="004B3397">
              <w:rPr>
                <w:lang w:eastAsia="ko-KR"/>
              </w:rPr>
              <w:t>(</w:t>
            </w:r>
            <w:r w:rsidRPr="004B3397">
              <w:rPr>
                <w:i/>
                <w:iCs/>
                <w:lang w:eastAsia="ko-KR"/>
              </w:rPr>
              <w:t>f</w:t>
            </w:r>
            <w:r w:rsidRPr="004B3397">
              <w:rPr>
                <w:i/>
                <w:iCs/>
                <w:vertAlign w:val="subscript"/>
                <w:lang w:eastAsia="ko-KR"/>
              </w:rPr>
              <w:t>d</w:t>
            </w:r>
            <w:r w:rsidRPr="004B3397">
              <w:rPr>
                <w:i/>
                <w:iCs/>
                <w:lang w:eastAsia="ko-KR"/>
              </w:rPr>
              <w:t>=v/</w:t>
            </w:r>
            <w:r w:rsidRPr="004B3397">
              <w:rPr>
                <w:rFonts w:cs="Arial"/>
                <w:i/>
                <w:iCs/>
                <w:lang w:eastAsia="ko-KR"/>
              </w:rPr>
              <w:t>λ)</w:t>
            </w:r>
          </w:p>
        </w:tc>
      </w:tr>
      <w:tr w:rsidR="00606A04" w:rsidRPr="004B3397" w14:paraId="0962697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tcPr>
          <w:p w14:paraId="3DF7930B" w14:textId="6A106574" w:rsidR="00606A04" w:rsidRPr="004B3397" w:rsidRDefault="00606A04" w:rsidP="007033F3">
            <w:pPr>
              <w:pStyle w:val="TAC"/>
              <w:jc w:val="left"/>
              <w:rPr>
                <w:lang w:eastAsia="ko-KR"/>
              </w:rPr>
            </w:pPr>
            <w:r w:rsidRPr="004B3397">
              <w:rPr>
                <w:lang w:eastAsia="ko-KR"/>
              </w:rPr>
              <w:t>Observation</w:t>
            </w:r>
            <w:r w:rsidR="002A2300" w:rsidRPr="004B3397">
              <w:rPr>
                <w:lang w:eastAsia="ko-KR"/>
              </w:rPr>
              <w:t xml:space="preserve"> </w:t>
            </w:r>
            <w:r w:rsidRPr="004B3397">
              <w:rPr>
                <w:lang w:eastAsia="ko-KR"/>
              </w:rPr>
              <w:t>time</w:t>
            </w:r>
          </w:p>
        </w:tc>
        <w:tc>
          <w:tcPr>
            <w:tcW w:w="574" w:type="dxa"/>
            <w:tcBorders>
              <w:top w:val="single" w:sz="4" w:space="0" w:color="auto"/>
              <w:left w:val="single" w:sz="4" w:space="0" w:color="auto"/>
              <w:bottom w:val="single" w:sz="4" w:space="0" w:color="auto"/>
              <w:right w:val="single" w:sz="4" w:space="0" w:color="auto"/>
            </w:tcBorders>
            <w:vAlign w:val="center"/>
          </w:tcPr>
          <w:p w14:paraId="5DD0E3B0" w14:textId="77777777" w:rsidR="00606A04" w:rsidRPr="004B3397" w:rsidRDefault="00606A04" w:rsidP="007033F3">
            <w:pPr>
              <w:pStyle w:val="TAC"/>
              <w:rPr>
                <w:lang w:eastAsia="ko-KR"/>
              </w:rPr>
            </w:pPr>
            <w:r w:rsidRPr="004B3397">
              <w:rPr>
                <w:lang w:eastAsia="ko-KR"/>
              </w:rPr>
              <w:t>s</w:t>
            </w:r>
          </w:p>
        </w:tc>
        <w:tc>
          <w:tcPr>
            <w:tcW w:w="6351" w:type="dxa"/>
            <w:tcBorders>
              <w:top w:val="single" w:sz="4" w:space="0" w:color="auto"/>
              <w:left w:val="single" w:sz="4" w:space="0" w:color="auto"/>
              <w:bottom w:val="single" w:sz="4" w:space="0" w:color="auto"/>
              <w:right w:val="single" w:sz="4" w:space="0" w:color="auto"/>
            </w:tcBorders>
            <w:vAlign w:val="center"/>
          </w:tcPr>
          <w:p w14:paraId="31BBB6D9" w14:textId="732AC074" w:rsidR="00606A04" w:rsidRPr="004B3397" w:rsidRDefault="00606A04" w:rsidP="007033F3">
            <w:pPr>
              <w:pStyle w:val="TAC"/>
              <w:rPr>
                <w:lang w:eastAsia="ko-KR"/>
              </w:rPr>
            </w:pPr>
            <w:r w:rsidRPr="004B3397">
              <w:rPr>
                <w:lang w:eastAsia="ko-KR"/>
              </w:rPr>
              <w:t>At</w:t>
            </w:r>
            <w:r w:rsidR="002A2300" w:rsidRPr="004B3397">
              <w:rPr>
                <w:lang w:eastAsia="ko-KR"/>
              </w:rPr>
              <w:t xml:space="preserve"> </w:t>
            </w:r>
            <w:r w:rsidRPr="004B3397">
              <w:rPr>
                <w:lang w:eastAsia="ko-KR"/>
              </w:rPr>
              <w:t>least</w:t>
            </w:r>
            <w:r w:rsidR="002A2300" w:rsidRPr="004B3397">
              <w:rPr>
                <w:lang w:eastAsia="ko-KR"/>
              </w:rPr>
              <w:t xml:space="preserve"> </w:t>
            </w:r>
            <w:r w:rsidRPr="004B3397">
              <w:rPr>
                <w:lang w:eastAsia="ko-KR"/>
              </w:rPr>
              <w:t>16</w:t>
            </w:r>
            <w:r w:rsidR="000E6B42" w:rsidRPr="004B3397">
              <w:rPr>
                <w:lang w:eastAsia="ko-KR"/>
              </w:rPr>
              <w:t xml:space="preserve"> </w:t>
            </w:r>
            <w:r w:rsidRPr="004B3397">
              <w:rPr>
                <w:lang w:eastAsia="ko-KR"/>
              </w:rPr>
              <w:t>s.</w:t>
            </w:r>
            <w:r w:rsidR="002A2300" w:rsidRPr="004B3397">
              <w:rPr>
                <w:lang w:eastAsia="ko-KR"/>
              </w:rPr>
              <w:t xml:space="preserve"> </w:t>
            </w:r>
            <w:r w:rsidRPr="004B3397">
              <w:rPr>
                <w:lang w:eastAsia="ko-KR"/>
              </w:rPr>
              <w:t>Channel</w:t>
            </w:r>
            <w:r w:rsidR="002A2300" w:rsidRPr="004B3397">
              <w:rPr>
                <w:lang w:eastAsia="ko-KR"/>
              </w:rPr>
              <w:t xml:space="preserve"> </w:t>
            </w:r>
            <w:r w:rsidRPr="004B3397">
              <w:rPr>
                <w:lang w:eastAsia="ko-KR"/>
              </w:rPr>
              <w:t>Model</w:t>
            </w:r>
            <w:r w:rsidR="002A2300" w:rsidRPr="004B3397">
              <w:rPr>
                <w:lang w:eastAsia="ko-KR"/>
              </w:rPr>
              <w:t xml:space="preserve"> </w:t>
            </w:r>
            <w:r w:rsidRPr="004B3397">
              <w:rPr>
                <w:lang w:eastAsia="ko-KR"/>
              </w:rPr>
              <w:t>length</w:t>
            </w:r>
            <w:r w:rsidR="002A2300" w:rsidRPr="004B3397">
              <w:rPr>
                <w:lang w:eastAsia="ko-KR"/>
              </w:rPr>
              <w:t xml:space="preserve"> </w:t>
            </w:r>
            <w:r w:rsidRPr="004B3397">
              <w:rPr>
                <w:rFonts w:eastAsia="DengXian"/>
                <w:lang w:eastAsia="zh-CN"/>
              </w:rPr>
              <w:t>should</w:t>
            </w:r>
            <w:r w:rsidR="002A2300" w:rsidRPr="004B3397">
              <w:rPr>
                <w:rFonts w:eastAsia="DengXian"/>
                <w:lang w:eastAsia="zh-CN"/>
              </w:rPr>
              <w:t xml:space="preserve"> </w:t>
            </w:r>
            <w:r w:rsidRPr="004B3397">
              <w:rPr>
                <w:rFonts w:eastAsia="DengXian"/>
                <w:lang w:eastAsia="zh-CN"/>
              </w:rPr>
              <w:t>be</w:t>
            </w:r>
            <w:r w:rsidR="002A2300" w:rsidRPr="004B3397">
              <w:rPr>
                <w:rFonts w:eastAsia="DengXian"/>
                <w:lang w:eastAsia="zh-CN"/>
              </w:rPr>
              <w:t xml:space="preserve"> </w:t>
            </w:r>
            <w:r w:rsidRPr="004B3397">
              <w:rPr>
                <w:rFonts w:eastAsia="DengXian"/>
                <w:lang w:eastAsia="zh-CN"/>
              </w:rPr>
              <w:t>the</w:t>
            </w:r>
            <w:r w:rsidR="002A2300" w:rsidRPr="004B3397">
              <w:rPr>
                <w:rFonts w:eastAsia="DengXian"/>
                <w:lang w:eastAsia="zh-CN"/>
              </w:rPr>
              <w:t xml:space="preserve"> </w:t>
            </w:r>
            <w:r w:rsidRPr="004B3397">
              <w:rPr>
                <w:rFonts w:eastAsia="DengXian"/>
                <w:lang w:eastAsia="zh-CN"/>
              </w:rPr>
              <w:t>same</w:t>
            </w:r>
            <w:r w:rsidR="002A2300" w:rsidRPr="004B3397">
              <w:rPr>
                <w:rFonts w:eastAsia="DengXian"/>
                <w:lang w:eastAsia="zh-CN"/>
              </w:rPr>
              <w:t xml:space="preserve"> </w:t>
            </w:r>
            <w:r w:rsidRPr="004B3397">
              <w:rPr>
                <w:rFonts w:eastAsia="DengXian"/>
                <w:lang w:eastAsia="zh-CN"/>
              </w:rPr>
              <w:t>or</w:t>
            </w:r>
            <w:r w:rsidR="002A2300" w:rsidRPr="004B3397">
              <w:rPr>
                <w:rFonts w:eastAsia="DengXian"/>
                <w:lang w:eastAsia="zh-CN"/>
              </w:rPr>
              <w:t xml:space="preserve"> </w:t>
            </w:r>
            <w:r w:rsidRPr="004B3397">
              <w:rPr>
                <w:rFonts w:eastAsia="DengXian"/>
                <w:lang w:eastAsia="zh-CN"/>
              </w:rPr>
              <w:t>greater</w:t>
            </w:r>
            <w:r w:rsidR="002A2300" w:rsidRPr="004B3397">
              <w:rPr>
                <w:rFonts w:eastAsia="DengXian"/>
                <w:lang w:eastAsia="zh-CN"/>
              </w:rPr>
              <w:t xml:space="preserve"> </w:t>
            </w:r>
            <w:r w:rsidRPr="004B3397">
              <w:rPr>
                <w:rFonts w:eastAsia="DengXian"/>
                <w:lang w:eastAsia="zh-CN"/>
              </w:rPr>
              <w:t>than</w:t>
            </w:r>
            <w:r w:rsidR="002A2300" w:rsidRPr="004B3397">
              <w:rPr>
                <w:rFonts w:eastAsia="DengXian"/>
                <w:lang w:eastAsia="zh-CN"/>
              </w:rPr>
              <w:t xml:space="preserve"> </w:t>
            </w:r>
            <w:r w:rsidRPr="004B3397">
              <w:rPr>
                <w:rFonts w:eastAsia="DengXian"/>
                <w:lang w:eastAsia="zh-CN"/>
              </w:rPr>
              <w:t>the</w:t>
            </w:r>
            <w:r w:rsidR="002A2300" w:rsidRPr="004B3397">
              <w:rPr>
                <w:rFonts w:eastAsia="DengXian"/>
                <w:lang w:eastAsia="zh-CN"/>
              </w:rPr>
              <w:t xml:space="preserve"> </w:t>
            </w:r>
            <w:r w:rsidRPr="004B3397">
              <w:rPr>
                <w:rFonts w:eastAsia="DengXian"/>
                <w:lang w:eastAsia="zh-CN"/>
              </w:rPr>
              <w:t>observation</w:t>
            </w:r>
            <w:r w:rsidR="002A2300" w:rsidRPr="004B3397">
              <w:rPr>
                <w:rFonts w:eastAsia="DengXian"/>
                <w:lang w:eastAsia="zh-CN"/>
              </w:rPr>
              <w:t xml:space="preserve"> </w:t>
            </w:r>
            <w:r w:rsidRPr="004B3397">
              <w:rPr>
                <w:rFonts w:eastAsia="DengXian"/>
                <w:lang w:eastAsia="zh-CN"/>
              </w:rPr>
              <w:t>time</w:t>
            </w:r>
          </w:p>
        </w:tc>
      </w:tr>
    </w:tbl>
    <w:p w14:paraId="1F75C544" w14:textId="77777777" w:rsidR="00606A04" w:rsidRPr="004B3397" w:rsidRDefault="00606A04" w:rsidP="00606A04"/>
    <w:p w14:paraId="041D87EA" w14:textId="77777777" w:rsidR="00606A04" w:rsidRPr="004B3397" w:rsidRDefault="00606A04" w:rsidP="00606A04">
      <w:pPr>
        <w:rPr>
          <w:b/>
        </w:rPr>
      </w:pPr>
      <w:r w:rsidRPr="004B3397">
        <w:rPr>
          <w:b/>
        </w:rPr>
        <w:t>Beam-Simultaneous Block Diagram</w:t>
      </w:r>
    </w:p>
    <w:p w14:paraId="7BF3D70C" w14:textId="77777777" w:rsidR="00606A04" w:rsidRPr="004B3397" w:rsidRDefault="00606A04" w:rsidP="00606A04">
      <w:r w:rsidRPr="004B3397">
        <w:t>It is assumed that the beams are mapped to the inputs of the channel emulator as follows:</w:t>
      </w:r>
    </w:p>
    <w:p w14:paraId="548DECA8" w14:textId="6AB72A47" w:rsidR="00606A04" w:rsidRPr="004B3397" w:rsidRDefault="00606A04" w:rsidP="00606A04">
      <w:pPr>
        <w:pStyle w:val="B1"/>
      </w:pPr>
      <w:r w:rsidRPr="004B3397">
        <w:t>-</w:t>
      </w:r>
      <w:r w:rsidRPr="004B3397">
        <w:tab/>
        <w:t>Beam 1: Input 1 and Input 2</w:t>
      </w:r>
      <w:r w:rsidR="000E6B42" w:rsidRPr="004B3397">
        <w:t>.</w:t>
      </w:r>
    </w:p>
    <w:p w14:paraId="63BCC843" w14:textId="6A6D7F35" w:rsidR="00606A04" w:rsidRPr="004B3397" w:rsidRDefault="00606A04" w:rsidP="00606A04">
      <w:pPr>
        <w:pStyle w:val="B1"/>
      </w:pPr>
      <w:r w:rsidRPr="004B3397">
        <w:t>-</w:t>
      </w:r>
      <w:r w:rsidRPr="004B3397">
        <w:tab/>
        <w:t>Beam 2: Input 3 and Input 4 (CDL-C UMa only)</w:t>
      </w:r>
      <w:r w:rsidR="000E6B42" w:rsidRPr="004B3397">
        <w:t>.</w:t>
      </w:r>
    </w:p>
    <w:p w14:paraId="5C5BAD5F" w14:textId="77777777" w:rsidR="00606A04" w:rsidRPr="004B3397" w:rsidRDefault="00606A04" w:rsidP="00606A04">
      <w:pPr>
        <w:pStyle w:val="TH"/>
      </w:pPr>
      <w:r w:rsidRPr="004B3397">
        <w:rPr>
          <w:noProof/>
        </w:rPr>
        <w:drawing>
          <wp:inline distT="0" distB="0" distL="0" distR="0" wp14:anchorId="487BAEEC" wp14:editId="4BF2749E">
            <wp:extent cx="4264762" cy="1223900"/>
            <wp:effectExtent l="0" t="0" r="2540" b="0"/>
            <wp:docPr id="33" name="图片 33"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Shape&#10;&#10;Description automatically generated with medium confidenc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4416F917" w14:textId="01A98DA6" w:rsidR="00606A04" w:rsidRPr="004B3397" w:rsidRDefault="00606A04" w:rsidP="00606A04">
      <w:pPr>
        <w:pStyle w:val="TF"/>
      </w:pPr>
      <w:r w:rsidRPr="004B3397">
        <w:t>Figure C.3.4-</w:t>
      </w:r>
      <w:r w:rsidR="00F60599" w:rsidRPr="004B3397">
        <w:t>7</w:t>
      </w:r>
      <w:r w:rsidRPr="004B3397">
        <w:t>: Configuration for spatial correlation validation based</w:t>
      </w:r>
      <w:r w:rsidR="000E6B42" w:rsidRPr="004B3397">
        <w:t xml:space="preserve"> </w:t>
      </w:r>
      <w:r w:rsidRPr="004B3397">
        <w:t>on</w:t>
      </w:r>
      <w:r w:rsidR="000E6B42" w:rsidRPr="004B3397">
        <w:br/>
      </w:r>
      <w:r w:rsidRPr="004B3397">
        <w:t>time domain techniques (CDL-C UMi)</w:t>
      </w:r>
    </w:p>
    <w:p w14:paraId="05EC1B1B" w14:textId="77777777" w:rsidR="005B16BC" w:rsidRPr="004B3397" w:rsidRDefault="005B16BC" w:rsidP="005B16BC"/>
    <w:p w14:paraId="1073B254" w14:textId="77777777" w:rsidR="00606A04" w:rsidRPr="004B3397" w:rsidRDefault="00606A04" w:rsidP="00606A04">
      <w:pPr>
        <w:pStyle w:val="TH"/>
      </w:pPr>
      <w:r w:rsidRPr="004B3397">
        <w:rPr>
          <w:noProof/>
        </w:rPr>
        <w:drawing>
          <wp:inline distT="0" distB="0" distL="0" distR="0" wp14:anchorId="2F70A5EB" wp14:editId="0F99FE04">
            <wp:extent cx="4272077" cy="1227631"/>
            <wp:effectExtent l="0" t="0" r="0" b="0"/>
            <wp:docPr id="32" name="图片 32"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Shape&#10;&#10;Description automatically generated with medium confidence"/>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418CF2B8" w14:textId="089472FF" w:rsidR="00606A04" w:rsidRPr="004B3397" w:rsidRDefault="00606A04" w:rsidP="00606A04">
      <w:pPr>
        <w:pStyle w:val="TF"/>
      </w:pPr>
      <w:r w:rsidRPr="004B3397">
        <w:t>Figure C.3.4-</w:t>
      </w:r>
      <w:r w:rsidR="00F60599" w:rsidRPr="004B3397">
        <w:t>8</w:t>
      </w:r>
      <w:r w:rsidRPr="004B3397">
        <w:t>: Configuration for spatial correlation validation based on</w:t>
      </w:r>
      <w:r w:rsidR="000E6B42" w:rsidRPr="004B3397">
        <w:br/>
      </w:r>
      <w:r w:rsidRPr="004B3397">
        <w:t>time domain techniques (CDL-C UMa)</w:t>
      </w:r>
    </w:p>
    <w:p w14:paraId="4FFB62ED" w14:textId="77777777" w:rsidR="005B16BC" w:rsidRPr="004B3397" w:rsidRDefault="005B16BC" w:rsidP="005B16BC"/>
    <w:p w14:paraId="77218EFA" w14:textId="5B875FD3" w:rsidR="00A82632" w:rsidRPr="004B3397" w:rsidRDefault="00606A04" w:rsidP="000E6B42">
      <w:pPr>
        <w:pStyle w:val="Heading2"/>
      </w:pPr>
      <w:bookmarkStart w:id="71" w:name="_Toc177658780"/>
      <w:r w:rsidRPr="004B3397">
        <w:t>C.3.5</w:t>
      </w:r>
      <w:r w:rsidRPr="004B3397">
        <w:tab/>
        <w:t>Cross-polarization</w:t>
      </w:r>
      <w:bookmarkEnd w:id="71"/>
    </w:p>
    <w:p w14:paraId="0B779D2A" w14:textId="77777777" w:rsidR="00606A04" w:rsidRPr="004B3397" w:rsidRDefault="00606A04" w:rsidP="00606A04">
      <w:r w:rsidRPr="004B3397">
        <w:t>This measurement checks how well the measured vertically or horizontally polarized power levels follow expected values. The test setup for cross-polarization is the same as PDP validation in Figure C.3.2-1.</w:t>
      </w:r>
    </w:p>
    <w:p w14:paraId="06D51C1E" w14:textId="22F87A32" w:rsidR="00606A04" w:rsidRPr="004B3397" w:rsidRDefault="00606A04" w:rsidP="000E6B42">
      <w:pPr>
        <w:pStyle w:val="EX"/>
        <w:rPr>
          <w:lang w:eastAsia="fi-FI"/>
        </w:rPr>
      </w:pPr>
      <w:r w:rsidRPr="004B3397">
        <w:rPr>
          <w:b/>
          <w:lang w:eastAsia="fi-FI"/>
        </w:rPr>
        <w:t>Method of measurement:</w:t>
      </w:r>
      <w:r w:rsidRPr="004B3397">
        <w:rPr>
          <w:b/>
          <w:lang w:eastAsia="fi-FI"/>
        </w:rPr>
        <w:tab/>
      </w:r>
      <w:r w:rsidRPr="004B3397">
        <w:rPr>
          <w:lang w:eastAsia="fi-FI"/>
        </w:rPr>
        <w:t>Step the emulation and store traces from VNA.</w:t>
      </w:r>
    </w:p>
    <w:p w14:paraId="430E5892" w14:textId="63DE2244" w:rsidR="00172626" w:rsidRPr="004B3397" w:rsidRDefault="00172626" w:rsidP="00606A04">
      <w:pPr>
        <w:rPr>
          <w:b/>
        </w:rPr>
      </w:pPr>
      <w:r w:rsidRPr="004B3397">
        <w:t>VNA settings for cross-polarization measurements are presented in Table C.3.5-1.</w:t>
      </w:r>
    </w:p>
    <w:p w14:paraId="15E1EDBF" w14:textId="77777777" w:rsidR="00606A04" w:rsidRPr="004B3397" w:rsidRDefault="00606A04" w:rsidP="00606A04">
      <w:pPr>
        <w:pStyle w:val="TH"/>
        <w:rPr>
          <w:lang w:eastAsia="fi-FI"/>
        </w:rPr>
      </w:pPr>
      <w:r w:rsidRPr="004B3397">
        <w:lastRenderedPageBreak/>
        <w:t>Table C.3.5-1: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506"/>
        <w:gridCol w:w="3700"/>
      </w:tblGrid>
      <w:tr w:rsidR="00606A04" w:rsidRPr="004B3397" w14:paraId="07A1B39F" w14:textId="77777777" w:rsidTr="000E6B42">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176A796D" w14:textId="77777777" w:rsidR="00606A04" w:rsidRPr="004B3397" w:rsidRDefault="00606A04" w:rsidP="007033F3">
            <w:pPr>
              <w:pStyle w:val="TAH"/>
              <w:rPr>
                <w:rFonts w:cs="Arial"/>
                <w:lang w:eastAsia="fi-FI"/>
              </w:rPr>
            </w:pPr>
            <w:r w:rsidRPr="004B3397">
              <w:rPr>
                <w:rFonts w:cs="Arial"/>
                <w:lang w:eastAsia="zh-CN"/>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tcPr>
          <w:p w14:paraId="6AC1178C" w14:textId="77777777" w:rsidR="00606A04" w:rsidRPr="004B3397" w:rsidRDefault="00606A04" w:rsidP="007033F3">
            <w:pPr>
              <w:pStyle w:val="TAH"/>
              <w:rPr>
                <w:rFonts w:cs="Arial"/>
                <w:lang w:eastAsia="fi-FI"/>
              </w:rPr>
            </w:pPr>
            <w:r w:rsidRPr="004B3397">
              <w:rPr>
                <w:rFonts w:cs="Arial"/>
                <w:lang w:eastAsia="zh-CN"/>
              </w:rPr>
              <w:t>Unit</w:t>
            </w:r>
          </w:p>
        </w:tc>
        <w:tc>
          <w:tcPr>
            <w:tcW w:w="3700" w:type="dxa"/>
            <w:tcBorders>
              <w:top w:val="single" w:sz="4" w:space="0" w:color="auto"/>
              <w:left w:val="single" w:sz="4" w:space="0" w:color="auto"/>
              <w:bottom w:val="single" w:sz="4" w:space="0" w:color="auto"/>
              <w:right w:val="single" w:sz="4" w:space="0" w:color="auto"/>
            </w:tcBorders>
            <w:shd w:val="clear" w:color="auto" w:fill="E0E0E0"/>
            <w:vAlign w:val="center"/>
          </w:tcPr>
          <w:p w14:paraId="0CB1449B" w14:textId="77777777" w:rsidR="00606A04" w:rsidRPr="004B3397" w:rsidRDefault="00606A04" w:rsidP="007033F3">
            <w:pPr>
              <w:pStyle w:val="TAH"/>
              <w:rPr>
                <w:rFonts w:cs="Arial"/>
                <w:lang w:eastAsia="fi-FI"/>
              </w:rPr>
            </w:pPr>
            <w:r w:rsidRPr="004B3397">
              <w:rPr>
                <w:rFonts w:cs="Arial"/>
                <w:lang w:eastAsia="zh-CN"/>
              </w:rPr>
              <w:t>Value</w:t>
            </w:r>
          </w:p>
        </w:tc>
      </w:tr>
      <w:tr w:rsidR="00606A04" w:rsidRPr="004B3397" w14:paraId="6F7E8BD1"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61748EE9" w14:textId="0EDF2CC1" w:rsidR="00606A04" w:rsidRPr="004B3397" w:rsidRDefault="00606A04" w:rsidP="007033F3">
            <w:pPr>
              <w:pStyle w:val="TAC"/>
              <w:rPr>
                <w:rFonts w:cs="Arial"/>
              </w:rPr>
            </w:pPr>
            <w:r w:rsidRPr="004B3397">
              <w:rPr>
                <w:rFonts w:cs="Arial"/>
              </w:rPr>
              <w:t>Centre</w:t>
            </w:r>
            <w:r w:rsidR="002A2300" w:rsidRPr="004B3397">
              <w:rPr>
                <w:rFonts w:cs="Arial"/>
              </w:rPr>
              <w:t xml:space="preserve"> </w:t>
            </w:r>
            <w:r w:rsidRPr="004B3397">
              <w:rPr>
                <w:rFonts w:cs="Arial"/>
              </w:rPr>
              <w:t>frequency</w:t>
            </w:r>
          </w:p>
        </w:tc>
        <w:tc>
          <w:tcPr>
            <w:tcW w:w="506" w:type="dxa"/>
            <w:tcBorders>
              <w:top w:val="single" w:sz="4" w:space="0" w:color="auto"/>
              <w:left w:val="single" w:sz="4" w:space="0" w:color="auto"/>
              <w:bottom w:val="single" w:sz="4" w:space="0" w:color="auto"/>
              <w:right w:val="single" w:sz="4" w:space="0" w:color="auto"/>
            </w:tcBorders>
            <w:vAlign w:val="center"/>
          </w:tcPr>
          <w:p w14:paraId="4F9B6AAB" w14:textId="77777777" w:rsidR="00606A04" w:rsidRPr="004B3397" w:rsidRDefault="00606A04" w:rsidP="007033F3">
            <w:pPr>
              <w:pStyle w:val="TAC"/>
              <w:rPr>
                <w:rFonts w:cs="Arial"/>
              </w:rPr>
            </w:pPr>
            <w:r w:rsidRPr="004B3397">
              <w:rPr>
                <w:rFonts w:cs="Arial"/>
              </w:rPr>
              <w:t>MHz</w:t>
            </w:r>
          </w:p>
        </w:tc>
        <w:tc>
          <w:tcPr>
            <w:tcW w:w="3700" w:type="dxa"/>
            <w:tcBorders>
              <w:top w:val="single" w:sz="4" w:space="0" w:color="auto"/>
              <w:left w:val="single" w:sz="4" w:space="0" w:color="auto"/>
              <w:bottom w:val="single" w:sz="4" w:space="0" w:color="auto"/>
              <w:right w:val="single" w:sz="4" w:space="0" w:color="auto"/>
            </w:tcBorders>
            <w:vAlign w:val="center"/>
          </w:tcPr>
          <w:p w14:paraId="02897C9F" w14:textId="544DBACF" w:rsidR="00606A04" w:rsidRPr="004B3397" w:rsidRDefault="00606A04" w:rsidP="000E6B42">
            <w:pPr>
              <w:pStyle w:val="TAC"/>
              <w:rPr>
                <w:rFonts w:cs="Arial"/>
              </w:rPr>
            </w:pPr>
            <w:r w:rsidRPr="004B3397">
              <w:rPr>
                <w:rFonts w:cs="Arial"/>
              </w:rPr>
              <w:t>Downlink</w:t>
            </w:r>
            <w:r w:rsidR="002A2300" w:rsidRPr="004B3397">
              <w:rPr>
                <w:rFonts w:cs="Arial"/>
              </w:rPr>
              <w:t xml:space="preserve"> </w:t>
            </w:r>
            <w:r w:rsidRPr="004B3397">
              <w:rPr>
                <w:rFonts w:cs="Arial"/>
              </w:rPr>
              <w:t>Centre</w:t>
            </w:r>
            <w:r w:rsidR="002A2300" w:rsidRPr="004B3397">
              <w:rPr>
                <w:rFonts w:cs="Arial"/>
              </w:rPr>
              <w:t xml:space="preserve"> </w:t>
            </w:r>
            <w:r w:rsidRPr="004B3397">
              <w:rPr>
                <w:rFonts w:cs="Arial"/>
              </w:rPr>
              <w:t>Frequency</w:t>
            </w:r>
            <w:r w:rsidR="002A2300" w:rsidRPr="004B3397">
              <w:rPr>
                <w:rFonts w:cs="Arial"/>
              </w:rPr>
              <w:t xml:space="preserve"> </w:t>
            </w:r>
            <w:r w:rsidRPr="004B3397">
              <w:rPr>
                <w:rFonts w:cs="Arial"/>
              </w:rPr>
              <w:t>in</w:t>
            </w:r>
            <w:r w:rsidR="002A2300" w:rsidRPr="004B3397">
              <w:rPr>
                <w:rFonts w:cs="Arial"/>
              </w:rPr>
              <w:t xml:space="preserve"> </w:t>
            </w:r>
            <w:r w:rsidRPr="004B3397">
              <w:rPr>
                <w:rFonts w:cs="Arial"/>
              </w:rPr>
              <w:t>Table</w:t>
            </w:r>
            <w:r w:rsidR="002A2300" w:rsidRPr="004B3397">
              <w:rPr>
                <w:rFonts w:cs="Arial"/>
              </w:rPr>
              <w:t xml:space="preserve"> </w:t>
            </w:r>
            <w:r w:rsidRPr="004B3397">
              <w:rPr>
                <w:rFonts w:cs="Arial"/>
              </w:rPr>
              <w:t>C.3.1-1</w:t>
            </w:r>
          </w:p>
        </w:tc>
      </w:tr>
      <w:tr w:rsidR="00606A04" w:rsidRPr="004B3397" w14:paraId="0045C168"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64C6C9A3" w14:textId="77777777" w:rsidR="00606A04" w:rsidRPr="004B3397" w:rsidRDefault="00606A04" w:rsidP="007033F3">
            <w:pPr>
              <w:pStyle w:val="TAC"/>
              <w:rPr>
                <w:rFonts w:cs="Arial"/>
              </w:rPr>
            </w:pPr>
            <w:r w:rsidRPr="004B3397">
              <w:rPr>
                <w:rFonts w:cs="Arial"/>
              </w:rPr>
              <w:t>Span</w:t>
            </w:r>
          </w:p>
        </w:tc>
        <w:tc>
          <w:tcPr>
            <w:tcW w:w="506" w:type="dxa"/>
            <w:tcBorders>
              <w:top w:val="single" w:sz="4" w:space="0" w:color="auto"/>
              <w:left w:val="single" w:sz="4" w:space="0" w:color="auto"/>
              <w:bottom w:val="single" w:sz="4" w:space="0" w:color="auto"/>
              <w:right w:val="single" w:sz="4" w:space="0" w:color="auto"/>
            </w:tcBorders>
            <w:vAlign w:val="center"/>
          </w:tcPr>
          <w:p w14:paraId="39325499" w14:textId="77777777" w:rsidR="00606A04" w:rsidRPr="004B3397" w:rsidRDefault="00606A04" w:rsidP="007033F3">
            <w:pPr>
              <w:pStyle w:val="TAC"/>
              <w:rPr>
                <w:rFonts w:cs="Arial"/>
              </w:rPr>
            </w:pPr>
            <w:r w:rsidRPr="004B3397">
              <w:rPr>
                <w:rFonts w:cs="Arial"/>
              </w:rPr>
              <w:t>MHz</w:t>
            </w:r>
          </w:p>
        </w:tc>
        <w:tc>
          <w:tcPr>
            <w:tcW w:w="3700" w:type="dxa"/>
            <w:tcBorders>
              <w:top w:val="single" w:sz="4" w:space="0" w:color="auto"/>
              <w:left w:val="single" w:sz="4" w:space="0" w:color="auto"/>
              <w:bottom w:val="single" w:sz="4" w:space="0" w:color="auto"/>
              <w:right w:val="single" w:sz="4" w:space="0" w:color="auto"/>
            </w:tcBorders>
            <w:vAlign w:val="center"/>
          </w:tcPr>
          <w:p w14:paraId="5AE43803" w14:textId="77777777" w:rsidR="00606A04" w:rsidRPr="004B3397" w:rsidRDefault="00606A04" w:rsidP="007033F3">
            <w:pPr>
              <w:pStyle w:val="TAC"/>
              <w:rPr>
                <w:rFonts w:cs="Arial"/>
              </w:rPr>
            </w:pPr>
            <w:r w:rsidRPr="004B3397">
              <w:rPr>
                <w:rFonts w:cs="Arial"/>
              </w:rPr>
              <w:t>40</w:t>
            </w:r>
          </w:p>
        </w:tc>
      </w:tr>
      <w:tr w:rsidR="00606A04" w:rsidRPr="004B3397" w14:paraId="1C329672"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0F195EFE" w14:textId="48DF91D7" w:rsidR="00606A04" w:rsidRPr="004B3397" w:rsidRDefault="00606A04" w:rsidP="007033F3">
            <w:pPr>
              <w:pStyle w:val="TAC"/>
              <w:rPr>
                <w:rFonts w:cs="Arial"/>
              </w:rPr>
            </w:pPr>
            <w:r w:rsidRPr="004B3397">
              <w:rPr>
                <w:rFonts w:cs="Arial"/>
              </w:rPr>
              <w:t>Number</w:t>
            </w:r>
            <w:r w:rsidR="002A2300" w:rsidRPr="004B3397">
              <w:rPr>
                <w:rFonts w:cs="Arial"/>
              </w:rPr>
              <w:t xml:space="preserve"> </w:t>
            </w:r>
            <w:r w:rsidRPr="004B3397">
              <w:rPr>
                <w:rFonts w:cs="Arial"/>
              </w:rPr>
              <w:t>of</w:t>
            </w:r>
            <w:r w:rsidR="002A2300" w:rsidRPr="004B3397">
              <w:rPr>
                <w:rFonts w:cs="Arial"/>
              </w:rPr>
              <w:t xml:space="preserve"> </w:t>
            </w:r>
            <w:r w:rsidRPr="004B3397">
              <w:rPr>
                <w:rFonts w:cs="Arial"/>
              </w:rPr>
              <w:t>traces</w:t>
            </w:r>
          </w:p>
        </w:tc>
        <w:tc>
          <w:tcPr>
            <w:tcW w:w="506" w:type="dxa"/>
            <w:tcBorders>
              <w:top w:val="single" w:sz="4" w:space="0" w:color="auto"/>
              <w:left w:val="single" w:sz="4" w:space="0" w:color="auto"/>
              <w:bottom w:val="single" w:sz="4" w:space="0" w:color="auto"/>
              <w:right w:val="single" w:sz="4" w:space="0" w:color="auto"/>
            </w:tcBorders>
            <w:vAlign w:val="center"/>
          </w:tcPr>
          <w:p w14:paraId="5B5DF031" w14:textId="77777777" w:rsidR="00606A04" w:rsidRPr="004B3397" w:rsidRDefault="00606A04" w:rsidP="007033F3">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3DD47FAB" w14:textId="77777777" w:rsidR="00606A04" w:rsidRPr="004B3397" w:rsidRDefault="00606A04" w:rsidP="007033F3">
            <w:pPr>
              <w:pStyle w:val="TAC"/>
              <w:rPr>
                <w:rFonts w:cs="Arial"/>
              </w:rPr>
            </w:pPr>
            <w:r w:rsidRPr="004B3397">
              <w:rPr>
                <w:rFonts w:cs="Arial"/>
              </w:rPr>
              <w:t>1000</w:t>
            </w:r>
          </w:p>
        </w:tc>
      </w:tr>
      <w:tr w:rsidR="00606A04" w:rsidRPr="004B3397" w14:paraId="6BE43C6E"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5BC2464A" w14:textId="066FC246" w:rsidR="00606A04" w:rsidRPr="004B3397" w:rsidRDefault="00606A04" w:rsidP="007033F3">
            <w:pPr>
              <w:pStyle w:val="TAC"/>
              <w:rPr>
                <w:rFonts w:cs="Arial"/>
              </w:rPr>
            </w:pPr>
            <w:r w:rsidRPr="004B3397">
              <w:rPr>
                <w:rFonts w:cs="Arial"/>
              </w:rPr>
              <w:t>Number</w:t>
            </w:r>
            <w:r w:rsidR="002A2300" w:rsidRPr="004B3397">
              <w:rPr>
                <w:rFonts w:cs="Arial"/>
              </w:rPr>
              <w:t xml:space="preserve"> </w:t>
            </w:r>
            <w:r w:rsidRPr="004B3397">
              <w:rPr>
                <w:rFonts w:cs="Arial"/>
              </w:rPr>
              <w:t>of</w:t>
            </w:r>
            <w:r w:rsidR="002A2300" w:rsidRPr="004B3397">
              <w:rPr>
                <w:rFonts w:cs="Arial"/>
              </w:rPr>
              <w:t xml:space="preserve"> </w:t>
            </w:r>
            <w:r w:rsidRPr="004B3397">
              <w:rPr>
                <w:rFonts w:cs="Arial"/>
              </w:rPr>
              <w:t>points</w:t>
            </w:r>
          </w:p>
        </w:tc>
        <w:tc>
          <w:tcPr>
            <w:tcW w:w="506" w:type="dxa"/>
            <w:tcBorders>
              <w:top w:val="single" w:sz="4" w:space="0" w:color="auto"/>
              <w:left w:val="single" w:sz="4" w:space="0" w:color="auto"/>
              <w:bottom w:val="single" w:sz="4" w:space="0" w:color="auto"/>
              <w:right w:val="single" w:sz="4" w:space="0" w:color="auto"/>
            </w:tcBorders>
            <w:vAlign w:val="center"/>
          </w:tcPr>
          <w:p w14:paraId="470F6B89" w14:textId="77777777" w:rsidR="00606A04" w:rsidRPr="004B3397" w:rsidRDefault="00606A04" w:rsidP="007033F3">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359D3AC4" w14:textId="77777777" w:rsidR="00606A04" w:rsidRPr="004B3397" w:rsidRDefault="00606A04" w:rsidP="007033F3">
            <w:pPr>
              <w:pStyle w:val="TAC"/>
              <w:rPr>
                <w:rFonts w:cs="Arial"/>
              </w:rPr>
            </w:pPr>
            <w:r w:rsidRPr="004B3397">
              <w:rPr>
                <w:rFonts w:cs="Arial"/>
              </w:rPr>
              <w:t>802</w:t>
            </w:r>
          </w:p>
        </w:tc>
      </w:tr>
      <w:tr w:rsidR="00606A04" w:rsidRPr="004B3397" w14:paraId="60895C9D"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2DEF2FE3" w14:textId="77777777" w:rsidR="00606A04" w:rsidRPr="004B3397" w:rsidRDefault="00606A04" w:rsidP="007033F3">
            <w:pPr>
              <w:pStyle w:val="TAC"/>
              <w:rPr>
                <w:rFonts w:cs="Arial"/>
              </w:rPr>
            </w:pPr>
            <w:r w:rsidRPr="004B3397">
              <w:rPr>
                <w:rFonts w:cs="Arial"/>
              </w:rPr>
              <w:t>Averaging</w:t>
            </w:r>
          </w:p>
        </w:tc>
        <w:tc>
          <w:tcPr>
            <w:tcW w:w="506" w:type="dxa"/>
            <w:tcBorders>
              <w:top w:val="single" w:sz="4" w:space="0" w:color="auto"/>
              <w:left w:val="single" w:sz="4" w:space="0" w:color="auto"/>
              <w:bottom w:val="single" w:sz="4" w:space="0" w:color="auto"/>
              <w:right w:val="single" w:sz="4" w:space="0" w:color="auto"/>
            </w:tcBorders>
            <w:vAlign w:val="center"/>
          </w:tcPr>
          <w:p w14:paraId="4C0CEEE8" w14:textId="77777777" w:rsidR="00606A04" w:rsidRPr="004B3397" w:rsidRDefault="00606A04" w:rsidP="007033F3">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27361326" w14:textId="77777777" w:rsidR="00606A04" w:rsidRPr="004B3397" w:rsidRDefault="00606A04" w:rsidP="007033F3">
            <w:pPr>
              <w:pStyle w:val="TAC"/>
              <w:rPr>
                <w:rFonts w:cs="Arial"/>
              </w:rPr>
            </w:pPr>
            <w:r w:rsidRPr="004B3397">
              <w:rPr>
                <w:rFonts w:cs="Arial"/>
              </w:rPr>
              <w:t>1</w:t>
            </w:r>
          </w:p>
        </w:tc>
      </w:tr>
    </w:tbl>
    <w:p w14:paraId="0CC77529" w14:textId="77777777" w:rsidR="00000AEC" w:rsidRPr="004B3397" w:rsidRDefault="00000AEC" w:rsidP="00172626">
      <w:pPr>
        <w:rPr>
          <w:lang w:eastAsia="fi-FI"/>
        </w:rPr>
      </w:pPr>
    </w:p>
    <w:p w14:paraId="0AC84537" w14:textId="483CFA4F" w:rsidR="00606A04" w:rsidRPr="004B3397" w:rsidRDefault="00172626" w:rsidP="00606A04">
      <w:pPr>
        <w:rPr>
          <w:lang w:eastAsia="fi-FI"/>
        </w:rPr>
      </w:pPr>
      <w:r w:rsidRPr="004B3397">
        <w:rPr>
          <w:lang w:eastAsia="fi-FI"/>
        </w:rPr>
        <w:t>Channel model specification for cross-polarization measurements is presented in Table C.3.5-2.</w:t>
      </w:r>
    </w:p>
    <w:p w14:paraId="58816D44" w14:textId="690634B8" w:rsidR="00606A04" w:rsidRPr="004B3397" w:rsidRDefault="00606A04" w:rsidP="00606A04">
      <w:pPr>
        <w:pStyle w:val="TH"/>
        <w:rPr>
          <w:lang w:eastAsia="fi-FI"/>
        </w:rPr>
      </w:pPr>
      <w:r w:rsidRPr="004B3397">
        <w:t>Table C.3.5-2: Channel model specification for cross-polarization</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8"/>
        <w:gridCol w:w="1597"/>
        <w:gridCol w:w="4596"/>
      </w:tblGrid>
      <w:tr w:rsidR="00606A04" w:rsidRPr="004B3397" w14:paraId="64BD3336"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shd w:val="clear" w:color="auto" w:fill="E0E0E0"/>
            <w:vAlign w:val="center"/>
          </w:tcPr>
          <w:p w14:paraId="78499CF2" w14:textId="77777777" w:rsidR="00606A04" w:rsidRPr="004B3397" w:rsidRDefault="00606A04" w:rsidP="007033F3">
            <w:pPr>
              <w:pStyle w:val="TAH"/>
              <w:rPr>
                <w:rFonts w:cs="Arial"/>
                <w:lang w:eastAsia="fi-FI"/>
              </w:rPr>
            </w:pPr>
            <w:r w:rsidRPr="004B3397">
              <w:rPr>
                <w:rFonts w:cs="Arial"/>
                <w:lang w:eastAsia="zh-CN"/>
              </w:rPr>
              <w:t>Item</w:t>
            </w:r>
          </w:p>
        </w:tc>
        <w:tc>
          <w:tcPr>
            <w:tcW w:w="1597" w:type="dxa"/>
            <w:tcBorders>
              <w:top w:val="single" w:sz="4" w:space="0" w:color="auto"/>
              <w:left w:val="single" w:sz="4" w:space="0" w:color="auto"/>
              <w:bottom w:val="single" w:sz="4" w:space="0" w:color="auto"/>
              <w:right w:val="single" w:sz="4" w:space="0" w:color="auto"/>
            </w:tcBorders>
            <w:shd w:val="clear" w:color="auto" w:fill="E0E0E0"/>
            <w:vAlign w:val="center"/>
          </w:tcPr>
          <w:p w14:paraId="3B16E88D" w14:textId="77777777" w:rsidR="00606A04" w:rsidRPr="004B3397" w:rsidRDefault="00606A04" w:rsidP="007033F3">
            <w:pPr>
              <w:pStyle w:val="TAH"/>
              <w:rPr>
                <w:rFonts w:cs="Arial"/>
                <w:lang w:eastAsia="fi-FI"/>
              </w:rPr>
            </w:pPr>
            <w:r w:rsidRPr="004B3397">
              <w:rPr>
                <w:rFonts w:cs="Arial"/>
                <w:lang w:eastAsia="zh-CN"/>
              </w:rPr>
              <w:t>Unit</w:t>
            </w:r>
          </w:p>
        </w:tc>
        <w:tc>
          <w:tcPr>
            <w:tcW w:w="4596" w:type="dxa"/>
            <w:tcBorders>
              <w:top w:val="single" w:sz="4" w:space="0" w:color="auto"/>
              <w:left w:val="single" w:sz="4" w:space="0" w:color="auto"/>
              <w:bottom w:val="single" w:sz="4" w:space="0" w:color="auto"/>
              <w:right w:val="single" w:sz="4" w:space="0" w:color="auto"/>
            </w:tcBorders>
            <w:shd w:val="clear" w:color="auto" w:fill="E0E0E0"/>
            <w:vAlign w:val="center"/>
          </w:tcPr>
          <w:p w14:paraId="78E42DC7" w14:textId="77777777" w:rsidR="00606A04" w:rsidRPr="004B3397" w:rsidRDefault="00606A04" w:rsidP="007033F3">
            <w:pPr>
              <w:pStyle w:val="TAH"/>
              <w:rPr>
                <w:rFonts w:cs="Arial"/>
                <w:lang w:eastAsia="fi-FI"/>
              </w:rPr>
            </w:pPr>
            <w:r w:rsidRPr="004B3397">
              <w:rPr>
                <w:rFonts w:cs="Arial"/>
                <w:lang w:eastAsia="zh-CN"/>
              </w:rPr>
              <w:t>Value</w:t>
            </w:r>
          </w:p>
        </w:tc>
      </w:tr>
      <w:tr w:rsidR="00606A04" w:rsidRPr="004B3397" w14:paraId="0A2717AF"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49628BA3" w14:textId="346738EA" w:rsidR="00606A04" w:rsidRPr="004B3397" w:rsidRDefault="00606A04" w:rsidP="007033F3">
            <w:pPr>
              <w:pStyle w:val="TAC"/>
              <w:rPr>
                <w:rFonts w:cs="Arial"/>
              </w:rPr>
            </w:pPr>
            <w:r w:rsidRPr="004B3397">
              <w:rPr>
                <w:rFonts w:cs="Arial"/>
              </w:rPr>
              <w:t>Centre</w:t>
            </w:r>
            <w:r w:rsidR="002A2300" w:rsidRPr="004B3397">
              <w:rPr>
                <w:rFonts w:cs="Arial"/>
              </w:rPr>
              <w:t xml:space="preserve"> </w:t>
            </w:r>
            <w:r w:rsidRPr="004B3397">
              <w:rPr>
                <w:rFonts w:cs="Arial"/>
              </w:rPr>
              <w:t>frequency</w:t>
            </w:r>
          </w:p>
        </w:tc>
        <w:tc>
          <w:tcPr>
            <w:tcW w:w="1597" w:type="dxa"/>
            <w:tcBorders>
              <w:top w:val="single" w:sz="4" w:space="0" w:color="auto"/>
              <w:left w:val="single" w:sz="4" w:space="0" w:color="auto"/>
              <w:bottom w:val="single" w:sz="4" w:space="0" w:color="auto"/>
              <w:right w:val="single" w:sz="4" w:space="0" w:color="auto"/>
            </w:tcBorders>
            <w:vAlign w:val="center"/>
          </w:tcPr>
          <w:p w14:paraId="6493D111" w14:textId="77777777" w:rsidR="00606A04" w:rsidRPr="004B3397" w:rsidRDefault="00606A04" w:rsidP="007033F3">
            <w:pPr>
              <w:pStyle w:val="TAC"/>
              <w:rPr>
                <w:rFonts w:cs="Arial"/>
              </w:rPr>
            </w:pPr>
            <w:r w:rsidRPr="004B3397">
              <w:rPr>
                <w:rFonts w:cs="Arial"/>
              </w:rPr>
              <w:t>MHz</w:t>
            </w:r>
          </w:p>
        </w:tc>
        <w:tc>
          <w:tcPr>
            <w:tcW w:w="4596" w:type="dxa"/>
            <w:tcBorders>
              <w:top w:val="single" w:sz="4" w:space="0" w:color="auto"/>
              <w:left w:val="single" w:sz="4" w:space="0" w:color="auto"/>
              <w:bottom w:val="single" w:sz="4" w:space="0" w:color="auto"/>
              <w:right w:val="single" w:sz="4" w:space="0" w:color="auto"/>
            </w:tcBorders>
            <w:vAlign w:val="center"/>
          </w:tcPr>
          <w:p w14:paraId="43F431CB" w14:textId="0B09FB04" w:rsidR="00606A04" w:rsidRPr="004B3397" w:rsidRDefault="00606A04" w:rsidP="007C4845">
            <w:pPr>
              <w:pStyle w:val="TAC"/>
              <w:rPr>
                <w:rFonts w:cs="Arial"/>
              </w:rPr>
            </w:pPr>
            <w:r w:rsidRPr="004B3397">
              <w:rPr>
                <w:rFonts w:cs="Arial"/>
              </w:rPr>
              <w:t>Downlink</w:t>
            </w:r>
            <w:r w:rsidR="002A2300" w:rsidRPr="004B3397">
              <w:rPr>
                <w:rFonts w:cs="Arial"/>
              </w:rPr>
              <w:t xml:space="preserve"> </w:t>
            </w:r>
            <w:r w:rsidRPr="004B3397">
              <w:rPr>
                <w:rFonts w:cs="Arial"/>
              </w:rPr>
              <w:t>centre</w:t>
            </w:r>
            <w:r w:rsidR="002A2300" w:rsidRPr="004B3397">
              <w:rPr>
                <w:rFonts w:cs="Arial"/>
              </w:rPr>
              <w:t xml:space="preserve"> </w:t>
            </w:r>
            <w:r w:rsidRPr="004B3397">
              <w:rPr>
                <w:rFonts w:cs="Arial"/>
              </w:rPr>
              <w:t>frequency</w:t>
            </w:r>
            <w:r w:rsidR="002A2300" w:rsidRPr="004B3397">
              <w:rPr>
                <w:rFonts w:cs="Arial"/>
              </w:rPr>
              <w:t xml:space="preserve"> </w:t>
            </w:r>
            <w:r w:rsidRPr="004B3397">
              <w:rPr>
                <w:rFonts w:cs="Arial"/>
              </w:rPr>
              <w:t>in</w:t>
            </w:r>
            <w:r w:rsidR="002A2300" w:rsidRPr="004B3397">
              <w:rPr>
                <w:rFonts w:cs="Arial"/>
              </w:rPr>
              <w:t xml:space="preserve"> </w:t>
            </w:r>
            <w:r w:rsidRPr="004B3397">
              <w:rPr>
                <w:rFonts w:cs="Arial"/>
              </w:rPr>
              <w:t>Table</w:t>
            </w:r>
            <w:r w:rsidR="002A2300" w:rsidRPr="004B3397">
              <w:rPr>
                <w:rFonts w:cs="Arial"/>
              </w:rPr>
              <w:t xml:space="preserve"> </w:t>
            </w:r>
            <w:r w:rsidRPr="004B3397">
              <w:rPr>
                <w:rFonts w:cs="Arial"/>
              </w:rPr>
              <w:t>C.3.1-1</w:t>
            </w:r>
          </w:p>
        </w:tc>
      </w:tr>
      <w:tr w:rsidR="00606A04" w:rsidRPr="004B3397" w14:paraId="132E0A41"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18C44D5F" w14:textId="3042CEAC" w:rsidR="00606A04" w:rsidRPr="004B3397" w:rsidRDefault="00606A04" w:rsidP="007033F3">
            <w:pPr>
              <w:pStyle w:val="TAC"/>
              <w:rPr>
                <w:rFonts w:cs="Arial"/>
              </w:rPr>
            </w:pPr>
            <w:r w:rsidRPr="004B3397">
              <w:rPr>
                <w:rFonts w:cs="Arial"/>
              </w:rPr>
              <w:t>Distance</w:t>
            </w:r>
            <w:r w:rsidR="002A2300" w:rsidRPr="004B3397">
              <w:rPr>
                <w:rFonts w:cs="Arial"/>
              </w:rPr>
              <w:t xml:space="preserve"> </w:t>
            </w:r>
            <w:r w:rsidRPr="004B3397">
              <w:rPr>
                <w:rFonts w:cs="Arial"/>
              </w:rPr>
              <w:t>between</w:t>
            </w:r>
            <w:r w:rsidR="002A2300" w:rsidRPr="004B3397">
              <w:rPr>
                <w:rFonts w:cs="Arial"/>
              </w:rPr>
              <w:t xml:space="preserve"> </w:t>
            </w:r>
            <w:r w:rsidRPr="004B3397">
              <w:rPr>
                <w:rFonts w:cs="Arial"/>
              </w:rPr>
              <w:t>traces</w:t>
            </w:r>
            <w:r w:rsidR="002A2300" w:rsidRPr="004B3397">
              <w:rPr>
                <w:rFonts w:cs="Arial"/>
              </w:rPr>
              <w:t xml:space="preserve"> </w:t>
            </w:r>
            <w:r w:rsidRPr="004B3397">
              <w:rPr>
                <w:rFonts w:cs="Arial"/>
              </w:rPr>
              <w:t>in</w:t>
            </w:r>
            <w:r w:rsidR="002A2300" w:rsidRPr="004B3397">
              <w:rPr>
                <w:rFonts w:cs="Arial"/>
              </w:rPr>
              <w:t xml:space="preserve"> </w:t>
            </w:r>
            <w:r w:rsidRPr="004B3397">
              <w:rPr>
                <w:rFonts w:cs="Arial"/>
              </w:rPr>
              <w:t>channel</w:t>
            </w:r>
            <w:r w:rsidR="002A2300" w:rsidRPr="004B3397">
              <w:rPr>
                <w:rFonts w:cs="Arial"/>
              </w:rPr>
              <w:t xml:space="preserve"> </w:t>
            </w:r>
            <w:r w:rsidRPr="004B3397">
              <w:rPr>
                <w:rFonts w:cs="Arial"/>
              </w:rPr>
              <w:t>model</w:t>
            </w:r>
          </w:p>
        </w:tc>
        <w:tc>
          <w:tcPr>
            <w:tcW w:w="1597" w:type="dxa"/>
            <w:tcBorders>
              <w:top w:val="single" w:sz="4" w:space="0" w:color="auto"/>
              <w:left w:val="single" w:sz="4" w:space="0" w:color="auto"/>
              <w:bottom w:val="single" w:sz="4" w:space="0" w:color="auto"/>
              <w:right w:val="single" w:sz="4" w:space="0" w:color="auto"/>
            </w:tcBorders>
            <w:vAlign w:val="center"/>
          </w:tcPr>
          <w:p w14:paraId="3DD90336" w14:textId="75F8DE4A" w:rsidR="00606A04" w:rsidRPr="004B3397" w:rsidRDefault="00606A04" w:rsidP="007033F3">
            <w:pPr>
              <w:pStyle w:val="TAC"/>
              <w:rPr>
                <w:rFonts w:cs="Arial"/>
              </w:rPr>
            </w:pPr>
            <w:r w:rsidRPr="004B3397">
              <w:rPr>
                <w:rFonts w:cs="Arial"/>
              </w:rPr>
              <w:t>wavelength</w:t>
            </w:r>
            <w:r w:rsidR="002A2300" w:rsidRPr="004B3397">
              <w:rPr>
                <w:rFonts w:cs="Arial"/>
              </w:rPr>
              <w:t xml:space="preserve"> </w:t>
            </w:r>
            <w:r w:rsidRPr="004B3397">
              <w:rPr>
                <w:rFonts w:cs="Arial"/>
              </w:rPr>
              <w:t>(</w:t>
            </w:r>
            <w:r w:rsidR="007C4845" w:rsidRPr="004B3397">
              <w:rPr>
                <w:rFonts w:cs="Arial"/>
              </w:rPr>
              <w:t>see n</w:t>
            </w:r>
            <w:r w:rsidRPr="004B3397">
              <w:rPr>
                <w:rFonts w:cs="Arial"/>
              </w:rPr>
              <w:t>ote</w:t>
            </w:r>
            <w:r w:rsidR="007C4845" w:rsidRPr="004B3397">
              <w:rPr>
                <w:rFonts w:cs="Arial"/>
              </w:rPr>
              <w:t xml:space="preserve"> 1</w:t>
            </w:r>
            <w:r w:rsidRPr="004B3397">
              <w:rPr>
                <w:rFonts w:cs="Arial"/>
              </w:rPr>
              <w:t>)</w:t>
            </w:r>
          </w:p>
        </w:tc>
        <w:tc>
          <w:tcPr>
            <w:tcW w:w="4596" w:type="dxa"/>
            <w:tcBorders>
              <w:top w:val="single" w:sz="4" w:space="0" w:color="auto"/>
              <w:left w:val="single" w:sz="4" w:space="0" w:color="auto"/>
              <w:bottom w:val="single" w:sz="4" w:space="0" w:color="auto"/>
              <w:right w:val="single" w:sz="4" w:space="0" w:color="auto"/>
            </w:tcBorders>
            <w:vAlign w:val="center"/>
          </w:tcPr>
          <w:p w14:paraId="495D1651" w14:textId="4930C60F" w:rsidR="00606A04" w:rsidRPr="004B3397" w:rsidRDefault="00606A04" w:rsidP="007033F3">
            <w:pPr>
              <w:pStyle w:val="TAC"/>
              <w:rPr>
                <w:rFonts w:cs="Arial"/>
              </w:rPr>
            </w:pPr>
            <w:r w:rsidRPr="004B3397">
              <w:rPr>
                <w:rFonts w:cs="Arial"/>
              </w:rPr>
              <w:t>&gt;</w:t>
            </w:r>
            <w:r w:rsidR="002A2300" w:rsidRPr="004B3397">
              <w:rPr>
                <w:rFonts w:cs="Arial"/>
              </w:rPr>
              <w:t xml:space="preserve"> </w:t>
            </w:r>
            <w:r w:rsidRPr="004B3397">
              <w:rPr>
                <w:rFonts w:cs="Arial"/>
              </w:rPr>
              <w:t>2</w:t>
            </w:r>
          </w:p>
        </w:tc>
      </w:tr>
      <w:tr w:rsidR="00606A04" w:rsidRPr="004B3397" w14:paraId="611F0F03"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684C1782" w14:textId="62C31C88" w:rsidR="00606A04" w:rsidRPr="004B3397" w:rsidRDefault="00606A04" w:rsidP="007033F3">
            <w:pPr>
              <w:pStyle w:val="TAC"/>
              <w:rPr>
                <w:rFonts w:cs="Arial"/>
              </w:rPr>
            </w:pPr>
            <w:r w:rsidRPr="004B3397">
              <w:rPr>
                <w:rFonts w:cs="Arial"/>
              </w:rPr>
              <w:t>Channel</w:t>
            </w:r>
            <w:r w:rsidR="002A2300" w:rsidRPr="004B3397">
              <w:rPr>
                <w:rFonts w:cs="Arial"/>
              </w:rPr>
              <w:t xml:space="preserve"> </w:t>
            </w:r>
            <w:r w:rsidRPr="004B3397">
              <w:rPr>
                <w:rFonts w:cs="Arial"/>
              </w:rPr>
              <w:t>model</w:t>
            </w:r>
          </w:p>
        </w:tc>
        <w:tc>
          <w:tcPr>
            <w:tcW w:w="1597" w:type="dxa"/>
            <w:tcBorders>
              <w:top w:val="single" w:sz="4" w:space="0" w:color="auto"/>
              <w:left w:val="single" w:sz="4" w:space="0" w:color="auto"/>
              <w:bottom w:val="single" w:sz="4" w:space="0" w:color="auto"/>
              <w:right w:val="single" w:sz="4" w:space="0" w:color="auto"/>
            </w:tcBorders>
            <w:vAlign w:val="center"/>
          </w:tcPr>
          <w:p w14:paraId="4A2EC366" w14:textId="77777777" w:rsidR="00606A04" w:rsidRPr="004B3397" w:rsidRDefault="00606A04" w:rsidP="007033F3">
            <w:pPr>
              <w:pStyle w:val="TAC"/>
              <w:rPr>
                <w:rFonts w:cs="Arial"/>
              </w:rPr>
            </w:pPr>
          </w:p>
        </w:tc>
        <w:tc>
          <w:tcPr>
            <w:tcW w:w="4596" w:type="dxa"/>
            <w:tcBorders>
              <w:top w:val="single" w:sz="4" w:space="0" w:color="auto"/>
              <w:left w:val="single" w:sz="4" w:space="0" w:color="auto"/>
              <w:bottom w:val="single" w:sz="4" w:space="0" w:color="auto"/>
              <w:right w:val="single" w:sz="4" w:space="0" w:color="auto"/>
            </w:tcBorders>
            <w:vAlign w:val="center"/>
          </w:tcPr>
          <w:p w14:paraId="7F0AEC7A" w14:textId="7C374759" w:rsidR="00606A04" w:rsidRPr="004B3397" w:rsidRDefault="00606A04" w:rsidP="007033F3">
            <w:pPr>
              <w:pStyle w:val="TAC"/>
              <w:rPr>
                <w:rFonts w:cs="Arial"/>
              </w:rPr>
            </w:pPr>
            <w:r w:rsidRPr="004B3397">
              <w:rPr>
                <w:rFonts w:cs="Arial"/>
              </w:rPr>
              <w:t>As</w:t>
            </w:r>
            <w:r w:rsidR="002A2300" w:rsidRPr="004B3397">
              <w:rPr>
                <w:rFonts w:cs="Arial"/>
              </w:rPr>
              <w:t xml:space="preserve"> </w:t>
            </w:r>
            <w:r w:rsidRPr="004B3397">
              <w:rPr>
                <w:rFonts w:cs="Arial"/>
              </w:rPr>
              <w:t>specified</w:t>
            </w:r>
            <w:r w:rsidR="002A2300" w:rsidRPr="004B3397">
              <w:rPr>
                <w:rFonts w:cs="Arial"/>
              </w:rPr>
              <w:t xml:space="preserve"> </w:t>
            </w:r>
            <w:r w:rsidRPr="004B3397">
              <w:rPr>
                <w:rFonts w:cs="Arial"/>
              </w:rPr>
              <w:t>in</w:t>
            </w:r>
            <w:r w:rsidR="002A2300" w:rsidRPr="004B3397">
              <w:rPr>
                <w:rFonts w:cs="Arial"/>
              </w:rPr>
              <w:t xml:space="preserve"> </w:t>
            </w:r>
            <w:r w:rsidR="007C4845" w:rsidRPr="004B3397">
              <w:rPr>
                <w:rFonts w:cs="Arial"/>
              </w:rPr>
              <w:t>clause</w:t>
            </w:r>
            <w:r w:rsidR="002A2300" w:rsidRPr="004B3397">
              <w:rPr>
                <w:rFonts w:cs="Arial"/>
              </w:rPr>
              <w:t xml:space="preserve"> </w:t>
            </w:r>
            <w:r w:rsidRPr="004B3397">
              <w:rPr>
                <w:rFonts w:cs="Arial"/>
              </w:rPr>
              <w:t>C.1</w:t>
            </w:r>
          </w:p>
        </w:tc>
      </w:tr>
      <w:tr w:rsidR="00606A04" w:rsidRPr="004B3397" w14:paraId="6C80C1B3"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7F8FC851" w14:textId="437C3EF5" w:rsidR="00606A04" w:rsidRPr="004B3397" w:rsidRDefault="00606A04" w:rsidP="007033F3">
            <w:pPr>
              <w:pStyle w:val="TAC"/>
              <w:rPr>
                <w:rFonts w:cs="Arial"/>
              </w:rPr>
            </w:pPr>
            <w:r w:rsidRPr="004B3397">
              <w:rPr>
                <w:rFonts w:cs="Arial"/>
              </w:rPr>
              <w:t>Mobile</w:t>
            </w:r>
            <w:r w:rsidR="002A2300" w:rsidRPr="004B3397">
              <w:rPr>
                <w:rFonts w:cs="Arial"/>
              </w:rPr>
              <w:t xml:space="preserve"> </w:t>
            </w:r>
            <w:r w:rsidRPr="004B3397">
              <w:rPr>
                <w:rFonts w:cs="Arial"/>
              </w:rPr>
              <w:t>speed</w:t>
            </w:r>
            <w:r w:rsidR="002A2300" w:rsidRPr="004B3397">
              <w:rPr>
                <w:rFonts w:cs="Arial"/>
              </w:rPr>
              <w:t xml:space="preserve"> </w:t>
            </w:r>
            <w:r w:rsidRPr="004B3397">
              <w:rPr>
                <w:rFonts w:cs="Arial"/>
              </w:rPr>
              <w:t>(</w:t>
            </w:r>
            <w:r w:rsidR="007C4845" w:rsidRPr="004B3397">
              <w:rPr>
                <w:rFonts w:cs="Arial"/>
              </w:rPr>
              <w:t>see note 2)</w:t>
            </w:r>
          </w:p>
        </w:tc>
        <w:tc>
          <w:tcPr>
            <w:tcW w:w="1597" w:type="dxa"/>
            <w:tcBorders>
              <w:top w:val="single" w:sz="4" w:space="0" w:color="auto"/>
              <w:left w:val="single" w:sz="4" w:space="0" w:color="auto"/>
              <w:bottom w:val="single" w:sz="4" w:space="0" w:color="auto"/>
              <w:right w:val="single" w:sz="4" w:space="0" w:color="auto"/>
            </w:tcBorders>
            <w:vAlign w:val="center"/>
          </w:tcPr>
          <w:p w14:paraId="4A04D0A6" w14:textId="77777777" w:rsidR="00606A04" w:rsidRPr="004B3397" w:rsidRDefault="00606A04" w:rsidP="007033F3">
            <w:pPr>
              <w:pStyle w:val="TAC"/>
              <w:rPr>
                <w:rFonts w:cs="Arial"/>
              </w:rPr>
            </w:pPr>
            <w:r w:rsidRPr="004B3397">
              <w:rPr>
                <w:rFonts w:cs="Arial"/>
              </w:rPr>
              <w:t>km/h</w:t>
            </w:r>
          </w:p>
        </w:tc>
        <w:tc>
          <w:tcPr>
            <w:tcW w:w="4596" w:type="dxa"/>
            <w:tcBorders>
              <w:top w:val="single" w:sz="4" w:space="0" w:color="auto"/>
              <w:left w:val="single" w:sz="4" w:space="0" w:color="auto"/>
              <w:bottom w:val="single" w:sz="4" w:space="0" w:color="auto"/>
              <w:right w:val="single" w:sz="4" w:space="0" w:color="auto"/>
            </w:tcBorders>
            <w:vAlign w:val="center"/>
          </w:tcPr>
          <w:p w14:paraId="35C548A5" w14:textId="77777777" w:rsidR="00606A04" w:rsidRPr="004B3397" w:rsidRDefault="00606A04" w:rsidP="007033F3">
            <w:pPr>
              <w:pStyle w:val="TAC"/>
              <w:rPr>
                <w:rFonts w:cs="Arial"/>
              </w:rPr>
            </w:pPr>
            <w:r w:rsidRPr="004B3397">
              <w:rPr>
                <w:rFonts w:cs="Arial"/>
              </w:rPr>
              <w:t>30</w:t>
            </w:r>
          </w:p>
        </w:tc>
      </w:tr>
      <w:tr w:rsidR="00606A04" w:rsidRPr="004B3397" w14:paraId="17E3F506" w14:textId="77777777" w:rsidTr="007C4845">
        <w:trPr>
          <w:cantSplit/>
          <w:jc w:val="center"/>
        </w:trPr>
        <w:tc>
          <w:tcPr>
            <w:tcW w:w="9711" w:type="dxa"/>
            <w:gridSpan w:val="3"/>
            <w:tcBorders>
              <w:top w:val="single" w:sz="4" w:space="0" w:color="auto"/>
              <w:left w:val="single" w:sz="4" w:space="0" w:color="auto"/>
              <w:bottom w:val="single" w:sz="4" w:space="0" w:color="auto"/>
              <w:right w:val="single" w:sz="4" w:space="0" w:color="auto"/>
            </w:tcBorders>
            <w:vAlign w:val="center"/>
          </w:tcPr>
          <w:p w14:paraId="1B7D5258" w14:textId="5B555BF4" w:rsidR="00606A04" w:rsidRPr="004B3397" w:rsidRDefault="00606A04" w:rsidP="00604C4C">
            <w:pPr>
              <w:pStyle w:val="TAN"/>
              <w:rPr>
                <w:rFonts w:cs="Arial"/>
                <w:lang w:eastAsia="fi-FI"/>
              </w:rPr>
            </w:pPr>
            <w:r w:rsidRPr="004B3397">
              <w:rPr>
                <w:rFonts w:cs="Arial"/>
                <w:lang w:eastAsia="fi-FI"/>
              </w:rPr>
              <w:t>NOTE</w:t>
            </w:r>
            <w:r w:rsidR="007C4845" w:rsidRPr="004B3397">
              <w:rPr>
                <w:rFonts w:cs="Arial"/>
                <w:lang w:eastAsia="fi-FI"/>
              </w:rPr>
              <w:t xml:space="preserve"> 1</w:t>
            </w:r>
            <w:r w:rsidRPr="004B3397">
              <w:rPr>
                <w:rFonts w:cs="Arial"/>
                <w:lang w:eastAsia="fi-FI"/>
              </w:rPr>
              <w:t>:</w:t>
            </w:r>
            <w:r w:rsidRPr="004B3397">
              <w:rPr>
                <w:rFonts w:cs="Arial"/>
                <w:lang w:eastAsia="fi-FI"/>
              </w:rPr>
              <w:tab/>
              <w:t>Time</w:t>
            </w:r>
            <w:r w:rsidR="002A2300" w:rsidRPr="004B3397">
              <w:rPr>
                <w:rFonts w:cs="Arial"/>
                <w:lang w:eastAsia="fi-FI"/>
              </w:rPr>
              <w:t xml:space="preserve"> </w:t>
            </w:r>
            <w:r w:rsidRPr="004B3397">
              <w:rPr>
                <w:rFonts w:cs="Arial"/>
                <w:lang w:eastAsia="fi-FI"/>
              </w:rPr>
              <w:t>[s]</w:t>
            </w:r>
            <w:r w:rsidR="002A2300" w:rsidRPr="004B3397">
              <w:rPr>
                <w:rFonts w:cs="Arial"/>
                <w:lang w:eastAsia="fi-FI"/>
              </w:rPr>
              <w:t xml:space="preserve"> </w:t>
            </w:r>
            <w:r w:rsidRPr="004B3397">
              <w:rPr>
                <w:rFonts w:cs="Arial"/>
                <w:lang w:eastAsia="fi-FI"/>
              </w:rPr>
              <w:t>=</w:t>
            </w:r>
            <w:r w:rsidR="002A2300" w:rsidRPr="004B3397">
              <w:rPr>
                <w:rFonts w:cs="Arial"/>
                <w:lang w:eastAsia="fi-FI"/>
              </w:rPr>
              <w:t xml:space="preserve"> </w:t>
            </w:r>
            <w:r w:rsidRPr="004B3397">
              <w:rPr>
                <w:rFonts w:cs="Arial"/>
                <w:lang w:eastAsia="fi-FI"/>
              </w:rPr>
              <w:t>distance</w:t>
            </w:r>
            <w:r w:rsidR="002A2300" w:rsidRPr="004B3397">
              <w:rPr>
                <w:rFonts w:cs="Arial"/>
                <w:lang w:eastAsia="fi-FI"/>
              </w:rPr>
              <w:t xml:space="preserve"> </w:t>
            </w:r>
            <w:r w:rsidRPr="004B3397">
              <w:rPr>
                <w:rFonts w:cs="Arial"/>
                <w:lang w:eastAsia="fi-FI"/>
              </w:rPr>
              <w:t>[</w:t>
            </w:r>
            <w:r w:rsidRPr="004B3397">
              <w:rPr>
                <w:rFonts w:cs="Arial"/>
                <w:lang w:eastAsia="fi-FI"/>
              </w:rPr>
              <w:sym w:font="Symbol" w:char="F06C"/>
            </w:r>
            <w:r w:rsidRPr="004B3397">
              <w:rPr>
                <w:rFonts w:cs="Arial"/>
                <w:lang w:eastAsia="fi-FI"/>
              </w:rPr>
              <w:t>]</w:t>
            </w:r>
            <w:r w:rsidR="002A2300" w:rsidRPr="004B3397">
              <w:rPr>
                <w:rFonts w:cs="Arial"/>
                <w:lang w:eastAsia="fi-FI"/>
              </w:rPr>
              <w:t xml:space="preserve"> </w:t>
            </w:r>
            <w:r w:rsidRPr="004B3397">
              <w:rPr>
                <w:rFonts w:cs="Arial"/>
                <w:lang w:eastAsia="fi-FI"/>
              </w:rPr>
              <w:t>/</w:t>
            </w:r>
            <w:r w:rsidR="002A2300" w:rsidRPr="004B3397">
              <w:rPr>
                <w:rFonts w:cs="Arial"/>
                <w:lang w:eastAsia="fi-FI"/>
              </w:rPr>
              <w:t xml:space="preserve"> </w:t>
            </w:r>
            <w:r w:rsidRPr="004B3397">
              <w:rPr>
                <w:rFonts w:cs="Arial"/>
                <w:lang w:eastAsia="fi-FI"/>
              </w:rPr>
              <w:t>MS</w:t>
            </w:r>
            <w:r w:rsidR="002A2300" w:rsidRPr="004B3397">
              <w:rPr>
                <w:rFonts w:cs="Arial"/>
                <w:lang w:eastAsia="fi-FI"/>
              </w:rPr>
              <w:t xml:space="preserve"> </w:t>
            </w:r>
            <w:r w:rsidRPr="004B3397">
              <w:rPr>
                <w:rFonts w:cs="Arial"/>
                <w:lang w:eastAsia="fi-FI"/>
              </w:rPr>
              <w:t>speed</w:t>
            </w:r>
            <w:r w:rsidR="002A2300" w:rsidRPr="004B3397">
              <w:rPr>
                <w:rFonts w:cs="Arial"/>
                <w:lang w:eastAsia="fi-FI"/>
              </w:rPr>
              <w:t xml:space="preserve"> </w:t>
            </w:r>
            <w:r w:rsidRPr="004B3397">
              <w:rPr>
                <w:rFonts w:cs="Arial"/>
                <w:lang w:eastAsia="fi-FI"/>
              </w:rPr>
              <w:t>[</w:t>
            </w:r>
            <w:r w:rsidRPr="004B3397">
              <w:rPr>
                <w:rFonts w:cs="Arial"/>
                <w:lang w:eastAsia="fi-FI"/>
              </w:rPr>
              <w:sym w:font="Symbol" w:char="F06C"/>
            </w:r>
            <w:r w:rsidRPr="004B3397">
              <w:rPr>
                <w:rFonts w:cs="Arial"/>
                <w:lang w:eastAsia="fi-FI"/>
              </w:rPr>
              <w:t>/s]</w:t>
            </w:r>
            <w:r w:rsidR="007C4845" w:rsidRPr="004B3397">
              <w:rPr>
                <w:rFonts w:cs="Arial"/>
                <w:lang w:eastAsia="fi-FI"/>
              </w:rPr>
              <w:t>.</w:t>
            </w:r>
            <w:r w:rsidR="00604C4C" w:rsidRPr="004B3397">
              <w:rPr>
                <w:rFonts w:cs="Arial"/>
                <w:lang w:eastAsia="fi-FI"/>
              </w:rPr>
              <w:br/>
            </w:r>
            <w:r w:rsidRPr="004B3397">
              <w:rPr>
                <w:rFonts w:cs="Arial"/>
                <w:lang w:eastAsia="fi-FI"/>
              </w:rPr>
              <w:t>MS</w:t>
            </w:r>
            <w:r w:rsidR="002A2300" w:rsidRPr="004B3397">
              <w:rPr>
                <w:rFonts w:cs="Arial"/>
                <w:lang w:eastAsia="fi-FI"/>
              </w:rPr>
              <w:t xml:space="preserve"> </w:t>
            </w:r>
            <w:r w:rsidRPr="004B3397">
              <w:rPr>
                <w:rFonts w:cs="Arial"/>
                <w:lang w:eastAsia="fi-FI"/>
              </w:rPr>
              <w:t>speed</w:t>
            </w:r>
            <w:r w:rsidR="002A2300" w:rsidRPr="004B3397">
              <w:rPr>
                <w:rFonts w:cs="Arial"/>
                <w:lang w:eastAsia="fi-FI"/>
              </w:rPr>
              <w:t xml:space="preserve"> </w:t>
            </w:r>
            <w:r w:rsidRPr="004B3397">
              <w:rPr>
                <w:rFonts w:cs="Arial"/>
                <w:lang w:eastAsia="fi-FI"/>
              </w:rPr>
              <w:t>[</w:t>
            </w:r>
            <w:r w:rsidRPr="004B3397">
              <w:rPr>
                <w:rFonts w:cs="Arial"/>
                <w:lang w:eastAsia="fi-FI"/>
              </w:rPr>
              <w:sym w:font="Symbol" w:char="F06C"/>
            </w:r>
            <w:r w:rsidRPr="004B3397">
              <w:rPr>
                <w:rFonts w:cs="Arial"/>
                <w:lang w:eastAsia="fi-FI"/>
              </w:rPr>
              <w:t>/s]</w:t>
            </w:r>
            <w:r w:rsidR="002A2300" w:rsidRPr="004B3397">
              <w:rPr>
                <w:rFonts w:cs="Arial"/>
                <w:lang w:eastAsia="fi-FI"/>
              </w:rPr>
              <w:t xml:space="preserve"> </w:t>
            </w:r>
            <w:r w:rsidRPr="004B3397">
              <w:rPr>
                <w:rFonts w:cs="Arial"/>
                <w:lang w:eastAsia="fi-FI"/>
              </w:rPr>
              <w:t>=</w:t>
            </w:r>
            <w:r w:rsidR="002A2300" w:rsidRPr="004B3397">
              <w:rPr>
                <w:rFonts w:cs="Arial"/>
                <w:lang w:eastAsia="fi-FI"/>
              </w:rPr>
              <w:t xml:space="preserve"> </w:t>
            </w:r>
            <w:r w:rsidRPr="004B3397">
              <w:rPr>
                <w:rFonts w:cs="Arial"/>
                <w:lang w:eastAsia="fi-FI"/>
              </w:rPr>
              <w:t>MS</w:t>
            </w:r>
            <w:r w:rsidR="002A2300" w:rsidRPr="004B3397">
              <w:rPr>
                <w:rFonts w:cs="Arial"/>
                <w:lang w:eastAsia="fi-FI"/>
              </w:rPr>
              <w:t xml:space="preserve"> </w:t>
            </w:r>
            <w:r w:rsidRPr="004B3397">
              <w:rPr>
                <w:rFonts w:cs="Arial"/>
                <w:lang w:eastAsia="fi-FI"/>
              </w:rPr>
              <w:t>speed</w:t>
            </w:r>
            <w:r w:rsidR="002A2300" w:rsidRPr="004B3397">
              <w:rPr>
                <w:rFonts w:cs="Arial"/>
                <w:lang w:eastAsia="fi-FI"/>
              </w:rPr>
              <w:t xml:space="preserve"> </w:t>
            </w:r>
            <w:r w:rsidRPr="004B3397">
              <w:rPr>
                <w:rFonts w:cs="Arial"/>
                <w:lang w:eastAsia="fi-FI"/>
              </w:rPr>
              <w:t>[m</w:t>
            </w:r>
            <w:r w:rsidR="002A2300" w:rsidRPr="004B3397">
              <w:rPr>
                <w:rFonts w:cs="Arial"/>
                <w:lang w:eastAsia="fi-FI"/>
              </w:rPr>
              <w:t xml:space="preserve"> </w:t>
            </w:r>
            <w:r w:rsidRPr="004B3397">
              <w:rPr>
                <w:rFonts w:cs="Arial"/>
                <w:lang w:eastAsia="fi-FI"/>
              </w:rPr>
              <w:t>/s]</w:t>
            </w:r>
            <w:r w:rsidR="002A2300" w:rsidRPr="004B3397">
              <w:rPr>
                <w:rFonts w:cs="Arial"/>
                <w:lang w:eastAsia="fi-FI"/>
              </w:rPr>
              <w:t xml:space="preserve"> </w:t>
            </w:r>
            <w:r w:rsidRPr="004B3397">
              <w:rPr>
                <w:rFonts w:cs="Arial"/>
                <w:lang w:eastAsia="fi-FI"/>
              </w:rPr>
              <w:t>/</w:t>
            </w:r>
            <w:r w:rsidR="002A2300" w:rsidRPr="004B3397">
              <w:rPr>
                <w:rFonts w:cs="Arial"/>
                <w:lang w:eastAsia="fi-FI"/>
              </w:rPr>
              <w:t xml:space="preserve"> </w:t>
            </w:r>
            <w:r w:rsidRPr="004B3397">
              <w:rPr>
                <w:rFonts w:cs="Arial"/>
                <w:lang w:eastAsia="fi-FI"/>
              </w:rPr>
              <w:t>Speed</w:t>
            </w:r>
            <w:r w:rsidR="002A2300" w:rsidRPr="004B3397">
              <w:rPr>
                <w:rFonts w:cs="Arial"/>
                <w:lang w:eastAsia="fi-FI"/>
              </w:rPr>
              <w:t xml:space="preserve"> </w:t>
            </w:r>
            <w:r w:rsidRPr="004B3397">
              <w:rPr>
                <w:rFonts w:cs="Arial"/>
                <w:lang w:eastAsia="fi-FI"/>
              </w:rPr>
              <w:t>of</w:t>
            </w:r>
            <w:r w:rsidR="002A2300" w:rsidRPr="004B3397">
              <w:rPr>
                <w:rFonts w:cs="Arial"/>
                <w:lang w:eastAsia="fi-FI"/>
              </w:rPr>
              <w:t xml:space="preserve"> </w:t>
            </w:r>
            <w:r w:rsidRPr="004B3397">
              <w:rPr>
                <w:rFonts w:cs="Arial"/>
                <w:lang w:eastAsia="fi-FI"/>
              </w:rPr>
              <w:t>light</w:t>
            </w:r>
            <w:r w:rsidR="002A2300" w:rsidRPr="004B3397">
              <w:rPr>
                <w:rFonts w:cs="Arial"/>
                <w:lang w:eastAsia="fi-FI"/>
              </w:rPr>
              <w:t xml:space="preserve"> </w:t>
            </w:r>
            <w:r w:rsidRPr="004B3397">
              <w:rPr>
                <w:rFonts w:cs="Arial"/>
                <w:lang w:eastAsia="fi-FI"/>
              </w:rPr>
              <w:t>[m/s]</w:t>
            </w:r>
            <w:r w:rsidR="002A2300" w:rsidRPr="004B3397">
              <w:rPr>
                <w:rFonts w:cs="Arial"/>
                <w:lang w:eastAsia="fi-FI"/>
              </w:rPr>
              <w:t xml:space="preserve"> </w:t>
            </w:r>
            <w:r w:rsidRPr="004B3397">
              <w:rPr>
                <w:rFonts w:cs="Arial"/>
                <w:lang w:eastAsia="fi-FI"/>
              </w:rPr>
              <w:t>*</w:t>
            </w:r>
            <w:r w:rsidR="002A2300" w:rsidRPr="004B3397">
              <w:rPr>
                <w:rFonts w:cs="Arial"/>
                <w:lang w:eastAsia="fi-FI"/>
              </w:rPr>
              <w:t xml:space="preserve"> </w:t>
            </w:r>
            <w:r w:rsidRPr="004B3397">
              <w:rPr>
                <w:rFonts w:cs="Arial"/>
                <w:lang w:eastAsia="fi-FI"/>
              </w:rPr>
              <w:t>Centre</w:t>
            </w:r>
            <w:r w:rsidR="002A2300" w:rsidRPr="004B3397">
              <w:rPr>
                <w:rFonts w:cs="Arial"/>
                <w:lang w:eastAsia="fi-FI"/>
              </w:rPr>
              <w:t xml:space="preserve"> </w:t>
            </w:r>
            <w:r w:rsidRPr="004B3397">
              <w:rPr>
                <w:rFonts w:cs="Arial"/>
                <w:lang w:eastAsia="fi-FI"/>
              </w:rPr>
              <w:t>frequency</w:t>
            </w:r>
            <w:r w:rsidR="002A2300" w:rsidRPr="004B3397">
              <w:rPr>
                <w:rFonts w:cs="Arial"/>
                <w:lang w:eastAsia="fi-FI"/>
              </w:rPr>
              <w:t xml:space="preserve"> </w:t>
            </w:r>
            <w:r w:rsidRPr="004B3397">
              <w:rPr>
                <w:rFonts w:cs="Arial"/>
                <w:lang w:eastAsia="fi-FI"/>
              </w:rPr>
              <w:t>[Hz]</w:t>
            </w:r>
            <w:r w:rsidR="007C4845" w:rsidRPr="004B3397">
              <w:rPr>
                <w:rFonts w:cs="Arial"/>
                <w:lang w:eastAsia="fi-FI"/>
              </w:rPr>
              <w:t>.</w:t>
            </w:r>
          </w:p>
          <w:p w14:paraId="31CCC666" w14:textId="07883172" w:rsidR="00606A04" w:rsidRPr="004B3397" w:rsidRDefault="007C4845" w:rsidP="007C4845">
            <w:pPr>
              <w:pStyle w:val="TAN"/>
            </w:pPr>
            <w:r w:rsidRPr="004B3397">
              <w:t>NOTE 2:</w:t>
            </w:r>
            <w:r w:rsidRPr="004B3397">
              <w:tab/>
            </w:r>
            <w:r w:rsidR="00606A04" w:rsidRPr="004B3397">
              <w:t>The</w:t>
            </w:r>
            <w:r w:rsidR="002A2300" w:rsidRPr="004B3397">
              <w:t xml:space="preserve"> </w:t>
            </w:r>
            <w:r w:rsidR="00606A04" w:rsidRPr="004B3397">
              <w:t>mobile</w:t>
            </w:r>
            <w:r w:rsidR="002A2300" w:rsidRPr="004B3397">
              <w:t xml:space="preserve"> </w:t>
            </w:r>
            <w:r w:rsidR="00606A04" w:rsidRPr="004B3397">
              <w:t>speed</w:t>
            </w:r>
            <w:r w:rsidR="002A2300" w:rsidRPr="004B3397">
              <w:t xml:space="preserve"> </w:t>
            </w:r>
            <w:r w:rsidR="00606A04" w:rsidRPr="004B3397">
              <w:t>is</w:t>
            </w:r>
            <w:r w:rsidR="002A2300" w:rsidRPr="004B3397">
              <w:t xml:space="preserve"> </w:t>
            </w:r>
            <w:r w:rsidR="00606A04" w:rsidRPr="004B3397">
              <w:t>valid</w:t>
            </w:r>
            <w:r w:rsidR="002A2300" w:rsidRPr="004B3397">
              <w:t xml:space="preserve"> </w:t>
            </w:r>
            <w:r w:rsidR="00606A04" w:rsidRPr="004B3397">
              <w:t>for</w:t>
            </w:r>
            <w:r w:rsidR="002A2300" w:rsidRPr="004B3397">
              <w:t xml:space="preserve"> </w:t>
            </w:r>
            <w:r w:rsidR="00606A04" w:rsidRPr="004B3397">
              <w:t>the</w:t>
            </w:r>
            <w:r w:rsidR="002A2300" w:rsidRPr="004B3397">
              <w:t xml:space="preserve"> </w:t>
            </w:r>
            <w:r w:rsidR="00606A04" w:rsidRPr="004B3397">
              <w:t>Time</w:t>
            </w:r>
            <w:r w:rsidR="002A2300" w:rsidRPr="004B3397">
              <w:t xml:space="preserve"> </w:t>
            </w:r>
            <w:r w:rsidR="00606A04" w:rsidRPr="004B3397">
              <w:t>Domain</w:t>
            </w:r>
            <w:r w:rsidR="002A2300" w:rsidRPr="004B3397">
              <w:t xml:space="preserve"> </w:t>
            </w:r>
            <w:r w:rsidR="00606A04" w:rsidRPr="004B3397">
              <w:t>Alternative</w:t>
            </w:r>
            <w:r w:rsidR="002A2300" w:rsidRPr="004B3397">
              <w:t xml:space="preserve"> </w:t>
            </w:r>
            <w:r w:rsidR="00606A04" w:rsidRPr="004B3397">
              <w:t>method</w:t>
            </w:r>
            <w:r w:rsidR="002A2300" w:rsidRPr="004B3397">
              <w:t xml:space="preserve"> </w:t>
            </w:r>
            <w:r w:rsidR="00606A04" w:rsidRPr="004B3397">
              <w:t>only</w:t>
            </w:r>
            <w:r w:rsidRPr="004B3397">
              <w:t>.</w:t>
            </w:r>
          </w:p>
        </w:tc>
      </w:tr>
    </w:tbl>
    <w:p w14:paraId="1F3BA2FA" w14:textId="77777777" w:rsidR="00606A04" w:rsidRPr="004B3397" w:rsidRDefault="00606A04" w:rsidP="00606A04">
      <w:pPr>
        <w:rPr>
          <w:lang w:eastAsia="fi-FI"/>
        </w:rPr>
      </w:pPr>
    </w:p>
    <w:p w14:paraId="4DE80259" w14:textId="77777777" w:rsidR="00606A04" w:rsidRPr="004B3397" w:rsidRDefault="00606A04" w:rsidP="00606A04">
      <w:pPr>
        <w:rPr>
          <w:b/>
          <w:lang w:eastAsia="fi-FI"/>
        </w:rPr>
      </w:pPr>
      <w:r w:rsidRPr="004B3397">
        <w:rPr>
          <w:b/>
          <w:lang w:eastAsia="fi-FI"/>
        </w:rPr>
        <w:t>Measurement Procedure:</w:t>
      </w:r>
    </w:p>
    <w:p w14:paraId="58AEECA4" w14:textId="1636EFA9" w:rsidR="00606A04" w:rsidRPr="004B3397" w:rsidRDefault="00606A04" w:rsidP="001E116D">
      <w:r w:rsidRPr="004B3397">
        <w:t xml:space="preserve">Step the emulation and store traces from VNA. </w:t>
      </w:r>
      <w:r w:rsidR="002A2300" w:rsidRPr="004B3397">
        <w:t>i.e.</w:t>
      </w:r>
      <w:r w:rsidRPr="004B3397">
        <w:t xml:space="preserve"> run the emulation to CIR number 1, pause, measure VNA trace, run the emulation to CIR number 10, pause, measure VNA trace. Continue until 1000 VNA traces are measured</w:t>
      </w:r>
      <w:r w:rsidR="007C4845" w:rsidRPr="004B3397">
        <w:t>:</w:t>
      </w:r>
    </w:p>
    <w:p w14:paraId="49B94763" w14:textId="77777777" w:rsidR="00606A04" w:rsidRPr="004B3397" w:rsidRDefault="00606A04" w:rsidP="007C4845">
      <w:pPr>
        <w:pStyle w:val="B1"/>
        <w:rPr>
          <w:lang w:eastAsia="fi-FI"/>
        </w:rPr>
      </w:pPr>
      <w:r w:rsidRPr="004B3397">
        <w:rPr>
          <w:lang w:eastAsia="fi-FI"/>
        </w:rPr>
        <w:t>a.</w:t>
      </w:r>
      <w:r w:rsidRPr="004B3397">
        <w:rPr>
          <w:lang w:eastAsia="fi-FI"/>
        </w:rPr>
        <w:tab/>
        <w:t>Use a vertically polarized sleeve dipole to measure the V component.</w:t>
      </w:r>
    </w:p>
    <w:p w14:paraId="63F48BD0" w14:textId="77777777" w:rsidR="00606A04" w:rsidRPr="004B3397" w:rsidRDefault="00606A04" w:rsidP="007C4845">
      <w:pPr>
        <w:pStyle w:val="B1"/>
        <w:rPr>
          <w:lang w:eastAsia="fi-FI"/>
        </w:rPr>
      </w:pPr>
      <w:r w:rsidRPr="004B3397">
        <w:rPr>
          <w:lang w:eastAsia="fi-FI"/>
        </w:rPr>
        <w:t>b.</w:t>
      </w:r>
      <w:r w:rsidRPr="004B3397">
        <w:rPr>
          <w:lang w:eastAsia="fi-FI"/>
        </w:rPr>
        <w:tab/>
        <w:t>Use a horizontally polarized (vertically oriented) magnetic loop dipole, or a horizontally polarized sleeve dipole measured in four orthogonal horizontal positions and summed to measure the H component.</w:t>
      </w:r>
    </w:p>
    <w:p w14:paraId="37A48527" w14:textId="77777777" w:rsidR="00606A04" w:rsidRPr="004B3397" w:rsidRDefault="00606A04" w:rsidP="00606A04">
      <w:pPr>
        <w:rPr>
          <w:b/>
        </w:rPr>
      </w:pPr>
      <w:r w:rsidRPr="004B3397">
        <w:rPr>
          <w:b/>
        </w:rPr>
        <w:t>Method of measurement result analysis:</w:t>
      </w:r>
    </w:p>
    <w:p w14:paraId="3D94F3CC" w14:textId="259622EF" w:rsidR="00606A04" w:rsidRPr="004B3397" w:rsidRDefault="00606A04" w:rsidP="001E116D">
      <w:r w:rsidRPr="004B3397">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rsidRPr="004B3397">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rsidRPr="004B3397">
        <w:t xml:space="preserve"> are saved into a hard drive. The data is read into, </w:t>
      </w:r>
      <w:r w:rsidR="005D1F6A" w:rsidRPr="004B3397">
        <w:t>e.g.</w:t>
      </w:r>
      <w:r w:rsidR="00A11C0E" w:rsidRPr="004B3397">
        <w:t> </w:t>
      </w:r>
      <w:r w:rsidRPr="004B3397">
        <w:t>Matlab. The frequency responses are averaged in power over time and frequency and the V/H ratio calculated as follows:</w:t>
      </w:r>
    </w:p>
    <w:p w14:paraId="1659AFA8" w14:textId="12DA36A5" w:rsidR="00606A04" w:rsidRPr="004B3397" w:rsidRDefault="00A11C0E" w:rsidP="00A11C0E">
      <w:pPr>
        <w:pStyle w:val="EQ"/>
      </w:pPr>
      <w:r w:rsidRPr="004B3397">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t</m:t>
            </m:r>
          </m:sub>
          <m:sup/>
          <m:e>
            <m:nary>
              <m:naryPr>
                <m:chr m:val="∑"/>
                <m:limLoc m:val="undOvr"/>
                <m:supHide m:val="1"/>
                <m:ctrlPr>
                  <w:rPr>
                    <w:rFonts w:ascii="Cambria Math" w:hAnsi="Cambria Math"/>
                  </w:rPr>
                </m:ctrlPr>
              </m:naryPr>
              <m:sub>
                <m:r>
                  <w:rPr>
                    <w:rFonts w:ascii="Cambria Math" w:hAnsi="Cambria Math"/>
                  </w:rPr>
                  <m:t>f</m:t>
                </m:r>
              </m:sub>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f</m:t>
                        </m:r>
                        <m:r>
                          <m:rPr>
                            <m:sty m:val="p"/>
                          </m:rPr>
                          <w:rPr>
                            <w:rFonts w:ascii="Cambria Math" w:hAnsi="Cambria Math"/>
                          </w:rPr>
                          <m:t>)</m:t>
                        </m:r>
                      </m:e>
                    </m:d>
                  </m:e>
                  <m:sup>
                    <m:r>
                      <m:rPr>
                        <m:sty m:val="p"/>
                      </m:rPr>
                      <w:rPr>
                        <w:rFonts w:ascii="Cambria Math" w:hAnsi="Cambria Math"/>
                      </w:rPr>
                      <m:t>2</m:t>
                    </m:r>
                  </m:sup>
                </m:sSup>
              </m:e>
            </m:nary>
          </m:e>
        </m:nary>
        <m:r>
          <m:rPr>
            <m:sty m:val="p"/>
          </m:rPr>
          <w:rPr>
            <w:rFonts w:ascii="Cambria Math" w:hAnsi="Cambria Math"/>
          </w:rPr>
          <m:t xml:space="preserve">  </m:t>
        </m:r>
      </m:oMath>
    </w:p>
    <w:p w14:paraId="09B46BA5" w14:textId="1FB88F72" w:rsidR="00606A04" w:rsidRPr="004B3397" w:rsidRDefault="00A11C0E" w:rsidP="00A11C0E">
      <w:pPr>
        <w:pStyle w:val="EQ"/>
      </w:pPr>
      <w:r w:rsidRPr="004B3397">
        <w:tab/>
      </w:r>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e>
                    </m:d>
                  </m:e>
                  <m:sup>
                    <m:r>
                      <w:rPr>
                        <w:rFonts w:ascii="Cambria Math"/>
                      </w:rPr>
                      <m:t>2</m:t>
                    </m:r>
                  </m:sup>
                </m:sSup>
              </m:e>
            </m:nary>
          </m:e>
        </m:nary>
        <m:r>
          <w:rPr>
            <w:rFonts w:ascii="Cambria Math"/>
          </w:rPr>
          <m:t xml:space="preserve">   </m:t>
        </m:r>
      </m:oMath>
    </w:p>
    <w:p w14:paraId="6992417A" w14:textId="28261F13" w:rsidR="00606A04" w:rsidRPr="004B3397" w:rsidRDefault="00A11C0E" w:rsidP="00A11C0E">
      <w:pPr>
        <w:pStyle w:val="EQ"/>
      </w:pPr>
      <w:r w:rsidRPr="004B3397">
        <w:tab/>
      </w:r>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w:p>
    <w:p w14:paraId="72CA27D9" w14:textId="77777777" w:rsidR="00606A04" w:rsidRPr="004B3397" w:rsidRDefault="00606A04" w:rsidP="00606A04">
      <w:pPr>
        <w:rPr>
          <w:b/>
        </w:rPr>
      </w:pPr>
      <w:r w:rsidRPr="004B3397">
        <w:rPr>
          <w:b/>
        </w:rPr>
        <w:t>Beam-Specific Block Diagram</w:t>
      </w:r>
    </w:p>
    <w:p w14:paraId="50679416" w14:textId="77777777" w:rsidR="00606A04" w:rsidRPr="004B3397" w:rsidRDefault="00606A04" w:rsidP="00606A04">
      <w:r w:rsidRPr="004B3397">
        <w:t>It is assumed that the beams are mapped to the inputs of the channel emulator as follows:</w:t>
      </w:r>
    </w:p>
    <w:p w14:paraId="30A8EB55" w14:textId="77777777" w:rsidR="00606A04" w:rsidRPr="004B3397" w:rsidRDefault="00606A04" w:rsidP="00606A04">
      <w:pPr>
        <w:pStyle w:val="B1"/>
      </w:pPr>
      <w:r w:rsidRPr="004B3397">
        <w:t>-</w:t>
      </w:r>
      <w:r w:rsidRPr="004B3397">
        <w:tab/>
        <w:t xml:space="preserve">Beam 1: Input 1 and Input 2 </w:t>
      </w:r>
    </w:p>
    <w:p w14:paraId="5B58DF76" w14:textId="77777777" w:rsidR="00606A04" w:rsidRPr="004B3397" w:rsidRDefault="00606A04" w:rsidP="00606A04">
      <w:pPr>
        <w:pStyle w:val="B1"/>
      </w:pPr>
      <w:r w:rsidRPr="004B3397">
        <w:t>-</w:t>
      </w:r>
      <w:r w:rsidRPr="004B3397">
        <w:tab/>
        <w:t>Beam 2: Input 3 and Input 4 (CDL-C UMa only)</w:t>
      </w:r>
    </w:p>
    <w:p w14:paraId="7B81ABEC" w14:textId="77777777" w:rsidR="00606A04" w:rsidRPr="004B3397" w:rsidRDefault="00606A04" w:rsidP="00606A04">
      <w:pPr>
        <w:pStyle w:val="TH"/>
      </w:pPr>
      <w:r w:rsidRPr="004B3397">
        <w:rPr>
          <w:noProof/>
        </w:rPr>
        <w:drawing>
          <wp:inline distT="0" distB="0" distL="0" distR="0" wp14:anchorId="21B2AA89" wp14:editId="0ED712B2">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38AD78D1" w14:textId="77777777" w:rsidR="00606A04" w:rsidRPr="004B3397" w:rsidRDefault="00606A04" w:rsidP="00606A04">
      <w:pPr>
        <w:pStyle w:val="TF"/>
      </w:pPr>
      <w:r w:rsidRPr="004B3397">
        <w:t>Figure C.3.5-1: Setup for Beam-Specific V/H measurements (Beam 1)</w:t>
      </w:r>
    </w:p>
    <w:p w14:paraId="4F1E8A88" w14:textId="77777777" w:rsidR="005B16BC" w:rsidRPr="004B3397" w:rsidRDefault="005B16BC" w:rsidP="005B16BC"/>
    <w:p w14:paraId="21381554" w14:textId="77777777" w:rsidR="00606A04" w:rsidRPr="004B3397" w:rsidRDefault="00606A04" w:rsidP="00606A04">
      <w:pPr>
        <w:pStyle w:val="TH"/>
      </w:pPr>
      <w:r w:rsidRPr="004B3397">
        <w:rPr>
          <w:noProof/>
        </w:rPr>
        <w:drawing>
          <wp:inline distT="0" distB="0" distL="0" distR="0" wp14:anchorId="17B9EB4D" wp14:editId="5284BA1F">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7F96F148" w14:textId="77777777" w:rsidR="00606A04" w:rsidRPr="004B3397" w:rsidRDefault="00606A04" w:rsidP="00606A04">
      <w:pPr>
        <w:pStyle w:val="TF"/>
      </w:pPr>
      <w:r w:rsidRPr="004B3397">
        <w:t>Figure C.3.5-2: Setup for Beam-Specific V/H measurements (Beam 2 CDL-C UMa only)</w:t>
      </w:r>
    </w:p>
    <w:p w14:paraId="4BC3E18E" w14:textId="77777777" w:rsidR="005B16BC" w:rsidRPr="004B3397" w:rsidRDefault="005B16BC" w:rsidP="005B16BC"/>
    <w:p w14:paraId="676D5344" w14:textId="77777777" w:rsidR="00606A04" w:rsidRPr="004B3397" w:rsidRDefault="00606A04" w:rsidP="00604C4C">
      <w:pPr>
        <w:pStyle w:val="H6"/>
      </w:pPr>
      <w:r w:rsidRPr="004B3397">
        <w:t>Time Domain Alternative Method:</w:t>
      </w:r>
    </w:p>
    <w:p w14:paraId="68205355" w14:textId="77777777" w:rsidR="00606A04" w:rsidRPr="004B3397" w:rsidRDefault="00606A04" w:rsidP="001E116D">
      <w:pPr>
        <w:rPr>
          <w:lang w:eastAsia="fi-FI"/>
        </w:rPr>
      </w:pPr>
      <w:r w:rsidRPr="004B3397">
        <w:rPr>
          <w:lang w:eastAsia="fi-FI"/>
        </w:rPr>
        <w:t>The power in the Vertical and Horizontal polarizations can also be measured in time domain. The measurement setup for Beam-Specific are presented in Figures C.3.5-3, and C.3.5-4.</w:t>
      </w:r>
    </w:p>
    <w:p w14:paraId="3B29D8D8" w14:textId="77777777" w:rsidR="00606A04" w:rsidRPr="004B3397" w:rsidRDefault="00606A04" w:rsidP="00604C4C">
      <w:pPr>
        <w:pStyle w:val="TH"/>
        <w:rPr>
          <w:lang w:eastAsia="fi-FI"/>
        </w:rPr>
      </w:pPr>
      <w:r w:rsidRPr="004B3397">
        <w:rPr>
          <w:noProof/>
        </w:rPr>
        <w:drawing>
          <wp:inline distT="0" distB="0" distL="0" distR="0" wp14:anchorId="48E5063C" wp14:editId="152D16DF">
            <wp:extent cx="4835348" cy="1002183"/>
            <wp:effectExtent l="0" t="0" r="3810" b="7620"/>
            <wp:docPr id="79" name="Picture 79"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9" name="Picture 79" descr="Shape&#10;&#10;Description automatically generated with medium confidence"/>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4F709EB3" w14:textId="77777777" w:rsidR="00606A04" w:rsidRPr="004B3397" w:rsidRDefault="00606A04" w:rsidP="00606A04">
      <w:pPr>
        <w:pStyle w:val="TF"/>
      </w:pPr>
      <w:r w:rsidRPr="004B3397">
        <w:t>Figure C.3.5-3: Setup for Beam-Specific V/H measurements (Beam 1)</w:t>
      </w:r>
    </w:p>
    <w:p w14:paraId="58F2A8C7" w14:textId="77777777" w:rsidR="005B16BC" w:rsidRPr="004B3397" w:rsidRDefault="005B16BC" w:rsidP="005B16BC"/>
    <w:p w14:paraId="2E8516C4" w14:textId="77777777" w:rsidR="00606A04" w:rsidRPr="004B3397" w:rsidRDefault="00606A04" w:rsidP="00604C4C">
      <w:pPr>
        <w:pStyle w:val="TH"/>
        <w:rPr>
          <w:lang w:eastAsia="fi-FI"/>
        </w:rPr>
      </w:pPr>
      <w:r w:rsidRPr="004B3397">
        <w:rPr>
          <w:noProof/>
        </w:rPr>
        <w:drawing>
          <wp:inline distT="0" distB="0" distL="0" distR="0" wp14:anchorId="7DD33223" wp14:editId="2A3773B5">
            <wp:extent cx="4754880" cy="1046073"/>
            <wp:effectExtent l="0" t="0" r="7620" b="1905"/>
            <wp:docPr id="80" name="Picture 80"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80" name="Picture 80" descr="Shape&#10;&#10;Description automatically generated with medium confidence"/>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42C71998" w14:textId="77777777" w:rsidR="00606A04" w:rsidRPr="004B3397" w:rsidRDefault="00606A04" w:rsidP="00606A04">
      <w:pPr>
        <w:pStyle w:val="TF"/>
      </w:pPr>
      <w:r w:rsidRPr="004B3397">
        <w:t>Figure C.3.5-4: Setup for Beam-Specific V/H measurements (Beam 2 CDL-C UMa only)</w:t>
      </w:r>
    </w:p>
    <w:p w14:paraId="402E8FDA" w14:textId="77777777" w:rsidR="005B16BC" w:rsidRPr="004B3397" w:rsidRDefault="005B16BC" w:rsidP="001E116D">
      <w:pPr>
        <w:rPr>
          <w:lang w:eastAsia="fi-FI"/>
        </w:rPr>
      </w:pPr>
    </w:p>
    <w:p w14:paraId="6B2DC57E" w14:textId="08304E0A" w:rsidR="00606A04" w:rsidRPr="004B3397" w:rsidRDefault="00606A04" w:rsidP="001E116D">
      <w:pPr>
        <w:rPr>
          <w:lang w:eastAsia="fi-FI"/>
        </w:rPr>
      </w:pPr>
      <w:r w:rsidRPr="004B3397">
        <w:rPr>
          <w:lang w:eastAsia="fi-FI"/>
        </w:rPr>
        <w:t xml:space="preserve">The instruments settings are the same as those in </w:t>
      </w:r>
      <w:r w:rsidR="00854E43" w:rsidRPr="004B3397">
        <w:rPr>
          <w:lang w:eastAsia="fi-FI"/>
        </w:rPr>
        <w:t xml:space="preserve">Tables </w:t>
      </w:r>
      <w:r w:rsidRPr="004B3397">
        <w:rPr>
          <w:lang w:eastAsia="fi-FI"/>
        </w:rPr>
        <w:t xml:space="preserve">C.3.4-6 and C.3.4-7. The measurement analysis is the same as that of the frequency domain method setting the summation over </w:t>
      </w:r>
      <w:r w:rsidRPr="004B3397">
        <w:rPr>
          <w:i/>
          <w:iCs/>
          <w:lang w:eastAsia="fi-FI"/>
        </w:rPr>
        <w:t>f</w:t>
      </w:r>
      <w:r w:rsidRPr="004B3397">
        <w:rPr>
          <w:lang w:eastAsia="fi-FI"/>
        </w:rPr>
        <w:t xml:space="preserve"> to a single point.</w:t>
      </w:r>
    </w:p>
    <w:p w14:paraId="55FE547B" w14:textId="6EBCDF9B" w:rsidR="00606A04" w:rsidRPr="004B3397" w:rsidRDefault="00606A04" w:rsidP="001E116D">
      <w:pPr>
        <w:rPr>
          <w:lang w:eastAsia="fi-FI"/>
        </w:rPr>
      </w:pPr>
      <w:r w:rsidRPr="004B3397">
        <w:rPr>
          <w:lang w:eastAsia="fi-FI"/>
        </w:rPr>
        <w:t>The reference V/H-ratios for CDL-C UMa and CDL-C UMi channel model validation are defined in</w:t>
      </w:r>
      <w:r w:rsidR="00A11C0E" w:rsidRPr="004B3397">
        <w:rPr>
          <w:lang w:eastAsia="fi-FI"/>
        </w:rPr>
        <w:t xml:space="preserve"> T</w:t>
      </w:r>
      <w:r w:rsidRPr="004B3397">
        <w:rPr>
          <w:lang w:eastAsia="fi-FI"/>
        </w:rPr>
        <w:t>able</w:t>
      </w:r>
      <w:r w:rsidR="00A11C0E" w:rsidRPr="004B3397">
        <w:rPr>
          <w:lang w:eastAsia="fi-FI"/>
        </w:rPr>
        <w:t>s</w:t>
      </w:r>
      <w:r w:rsidRPr="004B3397">
        <w:rPr>
          <w:lang w:eastAsia="fi-FI"/>
        </w:rPr>
        <w:t xml:space="preserve"> C.3.5-3 and </w:t>
      </w:r>
      <w:r w:rsidRPr="004B3397">
        <w:t>C.3.5-4, respectively.</w:t>
      </w:r>
    </w:p>
    <w:p w14:paraId="18FBC721" w14:textId="77777777" w:rsidR="00606A04" w:rsidRPr="004B3397" w:rsidRDefault="00606A04" w:rsidP="00606A04">
      <w:pPr>
        <w:pStyle w:val="TH"/>
        <w:rPr>
          <w:lang w:eastAsia="fi-FI"/>
        </w:rPr>
      </w:pPr>
      <w:r w:rsidRPr="004B3397">
        <w:t>Table C.3.5-3: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139"/>
        <w:gridCol w:w="2688"/>
      </w:tblGrid>
      <w:tr w:rsidR="00606A04" w:rsidRPr="004B3397" w14:paraId="5BB39F87" w14:textId="77777777" w:rsidTr="00A11C0E">
        <w:trP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0E130BAB" w14:textId="3DD6BCB3" w:rsidR="00606A04" w:rsidRPr="004B3397" w:rsidRDefault="00606A04" w:rsidP="00A11C0E">
            <w:pPr>
              <w:pStyle w:val="TAC"/>
            </w:pPr>
            <w:r w:rsidRPr="004B3397">
              <w:t>UMa</w:t>
            </w:r>
            <w:r w:rsidR="002A2300" w:rsidRPr="004B3397">
              <w:t xml:space="preserve"> </w:t>
            </w:r>
            <w:r w:rsidRPr="004B3397">
              <w:t>C,</w:t>
            </w:r>
            <w:r w:rsidR="002A2300" w:rsidRPr="004B3397">
              <w:t xml:space="preserve"> </w:t>
            </w:r>
            <w:r w:rsidRPr="004B3397">
              <w:t>fc</w:t>
            </w:r>
            <w:r w:rsidR="002A2300" w:rsidRPr="004B3397">
              <w:t xml:space="preserve"> </w:t>
            </w:r>
            <w:r w:rsidRPr="004B3397">
              <w:t>≤</w:t>
            </w:r>
            <w:r w:rsidR="002A2300" w:rsidRPr="004B3397">
              <w:t xml:space="preserve"> </w:t>
            </w:r>
            <w:r w:rsidRPr="004B3397">
              <w:t>2.5</w:t>
            </w:r>
            <w:r w:rsidR="002A2300" w:rsidRPr="004B3397">
              <w:t xml:space="preserve"> </w:t>
            </w:r>
            <w:r w:rsidRPr="004B3397">
              <w:t>GHz</w:t>
            </w:r>
          </w:p>
        </w:tc>
        <w:tc>
          <w:tcPr>
            <w:tcW w:w="1139" w:type="dxa"/>
            <w:tcBorders>
              <w:top w:val="single" w:sz="4" w:space="0" w:color="auto"/>
              <w:left w:val="single" w:sz="4" w:space="0" w:color="auto"/>
              <w:bottom w:val="single" w:sz="4" w:space="0" w:color="auto"/>
              <w:right w:val="single" w:sz="4" w:space="0" w:color="auto"/>
            </w:tcBorders>
            <w:hideMark/>
          </w:tcPr>
          <w:p w14:paraId="0BB347F6" w14:textId="388D76EA" w:rsidR="00606A04" w:rsidRPr="004B3397" w:rsidRDefault="00606A04" w:rsidP="007033F3">
            <w:pPr>
              <w:pStyle w:val="TAC"/>
            </w:pPr>
            <w:r w:rsidRPr="004B3397">
              <w:t>Beam</w:t>
            </w:r>
            <w:r w:rsidR="002A2300" w:rsidRPr="004B3397">
              <w:t xml:space="preserve"> </w:t>
            </w:r>
            <w:r w:rsidRPr="004B3397">
              <w:t>1</w:t>
            </w:r>
          </w:p>
        </w:tc>
        <w:tc>
          <w:tcPr>
            <w:tcW w:w="2688" w:type="dxa"/>
            <w:tcBorders>
              <w:top w:val="single" w:sz="4" w:space="0" w:color="auto"/>
              <w:left w:val="single" w:sz="4" w:space="0" w:color="auto"/>
              <w:bottom w:val="single" w:sz="4" w:space="0" w:color="auto"/>
              <w:right w:val="single" w:sz="4" w:space="0" w:color="auto"/>
            </w:tcBorders>
            <w:hideMark/>
          </w:tcPr>
          <w:p w14:paraId="77DC5B9D" w14:textId="233ABF21" w:rsidR="00606A04" w:rsidRPr="004B3397" w:rsidRDefault="00606A04" w:rsidP="007033F3">
            <w:pPr>
              <w:pStyle w:val="TAC"/>
            </w:pPr>
            <w:r w:rsidRPr="004B3397">
              <w:t>Input</w:t>
            </w:r>
            <w:r w:rsidR="002A2300" w:rsidRPr="004B3397">
              <w:t xml:space="preserve"> </w:t>
            </w:r>
            <w:r w:rsidRPr="004B3397">
              <w:t>1+2:</w:t>
            </w:r>
            <w:r w:rsidR="002A2300" w:rsidRPr="004B3397">
              <w:t xml:space="preserve">  </w:t>
            </w:r>
            <w:r w:rsidRPr="004B3397">
              <w:t>V/H</w:t>
            </w:r>
            <w:r w:rsidR="002A2300" w:rsidRPr="004B3397">
              <w:t xml:space="preserve"> </w:t>
            </w:r>
            <w:r w:rsidRPr="004B3397">
              <w:t>=</w:t>
            </w:r>
            <w:r w:rsidR="002A2300" w:rsidRPr="004B3397">
              <w:t xml:space="preserve"> </w:t>
            </w:r>
            <w:r w:rsidRPr="004B3397">
              <w:t>0</w:t>
            </w:r>
            <w:r w:rsidR="002A2300" w:rsidRPr="004B3397">
              <w:t xml:space="preserve"> </w:t>
            </w:r>
            <w:r w:rsidRPr="004B3397">
              <w:t>dB</w:t>
            </w:r>
          </w:p>
        </w:tc>
      </w:tr>
      <w:tr w:rsidR="00606A04" w:rsidRPr="004B3397" w14:paraId="16B92376" w14:textId="77777777" w:rsidTr="00A11C0E">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14FBE3E0" w14:textId="77777777" w:rsidR="00606A04" w:rsidRPr="004B3397" w:rsidRDefault="00606A04" w:rsidP="00A11C0E">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1E61B615" w14:textId="1905E4F2" w:rsidR="00606A04" w:rsidRPr="004B3397" w:rsidRDefault="00606A04" w:rsidP="007033F3">
            <w:pPr>
              <w:pStyle w:val="TAC"/>
            </w:pPr>
            <w:r w:rsidRPr="004B3397">
              <w:t>Beam</w:t>
            </w:r>
            <w:r w:rsidR="002A2300" w:rsidRPr="004B3397">
              <w:t xml:space="preserve"> </w:t>
            </w:r>
            <w:r w:rsidRPr="004B3397">
              <w:t>2</w:t>
            </w:r>
          </w:p>
        </w:tc>
        <w:tc>
          <w:tcPr>
            <w:tcW w:w="2688" w:type="dxa"/>
            <w:tcBorders>
              <w:top w:val="single" w:sz="4" w:space="0" w:color="auto"/>
              <w:left w:val="single" w:sz="4" w:space="0" w:color="auto"/>
              <w:bottom w:val="single" w:sz="4" w:space="0" w:color="auto"/>
              <w:right w:val="single" w:sz="4" w:space="0" w:color="auto"/>
            </w:tcBorders>
            <w:hideMark/>
          </w:tcPr>
          <w:p w14:paraId="259315D4" w14:textId="55A9BEBC" w:rsidR="00606A04" w:rsidRPr="004B3397" w:rsidRDefault="00606A04" w:rsidP="007033F3">
            <w:pPr>
              <w:pStyle w:val="TAC"/>
            </w:pPr>
            <w:r w:rsidRPr="004B3397">
              <w:t>Input</w:t>
            </w:r>
            <w:r w:rsidR="002A2300" w:rsidRPr="004B3397">
              <w:t xml:space="preserve"> </w:t>
            </w:r>
            <w:r w:rsidRPr="004B3397">
              <w:t>3+4:</w:t>
            </w:r>
            <w:r w:rsidR="002A2300" w:rsidRPr="004B3397">
              <w:t xml:space="preserve">  </w:t>
            </w:r>
            <w:r w:rsidRPr="004B3397">
              <w:t>V/H</w:t>
            </w:r>
            <w:r w:rsidR="002A2300" w:rsidRPr="004B3397">
              <w:t xml:space="preserve"> </w:t>
            </w:r>
            <w:r w:rsidRPr="004B3397">
              <w:t>=</w:t>
            </w:r>
            <w:r w:rsidR="002A2300" w:rsidRPr="004B3397">
              <w:t xml:space="preserve"> </w:t>
            </w:r>
            <w:r w:rsidRPr="004B3397">
              <w:t>0</w:t>
            </w:r>
            <w:r w:rsidR="002A2300" w:rsidRPr="004B3397">
              <w:t xml:space="preserve"> </w:t>
            </w:r>
            <w:r w:rsidRPr="004B3397">
              <w:t>dB</w:t>
            </w:r>
          </w:p>
        </w:tc>
      </w:tr>
      <w:tr w:rsidR="00606A04" w:rsidRPr="004B3397" w14:paraId="5703B4A4" w14:textId="77777777" w:rsidTr="00A11C0E">
        <w:trP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5792173E" w14:textId="27D9CE00" w:rsidR="00606A04" w:rsidRPr="004B3397" w:rsidRDefault="00606A04" w:rsidP="00A11C0E">
            <w:pPr>
              <w:pStyle w:val="TAC"/>
            </w:pPr>
            <w:r w:rsidRPr="004B3397">
              <w:t>UMa</w:t>
            </w:r>
            <w:r w:rsidR="002A2300" w:rsidRPr="004B3397">
              <w:t xml:space="preserve"> </w:t>
            </w:r>
            <w:r w:rsidRPr="004B3397">
              <w:t>C,</w:t>
            </w:r>
            <w:r w:rsidR="002A2300" w:rsidRPr="004B3397">
              <w:t xml:space="preserve"> </w:t>
            </w:r>
            <w:r w:rsidRPr="004B3397">
              <w:t>fc</w:t>
            </w:r>
            <w:r w:rsidR="002A2300" w:rsidRPr="004B3397">
              <w:t xml:space="preserve"> </w:t>
            </w:r>
            <w:r w:rsidRPr="004B3397">
              <w:t>&gt;</w:t>
            </w:r>
            <w:r w:rsidR="002A2300" w:rsidRPr="004B3397">
              <w:t xml:space="preserve"> </w:t>
            </w:r>
            <w:r w:rsidRPr="004B3397">
              <w:t>2.5</w:t>
            </w:r>
            <w:r w:rsidR="002A2300" w:rsidRPr="004B3397">
              <w:t xml:space="preserve"> </w:t>
            </w:r>
            <w:r w:rsidRPr="004B3397">
              <w:t>GHz</w:t>
            </w:r>
          </w:p>
        </w:tc>
        <w:tc>
          <w:tcPr>
            <w:tcW w:w="1139" w:type="dxa"/>
            <w:tcBorders>
              <w:top w:val="single" w:sz="4" w:space="0" w:color="auto"/>
              <w:left w:val="single" w:sz="4" w:space="0" w:color="auto"/>
              <w:bottom w:val="single" w:sz="4" w:space="0" w:color="auto"/>
              <w:right w:val="single" w:sz="4" w:space="0" w:color="auto"/>
            </w:tcBorders>
            <w:hideMark/>
          </w:tcPr>
          <w:p w14:paraId="1A929A44" w14:textId="1FCAA0EB" w:rsidR="00606A04" w:rsidRPr="004B3397" w:rsidRDefault="00606A04" w:rsidP="007033F3">
            <w:pPr>
              <w:pStyle w:val="TAC"/>
            </w:pPr>
            <w:r w:rsidRPr="004B3397">
              <w:t>Beam</w:t>
            </w:r>
            <w:r w:rsidR="002A2300" w:rsidRPr="004B3397">
              <w:t xml:space="preserve"> </w:t>
            </w:r>
            <w:r w:rsidRPr="004B3397">
              <w:t>1</w:t>
            </w:r>
          </w:p>
        </w:tc>
        <w:tc>
          <w:tcPr>
            <w:tcW w:w="2688" w:type="dxa"/>
            <w:tcBorders>
              <w:top w:val="single" w:sz="4" w:space="0" w:color="auto"/>
              <w:left w:val="single" w:sz="4" w:space="0" w:color="auto"/>
              <w:bottom w:val="single" w:sz="4" w:space="0" w:color="auto"/>
              <w:right w:val="single" w:sz="4" w:space="0" w:color="auto"/>
            </w:tcBorders>
            <w:hideMark/>
          </w:tcPr>
          <w:p w14:paraId="0534D608" w14:textId="5B09863F" w:rsidR="00606A04" w:rsidRPr="004B3397" w:rsidRDefault="00606A04" w:rsidP="007033F3">
            <w:pPr>
              <w:pStyle w:val="TAC"/>
            </w:pPr>
            <w:r w:rsidRPr="004B3397">
              <w:t>Input</w:t>
            </w:r>
            <w:r w:rsidR="002A2300" w:rsidRPr="004B3397">
              <w:t xml:space="preserve"> </w:t>
            </w:r>
            <w:r w:rsidRPr="004B3397">
              <w:t>1+2:</w:t>
            </w:r>
            <w:r w:rsidR="002A2300" w:rsidRPr="004B3397">
              <w:t xml:space="preserve">  </w:t>
            </w:r>
            <w:r w:rsidRPr="004B3397">
              <w:t>V/H</w:t>
            </w:r>
            <w:r w:rsidR="002A2300" w:rsidRPr="004B3397">
              <w:t xml:space="preserve"> </w:t>
            </w:r>
            <w:r w:rsidRPr="004B3397">
              <w:t>=</w:t>
            </w:r>
            <w:r w:rsidR="002A2300" w:rsidRPr="004B3397">
              <w:t xml:space="preserve"> </w:t>
            </w:r>
            <w:r w:rsidRPr="004B3397">
              <w:t>0</w:t>
            </w:r>
            <w:r w:rsidR="002A2300" w:rsidRPr="004B3397">
              <w:t xml:space="preserve"> </w:t>
            </w:r>
            <w:r w:rsidRPr="004B3397">
              <w:t>dB</w:t>
            </w:r>
          </w:p>
        </w:tc>
      </w:tr>
      <w:tr w:rsidR="00606A04" w:rsidRPr="004B3397" w14:paraId="2D077FC7" w14:textId="77777777" w:rsidTr="002A2300">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435D936" w14:textId="77777777" w:rsidR="00606A04" w:rsidRPr="004B3397" w:rsidRDefault="00606A04" w:rsidP="007033F3">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60DABA17" w14:textId="3FA85218" w:rsidR="00606A04" w:rsidRPr="004B3397" w:rsidRDefault="00606A04" w:rsidP="007033F3">
            <w:pPr>
              <w:pStyle w:val="TAC"/>
            </w:pPr>
            <w:r w:rsidRPr="004B3397">
              <w:t>Beam</w:t>
            </w:r>
            <w:r w:rsidR="002A2300" w:rsidRPr="004B3397">
              <w:t xml:space="preserve"> </w:t>
            </w:r>
            <w:r w:rsidRPr="004B3397">
              <w:t>2</w:t>
            </w:r>
          </w:p>
        </w:tc>
        <w:tc>
          <w:tcPr>
            <w:tcW w:w="2688" w:type="dxa"/>
            <w:tcBorders>
              <w:top w:val="single" w:sz="4" w:space="0" w:color="auto"/>
              <w:left w:val="single" w:sz="4" w:space="0" w:color="auto"/>
              <w:bottom w:val="single" w:sz="4" w:space="0" w:color="auto"/>
              <w:right w:val="single" w:sz="4" w:space="0" w:color="auto"/>
            </w:tcBorders>
            <w:hideMark/>
          </w:tcPr>
          <w:p w14:paraId="4221FD84" w14:textId="4BE91830" w:rsidR="00606A04" w:rsidRPr="004B3397" w:rsidRDefault="00606A04" w:rsidP="007033F3">
            <w:pPr>
              <w:pStyle w:val="TAC"/>
            </w:pPr>
            <w:r w:rsidRPr="004B3397">
              <w:t>Input</w:t>
            </w:r>
            <w:r w:rsidR="002A2300" w:rsidRPr="004B3397">
              <w:t xml:space="preserve"> </w:t>
            </w:r>
            <w:r w:rsidRPr="004B3397">
              <w:t>3+4:</w:t>
            </w:r>
            <w:r w:rsidR="002A2300" w:rsidRPr="004B3397">
              <w:t xml:space="preserve">  </w:t>
            </w:r>
            <w:r w:rsidRPr="004B3397">
              <w:t>V/H</w:t>
            </w:r>
            <w:r w:rsidR="002A2300" w:rsidRPr="004B3397">
              <w:t xml:space="preserve"> </w:t>
            </w:r>
            <w:r w:rsidRPr="004B3397">
              <w:t>=</w:t>
            </w:r>
            <w:r w:rsidR="002A2300" w:rsidRPr="004B3397">
              <w:t xml:space="preserve"> </w:t>
            </w:r>
            <w:r w:rsidRPr="004B3397">
              <w:t>0</w:t>
            </w:r>
            <w:r w:rsidR="002A2300" w:rsidRPr="004B3397">
              <w:t xml:space="preserve"> </w:t>
            </w:r>
            <w:r w:rsidRPr="004B3397">
              <w:t>dB</w:t>
            </w:r>
          </w:p>
        </w:tc>
      </w:tr>
    </w:tbl>
    <w:p w14:paraId="13BDD26F" w14:textId="77777777" w:rsidR="00606A04" w:rsidRPr="004B3397" w:rsidRDefault="00606A04" w:rsidP="00606A04"/>
    <w:p w14:paraId="743E9755" w14:textId="77777777" w:rsidR="00606A04" w:rsidRPr="004B3397" w:rsidRDefault="00606A04" w:rsidP="00606A04">
      <w:pPr>
        <w:pStyle w:val="TH"/>
        <w:rPr>
          <w:lang w:eastAsia="fi-FI"/>
        </w:rPr>
      </w:pPr>
      <w:r w:rsidRPr="004B3397">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134"/>
        <w:gridCol w:w="2693"/>
      </w:tblGrid>
      <w:tr w:rsidR="00606A04" w:rsidRPr="004B3397" w14:paraId="53279941" w14:textId="77777777" w:rsidTr="002A2300">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0407BC3" w14:textId="4F166179" w:rsidR="00606A04" w:rsidRPr="004B3397" w:rsidRDefault="00606A04" w:rsidP="007033F3">
            <w:pPr>
              <w:pStyle w:val="TAC"/>
            </w:pPr>
            <w:r w:rsidRPr="004B3397">
              <w:t>UMi</w:t>
            </w:r>
            <w:r w:rsidR="002A2300" w:rsidRPr="004B3397">
              <w:t xml:space="preserve"> </w:t>
            </w:r>
            <w:r w:rsidRPr="004B3397">
              <w:t>C,</w:t>
            </w:r>
            <w:r w:rsidR="002A2300" w:rsidRPr="004B3397">
              <w:t xml:space="preserve"> </w:t>
            </w:r>
            <w:r w:rsidRPr="004B3397">
              <w:t>fc</w:t>
            </w:r>
            <w:r w:rsidR="002A2300" w:rsidRPr="004B3397">
              <w:t xml:space="preserve"> </w:t>
            </w:r>
            <w:r w:rsidRPr="004B3397">
              <w:t>≤</w:t>
            </w:r>
            <w:r w:rsidR="002A2300" w:rsidRPr="004B3397">
              <w:t xml:space="preserve"> </w:t>
            </w:r>
            <w:r w:rsidRPr="004B3397">
              <w:t>2.5</w:t>
            </w:r>
            <w:r w:rsidR="002A2300" w:rsidRPr="004B3397">
              <w:t xml:space="preserve"> </w:t>
            </w:r>
            <w:r w:rsidRPr="004B3397">
              <w:t>GHz</w:t>
            </w:r>
          </w:p>
        </w:tc>
        <w:tc>
          <w:tcPr>
            <w:tcW w:w="1134" w:type="dxa"/>
            <w:tcBorders>
              <w:top w:val="single" w:sz="4" w:space="0" w:color="auto"/>
              <w:left w:val="single" w:sz="4" w:space="0" w:color="auto"/>
              <w:bottom w:val="single" w:sz="4" w:space="0" w:color="auto"/>
              <w:right w:val="single" w:sz="4" w:space="0" w:color="auto"/>
            </w:tcBorders>
            <w:hideMark/>
          </w:tcPr>
          <w:p w14:paraId="64D8A042" w14:textId="0EDD3941" w:rsidR="00606A04" w:rsidRPr="004B3397" w:rsidRDefault="00606A04" w:rsidP="007033F3">
            <w:pPr>
              <w:pStyle w:val="TAC"/>
            </w:pPr>
            <w:r w:rsidRPr="004B3397">
              <w:t>Beam</w:t>
            </w:r>
            <w:r w:rsidR="002A2300" w:rsidRPr="004B3397">
              <w:t xml:space="preserve"> </w:t>
            </w:r>
            <w:r w:rsidRPr="004B3397">
              <w:t>1</w:t>
            </w:r>
          </w:p>
        </w:tc>
        <w:tc>
          <w:tcPr>
            <w:tcW w:w="2693" w:type="dxa"/>
            <w:tcBorders>
              <w:top w:val="single" w:sz="4" w:space="0" w:color="auto"/>
              <w:left w:val="single" w:sz="4" w:space="0" w:color="auto"/>
              <w:bottom w:val="single" w:sz="4" w:space="0" w:color="auto"/>
              <w:right w:val="single" w:sz="4" w:space="0" w:color="auto"/>
            </w:tcBorders>
            <w:hideMark/>
          </w:tcPr>
          <w:p w14:paraId="6588FB8F" w14:textId="7319FC8B" w:rsidR="00606A04" w:rsidRPr="004B3397" w:rsidRDefault="00606A04" w:rsidP="007033F3">
            <w:pPr>
              <w:pStyle w:val="TAC"/>
            </w:pPr>
            <w:r w:rsidRPr="004B3397">
              <w:t>Inputs</w:t>
            </w:r>
            <w:r w:rsidR="002A2300" w:rsidRPr="004B3397">
              <w:t xml:space="preserve"> </w:t>
            </w:r>
            <w:r w:rsidRPr="004B3397">
              <w:t>1+2:</w:t>
            </w:r>
            <w:r w:rsidR="002A2300" w:rsidRPr="004B3397">
              <w:t xml:space="preserve"> </w:t>
            </w:r>
            <w:r w:rsidRPr="004B3397">
              <w:t>V/H</w:t>
            </w:r>
            <w:r w:rsidR="002A2300" w:rsidRPr="004B3397">
              <w:t xml:space="preserve"> </w:t>
            </w:r>
            <w:r w:rsidRPr="004B3397">
              <w:t>=</w:t>
            </w:r>
            <w:r w:rsidR="002A2300" w:rsidRPr="004B3397">
              <w:t xml:space="preserve"> </w:t>
            </w:r>
            <w:r w:rsidRPr="004B3397">
              <w:t>0</w:t>
            </w:r>
            <w:r w:rsidR="002A2300" w:rsidRPr="004B3397">
              <w:t xml:space="preserve"> </w:t>
            </w:r>
            <w:r w:rsidRPr="004B3397">
              <w:t>dB</w:t>
            </w:r>
          </w:p>
        </w:tc>
      </w:tr>
      <w:tr w:rsidR="00606A04" w:rsidRPr="004B3397" w14:paraId="7B9A8D59" w14:textId="77777777" w:rsidTr="002A2300">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312F3991" w14:textId="4B1A4ACE" w:rsidR="00606A04" w:rsidRPr="004B3397" w:rsidRDefault="00606A04" w:rsidP="007033F3">
            <w:pPr>
              <w:pStyle w:val="TAC"/>
            </w:pPr>
            <w:r w:rsidRPr="004B3397">
              <w:t>UMi</w:t>
            </w:r>
            <w:r w:rsidR="002A2300" w:rsidRPr="004B3397">
              <w:t xml:space="preserve"> </w:t>
            </w:r>
            <w:r w:rsidRPr="004B3397">
              <w:t>C,</w:t>
            </w:r>
            <w:r w:rsidR="002A2300" w:rsidRPr="004B3397">
              <w:t xml:space="preserve"> </w:t>
            </w:r>
            <w:r w:rsidRPr="004B3397">
              <w:t>fc</w:t>
            </w:r>
            <w:r w:rsidR="002A2300" w:rsidRPr="004B3397">
              <w:t xml:space="preserve"> </w:t>
            </w:r>
            <w:r w:rsidRPr="004B3397">
              <w:t>&gt;</w:t>
            </w:r>
            <w:r w:rsidR="002A2300" w:rsidRPr="004B3397">
              <w:t xml:space="preserve"> </w:t>
            </w:r>
            <w:r w:rsidRPr="004B3397">
              <w:t>2.5</w:t>
            </w:r>
            <w:r w:rsidR="002A2300" w:rsidRPr="004B3397">
              <w:t xml:space="preserve"> </w:t>
            </w:r>
            <w:r w:rsidRPr="004B3397">
              <w:t>GHz</w:t>
            </w:r>
          </w:p>
        </w:tc>
        <w:tc>
          <w:tcPr>
            <w:tcW w:w="1134" w:type="dxa"/>
            <w:tcBorders>
              <w:top w:val="single" w:sz="4" w:space="0" w:color="auto"/>
              <w:left w:val="single" w:sz="4" w:space="0" w:color="auto"/>
              <w:bottom w:val="single" w:sz="4" w:space="0" w:color="auto"/>
              <w:right w:val="single" w:sz="4" w:space="0" w:color="auto"/>
            </w:tcBorders>
            <w:hideMark/>
          </w:tcPr>
          <w:p w14:paraId="7BC0392D" w14:textId="108A0EE6" w:rsidR="00606A04" w:rsidRPr="004B3397" w:rsidRDefault="00606A04" w:rsidP="007033F3">
            <w:pPr>
              <w:pStyle w:val="TAC"/>
            </w:pPr>
            <w:r w:rsidRPr="004B3397">
              <w:t>Beam</w:t>
            </w:r>
            <w:r w:rsidR="002A2300" w:rsidRPr="004B3397">
              <w:t xml:space="preserve"> </w:t>
            </w:r>
            <w:r w:rsidRPr="004B3397">
              <w:t>1</w:t>
            </w:r>
          </w:p>
        </w:tc>
        <w:tc>
          <w:tcPr>
            <w:tcW w:w="2693" w:type="dxa"/>
            <w:tcBorders>
              <w:top w:val="single" w:sz="4" w:space="0" w:color="auto"/>
              <w:left w:val="single" w:sz="4" w:space="0" w:color="auto"/>
              <w:bottom w:val="single" w:sz="4" w:space="0" w:color="auto"/>
              <w:right w:val="single" w:sz="4" w:space="0" w:color="auto"/>
            </w:tcBorders>
            <w:hideMark/>
          </w:tcPr>
          <w:p w14:paraId="185E7AD2" w14:textId="22FD35E3" w:rsidR="00606A04" w:rsidRPr="004B3397" w:rsidRDefault="00606A04" w:rsidP="007033F3">
            <w:pPr>
              <w:pStyle w:val="TAC"/>
            </w:pPr>
            <w:r w:rsidRPr="004B3397">
              <w:t>Inputs</w:t>
            </w:r>
            <w:r w:rsidR="002A2300" w:rsidRPr="004B3397">
              <w:t xml:space="preserve"> </w:t>
            </w:r>
            <w:r w:rsidRPr="004B3397">
              <w:t>1+2:</w:t>
            </w:r>
            <w:r w:rsidR="002A2300" w:rsidRPr="004B3397">
              <w:t xml:space="preserve"> </w:t>
            </w:r>
            <w:r w:rsidRPr="004B3397">
              <w:t>V/H</w:t>
            </w:r>
            <w:r w:rsidR="002A2300" w:rsidRPr="004B3397">
              <w:t xml:space="preserve"> </w:t>
            </w:r>
            <w:r w:rsidRPr="004B3397">
              <w:t>=</w:t>
            </w:r>
            <w:r w:rsidR="002A2300" w:rsidRPr="004B3397">
              <w:t xml:space="preserve"> </w:t>
            </w:r>
            <w:r w:rsidRPr="004B3397">
              <w:t>0</w:t>
            </w:r>
            <w:r w:rsidR="002A2300" w:rsidRPr="004B3397">
              <w:t xml:space="preserve"> </w:t>
            </w:r>
            <w:r w:rsidRPr="004B3397">
              <w:t>dB</w:t>
            </w:r>
          </w:p>
        </w:tc>
      </w:tr>
    </w:tbl>
    <w:p w14:paraId="732D7EF9" w14:textId="77777777" w:rsidR="00606A04" w:rsidRPr="004B3397" w:rsidRDefault="00606A04" w:rsidP="00606A04"/>
    <w:p w14:paraId="27BD7441" w14:textId="1B5658B0" w:rsidR="00A82632" w:rsidRPr="004B3397" w:rsidRDefault="00606A04" w:rsidP="00A11C0E">
      <w:pPr>
        <w:pStyle w:val="Heading2"/>
      </w:pPr>
      <w:bookmarkStart w:id="72" w:name="_Toc177658781"/>
      <w:r w:rsidRPr="004B3397">
        <w:lastRenderedPageBreak/>
        <w:t>C.3.6</w:t>
      </w:r>
      <w:r w:rsidRPr="004B3397">
        <w:tab/>
        <w:t>Power validation</w:t>
      </w:r>
      <w:bookmarkEnd w:id="72"/>
    </w:p>
    <w:p w14:paraId="7905BA6B" w14:textId="77777777" w:rsidR="00606A04" w:rsidRPr="004B3397" w:rsidRDefault="00606A04" w:rsidP="00606A04">
      <w:r w:rsidRPr="004B3397">
        <w:t>This measurement checks the total power in the centre of the test zone. The power validation is measured with a spectrum analyser as shown in Figure C.3.6-1.</w:t>
      </w:r>
    </w:p>
    <w:p w14:paraId="6BCD881D" w14:textId="77777777" w:rsidR="00606A04" w:rsidRPr="004B3397" w:rsidRDefault="00606A04" w:rsidP="00606A04">
      <w:pPr>
        <w:pStyle w:val="TH"/>
      </w:pPr>
      <w:r w:rsidRPr="004B3397">
        <w:rPr>
          <w:noProof/>
        </w:rPr>
        <w:drawing>
          <wp:inline distT="0" distB="0" distL="0" distR="0" wp14:anchorId="2C5EBE7F" wp14:editId="49BEDC83">
            <wp:extent cx="4876800" cy="1795780"/>
            <wp:effectExtent l="0" t="0" r="0" b="0"/>
            <wp:docPr id="17" name="图片 17"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A picture containing shape&#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46EBBA72" w14:textId="77777777" w:rsidR="00606A04" w:rsidRPr="004B3397" w:rsidRDefault="00606A04" w:rsidP="00606A04">
      <w:pPr>
        <w:pStyle w:val="TF"/>
      </w:pPr>
      <w:r w:rsidRPr="004B3397">
        <w:t>Figure C.3.6-1: Setup for power validation measurements</w:t>
      </w:r>
    </w:p>
    <w:p w14:paraId="4187A66F" w14:textId="77777777" w:rsidR="005B16BC" w:rsidRPr="004B3397" w:rsidRDefault="005B16BC" w:rsidP="005B16BC"/>
    <w:p w14:paraId="61258B52" w14:textId="4DC30180" w:rsidR="00606A04" w:rsidRPr="004B3397" w:rsidRDefault="00606A04" w:rsidP="00606A04">
      <w:pPr>
        <w:pStyle w:val="TH"/>
        <w:rPr>
          <w:rFonts w:eastAsia="MS Mincho"/>
        </w:rPr>
      </w:pPr>
      <w:r w:rsidRPr="004B3397">
        <w:t>Table C.3.6-1: Spectrum analyser settings for power validation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8"/>
        <w:gridCol w:w="506"/>
        <w:gridCol w:w="3616"/>
      </w:tblGrid>
      <w:tr w:rsidR="00606A04" w:rsidRPr="004B3397" w14:paraId="493AA0A2" w14:textId="77777777" w:rsidTr="00A11C0E">
        <w:trPr>
          <w:tblHeader/>
          <w:jc w:val="center"/>
        </w:trPr>
        <w:tc>
          <w:tcPr>
            <w:tcW w:w="2138" w:type="dxa"/>
            <w:tcBorders>
              <w:top w:val="single" w:sz="4" w:space="0" w:color="auto"/>
              <w:left w:val="single" w:sz="4" w:space="0" w:color="auto"/>
              <w:bottom w:val="single" w:sz="4" w:space="0" w:color="auto"/>
              <w:right w:val="single" w:sz="4" w:space="0" w:color="auto"/>
            </w:tcBorders>
            <w:shd w:val="clear" w:color="auto" w:fill="E0E0E0"/>
            <w:vAlign w:val="center"/>
          </w:tcPr>
          <w:p w14:paraId="785EC026" w14:textId="77777777" w:rsidR="00606A04" w:rsidRPr="004B3397" w:rsidRDefault="00606A04" w:rsidP="007033F3">
            <w:pPr>
              <w:pStyle w:val="TAH"/>
              <w:rPr>
                <w:rFonts w:eastAsia="MS Mincho" w:cs="Arial"/>
              </w:rPr>
            </w:pPr>
            <w:r w:rsidRPr="004B3397">
              <w:rPr>
                <w:rFonts w:eastAsia="MS Mincho" w:cs="Arial"/>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tcPr>
          <w:p w14:paraId="65FE5934" w14:textId="77777777" w:rsidR="00606A04" w:rsidRPr="004B3397" w:rsidRDefault="00606A04" w:rsidP="007033F3">
            <w:pPr>
              <w:pStyle w:val="TAH"/>
              <w:rPr>
                <w:rFonts w:eastAsia="MS Mincho" w:cs="Arial"/>
              </w:rPr>
            </w:pPr>
            <w:r w:rsidRPr="004B3397">
              <w:rPr>
                <w:rFonts w:eastAsia="MS Mincho" w:cs="Arial"/>
              </w:rPr>
              <w:t>Unit</w:t>
            </w:r>
          </w:p>
        </w:tc>
        <w:tc>
          <w:tcPr>
            <w:tcW w:w="3616" w:type="dxa"/>
            <w:tcBorders>
              <w:top w:val="single" w:sz="4" w:space="0" w:color="auto"/>
              <w:left w:val="single" w:sz="4" w:space="0" w:color="auto"/>
              <w:bottom w:val="single" w:sz="4" w:space="0" w:color="auto"/>
              <w:right w:val="single" w:sz="4" w:space="0" w:color="auto"/>
            </w:tcBorders>
            <w:shd w:val="clear" w:color="auto" w:fill="E0E0E0"/>
            <w:vAlign w:val="center"/>
          </w:tcPr>
          <w:p w14:paraId="69B11334" w14:textId="77777777" w:rsidR="00606A04" w:rsidRPr="004B3397" w:rsidRDefault="00606A04" w:rsidP="007033F3">
            <w:pPr>
              <w:pStyle w:val="TAH"/>
              <w:rPr>
                <w:rFonts w:eastAsia="MS Mincho" w:cs="Arial"/>
              </w:rPr>
            </w:pPr>
            <w:r w:rsidRPr="004B3397">
              <w:rPr>
                <w:rFonts w:eastAsia="MS Mincho" w:cs="Arial"/>
              </w:rPr>
              <w:t>Value</w:t>
            </w:r>
          </w:p>
        </w:tc>
      </w:tr>
      <w:tr w:rsidR="00606A04" w:rsidRPr="004B3397" w14:paraId="02B99007"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69315285" w14:textId="614E042C" w:rsidR="00606A04" w:rsidRPr="004B3397" w:rsidRDefault="00606A04" w:rsidP="007033F3">
            <w:pPr>
              <w:pStyle w:val="TAC"/>
              <w:jc w:val="left"/>
              <w:rPr>
                <w:rFonts w:cs="Arial"/>
              </w:rPr>
            </w:pPr>
            <w:r w:rsidRPr="004B3397">
              <w:rPr>
                <w:rFonts w:cs="Arial"/>
              </w:rPr>
              <w:t>Centre</w:t>
            </w:r>
            <w:r w:rsidR="002A2300" w:rsidRPr="004B3397">
              <w:rPr>
                <w:rFonts w:cs="Arial"/>
              </w:rPr>
              <w:t xml:space="preserve"> </w:t>
            </w:r>
            <w:r w:rsidRPr="004B3397">
              <w:rPr>
                <w:rFonts w:cs="Arial"/>
              </w:rPr>
              <w:t>frequency</w:t>
            </w:r>
          </w:p>
        </w:tc>
        <w:tc>
          <w:tcPr>
            <w:tcW w:w="506" w:type="dxa"/>
            <w:tcBorders>
              <w:top w:val="single" w:sz="4" w:space="0" w:color="auto"/>
              <w:left w:val="single" w:sz="4" w:space="0" w:color="auto"/>
              <w:bottom w:val="single" w:sz="4" w:space="0" w:color="auto"/>
              <w:right w:val="single" w:sz="4" w:space="0" w:color="auto"/>
            </w:tcBorders>
            <w:vAlign w:val="center"/>
          </w:tcPr>
          <w:p w14:paraId="2437B932" w14:textId="77777777" w:rsidR="00606A04" w:rsidRPr="004B3397" w:rsidRDefault="00606A04" w:rsidP="007033F3">
            <w:pPr>
              <w:pStyle w:val="TAC"/>
              <w:rPr>
                <w:rFonts w:cs="Arial"/>
              </w:rPr>
            </w:pPr>
            <w:r w:rsidRPr="004B3397">
              <w:rPr>
                <w:rFonts w:cs="Arial"/>
              </w:rPr>
              <w:t>MHz</w:t>
            </w:r>
          </w:p>
        </w:tc>
        <w:tc>
          <w:tcPr>
            <w:tcW w:w="3616" w:type="dxa"/>
            <w:tcBorders>
              <w:top w:val="single" w:sz="4" w:space="0" w:color="auto"/>
              <w:left w:val="single" w:sz="4" w:space="0" w:color="auto"/>
              <w:bottom w:val="single" w:sz="4" w:space="0" w:color="auto"/>
              <w:right w:val="single" w:sz="4" w:space="0" w:color="auto"/>
            </w:tcBorders>
            <w:vAlign w:val="center"/>
          </w:tcPr>
          <w:p w14:paraId="0D835752" w14:textId="7F82799F" w:rsidR="00606A04" w:rsidRPr="004B3397" w:rsidRDefault="00606A04" w:rsidP="00A11C0E">
            <w:pPr>
              <w:pStyle w:val="TAC"/>
              <w:rPr>
                <w:rFonts w:cs="Arial"/>
              </w:rPr>
            </w:pPr>
            <w:r w:rsidRPr="004B3397">
              <w:rPr>
                <w:rFonts w:cs="Arial"/>
              </w:rPr>
              <w:t>Downlink</w:t>
            </w:r>
            <w:r w:rsidR="002A2300" w:rsidRPr="004B3397">
              <w:rPr>
                <w:rFonts w:cs="Arial"/>
              </w:rPr>
              <w:t xml:space="preserve"> </w:t>
            </w:r>
            <w:r w:rsidRPr="004B3397">
              <w:rPr>
                <w:rFonts w:cs="Arial"/>
              </w:rPr>
              <w:t>centre</w:t>
            </w:r>
            <w:r w:rsidR="002A2300" w:rsidRPr="004B3397">
              <w:rPr>
                <w:rFonts w:cs="Arial"/>
              </w:rPr>
              <w:t xml:space="preserve"> </w:t>
            </w:r>
            <w:r w:rsidRPr="004B3397">
              <w:rPr>
                <w:rFonts w:cs="Arial"/>
              </w:rPr>
              <w:t>frequency</w:t>
            </w:r>
            <w:r w:rsidR="002A2300" w:rsidRPr="004B3397">
              <w:rPr>
                <w:rFonts w:cs="Arial"/>
              </w:rPr>
              <w:t xml:space="preserve"> </w:t>
            </w:r>
            <w:r w:rsidRPr="004B3397">
              <w:rPr>
                <w:rFonts w:cs="Arial"/>
              </w:rPr>
              <w:t>in</w:t>
            </w:r>
            <w:r w:rsidR="002A2300" w:rsidRPr="004B3397">
              <w:rPr>
                <w:rFonts w:cs="Arial"/>
              </w:rPr>
              <w:t xml:space="preserve"> </w:t>
            </w:r>
            <w:r w:rsidRPr="004B3397">
              <w:rPr>
                <w:rFonts w:cs="Arial"/>
              </w:rPr>
              <w:t>Table</w:t>
            </w:r>
            <w:r w:rsidR="002A2300" w:rsidRPr="004B3397">
              <w:rPr>
                <w:rFonts w:cs="Arial"/>
              </w:rPr>
              <w:t xml:space="preserve"> </w:t>
            </w:r>
            <w:r w:rsidRPr="004B3397">
              <w:rPr>
                <w:rFonts w:cs="Arial"/>
              </w:rPr>
              <w:t>C.3.1-2</w:t>
            </w:r>
          </w:p>
        </w:tc>
      </w:tr>
      <w:tr w:rsidR="00606A04" w:rsidRPr="004B3397" w14:paraId="3AF2E7EC"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23D7089A" w14:textId="03DBEBAF" w:rsidR="00606A04" w:rsidRPr="004B3397" w:rsidRDefault="00606A04" w:rsidP="007033F3">
            <w:pPr>
              <w:pStyle w:val="TAC"/>
              <w:jc w:val="left"/>
              <w:rPr>
                <w:rFonts w:cs="Arial"/>
              </w:rPr>
            </w:pPr>
            <w:r w:rsidRPr="004B3397">
              <w:rPr>
                <w:rFonts w:cs="Arial"/>
              </w:rPr>
              <w:t>Integrated</w:t>
            </w:r>
            <w:r w:rsidR="002A2300" w:rsidRPr="004B3397">
              <w:rPr>
                <w:rFonts w:cs="Arial"/>
              </w:rPr>
              <w:t xml:space="preserve"> </w:t>
            </w:r>
            <w:r w:rsidRPr="004B3397">
              <w:rPr>
                <w:rFonts w:cs="Arial"/>
              </w:rPr>
              <w:t>Channel</w:t>
            </w:r>
            <w:r w:rsidR="002A2300" w:rsidRPr="004B3397">
              <w:rPr>
                <w:rFonts w:cs="Arial"/>
              </w:rPr>
              <w:t xml:space="preserve"> </w:t>
            </w:r>
            <w:r w:rsidRPr="004B3397">
              <w:rPr>
                <w:rFonts w:cs="Arial"/>
              </w:rPr>
              <w:t>Span</w:t>
            </w:r>
          </w:p>
        </w:tc>
        <w:tc>
          <w:tcPr>
            <w:tcW w:w="506" w:type="dxa"/>
            <w:tcBorders>
              <w:top w:val="single" w:sz="4" w:space="0" w:color="auto"/>
              <w:left w:val="single" w:sz="4" w:space="0" w:color="auto"/>
              <w:bottom w:val="single" w:sz="4" w:space="0" w:color="auto"/>
              <w:right w:val="single" w:sz="4" w:space="0" w:color="auto"/>
            </w:tcBorders>
            <w:vAlign w:val="center"/>
          </w:tcPr>
          <w:p w14:paraId="0B71CE4C" w14:textId="77777777" w:rsidR="00606A04" w:rsidRPr="004B3397" w:rsidRDefault="00606A04" w:rsidP="007033F3">
            <w:pPr>
              <w:pStyle w:val="TAC"/>
              <w:rPr>
                <w:rFonts w:cs="Arial"/>
              </w:rPr>
            </w:pPr>
            <w:r w:rsidRPr="004B3397">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2803F5A1" w14:textId="77777777" w:rsidR="00606A04" w:rsidRPr="004B3397" w:rsidRDefault="00606A04" w:rsidP="007033F3">
            <w:pPr>
              <w:pStyle w:val="TAC"/>
              <w:rPr>
                <w:rFonts w:cs="Arial"/>
              </w:rPr>
            </w:pPr>
            <w:r w:rsidRPr="004B3397">
              <w:rPr>
                <w:rFonts w:cs="Arial"/>
              </w:rPr>
              <w:t>40MHz</w:t>
            </w:r>
          </w:p>
        </w:tc>
      </w:tr>
      <w:tr w:rsidR="00606A04" w:rsidRPr="004B3397" w14:paraId="439865B5"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13B818B0" w14:textId="77777777" w:rsidR="00606A04" w:rsidRPr="004B3397" w:rsidRDefault="00606A04" w:rsidP="007033F3">
            <w:pPr>
              <w:pStyle w:val="TAC"/>
              <w:jc w:val="left"/>
              <w:rPr>
                <w:rFonts w:cs="Arial"/>
              </w:rPr>
            </w:pPr>
            <w:r w:rsidRPr="004B3397">
              <w:rPr>
                <w:rFonts w:cs="Arial"/>
              </w:rPr>
              <w:t>RBW</w:t>
            </w:r>
          </w:p>
        </w:tc>
        <w:tc>
          <w:tcPr>
            <w:tcW w:w="506" w:type="dxa"/>
            <w:tcBorders>
              <w:top w:val="single" w:sz="4" w:space="0" w:color="auto"/>
              <w:left w:val="single" w:sz="4" w:space="0" w:color="auto"/>
              <w:bottom w:val="single" w:sz="4" w:space="0" w:color="auto"/>
              <w:right w:val="single" w:sz="4" w:space="0" w:color="auto"/>
            </w:tcBorders>
            <w:vAlign w:val="center"/>
          </w:tcPr>
          <w:p w14:paraId="1897C426" w14:textId="77777777" w:rsidR="00606A04" w:rsidRPr="004B3397" w:rsidRDefault="00606A04" w:rsidP="007033F3">
            <w:pPr>
              <w:pStyle w:val="TAC"/>
              <w:rPr>
                <w:rFonts w:cs="Arial"/>
              </w:rPr>
            </w:pPr>
            <w:r w:rsidRPr="004B3397">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114C9FBA" w14:textId="79B932D0" w:rsidR="00606A04" w:rsidRPr="004B3397" w:rsidRDefault="00606A04" w:rsidP="007033F3">
            <w:pPr>
              <w:pStyle w:val="TAC"/>
              <w:rPr>
                <w:rFonts w:cs="Arial"/>
              </w:rPr>
            </w:pPr>
            <w:r w:rsidRPr="004B3397">
              <w:rPr>
                <w:rFonts w:cs="Arial"/>
              </w:rPr>
              <w:t>30</w:t>
            </w:r>
            <w:r w:rsidR="002A2300" w:rsidRPr="004B3397">
              <w:rPr>
                <w:rFonts w:cs="Arial"/>
              </w:rPr>
              <w:t xml:space="preserve"> </w:t>
            </w:r>
            <w:r w:rsidRPr="004B3397">
              <w:rPr>
                <w:rFonts w:cs="Arial"/>
              </w:rPr>
              <w:t>kHz</w:t>
            </w:r>
          </w:p>
        </w:tc>
      </w:tr>
      <w:tr w:rsidR="00606A04" w:rsidRPr="004B3397" w14:paraId="6B21369D"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882A100" w14:textId="77777777" w:rsidR="00606A04" w:rsidRPr="004B3397" w:rsidRDefault="00606A04" w:rsidP="007033F3">
            <w:pPr>
              <w:pStyle w:val="TAC"/>
              <w:jc w:val="left"/>
              <w:rPr>
                <w:rFonts w:cs="Arial"/>
              </w:rPr>
            </w:pPr>
            <w:r w:rsidRPr="004B3397">
              <w:rPr>
                <w:rFonts w:cs="Arial"/>
              </w:rPr>
              <w:t>VBW</w:t>
            </w:r>
          </w:p>
        </w:tc>
        <w:tc>
          <w:tcPr>
            <w:tcW w:w="506" w:type="dxa"/>
            <w:tcBorders>
              <w:top w:val="single" w:sz="4" w:space="0" w:color="auto"/>
              <w:left w:val="single" w:sz="4" w:space="0" w:color="auto"/>
              <w:bottom w:val="single" w:sz="4" w:space="0" w:color="auto"/>
              <w:right w:val="single" w:sz="4" w:space="0" w:color="auto"/>
            </w:tcBorders>
            <w:vAlign w:val="center"/>
          </w:tcPr>
          <w:p w14:paraId="56676B71" w14:textId="77777777" w:rsidR="00606A04" w:rsidRPr="004B3397" w:rsidRDefault="00606A04" w:rsidP="007033F3">
            <w:pPr>
              <w:pStyle w:val="TAC"/>
              <w:rPr>
                <w:rFonts w:cs="Arial"/>
              </w:rPr>
            </w:pPr>
            <w:r w:rsidRPr="004B3397">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5891C436" w14:textId="43753483" w:rsidR="00606A04" w:rsidRPr="004B3397" w:rsidRDefault="00A51207" w:rsidP="007033F3">
            <w:pPr>
              <w:pStyle w:val="TAC"/>
              <w:ind w:left="720"/>
              <w:jc w:val="left"/>
              <w:rPr>
                <w:rFonts w:cs="Arial"/>
              </w:rPr>
            </w:pPr>
            <w:r w:rsidRPr="004B3397">
              <w:rPr>
                <w:rFonts w:cs="Arial"/>
              </w:rPr>
              <w:t xml:space="preserve">                </w:t>
            </w:r>
            <w:r w:rsidR="00606A04" w:rsidRPr="004B3397">
              <w:rPr>
                <w:rFonts w:cs="Arial"/>
              </w:rPr>
              <w:t>≥10MHz</w:t>
            </w:r>
          </w:p>
        </w:tc>
      </w:tr>
      <w:tr w:rsidR="00606A04" w:rsidRPr="004B3397" w14:paraId="29BFE77B"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74390D8F" w14:textId="37392E00" w:rsidR="00606A04" w:rsidRPr="004B3397" w:rsidRDefault="00606A04" w:rsidP="007033F3">
            <w:pPr>
              <w:pStyle w:val="TAC"/>
              <w:jc w:val="left"/>
              <w:rPr>
                <w:rFonts w:cs="Arial"/>
              </w:rPr>
            </w:pPr>
            <w:r w:rsidRPr="004B3397">
              <w:rPr>
                <w:rFonts w:cs="Arial"/>
              </w:rPr>
              <w:t>Number</w:t>
            </w:r>
            <w:r w:rsidR="002A2300" w:rsidRPr="004B3397">
              <w:rPr>
                <w:rFonts w:cs="Arial"/>
              </w:rPr>
              <w:t xml:space="preserve"> </w:t>
            </w:r>
            <w:r w:rsidRPr="004B3397">
              <w:rPr>
                <w:rFonts w:cs="Arial"/>
              </w:rPr>
              <w:t>of</w:t>
            </w:r>
            <w:r w:rsidR="002A2300" w:rsidRPr="004B3397">
              <w:rPr>
                <w:rFonts w:cs="Arial"/>
              </w:rPr>
              <w:t xml:space="preserve"> </w:t>
            </w:r>
            <w:r w:rsidRPr="004B3397">
              <w:rPr>
                <w:rFonts w:cs="Arial"/>
              </w:rPr>
              <w:t>points</w:t>
            </w:r>
          </w:p>
        </w:tc>
        <w:tc>
          <w:tcPr>
            <w:tcW w:w="506" w:type="dxa"/>
            <w:tcBorders>
              <w:top w:val="single" w:sz="4" w:space="0" w:color="auto"/>
              <w:left w:val="single" w:sz="4" w:space="0" w:color="auto"/>
              <w:bottom w:val="single" w:sz="4" w:space="0" w:color="auto"/>
              <w:right w:val="single" w:sz="4" w:space="0" w:color="auto"/>
            </w:tcBorders>
            <w:vAlign w:val="center"/>
          </w:tcPr>
          <w:p w14:paraId="4BCA0FC6" w14:textId="77777777" w:rsidR="00606A04" w:rsidRPr="004B3397" w:rsidRDefault="00606A04" w:rsidP="007033F3">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21CBFD44" w14:textId="77777777" w:rsidR="00606A04" w:rsidRPr="004B3397" w:rsidRDefault="00606A04" w:rsidP="007033F3">
            <w:pPr>
              <w:pStyle w:val="TAC"/>
              <w:rPr>
                <w:rFonts w:cs="Arial"/>
              </w:rPr>
            </w:pPr>
            <w:r w:rsidRPr="004B3397">
              <w:rPr>
                <w:rFonts w:cs="Arial"/>
              </w:rPr>
              <w:t>≥400</w:t>
            </w:r>
          </w:p>
        </w:tc>
      </w:tr>
      <w:tr w:rsidR="00606A04" w:rsidRPr="004B3397" w14:paraId="04BF9DC6"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22021FD" w14:textId="77777777" w:rsidR="00606A04" w:rsidRPr="004B3397" w:rsidRDefault="00606A04" w:rsidP="007033F3">
            <w:pPr>
              <w:pStyle w:val="TAC"/>
              <w:jc w:val="left"/>
              <w:rPr>
                <w:rFonts w:cs="Arial"/>
              </w:rPr>
            </w:pPr>
            <w:r w:rsidRPr="004B3397">
              <w:rPr>
                <w:rFonts w:cs="Arial"/>
              </w:rPr>
              <w:t>Averaging</w:t>
            </w:r>
          </w:p>
        </w:tc>
        <w:tc>
          <w:tcPr>
            <w:tcW w:w="506" w:type="dxa"/>
            <w:tcBorders>
              <w:top w:val="single" w:sz="4" w:space="0" w:color="auto"/>
              <w:left w:val="single" w:sz="4" w:space="0" w:color="auto"/>
              <w:bottom w:val="single" w:sz="4" w:space="0" w:color="auto"/>
              <w:right w:val="single" w:sz="4" w:space="0" w:color="auto"/>
            </w:tcBorders>
            <w:vAlign w:val="center"/>
          </w:tcPr>
          <w:p w14:paraId="65C4CB9D" w14:textId="77777777" w:rsidR="00606A04" w:rsidRPr="004B3397" w:rsidRDefault="00606A04" w:rsidP="007033F3">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49C424AB" w14:textId="77777777" w:rsidR="00606A04" w:rsidRPr="004B3397" w:rsidRDefault="00606A04" w:rsidP="007033F3">
            <w:pPr>
              <w:pStyle w:val="TAC"/>
              <w:rPr>
                <w:rFonts w:cs="Arial"/>
              </w:rPr>
            </w:pPr>
            <w:r w:rsidRPr="004B3397">
              <w:rPr>
                <w:rFonts w:cs="Arial"/>
              </w:rPr>
              <w:t>≥100</w:t>
            </w:r>
          </w:p>
        </w:tc>
      </w:tr>
      <w:tr w:rsidR="00606A04" w:rsidRPr="004B3397" w14:paraId="5326B164"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6146CC0" w14:textId="380F0923" w:rsidR="00606A04" w:rsidRPr="004B3397" w:rsidRDefault="00606A04" w:rsidP="007033F3">
            <w:pPr>
              <w:pStyle w:val="TAC"/>
              <w:jc w:val="left"/>
              <w:rPr>
                <w:rFonts w:cs="Arial"/>
                <w:lang w:eastAsia="zh-CN"/>
              </w:rPr>
            </w:pPr>
            <w:r w:rsidRPr="004B3397">
              <w:rPr>
                <w:rFonts w:cs="Arial"/>
                <w:lang w:eastAsia="zh-CN"/>
              </w:rPr>
              <w:t>Detector</w:t>
            </w:r>
            <w:r w:rsidR="002A2300" w:rsidRPr="004B3397">
              <w:rPr>
                <w:rFonts w:cs="Arial"/>
                <w:lang w:eastAsia="zh-CN"/>
              </w:rPr>
              <w:t xml:space="preserve"> </w:t>
            </w:r>
          </w:p>
        </w:tc>
        <w:tc>
          <w:tcPr>
            <w:tcW w:w="506" w:type="dxa"/>
            <w:tcBorders>
              <w:top w:val="single" w:sz="4" w:space="0" w:color="auto"/>
              <w:left w:val="single" w:sz="4" w:space="0" w:color="auto"/>
              <w:bottom w:val="single" w:sz="4" w:space="0" w:color="auto"/>
              <w:right w:val="single" w:sz="4" w:space="0" w:color="auto"/>
            </w:tcBorders>
            <w:vAlign w:val="center"/>
          </w:tcPr>
          <w:p w14:paraId="189CE7F4" w14:textId="77777777" w:rsidR="00606A04" w:rsidRPr="004B3397" w:rsidRDefault="00606A04" w:rsidP="007033F3">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567B4C30" w14:textId="77777777" w:rsidR="00606A04" w:rsidRPr="004B3397" w:rsidRDefault="00606A04" w:rsidP="007033F3">
            <w:pPr>
              <w:pStyle w:val="TAC"/>
              <w:rPr>
                <w:rFonts w:cs="Arial"/>
                <w:lang w:eastAsia="zh-CN"/>
              </w:rPr>
            </w:pPr>
            <w:r w:rsidRPr="004B3397">
              <w:rPr>
                <w:rFonts w:cs="Arial"/>
                <w:lang w:eastAsia="zh-CN"/>
              </w:rPr>
              <w:t>RMS</w:t>
            </w:r>
          </w:p>
        </w:tc>
      </w:tr>
    </w:tbl>
    <w:p w14:paraId="0E702F02" w14:textId="77777777" w:rsidR="00606A04" w:rsidRPr="004B3397" w:rsidRDefault="00606A04" w:rsidP="00606A04"/>
    <w:p w14:paraId="00C825DD" w14:textId="77777777" w:rsidR="00606A04" w:rsidRPr="004B3397" w:rsidRDefault="00606A04" w:rsidP="00606A04">
      <w:pPr>
        <w:rPr>
          <w:b/>
          <w:lang w:eastAsia="fi-FI"/>
        </w:rPr>
      </w:pPr>
      <w:r w:rsidRPr="004B3397">
        <w:rPr>
          <w:b/>
          <w:lang w:eastAsia="fi-FI"/>
        </w:rPr>
        <w:t>Measurement Procedure:</w:t>
      </w:r>
    </w:p>
    <w:p w14:paraId="1961435D" w14:textId="0C620276" w:rsidR="00606A04" w:rsidRPr="004B3397" w:rsidRDefault="00606A04" w:rsidP="00606A04">
      <w:pPr>
        <w:pStyle w:val="B1"/>
      </w:pPr>
      <w:r w:rsidRPr="004B3397">
        <w:t>1</w:t>
      </w:r>
      <w:r w:rsidR="00A11C0E" w:rsidRPr="004B3397">
        <w:t>)</w:t>
      </w:r>
      <w:r w:rsidRPr="004B3397">
        <w:tab/>
        <w:t>Place a vertical reference dipole in the centre of the test zone connected to a spectrum analyser (or power meter) via a cable.</w:t>
      </w:r>
    </w:p>
    <w:p w14:paraId="4362037A" w14:textId="23750C62" w:rsidR="00606A04" w:rsidRPr="004B3397" w:rsidRDefault="00606A04" w:rsidP="00606A04">
      <w:pPr>
        <w:pStyle w:val="B1"/>
      </w:pPr>
      <w:r w:rsidRPr="004B3397">
        <w:t>2</w:t>
      </w:r>
      <w:r w:rsidR="00A11C0E" w:rsidRPr="004B3397">
        <w:t>)</w:t>
      </w:r>
      <w:r w:rsidRPr="004B3397">
        <w:tab/>
        <w:t>Record the cable and reference dipole gains.</w:t>
      </w:r>
    </w:p>
    <w:p w14:paraId="222C499C" w14:textId="58CD29CD" w:rsidR="00606A04" w:rsidRPr="004B3397" w:rsidRDefault="00606A04" w:rsidP="00606A04">
      <w:pPr>
        <w:pStyle w:val="B1"/>
      </w:pPr>
      <w:r w:rsidRPr="004B3397">
        <w:t>3</w:t>
      </w:r>
      <w:r w:rsidR="00A11C0E" w:rsidRPr="004B3397">
        <w:t>)</w:t>
      </w:r>
      <w:r w:rsidRPr="004B3397">
        <w:tab/>
        <w:t>Load the target channel model into the channel emulator and play the model.</w:t>
      </w:r>
    </w:p>
    <w:p w14:paraId="18109F38" w14:textId="3C5B6BDD" w:rsidR="00606A04" w:rsidRPr="004B3397" w:rsidRDefault="00606A04" w:rsidP="00606A04">
      <w:pPr>
        <w:pStyle w:val="B1"/>
      </w:pPr>
      <w:r w:rsidRPr="004B3397">
        <w:t>4</w:t>
      </w:r>
      <w:r w:rsidR="00A11C0E" w:rsidRPr="004B3397">
        <w:t>)</w:t>
      </w:r>
      <w:r w:rsidRPr="004B3397">
        <w:tab/>
        <w:t>Start the NR FR1 signa</w:t>
      </w:r>
      <w:r w:rsidR="00F60599" w:rsidRPr="004B3397">
        <w:t>l</w:t>
      </w:r>
      <w:r w:rsidRPr="004B3397">
        <w:t>ling in the base station emulator with the required parameter identical to the measurements conditions.</w:t>
      </w:r>
    </w:p>
    <w:p w14:paraId="50B8EE00" w14:textId="259D05C1" w:rsidR="00606A04" w:rsidRPr="004B3397" w:rsidRDefault="00606A04" w:rsidP="00606A04">
      <w:pPr>
        <w:pStyle w:val="B1"/>
      </w:pPr>
      <w:r w:rsidRPr="004B3397">
        <w:t>5</w:t>
      </w:r>
      <w:r w:rsidR="00A11C0E" w:rsidRPr="004B3397">
        <w:t>)</w:t>
      </w:r>
      <w:r w:rsidRPr="004B3397">
        <w:tab/>
        <w:t xml:space="preserve">Average the power received by the spectrum analyser for a sufficient amount of time to account for the fading channel </w:t>
      </w:r>
      <w:r w:rsidR="002A2300" w:rsidRPr="004B3397">
        <w:t>-</w:t>
      </w:r>
      <w:r w:rsidRPr="004B3397">
        <w:t xml:space="preserve"> one full channel simulation might be unnecessary.</w:t>
      </w:r>
    </w:p>
    <w:p w14:paraId="618F5ADA" w14:textId="592AD729" w:rsidR="00606A04" w:rsidRPr="004B3397" w:rsidRDefault="00606A04" w:rsidP="00606A04">
      <w:pPr>
        <w:pStyle w:val="B1"/>
      </w:pPr>
      <w:r w:rsidRPr="004B3397">
        <w:t>6</w:t>
      </w:r>
      <w:r w:rsidR="00A11C0E" w:rsidRPr="004B3397">
        <w:t>)</w:t>
      </w:r>
      <w:r w:rsidRPr="004B3397">
        <w:tab/>
        <w:t>Repeat steps 1 to 4 with a magnetic loop for the horizontal polarization, or a horizontally polarized sleeve dipole measured in at least four orthogonal horizontal positions and average the summed orientations to get the H component.</w:t>
      </w:r>
    </w:p>
    <w:p w14:paraId="539D49C4" w14:textId="7EFEEF30" w:rsidR="00606A04" w:rsidRPr="004B3397" w:rsidRDefault="00606A04" w:rsidP="00606A04">
      <w:pPr>
        <w:pStyle w:val="B1"/>
      </w:pPr>
      <w:r w:rsidRPr="004B3397">
        <w:t>7</w:t>
      </w:r>
      <w:r w:rsidR="00A11C0E" w:rsidRPr="004B3397">
        <w:t>)</w:t>
      </w:r>
      <w:r w:rsidRPr="004B3397">
        <w:tab/>
        <w:t>Calculate the total power received at the test area as the sum of the power in the two polarizations.</w:t>
      </w:r>
    </w:p>
    <w:p w14:paraId="5423C59C" w14:textId="5D043278" w:rsidR="00606A04" w:rsidRPr="004B3397" w:rsidRDefault="00A11C0E" w:rsidP="00A11C0E">
      <w:pPr>
        <w:pStyle w:val="NO"/>
      </w:pPr>
      <w:r w:rsidRPr="004B3397">
        <w:t>NOTE</w:t>
      </w:r>
      <w:r w:rsidR="00606A04" w:rsidRPr="004B3397">
        <w:t>:</w:t>
      </w:r>
      <w:r w:rsidR="00606A04" w:rsidRPr="004B3397">
        <w:tab/>
      </w:r>
      <w:r w:rsidRPr="004B3397">
        <w:t>I</w:t>
      </w:r>
      <w:r w:rsidR="00606A04" w:rsidRPr="004B3397">
        <w:t>n step 6, if horizontally polarized sleeve dipole is used, the reference gain correction should be the average of the theta gain pattern cut of the dipole. Besides, more horizontal positions for averaging will improve the measurement accuracy but increase the total measurement time.</w:t>
      </w:r>
    </w:p>
    <w:p w14:paraId="7B60D09A" w14:textId="77777777" w:rsidR="00606A04" w:rsidRPr="004B3397" w:rsidRDefault="00606A04" w:rsidP="00606A04">
      <w:r w:rsidRPr="004B3397">
        <w:t>The power validation result is considered as systematic offset, which needs to be corrected on the UE final sensitivity value to further reduce measurement uncertainty.</w:t>
      </w:r>
    </w:p>
    <w:p w14:paraId="5B852E71" w14:textId="4D7402E8" w:rsidR="00606A04" w:rsidRPr="004B3397" w:rsidRDefault="00606A04" w:rsidP="00606A04">
      <w:r w:rsidRPr="004B3397">
        <w:t>The detailed power validation setup for CDL-C UMi and CDL-C UMa channel models are illustrated in Figure</w:t>
      </w:r>
      <w:r w:rsidR="00A11C0E" w:rsidRPr="004B3397">
        <w:t> </w:t>
      </w:r>
      <w:r w:rsidRPr="004B3397">
        <w:t>C.3.6</w:t>
      </w:r>
      <w:r w:rsidR="00A11C0E" w:rsidRPr="004B3397">
        <w:noBreakHyphen/>
      </w:r>
      <w:r w:rsidRPr="004B3397">
        <w:t>2 and Figure C.3.6-3.</w:t>
      </w:r>
    </w:p>
    <w:p w14:paraId="1F539AB1" w14:textId="77777777" w:rsidR="00606A04" w:rsidRPr="004B3397" w:rsidRDefault="00606A04" w:rsidP="00604C4C">
      <w:pPr>
        <w:pStyle w:val="TH"/>
      </w:pPr>
      <w:r w:rsidRPr="004B3397">
        <w:rPr>
          <w:noProof/>
        </w:rPr>
        <w:lastRenderedPageBreak/>
        <w:drawing>
          <wp:inline distT="0" distB="0" distL="0" distR="0" wp14:anchorId="3A1E6748" wp14:editId="39084F4D">
            <wp:extent cx="4813401" cy="1389888"/>
            <wp:effectExtent l="0" t="0" r="6350" b="1270"/>
            <wp:docPr id="42" name="Picture 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42" name="Picture 8" descr="Shape&#10;&#10;Description automatically generated with medium confidence"/>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65623285" w14:textId="77777777" w:rsidR="00606A04" w:rsidRPr="004B3397" w:rsidRDefault="00606A04" w:rsidP="00606A04">
      <w:pPr>
        <w:pStyle w:val="TF"/>
      </w:pPr>
      <w:r w:rsidRPr="004B3397">
        <w:t>Figure C.3.6-2: Setup for power validation measurements for CDL-C UMi</w:t>
      </w:r>
    </w:p>
    <w:p w14:paraId="7801C9F3" w14:textId="77777777" w:rsidR="005B16BC" w:rsidRPr="004B3397" w:rsidRDefault="005B16BC" w:rsidP="005B16BC"/>
    <w:p w14:paraId="3B751148" w14:textId="77777777" w:rsidR="00606A04" w:rsidRPr="004B3397" w:rsidRDefault="00606A04" w:rsidP="00604C4C">
      <w:pPr>
        <w:pStyle w:val="TH"/>
      </w:pPr>
      <w:r w:rsidRPr="004B3397">
        <w:rPr>
          <w:noProof/>
        </w:rPr>
        <w:drawing>
          <wp:inline distT="0" distB="0" distL="0" distR="0" wp14:anchorId="5E952475" wp14:editId="2F9D1A57">
            <wp:extent cx="4885315" cy="1214323"/>
            <wp:effectExtent l="0" t="0" r="0" b="5080"/>
            <wp:docPr id="45" name="Picture 11"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45" name="Picture 11" descr="Shape&#10;&#10;Description automatically generated with medium confidence"/>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1524C0BE" w14:textId="62E50744" w:rsidR="00606A04" w:rsidRPr="004B3397" w:rsidRDefault="00606A04" w:rsidP="00606A04">
      <w:pPr>
        <w:pStyle w:val="TF"/>
      </w:pPr>
      <w:r w:rsidRPr="004B3397">
        <w:t>Figure C.3.6-3: Setup for power validation measurements for CDL-C U</w:t>
      </w:r>
      <w:r w:rsidR="00604C4C" w:rsidRPr="004B3397">
        <w:t>m</w:t>
      </w:r>
      <w:r w:rsidRPr="004B3397">
        <w:t>a</w:t>
      </w:r>
    </w:p>
    <w:p w14:paraId="5CAC318B" w14:textId="77777777" w:rsidR="005B16BC" w:rsidRPr="004B3397" w:rsidRDefault="005B16BC" w:rsidP="005B16BC"/>
    <w:p w14:paraId="3E02EB60" w14:textId="77777777" w:rsidR="00606A04" w:rsidRPr="004B3397" w:rsidRDefault="00606A04" w:rsidP="00A11C0E">
      <w:pPr>
        <w:pStyle w:val="Heading1"/>
      </w:pPr>
      <w:bookmarkStart w:id="73" w:name="_Toc177658782"/>
      <w:r w:rsidRPr="004B3397">
        <w:t>C.4</w:t>
      </w:r>
      <w:r w:rsidRPr="004B3397">
        <w:tab/>
        <w:t>Validation Pass/fail limit</w:t>
      </w:r>
      <w:bookmarkEnd w:id="73"/>
    </w:p>
    <w:p w14:paraId="531BB419" w14:textId="72B02354" w:rsidR="00A82632" w:rsidRPr="004B3397" w:rsidRDefault="00606A04" w:rsidP="00A11C0E">
      <w:pPr>
        <w:pStyle w:val="Heading2"/>
        <w:rPr>
          <w:rFonts w:eastAsia="DengXian"/>
        </w:rPr>
      </w:pPr>
      <w:bookmarkStart w:id="74" w:name="_Toc177658783"/>
      <w:r w:rsidRPr="004B3397">
        <w:rPr>
          <w:rFonts w:eastAsia="DengXian"/>
        </w:rPr>
        <w:t>C.4.1</w:t>
      </w:r>
      <w:r w:rsidRPr="004B3397">
        <w:rPr>
          <w:rFonts w:eastAsia="DengXian"/>
        </w:rPr>
        <w:tab/>
        <w:t>General</w:t>
      </w:r>
      <w:bookmarkEnd w:id="74"/>
    </w:p>
    <w:p w14:paraId="2C1A8904" w14:textId="4ABC2414" w:rsidR="00606A04" w:rsidRPr="004B3397" w:rsidRDefault="00606A04" w:rsidP="00606A04">
      <w:pPr>
        <w:rPr>
          <w:rFonts w:eastAsia="DengXian"/>
        </w:rPr>
      </w:pPr>
      <w:r w:rsidRPr="004B3397">
        <w:t>This clause defines the pass/fail limit of FR1 MPAC system for FR1 channel model validation.</w:t>
      </w:r>
    </w:p>
    <w:p w14:paraId="1C866921" w14:textId="17C79D1D" w:rsidR="00A82632" w:rsidRPr="004B3397" w:rsidRDefault="00606A04" w:rsidP="00A11C0E">
      <w:pPr>
        <w:pStyle w:val="Heading2"/>
        <w:rPr>
          <w:rFonts w:eastAsia="DengXian"/>
        </w:rPr>
      </w:pPr>
      <w:bookmarkStart w:id="75" w:name="_Toc177658784"/>
      <w:r w:rsidRPr="004B3397">
        <w:rPr>
          <w:rFonts w:eastAsia="DengXian"/>
        </w:rPr>
        <w:t>C.4.2</w:t>
      </w:r>
      <w:r w:rsidRPr="004B3397">
        <w:rPr>
          <w:rFonts w:eastAsia="DengXian"/>
        </w:rPr>
        <w:tab/>
        <w:t>Pass/Fail Criteria of PDP</w:t>
      </w:r>
      <w:bookmarkEnd w:id="75"/>
    </w:p>
    <w:p w14:paraId="5A7244A9" w14:textId="02E6FD75" w:rsidR="00606A04" w:rsidRPr="004B3397" w:rsidRDefault="00606A04" w:rsidP="00606A04">
      <w:r w:rsidRPr="004B3397">
        <w:t>This clause defines the pass/fail criteria of PDP, this pass/fail limits apply for all FR1 frequency bands, for both combined and individual beams.</w:t>
      </w:r>
    </w:p>
    <w:p w14:paraId="6CC0FBE8" w14:textId="77777777" w:rsidR="00606A04" w:rsidRPr="004B3397" w:rsidRDefault="00606A04" w:rsidP="00606A04">
      <w:r w:rsidRPr="004B3397">
        <w:t>The detailed pass/fail limits for each cluster of CDL-C UMa and CDL-C UMi are defined in Table C.4.2-1.</w:t>
      </w:r>
    </w:p>
    <w:p w14:paraId="428CDE6E" w14:textId="77777777" w:rsidR="00606A04" w:rsidRPr="004B3397" w:rsidRDefault="00606A04" w:rsidP="00606A04">
      <w:pPr>
        <w:pStyle w:val="TH"/>
        <w:rPr>
          <w:lang w:eastAsia="fi-FI"/>
        </w:rPr>
      </w:pPr>
      <w:r w:rsidRPr="004B3397">
        <w:t>Table C.4.2-1: PDP pass/fail limits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2"/>
        <w:gridCol w:w="2835"/>
        <w:gridCol w:w="1823"/>
      </w:tblGrid>
      <w:tr w:rsidR="00606A04" w:rsidRPr="004B3397" w14:paraId="38EA34A7"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shd w:val="clear" w:color="auto" w:fill="D9D9D9"/>
            <w:vAlign w:val="center"/>
          </w:tcPr>
          <w:p w14:paraId="313DF236" w14:textId="77777777" w:rsidR="00606A04" w:rsidRPr="004B3397" w:rsidRDefault="00606A04" w:rsidP="007033F3">
            <w:pPr>
              <w:pStyle w:val="TAH"/>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81C9B3" w14:textId="73C38D3F" w:rsidR="00606A04" w:rsidRPr="004B3397" w:rsidRDefault="00606A04" w:rsidP="007033F3">
            <w:pPr>
              <w:pStyle w:val="TAH"/>
              <w:rPr>
                <w:bCs/>
              </w:rPr>
            </w:pPr>
            <w:r w:rsidRPr="004B3397">
              <w:rPr>
                <w:bCs/>
              </w:rPr>
              <w:t>Power</w:t>
            </w:r>
            <w:r w:rsidR="002A2300" w:rsidRPr="004B3397">
              <w:rPr>
                <w:bCs/>
              </w:rPr>
              <w:t xml:space="preserve"> </w:t>
            </w:r>
            <w:r w:rsidRPr="004B3397">
              <w:rPr>
                <w:bCs/>
              </w:rPr>
              <w:t>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E23A7D3" w14:textId="3E4F5E24" w:rsidR="00606A04" w:rsidRPr="004B3397" w:rsidRDefault="00606A04" w:rsidP="007033F3">
            <w:pPr>
              <w:pStyle w:val="TAH"/>
              <w:rPr>
                <w:bCs/>
              </w:rPr>
            </w:pPr>
            <w:r w:rsidRPr="004B3397">
              <w:rPr>
                <w:bCs/>
              </w:rPr>
              <w:t>Delay</w:t>
            </w:r>
            <w:r w:rsidR="002A2300" w:rsidRPr="004B3397">
              <w:rPr>
                <w:bCs/>
              </w:rPr>
              <w:t xml:space="preserve"> </w:t>
            </w:r>
            <w:r w:rsidRPr="004B3397">
              <w:rPr>
                <w:bCs/>
              </w:rPr>
              <w:t>Tolerance</w:t>
            </w:r>
          </w:p>
        </w:tc>
      </w:tr>
      <w:tr w:rsidR="00606A04" w:rsidRPr="004B3397" w14:paraId="3863A224"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0BF2ACD5" w14:textId="6376B382" w:rsidR="00606A04" w:rsidRPr="004B3397" w:rsidRDefault="00606A04" w:rsidP="007033F3">
            <w:pPr>
              <w:pStyle w:val="TAC"/>
            </w:pPr>
            <w:r w:rsidRPr="004B3397">
              <w:t>Paths</w:t>
            </w:r>
            <w:r w:rsidR="002A2300" w:rsidRPr="004B3397">
              <w:t xml:space="preserve"> </w:t>
            </w:r>
            <w:r w:rsidRPr="004B3397">
              <w:t>from</w:t>
            </w:r>
            <w:r w:rsidR="002A2300" w:rsidRPr="004B3397">
              <w:t xml:space="preserve"> </w:t>
            </w:r>
            <w:r w:rsidRPr="004B3397">
              <w:t>0</w:t>
            </w:r>
            <w:r w:rsidR="00A11C0E" w:rsidRPr="004B3397">
              <w:t xml:space="preserve"> </w:t>
            </w:r>
            <w:r w:rsidRPr="004B3397">
              <w:t>dB</w:t>
            </w:r>
            <w:r w:rsidR="002A2300" w:rsidRPr="004B3397">
              <w:t xml:space="preserve"> </w:t>
            </w:r>
            <w:r w:rsidRPr="004B3397">
              <w:t>to</w:t>
            </w:r>
            <w:r w:rsidR="002A2300" w:rsidRPr="004B3397">
              <w:t xml:space="preserve"> </w:t>
            </w:r>
            <w:r w:rsidRPr="004B3397">
              <w:t>10</w:t>
            </w:r>
            <w:r w:rsidR="00A11C0E" w:rsidRPr="004B3397">
              <w:t xml:space="preserve"> </w:t>
            </w:r>
            <w:r w:rsidRPr="004B3397">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7DD29C3" w14:textId="319939CB" w:rsidR="00606A04" w:rsidRPr="004B3397" w:rsidRDefault="00606A04" w:rsidP="007033F3">
            <w:pPr>
              <w:pStyle w:val="TAC"/>
            </w:pPr>
            <w:r w:rsidRPr="004B3397">
              <w:t>±1</w:t>
            </w:r>
            <w:r w:rsidR="00A11C0E" w:rsidRPr="004B3397">
              <w:t xml:space="preserve"> </w:t>
            </w:r>
            <w:r w:rsidRPr="004B3397">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A981B7E" w14:textId="109D017D" w:rsidR="00606A04" w:rsidRPr="004B3397" w:rsidRDefault="00606A04" w:rsidP="007033F3">
            <w:pPr>
              <w:pStyle w:val="TAC"/>
            </w:pPr>
            <w:r w:rsidRPr="004B3397">
              <w:t>±6</w:t>
            </w:r>
            <w:r w:rsidR="00A11C0E" w:rsidRPr="004B3397">
              <w:t xml:space="preserve"> </w:t>
            </w:r>
            <w:r w:rsidRPr="004B3397">
              <w:t>ns</w:t>
            </w:r>
          </w:p>
        </w:tc>
      </w:tr>
      <w:tr w:rsidR="00606A04" w:rsidRPr="004B3397" w14:paraId="35121DF1"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6150122C" w14:textId="722E5DF8" w:rsidR="00606A04" w:rsidRPr="004B3397" w:rsidRDefault="00606A04" w:rsidP="007033F3">
            <w:pPr>
              <w:pStyle w:val="TAC"/>
            </w:pPr>
            <w:r w:rsidRPr="004B3397">
              <w:t>Paths</w:t>
            </w:r>
            <w:r w:rsidR="002A2300" w:rsidRPr="004B3397">
              <w:t xml:space="preserve"> </w:t>
            </w:r>
            <w:r w:rsidRPr="004B3397">
              <w:t>from</w:t>
            </w:r>
            <w:r w:rsidR="002A2300" w:rsidRPr="004B3397">
              <w:t xml:space="preserve"> </w:t>
            </w:r>
            <w:r w:rsidRPr="004B3397">
              <w:t>10</w:t>
            </w:r>
            <w:r w:rsidR="00A11C0E" w:rsidRPr="004B3397">
              <w:t xml:space="preserve"> </w:t>
            </w:r>
            <w:r w:rsidRPr="004B3397">
              <w:t>dB</w:t>
            </w:r>
            <w:r w:rsidR="002A2300" w:rsidRPr="004B3397">
              <w:t xml:space="preserve"> </w:t>
            </w:r>
            <w:r w:rsidRPr="004B3397">
              <w:t>to</w:t>
            </w:r>
            <w:r w:rsidR="002A2300" w:rsidRPr="004B3397">
              <w:t xml:space="preserve"> </w:t>
            </w:r>
            <w:r w:rsidRPr="004B3397">
              <w:t>20</w:t>
            </w:r>
            <w:r w:rsidR="00A11C0E" w:rsidRPr="004B3397">
              <w:t xml:space="preserve"> </w:t>
            </w:r>
            <w:r w:rsidRPr="004B3397">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D60CAE" w14:textId="123661A2" w:rsidR="00606A04" w:rsidRPr="004B3397" w:rsidRDefault="00606A04" w:rsidP="007033F3">
            <w:pPr>
              <w:pStyle w:val="TAC"/>
            </w:pPr>
            <w:r w:rsidRPr="004B3397">
              <w:t>±2.5</w:t>
            </w:r>
            <w:r w:rsidR="00A11C0E" w:rsidRPr="004B3397">
              <w:t xml:space="preserve"> </w:t>
            </w:r>
            <w:r w:rsidRPr="004B3397">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49B1623A" w14:textId="3E63CC02" w:rsidR="00606A04" w:rsidRPr="004B3397" w:rsidRDefault="00606A04" w:rsidP="007033F3">
            <w:pPr>
              <w:pStyle w:val="TAC"/>
            </w:pPr>
            <w:r w:rsidRPr="004B3397">
              <w:t>±6</w:t>
            </w:r>
            <w:r w:rsidR="00A11C0E" w:rsidRPr="004B3397">
              <w:t xml:space="preserve"> </w:t>
            </w:r>
            <w:r w:rsidRPr="004B3397">
              <w:t>ns</w:t>
            </w:r>
          </w:p>
        </w:tc>
      </w:tr>
      <w:tr w:rsidR="00606A04" w:rsidRPr="004B3397" w14:paraId="422FF2AE"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13137C59" w14:textId="20458808" w:rsidR="00606A04" w:rsidRPr="004B3397" w:rsidRDefault="00606A04" w:rsidP="007033F3">
            <w:pPr>
              <w:pStyle w:val="TAC"/>
            </w:pPr>
            <w:r w:rsidRPr="004B3397">
              <w:t>Paths</w:t>
            </w:r>
            <w:r w:rsidR="002A2300" w:rsidRPr="004B3397">
              <w:t xml:space="preserve"> </w:t>
            </w:r>
            <w:r w:rsidRPr="004B3397">
              <w:t>from</w:t>
            </w:r>
            <w:r w:rsidR="002A2300" w:rsidRPr="004B3397">
              <w:t xml:space="preserve"> </w:t>
            </w:r>
            <w:r w:rsidRPr="004B3397">
              <w:t>20</w:t>
            </w:r>
            <w:r w:rsidR="00A11C0E" w:rsidRPr="004B3397">
              <w:t xml:space="preserve"> </w:t>
            </w:r>
            <w:r w:rsidRPr="004B3397">
              <w:t>dB</w:t>
            </w:r>
            <w:r w:rsidR="002A2300" w:rsidRPr="004B3397">
              <w:t xml:space="preserve"> </w:t>
            </w:r>
            <w:r w:rsidRPr="004B3397">
              <w:t>to</w:t>
            </w:r>
            <w:r w:rsidR="002A2300" w:rsidRPr="004B3397">
              <w:t xml:space="preserve"> </w:t>
            </w:r>
            <w:r w:rsidRPr="004B3397">
              <w:t>30</w:t>
            </w:r>
            <w:r w:rsidR="00A11C0E" w:rsidRPr="004B3397">
              <w:t xml:space="preserve"> </w:t>
            </w:r>
            <w:r w:rsidRPr="004B3397">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9614FB" w14:textId="18567522" w:rsidR="00606A04" w:rsidRPr="004B3397" w:rsidRDefault="00606A04" w:rsidP="007033F3">
            <w:pPr>
              <w:pStyle w:val="TAC"/>
            </w:pPr>
            <w:r w:rsidRPr="004B3397">
              <w:t>±5</w:t>
            </w:r>
            <w:r w:rsidR="00A11C0E" w:rsidRPr="004B3397">
              <w:t xml:space="preserve"> </w:t>
            </w:r>
            <w:r w:rsidRPr="004B3397">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1AFD94B" w14:textId="14B892ED" w:rsidR="00606A04" w:rsidRPr="004B3397" w:rsidRDefault="00606A04" w:rsidP="007033F3">
            <w:pPr>
              <w:pStyle w:val="TAC"/>
            </w:pPr>
            <w:r w:rsidRPr="004B3397">
              <w:t>±6</w:t>
            </w:r>
            <w:r w:rsidR="00A11C0E" w:rsidRPr="004B3397">
              <w:t xml:space="preserve"> </w:t>
            </w:r>
            <w:r w:rsidRPr="004B3397">
              <w:t>ns</w:t>
            </w:r>
          </w:p>
        </w:tc>
      </w:tr>
      <w:tr w:rsidR="00606A04" w:rsidRPr="004B3397" w14:paraId="567AEF21"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447DCE49" w14:textId="0D27C6B5" w:rsidR="00606A04" w:rsidRPr="004B3397" w:rsidRDefault="00606A04" w:rsidP="007033F3">
            <w:pPr>
              <w:pStyle w:val="TAC"/>
            </w:pPr>
            <w:r w:rsidRPr="004B3397">
              <w:t>Paths</w:t>
            </w:r>
            <w:r w:rsidR="002A2300" w:rsidRPr="004B3397">
              <w:t xml:space="preserve"> </w:t>
            </w:r>
            <w:r w:rsidRPr="004B3397">
              <w:t>from</w:t>
            </w:r>
            <w:r w:rsidR="002A2300" w:rsidRPr="004B3397">
              <w:t xml:space="preserve"> </w:t>
            </w:r>
            <w:r w:rsidRPr="004B3397">
              <w:t>30</w:t>
            </w:r>
            <w:r w:rsidR="00A11C0E" w:rsidRPr="004B3397">
              <w:t xml:space="preserve"> </w:t>
            </w:r>
            <w:r w:rsidRPr="004B3397">
              <w:t>dB</w:t>
            </w:r>
            <w:r w:rsidR="002A2300" w:rsidRPr="004B3397">
              <w:t xml:space="preserve"> </w:t>
            </w:r>
            <w:r w:rsidRPr="004B3397">
              <w:t>to</w:t>
            </w:r>
            <w:r w:rsidR="002A2300" w:rsidRPr="004B3397">
              <w:t xml:space="preserve"> </w:t>
            </w:r>
            <w:r w:rsidRPr="004B3397">
              <w:t>40</w:t>
            </w:r>
            <w:r w:rsidR="00A11C0E" w:rsidRPr="004B3397">
              <w:t xml:space="preserve"> </w:t>
            </w:r>
            <w:r w:rsidRPr="004B3397">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95F8E87" w14:textId="27DE39CD" w:rsidR="00606A04" w:rsidRPr="004B3397" w:rsidRDefault="00606A04" w:rsidP="007033F3">
            <w:pPr>
              <w:pStyle w:val="TAC"/>
            </w:pPr>
            <w:r w:rsidRPr="004B3397">
              <w:t>±10</w:t>
            </w:r>
            <w:r w:rsidR="00A11C0E" w:rsidRPr="004B3397">
              <w:t xml:space="preserve"> </w:t>
            </w:r>
            <w:r w:rsidRPr="004B3397">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51EB99DF" w14:textId="55381A26" w:rsidR="00606A04" w:rsidRPr="004B3397" w:rsidRDefault="00606A04" w:rsidP="007033F3">
            <w:pPr>
              <w:pStyle w:val="TAC"/>
            </w:pPr>
            <w:r w:rsidRPr="004B3397">
              <w:t>±6</w:t>
            </w:r>
            <w:r w:rsidR="00A11C0E" w:rsidRPr="004B3397">
              <w:t xml:space="preserve"> </w:t>
            </w:r>
            <w:r w:rsidRPr="004B3397">
              <w:t>ns</w:t>
            </w:r>
          </w:p>
        </w:tc>
      </w:tr>
    </w:tbl>
    <w:p w14:paraId="321B7EA0" w14:textId="77777777" w:rsidR="00A82632" w:rsidRPr="004B3397" w:rsidRDefault="00A82632" w:rsidP="00604C4C">
      <w:pPr>
        <w:rPr>
          <w:rFonts w:eastAsia="DengXian"/>
        </w:rPr>
      </w:pPr>
    </w:p>
    <w:p w14:paraId="60EF3B4E" w14:textId="67D21688" w:rsidR="00A82632" w:rsidRPr="004B3397" w:rsidRDefault="00606A04" w:rsidP="00A11C0E">
      <w:pPr>
        <w:pStyle w:val="Heading2"/>
        <w:rPr>
          <w:rFonts w:eastAsia="DengXian"/>
        </w:rPr>
      </w:pPr>
      <w:bookmarkStart w:id="76" w:name="_Toc177658785"/>
      <w:r w:rsidRPr="004B3397">
        <w:rPr>
          <w:rFonts w:eastAsia="DengXian"/>
        </w:rPr>
        <w:t>C.4.3</w:t>
      </w:r>
      <w:r w:rsidRPr="004B3397">
        <w:rPr>
          <w:rFonts w:eastAsia="DengXian"/>
        </w:rPr>
        <w:tab/>
        <w:t>Pass/Fail Criteria of Doppler/Temporal correlation</w:t>
      </w:r>
      <w:bookmarkEnd w:id="76"/>
    </w:p>
    <w:p w14:paraId="10E303FD" w14:textId="61AD733E" w:rsidR="00606A04" w:rsidRPr="004B3397" w:rsidRDefault="00606A04" w:rsidP="00606A04">
      <w:r w:rsidRPr="004B3397">
        <w:t>This clause defines the pass/fail criteria of doppler/temporal correlation, this pass/fail limits apply for all channel models in all FR1 frequency bands, for both combined and individual beams.</w:t>
      </w:r>
    </w:p>
    <w:p w14:paraId="701CC671" w14:textId="75C5CA40" w:rsidR="00606A04" w:rsidRPr="004B3397" w:rsidRDefault="00606A04" w:rsidP="00606A04">
      <w:r w:rsidRPr="004B3397">
        <w:t xml:space="preserve">The pass/fail limits for theoretical temporal correlation defined in </w:t>
      </w:r>
      <w:r w:rsidR="00A11C0E" w:rsidRPr="004B3397">
        <w:t>clause</w:t>
      </w:r>
      <w:r w:rsidRPr="004B3397">
        <w:t xml:space="preserve"> C.3.3 above 0.3 are formed as bands of ±0.1</w:t>
      </w:r>
      <w:r w:rsidR="00A11C0E" w:rsidRPr="004B3397">
        <w:t xml:space="preserve"> </w:t>
      </w:r>
      <w:r w:rsidRPr="004B3397">
        <w:t>of correlation capped at 1 at the high end. Additionally, when the theoretical temporal correlation drops below 0.3, the limits are formed at bands of ±0.3 of correlation capped at 0 at the low end.</w:t>
      </w:r>
    </w:p>
    <w:p w14:paraId="1AF5CC79" w14:textId="77777777" w:rsidR="00606A04" w:rsidRPr="004B3397" w:rsidRDefault="00606A04" w:rsidP="00606A04">
      <w:pPr>
        <w:pStyle w:val="TH"/>
      </w:pPr>
      <w:r w:rsidRPr="004B3397">
        <w:lastRenderedPageBreak/>
        <w:t>Table C.4.3-1: pass/fail limits for temporal correlation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8"/>
        <w:gridCol w:w="775"/>
        <w:gridCol w:w="768"/>
        <w:gridCol w:w="808"/>
        <w:gridCol w:w="768"/>
        <w:gridCol w:w="775"/>
        <w:gridCol w:w="768"/>
        <w:gridCol w:w="949"/>
        <w:gridCol w:w="768"/>
        <w:gridCol w:w="775"/>
        <w:gridCol w:w="768"/>
        <w:gridCol w:w="803"/>
      </w:tblGrid>
      <w:tr w:rsidR="00606A04" w:rsidRPr="004B3397" w14:paraId="463FD444" w14:textId="77777777" w:rsidTr="0024290A">
        <w:trPr>
          <w:tblHeader/>
          <w:jc w:val="center"/>
        </w:trPr>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2B1F554" w14:textId="6D297501" w:rsidR="00606A04" w:rsidRPr="004B3397" w:rsidRDefault="00606A04" w:rsidP="0024290A">
            <w:pPr>
              <w:pStyle w:val="TAH"/>
              <w:keepNext w:val="0"/>
              <w:keepLines w:val="0"/>
            </w:pPr>
            <w:r w:rsidRPr="004B3397">
              <w:t>CDL-C</w:t>
            </w:r>
            <w:r w:rsidR="002A2300" w:rsidRPr="004B3397">
              <w:t xml:space="preserve"> </w:t>
            </w:r>
            <w:r w:rsidRPr="004B3397">
              <w:t>UMa</w:t>
            </w:r>
            <w:r w:rsidR="002A2300" w:rsidRPr="004B3397">
              <w:t xml:space="preserve"> </w:t>
            </w:r>
            <w:r w:rsidRPr="004B3397">
              <w:t>beam</w:t>
            </w:r>
            <w:r w:rsidR="002A2300" w:rsidRPr="004B3397">
              <w:t xml:space="preserve"> </w:t>
            </w:r>
            <w:r w:rsidRPr="004B3397">
              <w:t>1</w:t>
            </w:r>
            <w:r w:rsidR="002A2300" w:rsidRPr="004B3397">
              <w:t xml:space="preserve"> </w:t>
            </w:r>
            <w:r w:rsidRPr="004B3397">
              <w:t>at</w:t>
            </w:r>
            <w:r w:rsidR="002A2300" w:rsidRPr="004B3397">
              <w:t xml:space="preserve"> </w:t>
            </w:r>
            <w:r w:rsidRPr="004B3397">
              <w:t>≤</w:t>
            </w:r>
            <w:r w:rsidR="002A2300" w:rsidRPr="004B3397">
              <w:t xml:space="preserve"> </w:t>
            </w:r>
            <w:r w:rsidRPr="004B3397">
              <w:t>2.5</w:t>
            </w:r>
            <w:r w:rsidR="002A2300" w:rsidRPr="004B3397">
              <w:t xml:space="preserve"> </w:t>
            </w:r>
            <w:r w:rsidRPr="004B3397">
              <w:t>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1D7A45" w14:textId="46031829" w:rsidR="00606A04" w:rsidRPr="004B3397" w:rsidRDefault="00606A04" w:rsidP="0024290A">
            <w:pPr>
              <w:pStyle w:val="TAH"/>
              <w:keepNext w:val="0"/>
              <w:keepLines w:val="0"/>
            </w:pPr>
            <w:r w:rsidRPr="004B3397">
              <w:t>CDL-C</w:t>
            </w:r>
            <w:r w:rsidR="002A2300" w:rsidRPr="004B3397">
              <w:t xml:space="preserve"> </w:t>
            </w:r>
            <w:r w:rsidRPr="004B3397">
              <w:t>UMa</w:t>
            </w:r>
            <w:r w:rsidR="002A2300" w:rsidRPr="004B3397">
              <w:t xml:space="preserve"> </w:t>
            </w:r>
            <w:r w:rsidRPr="004B3397">
              <w:t>beam</w:t>
            </w:r>
            <w:r w:rsidR="002A2300" w:rsidRPr="004B3397">
              <w:t xml:space="preserve"> </w:t>
            </w:r>
            <w:r w:rsidRPr="004B3397">
              <w:t>2</w:t>
            </w:r>
            <w:r w:rsidR="002A2300" w:rsidRPr="004B3397">
              <w:t xml:space="preserve"> </w:t>
            </w:r>
            <w:r w:rsidRPr="004B3397">
              <w:t>at</w:t>
            </w:r>
            <w:r w:rsidR="002A2300" w:rsidRPr="004B3397">
              <w:t xml:space="preserve"> </w:t>
            </w:r>
            <w:r w:rsidRPr="004B3397">
              <w:t>≤</w:t>
            </w:r>
            <w:r w:rsidR="002A2300" w:rsidRPr="004B3397">
              <w:t xml:space="preserve"> </w:t>
            </w:r>
            <w:r w:rsidRPr="004B3397">
              <w:t>2.5</w:t>
            </w:r>
            <w:r w:rsidR="002A2300" w:rsidRPr="004B3397">
              <w:t xml:space="preserve"> </w:t>
            </w:r>
            <w:r w:rsidRPr="004B3397">
              <w:t>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5E89257" w14:textId="04BBB1F1" w:rsidR="00606A04" w:rsidRPr="004B3397" w:rsidRDefault="00606A04" w:rsidP="0024290A">
            <w:pPr>
              <w:pStyle w:val="TAH"/>
              <w:keepNext w:val="0"/>
              <w:keepLines w:val="0"/>
            </w:pPr>
            <w:r w:rsidRPr="004B3397">
              <w:t>CDL-C</w:t>
            </w:r>
            <w:r w:rsidR="002A2300" w:rsidRPr="004B3397">
              <w:t xml:space="preserve"> </w:t>
            </w:r>
            <w:r w:rsidRPr="004B3397">
              <w:t>UMa</w:t>
            </w:r>
            <w:r w:rsidR="002A2300" w:rsidRPr="004B3397">
              <w:t xml:space="preserve"> </w:t>
            </w:r>
            <w:r w:rsidRPr="004B3397">
              <w:t>beam</w:t>
            </w:r>
            <w:r w:rsidR="002A2300" w:rsidRPr="004B3397">
              <w:t xml:space="preserve"> </w:t>
            </w:r>
            <w:r w:rsidRPr="004B3397">
              <w:t>1</w:t>
            </w:r>
            <w:r w:rsidR="002A2300" w:rsidRPr="004B3397">
              <w:t xml:space="preserve"> </w:t>
            </w:r>
            <w:r w:rsidRPr="004B3397">
              <w:t>at</w:t>
            </w:r>
            <w:r w:rsidR="002A2300" w:rsidRPr="004B3397">
              <w:t xml:space="preserve"> </w:t>
            </w:r>
            <w:r w:rsidRPr="004B3397">
              <w:t>&gt;</w:t>
            </w:r>
            <w:r w:rsidR="002A2300" w:rsidRPr="004B3397">
              <w:t xml:space="preserve"> </w:t>
            </w:r>
            <w:r w:rsidRPr="004B3397">
              <w:t>2.5</w:t>
            </w:r>
            <w:r w:rsidR="002A2300" w:rsidRPr="004B3397">
              <w:t xml:space="preserve"> </w:t>
            </w:r>
            <w:r w:rsidRPr="004B3397">
              <w:t>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2F550" w14:textId="7F8501EE" w:rsidR="00606A04" w:rsidRPr="004B3397" w:rsidRDefault="00606A04" w:rsidP="0024290A">
            <w:pPr>
              <w:pStyle w:val="TAH"/>
              <w:keepNext w:val="0"/>
              <w:keepLines w:val="0"/>
            </w:pPr>
            <w:r w:rsidRPr="004B3397">
              <w:t>CDL-C</w:t>
            </w:r>
            <w:r w:rsidR="002A2300" w:rsidRPr="004B3397">
              <w:t xml:space="preserve"> </w:t>
            </w:r>
            <w:r w:rsidRPr="004B3397">
              <w:t>UMa</w:t>
            </w:r>
            <w:r w:rsidR="002A2300" w:rsidRPr="004B3397">
              <w:t xml:space="preserve"> </w:t>
            </w:r>
            <w:r w:rsidRPr="004B3397">
              <w:t>beam</w:t>
            </w:r>
            <w:r w:rsidR="002A2300" w:rsidRPr="004B3397">
              <w:t xml:space="preserve"> </w:t>
            </w:r>
            <w:r w:rsidRPr="004B3397">
              <w:t>2</w:t>
            </w:r>
            <w:r w:rsidR="002A2300" w:rsidRPr="004B3397">
              <w:t xml:space="preserve"> </w:t>
            </w:r>
            <w:r w:rsidRPr="004B3397">
              <w:t>at</w:t>
            </w:r>
            <w:r w:rsidR="002A2300" w:rsidRPr="004B3397">
              <w:t xml:space="preserve"> </w:t>
            </w:r>
            <w:r w:rsidRPr="004B3397">
              <w:t>&gt;</w:t>
            </w:r>
            <w:r w:rsidR="002A2300" w:rsidRPr="004B3397">
              <w:t xml:space="preserve"> </w:t>
            </w:r>
            <w:r w:rsidRPr="004B3397">
              <w:t>2.5</w:t>
            </w:r>
            <w:r w:rsidR="002A2300" w:rsidRPr="004B3397">
              <w:t xml:space="preserve"> </w:t>
            </w:r>
            <w:r w:rsidRPr="004B3397">
              <w:t>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1C9D281" w14:textId="3E34DC84" w:rsidR="00606A04" w:rsidRPr="004B3397" w:rsidRDefault="00606A04" w:rsidP="0024290A">
            <w:pPr>
              <w:pStyle w:val="TAH"/>
              <w:keepNext w:val="0"/>
              <w:keepLines w:val="0"/>
            </w:pPr>
            <w:r w:rsidRPr="004B3397">
              <w:t>CDL-C</w:t>
            </w:r>
            <w:r w:rsidR="002A2300" w:rsidRPr="004B3397">
              <w:t xml:space="preserve"> </w:t>
            </w:r>
            <w:r w:rsidRPr="004B3397">
              <w:t>UMi</w:t>
            </w:r>
            <w:r w:rsidR="002A2300" w:rsidRPr="004B3397">
              <w:t xml:space="preserve"> </w:t>
            </w:r>
            <w:r w:rsidRPr="004B3397">
              <w:t>beam</w:t>
            </w:r>
            <w:r w:rsidR="002A2300" w:rsidRPr="004B3397">
              <w:t xml:space="preserve"> </w:t>
            </w:r>
            <w:r w:rsidRPr="004B3397">
              <w:t>1</w:t>
            </w:r>
            <w:r w:rsidR="002A2300" w:rsidRPr="004B3397">
              <w:t xml:space="preserve"> </w:t>
            </w:r>
            <w:r w:rsidRPr="004B3397">
              <w:t>at</w:t>
            </w:r>
            <w:r w:rsidR="002A2300" w:rsidRPr="004B3397">
              <w:t xml:space="preserve"> </w:t>
            </w:r>
            <w:r w:rsidRPr="004B3397">
              <w:t>≤</w:t>
            </w:r>
            <w:r w:rsidR="002A2300" w:rsidRPr="004B3397">
              <w:t xml:space="preserve"> </w:t>
            </w:r>
            <w:r w:rsidRPr="004B3397">
              <w:t>2.5</w:t>
            </w:r>
            <w:r w:rsidR="002A2300" w:rsidRPr="004B3397">
              <w:t xml:space="preserve"> </w:t>
            </w:r>
            <w:r w:rsidRPr="004B3397">
              <w:t>GHz</w:t>
            </w:r>
          </w:p>
        </w:tc>
        <w:tc>
          <w:tcPr>
            <w:tcW w:w="157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69D93E6" w14:textId="2F9C9725" w:rsidR="00606A04" w:rsidRPr="004B3397" w:rsidRDefault="00606A04" w:rsidP="0024290A">
            <w:pPr>
              <w:pStyle w:val="TAH"/>
              <w:keepNext w:val="0"/>
              <w:keepLines w:val="0"/>
            </w:pPr>
            <w:r w:rsidRPr="004B3397">
              <w:t>CDL-C</w:t>
            </w:r>
            <w:r w:rsidR="002A2300" w:rsidRPr="004B3397">
              <w:t xml:space="preserve"> </w:t>
            </w:r>
            <w:r w:rsidRPr="004B3397">
              <w:t>UMi</w:t>
            </w:r>
            <w:r w:rsidR="002A2300" w:rsidRPr="004B3397">
              <w:t xml:space="preserve"> </w:t>
            </w:r>
            <w:r w:rsidRPr="004B3397">
              <w:t>beam</w:t>
            </w:r>
            <w:r w:rsidR="002A2300" w:rsidRPr="004B3397">
              <w:t xml:space="preserve"> </w:t>
            </w:r>
            <w:r w:rsidRPr="004B3397">
              <w:t>1</w:t>
            </w:r>
            <w:r w:rsidR="002A2300" w:rsidRPr="004B3397">
              <w:t xml:space="preserve"> </w:t>
            </w:r>
            <w:r w:rsidRPr="004B3397">
              <w:t>at</w:t>
            </w:r>
            <w:r w:rsidR="002A2300" w:rsidRPr="004B3397">
              <w:t xml:space="preserve"> </w:t>
            </w:r>
            <w:r w:rsidRPr="004B3397">
              <w:t>&gt;</w:t>
            </w:r>
            <w:r w:rsidR="002A2300" w:rsidRPr="004B3397">
              <w:t xml:space="preserve"> </w:t>
            </w:r>
            <w:r w:rsidRPr="004B3397">
              <w:t>2.5</w:t>
            </w:r>
            <w:r w:rsidR="002A2300" w:rsidRPr="004B3397">
              <w:t xml:space="preserve"> </w:t>
            </w:r>
            <w:r w:rsidRPr="004B3397">
              <w:t>GHz</w:t>
            </w:r>
          </w:p>
        </w:tc>
      </w:tr>
      <w:tr w:rsidR="00606A04" w:rsidRPr="004B3397" w14:paraId="41977A18" w14:textId="77777777" w:rsidTr="0024290A">
        <w:trPr>
          <w:tblHeader/>
          <w:jc w:val="center"/>
        </w:trPr>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9BF1C42" w14:textId="77777777" w:rsidR="00606A04" w:rsidRPr="004B3397" w:rsidRDefault="00606A04" w:rsidP="0024290A">
            <w:pPr>
              <w:pStyle w:val="TAH"/>
              <w:keepNext w:val="0"/>
              <w:keepLines w:val="0"/>
            </w:pPr>
            <w:r w:rsidRPr="004B3397">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53ABC480" w14:textId="77777777" w:rsidR="00606A04" w:rsidRPr="004B3397" w:rsidRDefault="00606A04" w:rsidP="0024290A">
            <w:pPr>
              <w:pStyle w:val="TAH"/>
              <w:keepNext w:val="0"/>
              <w:keepLines w:val="0"/>
            </w:pPr>
            <w:r w:rsidRPr="004B3397">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F9E4900" w14:textId="77777777" w:rsidR="00606A04" w:rsidRPr="004B3397" w:rsidRDefault="00606A04" w:rsidP="0024290A">
            <w:pPr>
              <w:pStyle w:val="TAH"/>
              <w:keepNext w:val="0"/>
              <w:keepLines w:val="0"/>
            </w:pPr>
            <w:r w:rsidRPr="004B3397">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63716B" w14:textId="77777777" w:rsidR="00606A04" w:rsidRPr="004B3397" w:rsidRDefault="00606A04" w:rsidP="0024290A">
            <w:pPr>
              <w:pStyle w:val="TAH"/>
              <w:keepNext w:val="0"/>
              <w:keepLines w:val="0"/>
            </w:pPr>
            <w:r w:rsidRPr="004B3397">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0030FC7" w14:textId="77777777" w:rsidR="00606A04" w:rsidRPr="004B3397" w:rsidRDefault="00606A04" w:rsidP="0024290A">
            <w:pPr>
              <w:pStyle w:val="TAH"/>
              <w:keepNext w:val="0"/>
              <w:keepLines w:val="0"/>
            </w:pPr>
            <w:r w:rsidRPr="004B3397">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0813383" w14:textId="77777777" w:rsidR="00606A04" w:rsidRPr="004B3397" w:rsidRDefault="00606A04" w:rsidP="0024290A">
            <w:pPr>
              <w:pStyle w:val="TAH"/>
              <w:keepNext w:val="0"/>
              <w:keepLines w:val="0"/>
            </w:pPr>
            <w:r w:rsidRPr="004B3397">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7A209D9" w14:textId="77777777" w:rsidR="00606A04" w:rsidRPr="004B3397" w:rsidRDefault="00606A04" w:rsidP="0024290A">
            <w:pPr>
              <w:pStyle w:val="TAH"/>
              <w:keepNext w:val="0"/>
              <w:keepLines w:val="0"/>
            </w:pPr>
            <w:r w:rsidRPr="004B3397">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E609AFC" w14:textId="77777777" w:rsidR="00606A04" w:rsidRPr="004B3397" w:rsidRDefault="00606A04" w:rsidP="0024290A">
            <w:pPr>
              <w:pStyle w:val="TAH"/>
              <w:keepNext w:val="0"/>
              <w:keepLines w:val="0"/>
            </w:pPr>
            <w:r w:rsidRPr="004B3397">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265E29" w14:textId="77777777" w:rsidR="00606A04" w:rsidRPr="004B3397" w:rsidRDefault="00606A04" w:rsidP="0024290A">
            <w:pPr>
              <w:pStyle w:val="TAH"/>
              <w:keepNext w:val="0"/>
              <w:keepLines w:val="0"/>
            </w:pPr>
            <w:r w:rsidRPr="004B3397">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9F70F9A" w14:textId="77777777" w:rsidR="00606A04" w:rsidRPr="004B3397" w:rsidRDefault="00606A04" w:rsidP="0024290A">
            <w:pPr>
              <w:pStyle w:val="TAH"/>
              <w:keepNext w:val="0"/>
              <w:keepLines w:val="0"/>
            </w:pPr>
            <w:r w:rsidRPr="004B3397">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61E7671" w14:textId="77777777" w:rsidR="00606A04" w:rsidRPr="004B3397" w:rsidRDefault="00606A04" w:rsidP="0024290A">
            <w:pPr>
              <w:pStyle w:val="TAH"/>
              <w:keepNext w:val="0"/>
              <w:keepLines w:val="0"/>
            </w:pPr>
            <w:r w:rsidRPr="004B3397">
              <w:t>Lower</w:t>
            </w:r>
          </w:p>
        </w:tc>
        <w:tc>
          <w:tcPr>
            <w:tcW w:w="80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9B28B51" w14:textId="77777777" w:rsidR="00606A04" w:rsidRPr="004B3397" w:rsidRDefault="00606A04" w:rsidP="0024290A">
            <w:pPr>
              <w:pStyle w:val="TAH"/>
              <w:keepNext w:val="0"/>
              <w:keepLines w:val="0"/>
            </w:pPr>
            <w:r w:rsidRPr="004B3397">
              <w:t>Upper</w:t>
            </w:r>
          </w:p>
        </w:tc>
      </w:tr>
      <w:tr w:rsidR="00606A04" w:rsidRPr="004B3397" w14:paraId="4A14C483"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B33B220" w14:textId="77777777" w:rsidR="00606A04" w:rsidRPr="004B3397" w:rsidRDefault="00606A04" w:rsidP="0024290A">
            <w:pPr>
              <w:pStyle w:val="TAC"/>
              <w:keepNext w:val="0"/>
              <w:keepLines w:val="0"/>
            </w:pPr>
            <w:r w:rsidRPr="004B3397">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455370" w14:textId="77777777" w:rsidR="00606A04" w:rsidRPr="004B3397" w:rsidRDefault="00606A04" w:rsidP="0024290A">
            <w:pPr>
              <w:pStyle w:val="TAC"/>
              <w:keepNext w:val="0"/>
              <w:keepLines w:val="0"/>
            </w:pPr>
            <w:r w:rsidRPr="004B3397">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9EB30D" w14:textId="77777777" w:rsidR="00606A04" w:rsidRPr="004B3397" w:rsidRDefault="00606A04" w:rsidP="0024290A">
            <w:pPr>
              <w:pStyle w:val="TAC"/>
              <w:keepNext w:val="0"/>
              <w:keepLines w:val="0"/>
            </w:pPr>
            <w:r w:rsidRPr="004B3397">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A47B883" w14:textId="77777777" w:rsidR="00606A04" w:rsidRPr="004B3397" w:rsidRDefault="00606A04" w:rsidP="0024290A">
            <w:pPr>
              <w:pStyle w:val="TAC"/>
              <w:keepNext w:val="0"/>
              <w:keepLines w:val="0"/>
            </w:pPr>
            <w:r w:rsidRPr="004B3397">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7E5BAB" w14:textId="77777777" w:rsidR="00606A04" w:rsidRPr="004B3397" w:rsidRDefault="00606A04" w:rsidP="0024290A">
            <w:pPr>
              <w:pStyle w:val="TAC"/>
              <w:keepNext w:val="0"/>
              <w:keepLines w:val="0"/>
            </w:pPr>
            <w:r w:rsidRPr="004B3397">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68FA667" w14:textId="77777777" w:rsidR="00606A04" w:rsidRPr="004B3397" w:rsidRDefault="00606A04" w:rsidP="0024290A">
            <w:pPr>
              <w:pStyle w:val="TAC"/>
              <w:keepNext w:val="0"/>
              <w:keepLines w:val="0"/>
            </w:pPr>
            <w:r w:rsidRPr="004B3397">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EFC436" w14:textId="77777777" w:rsidR="00606A04" w:rsidRPr="004B3397" w:rsidRDefault="00606A04" w:rsidP="0024290A">
            <w:pPr>
              <w:pStyle w:val="TAC"/>
              <w:keepNext w:val="0"/>
              <w:keepLines w:val="0"/>
            </w:pPr>
            <w:r w:rsidRPr="004B3397">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74321" w14:textId="77777777" w:rsidR="00606A04" w:rsidRPr="004B3397" w:rsidRDefault="00606A04" w:rsidP="0024290A">
            <w:pPr>
              <w:pStyle w:val="TAC"/>
              <w:keepNext w:val="0"/>
              <w:keepLines w:val="0"/>
            </w:pPr>
            <w:r w:rsidRPr="004B3397">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E7180A" w14:textId="77777777" w:rsidR="00606A04" w:rsidRPr="004B3397" w:rsidRDefault="00606A04" w:rsidP="0024290A">
            <w:pPr>
              <w:pStyle w:val="TAC"/>
              <w:keepNext w:val="0"/>
              <w:keepLines w:val="0"/>
            </w:pPr>
            <w:r w:rsidRPr="004B3397">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092034F" w14:textId="77777777" w:rsidR="00606A04" w:rsidRPr="004B3397" w:rsidRDefault="00606A04" w:rsidP="0024290A">
            <w:pPr>
              <w:pStyle w:val="TAC"/>
              <w:keepNext w:val="0"/>
              <w:keepLines w:val="0"/>
            </w:pPr>
            <w:r w:rsidRPr="004B3397">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5D913" w14:textId="77777777" w:rsidR="00606A04" w:rsidRPr="004B3397" w:rsidRDefault="00606A04" w:rsidP="0024290A">
            <w:pPr>
              <w:pStyle w:val="TAC"/>
              <w:keepNext w:val="0"/>
              <w:keepLines w:val="0"/>
            </w:pPr>
            <w:r w:rsidRPr="004B3397">
              <w:t>0.9</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B56C9F" w14:textId="77777777" w:rsidR="00606A04" w:rsidRPr="004B3397" w:rsidRDefault="00606A04" w:rsidP="0024290A">
            <w:pPr>
              <w:pStyle w:val="TAC"/>
              <w:keepNext w:val="0"/>
              <w:keepLines w:val="0"/>
            </w:pPr>
            <w:r w:rsidRPr="004B3397">
              <w:t>1</w:t>
            </w:r>
          </w:p>
        </w:tc>
      </w:tr>
      <w:tr w:rsidR="00606A04" w:rsidRPr="004B3397" w14:paraId="6B0F673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9C3AAA3" w14:textId="77777777" w:rsidR="00606A04" w:rsidRPr="004B3397" w:rsidRDefault="00606A04" w:rsidP="0024290A">
            <w:pPr>
              <w:pStyle w:val="TAC"/>
              <w:keepNext w:val="0"/>
              <w:keepLines w:val="0"/>
            </w:pPr>
            <w:r w:rsidRPr="004B3397">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75E8EA" w14:textId="77777777" w:rsidR="00606A04" w:rsidRPr="004B3397" w:rsidRDefault="00606A04" w:rsidP="0024290A">
            <w:pPr>
              <w:pStyle w:val="TAC"/>
              <w:keepNext w:val="0"/>
              <w:keepLines w:val="0"/>
            </w:pPr>
            <w:r w:rsidRPr="004B3397">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75073E" w14:textId="77777777" w:rsidR="00606A04" w:rsidRPr="004B3397" w:rsidRDefault="00606A04" w:rsidP="0024290A">
            <w:pPr>
              <w:pStyle w:val="TAC"/>
              <w:keepNext w:val="0"/>
              <w:keepLines w:val="0"/>
            </w:pPr>
            <w:r w:rsidRPr="004B3397">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4A38BC7" w14:textId="77777777" w:rsidR="00606A04" w:rsidRPr="004B3397" w:rsidRDefault="00606A04" w:rsidP="0024290A">
            <w:pPr>
              <w:pStyle w:val="TAC"/>
              <w:keepNext w:val="0"/>
              <w:keepLines w:val="0"/>
            </w:pPr>
            <w:r w:rsidRPr="004B3397">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3608E3" w14:textId="77777777" w:rsidR="00606A04" w:rsidRPr="004B3397" w:rsidRDefault="00606A04" w:rsidP="0024290A">
            <w:pPr>
              <w:pStyle w:val="TAC"/>
              <w:keepNext w:val="0"/>
              <w:keepLines w:val="0"/>
            </w:pPr>
            <w:r w:rsidRPr="004B3397">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FFAA9F" w14:textId="77777777" w:rsidR="00606A04" w:rsidRPr="004B3397" w:rsidRDefault="00606A04" w:rsidP="0024290A">
            <w:pPr>
              <w:pStyle w:val="TAC"/>
              <w:keepNext w:val="0"/>
              <w:keepLines w:val="0"/>
            </w:pPr>
            <w:r w:rsidRPr="004B3397">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414FCB" w14:textId="77777777" w:rsidR="00606A04" w:rsidRPr="004B3397" w:rsidRDefault="00606A04" w:rsidP="0024290A">
            <w:pPr>
              <w:pStyle w:val="TAC"/>
              <w:keepNext w:val="0"/>
              <w:keepLines w:val="0"/>
            </w:pPr>
            <w:r w:rsidRPr="004B3397">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39EFF84" w14:textId="77777777" w:rsidR="00606A04" w:rsidRPr="004B3397" w:rsidRDefault="00606A04" w:rsidP="0024290A">
            <w:pPr>
              <w:pStyle w:val="TAC"/>
              <w:keepNext w:val="0"/>
              <w:keepLines w:val="0"/>
            </w:pPr>
            <w:r w:rsidRPr="004B3397">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D53C7" w14:textId="77777777" w:rsidR="00606A04" w:rsidRPr="004B3397" w:rsidRDefault="00606A04" w:rsidP="0024290A">
            <w:pPr>
              <w:pStyle w:val="TAC"/>
              <w:keepNext w:val="0"/>
              <w:keepLines w:val="0"/>
            </w:pPr>
            <w:r w:rsidRPr="004B3397">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B43D78E" w14:textId="77777777" w:rsidR="00606A04" w:rsidRPr="004B3397" w:rsidRDefault="00606A04" w:rsidP="0024290A">
            <w:pPr>
              <w:pStyle w:val="TAC"/>
              <w:keepNext w:val="0"/>
              <w:keepLines w:val="0"/>
            </w:pPr>
            <w:r w:rsidRPr="004B3397">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B12965" w14:textId="77777777" w:rsidR="00606A04" w:rsidRPr="004B3397" w:rsidRDefault="00606A04" w:rsidP="0024290A">
            <w:pPr>
              <w:pStyle w:val="TAC"/>
              <w:keepNext w:val="0"/>
              <w:keepLines w:val="0"/>
            </w:pPr>
            <w:r w:rsidRPr="004B3397">
              <w:t>0.895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B8DD41E" w14:textId="77777777" w:rsidR="00606A04" w:rsidRPr="004B3397" w:rsidRDefault="00606A04" w:rsidP="0024290A">
            <w:pPr>
              <w:pStyle w:val="TAC"/>
              <w:keepNext w:val="0"/>
              <w:keepLines w:val="0"/>
            </w:pPr>
            <w:r w:rsidRPr="004B3397">
              <w:t>1</w:t>
            </w:r>
          </w:p>
        </w:tc>
      </w:tr>
      <w:tr w:rsidR="00606A04" w:rsidRPr="004B3397" w14:paraId="77A6234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8F7FE3A" w14:textId="77777777" w:rsidR="00606A04" w:rsidRPr="004B3397" w:rsidRDefault="00606A04" w:rsidP="0024290A">
            <w:pPr>
              <w:pStyle w:val="TAC"/>
              <w:keepNext w:val="0"/>
              <w:keepLines w:val="0"/>
            </w:pPr>
            <w:r w:rsidRPr="004B3397">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E0CF1C" w14:textId="77777777" w:rsidR="00606A04" w:rsidRPr="004B3397" w:rsidRDefault="00606A04" w:rsidP="0024290A">
            <w:pPr>
              <w:pStyle w:val="TAC"/>
              <w:keepNext w:val="0"/>
              <w:keepLines w:val="0"/>
            </w:pPr>
            <w:r w:rsidRPr="004B3397">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764F6D" w14:textId="77777777" w:rsidR="00606A04" w:rsidRPr="004B3397" w:rsidRDefault="00606A04" w:rsidP="0024290A">
            <w:pPr>
              <w:pStyle w:val="TAC"/>
              <w:keepNext w:val="0"/>
              <w:keepLines w:val="0"/>
            </w:pPr>
            <w:r w:rsidRPr="004B3397">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0D1AB96" w14:textId="77777777" w:rsidR="00606A04" w:rsidRPr="004B3397" w:rsidRDefault="00606A04" w:rsidP="0024290A">
            <w:pPr>
              <w:pStyle w:val="TAC"/>
              <w:keepNext w:val="0"/>
              <w:keepLines w:val="0"/>
            </w:pPr>
            <w:r w:rsidRPr="004B3397">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B09306" w14:textId="77777777" w:rsidR="00606A04" w:rsidRPr="004B3397" w:rsidRDefault="00606A04" w:rsidP="0024290A">
            <w:pPr>
              <w:pStyle w:val="TAC"/>
              <w:keepNext w:val="0"/>
              <w:keepLines w:val="0"/>
            </w:pPr>
            <w:r w:rsidRPr="004B3397">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053ED9" w14:textId="77777777" w:rsidR="00606A04" w:rsidRPr="004B3397" w:rsidRDefault="00606A04" w:rsidP="0024290A">
            <w:pPr>
              <w:pStyle w:val="TAC"/>
              <w:keepNext w:val="0"/>
              <w:keepLines w:val="0"/>
            </w:pPr>
            <w:r w:rsidRPr="004B3397">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48D35D" w14:textId="77777777" w:rsidR="00606A04" w:rsidRPr="004B3397" w:rsidRDefault="00606A04" w:rsidP="0024290A">
            <w:pPr>
              <w:pStyle w:val="TAC"/>
              <w:keepNext w:val="0"/>
              <w:keepLines w:val="0"/>
            </w:pPr>
            <w:r w:rsidRPr="004B3397">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FE16A08" w14:textId="77777777" w:rsidR="00606A04" w:rsidRPr="004B3397" w:rsidRDefault="00606A04" w:rsidP="0024290A">
            <w:pPr>
              <w:pStyle w:val="TAC"/>
              <w:keepNext w:val="0"/>
              <w:keepLines w:val="0"/>
            </w:pPr>
            <w:r w:rsidRPr="004B3397">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AD872D" w14:textId="77777777" w:rsidR="00606A04" w:rsidRPr="004B3397" w:rsidRDefault="00606A04" w:rsidP="0024290A">
            <w:pPr>
              <w:pStyle w:val="TAC"/>
              <w:keepNext w:val="0"/>
              <w:keepLines w:val="0"/>
            </w:pPr>
            <w:r w:rsidRPr="004B3397">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27B41F" w14:textId="77777777" w:rsidR="00606A04" w:rsidRPr="004B3397" w:rsidRDefault="00606A04" w:rsidP="0024290A">
            <w:pPr>
              <w:pStyle w:val="TAC"/>
              <w:keepNext w:val="0"/>
              <w:keepLines w:val="0"/>
            </w:pPr>
            <w:r w:rsidRPr="004B3397">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35DCF6" w14:textId="77777777" w:rsidR="00606A04" w:rsidRPr="004B3397" w:rsidRDefault="00606A04" w:rsidP="0024290A">
            <w:pPr>
              <w:pStyle w:val="TAC"/>
              <w:keepNext w:val="0"/>
              <w:keepLines w:val="0"/>
            </w:pPr>
            <w:r w:rsidRPr="004B3397">
              <w:t>0.882</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6A78BA" w14:textId="77777777" w:rsidR="00606A04" w:rsidRPr="004B3397" w:rsidRDefault="00606A04" w:rsidP="0024290A">
            <w:pPr>
              <w:pStyle w:val="TAC"/>
              <w:keepNext w:val="0"/>
              <w:keepLines w:val="0"/>
            </w:pPr>
            <w:r w:rsidRPr="004B3397">
              <w:t>1</w:t>
            </w:r>
          </w:p>
        </w:tc>
      </w:tr>
      <w:tr w:rsidR="00606A04" w:rsidRPr="004B3397" w14:paraId="4608CD4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BA34A7B" w14:textId="77777777" w:rsidR="00606A04" w:rsidRPr="004B3397" w:rsidRDefault="00606A04" w:rsidP="0024290A">
            <w:pPr>
              <w:pStyle w:val="TAC"/>
              <w:keepNext w:val="0"/>
              <w:keepLines w:val="0"/>
            </w:pPr>
            <w:r w:rsidRPr="004B3397">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6D30D2" w14:textId="77777777" w:rsidR="00606A04" w:rsidRPr="004B3397" w:rsidRDefault="00606A04" w:rsidP="0024290A">
            <w:pPr>
              <w:pStyle w:val="TAC"/>
              <w:keepNext w:val="0"/>
              <w:keepLines w:val="0"/>
            </w:pPr>
            <w:r w:rsidRPr="004B3397">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F69D7D" w14:textId="77777777" w:rsidR="00606A04" w:rsidRPr="004B3397" w:rsidRDefault="00606A04" w:rsidP="0024290A">
            <w:pPr>
              <w:pStyle w:val="TAC"/>
              <w:keepNext w:val="0"/>
              <w:keepLines w:val="0"/>
            </w:pPr>
            <w:r w:rsidRPr="004B3397">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049CE7" w14:textId="77777777" w:rsidR="00606A04" w:rsidRPr="004B3397" w:rsidRDefault="00606A04" w:rsidP="0024290A">
            <w:pPr>
              <w:pStyle w:val="TAC"/>
              <w:keepNext w:val="0"/>
              <w:keepLines w:val="0"/>
            </w:pPr>
            <w:r w:rsidRPr="004B3397">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042841" w14:textId="77777777" w:rsidR="00606A04" w:rsidRPr="004B3397" w:rsidRDefault="00606A04" w:rsidP="0024290A">
            <w:pPr>
              <w:pStyle w:val="TAC"/>
              <w:keepNext w:val="0"/>
              <w:keepLines w:val="0"/>
            </w:pPr>
            <w:r w:rsidRPr="004B3397">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891363" w14:textId="77777777" w:rsidR="00606A04" w:rsidRPr="004B3397" w:rsidRDefault="00606A04" w:rsidP="0024290A">
            <w:pPr>
              <w:pStyle w:val="TAC"/>
              <w:keepNext w:val="0"/>
              <w:keepLines w:val="0"/>
            </w:pPr>
            <w:r w:rsidRPr="004B3397">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9ABA3" w14:textId="77777777" w:rsidR="00606A04" w:rsidRPr="004B3397" w:rsidRDefault="00606A04" w:rsidP="0024290A">
            <w:pPr>
              <w:pStyle w:val="TAC"/>
              <w:keepNext w:val="0"/>
              <w:keepLines w:val="0"/>
            </w:pPr>
            <w:r w:rsidRPr="004B3397">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1FA4A8E" w14:textId="77777777" w:rsidR="00606A04" w:rsidRPr="004B3397" w:rsidRDefault="00606A04" w:rsidP="0024290A">
            <w:pPr>
              <w:pStyle w:val="TAC"/>
              <w:keepNext w:val="0"/>
              <w:keepLines w:val="0"/>
            </w:pPr>
            <w:r w:rsidRPr="004B3397">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0B0839" w14:textId="77777777" w:rsidR="00606A04" w:rsidRPr="004B3397" w:rsidRDefault="00606A04" w:rsidP="0024290A">
            <w:pPr>
              <w:pStyle w:val="TAC"/>
              <w:keepNext w:val="0"/>
              <w:keepLines w:val="0"/>
            </w:pPr>
            <w:r w:rsidRPr="004B3397">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4735FE" w14:textId="77777777" w:rsidR="00606A04" w:rsidRPr="004B3397" w:rsidRDefault="00606A04" w:rsidP="0024290A">
            <w:pPr>
              <w:pStyle w:val="TAC"/>
              <w:keepNext w:val="0"/>
              <w:keepLines w:val="0"/>
            </w:pPr>
            <w:r w:rsidRPr="004B3397">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F2F76" w14:textId="77777777" w:rsidR="00606A04" w:rsidRPr="004B3397" w:rsidRDefault="00606A04" w:rsidP="0024290A">
            <w:pPr>
              <w:pStyle w:val="TAC"/>
              <w:keepNext w:val="0"/>
              <w:keepLines w:val="0"/>
            </w:pPr>
            <w:r w:rsidRPr="004B3397">
              <w:t>0.861</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4FC81B4" w14:textId="77777777" w:rsidR="00606A04" w:rsidRPr="004B3397" w:rsidRDefault="00606A04" w:rsidP="0024290A">
            <w:pPr>
              <w:pStyle w:val="TAC"/>
              <w:keepNext w:val="0"/>
              <w:keepLines w:val="0"/>
            </w:pPr>
            <w:r w:rsidRPr="004B3397">
              <w:t>1</w:t>
            </w:r>
          </w:p>
        </w:tc>
      </w:tr>
      <w:tr w:rsidR="00606A04" w:rsidRPr="004B3397" w14:paraId="63A3D2E1"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AB8E6ED" w14:textId="77777777" w:rsidR="00606A04" w:rsidRPr="004B3397" w:rsidRDefault="00606A04" w:rsidP="0024290A">
            <w:pPr>
              <w:pStyle w:val="TAC"/>
              <w:keepNext w:val="0"/>
              <w:keepLines w:val="0"/>
            </w:pPr>
            <w:r w:rsidRPr="004B3397">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7FF7C8" w14:textId="77777777" w:rsidR="00606A04" w:rsidRPr="004B3397" w:rsidRDefault="00606A04" w:rsidP="0024290A">
            <w:pPr>
              <w:pStyle w:val="TAC"/>
              <w:keepNext w:val="0"/>
              <w:keepLines w:val="0"/>
            </w:pPr>
            <w:r w:rsidRPr="004B3397">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51536E" w14:textId="77777777" w:rsidR="00606A04" w:rsidRPr="004B3397" w:rsidRDefault="00606A04" w:rsidP="0024290A">
            <w:pPr>
              <w:pStyle w:val="TAC"/>
              <w:keepNext w:val="0"/>
              <w:keepLines w:val="0"/>
            </w:pPr>
            <w:r w:rsidRPr="004B3397">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4FA570B" w14:textId="77777777" w:rsidR="00606A04" w:rsidRPr="004B3397" w:rsidRDefault="00606A04" w:rsidP="0024290A">
            <w:pPr>
              <w:pStyle w:val="TAC"/>
              <w:keepNext w:val="0"/>
              <w:keepLines w:val="0"/>
            </w:pPr>
            <w:r w:rsidRPr="004B3397">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E9EE53" w14:textId="77777777" w:rsidR="00606A04" w:rsidRPr="004B3397" w:rsidRDefault="00606A04" w:rsidP="0024290A">
            <w:pPr>
              <w:pStyle w:val="TAC"/>
              <w:keepNext w:val="0"/>
              <w:keepLines w:val="0"/>
            </w:pPr>
            <w:r w:rsidRPr="004B3397">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68B43E" w14:textId="77777777" w:rsidR="00606A04" w:rsidRPr="004B3397" w:rsidRDefault="00606A04" w:rsidP="0024290A">
            <w:pPr>
              <w:pStyle w:val="TAC"/>
              <w:keepNext w:val="0"/>
              <w:keepLines w:val="0"/>
            </w:pPr>
            <w:r w:rsidRPr="004B3397">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D7833B" w14:textId="77777777" w:rsidR="00606A04" w:rsidRPr="004B3397" w:rsidRDefault="00606A04" w:rsidP="0024290A">
            <w:pPr>
              <w:pStyle w:val="TAC"/>
              <w:keepNext w:val="0"/>
              <w:keepLines w:val="0"/>
            </w:pPr>
            <w:r w:rsidRPr="004B3397">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D24251" w14:textId="77777777" w:rsidR="00606A04" w:rsidRPr="004B3397" w:rsidRDefault="00606A04" w:rsidP="0024290A">
            <w:pPr>
              <w:pStyle w:val="TAC"/>
              <w:keepNext w:val="0"/>
              <w:keepLines w:val="0"/>
            </w:pPr>
            <w:r w:rsidRPr="004B3397">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46F159" w14:textId="77777777" w:rsidR="00606A04" w:rsidRPr="004B3397" w:rsidRDefault="00606A04" w:rsidP="0024290A">
            <w:pPr>
              <w:pStyle w:val="TAC"/>
              <w:keepNext w:val="0"/>
              <w:keepLines w:val="0"/>
            </w:pPr>
            <w:r w:rsidRPr="004B3397">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A5A797" w14:textId="77777777" w:rsidR="00606A04" w:rsidRPr="004B3397" w:rsidRDefault="00606A04" w:rsidP="0024290A">
            <w:pPr>
              <w:pStyle w:val="TAC"/>
              <w:keepNext w:val="0"/>
              <w:keepLines w:val="0"/>
            </w:pPr>
            <w:r w:rsidRPr="004B3397">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1B37E6" w14:textId="77777777" w:rsidR="00606A04" w:rsidRPr="004B3397" w:rsidRDefault="00606A04" w:rsidP="0024290A">
            <w:pPr>
              <w:pStyle w:val="TAC"/>
              <w:keepNext w:val="0"/>
              <w:keepLines w:val="0"/>
            </w:pPr>
            <w:r w:rsidRPr="004B3397">
              <w:t>0.835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23C7010" w14:textId="77777777" w:rsidR="00606A04" w:rsidRPr="004B3397" w:rsidRDefault="00606A04" w:rsidP="0024290A">
            <w:pPr>
              <w:pStyle w:val="TAC"/>
              <w:keepNext w:val="0"/>
              <w:keepLines w:val="0"/>
            </w:pPr>
            <w:r w:rsidRPr="004B3397">
              <w:t>1</w:t>
            </w:r>
          </w:p>
        </w:tc>
      </w:tr>
      <w:tr w:rsidR="00606A04" w:rsidRPr="004B3397" w14:paraId="6770C0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EDDDD01" w14:textId="77777777" w:rsidR="00606A04" w:rsidRPr="004B3397" w:rsidRDefault="00606A04" w:rsidP="0024290A">
            <w:pPr>
              <w:pStyle w:val="TAC"/>
              <w:keepNext w:val="0"/>
              <w:keepLines w:val="0"/>
            </w:pPr>
            <w:r w:rsidRPr="004B3397">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7442FC" w14:textId="77777777" w:rsidR="00606A04" w:rsidRPr="004B3397" w:rsidRDefault="00606A04" w:rsidP="0024290A">
            <w:pPr>
              <w:pStyle w:val="TAC"/>
              <w:keepNext w:val="0"/>
              <w:keepLines w:val="0"/>
            </w:pPr>
            <w:r w:rsidRPr="004B3397">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3A8C4C" w14:textId="77777777" w:rsidR="00606A04" w:rsidRPr="004B3397" w:rsidRDefault="00606A04" w:rsidP="0024290A">
            <w:pPr>
              <w:pStyle w:val="TAC"/>
              <w:keepNext w:val="0"/>
              <w:keepLines w:val="0"/>
            </w:pPr>
            <w:r w:rsidRPr="004B3397">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2515C7" w14:textId="77777777" w:rsidR="00606A04" w:rsidRPr="004B3397" w:rsidRDefault="00606A04" w:rsidP="0024290A">
            <w:pPr>
              <w:pStyle w:val="TAC"/>
              <w:keepNext w:val="0"/>
              <w:keepLines w:val="0"/>
            </w:pPr>
            <w:r w:rsidRPr="004B3397">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148CA" w14:textId="77777777" w:rsidR="00606A04" w:rsidRPr="004B3397" w:rsidRDefault="00606A04" w:rsidP="0024290A">
            <w:pPr>
              <w:pStyle w:val="TAC"/>
              <w:keepNext w:val="0"/>
              <w:keepLines w:val="0"/>
            </w:pPr>
            <w:r w:rsidRPr="004B3397">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122A87" w14:textId="77777777" w:rsidR="00606A04" w:rsidRPr="004B3397" w:rsidRDefault="00606A04" w:rsidP="0024290A">
            <w:pPr>
              <w:pStyle w:val="TAC"/>
              <w:keepNext w:val="0"/>
              <w:keepLines w:val="0"/>
            </w:pPr>
            <w:r w:rsidRPr="004B3397">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F638E9" w14:textId="77777777" w:rsidR="00606A04" w:rsidRPr="004B3397" w:rsidRDefault="00606A04" w:rsidP="0024290A">
            <w:pPr>
              <w:pStyle w:val="TAC"/>
              <w:keepNext w:val="0"/>
              <w:keepLines w:val="0"/>
            </w:pPr>
            <w:r w:rsidRPr="004B3397">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2F22183" w14:textId="77777777" w:rsidR="00606A04" w:rsidRPr="004B3397" w:rsidRDefault="00606A04" w:rsidP="0024290A">
            <w:pPr>
              <w:pStyle w:val="TAC"/>
              <w:keepNext w:val="0"/>
              <w:keepLines w:val="0"/>
            </w:pPr>
            <w:r w:rsidRPr="004B3397">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FC4122" w14:textId="77777777" w:rsidR="00606A04" w:rsidRPr="004B3397" w:rsidRDefault="00606A04" w:rsidP="0024290A">
            <w:pPr>
              <w:pStyle w:val="TAC"/>
              <w:keepNext w:val="0"/>
              <w:keepLines w:val="0"/>
            </w:pPr>
            <w:r w:rsidRPr="004B3397">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5B8513" w14:textId="77777777" w:rsidR="00606A04" w:rsidRPr="004B3397" w:rsidRDefault="00606A04" w:rsidP="0024290A">
            <w:pPr>
              <w:pStyle w:val="TAC"/>
              <w:keepNext w:val="0"/>
              <w:keepLines w:val="0"/>
            </w:pPr>
            <w:r w:rsidRPr="004B3397">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0D24EF" w14:textId="77777777" w:rsidR="00606A04" w:rsidRPr="004B3397" w:rsidRDefault="00606A04" w:rsidP="0024290A">
            <w:pPr>
              <w:pStyle w:val="TAC"/>
              <w:keepNext w:val="0"/>
              <w:keepLines w:val="0"/>
            </w:pPr>
            <w:r w:rsidRPr="004B3397">
              <w:t>0.805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164EC88F" w14:textId="77777777" w:rsidR="00606A04" w:rsidRPr="004B3397" w:rsidRDefault="00606A04" w:rsidP="0024290A">
            <w:pPr>
              <w:pStyle w:val="TAC"/>
              <w:keepNext w:val="0"/>
              <w:keepLines w:val="0"/>
            </w:pPr>
            <w:r w:rsidRPr="004B3397">
              <w:t>1</w:t>
            </w:r>
          </w:p>
        </w:tc>
      </w:tr>
      <w:tr w:rsidR="00606A04" w:rsidRPr="004B3397" w14:paraId="247BD0D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B905BEA" w14:textId="77777777" w:rsidR="00606A04" w:rsidRPr="004B3397" w:rsidRDefault="00606A04" w:rsidP="0024290A">
            <w:pPr>
              <w:pStyle w:val="TAC"/>
              <w:keepNext w:val="0"/>
              <w:keepLines w:val="0"/>
            </w:pPr>
            <w:r w:rsidRPr="004B3397">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231FB0" w14:textId="77777777" w:rsidR="00606A04" w:rsidRPr="004B3397" w:rsidRDefault="00606A04" w:rsidP="0024290A">
            <w:pPr>
              <w:pStyle w:val="TAC"/>
              <w:keepNext w:val="0"/>
              <w:keepLines w:val="0"/>
            </w:pPr>
            <w:r w:rsidRPr="004B3397">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836A33" w14:textId="77777777" w:rsidR="00606A04" w:rsidRPr="004B3397" w:rsidRDefault="00606A04" w:rsidP="0024290A">
            <w:pPr>
              <w:pStyle w:val="TAC"/>
              <w:keepNext w:val="0"/>
              <w:keepLines w:val="0"/>
            </w:pPr>
            <w:r w:rsidRPr="004B3397">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E8DD009" w14:textId="77777777" w:rsidR="00606A04" w:rsidRPr="004B3397" w:rsidRDefault="00606A04" w:rsidP="0024290A">
            <w:pPr>
              <w:pStyle w:val="TAC"/>
              <w:keepNext w:val="0"/>
              <w:keepLines w:val="0"/>
            </w:pPr>
            <w:r w:rsidRPr="004B3397">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DB3C" w14:textId="77777777" w:rsidR="00606A04" w:rsidRPr="004B3397" w:rsidRDefault="00606A04" w:rsidP="0024290A">
            <w:pPr>
              <w:pStyle w:val="TAC"/>
              <w:keepNext w:val="0"/>
              <w:keepLines w:val="0"/>
            </w:pPr>
            <w:r w:rsidRPr="004B3397">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517147" w14:textId="77777777" w:rsidR="00606A04" w:rsidRPr="004B3397" w:rsidRDefault="00606A04" w:rsidP="0024290A">
            <w:pPr>
              <w:pStyle w:val="TAC"/>
              <w:keepNext w:val="0"/>
              <w:keepLines w:val="0"/>
            </w:pPr>
            <w:r w:rsidRPr="004B3397">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37A85" w14:textId="77777777" w:rsidR="00606A04" w:rsidRPr="004B3397" w:rsidRDefault="00606A04" w:rsidP="0024290A">
            <w:pPr>
              <w:pStyle w:val="TAC"/>
              <w:keepNext w:val="0"/>
              <w:keepLines w:val="0"/>
            </w:pPr>
            <w:r w:rsidRPr="004B3397">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A303654" w14:textId="77777777" w:rsidR="00606A04" w:rsidRPr="004B3397" w:rsidRDefault="00606A04" w:rsidP="0024290A">
            <w:pPr>
              <w:pStyle w:val="TAC"/>
              <w:keepNext w:val="0"/>
              <w:keepLines w:val="0"/>
            </w:pPr>
            <w:r w:rsidRPr="004B3397">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1194" w14:textId="77777777" w:rsidR="00606A04" w:rsidRPr="004B3397" w:rsidRDefault="00606A04" w:rsidP="0024290A">
            <w:pPr>
              <w:pStyle w:val="TAC"/>
              <w:keepNext w:val="0"/>
              <w:keepLines w:val="0"/>
            </w:pPr>
            <w:r w:rsidRPr="004B3397">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C2C252B" w14:textId="77777777" w:rsidR="00606A04" w:rsidRPr="004B3397" w:rsidRDefault="00606A04" w:rsidP="0024290A">
            <w:pPr>
              <w:pStyle w:val="TAC"/>
              <w:keepNext w:val="0"/>
              <w:keepLines w:val="0"/>
            </w:pPr>
            <w:r w:rsidRPr="004B3397">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ACAA0" w14:textId="77777777" w:rsidR="00606A04" w:rsidRPr="004B3397" w:rsidRDefault="00606A04" w:rsidP="0024290A">
            <w:pPr>
              <w:pStyle w:val="TAC"/>
              <w:keepNext w:val="0"/>
              <w:keepLines w:val="0"/>
            </w:pPr>
            <w:r w:rsidRPr="004B3397">
              <w:t>0.771</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15C1418" w14:textId="77777777" w:rsidR="00606A04" w:rsidRPr="004B3397" w:rsidRDefault="00606A04" w:rsidP="0024290A">
            <w:pPr>
              <w:pStyle w:val="TAC"/>
              <w:keepNext w:val="0"/>
              <w:keepLines w:val="0"/>
            </w:pPr>
            <w:r w:rsidRPr="004B3397">
              <w:t>0.971</w:t>
            </w:r>
          </w:p>
        </w:tc>
      </w:tr>
      <w:tr w:rsidR="00606A04" w:rsidRPr="004B3397" w14:paraId="3A7294B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D08503A" w14:textId="77777777" w:rsidR="00606A04" w:rsidRPr="004B3397" w:rsidRDefault="00606A04" w:rsidP="0024290A">
            <w:pPr>
              <w:pStyle w:val="TAC"/>
              <w:keepNext w:val="0"/>
              <w:keepLines w:val="0"/>
            </w:pPr>
            <w:r w:rsidRPr="004B3397">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FAA5C7" w14:textId="77777777" w:rsidR="00606A04" w:rsidRPr="004B3397" w:rsidRDefault="00606A04" w:rsidP="0024290A">
            <w:pPr>
              <w:pStyle w:val="TAC"/>
              <w:keepNext w:val="0"/>
              <w:keepLines w:val="0"/>
            </w:pPr>
            <w:r w:rsidRPr="004B3397">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B67B90" w14:textId="77777777" w:rsidR="00606A04" w:rsidRPr="004B3397" w:rsidRDefault="00606A04" w:rsidP="0024290A">
            <w:pPr>
              <w:pStyle w:val="TAC"/>
              <w:keepNext w:val="0"/>
              <w:keepLines w:val="0"/>
            </w:pPr>
            <w:r w:rsidRPr="004B3397">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7AF2CF7" w14:textId="77777777" w:rsidR="00606A04" w:rsidRPr="004B3397" w:rsidRDefault="00606A04" w:rsidP="0024290A">
            <w:pPr>
              <w:pStyle w:val="TAC"/>
              <w:keepNext w:val="0"/>
              <w:keepLines w:val="0"/>
            </w:pPr>
            <w:r w:rsidRPr="004B3397">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5CCE8F" w14:textId="77777777" w:rsidR="00606A04" w:rsidRPr="004B3397" w:rsidRDefault="00606A04" w:rsidP="0024290A">
            <w:pPr>
              <w:pStyle w:val="TAC"/>
              <w:keepNext w:val="0"/>
              <w:keepLines w:val="0"/>
            </w:pPr>
            <w:r w:rsidRPr="004B3397">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16CFAB9" w14:textId="77777777" w:rsidR="00606A04" w:rsidRPr="004B3397" w:rsidRDefault="00606A04" w:rsidP="0024290A">
            <w:pPr>
              <w:pStyle w:val="TAC"/>
              <w:keepNext w:val="0"/>
              <w:keepLines w:val="0"/>
            </w:pPr>
            <w:r w:rsidRPr="004B3397">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DB5C94" w14:textId="77777777" w:rsidR="00606A04" w:rsidRPr="004B3397" w:rsidRDefault="00606A04" w:rsidP="0024290A">
            <w:pPr>
              <w:pStyle w:val="TAC"/>
              <w:keepNext w:val="0"/>
              <w:keepLines w:val="0"/>
            </w:pPr>
            <w:r w:rsidRPr="004B3397">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67B7DA5" w14:textId="77777777" w:rsidR="00606A04" w:rsidRPr="004B3397" w:rsidRDefault="00606A04" w:rsidP="0024290A">
            <w:pPr>
              <w:pStyle w:val="TAC"/>
              <w:keepNext w:val="0"/>
              <w:keepLines w:val="0"/>
            </w:pPr>
            <w:r w:rsidRPr="004B3397">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9001A7" w14:textId="77777777" w:rsidR="00606A04" w:rsidRPr="004B3397" w:rsidRDefault="00606A04" w:rsidP="0024290A">
            <w:pPr>
              <w:pStyle w:val="TAC"/>
              <w:keepNext w:val="0"/>
              <w:keepLines w:val="0"/>
            </w:pPr>
            <w:r w:rsidRPr="004B3397">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9C2DEB" w14:textId="77777777" w:rsidR="00606A04" w:rsidRPr="004B3397" w:rsidRDefault="00606A04" w:rsidP="0024290A">
            <w:pPr>
              <w:pStyle w:val="TAC"/>
              <w:keepNext w:val="0"/>
              <w:keepLines w:val="0"/>
            </w:pPr>
            <w:r w:rsidRPr="004B3397">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9A90CD" w14:textId="77777777" w:rsidR="00606A04" w:rsidRPr="004B3397" w:rsidRDefault="00606A04" w:rsidP="0024290A">
            <w:pPr>
              <w:pStyle w:val="TAC"/>
              <w:keepNext w:val="0"/>
              <w:keepLines w:val="0"/>
            </w:pPr>
            <w:r w:rsidRPr="004B3397">
              <w:t>0.734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7B1C8D6" w14:textId="77777777" w:rsidR="00606A04" w:rsidRPr="004B3397" w:rsidRDefault="00606A04" w:rsidP="0024290A">
            <w:pPr>
              <w:pStyle w:val="TAC"/>
              <w:keepNext w:val="0"/>
              <w:keepLines w:val="0"/>
            </w:pPr>
            <w:r w:rsidRPr="004B3397">
              <w:t>0.934</w:t>
            </w:r>
          </w:p>
        </w:tc>
      </w:tr>
      <w:tr w:rsidR="00606A04" w:rsidRPr="004B3397" w14:paraId="3958136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8BFAADC" w14:textId="77777777" w:rsidR="00606A04" w:rsidRPr="004B3397" w:rsidRDefault="00606A04" w:rsidP="0024290A">
            <w:pPr>
              <w:pStyle w:val="TAC"/>
              <w:keepNext w:val="0"/>
              <w:keepLines w:val="0"/>
            </w:pPr>
            <w:r w:rsidRPr="004B3397">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0AA239" w14:textId="77777777" w:rsidR="00606A04" w:rsidRPr="004B3397" w:rsidRDefault="00606A04" w:rsidP="0024290A">
            <w:pPr>
              <w:pStyle w:val="TAC"/>
              <w:keepNext w:val="0"/>
              <w:keepLines w:val="0"/>
            </w:pPr>
            <w:r w:rsidRPr="004B3397">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FE388D" w14:textId="77777777" w:rsidR="00606A04" w:rsidRPr="004B3397" w:rsidRDefault="00606A04" w:rsidP="0024290A">
            <w:pPr>
              <w:pStyle w:val="TAC"/>
              <w:keepNext w:val="0"/>
              <w:keepLines w:val="0"/>
            </w:pPr>
            <w:r w:rsidRPr="004B3397">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CC5CE2" w14:textId="77777777" w:rsidR="00606A04" w:rsidRPr="004B3397" w:rsidRDefault="00606A04" w:rsidP="0024290A">
            <w:pPr>
              <w:pStyle w:val="TAC"/>
              <w:keepNext w:val="0"/>
              <w:keepLines w:val="0"/>
            </w:pPr>
            <w:r w:rsidRPr="004B3397">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13ED8C" w14:textId="77777777" w:rsidR="00606A04" w:rsidRPr="004B3397" w:rsidRDefault="00606A04" w:rsidP="0024290A">
            <w:pPr>
              <w:pStyle w:val="TAC"/>
              <w:keepNext w:val="0"/>
              <w:keepLines w:val="0"/>
            </w:pPr>
            <w:r w:rsidRPr="004B3397">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78CC41E" w14:textId="77777777" w:rsidR="00606A04" w:rsidRPr="004B3397" w:rsidRDefault="00606A04" w:rsidP="0024290A">
            <w:pPr>
              <w:pStyle w:val="TAC"/>
              <w:keepNext w:val="0"/>
              <w:keepLines w:val="0"/>
            </w:pPr>
            <w:r w:rsidRPr="004B3397">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4C657B" w14:textId="77777777" w:rsidR="00606A04" w:rsidRPr="004B3397" w:rsidRDefault="00606A04" w:rsidP="0024290A">
            <w:pPr>
              <w:pStyle w:val="TAC"/>
              <w:keepNext w:val="0"/>
              <w:keepLines w:val="0"/>
            </w:pPr>
            <w:r w:rsidRPr="004B3397">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3DDD1C2" w14:textId="77777777" w:rsidR="00606A04" w:rsidRPr="004B3397" w:rsidRDefault="00606A04" w:rsidP="0024290A">
            <w:pPr>
              <w:pStyle w:val="TAC"/>
              <w:keepNext w:val="0"/>
              <w:keepLines w:val="0"/>
            </w:pPr>
            <w:r w:rsidRPr="004B3397">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C4B7FF" w14:textId="77777777" w:rsidR="00606A04" w:rsidRPr="004B3397" w:rsidRDefault="00606A04" w:rsidP="0024290A">
            <w:pPr>
              <w:pStyle w:val="TAC"/>
              <w:keepNext w:val="0"/>
              <w:keepLines w:val="0"/>
            </w:pPr>
            <w:r w:rsidRPr="004B3397">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D35B9A" w14:textId="77777777" w:rsidR="00606A04" w:rsidRPr="004B3397" w:rsidRDefault="00606A04" w:rsidP="0024290A">
            <w:pPr>
              <w:pStyle w:val="TAC"/>
              <w:keepNext w:val="0"/>
              <w:keepLines w:val="0"/>
            </w:pPr>
            <w:r w:rsidRPr="004B3397">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6DCBA2" w14:textId="77777777" w:rsidR="00606A04" w:rsidRPr="004B3397" w:rsidRDefault="00606A04" w:rsidP="0024290A">
            <w:pPr>
              <w:pStyle w:val="TAC"/>
              <w:keepNext w:val="0"/>
              <w:keepLines w:val="0"/>
            </w:pPr>
            <w:r w:rsidRPr="004B3397">
              <w:t>0.693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2229D188" w14:textId="77777777" w:rsidR="00606A04" w:rsidRPr="004B3397" w:rsidRDefault="00606A04" w:rsidP="0024290A">
            <w:pPr>
              <w:pStyle w:val="TAC"/>
              <w:keepNext w:val="0"/>
              <w:keepLines w:val="0"/>
            </w:pPr>
            <w:r w:rsidRPr="004B3397">
              <w:t>0.893</w:t>
            </w:r>
          </w:p>
        </w:tc>
      </w:tr>
      <w:tr w:rsidR="00606A04" w:rsidRPr="004B3397" w14:paraId="5D220F7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2EDAE84" w14:textId="77777777" w:rsidR="00606A04" w:rsidRPr="004B3397" w:rsidRDefault="00606A04" w:rsidP="0024290A">
            <w:pPr>
              <w:pStyle w:val="TAC"/>
              <w:keepNext w:val="0"/>
              <w:keepLines w:val="0"/>
            </w:pPr>
            <w:r w:rsidRPr="004B3397">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4CABBB" w14:textId="77777777" w:rsidR="00606A04" w:rsidRPr="004B3397" w:rsidRDefault="00606A04" w:rsidP="0024290A">
            <w:pPr>
              <w:pStyle w:val="TAC"/>
              <w:keepNext w:val="0"/>
              <w:keepLines w:val="0"/>
            </w:pPr>
            <w:r w:rsidRPr="004B3397">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652476" w14:textId="77777777" w:rsidR="00606A04" w:rsidRPr="004B3397" w:rsidRDefault="00606A04" w:rsidP="0024290A">
            <w:pPr>
              <w:pStyle w:val="TAC"/>
              <w:keepNext w:val="0"/>
              <w:keepLines w:val="0"/>
            </w:pPr>
            <w:r w:rsidRPr="004B3397">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34B9A1" w14:textId="77777777" w:rsidR="00606A04" w:rsidRPr="004B3397" w:rsidRDefault="00606A04" w:rsidP="0024290A">
            <w:pPr>
              <w:pStyle w:val="TAC"/>
              <w:keepNext w:val="0"/>
              <w:keepLines w:val="0"/>
            </w:pPr>
            <w:r w:rsidRPr="004B3397">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C22B81" w14:textId="77777777" w:rsidR="00606A04" w:rsidRPr="004B3397" w:rsidRDefault="00606A04" w:rsidP="0024290A">
            <w:pPr>
              <w:pStyle w:val="TAC"/>
              <w:keepNext w:val="0"/>
              <w:keepLines w:val="0"/>
            </w:pPr>
            <w:r w:rsidRPr="004B3397">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0BE1C9" w14:textId="77777777" w:rsidR="00606A04" w:rsidRPr="004B3397" w:rsidRDefault="00606A04" w:rsidP="0024290A">
            <w:pPr>
              <w:pStyle w:val="TAC"/>
              <w:keepNext w:val="0"/>
              <w:keepLines w:val="0"/>
            </w:pPr>
            <w:r w:rsidRPr="004B3397">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E1A17A" w14:textId="77777777" w:rsidR="00606A04" w:rsidRPr="004B3397" w:rsidRDefault="00606A04" w:rsidP="0024290A">
            <w:pPr>
              <w:pStyle w:val="TAC"/>
              <w:keepNext w:val="0"/>
              <w:keepLines w:val="0"/>
            </w:pPr>
            <w:r w:rsidRPr="004B3397">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3FCADC6" w14:textId="77777777" w:rsidR="00606A04" w:rsidRPr="004B3397" w:rsidRDefault="00606A04" w:rsidP="0024290A">
            <w:pPr>
              <w:pStyle w:val="TAC"/>
              <w:keepNext w:val="0"/>
              <w:keepLines w:val="0"/>
            </w:pPr>
            <w:r w:rsidRPr="004B3397">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34080" w14:textId="77777777" w:rsidR="00606A04" w:rsidRPr="004B3397" w:rsidRDefault="00606A04" w:rsidP="0024290A">
            <w:pPr>
              <w:pStyle w:val="TAC"/>
              <w:keepNext w:val="0"/>
              <w:keepLines w:val="0"/>
            </w:pPr>
            <w:r w:rsidRPr="004B3397">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EE317D" w14:textId="77777777" w:rsidR="00606A04" w:rsidRPr="004B3397" w:rsidRDefault="00606A04" w:rsidP="0024290A">
            <w:pPr>
              <w:pStyle w:val="TAC"/>
              <w:keepNext w:val="0"/>
              <w:keepLines w:val="0"/>
            </w:pPr>
            <w:r w:rsidRPr="004B3397">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ED4AB9" w14:textId="77777777" w:rsidR="00606A04" w:rsidRPr="004B3397" w:rsidRDefault="00606A04" w:rsidP="0024290A">
            <w:pPr>
              <w:pStyle w:val="TAC"/>
              <w:keepNext w:val="0"/>
              <w:keepLines w:val="0"/>
            </w:pPr>
            <w:r w:rsidRPr="004B3397">
              <w:t>0.649</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A586B87" w14:textId="77777777" w:rsidR="00606A04" w:rsidRPr="004B3397" w:rsidRDefault="00606A04" w:rsidP="0024290A">
            <w:pPr>
              <w:pStyle w:val="TAC"/>
              <w:keepNext w:val="0"/>
              <w:keepLines w:val="0"/>
            </w:pPr>
            <w:r w:rsidRPr="004B3397">
              <w:t>0.849</w:t>
            </w:r>
          </w:p>
        </w:tc>
      </w:tr>
      <w:tr w:rsidR="00606A04" w:rsidRPr="004B3397" w14:paraId="273DD57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EB7C72E" w14:textId="77777777" w:rsidR="00606A04" w:rsidRPr="004B3397" w:rsidRDefault="00606A04" w:rsidP="0024290A">
            <w:pPr>
              <w:pStyle w:val="TAC"/>
              <w:keepNext w:val="0"/>
              <w:keepLines w:val="0"/>
            </w:pPr>
            <w:r w:rsidRPr="004B3397">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611B15" w14:textId="77777777" w:rsidR="00606A04" w:rsidRPr="004B3397" w:rsidRDefault="00606A04" w:rsidP="0024290A">
            <w:pPr>
              <w:pStyle w:val="TAC"/>
              <w:keepNext w:val="0"/>
              <w:keepLines w:val="0"/>
            </w:pPr>
            <w:r w:rsidRPr="004B3397">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8D9B6" w14:textId="77777777" w:rsidR="00606A04" w:rsidRPr="004B3397" w:rsidRDefault="00606A04" w:rsidP="0024290A">
            <w:pPr>
              <w:pStyle w:val="TAC"/>
              <w:keepNext w:val="0"/>
              <w:keepLines w:val="0"/>
            </w:pPr>
            <w:r w:rsidRPr="004B3397">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6A4CFF0" w14:textId="77777777" w:rsidR="00606A04" w:rsidRPr="004B3397" w:rsidRDefault="00606A04" w:rsidP="0024290A">
            <w:pPr>
              <w:pStyle w:val="TAC"/>
              <w:keepNext w:val="0"/>
              <w:keepLines w:val="0"/>
            </w:pPr>
            <w:r w:rsidRPr="004B3397">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CA2C90" w14:textId="77777777" w:rsidR="00606A04" w:rsidRPr="004B3397" w:rsidRDefault="00606A04" w:rsidP="0024290A">
            <w:pPr>
              <w:pStyle w:val="TAC"/>
              <w:keepNext w:val="0"/>
              <w:keepLines w:val="0"/>
            </w:pPr>
            <w:r w:rsidRPr="004B3397">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1C6C41" w14:textId="77777777" w:rsidR="00606A04" w:rsidRPr="004B3397" w:rsidRDefault="00606A04" w:rsidP="0024290A">
            <w:pPr>
              <w:pStyle w:val="TAC"/>
              <w:keepNext w:val="0"/>
              <w:keepLines w:val="0"/>
            </w:pPr>
            <w:r w:rsidRPr="004B3397">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71A839" w14:textId="77777777" w:rsidR="00606A04" w:rsidRPr="004B3397" w:rsidRDefault="00606A04" w:rsidP="0024290A">
            <w:pPr>
              <w:pStyle w:val="TAC"/>
              <w:keepNext w:val="0"/>
              <w:keepLines w:val="0"/>
            </w:pPr>
            <w:r w:rsidRPr="004B3397">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24F4570" w14:textId="77777777" w:rsidR="00606A04" w:rsidRPr="004B3397" w:rsidRDefault="00606A04" w:rsidP="0024290A">
            <w:pPr>
              <w:pStyle w:val="TAC"/>
              <w:keepNext w:val="0"/>
              <w:keepLines w:val="0"/>
            </w:pPr>
            <w:r w:rsidRPr="004B3397">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278C0A" w14:textId="77777777" w:rsidR="00606A04" w:rsidRPr="004B3397" w:rsidRDefault="00606A04" w:rsidP="0024290A">
            <w:pPr>
              <w:pStyle w:val="TAC"/>
              <w:keepNext w:val="0"/>
              <w:keepLines w:val="0"/>
            </w:pPr>
            <w:r w:rsidRPr="004B3397">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3437DF" w14:textId="77777777" w:rsidR="00606A04" w:rsidRPr="004B3397" w:rsidRDefault="00606A04" w:rsidP="0024290A">
            <w:pPr>
              <w:pStyle w:val="TAC"/>
              <w:keepNext w:val="0"/>
              <w:keepLines w:val="0"/>
            </w:pPr>
            <w:r w:rsidRPr="004B3397">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50307D" w14:textId="77777777" w:rsidR="00606A04" w:rsidRPr="004B3397" w:rsidRDefault="00606A04" w:rsidP="0024290A">
            <w:pPr>
              <w:pStyle w:val="TAC"/>
              <w:keepNext w:val="0"/>
              <w:keepLines w:val="0"/>
            </w:pPr>
            <w:r w:rsidRPr="004B3397">
              <w:t>0.604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611A62" w14:textId="77777777" w:rsidR="00606A04" w:rsidRPr="004B3397" w:rsidRDefault="00606A04" w:rsidP="0024290A">
            <w:pPr>
              <w:pStyle w:val="TAC"/>
              <w:keepNext w:val="0"/>
              <w:keepLines w:val="0"/>
            </w:pPr>
            <w:r w:rsidRPr="004B3397">
              <w:t>0.804</w:t>
            </w:r>
          </w:p>
        </w:tc>
      </w:tr>
      <w:tr w:rsidR="00606A04" w:rsidRPr="004B3397" w14:paraId="4C906AB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A32914B" w14:textId="77777777" w:rsidR="00606A04" w:rsidRPr="004B3397" w:rsidRDefault="00606A04" w:rsidP="0024290A">
            <w:pPr>
              <w:pStyle w:val="TAC"/>
              <w:keepNext w:val="0"/>
              <w:keepLines w:val="0"/>
            </w:pPr>
            <w:r w:rsidRPr="004B3397">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FCAF08" w14:textId="77777777" w:rsidR="00606A04" w:rsidRPr="004B3397" w:rsidRDefault="00606A04" w:rsidP="0024290A">
            <w:pPr>
              <w:pStyle w:val="TAC"/>
              <w:keepNext w:val="0"/>
              <w:keepLines w:val="0"/>
            </w:pPr>
            <w:r w:rsidRPr="004B3397">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D39602" w14:textId="77777777" w:rsidR="00606A04" w:rsidRPr="004B3397" w:rsidRDefault="00606A04" w:rsidP="0024290A">
            <w:pPr>
              <w:pStyle w:val="TAC"/>
              <w:keepNext w:val="0"/>
              <w:keepLines w:val="0"/>
            </w:pPr>
            <w:r w:rsidRPr="004B3397">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2E84DF" w14:textId="77777777" w:rsidR="00606A04" w:rsidRPr="004B3397" w:rsidRDefault="00606A04" w:rsidP="0024290A">
            <w:pPr>
              <w:pStyle w:val="TAC"/>
              <w:keepNext w:val="0"/>
              <w:keepLines w:val="0"/>
            </w:pPr>
            <w:r w:rsidRPr="004B3397">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AC370D" w14:textId="77777777" w:rsidR="00606A04" w:rsidRPr="004B3397" w:rsidRDefault="00606A04" w:rsidP="0024290A">
            <w:pPr>
              <w:pStyle w:val="TAC"/>
              <w:keepNext w:val="0"/>
              <w:keepLines w:val="0"/>
            </w:pPr>
            <w:r w:rsidRPr="004B3397">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C8D7F9" w14:textId="77777777" w:rsidR="00606A04" w:rsidRPr="004B3397" w:rsidRDefault="00606A04" w:rsidP="0024290A">
            <w:pPr>
              <w:pStyle w:val="TAC"/>
              <w:keepNext w:val="0"/>
              <w:keepLines w:val="0"/>
            </w:pPr>
            <w:r w:rsidRPr="004B3397">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1234CF" w14:textId="77777777" w:rsidR="00606A04" w:rsidRPr="004B3397" w:rsidRDefault="00606A04" w:rsidP="0024290A">
            <w:pPr>
              <w:pStyle w:val="TAC"/>
              <w:keepNext w:val="0"/>
              <w:keepLines w:val="0"/>
            </w:pPr>
            <w:r w:rsidRPr="004B3397">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180E2BC" w14:textId="77777777" w:rsidR="00606A04" w:rsidRPr="004B3397" w:rsidRDefault="00606A04" w:rsidP="0024290A">
            <w:pPr>
              <w:pStyle w:val="TAC"/>
              <w:keepNext w:val="0"/>
              <w:keepLines w:val="0"/>
            </w:pPr>
            <w:r w:rsidRPr="004B3397">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87119B" w14:textId="77777777" w:rsidR="00606A04" w:rsidRPr="004B3397" w:rsidRDefault="00606A04" w:rsidP="0024290A">
            <w:pPr>
              <w:pStyle w:val="TAC"/>
              <w:keepNext w:val="0"/>
              <w:keepLines w:val="0"/>
            </w:pPr>
            <w:r w:rsidRPr="004B3397">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BB097A" w14:textId="77777777" w:rsidR="00606A04" w:rsidRPr="004B3397" w:rsidRDefault="00606A04" w:rsidP="0024290A">
            <w:pPr>
              <w:pStyle w:val="TAC"/>
              <w:keepNext w:val="0"/>
              <w:keepLines w:val="0"/>
            </w:pPr>
            <w:r w:rsidRPr="004B3397">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676090" w14:textId="77777777" w:rsidR="00606A04" w:rsidRPr="004B3397" w:rsidRDefault="00606A04" w:rsidP="0024290A">
            <w:pPr>
              <w:pStyle w:val="TAC"/>
              <w:keepNext w:val="0"/>
              <w:keepLines w:val="0"/>
            </w:pPr>
            <w:r w:rsidRPr="004B3397">
              <w:t>0.558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2F06CF3" w14:textId="77777777" w:rsidR="00606A04" w:rsidRPr="004B3397" w:rsidRDefault="00606A04" w:rsidP="0024290A">
            <w:pPr>
              <w:pStyle w:val="TAC"/>
              <w:keepNext w:val="0"/>
              <w:keepLines w:val="0"/>
            </w:pPr>
            <w:r w:rsidRPr="004B3397">
              <w:t>0.758</w:t>
            </w:r>
          </w:p>
        </w:tc>
      </w:tr>
      <w:tr w:rsidR="00606A04" w:rsidRPr="004B3397" w14:paraId="29C5739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B59B58E" w14:textId="77777777" w:rsidR="00606A04" w:rsidRPr="004B3397" w:rsidRDefault="00606A04" w:rsidP="0024290A">
            <w:pPr>
              <w:pStyle w:val="TAC"/>
              <w:keepNext w:val="0"/>
              <w:keepLines w:val="0"/>
            </w:pPr>
            <w:r w:rsidRPr="004B3397">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B96FDB4" w14:textId="77777777" w:rsidR="00606A04" w:rsidRPr="004B3397" w:rsidRDefault="00606A04" w:rsidP="0024290A">
            <w:pPr>
              <w:pStyle w:val="TAC"/>
              <w:keepNext w:val="0"/>
              <w:keepLines w:val="0"/>
            </w:pPr>
            <w:r w:rsidRPr="004B3397">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8F9233" w14:textId="77777777" w:rsidR="00606A04" w:rsidRPr="004B3397" w:rsidRDefault="00606A04" w:rsidP="0024290A">
            <w:pPr>
              <w:pStyle w:val="TAC"/>
              <w:keepNext w:val="0"/>
              <w:keepLines w:val="0"/>
            </w:pPr>
            <w:r w:rsidRPr="004B3397">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0E85DA8" w14:textId="77777777" w:rsidR="00606A04" w:rsidRPr="004B3397" w:rsidRDefault="00606A04" w:rsidP="0024290A">
            <w:pPr>
              <w:pStyle w:val="TAC"/>
              <w:keepNext w:val="0"/>
              <w:keepLines w:val="0"/>
            </w:pPr>
            <w:r w:rsidRPr="004B3397">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5DD98A"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6F3F01"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D0C1DC" w14:textId="77777777" w:rsidR="00606A04" w:rsidRPr="004B3397" w:rsidRDefault="00606A04" w:rsidP="0024290A">
            <w:pPr>
              <w:pStyle w:val="TAC"/>
              <w:keepNext w:val="0"/>
              <w:keepLines w:val="0"/>
            </w:pPr>
            <w:r w:rsidRPr="004B3397">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A9ED1C" w14:textId="77777777" w:rsidR="00606A04" w:rsidRPr="004B3397" w:rsidRDefault="00606A04" w:rsidP="0024290A">
            <w:pPr>
              <w:pStyle w:val="TAC"/>
              <w:keepNext w:val="0"/>
              <w:keepLines w:val="0"/>
            </w:pPr>
            <w:r w:rsidRPr="004B3397">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FA435C" w14:textId="77777777" w:rsidR="00606A04" w:rsidRPr="004B3397" w:rsidRDefault="00606A04" w:rsidP="0024290A">
            <w:pPr>
              <w:pStyle w:val="TAC"/>
              <w:keepNext w:val="0"/>
              <w:keepLines w:val="0"/>
            </w:pPr>
            <w:r w:rsidRPr="004B3397">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F6E163" w14:textId="77777777" w:rsidR="00606A04" w:rsidRPr="004B3397" w:rsidRDefault="00606A04" w:rsidP="0024290A">
            <w:pPr>
              <w:pStyle w:val="TAC"/>
              <w:keepNext w:val="0"/>
              <w:keepLines w:val="0"/>
            </w:pPr>
            <w:r w:rsidRPr="004B3397">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158F4" w14:textId="77777777" w:rsidR="00606A04" w:rsidRPr="004B3397" w:rsidRDefault="00606A04" w:rsidP="0024290A">
            <w:pPr>
              <w:pStyle w:val="TAC"/>
              <w:keepNext w:val="0"/>
              <w:keepLines w:val="0"/>
            </w:pPr>
            <w:r w:rsidRPr="004B3397">
              <w:t>0.512</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F2E2EC7" w14:textId="77777777" w:rsidR="00606A04" w:rsidRPr="004B3397" w:rsidRDefault="00606A04" w:rsidP="0024290A">
            <w:pPr>
              <w:pStyle w:val="TAC"/>
              <w:keepNext w:val="0"/>
              <w:keepLines w:val="0"/>
            </w:pPr>
            <w:r w:rsidRPr="004B3397">
              <w:t>0.712</w:t>
            </w:r>
          </w:p>
        </w:tc>
      </w:tr>
      <w:tr w:rsidR="00606A04" w:rsidRPr="004B3397" w14:paraId="12C60A6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6F045E5"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AB61419"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2DB582" w14:textId="77777777" w:rsidR="00606A04" w:rsidRPr="004B3397" w:rsidRDefault="00606A04" w:rsidP="0024290A">
            <w:pPr>
              <w:pStyle w:val="TAC"/>
              <w:keepNext w:val="0"/>
              <w:keepLines w:val="0"/>
            </w:pPr>
            <w:r w:rsidRPr="004B3397">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2991F6F" w14:textId="77777777" w:rsidR="00606A04" w:rsidRPr="004B3397" w:rsidRDefault="00606A04" w:rsidP="0024290A">
            <w:pPr>
              <w:pStyle w:val="TAC"/>
              <w:keepNext w:val="0"/>
              <w:keepLines w:val="0"/>
            </w:pPr>
            <w:r w:rsidRPr="004B3397">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57ABAF"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62218E"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AE1B48" w14:textId="77777777" w:rsidR="00606A04" w:rsidRPr="004B3397" w:rsidRDefault="00606A04" w:rsidP="0024290A">
            <w:pPr>
              <w:pStyle w:val="TAC"/>
              <w:keepNext w:val="0"/>
              <w:keepLines w:val="0"/>
            </w:pPr>
            <w:r w:rsidRPr="004B3397">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65952B4" w14:textId="77777777" w:rsidR="00606A04" w:rsidRPr="004B3397" w:rsidRDefault="00606A04" w:rsidP="0024290A">
            <w:pPr>
              <w:pStyle w:val="TAC"/>
              <w:keepNext w:val="0"/>
              <w:keepLines w:val="0"/>
            </w:pPr>
            <w:r w:rsidRPr="004B3397">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C68A0C" w14:textId="77777777" w:rsidR="00606A04" w:rsidRPr="004B3397" w:rsidRDefault="00606A04" w:rsidP="0024290A">
            <w:pPr>
              <w:pStyle w:val="TAC"/>
              <w:keepNext w:val="0"/>
              <w:keepLines w:val="0"/>
            </w:pPr>
            <w:r w:rsidRPr="004B3397">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AAAD337" w14:textId="77777777" w:rsidR="00606A04" w:rsidRPr="004B3397" w:rsidRDefault="00606A04" w:rsidP="0024290A">
            <w:pPr>
              <w:pStyle w:val="TAC"/>
              <w:keepNext w:val="0"/>
              <w:keepLines w:val="0"/>
            </w:pPr>
            <w:r w:rsidRPr="004B3397">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5AB31" w14:textId="77777777" w:rsidR="00606A04" w:rsidRPr="004B3397" w:rsidRDefault="00606A04" w:rsidP="0024290A">
            <w:pPr>
              <w:pStyle w:val="TAC"/>
              <w:keepNext w:val="0"/>
              <w:keepLines w:val="0"/>
            </w:pPr>
            <w:r w:rsidRPr="004B3397">
              <w:t>0.468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3531D9" w14:textId="77777777" w:rsidR="00606A04" w:rsidRPr="004B3397" w:rsidRDefault="00606A04" w:rsidP="0024290A">
            <w:pPr>
              <w:pStyle w:val="TAC"/>
              <w:keepNext w:val="0"/>
              <w:keepLines w:val="0"/>
            </w:pPr>
            <w:r w:rsidRPr="004B3397">
              <w:t>0.668</w:t>
            </w:r>
          </w:p>
        </w:tc>
      </w:tr>
      <w:tr w:rsidR="00606A04" w:rsidRPr="004B3397" w14:paraId="34F4B8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289F093"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DF2B78"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935BEE" w14:textId="77777777" w:rsidR="00606A04" w:rsidRPr="004B3397" w:rsidRDefault="00606A04" w:rsidP="0024290A">
            <w:pPr>
              <w:pStyle w:val="TAC"/>
              <w:keepNext w:val="0"/>
              <w:keepLines w:val="0"/>
            </w:pPr>
            <w:r w:rsidRPr="004B3397">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C3AA24A" w14:textId="77777777" w:rsidR="00606A04" w:rsidRPr="004B3397" w:rsidRDefault="00606A04" w:rsidP="0024290A">
            <w:pPr>
              <w:pStyle w:val="TAC"/>
              <w:keepNext w:val="0"/>
              <w:keepLines w:val="0"/>
            </w:pPr>
            <w:r w:rsidRPr="004B3397">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70A8C8"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07C777"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7BECA8"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332CD5D"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D2494" w14:textId="77777777" w:rsidR="00606A04" w:rsidRPr="004B3397" w:rsidRDefault="00606A04" w:rsidP="0024290A">
            <w:pPr>
              <w:pStyle w:val="TAC"/>
              <w:keepNext w:val="0"/>
              <w:keepLines w:val="0"/>
            </w:pPr>
            <w:r w:rsidRPr="004B3397">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7119A9" w14:textId="77777777" w:rsidR="00606A04" w:rsidRPr="004B3397" w:rsidRDefault="00606A04" w:rsidP="0024290A">
            <w:pPr>
              <w:pStyle w:val="TAC"/>
              <w:keepNext w:val="0"/>
              <w:keepLines w:val="0"/>
            </w:pPr>
            <w:r w:rsidRPr="004B3397">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F21E57" w14:textId="77777777" w:rsidR="00606A04" w:rsidRPr="004B3397" w:rsidRDefault="00606A04" w:rsidP="0024290A">
            <w:pPr>
              <w:pStyle w:val="TAC"/>
              <w:keepNext w:val="0"/>
              <w:keepLines w:val="0"/>
            </w:pPr>
            <w:r w:rsidRPr="004B3397">
              <w:t>0.425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2C82E76B" w14:textId="77777777" w:rsidR="00606A04" w:rsidRPr="004B3397" w:rsidRDefault="00606A04" w:rsidP="0024290A">
            <w:pPr>
              <w:pStyle w:val="TAC"/>
              <w:keepNext w:val="0"/>
              <w:keepLines w:val="0"/>
            </w:pPr>
            <w:r w:rsidRPr="004B3397">
              <w:t>0.625</w:t>
            </w:r>
          </w:p>
        </w:tc>
      </w:tr>
      <w:tr w:rsidR="00606A04" w:rsidRPr="004B3397" w14:paraId="45D5734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B5155A6"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A4F8BEE"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B8265F"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A4B61F"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EB922A"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0531300"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0CB441"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6BDF81"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6A330E" w14:textId="77777777" w:rsidR="00606A04" w:rsidRPr="004B3397" w:rsidRDefault="00606A04" w:rsidP="0024290A">
            <w:pPr>
              <w:pStyle w:val="TAC"/>
              <w:keepNext w:val="0"/>
              <w:keepLines w:val="0"/>
            </w:pPr>
            <w:r w:rsidRPr="004B3397">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3555BD" w14:textId="77777777" w:rsidR="00606A04" w:rsidRPr="004B3397" w:rsidRDefault="00606A04" w:rsidP="0024290A">
            <w:pPr>
              <w:pStyle w:val="TAC"/>
              <w:keepNext w:val="0"/>
              <w:keepLines w:val="0"/>
            </w:pPr>
            <w:r w:rsidRPr="004B3397">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26E93C" w14:textId="77777777" w:rsidR="00606A04" w:rsidRPr="004B3397" w:rsidRDefault="00606A04" w:rsidP="0024290A">
            <w:pPr>
              <w:pStyle w:val="TAC"/>
              <w:keepNext w:val="0"/>
              <w:keepLines w:val="0"/>
            </w:pPr>
            <w:r w:rsidRPr="004B3397">
              <w:t>0.385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2CE77C5" w14:textId="77777777" w:rsidR="00606A04" w:rsidRPr="004B3397" w:rsidRDefault="00606A04" w:rsidP="0024290A">
            <w:pPr>
              <w:pStyle w:val="TAC"/>
              <w:keepNext w:val="0"/>
              <w:keepLines w:val="0"/>
            </w:pPr>
            <w:r w:rsidRPr="004B3397">
              <w:t>0.585</w:t>
            </w:r>
          </w:p>
        </w:tc>
      </w:tr>
      <w:tr w:rsidR="00606A04" w:rsidRPr="004B3397" w14:paraId="23AACF8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8B4DCF7"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D8DBC9B"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896E17"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0510B6D"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300861"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BE1D90"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180CE81"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57EFAFF"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6FFFCF" w14:textId="77777777" w:rsidR="00606A04" w:rsidRPr="004B3397" w:rsidRDefault="00606A04" w:rsidP="0024290A">
            <w:pPr>
              <w:pStyle w:val="TAC"/>
              <w:keepNext w:val="0"/>
              <w:keepLines w:val="0"/>
            </w:pPr>
            <w:r w:rsidRPr="004B3397">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AB59167" w14:textId="77777777" w:rsidR="00606A04" w:rsidRPr="004B3397" w:rsidRDefault="00606A04" w:rsidP="0024290A">
            <w:pPr>
              <w:pStyle w:val="TAC"/>
              <w:keepNext w:val="0"/>
              <w:keepLines w:val="0"/>
            </w:pPr>
            <w:r w:rsidRPr="004B3397">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7D0CA" w14:textId="77777777" w:rsidR="00606A04" w:rsidRPr="004B3397" w:rsidRDefault="00606A04" w:rsidP="0024290A">
            <w:pPr>
              <w:pStyle w:val="TAC"/>
              <w:keepNext w:val="0"/>
              <w:keepLines w:val="0"/>
            </w:pPr>
            <w:r w:rsidRPr="004B3397">
              <w:t>0.348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531D450" w14:textId="77777777" w:rsidR="00606A04" w:rsidRPr="004B3397" w:rsidRDefault="00606A04" w:rsidP="0024290A">
            <w:pPr>
              <w:pStyle w:val="TAC"/>
              <w:keepNext w:val="0"/>
              <w:keepLines w:val="0"/>
            </w:pPr>
            <w:r w:rsidRPr="004B3397">
              <w:t>0.548</w:t>
            </w:r>
          </w:p>
        </w:tc>
      </w:tr>
      <w:tr w:rsidR="00606A04" w:rsidRPr="004B3397" w14:paraId="042201A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AE7B53F"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2117DD"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9D5B5E"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5C6F613"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DAF0F9"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5B5188"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539669"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9BE2956"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44B75C" w14:textId="77777777" w:rsidR="00606A04" w:rsidRPr="004B3397" w:rsidRDefault="00606A04" w:rsidP="0024290A">
            <w:pPr>
              <w:pStyle w:val="TAC"/>
              <w:keepNext w:val="0"/>
              <w:keepLines w:val="0"/>
            </w:pPr>
            <w:r w:rsidRPr="004B3397">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3B2C92" w14:textId="77777777" w:rsidR="00606A04" w:rsidRPr="004B3397" w:rsidRDefault="00606A04" w:rsidP="0024290A">
            <w:pPr>
              <w:pStyle w:val="TAC"/>
              <w:keepNext w:val="0"/>
              <w:keepLines w:val="0"/>
            </w:pPr>
            <w:r w:rsidRPr="004B3397">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9C94F" w14:textId="77777777" w:rsidR="00606A04" w:rsidRPr="004B3397" w:rsidRDefault="00606A04" w:rsidP="0024290A">
            <w:pPr>
              <w:pStyle w:val="TAC"/>
              <w:keepNext w:val="0"/>
              <w:keepLines w:val="0"/>
            </w:pPr>
            <w:r w:rsidRPr="004B3397">
              <w:t>0.315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D1CC798" w14:textId="77777777" w:rsidR="00606A04" w:rsidRPr="004B3397" w:rsidRDefault="00606A04" w:rsidP="0024290A">
            <w:pPr>
              <w:pStyle w:val="TAC"/>
              <w:keepNext w:val="0"/>
              <w:keepLines w:val="0"/>
            </w:pPr>
            <w:r w:rsidRPr="004B3397">
              <w:t>0.515</w:t>
            </w:r>
          </w:p>
        </w:tc>
      </w:tr>
      <w:tr w:rsidR="00606A04" w:rsidRPr="004B3397" w14:paraId="47738C5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7A5A7F4"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8F809"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C0342E"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9EAA6C"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FC9F50"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78B519"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C875A6"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5614A2"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624E96" w14:textId="77777777" w:rsidR="00606A04" w:rsidRPr="004B3397" w:rsidRDefault="00606A04" w:rsidP="0024290A">
            <w:pPr>
              <w:pStyle w:val="TAC"/>
              <w:keepNext w:val="0"/>
              <w:keepLines w:val="0"/>
            </w:pPr>
            <w:r w:rsidRPr="004B3397">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6DB220" w14:textId="77777777" w:rsidR="00606A04" w:rsidRPr="004B3397" w:rsidRDefault="00606A04" w:rsidP="0024290A">
            <w:pPr>
              <w:pStyle w:val="TAC"/>
              <w:keepNext w:val="0"/>
              <w:keepLines w:val="0"/>
            </w:pPr>
            <w:r w:rsidRPr="004B3397">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57431A" w14:textId="77777777" w:rsidR="00606A04" w:rsidRPr="004B3397" w:rsidRDefault="00606A04" w:rsidP="0024290A">
            <w:pPr>
              <w:pStyle w:val="TAC"/>
              <w:keepNext w:val="0"/>
              <w:keepLines w:val="0"/>
            </w:pPr>
            <w:r w:rsidRPr="004B3397">
              <w:t>0.285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4B60F3E" w14:textId="77777777" w:rsidR="00606A04" w:rsidRPr="004B3397" w:rsidRDefault="00606A04" w:rsidP="0024290A">
            <w:pPr>
              <w:pStyle w:val="TAC"/>
              <w:keepNext w:val="0"/>
              <w:keepLines w:val="0"/>
            </w:pPr>
            <w:r w:rsidRPr="004B3397">
              <w:t>0.485</w:t>
            </w:r>
          </w:p>
        </w:tc>
      </w:tr>
      <w:tr w:rsidR="00606A04" w:rsidRPr="004B3397" w14:paraId="2C8120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6DC0F78"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4A3FF8"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84CA9C"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B5DA161"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F6DB"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7F09B3"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A3DF35"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B6E386"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35B67" w14:textId="77777777" w:rsidR="00606A04" w:rsidRPr="004B3397" w:rsidRDefault="00606A04" w:rsidP="0024290A">
            <w:pPr>
              <w:pStyle w:val="TAC"/>
              <w:keepNext w:val="0"/>
              <w:keepLines w:val="0"/>
            </w:pPr>
            <w:r w:rsidRPr="004B3397">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166273" w14:textId="77777777" w:rsidR="00606A04" w:rsidRPr="004B3397" w:rsidRDefault="00606A04" w:rsidP="0024290A">
            <w:pPr>
              <w:pStyle w:val="TAC"/>
              <w:keepNext w:val="0"/>
              <w:keepLines w:val="0"/>
            </w:pPr>
            <w:r w:rsidRPr="004B3397">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CB9C0F" w14:textId="77777777" w:rsidR="00606A04" w:rsidRPr="004B3397" w:rsidRDefault="00606A04" w:rsidP="0024290A">
            <w:pPr>
              <w:pStyle w:val="TAC"/>
              <w:keepNext w:val="0"/>
              <w:keepLines w:val="0"/>
            </w:pPr>
            <w:r w:rsidRPr="004B3397">
              <w:t>0.258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12ED3D2" w14:textId="77777777" w:rsidR="00606A04" w:rsidRPr="004B3397" w:rsidRDefault="00606A04" w:rsidP="0024290A">
            <w:pPr>
              <w:pStyle w:val="TAC"/>
              <w:keepNext w:val="0"/>
              <w:keepLines w:val="0"/>
            </w:pPr>
            <w:r w:rsidRPr="004B3397">
              <w:t>0.458</w:t>
            </w:r>
          </w:p>
        </w:tc>
      </w:tr>
      <w:tr w:rsidR="00606A04" w:rsidRPr="004B3397" w14:paraId="592A3382"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0CA34B5"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4F725"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9A15CB"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842CDEF"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E324B6"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04409F"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2FD9D1"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C420C3"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2999A8" w14:textId="77777777" w:rsidR="00606A04" w:rsidRPr="004B3397" w:rsidRDefault="00606A04" w:rsidP="0024290A">
            <w:pPr>
              <w:pStyle w:val="TAC"/>
              <w:keepNext w:val="0"/>
              <w:keepLines w:val="0"/>
            </w:pPr>
            <w:r w:rsidRPr="004B3397">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F87A14" w14:textId="77777777" w:rsidR="00606A04" w:rsidRPr="004B3397" w:rsidRDefault="00606A04" w:rsidP="0024290A">
            <w:pPr>
              <w:pStyle w:val="TAC"/>
              <w:keepNext w:val="0"/>
              <w:keepLines w:val="0"/>
            </w:pPr>
            <w:r w:rsidRPr="004B3397">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702602" w14:textId="77777777" w:rsidR="00606A04" w:rsidRPr="004B3397" w:rsidRDefault="00606A04" w:rsidP="0024290A">
            <w:pPr>
              <w:pStyle w:val="TAC"/>
              <w:keepNext w:val="0"/>
              <w:keepLines w:val="0"/>
            </w:pPr>
            <w:r w:rsidRPr="004B3397">
              <w:t>0.235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76F0546" w14:textId="77777777" w:rsidR="00606A04" w:rsidRPr="004B3397" w:rsidRDefault="00606A04" w:rsidP="0024290A">
            <w:pPr>
              <w:pStyle w:val="TAC"/>
              <w:keepNext w:val="0"/>
              <w:keepLines w:val="0"/>
            </w:pPr>
            <w:r w:rsidRPr="004B3397">
              <w:t>0.435</w:t>
            </w:r>
          </w:p>
        </w:tc>
      </w:tr>
      <w:tr w:rsidR="00606A04" w:rsidRPr="004B3397" w14:paraId="215BDA7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306DD57"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6627A5"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0BEB5C"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7512387"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CCDC98"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3771F0"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1AB8EF"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35A43B"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EA4B7E" w14:textId="77777777" w:rsidR="00606A04" w:rsidRPr="004B3397" w:rsidRDefault="00606A04" w:rsidP="0024290A">
            <w:pPr>
              <w:pStyle w:val="TAC"/>
              <w:keepNext w:val="0"/>
              <w:keepLines w:val="0"/>
            </w:pPr>
            <w:r w:rsidRPr="004B3397">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5EF55F" w14:textId="77777777" w:rsidR="00606A04" w:rsidRPr="004B3397" w:rsidRDefault="00606A04" w:rsidP="0024290A">
            <w:pPr>
              <w:pStyle w:val="TAC"/>
              <w:keepNext w:val="0"/>
              <w:keepLines w:val="0"/>
            </w:pPr>
            <w:r w:rsidRPr="004B3397">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F7F3C2" w14:textId="77777777" w:rsidR="00606A04" w:rsidRPr="004B3397" w:rsidRDefault="00606A04" w:rsidP="0024290A">
            <w:pPr>
              <w:pStyle w:val="TAC"/>
              <w:keepNext w:val="0"/>
              <w:keepLines w:val="0"/>
            </w:pPr>
            <w:r w:rsidRPr="004B3397">
              <w:t>0.213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94F46CB" w14:textId="77777777" w:rsidR="00606A04" w:rsidRPr="004B3397" w:rsidRDefault="00606A04" w:rsidP="0024290A">
            <w:pPr>
              <w:pStyle w:val="TAC"/>
              <w:keepNext w:val="0"/>
              <w:keepLines w:val="0"/>
            </w:pPr>
            <w:r w:rsidRPr="004B3397">
              <w:t>0.413</w:t>
            </w:r>
          </w:p>
        </w:tc>
      </w:tr>
      <w:tr w:rsidR="00606A04" w:rsidRPr="004B3397" w14:paraId="342FA5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BD9300B"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14F8E7"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D86C4"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47E6AA"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690352"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B10222"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BA5AC"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3FF90BA"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5FEFDB" w14:textId="77777777" w:rsidR="00606A04" w:rsidRPr="004B3397" w:rsidRDefault="00606A04" w:rsidP="0024290A">
            <w:pPr>
              <w:pStyle w:val="TAC"/>
              <w:keepNext w:val="0"/>
              <w:keepLines w:val="0"/>
            </w:pPr>
            <w:r w:rsidRPr="004B3397">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819EEA" w14:textId="77777777" w:rsidR="00606A04" w:rsidRPr="004B3397" w:rsidRDefault="00606A04" w:rsidP="0024290A">
            <w:pPr>
              <w:pStyle w:val="TAC"/>
              <w:keepNext w:val="0"/>
              <w:keepLines w:val="0"/>
            </w:pPr>
            <w:r w:rsidRPr="004B3397">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BA68AD" w14:textId="77777777" w:rsidR="00606A04" w:rsidRPr="004B3397" w:rsidRDefault="00606A04" w:rsidP="0024290A">
            <w:pPr>
              <w:pStyle w:val="TAC"/>
              <w:keepNext w:val="0"/>
              <w:keepLines w:val="0"/>
            </w:pPr>
            <w:r w:rsidRPr="004B3397">
              <w:t>0.193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E4E7D74" w14:textId="77777777" w:rsidR="00606A04" w:rsidRPr="004B3397" w:rsidRDefault="00606A04" w:rsidP="0024290A">
            <w:pPr>
              <w:pStyle w:val="TAC"/>
              <w:keepNext w:val="0"/>
              <w:keepLines w:val="0"/>
            </w:pPr>
            <w:r w:rsidRPr="004B3397">
              <w:t>0.393</w:t>
            </w:r>
          </w:p>
        </w:tc>
      </w:tr>
      <w:tr w:rsidR="00606A04" w:rsidRPr="004B3397" w14:paraId="160D072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2E76236"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AF7667"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5E1D84"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9F3176"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3953E8"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54D588"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908BC2"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D4E8B03"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7BD8B" w14:textId="77777777" w:rsidR="00606A04" w:rsidRPr="004B3397" w:rsidRDefault="00606A04" w:rsidP="0024290A">
            <w:pPr>
              <w:pStyle w:val="TAC"/>
              <w:keepNext w:val="0"/>
              <w:keepLines w:val="0"/>
            </w:pPr>
            <w:r w:rsidRPr="004B3397">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6F53F7" w14:textId="77777777" w:rsidR="00606A04" w:rsidRPr="004B3397" w:rsidRDefault="00606A04" w:rsidP="0024290A">
            <w:pPr>
              <w:pStyle w:val="TAC"/>
              <w:keepNext w:val="0"/>
              <w:keepLines w:val="0"/>
            </w:pPr>
            <w:r w:rsidRPr="004B3397">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4F5BD" w14:textId="77777777" w:rsidR="00606A04" w:rsidRPr="004B3397" w:rsidRDefault="00606A04" w:rsidP="0024290A">
            <w:pPr>
              <w:pStyle w:val="TAC"/>
              <w:keepNext w:val="0"/>
              <w:keepLines w:val="0"/>
            </w:pPr>
            <w:r w:rsidRPr="004B3397">
              <w:t>0.174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F840051" w14:textId="77777777" w:rsidR="00606A04" w:rsidRPr="004B3397" w:rsidRDefault="00606A04" w:rsidP="0024290A">
            <w:pPr>
              <w:pStyle w:val="TAC"/>
              <w:keepNext w:val="0"/>
              <w:keepLines w:val="0"/>
            </w:pPr>
            <w:r w:rsidRPr="004B3397">
              <w:t>0.374</w:t>
            </w:r>
          </w:p>
        </w:tc>
      </w:tr>
      <w:tr w:rsidR="00606A04" w:rsidRPr="004B3397" w14:paraId="46B6856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CD85A4F"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0D34D5"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B0A8B2"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0447BEB"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52DC9C"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BE6186D"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543D993"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6FEBD48"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B06E0A" w14:textId="77777777" w:rsidR="00606A04" w:rsidRPr="004B3397" w:rsidRDefault="00606A04" w:rsidP="0024290A">
            <w:pPr>
              <w:pStyle w:val="TAC"/>
              <w:keepNext w:val="0"/>
              <w:keepLines w:val="0"/>
            </w:pPr>
            <w:r w:rsidRPr="004B3397">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C7A4B46" w14:textId="77777777" w:rsidR="00606A04" w:rsidRPr="004B3397" w:rsidRDefault="00606A04" w:rsidP="0024290A">
            <w:pPr>
              <w:pStyle w:val="TAC"/>
              <w:keepNext w:val="0"/>
              <w:keepLines w:val="0"/>
            </w:pPr>
            <w:r w:rsidRPr="004B3397">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A6ADDE" w14:textId="77777777" w:rsidR="00606A04" w:rsidRPr="004B3397" w:rsidRDefault="00606A04" w:rsidP="0024290A">
            <w:pPr>
              <w:pStyle w:val="TAC"/>
              <w:keepNext w:val="0"/>
              <w:keepLines w:val="0"/>
            </w:pPr>
            <w:r w:rsidRPr="004B3397">
              <w:t>0.155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7691E26" w14:textId="77777777" w:rsidR="00606A04" w:rsidRPr="004B3397" w:rsidRDefault="00606A04" w:rsidP="0024290A">
            <w:pPr>
              <w:pStyle w:val="TAC"/>
              <w:keepNext w:val="0"/>
              <w:keepLines w:val="0"/>
            </w:pPr>
            <w:r w:rsidRPr="004B3397">
              <w:t>0.355</w:t>
            </w:r>
          </w:p>
        </w:tc>
      </w:tr>
      <w:tr w:rsidR="00606A04" w:rsidRPr="004B3397" w14:paraId="6BE077F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3297678"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B2CB8F"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38115B"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E92D3"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535610"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195A23"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3BEA5"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3D56FD1"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FA7C0" w14:textId="77777777" w:rsidR="00606A04" w:rsidRPr="004B3397" w:rsidRDefault="00606A04" w:rsidP="0024290A">
            <w:pPr>
              <w:pStyle w:val="TAC"/>
              <w:keepNext w:val="0"/>
              <w:keepLines w:val="0"/>
            </w:pPr>
            <w:r w:rsidRPr="004B3397">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435048" w14:textId="77777777" w:rsidR="00606A04" w:rsidRPr="004B3397" w:rsidRDefault="00606A04" w:rsidP="0024290A">
            <w:pPr>
              <w:pStyle w:val="TAC"/>
              <w:keepNext w:val="0"/>
              <w:keepLines w:val="0"/>
            </w:pPr>
            <w:r w:rsidRPr="004B3397">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6BCAB2" w14:textId="77777777" w:rsidR="00606A04" w:rsidRPr="004B3397" w:rsidRDefault="00606A04" w:rsidP="0024290A">
            <w:pPr>
              <w:pStyle w:val="TAC"/>
              <w:keepNext w:val="0"/>
              <w:keepLines w:val="0"/>
            </w:pPr>
            <w:r w:rsidRPr="004B3397">
              <w:t>0.136</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C4C081F" w14:textId="77777777" w:rsidR="00606A04" w:rsidRPr="004B3397" w:rsidRDefault="00606A04" w:rsidP="0024290A">
            <w:pPr>
              <w:pStyle w:val="TAC"/>
              <w:keepNext w:val="0"/>
              <w:keepLines w:val="0"/>
            </w:pPr>
            <w:r w:rsidRPr="004B3397">
              <w:t>0.336</w:t>
            </w:r>
          </w:p>
        </w:tc>
      </w:tr>
      <w:tr w:rsidR="00606A04" w:rsidRPr="004B3397" w14:paraId="71FA4DD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D66E505"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6CC3C4"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A9EEC9A"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E7A4D7"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AAB9E3A"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E1F3E9"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56E724"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FEE4470"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48055" w14:textId="77777777" w:rsidR="00606A04" w:rsidRPr="004B3397" w:rsidRDefault="00606A04" w:rsidP="0024290A">
            <w:pPr>
              <w:pStyle w:val="TAC"/>
              <w:keepNext w:val="0"/>
              <w:keepLines w:val="0"/>
            </w:pPr>
            <w:r w:rsidRPr="004B3397">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77C429F" w14:textId="77777777" w:rsidR="00606A04" w:rsidRPr="004B3397" w:rsidRDefault="00606A04" w:rsidP="0024290A">
            <w:pPr>
              <w:pStyle w:val="TAC"/>
              <w:keepNext w:val="0"/>
              <w:keepLines w:val="0"/>
            </w:pPr>
            <w:r w:rsidRPr="004B3397">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14D6CD" w14:textId="77777777" w:rsidR="00606A04" w:rsidRPr="004B3397" w:rsidRDefault="00606A04" w:rsidP="0024290A">
            <w:pPr>
              <w:pStyle w:val="TAC"/>
              <w:keepNext w:val="0"/>
              <w:keepLines w:val="0"/>
            </w:pPr>
            <w:r w:rsidRPr="004B3397">
              <w:t>0.116</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B817F38" w14:textId="77777777" w:rsidR="00606A04" w:rsidRPr="004B3397" w:rsidRDefault="00606A04" w:rsidP="0024290A">
            <w:pPr>
              <w:pStyle w:val="TAC"/>
              <w:keepNext w:val="0"/>
              <w:keepLines w:val="0"/>
            </w:pPr>
            <w:r w:rsidRPr="004B3397">
              <w:t>0.316</w:t>
            </w:r>
          </w:p>
        </w:tc>
      </w:tr>
      <w:tr w:rsidR="00606A04" w:rsidRPr="004B3397" w14:paraId="072A821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A897B1D"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744D5FB"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D20535"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1E8204"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6EC365"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4AE1C3"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C40181"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87AA1E1"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A123DB"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E970B6"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195BC2D" w14:textId="77777777" w:rsidR="00606A04" w:rsidRPr="004B3397" w:rsidRDefault="00606A04" w:rsidP="0024290A">
            <w:pPr>
              <w:pStyle w:val="TAC"/>
              <w:keepNext w:val="0"/>
              <w:keepLines w:val="0"/>
            </w:pPr>
            <w:r w:rsidRPr="004B3397">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60DDD2" w14:textId="77777777" w:rsidR="00606A04" w:rsidRPr="004B3397" w:rsidRDefault="00606A04" w:rsidP="0024290A">
            <w:pPr>
              <w:pStyle w:val="TAC"/>
              <w:keepNext w:val="0"/>
              <w:keepLines w:val="0"/>
            </w:pPr>
            <w:r w:rsidRPr="004B3397">
              <w:t>0.3</w:t>
            </w:r>
          </w:p>
        </w:tc>
      </w:tr>
      <w:tr w:rsidR="00606A04" w:rsidRPr="004B3397" w14:paraId="76E677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CDFDDC"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D908F4D"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6785"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54E3E8C"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2438C"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8A61EAA"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F31A35"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4410A72"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3A6AD1"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209EA1"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7263FF" w14:textId="77777777" w:rsidR="00606A04" w:rsidRPr="004B3397" w:rsidRDefault="00606A04" w:rsidP="0024290A">
            <w:pPr>
              <w:pStyle w:val="TAC"/>
              <w:keepNext w:val="0"/>
              <w:keepLines w:val="0"/>
            </w:pPr>
            <w:r w:rsidRPr="004B3397">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77321D9" w14:textId="77777777" w:rsidR="00606A04" w:rsidRPr="004B3397" w:rsidRDefault="00606A04" w:rsidP="0024290A">
            <w:pPr>
              <w:pStyle w:val="TAC"/>
              <w:keepNext w:val="0"/>
              <w:keepLines w:val="0"/>
            </w:pPr>
            <w:r w:rsidRPr="004B3397">
              <w:t>0.3</w:t>
            </w:r>
          </w:p>
        </w:tc>
      </w:tr>
      <w:tr w:rsidR="00606A04" w:rsidRPr="004B3397" w14:paraId="5372A39E"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284F70D"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066266"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9F9B123"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D3A2C"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D7523"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903A0AC"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37C1F9"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5193EFB"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91EEA4"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D7CB9AE"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EC3993" w14:textId="77777777" w:rsidR="00606A04" w:rsidRPr="004B3397" w:rsidRDefault="00606A04" w:rsidP="0024290A">
            <w:pPr>
              <w:pStyle w:val="TAC"/>
              <w:keepNext w:val="0"/>
              <w:keepLines w:val="0"/>
            </w:pPr>
            <w:r w:rsidRPr="004B3397">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569B5DC" w14:textId="77777777" w:rsidR="00606A04" w:rsidRPr="004B3397" w:rsidRDefault="00606A04" w:rsidP="0024290A">
            <w:pPr>
              <w:pStyle w:val="TAC"/>
              <w:keepNext w:val="0"/>
              <w:keepLines w:val="0"/>
            </w:pPr>
            <w:r w:rsidRPr="004B3397">
              <w:t>0.3</w:t>
            </w:r>
          </w:p>
        </w:tc>
      </w:tr>
      <w:tr w:rsidR="00606A04" w:rsidRPr="004B3397" w14:paraId="4996913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FFBD769"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B83D061"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DDEF2E"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F2D9EAA"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2CA96B"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6C1030"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B5E29F"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C3B7CB"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6EABE8"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C5AFDB"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F856D2" w14:textId="77777777" w:rsidR="00606A04" w:rsidRPr="004B3397" w:rsidRDefault="00606A04" w:rsidP="0024290A">
            <w:pPr>
              <w:pStyle w:val="TAC"/>
              <w:keepNext w:val="0"/>
              <w:keepLines w:val="0"/>
            </w:pPr>
            <w:r w:rsidRPr="004B3397">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727B6A3" w14:textId="77777777" w:rsidR="00606A04" w:rsidRPr="004B3397" w:rsidRDefault="00606A04" w:rsidP="0024290A">
            <w:pPr>
              <w:pStyle w:val="TAC"/>
              <w:keepNext w:val="0"/>
              <w:keepLines w:val="0"/>
            </w:pPr>
            <w:r w:rsidRPr="004B3397">
              <w:t>0.3</w:t>
            </w:r>
          </w:p>
        </w:tc>
      </w:tr>
      <w:tr w:rsidR="00606A04" w:rsidRPr="004B3397" w14:paraId="1ED49F8F"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04CAF96"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F8DC78"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2EAC4D"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F94F577"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99BADC"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A261A9"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98522"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C5430A"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9C0BC"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53A792"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03327" w14:textId="77777777" w:rsidR="00606A04" w:rsidRPr="004B3397" w:rsidRDefault="00606A04" w:rsidP="0024290A">
            <w:pPr>
              <w:pStyle w:val="TAC"/>
              <w:keepNext w:val="0"/>
              <w:keepLines w:val="0"/>
            </w:pPr>
            <w:r w:rsidRPr="004B3397">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2C731F7" w14:textId="77777777" w:rsidR="00606A04" w:rsidRPr="004B3397" w:rsidRDefault="00606A04" w:rsidP="0024290A">
            <w:pPr>
              <w:pStyle w:val="TAC"/>
              <w:keepNext w:val="0"/>
              <w:keepLines w:val="0"/>
            </w:pPr>
            <w:r w:rsidRPr="004B3397">
              <w:t>0.3</w:t>
            </w:r>
          </w:p>
        </w:tc>
      </w:tr>
      <w:tr w:rsidR="00606A04" w:rsidRPr="004B3397" w14:paraId="3C19213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DF9E7B8"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3B7594"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1A92A6"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978A2A6"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04AAED"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1DF9CC"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04EDB0"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F1F45F7"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CBE415"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F9BAD2"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80BED0" w14:textId="77777777" w:rsidR="00606A04" w:rsidRPr="004B3397" w:rsidRDefault="00606A04" w:rsidP="0024290A">
            <w:pPr>
              <w:pStyle w:val="TAC"/>
              <w:keepNext w:val="0"/>
              <w:keepLines w:val="0"/>
            </w:pPr>
            <w:r w:rsidRPr="004B3397">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A251811" w14:textId="77777777" w:rsidR="00606A04" w:rsidRPr="004B3397" w:rsidRDefault="00606A04" w:rsidP="0024290A">
            <w:pPr>
              <w:pStyle w:val="TAC"/>
              <w:keepNext w:val="0"/>
              <w:keepLines w:val="0"/>
            </w:pPr>
            <w:r w:rsidRPr="004B3397">
              <w:t>0.3</w:t>
            </w:r>
          </w:p>
        </w:tc>
      </w:tr>
      <w:tr w:rsidR="00606A04" w:rsidRPr="004B3397" w14:paraId="1137882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B1CEB91"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85DB51"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3B6A66"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B6D98D5"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8CEBB0"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73A7D47"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E4EB6D"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E289E3E"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4BB513"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E6E59D2"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87E72" w14:textId="77777777" w:rsidR="00606A04" w:rsidRPr="004B3397" w:rsidRDefault="00606A04" w:rsidP="0024290A">
            <w:pPr>
              <w:pStyle w:val="TAC"/>
              <w:keepNext w:val="0"/>
              <w:keepLines w:val="0"/>
            </w:pPr>
            <w:r w:rsidRPr="004B3397">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B9794E2" w14:textId="77777777" w:rsidR="00606A04" w:rsidRPr="004B3397" w:rsidRDefault="00606A04" w:rsidP="0024290A">
            <w:pPr>
              <w:pStyle w:val="TAC"/>
              <w:keepNext w:val="0"/>
              <w:keepLines w:val="0"/>
            </w:pPr>
            <w:r w:rsidRPr="004B3397">
              <w:t>0.3</w:t>
            </w:r>
          </w:p>
        </w:tc>
      </w:tr>
      <w:tr w:rsidR="00606A04" w:rsidRPr="004B3397" w14:paraId="5652B7FE"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A6F2925"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A3647"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51005C"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8879699"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948DF"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D5D4BF5"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37D1A4"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B726009"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DB22D8"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AD48FAF"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9916E5" w14:textId="77777777" w:rsidR="00606A04" w:rsidRPr="004B3397" w:rsidRDefault="00606A04" w:rsidP="0024290A">
            <w:pPr>
              <w:pStyle w:val="TAC"/>
              <w:keepNext w:val="0"/>
              <w:keepLines w:val="0"/>
            </w:pPr>
            <w:r w:rsidRPr="004B3397">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71045CE" w14:textId="77777777" w:rsidR="00606A04" w:rsidRPr="004B3397" w:rsidRDefault="00606A04" w:rsidP="0024290A">
            <w:pPr>
              <w:pStyle w:val="TAC"/>
              <w:keepNext w:val="0"/>
              <w:keepLines w:val="0"/>
            </w:pPr>
            <w:r w:rsidRPr="004B3397">
              <w:t>0.3</w:t>
            </w:r>
          </w:p>
        </w:tc>
      </w:tr>
      <w:tr w:rsidR="00606A04" w:rsidRPr="004B3397" w14:paraId="773A19D7"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E69620A"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E30082"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97641F"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0E904DB"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6C0852"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9880590"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4A1BA3"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130A24"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578DD52"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CF6F40"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EBC9A1" w14:textId="77777777" w:rsidR="00606A04" w:rsidRPr="004B3397" w:rsidRDefault="00606A04" w:rsidP="0024290A">
            <w:pPr>
              <w:pStyle w:val="TAC"/>
              <w:keepNext w:val="0"/>
              <w:keepLines w:val="0"/>
            </w:pPr>
            <w:r w:rsidRPr="004B3397">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A32E76" w14:textId="77777777" w:rsidR="00606A04" w:rsidRPr="004B3397" w:rsidRDefault="00606A04" w:rsidP="0024290A">
            <w:pPr>
              <w:pStyle w:val="TAC"/>
              <w:keepNext w:val="0"/>
              <w:keepLines w:val="0"/>
            </w:pPr>
            <w:r w:rsidRPr="004B3397">
              <w:t>0.3</w:t>
            </w:r>
          </w:p>
        </w:tc>
      </w:tr>
      <w:tr w:rsidR="00606A04" w:rsidRPr="004B3397" w14:paraId="55695D6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AFE370F"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92E7EE"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D8791D"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EAB3DB4"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6AF914"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E27A89"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83C6CB"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6E184F"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A7823D"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C3C3B99"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C72376" w14:textId="77777777" w:rsidR="00606A04" w:rsidRPr="004B3397" w:rsidRDefault="00606A04" w:rsidP="0024290A">
            <w:pPr>
              <w:pStyle w:val="TAC"/>
              <w:keepNext w:val="0"/>
              <w:keepLines w:val="0"/>
            </w:pPr>
            <w:r w:rsidRPr="004B3397">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A85FA1" w14:textId="77777777" w:rsidR="00606A04" w:rsidRPr="004B3397" w:rsidRDefault="00606A04" w:rsidP="0024290A">
            <w:pPr>
              <w:pStyle w:val="TAC"/>
              <w:keepNext w:val="0"/>
              <w:keepLines w:val="0"/>
            </w:pPr>
            <w:r w:rsidRPr="004B3397">
              <w:t>0.3</w:t>
            </w:r>
          </w:p>
        </w:tc>
      </w:tr>
      <w:tr w:rsidR="00606A04" w:rsidRPr="004B3397" w14:paraId="779356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6314848"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AEC267"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64D7DD"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9BA093B"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01155D"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19D9795"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D0047"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49072C4"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48FB446"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03D0EC"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2D25D" w14:textId="77777777" w:rsidR="00606A04" w:rsidRPr="004B3397" w:rsidRDefault="00606A04" w:rsidP="0024290A">
            <w:pPr>
              <w:pStyle w:val="TAC"/>
              <w:keepNext w:val="0"/>
              <w:keepLines w:val="0"/>
            </w:pPr>
            <w:r w:rsidRPr="004B3397">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0FD1174" w14:textId="77777777" w:rsidR="00606A04" w:rsidRPr="004B3397" w:rsidRDefault="00606A04" w:rsidP="0024290A">
            <w:pPr>
              <w:pStyle w:val="TAC"/>
              <w:keepNext w:val="0"/>
              <w:keepLines w:val="0"/>
            </w:pPr>
            <w:r w:rsidRPr="004B3397">
              <w:t>0.3</w:t>
            </w:r>
          </w:p>
        </w:tc>
      </w:tr>
      <w:tr w:rsidR="00606A04" w:rsidRPr="004B3397" w14:paraId="6414923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A6C16AB"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AE87D8"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E4E9E"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53B0BD8"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422E77"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FD72A1"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237DCE"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9E1039"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E0F9A7"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D6562F"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51833" w14:textId="77777777" w:rsidR="00606A04" w:rsidRPr="004B3397" w:rsidRDefault="00606A04" w:rsidP="0024290A">
            <w:pPr>
              <w:pStyle w:val="TAC"/>
              <w:keepNext w:val="0"/>
              <w:keepLines w:val="0"/>
            </w:pPr>
            <w:r w:rsidRPr="004B3397">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E6E2F2B" w14:textId="77777777" w:rsidR="00606A04" w:rsidRPr="004B3397" w:rsidRDefault="00606A04" w:rsidP="0024290A">
            <w:pPr>
              <w:pStyle w:val="TAC"/>
              <w:keepNext w:val="0"/>
              <w:keepLines w:val="0"/>
            </w:pPr>
            <w:r w:rsidRPr="004B3397">
              <w:t>0.3</w:t>
            </w:r>
          </w:p>
        </w:tc>
      </w:tr>
      <w:tr w:rsidR="00606A04" w:rsidRPr="004B3397" w14:paraId="591FDF0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3AED54"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AF67B6"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A93CC"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B74DB6B"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125756"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AD524F"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B9943"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8735CC9"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BB3C66"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08E36E"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09CCA6" w14:textId="77777777" w:rsidR="00606A04" w:rsidRPr="004B3397" w:rsidRDefault="00606A04" w:rsidP="0024290A">
            <w:pPr>
              <w:pStyle w:val="TAC"/>
              <w:keepNext w:val="0"/>
              <w:keepLines w:val="0"/>
            </w:pPr>
            <w:r w:rsidRPr="004B3397">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8FCE667" w14:textId="77777777" w:rsidR="00606A04" w:rsidRPr="004B3397" w:rsidRDefault="00606A04" w:rsidP="0024290A">
            <w:pPr>
              <w:pStyle w:val="TAC"/>
              <w:keepNext w:val="0"/>
              <w:keepLines w:val="0"/>
            </w:pPr>
            <w:r w:rsidRPr="004B3397">
              <w:t>0.3</w:t>
            </w:r>
          </w:p>
        </w:tc>
      </w:tr>
      <w:tr w:rsidR="00606A04" w:rsidRPr="004B3397" w14:paraId="29C0A31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6BCC333"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994E54"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E94FA"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8617F6"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51FA61"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FFF360D"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CC97041"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6E45E29"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FCF7C8"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BA5F90"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F10216" w14:textId="77777777" w:rsidR="00606A04" w:rsidRPr="004B3397" w:rsidRDefault="00606A04" w:rsidP="0024290A">
            <w:pPr>
              <w:pStyle w:val="TAC"/>
              <w:keepNext w:val="0"/>
              <w:keepLines w:val="0"/>
            </w:pPr>
            <w:r w:rsidRPr="004B3397">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0E9F09F" w14:textId="77777777" w:rsidR="00606A04" w:rsidRPr="004B3397" w:rsidRDefault="00606A04" w:rsidP="0024290A">
            <w:pPr>
              <w:pStyle w:val="TAC"/>
              <w:keepNext w:val="0"/>
              <w:keepLines w:val="0"/>
            </w:pPr>
            <w:r w:rsidRPr="004B3397">
              <w:t>0.3</w:t>
            </w:r>
          </w:p>
        </w:tc>
      </w:tr>
      <w:tr w:rsidR="00606A04" w:rsidRPr="004B3397" w14:paraId="46AEECF2"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E3D339F"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F23BAE"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E86D5C"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6B832AC"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7CB892"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C16279"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EBA6F5"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70C729"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957F02"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36472B"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55157D" w14:textId="77777777" w:rsidR="00606A04" w:rsidRPr="004B3397" w:rsidRDefault="00606A04" w:rsidP="0024290A">
            <w:pPr>
              <w:pStyle w:val="TAC"/>
              <w:keepNext w:val="0"/>
              <w:keepLines w:val="0"/>
            </w:pPr>
            <w:r w:rsidRPr="004B3397">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9262038" w14:textId="77777777" w:rsidR="00606A04" w:rsidRPr="004B3397" w:rsidRDefault="00606A04" w:rsidP="0024290A">
            <w:pPr>
              <w:pStyle w:val="TAC"/>
              <w:keepNext w:val="0"/>
              <w:keepLines w:val="0"/>
            </w:pPr>
            <w:r w:rsidRPr="004B3397">
              <w:t>0.3</w:t>
            </w:r>
          </w:p>
        </w:tc>
      </w:tr>
      <w:tr w:rsidR="00606A04" w:rsidRPr="004B3397" w14:paraId="4F1EE25F"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FC4C945"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6A2F3C"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A30277"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A257D7"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086F4"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F163328"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B54A52"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2F0D587"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3C5631"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C35E7C"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0C75DE" w14:textId="77777777" w:rsidR="00606A04" w:rsidRPr="004B3397" w:rsidRDefault="00606A04" w:rsidP="0024290A">
            <w:pPr>
              <w:pStyle w:val="TAC"/>
              <w:keepNext w:val="0"/>
              <w:keepLines w:val="0"/>
            </w:pPr>
            <w:r w:rsidRPr="004B3397">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C128FAE" w14:textId="77777777" w:rsidR="00606A04" w:rsidRPr="004B3397" w:rsidRDefault="00606A04" w:rsidP="0024290A">
            <w:pPr>
              <w:pStyle w:val="TAC"/>
              <w:keepNext w:val="0"/>
              <w:keepLines w:val="0"/>
            </w:pPr>
            <w:r w:rsidRPr="004B3397">
              <w:t>0.3</w:t>
            </w:r>
          </w:p>
        </w:tc>
      </w:tr>
      <w:tr w:rsidR="00606A04" w:rsidRPr="004B3397" w14:paraId="4A5B8F9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EDF4062"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B5E2B2"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C67A24"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24888C0"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30724"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25BE4E"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28217"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8457856"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2635C4"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0E94E5C"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6FF512" w14:textId="77777777" w:rsidR="00606A04" w:rsidRPr="004B3397" w:rsidRDefault="00606A04" w:rsidP="0024290A">
            <w:pPr>
              <w:pStyle w:val="TAC"/>
              <w:keepNext w:val="0"/>
              <w:keepLines w:val="0"/>
            </w:pPr>
            <w:r w:rsidRPr="004B3397">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F195841" w14:textId="77777777" w:rsidR="00606A04" w:rsidRPr="004B3397" w:rsidRDefault="00606A04" w:rsidP="0024290A">
            <w:pPr>
              <w:pStyle w:val="TAC"/>
              <w:keepNext w:val="0"/>
              <w:keepLines w:val="0"/>
            </w:pPr>
            <w:r w:rsidRPr="004B3397">
              <w:t>0.3</w:t>
            </w:r>
          </w:p>
        </w:tc>
      </w:tr>
      <w:tr w:rsidR="00606A04" w:rsidRPr="004B3397" w14:paraId="0BE3BCA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5A0F205"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7172F1"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53928A"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A29B63D"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41109C"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71154"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D0A9A5"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8E898"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CFFE43"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5A31AC"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6B86" w14:textId="77777777" w:rsidR="00606A04" w:rsidRPr="004B3397" w:rsidRDefault="00606A04" w:rsidP="0024290A">
            <w:pPr>
              <w:pStyle w:val="TAC"/>
              <w:keepNext w:val="0"/>
              <w:keepLines w:val="0"/>
            </w:pPr>
            <w:r w:rsidRPr="004B3397">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A99DDED" w14:textId="77777777" w:rsidR="00606A04" w:rsidRPr="004B3397" w:rsidRDefault="00606A04" w:rsidP="0024290A">
            <w:pPr>
              <w:pStyle w:val="TAC"/>
              <w:keepNext w:val="0"/>
              <w:keepLines w:val="0"/>
            </w:pPr>
            <w:r w:rsidRPr="004B3397">
              <w:t>0.3</w:t>
            </w:r>
          </w:p>
        </w:tc>
      </w:tr>
      <w:tr w:rsidR="00606A04" w:rsidRPr="004B3397" w14:paraId="1ADD7656"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AC9B15B"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A5C39A"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4DD918"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8E21A5"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AD8C0F"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E310DD"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0ABA0B"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48FDD9C"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358A8D"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7113E1A"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886774" w14:textId="77777777" w:rsidR="00606A04" w:rsidRPr="004B3397" w:rsidRDefault="00606A04" w:rsidP="0024290A">
            <w:pPr>
              <w:pStyle w:val="TAC"/>
              <w:keepNext w:val="0"/>
              <w:keepLines w:val="0"/>
            </w:pPr>
            <w:r w:rsidRPr="004B3397">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AF59838" w14:textId="77777777" w:rsidR="00606A04" w:rsidRPr="004B3397" w:rsidRDefault="00606A04" w:rsidP="0024290A">
            <w:pPr>
              <w:pStyle w:val="TAC"/>
              <w:keepNext w:val="0"/>
              <w:keepLines w:val="0"/>
            </w:pPr>
            <w:r w:rsidRPr="004B3397">
              <w:t>0.3</w:t>
            </w:r>
          </w:p>
        </w:tc>
      </w:tr>
      <w:tr w:rsidR="00606A04" w:rsidRPr="004B3397" w14:paraId="33D026C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D117A7D"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94DE8E"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2AE2ED"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5062CE"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EB6855"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0E4326"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32BA1C"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71A8B95"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698A93"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BF61321"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897C8" w14:textId="77777777" w:rsidR="00606A04" w:rsidRPr="004B3397" w:rsidRDefault="00606A04" w:rsidP="0024290A">
            <w:pPr>
              <w:pStyle w:val="TAC"/>
              <w:keepNext w:val="0"/>
              <w:keepLines w:val="0"/>
            </w:pPr>
            <w:r w:rsidRPr="004B3397">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DF38F5F" w14:textId="77777777" w:rsidR="00606A04" w:rsidRPr="004B3397" w:rsidRDefault="00606A04" w:rsidP="0024290A">
            <w:pPr>
              <w:pStyle w:val="TAC"/>
              <w:keepNext w:val="0"/>
              <w:keepLines w:val="0"/>
            </w:pPr>
            <w:r w:rsidRPr="004B3397">
              <w:t>0.3</w:t>
            </w:r>
          </w:p>
        </w:tc>
      </w:tr>
      <w:tr w:rsidR="00606A04" w:rsidRPr="004B3397" w14:paraId="46CF5DF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36D408B"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51E592"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E0DA0B"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619C731"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FB6B8E"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95A0EBC"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F42EB8"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B11C51"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8103D"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B3D292"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A1FFC8" w14:textId="77777777" w:rsidR="00606A04" w:rsidRPr="004B3397" w:rsidRDefault="00606A04" w:rsidP="0024290A">
            <w:pPr>
              <w:pStyle w:val="TAC"/>
              <w:keepNext w:val="0"/>
              <w:keepLines w:val="0"/>
            </w:pPr>
            <w:r w:rsidRPr="004B3397">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FDE8634" w14:textId="77777777" w:rsidR="00606A04" w:rsidRPr="004B3397" w:rsidRDefault="00606A04" w:rsidP="0024290A">
            <w:pPr>
              <w:pStyle w:val="TAC"/>
              <w:keepNext w:val="0"/>
              <w:keepLines w:val="0"/>
            </w:pPr>
            <w:r w:rsidRPr="004B3397">
              <w:t>0.3</w:t>
            </w:r>
          </w:p>
        </w:tc>
      </w:tr>
      <w:tr w:rsidR="00606A04" w:rsidRPr="004B3397" w14:paraId="79EE7456"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C7A7C2A" w14:textId="20CEF1E4"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FA5990"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4A97FD"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B5CB55"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46678D"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0FF66BC"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152453"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31F3886"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C86B9D"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D50E20"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8B9BEC" w14:textId="77777777" w:rsidR="00606A04" w:rsidRPr="004B3397" w:rsidRDefault="00606A04" w:rsidP="0024290A">
            <w:pPr>
              <w:pStyle w:val="TAC"/>
              <w:keepNext w:val="0"/>
              <w:keepLines w:val="0"/>
            </w:pPr>
            <w:r w:rsidRPr="004B3397">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4E96C59" w14:textId="77777777" w:rsidR="00606A04" w:rsidRPr="004B3397" w:rsidRDefault="00606A04" w:rsidP="0024290A">
            <w:pPr>
              <w:pStyle w:val="TAC"/>
              <w:keepNext w:val="0"/>
              <w:keepLines w:val="0"/>
            </w:pPr>
            <w:r w:rsidRPr="004B3397">
              <w:t>0.3</w:t>
            </w:r>
          </w:p>
        </w:tc>
      </w:tr>
      <w:tr w:rsidR="00606A04" w:rsidRPr="004B3397" w14:paraId="7844DC0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BF1F78F"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B30D95"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1CBE6F"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5C26FBC"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4536BE"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D5200BE"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F3848A"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230845E"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52C2A4"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020C23"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8462C" w14:textId="77777777" w:rsidR="00606A04" w:rsidRPr="004B3397" w:rsidRDefault="00606A04" w:rsidP="0024290A">
            <w:pPr>
              <w:pStyle w:val="TAC"/>
              <w:keepNext w:val="0"/>
              <w:keepLines w:val="0"/>
            </w:pPr>
            <w:r w:rsidRPr="004B3397">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5C8ED50" w14:textId="77777777" w:rsidR="00606A04" w:rsidRPr="004B3397" w:rsidRDefault="00606A04" w:rsidP="0024290A">
            <w:pPr>
              <w:pStyle w:val="TAC"/>
              <w:keepNext w:val="0"/>
              <w:keepLines w:val="0"/>
            </w:pPr>
            <w:r w:rsidRPr="004B3397">
              <w:t>0.3</w:t>
            </w:r>
          </w:p>
        </w:tc>
      </w:tr>
      <w:tr w:rsidR="00606A04" w:rsidRPr="004B3397" w14:paraId="41F019B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BA84DD"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87D74C"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5B3D40" w14:textId="77777777" w:rsidR="00606A04" w:rsidRPr="004B3397" w:rsidRDefault="00606A04" w:rsidP="0024290A">
            <w:pPr>
              <w:pStyle w:val="TAC"/>
              <w:keepNext w:val="0"/>
              <w:keepLines w:val="0"/>
            </w:pPr>
            <w:r w:rsidRPr="004B3397">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7499466"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CED6DD"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158C8A"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3BD6313" w14:textId="77777777" w:rsidR="00606A04" w:rsidRPr="004B3397" w:rsidRDefault="00606A04" w:rsidP="0024290A">
            <w:pPr>
              <w:pStyle w:val="TAC"/>
              <w:keepNext w:val="0"/>
              <w:keepLines w:val="0"/>
            </w:pPr>
            <w:r w:rsidRPr="004B3397">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38E9AAE"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D0E9B1" w14:textId="77777777" w:rsidR="00606A04" w:rsidRPr="004B3397" w:rsidRDefault="00606A04" w:rsidP="0024290A">
            <w:pPr>
              <w:pStyle w:val="TAC"/>
              <w:keepNext w:val="0"/>
              <w:keepLines w:val="0"/>
            </w:pPr>
            <w:r w:rsidRPr="004B3397">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9A1F509" w14:textId="77777777" w:rsidR="00606A04" w:rsidRPr="004B3397" w:rsidRDefault="00606A04" w:rsidP="0024290A">
            <w:pPr>
              <w:pStyle w:val="TAC"/>
              <w:keepNext w:val="0"/>
              <w:keepLines w:val="0"/>
            </w:pPr>
            <w:r w:rsidRPr="004B3397">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42038F" w14:textId="77777777" w:rsidR="00606A04" w:rsidRPr="004B3397" w:rsidRDefault="00606A04" w:rsidP="0024290A">
            <w:pPr>
              <w:pStyle w:val="TAC"/>
              <w:keepNext w:val="0"/>
              <w:keepLines w:val="0"/>
            </w:pPr>
            <w:r w:rsidRPr="004B3397">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08F3BA5" w14:textId="77777777" w:rsidR="00606A04" w:rsidRPr="004B3397" w:rsidRDefault="00606A04" w:rsidP="0024290A">
            <w:pPr>
              <w:pStyle w:val="TAC"/>
              <w:keepNext w:val="0"/>
              <w:keepLines w:val="0"/>
            </w:pPr>
            <w:r w:rsidRPr="004B3397">
              <w:t>0.3</w:t>
            </w:r>
          </w:p>
        </w:tc>
      </w:tr>
    </w:tbl>
    <w:p w14:paraId="33171CD5" w14:textId="77777777" w:rsidR="00606A04" w:rsidRPr="004B3397" w:rsidRDefault="00606A04" w:rsidP="00606A04"/>
    <w:p w14:paraId="18B9D652" w14:textId="77777777" w:rsidR="00606A04" w:rsidRPr="004B3397" w:rsidRDefault="00606A04" w:rsidP="00606A04">
      <w:r w:rsidRPr="004B3397">
        <w:t>Based on the value defined in Table C.4.3-1, Figure C.4.3-1 shows the pass/fail and reference curve of temporal correlation.</w:t>
      </w:r>
    </w:p>
    <w:p w14:paraId="2C5FD172" w14:textId="77777777" w:rsidR="00606A04" w:rsidRPr="004B3397" w:rsidRDefault="00606A04" w:rsidP="00A11C0E">
      <w:pPr>
        <w:pStyle w:val="TH"/>
      </w:pPr>
      <w:r w:rsidRPr="004B3397">
        <w:rPr>
          <w:noProof/>
        </w:rPr>
        <w:lastRenderedPageBreak/>
        <w:drawing>
          <wp:inline distT="0" distB="0" distL="0" distR="0" wp14:anchorId="364252C4" wp14:editId="296DF808">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rsidRPr="004B3397">
        <w:t xml:space="preserve">  </w:t>
      </w:r>
      <w:r w:rsidRPr="004B3397">
        <w:rPr>
          <w:noProof/>
        </w:rPr>
        <w:drawing>
          <wp:inline distT="0" distB="0" distL="0" distR="0" wp14:anchorId="7AD101AD" wp14:editId="3F3A4195">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B3397">
        <w:t xml:space="preserve"> </w:t>
      </w:r>
      <w:r w:rsidRPr="004B3397">
        <w:rPr>
          <w:noProof/>
        </w:rPr>
        <w:drawing>
          <wp:inline distT="0" distB="0" distL="0" distR="0" wp14:anchorId="38F2D529" wp14:editId="56E84C2D">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B3397">
        <w:t xml:space="preserve"> </w:t>
      </w:r>
      <w:r w:rsidRPr="004B3397">
        <w:rPr>
          <w:noProof/>
        </w:rPr>
        <w:drawing>
          <wp:inline distT="0" distB="0" distL="0" distR="0" wp14:anchorId="28BF42B9" wp14:editId="4C6F8E0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B3397">
        <w:t xml:space="preserve"> </w:t>
      </w:r>
      <w:r w:rsidRPr="004B3397">
        <w:rPr>
          <w:noProof/>
        </w:rPr>
        <w:drawing>
          <wp:inline distT="0" distB="0" distL="0" distR="0" wp14:anchorId="6EA83559" wp14:editId="461387E0">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B3397">
        <w:t xml:space="preserve"> </w:t>
      </w:r>
      <w:r w:rsidRPr="004B3397">
        <w:rPr>
          <w:noProof/>
        </w:rPr>
        <w:drawing>
          <wp:inline distT="0" distB="0" distL="0" distR="0" wp14:anchorId="76506F9E" wp14:editId="06D6F909">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72F2CB17" w14:textId="64F77349" w:rsidR="00606A04" w:rsidRPr="004B3397" w:rsidRDefault="00606A04" w:rsidP="00606A04">
      <w:pPr>
        <w:pStyle w:val="TF"/>
      </w:pPr>
      <w:r w:rsidRPr="004B3397">
        <w:t>Figure C.4.3-1: Pass/fail limits and targets of Temporal correlation for CDL-C UMa and CDL-C UMi channel model: red curve (reference), blue (upper limit) and green (lower limit)</w:t>
      </w:r>
    </w:p>
    <w:p w14:paraId="5FDB2BF4" w14:textId="77777777" w:rsidR="005B16BC" w:rsidRPr="004B3397" w:rsidRDefault="005B16BC" w:rsidP="005B16BC">
      <w:pPr>
        <w:rPr>
          <w:rFonts w:eastAsia="DengXian"/>
        </w:rPr>
      </w:pPr>
    </w:p>
    <w:p w14:paraId="0AC81155" w14:textId="0704D7E5" w:rsidR="00A82632" w:rsidRPr="004B3397" w:rsidRDefault="00606A04" w:rsidP="00A11C0E">
      <w:pPr>
        <w:pStyle w:val="Heading2"/>
        <w:rPr>
          <w:rFonts w:eastAsia="DengXian"/>
        </w:rPr>
      </w:pPr>
      <w:bookmarkStart w:id="77" w:name="_Toc177658786"/>
      <w:r w:rsidRPr="004B3397">
        <w:rPr>
          <w:rFonts w:eastAsia="DengXian"/>
        </w:rPr>
        <w:t>C.4.4</w:t>
      </w:r>
      <w:r w:rsidRPr="004B3397">
        <w:rPr>
          <w:rFonts w:eastAsia="DengXian"/>
        </w:rPr>
        <w:tab/>
        <w:t>Pass/Fail Criteria of Spatial correlation</w:t>
      </w:r>
      <w:bookmarkEnd w:id="77"/>
    </w:p>
    <w:p w14:paraId="57A1C005" w14:textId="2B339A01" w:rsidR="00606A04" w:rsidRPr="004B3397" w:rsidRDefault="00606A04" w:rsidP="00606A04">
      <w:r w:rsidRPr="004B3397">
        <w:t>This clause defines the pass/fail criteria of spatial correlation, this general pass/fail limits principle apply for all channel models in all FR1 frequency bands, for both combined and individual beams.</w:t>
      </w:r>
    </w:p>
    <w:p w14:paraId="7350724E" w14:textId="0B18E4EB" w:rsidR="00606A04" w:rsidRPr="004B3397" w:rsidRDefault="00606A04" w:rsidP="00606A04">
      <w:pPr>
        <w:rPr>
          <w:szCs w:val="24"/>
          <w:lang w:eastAsia="zh-CN"/>
        </w:rPr>
      </w:pPr>
      <w:r w:rsidRPr="004B3397">
        <w:t xml:space="preserve">The pass/fail limits for spatial correlation are </w:t>
      </w:r>
      <w:r w:rsidRPr="004B3397">
        <w:rPr>
          <w:szCs w:val="24"/>
          <w:lang w:eastAsia="zh-CN"/>
        </w:rPr>
        <w:t>formed as bands of ±10% of correlation capped at 100</w:t>
      </w:r>
      <w:r w:rsidR="00A11C0E" w:rsidRPr="004B3397">
        <w:rPr>
          <w:szCs w:val="24"/>
          <w:lang w:eastAsia="zh-CN"/>
        </w:rPr>
        <w:t xml:space="preserve"> </w:t>
      </w:r>
      <w:r w:rsidRPr="004B3397">
        <w:rPr>
          <w:szCs w:val="24"/>
          <w:lang w:eastAsia="zh-CN"/>
        </w:rPr>
        <w:t xml:space="preserve">% for the upper limit for target correlation </w:t>
      </w:r>
      <w:r w:rsidRPr="004B3397">
        <w:t xml:space="preserve">defined in clause C.3.4 </w:t>
      </w:r>
      <w:r w:rsidRPr="004B3397">
        <w:rPr>
          <w:szCs w:val="24"/>
          <w:lang w:eastAsia="zh-CN"/>
        </w:rPr>
        <w:t>of 35</w:t>
      </w:r>
      <w:r w:rsidR="00A11C0E" w:rsidRPr="004B3397">
        <w:rPr>
          <w:szCs w:val="24"/>
          <w:lang w:eastAsia="zh-CN"/>
        </w:rPr>
        <w:t xml:space="preserve"> </w:t>
      </w:r>
      <w:r w:rsidRPr="004B3397">
        <w:rPr>
          <w:szCs w:val="24"/>
          <w:lang w:eastAsia="zh-CN"/>
        </w:rPr>
        <w:t>% (for CDL-C UMa @3600MHz, this value is 65</w:t>
      </w:r>
      <w:r w:rsidR="00A11C0E" w:rsidRPr="004B3397">
        <w:rPr>
          <w:szCs w:val="24"/>
          <w:lang w:eastAsia="zh-CN"/>
        </w:rPr>
        <w:t xml:space="preserve"> </w:t>
      </w:r>
      <w:r w:rsidRPr="004B3397">
        <w:rPr>
          <w:szCs w:val="24"/>
          <w:lang w:eastAsia="zh-CN"/>
        </w:rPr>
        <w:t>%) and above. For target correlations below 35</w:t>
      </w:r>
      <w:r w:rsidR="00A11C0E" w:rsidRPr="004B3397">
        <w:rPr>
          <w:szCs w:val="24"/>
          <w:lang w:eastAsia="zh-CN"/>
        </w:rPr>
        <w:t xml:space="preserve"> </w:t>
      </w:r>
      <w:r w:rsidRPr="004B3397">
        <w:rPr>
          <w:szCs w:val="24"/>
          <w:lang w:eastAsia="zh-CN"/>
        </w:rPr>
        <w:t>% (for CDL-C UMa @3600MHz, this value is 65</w:t>
      </w:r>
      <w:r w:rsidR="00A11C0E" w:rsidRPr="004B3397">
        <w:rPr>
          <w:szCs w:val="24"/>
          <w:lang w:eastAsia="zh-CN"/>
        </w:rPr>
        <w:t xml:space="preserve"> </w:t>
      </w:r>
      <w:r w:rsidRPr="004B3397">
        <w:rPr>
          <w:szCs w:val="24"/>
          <w:lang w:eastAsia="zh-CN"/>
        </w:rPr>
        <w:t>%), the band is widened to ±20</w:t>
      </w:r>
      <w:r w:rsidR="00A11C0E" w:rsidRPr="004B3397">
        <w:rPr>
          <w:szCs w:val="24"/>
          <w:lang w:eastAsia="zh-CN"/>
        </w:rPr>
        <w:t> </w:t>
      </w:r>
      <w:r w:rsidRPr="004B3397">
        <w:rPr>
          <w:szCs w:val="24"/>
          <w:lang w:eastAsia="zh-CN"/>
        </w:rPr>
        <w:t>% capped at 0</w:t>
      </w:r>
      <w:r w:rsidR="00A11C0E" w:rsidRPr="004B3397">
        <w:rPr>
          <w:szCs w:val="24"/>
          <w:lang w:eastAsia="zh-CN"/>
        </w:rPr>
        <w:t xml:space="preserve"> </w:t>
      </w:r>
      <w:r w:rsidRPr="004B3397">
        <w:rPr>
          <w:szCs w:val="24"/>
          <w:lang w:eastAsia="zh-CN"/>
        </w:rPr>
        <w:t>%.</w:t>
      </w:r>
    </w:p>
    <w:p w14:paraId="703E0927" w14:textId="77777777" w:rsidR="00606A04" w:rsidRPr="004B3397" w:rsidRDefault="00606A04" w:rsidP="00606A04">
      <w:pPr>
        <w:rPr>
          <w:szCs w:val="24"/>
          <w:lang w:eastAsia="zh-CN"/>
        </w:rPr>
      </w:pPr>
      <w:r w:rsidRPr="004B3397">
        <w:rPr>
          <w:szCs w:val="24"/>
          <w:lang w:eastAsia="zh-CN"/>
        </w:rPr>
        <w:lastRenderedPageBreak/>
        <w:t>For the detailed pass/fail limit, the values are defined in the Table C.4.4-1 and Table C.4.4-2, for CDL-C UMi and CDL-C UMa channel model, respectively.</w:t>
      </w:r>
    </w:p>
    <w:p w14:paraId="142A3EB9" w14:textId="77777777" w:rsidR="00FA4EDE" w:rsidRPr="004B3397" w:rsidRDefault="00FA4EDE" w:rsidP="00FA4EDE">
      <w:pPr>
        <w:pStyle w:val="TH"/>
      </w:pPr>
      <w:r w:rsidRPr="004B3397">
        <w:t>Table C.4.4-1: Spatial correlation pass/fail limits for CDL-C UMi channel model</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5"/>
        <w:gridCol w:w="837"/>
        <w:gridCol w:w="969"/>
        <w:gridCol w:w="1009"/>
        <w:gridCol w:w="932"/>
        <w:gridCol w:w="834"/>
        <w:gridCol w:w="971"/>
        <w:gridCol w:w="834"/>
        <w:gridCol w:w="967"/>
        <w:gridCol w:w="965"/>
      </w:tblGrid>
      <w:tr w:rsidR="0024290A" w:rsidRPr="004B3397" w14:paraId="19BDE8B4" w14:textId="77777777" w:rsidTr="0024290A">
        <w:trPr>
          <w:jc w:val="center"/>
        </w:trPr>
        <w:tc>
          <w:tcPr>
            <w:tcW w:w="441" w:type="pct"/>
            <w:shd w:val="clear" w:color="auto" w:fill="FFFFFF" w:themeFill="background1"/>
            <w:noWrap/>
            <w:vAlign w:val="center"/>
            <w:hideMark/>
          </w:tcPr>
          <w:p w14:paraId="33B4FA54" w14:textId="77777777" w:rsidR="00FA4EDE" w:rsidRPr="004B3397" w:rsidRDefault="00FA4EDE" w:rsidP="00A11C0E">
            <w:pPr>
              <w:pStyle w:val="TAH"/>
              <w:keepNext w:val="0"/>
              <w:keepLines w:val="0"/>
            </w:pPr>
            <w:r w:rsidRPr="004B3397">
              <w:t>Lower</w:t>
            </w:r>
          </w:p>
        </w:tc>
        <w:tc>
          <w:tcPr>
            <w:tcW w:w="459" w:type="pct"/>
            <w:shd w:val="clear" w:color="auto" w:fill="FFFFFF" w:themeFill="background1"/>
            <w:vAlign w:val="center"/>
            <w:hideMark/>
          </w:tcPr>
          <w:p w14:paraId="40F4280E" w14:textId="77777777" w:rsidR="00FA4EDE" w:rsidRPr="004B3397" w:rsidRDefault="00FA4EDE" w:rsidP="00A11C0E">
            <w:pPr>
              <w:pStyle w:val="TAH"/>
              <w:keepNext w:val="0"/>
              <w:keepLines w:val="0"/>
            </w:pPr>
            <w:r w:rsidRPr="004B3397">
              <w:t>Upper</w:t>
            </w:r>
          </w:p>
        </w:tc>
        <w:tc>
          <w:tcPr>
            <w:tcW w:w="531" w:type="pct"/>
            <w:shd w:val="clear" w:color="auto" w:fill="FFFFFF" w:themeFill="background1"/>
            <w:vAlign w:val="center"/>
            <w:hideMark/>
          </w:tcPr>
          <w:p w14:paraId="71B17C1F" w14:textId="77777777" w:rsidR="00FA4EDE" w:rsidRPr="004B3397" w:rsidRDefault="00FA4EDE" w:rsidP="00A11C0E">
            <w:pPr>
              <w:pStyle w:val="TAH"/>
              <w:keepNext w:val="0"/>
              <w:keepLines w:val="0"/>
            </w:pPr>
            <w:r w:rsidRPr="004B3397">
              <w:t>Lower</w:t>
            </w:r>
          </w:p>
        </w:tc>
        <w:tc>
          <w:tcPr>
            <w:tcW w:w="553" w:type="pct"/>
            <w:shd w:val="clear" w:color="auto" w:fill="FFFFFF" w:themeFill="background1"/>
            <w:vAlign w:val="center"/>
            <w:hideMark/>
          </w:tcPr>
          <w:p w14:paraId="40F3A5B3" w14:textId="77777777" w:rsidR="00FA4EDE" w:rsidRPr="004B3397" w:rsidRDefault="00FA4EDE" w:rsidP="00A11C0E">
            <w:pPr>
              <w:pStyle w:val="TAH"/>
              <w:keepNext w:val="0"/>
              <w:keepLines w:val="0"/>
            </w:pPr>
            <w:r w:rsidRPr="004B3397">
              <w:t>Upper</w:t>
            </w:r>
          </w:p>
        </w:tc>
        <w:tc>
          <w:tcPr>
            <w:tcW w:w="511" w:type="pct"/>
            <w:shd w:val="clear" w:color="auto" w:fill="FFFFFF" w:themeFill="background1"/>
            <w:vAlign w:val="center"/>
            <w:hideMark/>
          </w:tcPr>
          <w:p w14:paraId="5E28A85B" w14:textId="77777777" w:rsidR="00FA4EDE" w:rsidRPr="004B3397" w:rsidRDefault="00FA4EDE" w:rsidP="00A11C0E">
            <w:pPr>
              <w:pStyle w:val="TAH"/>
              <w:keepNext w:val="0"/>
              <w:keepLines w:val="0"/>
            </w:pPr>
            <w:r w:rsidRPr="004B3397">
              <w:t>Lower</w:t>
            </w:r>
          </w:p>
        </w:tc>
        <w:tc>
          <w:tcPr>
            <w:tcW w:w="457" w:type="pct"/>
            <w:shd w:val="clear" w:color="auto" w:fill="FFFFFF" w:themeFill="background1"/>
            <w:vAlign w:val="center"/>
            <w:hideMark/>
          </w:tcPr>
          <w:p w14:paraId="58CF8D37" w14:textId="77777777" w:rsidR="00FA4EDE" w:rsidRPr="004B3397" w:rsidRDefault="00FA4EDE" w:rsidP="00A11C0E">
            <w:pPr>
              <w:pStyle w:val="TAH"/>
              <w:keepNext w:val="0"/>
              <w:keepLines w:val="0"/>
            </w:pPr>
            <w:r w:rsidRPr="004B3397">
              <w:t>Upper</w:t>
            </w:r>
          </w:p>
        </w:tc>
        <w:tc>
          <w:tcPr>
            <w:tcW w:w="532" w:type="pct"/>
            <w:shd w:val="clear" w:color="auto" w:fill="FFFFFF" w:themeFill="background1"/>
            <w:vAlign w:val="center"/>
            <w:hideMark/>
          </w:tcPr>
          <w:p w14:paraId="2D694EDF" w14:textId="77777777" w:rsidR="00FA4EDE" w:rsidRPr="004B3397" w:rsidRDefault="00FA4EDE" w:rsidP="00A11C0E">
            <w:pPr>
              <w:pStyle w:val="TAH"/>
              <w:keepNext w:val="0"/>
              <w:keepLines w:val="0"/>
            </w:pPr>
            <w:r w:rsidRPr="004B3397">
              <w:t>Lower</w:t>
            </w:r>
          </w:p>
        </w:tc>
        <w:tc>
          <w:tcPr>
            <w:tcW w:w="457" w:type="pct"/>
            <w:shd w:val="clear" w:color="auto" w:fill="FFFFFF" w:themeFill="background1"/>
            <w:vAlign w:val="center"/>
            <w:hideMark/>
          </w:tcPr>
          <w:p w14:paraId="3C039D53" w14:textId="77777777" w:rsidR="00FA4EDE" w:rsidRPr="004B3397" w:rsidRDefault="00FA4EDE" w:rsidP="00A11C0E">
            <w:pPr>
              <w:pStyle w:val="TAH"/>
              <w:keepNext w:val="0"/>
              <w:keepLines w:val="0"/>
            </w:pPr>
            <w:r w:rsidRPr="004B3397">
              <w:t>Upper</w:t>
            </w:r>
          </w:p>
        </w:tc>
        <w:tc>
          <w:tcPr>
            <w:tcW w:w="530" w:type="pct"/>
            <w:shd w:val="clear" w:color="auto" w:fill="FFFFFF" w:themeFill="background1"/>
            <w:vAlign w:val="center"/>
            <w:hideMark/>
          </w:tcPr>
          <w:p w14:paraId="71B74A99" w14:textId="77777777" w:rsidR="00FA4EDE" w:rsidRPr="004B3397" w:rsidRDefault="00FA4EDE" w:rsidP="00A11C0E">
            <w:pPr>
              <w:pStyle w:val="TAH"/>
              <w:keepNext w:val="0"/>
              <w:keepLines w:val="0"/>
            </w:pPr>
            <w:r w:rsidRPr="004B3397">
              <w:t>Lower</w:t>
            </w:r>
          </w:p>
        </w:tc>
        <w:tc>
          <w:tcPr>
            <w:tcW w:w="529" w:type="pct"/>
            <w:shd w:val="clear" w:color="auto" w:fill="FFFFFF" w:themeFill="background1"/>
            <w:vAlign w:val="center"/>
            <w:hideMark/>
          </w:tcPr>
          <w:p w14:paraId="1FB5BA6F" w14:textId="77777777" w:rsidR="00FA4EDE" w:rsidRPr="004B3397" w:rsidRDefault="00FA4EDE" w:rsidP="00A11C0E">
            <w:pPr>
              <w:pStyle w:val="TAH"/>
              <w:keepNext w:val="0"/>
              <w:keepLines w:val="0"/>
            </w:pPr>
            <w:r w:rsidRPr="004B3397">
              <w:t>Upper</w:t>
            </w:r>
          </w:p>
        </w:tc>
      </w:tr>
      <w:tr w:rsidR="00FA4EDE" w:rsidRPr="004B3397" w14:paraId="0A2F3D46" w14:textId="77777777" w:rsidTr="0024290A">
        <w:trPr>
          <w:jc w:val="center"/>
        </w:trPr>
        <w:tc>
          <w:tcPr>
            <w:tcW w:w="900" w:type="pct"/>
            <w:gridSpan w:val="2"/>
            <w:shd w:val="clear" w:color="auto" w:fill="FFFFFF" w:themeFill="background1"/>
            <w:noWrap/>
            <w:vAlign w:val="center"/>
          </w:tcPr>
          <w:p w14:paraId="2594F398" w14:textId="4E048BF0" w:rsidR="00FA4EDE" w:rsidRPr="004B3397" w:rsidRDefault="00FA4EDE" w:rsidP="00A11C0E">
            <w:pPr>
              <w:pStyle w:val="TAH"/>
              <w:keepNext w:val="0"/>
              <w:keepLines w:val="0"/>
            </w:pPr>
            <w:r w:rsidRPr="004B3397">
              <w:t>617</w:t>
            </w:r>
            <w:r w:rsidR="002A2300" w:rsidRPr="004B3397">
              <w:t xml:space="preserve"> </w:t>
            </w:r>
            <w:r w:rsidRPr="004B3397">
              <w:t>MHz</w:t>
            </w:r>
          </w:p>
        </w:tc>
        <w:tc>
          <w:tcPr>
            <w:tcW w:w="1084" w:type="pct"/>
            <w:gridSpan w:val="2"/>
            <w:shd w:val="clear" w:color="auto" w:fill="FFFFFF" w:themeFill="background1"/>
            <w:vAlign w:val="center"/>
          </w:tcPr>
          <w:p w14:paraId="5E51DC84" w14:textId="0BB53195" w:rsidR="00FA4EDE" w:rsidRPr="004B3397" w:rsidRDefault="00FA4EDE" w:rsidP="00A11C0E">
            <w:pPr>
              <w:pStyle w:val="TAH"/>
              <w:keepNext w:val="0"/>
              <w:keepLines w:val="0"/>
            </w:pPr>
            <w:r w:rsidRPr="004B3397">
              <w:t>722</w:t>
            </w:r>
            <w:r w:rsidR="002A2300" w:rsidRPr="004B3397">
              <w:t xml:space="preserve"> </w:t>
            </w:r>
            <w:r w:rsidRPr="004B3397">
              <w:t>MHz</w:t>
            </w:r>
          </w:p>
        </w:tc>
        <w:tc>
          <w:tcPr>
            <w:tcW w:w="968" w:type="pct"/>
            <w:gridSpan w:val="2"/>
            <w:shd w:val="clear" w:color="auto" w:fill="FFFFFF" w:themeFill="background1"/>
            <w:vAlign w:val="center"/>
          </w:tcPr>
          <w:p w14:paraId="0585AD0B" w14:textId="2E161E77" w:rsidR="00FA4EDE" w:rsidRPr="004B3397" w:rsidRDefault="00FA4EDE" w:rsidP="00A11C0E">
            <w:pPr>
              <w:pStyle w:val="TAH"/>
              <w:keepNext w:val="0"/>
              <w:keepLines w:val="0"/>
            </w:pPr>
            <w:r w:rsidRPr="004B3397">
              <w:t>836.5</w:t>
            </w:r>
            <w:r w:rsidR="002A2300" w:rsidRPr="004B3397">
              <w:t xml:space="preserve"> </w:t>
            </w:r>
            <w:r w:rsidRPr="004B3397">
              <w:t>MHz</w:t>
            </w:r>
          </w:p>
        </w:tc>
        <w:tc>
          <w:tcPr>
            <w:tcW w:w="989" w:type="pct"/>
            <w:gridSpan w:val="2"/>
            <w:shd w:val="clear" w:color="auto" w:fill="FFFFFF" w:themeFill="background1"/>
            <w:vAlign w:val="center"/>
          </w:tcPr>
          <w:p w14:paraId="744C207C" w14:textId="68CF63EA" w:rsidR="00FA4EDE" w:rsidRPr="004B3397" w:rsidRDefault="00FA4EDE" w:rsidP="00A11C0E">
            <w:pPr>
              <w:pStyle w:val="TAH"/>
              <w:keepNext w:val="0"/>
              <w:keepLines w:val="0"/>
            </w:pPr>
            <w:r w:rsidRPr="004B3397">
              <w:t>1575.42</w:t>
            </w:r>
            <w:r w:rsidR="002A2300" w:rsidRPr="004B3397">
              <w:t xml:space="preserve"> </w:t>
            </w:r>
            <w:r w:rsidRPr="004B3397">
              <w:t>MHz</w:t>
            </w:r>
          </w:p>
        </w:tc>
        <w:tc>
          <w:tcPr>
            <w:tcW w:w="1059" w:type="pct"/>
            <w:gridSpan w:val="2"/>
            <w:shd w:val="clear" w:color="auto" w:fill="FFFFFF" w:themeFill="background1"/>
            <w:vAlign w:val="center"/>
          </w:tcPr>
          <w:p w14:paraId="27873CAB" w14:textId="617E56FA" w:rsidR="00FA4EDE" w:rsidRPr="004B3397" w:rsidRDefault="00FA4EDE" w:rsidP="00A11C0E">
            <w:pPr>
              <w:pStyle w:val="TAH"/>
              <w:keepNext w:val="0"/>
              <w:keepLines w:val="0"/>
            </w:pPr>
            <w:r w:rsidRPr="004B3397">
              <w:t>1880</w:t>
            </w:r>
            <w:r w:rsidR="002A2300" w:rsidRPr="004B3397">
              <w:t xml:space="preserve"> </w:t>
            </w:r>
            <w:r w:rsidRPr="004B3397">
              <w:t>MHz</w:t>
            </w:r>
          </w:p>
        </w:tc>
      </w:tr>
      <w:tr w:rsidR="00FA4EDE" w:rsidRPr="004B3397" w14:paraId="1AC7F91B" w14:textId="77777777" w:rsidTr="0024290A">
        <w:trPr>
          <w:jc w:val="center"/>
        </w:trPr>
        <w:tc>
          <w:tcPr>
            <w:tcW w:w="441" w:type="pct"/>
            <w:noWrap/>
            <w:hideMark/>
          </w:tcPr>
          <w:p w14:paraId="514E4F0A" w14:textId="77777777" w:rsidR="00FA4EDE" w:rsidRPr="004B3397" w:rsidRDefault="00FA4EDE" w:rsidP="00A11C0E">
            <w:pPr>
              <w:pStyle w:val="TAC"/>
              <w:keepNext w:val="0"/>
              <w:keepLines w:val="0"/>
              <w:rPr>
                <w:rFonts w:cs="Arial"/>
                <w:color w:val="000000"/>
                <w:szCs w:val="18"/>
              </w:rPr>
            </w:pPr>
            <w:r w:rsidRPr="004B3397">
              <w:t>0.90</w:t>
            </w:r>
          </w:p>
        </w:tc>
        <w:tc>
          <w:tcPr>
            <w:tcW w:w="459" w:type="pct"/>
            <w:noWrap/>
            <w:hideMark/>
          </w:tcPr>
          <w:p w14:paraId="443B1DB5" w14:textId="77777777" w:rsidR="00FA4EDE" w:rsidRPr="004B3397" w:rsidRDefault="00FA4EDE" w:rsidP="00A11C0E">
            <w:pPr>
              <w:pStyle w:val="TAC"/>
              <w:keepNext w:val="0"/>
              <w:keepLines w:val="0"/>
              <w:rPr>
                <w:rFonts w:cs="Arial"/>
                <w:color w:val="000000"/>
                <w:szCs w:val="18"/>
              </w:rPr>
            </w:pPr>
            <w:r w:rsidRPr="004B3397">
              <w:t>1.00</w:t>
            </w:r>
          </w:p>
        </w:tc>
        <w:tc>
          <w:tcPr>
            <w:tcW w:w="531" w:type="pct"/>
            <w:noWrap/>
            <w:hideMark/>
          </w:tcPr>
          <w:p w14:paraId="2AEF71E3" w14:textId="77777777" w:rsidR="00FA4EDE" w:rsidRPr="004B3397" w:rsidRDefault="00FA4EDE" w:rsidP="00A11C0E">
            <w:pPr>
              <w:pStyle w:val="TAC"/>
              <w:keepNext w:val="0"/>
              <w:keepLines w:val="0"/>
              <w:rPr>
                <w:rFonts w:cs="Arial"/>
                <w:color w:val="000000"/>
                <w:szCs w:val="18"/>
              </w:rPr>
            </w:pPr>
            <w:r w:rsidRPr="004B3397">
              <w:t>0.90</w:t>
            </w:r>
          </w:p>
        </w:tc>
        <w:tc>
          <w:tcPr>
            <w:tcW w:w="553" w:type="pct"/>
            <w:noWrap/>
            <w:hideMark/>
          </w:tcPr>
          <w:p w14:paraId="3EF0CFBB" w14:textId="77777777" w:rsidR="00FA4EDE" w:rsidRPr="004B3397" w:rsidRDefault="00FA4EDE" w:rsidP="00A11C0E">
            <w:pPr>
              <w:pStyle w:val="TAC"/>
              <w:keepNext w:val="0"/>
              <w:keepLines w:val="0"/>
              <w:rPr>
                <w:rFonts w:cs="Arial"/>
                <w:color w:val="000000"/>
                <w:szCs w:val="18"/>
              </w:rPr>
            </w:pPr>
            <w:r w:rsidRPr="004B3397">
              <w:t>1.00</w:t>
            </w:r>
          </w:p>
        </w:tc>
        <w:tc>
          <w:tcPr>
            <w:tcW w:w="511" w:type="pct"/>
            <w:noWrap/>
            <w:hideMark/>
          </w:tcPr>
          <w:p w14:paraId="375E109A" w14:textId="77777777" w:rsidR="00FA4EDE" w:rsidRPr="004B3397" w:rsidRDefault="00FA4EDE" w:rsidP="00A11C0E">
            <w:pPr>
              <w:pStyle w:val="TAC"/>
              <w:keepNext w:val="0"/>
              <w:keepLines w:val="0"/>
              <w:rPr>
                <w:rFonts w:cs="Arial"/>
                <w:color w:val="000000"/>
                <w:szCs w:val="18"/>
              </w:rPr>
            </w:pPr>
            <w:r w:rsidRPr="004B3397">
              <w:t>0.90</w:t>
            </w:r>
          </w:p>
        </w:tc>
        <w:tc>
          <w:tcPr>
            <w:tcW w:w="457" w:type="pct"/>
            <w:noWrap/>
            <w:hideMark/>
          </w:tcPr>
          <w:p w14:paraId="2EAFAB5A" w14:textId="77777777" w:rsidR="00FA4EDE" w:rsidRPr="004B3397" w:rsidRDefault="00FA4EDE" w:rsidP="00A11C0E">
            <w:pPr>
              <w:pStyle w:val="TAC"/>
              <w:keepNext w:val="0"/>
              <w:keepLines w:val="0"/>
              <w:rPr>
                <w:rFonts w:cs="Arial"/>
                <w:color w:val="000000"/>
                <w:szCs w:val="18"/>
              </w:rPr>
            </w:pPr>
            <w:r w:rsidRPr="004B3397">
              <w:t>1.00</w:t>
            </w:r>
          </w:p>
        </w:tc>
        <w:tc>
          <w:tcPr>
            <w:tcW w:w="532" w:type="pct"/>
            <w:noWrap/>
            <w:hideMark/>
          </w:tcPr>
          <w:p w14:paraId="244D7982" w14:textId="77777777" w:rsidR="00FA4EDE" w:rsidRPr="004B3397" w:rsidRDefault="00FA4EDE" w:rsidP="00A11C0E">
            <w:pPr>
              <w:pStyle w:val="TAC"/>
              <w:keepNext w:val="0"/>
              <w:keepLines w:val="0"/>
              <w:rPr>
                <w:rFonts w:cs="Arial"/>
                <w:color w:val="000000"/>
                <w:szCs w:val="18"/>
              </w:rPr>
            </w:pPr>
            <w:r w:rsidRPr="004B3397">
              <w:t>0.90</w:t>
            </w:r>
          </w:p>
        </w:tc>
        <w:tc>
          <w:tcPr>
            <w:tcW w:w="457" w:type="pct"/>
            <w:noWrap/>
            <w:hideMark/>
          </w:tcPr>
          <w:p w14:paraId="4B3B3396" w14:textId="77777777" w:rsidR="00FA4EDE" w:rsidRPr="004B3397" w:rsidRDefault="00FA4EDE" w:rsidP="00A11C0E">
            <w:pPr>
              <w:pStyle w:val="TAC"/>
              <w:keepNext w:val="0"/>
              <w:keepLines w:val="0"/>
              <w:rPr>
                <w:rFonts w:cs="Arial"/>
                <w:color w:val="000000"/>
                <w:szCs w:val="18"/>
              </w:rPr>
            </w:pPr>
            <w:r w:rsidRPr="004B3397">
              <w:t>1.00</w:t>
            </w:r>
          </w:p>
        </w:tc>
        <w:tc>
          <w:tcPr>
            <w:tcW w:w="530" w:type="pct"/>
            <w:noWrap/>
            <w:hideMark/>
          </w:tcPr>
          <w:p w14:paraId="3936E6A5" w14:textId="77777777" w:rsidR="00FA4EDE" w:rsidRPr="004B3397" w:rsidRDefault="00FA4EDE" w:rsidP="00A11C0E">
            <w:pPr>
              <w:pStyle w:val="TAC"/>
              <w:keepNext w:val="0"/>
              <w:keepLines w:val="0"/>
              <w:rPr>
                <w:rFonts w:cs="Arial"/>
                <w:color w:val="000000"/>
                <w:szCs w:val="18"/>
              </w:rPr>
            </w:pPr>
            <w:r w:rsidRPr="004B3397">
              <w:t>0.90</w:t>
            </w:r>
          </w:p>
        </w:tc>
        <w:tc>
          <w:tcPr>
            <w:tcW w:w="529" w:type="pct"/>
            <w:noWrap/>
            <w:hideMark/>
          </w:tcPr>
          <w:p w14:paraId="0A3B2A07" w14:textId="77777777" w:rsidR="00FA4EDE" w:rsidRPr="004B3397" w:rsidRDefault="00FA4EDE" w:rsidP="00A11C0E">
            <w:pPr>
              <w:pStyle w:val="TAC"/>
              <w:keepNext w:val="0"/>
              <w:keepLines w:val="0"/>
              <w:rPr>
                <w:rFonts w:cs="Arial"/>
                <w:color w:val="000000"/>
                <w:szCs w:val="18"/>
              </w:rPr>
            </w:pPr>
            <w:r w:rsidRPr="004B3397">
              <w:t>1.00</w:t>
            </w:r>
          </w:p>
        </w:tc>
      </w:tr>
      <w:tr w:rsidR="00FA4EDE" w:rsidRPr="004B3397" w14:paraId="70E4B752" w14:textId="77777777" w:rsidTr="0024290A">
        <w:trPr>
          <w:jc w:val="center"/>
        </w:trPr>
        <w:tc>
          <w:tcPr>
            <w:tcW w:w="441" w:type="pct"/>
            <w:noWrap/>
            <w:hideMark/>
          </w:tcPr>
          <w:p w14:paraId="04AC3AE2" w14:textId="77777777" w:rsidR="00FA4EDE" w:rsidRPr="004B3397" w:rsidRDefault="00FA4EDE" w:rsidP="00A11C0E">
            <w:pPr>
              <w:pStyle w:val="TAC"/>
              <w:keepNext w:val="0"/>
              <w:keepLines w:val="0"/>
              <w:rPr>
                <w:rFonts w:cs="Arial"/>
                <w:color w:val="000000"/>
                <w:szCs w:val="18"/>
              </w:rPr>
            </w:pPr>
            <w:r w:rsidRPr="004B3397">
              <w:t>0.90</w:t>
            </w:r>
          </w:p>
        </w:tc>
        <w:tc>
          <w:tcPr>
            <w:tcW w:w="459" w:type="pct"/>
            <w:noWrap/>
            <w:hideMark/>
          </w:tcPr>
          <w:p w14:paraId="5E5B9ACF" w14:textId="77777777" w:rsidR="00FA4EDE" w:rsidRPr="004B3397" w:rsidRDefault="00FA4EDE" w:rsidP="00A11C0E">
            <w:pPr>
              <w:pStyle w:val="TAC"/>
              <w:keepNext w:val="0"/>
              <w:keepLines w:val="0"/>
              <w:rPr>
                <w:rFonts w:cs="Arial"/>
                <w:color w:val="000000"/>
                <w:szCs w:val="18"/>
              </w:rPr>
            </w:pPr>
            <w:r w:rsidRPr="004B3397">
              <w:t>1.00</w:t>
            </w:r>
          </w:p>
        </w:tc>
        <w:tc>
          <w:tcPr>
            <w:tcW w:w="531" w:type="pct"/>
            <w:noWrap/>
            <w:hideMark/>
          </w:tcPr>
          <w:p w14:paraId="7B4EE591" w14:textId="77777777" w:rsidR="00FA4EDE" w:rsidRPr="004B3397" w:rsidRDefault="00FA4EDE" w:rsidP="00A11C0E">
            <w:pPr>
              <w:pStyle w:val="TAC"/>
              <w:keepNext w:val="0"/>
              <w:keepLines w:val="0"/>
              <w:rPr>
                <w:rFonts w:cs="Arial"/>
                <w:color w:val="000000"/>
                <w:szCs w:val="18"/>
              </w:rPr>
            </w:pPr>
            <w:r w:rsidRPr="004B3397">
              <w:t>0.90</w:t>
            </w:r>
          </w:p>
        </w:tc>
        <w:tc>
          <w:tcPr>
            <w:tcW w:w="553" w:type="pct"/>
            <w:noWrap/>
            <w:hideMark/>
          </w:tcPr>
          <w:p w14:paraId="1CC9DADF" w14:textId="77777777" w:rsidR="00FA4EDE" w:rsidRPr="004B3397" w:rsidRDefault="00FA4EDE" w:rsidP="00A11C0E">
            <w:pPr>
              <w:pStyle w:val="TAC"/>
              <w:keepNext w:val="0"/>
              <w:keepLines w:val="0"/>
              <w:rPr>
                <w:rFonts w:cs="Arial"/>
                <w:color w:val="000000"/>
                <w:szCs w:val="18"/>
              </w:rPr>
            </w:pPr>
            <w:r w:rsidRPr="004B3397">
              <w:t>1.00</w:t>
            </w:r>
          </w:p>
        </w:tc>
        <w:tc>
          <w:tcPr>
            <w:tcW w:w="511" w:type="pct"/>
            <w:noWrap/>
            <w:hideMark/>
          </w:tcPr>
          <w:p w14:paraId="06DE65C5" w14:textId="77777777" w:rsidR="00FA4EDE" w:rsidRPr="004B3397" w:rsidRDefault="00FA4EDE" w:rsidP="00A11C0E">
            <w:pPr>
              <w:pStyle w:val="TAC"/>
              <w:keepNext w:val="0"/>
              <w:keepLines w:val="0"/>
              <w:rPr>
                <w:rFonts w:cs="Arial"/>
                <w:color w:val="000000"/>
                <w:szCs w:val="18"/>
              </w:rPr>
            </w:pPr>
            <w:r w:rsidRPr="004B3397">
              <w:t>0.90</w:t>
            </w:r>
          </w:p>
        </w:tc>
        <w:tc>
          <w:tcPr>
            <w:tcW w:w="457" w:type="pct"/>
            <w:noWrap/>
            <w:hideMark/>
          </w:tcPr>
          <w:p w14:paraId="1CF2F85B" w14:textId="77777777" w:rsidR="00FA4EDE" w:rsidRPr="004B3397" w:rsidRDefault="00FA4EDE" w:rsidP="00A11C0E">
            <w:pPr>
              <w:pStyle w:val="TAC"/>
              <w:keepNext w:val="0"/>
              <w:keepLines w:val="0"/>
              <w:rPr>
                <w:rFonts w:cs="Arial"/>
                <w:color w:val="000000"/>
                <w:szCs w:val="18"/>
              </w:rPr>
            </w:pPr>
            <w:r w:rsidRPr="004B3397">
              <w:t>1.00</w:t>
            </w:r>
          </w:p>
        </w:tc>
        <w:tc>
          <w:tcPr>
            <w:tcW w:w="532" w:type="pct"/>
            <w:noWrap/>
            <w:hideMark/>
          </w:tcPr>
          <w:p w14:paraId="302E80F8" w14:textId="77777777" w:rsidR="00FA4EDE" w:rsidRPr="004B3397" w:rsidRDefault="00FA4EDE" w:rsidP="00A11C0E">
            <w:pPr>
              <w:pStyle w:val="TAC"/>
              <w:keepNext w:val="0"/>
              <w:keepLines w:val="0"/>
              <w:rPr>
                <w:rFonts w:cs="Arial"/>
                <w:color w:val="000000"/>
                <w:szCs w:val="18"/>
              </w:rPr>
            </w:pPr>
            <w:r w:rsidRPr="004B3397">
              <w:t>0.90</w:t>
            </w:r>
          </w:p>
        </w:tc>
        <w:tc>
          <w:tcPr>
            <w:tcW w:w="457" w:type="pct"/>
            <w:noWrap/>
            <w:hideMark/>
          </w:tcPr>
          <w:p w14:paraId="03166FA2" w14:textId="77777777" w:rsidR="00FA4EDE" w:rsidRPr="004B3397" w:rsidRDefault="00FA4EDE" w:rsidP="00A11C0E">
            <w:pPr>
              <w:pStyle w:val="TAC"/>
              <w:keepNext w:val="0"/>
              <w:keepLines w:val="0"/>
              <w:rPr>
                <w:rFonts w:cs="Arial"/>
                <w:color w:val="000000"/>
                <w:szCs w:val="18"/>
              </w:rPr>
            </w:pPr>
            <w:r w:rsidRPr="004B3397">
              <w:t>1.00</w:t>
            </w:r>
          </w:p>
        </w:tc>
        <w:tc>
          <w:tcPr>
            <w:tcW w:w="530" w:type="pct"/>
            <w:noWrap/>
            <w:hideMark/>
          </w:tcPr>
          <w:p w14:paraId="0EC53C8C" w14:textId="77777777" w:rsidR="00FA4EDE" w:rsidRPr="004B3397" w:rsidRDefault="00FA4EDE" w:rsidP="00A11C0E">
            <w:pPr>
              <w:pStyle w:val="TAC"/>
              <w:keepNext w:val="0"/>
              <w:keepLines w:val="0"/>
              <w:rPr>
                <w:rFonts w:cs="Arial"/>
                <w:color w:val="000000"/>
                <w:szCs w:val="18"/>
              </w:rPr>
            </w:pPr>
            <w:r w:rsidRPr="004B3397">
              <w:t>0.90</w:t>
            </w:r>
          </w:p>
        </w:tc>
        <w:tc>
          <w:tcPr>
            <w:tcW w:w="529" w:type="pct"/>
            <w:noWrap/>
            <w:hideMark/>
          </w:tcPr>
          <w:p w14:paraId="3FB07E29" w14:textId="77777777" w:rsidR="00FA4EDE" w:rsidRPr="004B3397" w:rsidRDefault="00FA4EDE" w:rsidP="00A11C0E">
            <w:pPr>
              <w:pStyle w:val="TAC"/>
              <w:keepNext w:val="0"/>
              <w:keepLines w:val="0"/>
              <w:rPr>
                <w:rFonts w:cs="Arial"/>
                <w:color w:val="000000"/>
                <w:szCs w:val="18"/>
              </w:rPr>
            </w:pPr>
            <w:r w:rsidRPr="004B3397">
              <w:t>1.00</w:t>
            </w:r>
          </w:p>
        </w:tc>
      </w:tr>
      <w:tr w:rsidR="00FA4EDE" w:rsidRPr="004B3397" w14:paraId="6195675C" w14:textId="77777777" w:rsidTr="0024290A">
        <w:trPr>
          <w:jc w:val="center"/>
        </w:trPr>
        <w:tc>
          <w:tcPr>
            <w:tcW w:w="441" w:type="pct"/>
            <w:noWrap/>
            <w:hideMark/>
          </w:tcPr>
          <w:p w14:paraId="1159A91F" w14:textId="77777777" w:rsidR="00FA4EDE" w:rsidRPr="004B3397" w:rsidRDefault="00FA4EDE" w:rsidP="00A11C0E">
            <w:pPr>
              <w:pStyle w:val="TAC"/>
              <w:keepNext w:val="0"/>
              <w:keepLines w:val="0"/>
              <w:rPr>
                <w:rFonts w:cs="Arial"/>
                <w:color w:val="000000"/>
                <w:szCs w:val="18"/>
              </w:rPr>
            </w:pPr>
            <w:r w:rsidRPr="004B3397">
              <w:t>0.90</w:t>
            </w:r>
          </w:p>
        </w:tc>
        <w:tc>
          <w:tcPr>
            <w:tcW w:w="459" w:type="pct"/>
            <w:noWrap/>
            <w:hideMark/>
          </w:tcPr>
          <w:p w14:paraId="37B9C621" w14:textId="77777777" w:rsidR="00FA4EDE" w:rsidRPr="004B3397" w:rsidRDefault="00FA4EDE" w:rsidP="00A11C0E">
            <w:pPr>
              <w:pStyle w:val="TAC"/>
              <w:keepNext w:val="0"/>
              <w:keepLines w:val="0"/>
              <w:rPr>
                <w:rFonts w:cs="Arial"/>
                <w:color w:val="000000"/>
                <w:szCs w:val="18"/>
              </w:rPr>
            </w:pPr>
            <w:r w:rsidRPr="004B3397">
              <w:t>1.00</w:t>
            </w:r>
          </w:p>
        </w:tc>
        <w:tc>
          <w:tcPr>
            <w:tcW w:w="531" w:type="pct"/>
            <w:noWrap/>
            <w:hideMark/>
          </w:tcPr>
          <w:p w14:paraId="6CF2BED8" w14:textId="77777777" w:rsidR="00FA4EDE" w:rsidRPr="004B3397" w:rsidRDefault="00FA4EDE" w:rsidP="00A11C0E">
            <w:pPr>
              <w:pStyle w:val="TAC"/>
              <w:keepNext w:val="0"/>
              <w:keepLines w:val="0"/>
              <w:rPr>
                <w:rFonts w:cs="Arial"/>
                <w:color w:val="000000"/>
                <w:szCs w:val="18"/>
              </w:rPr>
            </w:pPr>
            <w:r w:rsidRPr="004B3397">
              <w:t>0.90</w:t>
            </w:r>
          </w:p>
        </w:tc>
        <w:tc>
          <w:tcPr>
            <w:tcW w:w="553" w:type="pct"/>
            <w:noWrap/>
            <w:hideMark/>
          </w:tcPr>
          <w:p w14:paraId="37906306" w14:textId="77777777" w:rsidR="00FA4EDE" w:rsidRPr="004B3397" w:rsidRDefault="00FA4EDE" w:rsidP="00A11C0E">
            <w:pPr>
              <w:pStyle w:val="TAC"/>
              <w:keepNext w:val="0"/>
              <w:keepLines w:val="0"/>
              <w:rPr>
                <w:rFonts w:cs="Arial"/>
                <w:color w:val="000000"/>
                <w:szCs w:val="18"/>
              </w:rPr>
            </w:pPr>
            <w:r w:rsidRPr="004B3397">
              <w:t>1.00</w:t>
            </w:r>
          </w:p>
        </w:tc>
        <w:tc>
          <w:tcPr>
            <w:tcW w:w="511" w:type="pct"/>
            <w:noWrap/>
            <w:hideMark/>
          </w:tcPr>
          <w:p w14:paraId="3933AF14" w14:textId="77777777" w:rsidR="00FA4EDE" w:rsidRPr="004B3397" w:rsidRDefault="00FA4EDE" w:rsidP="00A11C0E">
            <w:pPr>
              <w:pStyle w:val="TAC"/>
              <w:keepNext w:val="0"/>
              <w:keepLines w:val="0"/>
              <w:rPr>
                <w:rFonts w:cs="Arial"/>
                <w:color w:val="000000"/>
                <w:szCs w:val="18"/>
              </w:rPr>
            </w:pPr>
            <w:r w:rsidRPr="004B3397">
              <w:t>0.90</w:t>
            </w:r>
          </w:p>
        </w:tc>
        <w:tc>
          <w:tcPr>
            <w:tcW w:w="457" w:type="pct"/>
            <w:noWrap/>
            <w:hideMark/>
          </w:tcPr>
          <w:p w14:paraId="0ED05A33" w14:textId="77777777" w:rsidR="00FA4EDE" w:rsidRPr="004B3397" w:rsidRDefault="00FA4EDE" w:rsidP="00A11C0E">
            <w:pPr>
              <w:pStyle w:val="TAC"/>
              <w:keepNext w:val="0"/>
              <w:keepLines w:val="0"/>
              <w:rPr>
                <w:rFonts w:cs="Arial"/>
                <w:color w:val="000000"/>
                <w:szCs w:val="18"/>
              </w:rPr>
            </w:pPr>
            <w:r w:rsidRPr="004B3397">
              <w:t>1.00</w:t>
            </w:r>
          </w:p>
        </w:tc>
        <w:tc>
          <w:tcPr>
            <w:tcW w:w="532" w:type="pct"/>
            <w:noWrap/>
            <w:hideMark/>
          </w:tcPr>
          <w:p w14:paraId="6A211863" w14:textId="77777777" w:rsidR="00FA4EDE" w:rsidRPr="004B3397" w:rsidRDefault="00FA4EDE" w:rsidP="00A11C0E">
            <w:pPr>
              <w:pStyle w:val="TAC"/>
              <w:keepNext w:val="0"/>
              <w:keepLines w:val="0"/>
              <w:rPr>
                <w:rFonts w:cs="Arial"/>
                <w:color w:val="000000"/>
                <w:szCs w:val="18"/>
              </w:rPr>
            </w:pPr>
            <w:r w:rsidRPr="004B3397">
              <w:t>0.90</w:t>
            </w:r>
          </w:p>
        </w:tc>
        <w:tc>
          <w:tcPr>
            <w:tcW w:w="457" w:type="pct"/>
            <w:noWrap/>
            <w:hideMark/>
          </w:tcPr>
          <w:p w14:paraId="12B18135" w14:textId="77777777" w:rsidR="00FA4EDE" w:rsidRPr="004B3397" w:rsidRDefault="00FA4EDE" w:rsidP="00A11C0E">
            <w:pPr>
              <w:pStyle w:val="TAC"/>
              <w:keepNext w:val="0"/>
              <w:keepLines w:val="0"/>
              <w:rPr>
                <w:rFonts w:cs="Arial"/>
                <w:color w:val="000000"/>
                <w:szCs w:val="18"/>
              </w:rPr>
            </w:pPr>
            <w:r w:rsidRPr="004B3397">
              <w:t>1.00</w:t>
            </w:r>
          </w:p>
        </w:tc>
        <w:tc>
          <w:tcPr>
            <w:tcW w:w="530" w:type="pct"/>
            <w:noWrap/>
            <w:hideMark/>
          </w:tcPr>
          <w:p w14:paraId="3EB68FAB" w14:textId="77777777" w:rsidR="00FA4EDE" w:rsidRPr="004B3397" w:rsidRDefault="00FA4EDE" w:rsidP="00A11C0E">
            <w:pPr>
              <w:pStyle w:val="TAC"/>
              <w:keepNext w:val="0"/>
              <w:keepLines w:val="0"/>
              <w:rPr>
                <w:rFonts w:cs="Arial"/>
                <w:color w:val="000000"/>
                <w:szCs w:val="18"/>
              </w:rPr>
            </w:pPr>
            <w:r w:rsidRPr="004B3397">
              <w:t>0.90</w:t>
            </w:r>
          </w:p>
        </w:tc>
        <w:tc>
          <w:tcPr>
            <w:tcW w:w="529" w:type="pct"/>
            <w:noWrap/>
            <w:hideMark/>
          </w:tcPr>
          <w:p w14:paraId="7CB25C8C" w14:textId="77777777" w:rsidR="00FA4EDE" w:rsidRPr="004B3397" w:rsidRDefault="00FA4EDE" w:rsidP="00A11C0E">
            <w:pPr>
              <w:pStyle w:val="TAC"/>
              <w:keepNext w:val="0"/>
              <w:keepLines w:val="0"/>
              <w:rPr>
                <w:rFonts w:cs="Arial"/>
                <w:color w:val="000000"/>
                <w:szCs w:val="18"/>
              </w:rPr>
            </w:pPr>
            <w:r w:rsidRPr="004B3397">
              <w:t>1.00</w:t>
            </w:r>
          </w:p>
        </w:tc>
      </w:tr>
      <w:tr w:rsidR="00FA4EDE" w:rsidRPr="004B3397" w14:paraId="4677C9EB" w14:textId="77777777" w:rsidTr="0024290A">
        <w:trPr>
          <w:jc w:val="center"/>
        </w:trPr>
        <w:tc>
          <w:tcPr>
            <w:tcW w:w="441" w:type="pct"/>
            <w:noWrap/>
            <w:hideMark/>
          </w:tcPr>
          <w:p w14:paraId="3BAB220B" w14:textId="77777777" w:rsidR="00FA4EDE" w:rsidRPr="004B3397" w:rsidRDefault="00FA4EDE" w:rsidP="00A11C0E">
            <w:pPr>
              <w:pStyle w:val="TAC"/>
              <w:keepNext w:val="0"/>
              <w:keepLines w:val="0"/>
              <w:rPr>
                <w:rFonts w:cs="Arial"/>
                <w:color w:val="000000"/>
                <w:szCs w:val="18"/>
              </w:rPr>
            </w:pPr>
            <w:r w:rsidRPr="004B3397">
              <w:t>0.90</w:t>
            </w:r>
          </w:p>
        </w:tc>
        <w:tc>
          <w:tcPr>
            <w:tcW w:w="459" w:type="pct"/>
            <w:noWrap/>
            <w:hideMark/>
          </w:tcPr>
          <w:p w14:paraId="2F45CFDF" w14:textId="77777777" w:rsidR="00FA4EDE" w:rsidRPr="004B3397" w:rsidRDefault="00FA4EDE" w:rsidP="00A11C0E">
            <w:pPr>
              <w:pStyle w:val="TAC"/>
              <w:keepNext w:val="0"/>
              <w:keepLines w:val="0"/>
              <w:rPr>
                <w:rFonts w:cs="Arial"/>
                <w:color w:val="000000"/>
                <w:szCs w:val="18"/>
              </w:rPr>
            </w:pPr>
            <w:r w:rsidRPr="004B3397">
              <w:t>1.00</w:t>
            </w:r>
          </w:p>
        </w:tc>
        <w:tc>
          <w:tcPr>
            <w:tcW w:w="531" w:type="pct"/>
            <w:noWrap/>
            <w:hideMark/>
          </w:tcPr>
          <w:p w14:paraId="2444699E" w14:textId="77777777" w:rsidR="00FA4EDE" w:rsidRPr="004B3397" w:rsidRDefault="00FA4EDE" w:rsidP="00A11C0E">
            <w:pPr>
              <w:pStyle w:val="TAC"/>
              <w:keepNext w:val="0"/>
              <w:keepLines w:val="0"/>
              <w:rPr>
                <w:rFonts w:cs="Arial"/>
                <w:color w:val="000000"/>
                <w:szCs w:val="18"/>
              </w:rPr>
            </w:pPr>
            <w:r w:rsidRPr="004B3397">
              <w:t>0.90</w:t>
            </w:r>
          </w:p>
        </w:tc>
        <w:tc>
          <w:tcPr>
            <w:tcW w:w="553" w:type="pct"/>
            <w:noWrap/>
            <w:hideMark/>
          </w:tcPr>
          <w:p w14:paraId="6F949070" w14:textId="77777777" w:rsidR="00FA4EDE" w:rsidRPr="004B3397" w:rsidRDefault="00FA4EDE" w:rsidP="00A11C0E">
            <w:pPr>
              <w:pStyle w:val="TAC"/>
              <w:keepNext w:val="0"/>
              <w:keepLines w:val="0"/>
              <w:rPr>
                <w:rFonts w:cs="Arial"/>
                <w:color w:val="000000"/>
                <w:szCs w:val="18"/>
              </w:rPr>
            </w:pPr>
            <w:r w:rsidRPr="004B3397">
              <w:t>1.00</w:t>
            </w:r>
          </w:p>
        </w:tc>
        <w:tc>
          <w:tcPr>
            <w:tcW w:w="511" w:type="pct"/>
            <w:noWrap/>
            <w:hideMark/>
          </w:tcPr>
          <w:p w14:paraId="317601D0" w14:textId="77777777" w:rsidR="00FA4EDE" w:rsidRPr="004B3397" w:rsidRDefault="00FA4EDE" w:rsidP="00A11C0E">
            <w:pPr>
              <w:pStyle w:val="TAC"/>
              <w:keepNext w:val="0"/>
              <w:keepLines w:val="0"/>
              <w:rPr>
                <w:rFonts w:cs="Arial"/>
                <w:color w:val="000000"/>
                <w:szCs w:val="18"/>
              </w:rPr>
            </w:pPr>
            <w:r w:rsidRPr="004B3397">
              <w:t>0.90</w:t>
            </w:r>
          </w:p>
        </w:tc>
        <w:tc>
          <w:tcPr>
            <w:tcW w:w="457" w:type="pct"/>
            <w:noWrap/>
            <w:hideMark/>
          </w:tcPr>
          <w:p w14:paraId="17305C69" w14:textId="77777777" w:rsidR="00FA4EDE" w:rsidRPr="004B3397" w:rsidRDefault="00FA4EDE" w:rsidP="00A11C0E">
            <w:pPr>
              <w:pStyle w:val="TAC"/>
              <w:keepNext w:val="0"/>
              <w:keepLines w:val="0"/>
              <w:rPr>
                <w:rFonts w:cs="Arial"/>
                <w:color w:val="000000"/>
                <w:szCs w:val="18"/>
              </w:rPr>
            </w:pPr>
            <w:r w:rsidRPr="004B3397">
              <w:t>1.00</w:t>
            </w:r>
          </w:p>
        </w:tc>
        <w:tc>
          <w:tcPr>
            <w:tcW w:w="532" w:type="pct"/>
            <w:noWrap/>
            <w:hideMark/>
          </w:tcPr>
          <w:p w14:paraId="3555E570" w14:textId="77777777" w:rsidR="00FA4EDE" w:rsidRPr="004B3397" w:rsidRDefault="00FA4EDE" w:rsidP="00A11C0E">
            <w:pPr>
              <w:pStyle w:val="TAC"/>
              <w:keepNext w:val="0"/>
              <w:keepLines w:val="0"/>
              <w:rPr>
                <w:rFonts w:cs="Arial"/>
                <w:color w:val="000000"/>
                <w:szCs w:val="18"/>
              </w:rPr>
            </w:pPr>
            <w:r w:rsidRPr="004B3397">
              <w:t>0.90</w:t>
            </w:r>
          </w:p>
        </w:tc>
        <w:tc>
          <w:tcPr>
            <w:tcW w:w="457" w:type="pct"/>
            <w:noWrap/>
            <w:hideMark/>
          </w:tcPr>
          <w:p w14:paraId="3B4FC37E" w14:textId="77777777" w:rsidR="00FA4EDE" w:rsidRPr="004B3397" w:rsidRDefault="00FA4EDE" w:rsidP="00A11C0E">
            <w:pPr>
              <w:pStyle w:val="TAC"/>
              <w:keepNext w:val="0"/>
              <w:keepLines w:val="0"/>
              <w:rPr>
                <w:rFonts w:cs="Arial"/>
                <w:color w:val="000000"/>
                <w:szCs w:val="18"/>
              </w:rPr>
            </w:pPr>
            <w:r w:rsidRPr="004B3397">
              <w:t>1.00</w:t>
            </w:r>
          </w:p>
        </w:tc>
        <w:tc>
          <w:tcPr>
            <w:tcW w:w="530" w:type="pct"/>
            <w:noWrap/>
            <w:hideMark/>
          </w:tcPr>
          <w:p w14:paraId="7E0B8F63" w14:textId="77777777" w:rsidR="00FA4EDE" w:rsidRPr="004B3397" w:rsidRDefault="00FA4EDE" w:rsidP="00A11C0E">
            <w:pPr>
              <w:pStyle w:val="TAC"/>
              <w:keepNext w:val="0"/>
              <w:keepLines w:val="0"/>
              <w:rPr>
                <w:rFonts w:cs="Arial"/>
                <w:color w:val="000000"/>
                <w:szCs w:val="18"/>
              </w:rPr>
            </w:pPr>
            <w:r w:rsidRPr="004B3397">
              <w:t>0.89</w:t>
            </w:r>
          </w:p>
        </w:tc>
        <w:tc>
          <w:tcPr>
            <w:tcW w:w="529" w:type="pct"/>
            <w:noWrap/>
            <w:hideMark/>
          </w:tcPr>
          <w:p w14:paraId="1C88C845" w14:textId="77777777" w:rsidR="00FA4EDE" w:rsidRPr="004B3397" w:rsidRDefault="00FA4EDE" w:rsidP="00A11C0E">
            <w:pPr>
              <w:pStyle w:val="TAC"/>
              <w:keepNext w:val="0"/>
              <w:keepLines w:val="0"/>
              <w:rPr>
                <w:rFonts w:cs="Arial"/>
                <w:color w:val="000000"/>
                <w:szCs w:val="18"/>
              </w:rPr>
            </w:pPr>
            <w:r w:rsidRPr="004B3397">
              <w:t>1.00</w:t>
            </w:r>
          </w:p>
        </w:tc>
      </w:tr>
      <w:tr w:rsidR="00FA4EDE" w:rsidRPr="004B3397" w14:paraId="62EB4339" w14:textId="77777777" w:rsidTr="0024290A">
        <w:trPr>
          <w:jc w:val="center"/>
        </w:trPr>
        <w:tc>
          <w:tcPr>
            <w:tcW w:w="441" w:type="pct"/>
            <w:noWrap/>
            <w:hideMark/>
          </w:tcPr>
          <w:p w14:paraId="7C8A27D1" w14:textId="77777777" w:rsidR="00FA4EDE" w:rsidRPr="004B3397" w:rsidRDefault="00FA4EDE" w:rsidP="00A11C0E">
            <w:pPr>
              <w:pStyle w:val="TAC"/>
              <w:keepNext w:val="0"/>
              <w:keepLines w:val="0"/>
              <w:rPr>
                <w:rFonts w:cs="Arial"/>
                <w:color w:val="000000"/>
                <w:szCs w:val="18"/>
              </w:rPr>
            </w:pPr>
            <w:r w:rsidRPr="004B3397">
              <w:t>0.89</w:t>
            </w:r>
          </w:p>
        </w:tc>
        <w:tc>
          <w:tcPr>
            <w:tcW w:w="459" w:type="pct"/>
            <w:noWrap/>
            <w:hideMark/>
          </w:tcPr>
          <w:p w14:paraId="5B2668E5" w14:textId="77777777" w:rsidR="00FA4EDE" w:rsidRPr="004B3397" w:rsidRDefault="00FA4EDE" w:rsidP="00A11C0E">
            <w:pPr>
              <w:pStyle w:val="TAC"/>
              <w:keepNext w:val="0"/>
              <w:keepLines w:val="0"/>
              <w:rPr>
                <w:rFonts w:cs="Arial"/>
                <w:color w:val="000000"/>
                <w:szCs w:val="18"/>
              </w:rPr>
            </w:pPr>
            <w:r w:rsidRPr="004B3397">
              <w:t>1.00</w:t>
            </w:r>
          </w:p>
        </w:tc>
        <w:tc>
          <w:tcPr>
            <w:tcW w:w="531" w:type="pct"/>
            <w:noWrap/>
            <w:hideMark/>
          </w:tcPr>
          <w:p w14:paraId="6B930FA7" w14:textId="77777777" w:rsidR="00FA4EDE" w:rsidRPr="004B3397" w:rsidRDefault="00FA4EDE" w:rsidP="00A11C0E">
            <w:pPr>
              <w:pStyle w:val="TAC"/>
              <w:keepNext w:val="0"/>
              <w:keepLines w:val="0"/>
              <w:rPr>
                <w:rFonts w:cs="Arial"/>
                <w:color w:val="000000"/>
                <w:szCs w:val="18"/>
              </w:rPr>
            </w:pPr>
            <w:r w:rsidRPr="004B3397">
              <w:t>0.89</w:t>
            </w:r>
          </w:p>
        </w:tc>
        <w:tc>
          <w:tcPr>
            <w:tcW w:w="553" w:type="pct"/>
            <w:noWrap/>
            <w:hideMark/>
          </w:tcPr>
          <w:p w14:paraId="03CC5A2E" w14:textId="77777777" w:rsidR="00FA4EDE" w:rsidRPr="004B3397" w:rsidRDefault="00FA4EDE" w:rsidP="00A11C0E">
            <w:pPr>
              <w:pStyle w:val="TAC"/>
              <w:keepNext w:val="0"/>
              <w:keepLines w:val="0"/>
              <w:rPr>
                <w:rFonts w:cs="Arial"/>
                <w:color w:val="000000"/>
                <w:szCs w:val="18"/>
              </w:rPr>
            </w:pPr>
            <w:r w:rsidRPr="004B3397">
              <w:t>1.00</w:t>
            </w:r>
          </w:p>
        </w:tc>
        <w:tc>
          <w:tcPr>
            <w:tcW w:w="511" w:type="pct"/>
            <w:noWrap/>
            <w:hideMark/>
          </w:tcPr>
          <w:p w14:paraId="51AC4863" w14:textId="77777777" w:rsidR="00FA4EDE" w:rsidRPr="004B3397" w:rsidRDefault="00FA4EDE" w:rsidP="00A11C0E">
            <w:pPr>
              <w:pStyle w:val="TAC"/>
              <w:keepNext w:val="0"/>
              <w:keepLines w:val="0"/>
              <w:rPr>
                <w:rFonts w:cs="Arial"/>
                <w:color w:val="000000"/>
                <w:szCs w:val="18"/>
              </w:rPr>
            </w:pPr>
            <w:r w:rsidRPr="004B3397">
              <w:t>0.89</w:t>
            </w:r>
          </w:p>
        </w:tc>
        <w:tc>
          <w:tcPr>
            <w:tcW w:w="457" w:type="pct"/>
            <w:noWrap/>
            <w:hideMark/>
          </w:tcPr>
          <w:p w14:paraId="5961E836" w14:textId="77777777" w:rsidR="00FA4EDE" w:rsidRPr="004B3397" w:rsidRDefault="00FA4EDE" w:rsidP="00A11C0E">
            <w:pPr>
              <w:pStyle w:val="TAC"/>
              <w:keepNext w:val="0"/>
              <w:keepLines w:val="0"/>
              <w:rPr>
                <w:rFonts w:cs="Arial"/>
                <w:color w:val="000000"/>
                <w:szCs w:val="18"/>
              </w:rPr>
            </w:pPr>
            <w:r w:rsidRPr="004B3397">
              <w:t>1.00</w:t>
            </w:r>
          </w:p>
        </w:tc>
        <w:tc>
          <w:tcPr>
            <w:tcW w:w="532" w:type="pct"/>
            <w:noWrap/>
            <w:hideMark/>
          </w:tcPr>
          <w:p w14:paraId="1C164F30" w14:textId="77777777" w:rsidR="00FA4EDE" w:rsidRPr="004B3397" w:rsidRDefault="00FA4EDE" w:rsidP="00A11C0E">
            <w:pPr>
              <w:pStyle w:val="TAC"/>
              <w:keepNext w:val="0"/>
              <w:keepLines w:val="0"/>
              <w:rPr>
                <w:rFonts w:cs="Arial"/>
                <w:color w:val="000000"/>
                <w:szCs w:val="18"/>
              </w:rPr>
            </w:pPr>
            <w:r w:rsidRPr="004B3397">
              <w:t>0.89</w:t>
            </w:r>
          </w:p>
        </w:tc>
        <w:tc>
          <w:tcPr>
            <w:tcW w:w="457" w:type="pct"/>
            <w:noWrap/>
            <w:hideMark/>
          </w:tcPr>
          <w:p w14:paraId="1EE8A9AC" w14:textId="77777777" w:rsidR="00FA4EDE" w:rsidRPr="004B3397" w:rsidRDefault="00FA4EDE" w:rsidP="00A11C0E">
            <w:pPr>
              <w:pStyle w:val="TAC"/>
              <w:keepNext w:val="0"/>
              <w:keepLines w:val="0"/>
              <w:rPr>
                <w:rFonts w:cs="Arial"/>
                <w:color w:val="000000"/>
                <w:szCs w:val="18"/>
              </w:rPr>
            </w:pPr>
            <w:r w:rsidRPr="004B3397">
              <w:t>1.00</w:t>
            </w:r>
          </w:p>
        </w:tc>
        <w:tc>
          <w:tcPr>
            <w:tcW w:w="530" w:type="pct"/>
            <w:noWrap/>
            <w:hideMark/>
          </w:tcPr>
          <w:p w14:paraId="5EC1FF07" w14:textId="77777777" w:rsidR="00FA4EDE" w:rsidRPr="004B3397" w:rsidRDefault="00FA4EDE" w:rsidP="00A11C0E">
            <w:pPr>
              <w:pStyle w:val="TAC"/>
              <w:keepNext w:val="0"/>
              <w:keepLines w:val="0"/>
              <w:rPr>
                <w:rFonts w:cs="Arial"/>
                <w:color w:val="000000"/>
                <w:szCs w:val="18"/>
              </w:rPr>
            </w:pPr>
            <w:r w:rsidRPr="004B3397">
              <w:t>0.89</w:t>
            </w:r>
          </w:p>
        </w:tc>
        <w:tc>
          <w:tcPr>
            <w:tcW w:w="529" w:type="pct"/>
            <w:noWrap/>
            <w:hideMark/>
          </w:tcPr>
          <w:p w14:paraId="53619DB0" w14:textId="77777777" w:rsidR="00FA4EDE" w:rsidRPr="004B3397" w:rsidRDefault="00FA4EDE" w:rsidP="00A11C0E">
            <w:pPr>
              <w:pStyle w:val="TAC"/>
              <w:keepNext w:val="0"/>
              <w:keepLines w:val="0"/>
              <w:rPr>
                <w:rFonts w:cs="Arial"/>
                <w:color w:val="000000"/>
                <w:szCs w:val="18"/>
              </w:rPr>
            </w:pPr>
            <w:r w:rsidRPr="004B3397">
              <w:t>1.00</w:t>
            </w:r>
          </w:p>
        </w:tc>
      </w:tr>
      <w:tr w:rsidR="00FA4EDE" w:rsidRPr="004B3397" w14:paraId="28E20604" w14:textId="77777777" w:rsidTr="0024290A">
        <w:trPr>
          <w:jc w:val="center"/>
        </w:trPr>
        <w:tc>
          <w:tcPr>
            <w:tcW w:w="441" w:type="pct"/>
            <w:noWrap/>
            <w:hideMark/>
          </w:tcPr>
          <w:p w14:paraId="767EDD30" w14:textId="77777777" w:rsidR="00FA4EDE" w:rsidRPr="004B3397" w:rsidRDefault="00FA4EDE" w:rsidP="00A11C0E">
            <w:pPr>
              <w:pStyle w:val="TAC"/>
              <w:keepNext w:val="0"/>
              <w:keepLines w:val="0"/>
              <w:rPr>
                <w:rFonts w:cs="Arial"/>
                <w:color w:val="000000"/>
                <w:szCs w:val="18"/>
              </w:rPr>
            </w:pPr>
            <w:r w:rsidRPr="004B3397">
              <w:t>0.88</w:t>
            </w:r>
          </w:p>
        </w:tc>
        <w:tc>
          <w:tcPr>
            <w:tcW w:w="459" w:type="pct"/>
            <w:noWrap/>
            <w:hideMark/>
          </w:tcPr>
          <w:p w14:paraId="7BF86176" w14:textId="77777777" w:rsidR="00FA4EDE" w:rsidRPr="004B3397" w:rsidRDefault="00FA4EDE" w:rsidP="00A11C0E">
            <w:pPr>
              <w:pStyle w:val="TAC"/>
              <w:keepNext w:val="0"/>
              <w:keepLines w:val="0"/>
              <w:rPr>
                <w:rFonts w:cs="Arial"/>
                <w:color w:val="000000"/>
                <w:szCs w:val="18"/>
              </w:rPr>
            </w:pPr>
            <w:r w:rsidRPr="004B3397">
              <w:t>1.00</w:t>
            </w:r>
          </w:p>
        </w:tc>
        <w:tc>
          <w:tcPr>
            <w:tcW w:w="531" w:type="pct"/>
            <w:noWrap/>
            <w:hideMark/>
          </w:tcPr>
          <w:p w14:paraId="02BFE2C8" w14:textId="77777777" w:rsidR="00FA4EDE" w:rsidRPr="004B3397" w:rsidRDefault="00FA4EDE" w:rsidP="00A11C0E">
            <w:pPr>
              <w:pStyle w:val="TAC"/>
              <w:keepNext w:val="0"/>
              <w:keepLines w:val="0"/>
              <w:rPr>
                <w:rFonts w:cs="Arial"/>
                <w:color w:val="000000"/>
                <w:szCs w:val="18"/>
              </w:rPr>
            </w:pPr>
            <w:r w:rsidRPr="004B3397">
              <w:t>0.88</w:t>
            </w:r>
          </w:p>
        </w:tc>
        <w:tc>
          <w:tcPr>
            <w:tcW w:w="553" w:type="pct"/>
            <w:noWrap/>
            <w:hideMark/>
          </w:tcPr>
          <w:p w14:paraId="166BD053" w14:textId="77777777" w:rsidR="00FA4EDE" w:rsidRPr="004B3397" w:rsidRDefault="00FA4EDE" w:rsidP="00A11C0E">
            <w:pPr>
              <w:pStyle w:val="TAC"/>
              <w:keepNext w:val="0"/>
              <w:keepLines w:val="0"/>
              <w:rPr>
                <w:rFonts w:cs="Arial"/>
                <w:color w:val="000000"/>
                <w:szCs w:val="18"/>
              </w:rPr>
            </w:pPr>
            <w:r w:rsidRPr="004B3397">
              <w:t>1.00</w:t>
            </w:r>
          </w:p>
        </w:tc>
        <w:tc>
          <w:tcPr>
            <w:tcW w:w="511" w:type="pct"/>
            <w:noWrap/>
            <w:hideMark/>
          </w:tcPr>
          <w:p w14:paraId="4123C670" w14:textId="77777777" w:rsidR="00FA4EDE" w:rsidRPr="004B3397" w:rsidRDefault="00FA4EDE" w:rsidP="00A11C0E">
            <w:pPr>
              <w:pStyle w:val="TAC"/>
              <w:keepNext w:val="0"/>
              <w:keepLines w:val="0"/>
              <w:rPr>
                <w:rFonts w:cs="Arial"/>
                <w:color w:val="000000"/>
                <w:szCs w:val="18"/>
              </w:rPr>
            </w:pPr>
            <w:r w:rsidRPr="004B3397">
              <w:t>0.88</w:t>
            </w:r>
          </w:p>
        </w:tc>
        <w:tc>
          <w:tcPr>
            <w:tcW w:w="457" w:type="pct"/>
            <w:noWrap/>
            <w:hideMark/>
          </w:tcPr>
          <w:p w14:paraId="14808FB5" w14:textId="77777777" w:rsidR="00FA4EDE" w:rsidRPr="004B3397" w:rsidRDefault="00FA4EDE" w:rsidP="00A11C0E">
            <w:pPr>
              <w:pStyle w:val="TAC"/>
              <w:keepNext w:val="0"/>
              <w:keepLines w:val="0"/>
              <w:rPr>
                <w:rFonts w:cs="Arial"/>
                <w:color w:val="000000"/>
                <w:szCs w:val="18"/>
              </w:rPr>
            </w:pPr>
            <w:r w:rsidRPr="004B3397">
              <w:t>1.00</w:t>
            </w:r>
          </w:p>
        </w:tc>
        <w:tc>
          <w:tcPr>
            <w:tcW w:w="532" w:type="pct"/>
            <w:noWrap/>
            <w:hideMark/>
          </w:tcPr>
          <w:p w14:paraId="2315BE24" w14:textId="77777777" w:rsidR="00FA4EDE" w:rsidRPr="004B3397" w:rsidRDefault="00FA4EDE" w:rsidP="00A11C0E">
            <w:pPr>
              <w:pStyle w:val="TAC"/>
              <w:keepNext w:val="0"/>
              <w:keepLines w:val="0"/>
              <w:rPr>
                <w:rFonts w:cs="Arial"/>
                <w:color w:val="000000"/>
                <w:szCs w:val="18"/>
              </w:rPr>
            </w:pPr>
            <w:r w:rsidRPr="004B3397">
              <w:t>0.89</w:t>
            </w:r>
          </w:p>
        </w:tc>
        <w:tc>
          <w:tcPr>
            <w:tcW w:w="457" w:type="pct"/>
            <w:noWrap/>
            <w:hideMark/>
          </w:tcPr>
          <w:p w14:paraId="142C2513" w14:textId="77777777" w:rsidR="00FA4EDE" w:rsidRPr="004B3397" w:rsidRDefault="00FA4EDE" w:rsidP="00A11C0E">
            <w:pPr>
              <w:pStyle w:val="TAC"/>
              <w:keepNext w:val="0"/>
              <w:keepLines w:val="0"/>
              <w:rPr>
                <w:rFonts w:cs="Arial"/>
                <w:color w:val="000000"/>
                <w:szCs w:val="18"/>
              </w:rPr>
            </w:pPr>
            <w:r w:rsidRPr="004B3397">
              <w:t>1.00</w:t>
            </w:r>
          </w:p>
        </w:tc>
        <w:tc>
          <w:tcPr>
            <w:tcW w:w="530" w:type="pct"/>
            <w:noWrap/>
            <w:hideMark/>
          </w:tcPr>
          <w:p w14:paraId="7C971401" w14:textId="77777777" w:rsidR="00FA4EDE" w:rsidRPr="004B3397" w:rsidRDefault="00FA4EDE" w:rsidP="00A11C0E">
            <w:pPr>
              <w:pStyle w:val="TAC"/>
              <w:keepNext w:val="0"/>
              <w:keepLines w:val="0"/>
              <w:rPr>
                <w:rFonts w:cs="Arial"/>
                <w:color w:val="000000"/>
                <w:szCs w:val="18"/>
              </w:rPr>
            </w:pPr>
            <w:r w:rsidRPr="004B3397">
              <w:t>0.88</w:t>
            </w:r>
          </w:p>
        </w:tc>
        <w:tc>
          <w:tcPr>
            <w:tcW w:w="529" w:type="pct"/>
            <w:noWrap/>
            <w:hideMark/>
          </w:tcPr>
          <w:p w14:paraId="4AE75CDA" w14:textId="77777777" w:rsidR="00FA4EDE" w:rsidRPr="004B3397" w:rsidRDefault="00FA4EDE" w:rsidP="00A11C0E">
            <w:pPr>
              <w:pStyle w:val="TAC"/>
              <w:keepNext w:val="0"/>
              <w:keepLines w:val="0"/>
              <w:rPr>
                <w:rFonts w:cs="Arial"/>
                <w:color w:val="000000"/>
                <w:szCs w:val="18"/>
              </w:rPr>
            </w:pPr>
            <w:r w:rsidRPr="004B3397">
              <w:t>1.00</w:t>
            </w:r>
          </w:p>
        </w:tc>
      </w:tr>
      <w:tr w:rsidR="00FA4EDE" w:rsidRPr="004B3397" w14:paraId="28B6C831" w14:textId="77777777" w:rsidTr="0024290A">
        <w:trPr>
          <w:jc w:val="center"/>
        </w:trPr>
        <w:tc>
          <w:tcPr>
            <w:tcW w:w="441" w:type="pct"/>
            <w:noWrap/>
            <w:hideMark/>
          </w:tcPr>
          <w:p w14:paraId="020D93BC" w14:textId="77777777" w:rsidR="00FA4EDE" w:rsidRPr="004B3397" w:rsidRDefault="00FA4EDE" w:rsidP="00A11C0E">
            <w:pPr>
              <w:pStyle w:val="TAC"/>
              <w:keepNext w:val="0"/>
              <w:keepLines w:val="0"/>
              <w:rPr>
                <w:rFonts w:cs="Arial"/>
                <w:color w:val="000000"/>
                <w:szCs w:val="18"/>
              </w:rPr>
            </w:pPr>
            <w:r w:rsidRPr="004B3397">
              <w:t>0.74</w:t>
            </w:r>
          </w:p>
        </w:tc>
        <w:tc>
          <w:tcPr>
            <w:tcW w:w="459" w:type="pct"/>
            <w:noWrap/>
            <w:hideMark/>
          </w:tcPr>
          <w:p w14:paraId="5DE94353" w14:textId="77777777" w:rsidR="00FA4EDE" w:rsidRPr="004B3397" w:rsidRDefault="00FA4EDE" w:rsidP="00A11C0E">
            <w:pPr>
              <w:pStyle w:val="TAC"/>
              <w:keepNext w:val="0"/>
              <w:keepLines w:val="0"/>
              <w:rPr>
                <w:rFonts w:cs="Arial"/>
                <w:color w:val="000000"/>
                <w:szCs w:val="18"/>
              </w:rPr>
            </w:pPr>
            <w:r w:rsidRPr="004B3397">
              <w:t>0.94</w:t>
            </w:r>
          </w:p>
        </w:tc>
        <w:tc>
          <w:tcPr>
            <w:tcW w:w="531" w:type="pct"/>
            <w:noWrap/>
            <w:hideMark/>
          </w:tcPr>
          <w:p w14:paraId="58C8B18D" w14:textId="77777777" w:rsidR="00FA4EDE" w:rsidRPr="004B3397" w:rsidRDefault="00FA4EDE" w:rsidP="00A11C0E">
            <w:pPr>
              <w:pStyle w:val="TAC"/>
              <w:keepNext w:val="0"/>
              <w:keepLines w:val="0"/>
              <w:rPr>
                <w:rFonts w:cs="Arial"/>
                <w:color w:val="000000"/>
                <w:szCs w:val="18"/>
              </w:rPr>
            </w:pPr>
            <w:r w:rsidRPr="004B3397">
              <w:t>0.74</w:t>
            </w:r>
          </w:p>
        </w:tc>
        <w:tc>
          <w:tcPr>
            <w:tcW w:w="553" w:type="pct"/>
            <w:noWrap/>
            <w:hideMark/>
          </w:tcPr>
          <w:p w14:paraId="26505C5E" w14:textId="77777777" w:rsidR="00FA4EDE" w:rsidRPr="004B3397" w:rsidRDefault="00FA4EDE" w:rsidP="00A11C0E">
            <w:pPr>
              <w:pStyle w:val="TAC"/>
              <w:keepNext w:val="0"/>
              <w:keepLines w:val="0"/>
              <w:rPr>
                <w:rFonts w:cs="Arial"/>
                <w:color w:val="000000"/>
                <w:szCs w:val="18"/>
              </w:rPr>
            </w:pPr>
            <w:r w:rsidRPr="004B3397">
              <w:t>0.94</w:t>
            </w:r>
          </w:p>
        </w:tc>
        <w:tc>
          <w:tcPr>
            <w:tcW w:w="511" w:type="pct"/>
            <w:noWrap/>
            <w:hideMark/>
          </w:tcPr>
          <w:p w14:paraId="73F45C6F" w14:textId="77777777" w:rsidR="00FA4EDE" w:rsidRPr="004B3397" w:rsidRDefault="00FA4EDE" w:rsidP="00A11C0E">
            <w:pPr>
              <w:pStyle w:val="TAC"/>
              <w:keepNext w:val="0"/>
              <w:keepLines w:val="0"/>
              <w:rPr>
                <w:rFonts w:cs="Arial"/>
                <w:color w:val="000000"/>
                <w:szCs w:val="18"/>
              </w:rPr>
            </w:pPr>
            <w:r w:rsidRPr="004B3397">
              <w:t>0.86</w:t>
            </w:r>
          </w:p>
        </w:tc>
        <w:tc>
          <w:tcPr>
            <w:tcW w:w="457" w:type="pct"/>
            <w:noWrap/>
            <w:hideMark/>
          </w:tcPr>
          <w:p w14:paraId="008B09CF" w14:textId="77777777" w:rsidR="00FA4EDE" w:rsidRPr="004B3397" w:rsidRDefault="00FA4EDE" w:rsidP="00A11C0E">
            <w:pPr>
              <w:pStyle w:val="TAC"/>
              <w:keepNext w:val="0"/>
              <w:keepLines w:val="0"/>
              <w:rPr>
                <w:rFonts w:cs="Arial"/>
                <w:color w:val="000000"/>
                <w:szCs w:val="18"/>
              </w:rPr>
            </w:pPr>
            <w:r w:rsidRPr="004B3397">
              <w:t>1.00</w:t>
            </w:r>
          </w:p>
        </w:tc>
        <w:tc>
          <w:tcPr>
            <w:tcW w:w="532" w:type="pct"/>
            <w:noWrap/>
            <w:hideMark/>
          </w:tcPr>
          <w:p w14:paraId="71040ADC" w14:textId="77777777" w:rsidR="00FA4EDE" w:rsidRPr="004B3397" w:rsidRDefault="00FA4EDE" w:rsidP="00A11C0E">
            <w:pPr>
              <w:pStyle w:val="TAC"/>
              <w:keepNext w:val="0"/>
              <w:keepLines w:val="0"/>
              <w:rPr>
                <w:rFonts w:cs="Arial"/>
                <w:color w:val="000000"/>
                <w:szCs w:val="18"/>
              </w:rPr>
            </w:pPr>
            <w:r w:rsidRPr="004B3397">
              <w:t>0.89</w:t>
            </w:r>
          </w:p>
        </w:tc>
        <w:tc>
          <w:tcPr>
            <w:tcW w:w="457" w:type="pct"/>
            <w:noWrap/>
            <w:hideMark/>
          </w:tcPr>
          <w:p w14:paraId="432190C2" w14:textId="77777777" w:rsidR="00FA4EDE" w:rsidRPr="004B3397" w:rsidRDefault="00FA4EDE" w:rsidP="00A11C0E">
            <w:pPr>
              <w:pStyle w:val="TAC"/>
              <w:keepNext w:val="0"/>
              <w:keepLines w:val="0"/>
              <w:rPr>
                <w:rFonts w:cs="Arial"/>
                <w:color w:val="000000"/>
                <w:szCs w:val="18"/>
              </w:rPr>
            </w:pPr>
            <w:r w:rsidRPr="004B3397">
              <w:t>1.00</w:t>
            </w:r>
          </w:p>
        </w:tc>
        <w:tc>
          <w:tcPr>
            <w:tcW w:w="530" w:type="pct"/>
            <w:noWrap/>
            <w:hideMark/>
          </w:tcPr>
          <w:p w14:paraId="79BB4B00" w14:textId="77777777" w:rsidR="00FA4EDE" w:rsidRPr="004B3397" w:rsidRDefault="00FA4EDE" w:rsidP="00A11C0E">
            <w:pPr>
              <w:pStyle w:val="TAC"/>
              <w:keepNext w:val="0"/>
              <w:keepLines w:val="0"/>
              <w:rPr>
                <w:rFonts w:cs="Arial"/>
                <w:color w:val="000000"/>
                <w:szCs w:val="18"/>
              </w:rPr>
            </w:pPr>
            <w:r w:rsidRPr="004B3397">
              <w:t>0.87</w:t>
            </w:r>
          </w:p>
        </w:tc>
        <w:tc>
          <w:tcPr>
            <w:tcW w:w="529" w:type="pct"/>
            <w:noWrap/>
            <w:hideMark/>
          </w:tcPr>
          <w:p w14:paraId="213927C1" w14:textId="77777777" w:rsidR="00FA4EDE" w:rsidRPr="004B3397" w:rsidRDefault="00FA4EDE" w:rsidP="00A11C0E">
            <w:pPr>
              <w:pStyle w:val="TAC"/>
              <w:keepNext w:val="0"/>
              <w:keepLines w:val="0"/>
              <w:rPr>
                <w:rFonts w:cs="Arial"/>
                <w:color w:val="000000"/>
                <w:szCs w:val="18"/>
              </w:rPr>
            </w:pPr>
            <w:r w:rsidRPr="004B3397">
              <w:t>1.00</w:t>
            </w:r>
          </w:p>
        </w:tc>
      </w:tr>
      <w:tr w:rsidR="00FA4EDE" w:rsidRPr="004B3397" w14:paraId="719775C3" w14:textId="77777777" w:rsidTr="0024290A">
        <w:trPr>
          <w:jc w:val="center"/>
        </w:trPr>
        <w:tc>
          <w:tcPr>
            <w:tcW w:w="441" w:type="pct"/>
            <w:noWrap/>
            <w:hideMark/>
          </w:tcPr>
          <w:p w14:paraId="072AD8AB" w14:textId="77777777" w:rsidR="00FA4EDE" w:rsidRPr="004B3397" w:rsidRDefault="00FA4EDE" w:rsidP="00A11C0E">
            <w:pPr>
              <w:pStyle w:val="TAC"/>
              <w:keepNext w:val="0"/>
              <w:keepLines w:val="0"/>
              <w:rPr>
                <w:rFonts w:cs="Arial"/>
                <w:color w:val="000000"/>
                <w:szCs w:val="18"/>
              </w:rPr>
            </w:pPr>
            <w:r w:rsidRPr="004B3397">
              <w:t>0.70</w:t>
            </w:r>
          </w:p>
        </w:tc>
        <w:tc>
          <w:tcPr>
            <w:tcW w:w="459" w:type="pct"/>
            <w:noWrap/>
            <w:hideMark/>
          </w:tcPr>
          <w:p w14:paraId="11C6DBEF" w14:textId="77777777" w:rsidR="00FA4EDE" w:rsidRPr="004B3397" w:rsidRDefault="00FA4EDE" w:rsidP="00A11C0E">
            <w:pPr>
              <w:pStyle w:val="TAC"/>
              <w:keepNext w:val="0"/>
              <w:keepLines w:val="0"/>
              <w:rPr>
                <w:rFonts w:cs="Arial"/>
                <w:color w:val="000000"/>
                <w:szCs w:val="18"/>
              </w:rPr>
            </w:pPr>
            <w:r w:rsidRPr="004B3397">
              <w:t>0.90</w:t>
            </w:r>
          </w:p>
        </w:tc>
        <w:tc>
          <w:tcPr>
            <w:tcW w:w="531" w:type="pct"/>
            <w:noWrap/>
            <w:hideMark/>
          </w:tcPr>
          <w:p w14:paraId="14F02210" w14:textId="77777777" w:rsidR="00FA4EDE" w:rsidRPr="004B3397" w:rsidRDefault="00FA4EDE" w:rsidP="00A11C0E">
            <w:pPr>
              <w:pStyle w:val="TAC"/>
              <w:keepNext w:val="0"/>
              <w:keepLines w:val="0"/>
              <w:rPr>
                <w:rFonts w:cs="Arial"/>
                <w:color w:val="000000"/>
                <w:szCs w:val="18"/>
              </w:rPr>
            </w:pPr>
            <w:r w:rsidRPr="004B3397">
              <w:t>0.70</w:t>
            </w:r>
          </w:p>
        </w:tc>
        <w:tc>
          <w:tcPr>
            <w:tcW w:w="553" w:type="pct"/>
            <w:noWrap/>
            <w:hideMark/>
          </w:tcPr>
          <w:p w14:paraId="5B57892A" w14:textId="77777777" w:rsidR="00FA4EDE" w:rsidRPr="004B3397" w:rsidRDefault="00FA4EDE" w:rsidP="00A11C0E">
            <w:pPr>
              <w:pStyle w:val="TAC"/>
              <w:keepNext w:val="0"/>
              <w:keepLines w:val="0"/>
              <w:rPr>
                <w:rFonts w:cs="Arial"/>
                <w:color w:val="000000"/>
                <w:szCs w:val="18"/>
              </w:rPr>
            </w:pPr>
            <w:r w:rsidRPr="004B3397">
              <w:t>0.90</w:t>
            </w:r>
          </w:p>
        </w:tc>
        <w:tc>
          <w:tcPr>
            <w:tcW w:w="511" w:type="pct"/>
            <w:noWrap/>
            <w:hideMark/>
          </w:tcPr>
          <w:p w14:paraId="483609CB" w14:textId="77777777" w:rsidR="00FA4EDE" w:rsidRPr="004B3397" w:rsidRDefault="00FA4EDE" w:rsidP="00A11C0E">
            <w:pPr>
              <w:pStyle w:val="TAC"/>
              <w:keepNext w:val="0"/>
              <w:keepLines w:val="0"/>
              <w:rPr>
                <w:rFonts w:cs="Arial"/>
                <w:color w:val="000000"/>
                <w:szCs w:val="18"/>
              </w:rPr>
            </w:pPr>
            <w:r w:rsidRPr="004B3397">
              <w:t>0.72</w:t>
            </w:r>
          </w:p>
        </w:tc>
        <w:tc>
          <w:tcPr>
            <w:tcW w:w="457" w:type="pct"/>
            <w:noWrap/>
            <w:hideMark/>
          </w:tcPr>
          <w:p w14:paraId="5C227C0C" w14:textId="77777777" w:rsidR="00FA4EDE" w:rsidRPr="004B3397" w:rsidRDefault="00FA4EDE" w:rsidP="00A11C0E">
            <w:pPr>
              <w:pStyle w:val="TAC"/>
              <w:keepNext w:val="0"/>
              <w:keepLines w:val="0"/>
              <w:rPr>
                <w:rFonts w:cs="Arial"/>
                <w:color w:val="000000"/>
                <w:szCs w:val="18"/>
              </w:rPr>
            </w:pPr>
            <w:r w:rsidRPr="004B3397">
              <w:t>0.92</w:t>
            </w:r>
          </w:p>
        </w:tc>
        <w:tc>
          <w:tcPr>
            <w:tcW w:w="532" w:type="pct"/>
            <w:noWrap/>
            <w:hideMark/>
          </w:tcPr>
          <w:p w14:paraId="31FDC741" w14:textId="77777777" w:rsidR="00FA4EDE" w:rsidRPr="004B3397" w:rsidRDefault="00FA4EDE" w:rsidP="00A11C0E">
            <w:pPr>
              <w:pStyle w:val="TAC"/>
              <w:keepNext w:val="0"/>
              <w:keepLines w:val="0"/>
              <w:rPr>
                <w:rFonts w:cs="Arial"/>
                <w:color w:val="000000"/>
                <w:szCs w:val="18"/>
              </w:rPr>
            </w:pPr>
            <w:r w:rsidRPr="004B3397">
              <w:t>0.88</w:t>
            </w:r>
          </w:p>
        </w:tc>
        <w:tc>
          <w:tcPr>
            <w:tcW w:w="457" w:type="pct"/>
            <w:noWrap/>
            <w:hideMark/>
          </w:tcPr>
          <w:p w14:paraId="6FD1DBDB" w14:textId="77777777" w:rsidR="00FA4EDE" w:rsidRPr="004B3397" w:rsidRDefault="00FA4EDE" w:rsidP="00A11C0E">
            <w:pPr>
              <w:pStyle w:val="TAC"/>
              <w:keepNext w:val="0"/>
              <w:keepLines w:val="0"/>
              <w:rPr>
                <w:rFonts w:cs="Arial"/>
                <w:color w:val="000000"/>
                <w:szCs w:val="18"/>
              </w:rPr>
            </w:pPr>
            <w:r w:rsidRPr="004B3397">
              <w:t>1.00</w:t>
            </w:r>
          </w:p>
        </w:tc>
        <w:tc>
          <w:tcPr>
            <w:tcW w:w="530" w:type="pct"/>
            <w:noWrap/>
            <w:hideMark/>
          </w:tcPr>
          <w:p w14:paraId="60EC5931" w14:textId="77777777" w:rsidR="00FA4EDE" w:rsidRPr="004B3397" w:rsidRDefault="00FA4EDE" w:rsidP="00A11C0E">
            <w:pPr>
              <w:pStyle w:val="TAC"/>
              <w:keepNext w:val="0"/>
              <w:keepLines w:val="0"/>
              <w:rPr>
                <w:rFonts w:cs="Arial"/>
                <w:color w:val="000000"/>
                <w:szCs w:val="18"/>
              </w:rPr>
            </w:pPr>
            <w:r w:rsidRPr="004B3397">
              <w:t>0.85</w:t>
            </w:r>
          </w:p>
        </w:tc>
        <w:tc>
          <w:tcPr>
            <w:tcW w:w="529" w:type="pct"/>
            <w:noWrap/>
            <w:hideMark/>
          </w:tcPr>
          <w:p w14:paraId="662697B9" w14:textId="77777777" w:rsidR="00FA4EDE" w:rsidRPr="004B3397" w:rsidRDefault="00FA4EDE" w:rsidP="00A11C0E">
            <w:pPr>
              <w:pStyle w:val="TAC"/>
              <w:keepNext w:val="0"/>
              <w:keepLines w:val="0"/>
              <w:rPr>
                <w:rFonts w:cs="Arial"/>
                <w:color w:val="000000"/>
                <w:szCs w:val="18"/>
              </w:rPr>
            </w:pPr>
            <w:r w:rsidRPr="004B3397">
              <w:t>1.00</w:t>
            </w:r>
          </w:p>
        </w:tc>
      </w:tr>
      <w:tr w:rsidR="00FA4EDE" w:rsidRPr="004B3397" w14:paraId="7915E364" w14:textId="77777777" w:rsidTr="0024290A">
        <w:trPr>
          <w:jc w:val="center"/>
        </w:trPr>
        <w:tc>
          <w:tcPr>
            <w:tcW w:w="441" w:type="pct"/>
            <w:noWrap/>
            <w:hideMark/>
          </w:tcPr>
          <w:p w14:paraId="5A8DA6B6" w14:textId="77777777" w:rsidR="00FA4EDE" w:rsidRPr="004B3397" w:rsidRDefault="00FA4EDE" w:rsidP="00A11C0E">
            <w:pPr>
              <w:pStyle w:val="TAC"/>
              <w:keepNext w:val="0"/>
              <w:keepLines w:val="0"/>
              <w:rPr>
                <w:rFonts w:cs="Arial"/>
                <w:color w:val="000000"/>
                <w:szCs w:val="18"/>
              </w:rPr>
            </w:pPr>
          </w:p>
        </w:tc>
        <w:tc>
          <w:tcPr>
            <w:tcW w:w="459" w:type="pct"/>
            <w:noWrap/>
            <w:hideMark/>
          </w:tcPr>
          <w:p w14:paraId="07416B1D" w14:textId="77777777" w:rsidR="00FA4EDE" w:rsidRPr="004B3397" w:rsidRDefault="00FA4EDE" w:rsidP="00A11C0E">
            <w:pPr>
              <w:pStyle w:val="TAC"/>
              <w:keepNext w:val="0"/>
              <w:keepLines w:val="0"/>
              <w:rPr>
                <w:rFonts w:cs="Arial"/>
                <w:color w:val="000000"/>
                <w:szCs w:val="18"/>
              </w:rPr>
            </w:pPr>
          </w:p>
        </w:tc>
        <w:tc>
          <w:tcPr>
            <w:tcW w:w="531" w:type="pct"/>
            <w:noWrap/>
            <w:hideMark/>
          </w:tcPr>
          <w:p w14:paraId="73B6E696" w14:textId="77777777" w:rsidR="00FA4EDE" w:rsidRPr="004B3397" w:rsidRDefault="00FA4EDE" w:rsidP="00A11C0E">
            <w:pPr>
              <w:pStyle w:val="TAC"/>
              <w:keepNext w:val="0"/>
              <w:keepLines w:val="0"/>
              <w:rPr>
                <w:rFonts w:cs="Arial"/>
                <w:color w:val="000000"/>
                <w:szCs w:val="18"/>
              </w:rPr>
            </w:pPr>
            <w:r w:rsidRPr="004B3397">
              <w:t>0.81</w:t>
            </w:r>
          </w:p>
        </w:tc>
        <w:tc>
          <w:tcPr>
            <w:tcW w:w="553" w:type="pct"/>
            <w:noWrap/>
            <w:hideMark/>
          </w:tcPr>
          <w:p w14:paraId="4AB90B64" w14:textId="77777777" w:rsidR="00FA4EDE" w:rsidRPr="004B3397" w:rsidRDefault="00FA4EDE" w:rsidP="00A11C0E">
            <w:pPr>
              <w:pStyle w:val="TAC"/>
              <w:keepNext w:val="0"/>
              <w:keepLines w:val="0"/>
              <w:rPr>
                <w:rFonts w:cs="Arial"/>
                <w:color w:val="000000"/>
                <w:szCs w:val="18"/>
              </w:rPr>
            </w:pPr>
            <w:r w:rsidRPr="004B3397">
              <w:t>1.00</w:t>
            </w:r>
          </w:p>
        </w:tc>
        <w:tc>
          <w:tcPr>
            <w:tcW w:w="511" w:type="pct"/>
            <w:noWrap/>
            <w:hideMark/>
          </w:tcPr>
          <w:p w14:paraId="37F6E1C2" w14:textId="77777777" w:rsidR="00FA4EDE" w:rsidRPr="004B3397" w:rsidRDefault="00FA4EDE" w:rsidP="00A11C0E">
            <w:pPr>
              <w:pStyle w:val="TAC"/>
              <w:keepNext w:val="0"/>
              <w:keepLines w:val="0"/>
              <w:rPr>
                <w:rFonts w:cs="Arial"/>
                <w:color w:val="000000"/>
                <w:szCs w:val="18"/>
              </w:rPr>
            </w:pPr>
            <w:r w:rsidRPr="004B3397">
              <w:t>0.63</w:t>
            </w:r>
          </w:p>
        </w:tc>
        <w:tc>
          <w:tcPr>
            <w:tcW w:w="457" w:type="pct"/>
            <w:noWrap/>
            <w:hideMark/>
          </w:tcPr>
          <w:p w14:paraId="153F8E92" w14:textId="77777777" w:rsidR="00FA4EDE" w:rsidRPr="004B3397" w:rsidRDefault="00FA4EDE" w:rsidP="00A11C0E">
            <w:pPr>
              <w:pStyle w:val="TAC"/>
              <w:keepNext w:val="0"/>
              <w:keepLines w:val="0"/>
              <w:rPr>
                <w:rFonts w:cs="Arial"/>
                <w:color w:val="000000"/>
                <w:szCs w:val="18"/>
              </w:rPr>
            </w:pPr>
            <w:r w:rsidRPr="004B3397">
              <w:t>0.83</w:t>
            </w:r>
          </w:p>
        </w:tc>
        <w:tc>
          <w:tcPr>
            <w:tcW w:w="532" w:type="pct"/>
            <w:noWrap/>
            <w:hideMark/>
          </w:tcPr>
          <w:p w14:paraId="424D2844" w14:textId="77777777" w:rsidR="00FA4EDE" w:rsidRPr="004B3397" w:rsidRDefault="00FA4EDE" w:rsidP="00A11C0E">
            <w:pPr>
              <w:pStyle w:val="TAC"/>
              <w:keepNext w:val="0"/>
              <w:keepLines w:val="0"/>
              <w:rPr>
                <w:rFonts w:cs="Arial"/>
                <w:color w:val="000000"/>
                <w:szCs w:val="18"/>
              </w:rPr>
            </w:pPr>
            <w:r w:rsidRPr="004B3397">
              <w:t>0.87</w:t>
            </w:r>
          </w:p>
        </w:tc>
        <w:tc>
          <w:tcPr>
            <w:tcW w:w="457" w:type="pct"/>
            <w:noWrap/>
            <w:hideMark/>
          </w:tcPr>
          <w:p w14:paraId="250E9F82" w14:textId="77777777" w:rsidR="00FA4EDE" w:rsidRPr="004B3397" w:rsidRDefault="00FA4EDE" w:rsidP="00A11C0E">
            <w:pPr>
              <w:pStyle w:val="TAC"/>
              <w:keepNext w:val="0"/>
              <w:keepLines w:val="0"/>
              <w:rPr>
                <w:rFonts w:cs="Arial"/>
                <w:color w:val="000000"/>
                <w:szCs w:val="18"/>
              </w:rPr>
            </w:pPr>
            <w:r w:rsidRPr="004B3397">
              <w:t>1.00</w:t>
            </w:r>
          </w:p>
        </w:tc>
        <w:tc>
          <w:tcPr>
            <w:tcW w:w="530" w:type="pct"/>
            <w:noWrap/>
            <w:hideMark/>
          </w:tcPr>
          <w:p w14:paraId="3D09F9CC" w14:textId="77777777" w:rsidR="00FA4EDE" w:rsidRPr="004B3397" w:rsidRDefault="00FA4EDE" w:rsidP="00A11C0E">
            <w:pPr>
              <w:pStyle w:val="TAC"/>
              <w:keepNext w:val="0"/>
              <w:keepLines w:val="0"/>
              <w:rPr>
                <w:rFonts w:cs="Arial"/>
                <w:color w:val="000000"/>
                <w:szCs w:val="18"/>
              </w:rPr>
            </w:pPr>
            <w:r w:rsidRPr="004B3397">
              <w:t>0.82</w:t>
            </w:r>
          </w:p>
        </w:tc>
        <w:tc>
          <w:tcPr>
            <w:tcW w:w="529" w:type="pct"/>
            <w:noWrap/>
            <w:hideMark/>
          </w:tcPr>
          <w:p w14:paraId="42C0CA18" w14:textId="77777777" w:rsidR="00FA4EDE" w:rsidRPr="004B3397" w:rsidRDefault="00FA4EDE" w:rsidP="00A11C0E">
            <w:pPr>
              <w:pStyle w:val="TAC"/>
              <w:keepNext w:val="0"/>
              <w:keepLines w:val="0"/>
              <w:rPr>
                <w:rFonts w:cs="Arial"/>
                <w:color w:val="000000"/>
                <w:szCs w:val="18"/>
              </w:rPr>
            </w:pPr>
            <w:r w:rsidRPr="004B3397">
              <w:t>1.00</w:t>
            </w:r>
          </w:p>
        </w:tc>
      </w:tr>
      <w:tr w:rsidR="00FA4EDE" w:rsidRPr="004B3397" w14:paraId="59EC9DD6" w14:textId="77777777" w:rsidTr="0024290A">
        <w:trPr>
          <w:jc w:val="center"/>
        </w:trPr>
        <w:tc>
          <w:tcPr>
            <w:tcW w:w="441" w:type="pct"/>
            <w:noWrap/>
            <w:hideMark/>
          </w:tcPr>
          <w:p w14:paraId="57C16A03" w14:textId="77777777" w:rsidR="00FA4EDE" w:rsidRPr="004B3397" w:rsidRDefault="00FA4EDE" w:rsidP="00A11C0E">
            <w:pPr>
              <w:pStyle w:val="TAC"/>
              <w:keepNext w:val="0"/>
              <w:keepLines w:val="0"/>
              <w:rPr>
                <w:rFonts w:cs="Arial"/>
                <w:color w:val="000000"/>
                <w:szCs w:val="18"/>
              </w:rPr>
            </w:pPr>
          </w:p>
        </w:tc>
        <w:tc>
          <w:tcPr>
            <w:tcW w:w="459" w:type="pct"/>
            <w:noWrap/>
            <w:hideMark/>
          </w:tcPr>
          <w:p w14:paraId="320CEA81" w14:textId="77777777" w:rsidR="00FA4EDE" w:rsidRPr="004B3397" w:rsidRDefault="00FA4EDE" w:rsidP="00A11C0E">
            <w:pPr>
              <w:pStyle w:val="TAC"/>
              <w:keepNext w:val="0"/>
              <w:keepLines w:val="0"/>
              <w:rPr>
                <w:rFonts w:cs="Arial"/>
                <w:color w:val="000000"/>
                <w:szCs w:val="18"/>
              </w:rPr>
            </w:pPr>
          </w:p>
        </w:tc>
        <w:tc>
          <w:tcPr>
            <w:tcW w:w="531" w:type="pct"/>
            <w:noWrap/>
            <w:hideMark/>
          </w:tcPr>
          <w:p w14:paraId="348D228B" w14:textId="77777777" w:rsidR="00FA4EDE" w:rsidRPr="004B3397" w:rsidRDefault="00FA4EDE" w:rsidP="00A11C0E">
            <w:pPr>
              <w:pStyle w:val="TAC"/>
              <w:keepNext w:val="0"/>
              <w:keepLines w:val="0"/>
              <w:rPr>
                <w:rFonts w:cs="Arial"/>
                <w:color w:val="000000"/>
                <w:szCs w:val="18"/>
              </w:rPr>
            </w:pPr>
            <w:r w:rsidRPr="004B3397">
              <w:t>0.89</w:t>
            </w:r>
          </w:p>
        </w:tc>
        <w:tc>
          <w:tcPr>
            <w:tcW w:w="553" w:type="pct"/>
            <w:noWrap/>
            <w:hideMark/>
          </w:tcPr>
          <w:p w14:paraId="2572F382" w14:textId="77777777" w:rsidR="00FA4EDE" w:rsidRPr="004B3397" w:rsidRDefault="00FA4EDE" w:rsidP="00A11C0E">
            <w:pPr>
              <w:pStyle w:val="TAC"/>
              <w:keepNext w:val="0"/>
              <w:keepLines w:val="0"/>
              <w:rPr>
                <w:rFonts w:cs="Arial"/>
                <w:color w:val="000000"/>
                <w:szCs w:val="18"/>
              </w:rPr>
            </w:pPr>
            <w:r w:rsidRPr="004B3397">
              <w:t>1.00</w:t>
            </w:r>
          </w:p>
        </w:tc>
        <w:tc>
          <w:tcPr>
            <w:tcW w:w="511" w:type="pct"/>
            <w:noWrap/>
            <w:hideMark/>
          </w:tcPr>
          <w:p w14:paraId="45F480DE" w14:textId="77777777" w:rsidR="00FA4EDE" w:rsidRPr="004B3397" w:rsidRDefault="00FA4EDE" w:rsidP="00A11C0E">
            <w:pPr>
              <w:pStyle w:val="TAC"/>
              <w:keepNext w:val="0"/>
              <w:keepLines w:val="0"/>
              <w:rPr>
                <w:rFonts w:cs="Arial"/>
                <w:color w:val="000000"/>
                <w:szCs w:val="18"/>
              </w:rPr>
            </w:pPr>
            <w:r w:rsidRPr="004B3397">
              <w:t>0.71</w:t>
            </w:r>
          </w:p>
        </w:tc>
        <w:tc>
          <w:tcPr>
            <w:tcW w:w="457" w:type="pct"/>
            <w:noWrap/>
            <w:hideMark/>
          </w:tcPr>
          <w:p w14:paraId="500098CB" w14:textId="77777777" w:rsidR="00FA4EDE" w:rsidRPr="004B3397" w:rsidRDefault="00FA4EDE" w:rsidP="00A11C0E">
            <w:pPr>
              <w:pStyle w:val="TAC"/>
              <w:keepNext w:val="0"/>
              <w:keepLines w:val="0"/>
              <w:rPr>
                <w:rFonts w:cs="Arial"/>
                <w:color w:val="000000"/>
                <w:szCs w:val="18"/>
              </w:rPr>
            </w:pPr>
            <w:r w:rsidRPr="004B3397">
              <w:t>0.91</w:t>
            </w:r>
          </w:p>
        </w:tc>
        <w:tc>
          <w:tcPr>
            <w:tcW w:w="532" w:type="pct"/>
            <w:noWrap/>
            <w:hideMark/>
          </w:tcPr>
          <w:p w14:paraId="41F27CE9" w14:textId="77777777" w:rsidR="00FA4EDE" w:rsidRPr="004B3397" w:rsidRDefault="00FA4EDE" w:rsidP="00A11C0E">
            <w:pPr>
              <w:pStyle w:val="TAC"/>
              <w:keepNext w:val="0"/>
              <w:keepLines w:val="0"/>
              <w:rPr>
                <w:rFonts w:cs="Arial"/>
                <w:color w:val="000000"/>
                <w:szCs w:val="18"/>
              </w:rPr>
            </w:pPr>
            <w:r w:rsidRPr="004B3397">
              <w:t>0.86</w:t>
            </w:r>
          </w:p>
        </w:tc>
        <w:tc>
          <w:tcPr>
            <w:tcW w:w="457" w:type="pct"/>
            <w:noWrap/>
            <w:hideMark/>
          </w:tcPr>
          <w:p w14:paraId="0EAED655" w14:textId="77777777" w:rsidR="00FA4EDE" w:rsidRPr="004B3397" w:rsidRDefault="00FA4EDE" w:rsidP="00A11C0E">
            <w:pPr>
              <w:pStyle w:val="TAC"/>
              <w:keepNext w:val="0"/>
              <w:keepLines w:val="0"/>
              <w:rPr>
                <w:rFonts w:cs="Arial"/>
                <w:color w:val="000000"/>
                <w:szCs w:val="18"/>
              </w:rPr>
            </w:pPr>
            <w:r w:rsidRPr="004B3397">
              <w:t>1.00</w:t>
            </w:r>
          </w:p>
        </w:tc>
        <w:tc>
          <w:tcPr>
            <w:tcW w:w="530" w:type="pct"/>
            <w:noWrap/>
            <w:hideMark/>
          </w:tcPr>
          <w:p w14:paraId="64612CA1" w14:textId="77777777" w:rsidR="00FA4EDE" w:rsidRPr="004B3397" w:rsidRDefault="00FA4EDE" w:rsidP="00A11C0E">
            <w:pPr>
              <w:pStyle w:val="TAC"/>
              <w:keepNext w:val="0"/>
              <w:keepLines w:val="0"/>
              <w:rPr>
                <w:rFonts w:cs="Arial"/>
                <w:color w:val="000000"/>
                <w:szCs w:val="18"/>
              </w:rPr>
            </w:pPr>
            <w:r w:rsidRPr="004B3397">
              <w:t>0.77</w:t>
            </w:r>
          </w:p>
        </w:tc>
        <w:tc>
          <w:tcPr>
            <w:tcW w:w="529" w:type="pct"/>
            <w:noWrap/>
            <w:hideMark/>
          </w:tcPr>
          <w:p w14:paraId="7EFA0DB4" w14:textId="77777777" w:rsidR="00FA4EDE" w:rsidRPr="004B3397" w:rsidRDefault="00FA4EDE" w:rsidP="00A11C0E">
            <w:pPr>
              <w:pStyle w:val="TAC"/>
              <w:keepNext w:val="0"/>
              <w:keepLines w:val="0"/>
              <w:rPr>
                <w:rFonts w:cs="Arial"/>
                <w:color w:val="000000"/>
                <w:szCs w:val="18"/>
              </w:rPr>
            </w:pPr>
            <w:r w:rsidRPr="004B3397">
              <w:t>0.97</w:t>
            </w:r>
          </w:p>
        </w:tc>
      </w:tr>
      <w:tr w:rsidR="00FA4EDE" w:rsidRPr="004B3397" w14:paraId="1D87236F" w14:textId="77777777" w:rsidTr="0024290A">
        <w:trPr>
          <w:jc w:val="center"/>
        </w:trPr>
        <w:tc>
          <w:tcPr>
            <w:tcW w:w="441" w:type="pct"/>
            <w:noWrap/>
            <w:hideMark/>
          </w:tcPr>
          <w:p w14:paraId="657006DD" w14:textId="77777777" w:rsidR="00FA4EDE" w:rsidRPr="004B3397" w:rsidRDefault="00FA4EDE" w:rsidP="00A11C0E">
            <w:pPr>
              <w:pStyle w:val="TAC"/>
              <w:keepNext w:val="0"/>
              <w:keepLines w:val="0"/>
              <w:rPr>
                <w:rFonts w:cs="Arial"/>
                <w:color w:val="000000"/>
                <w:szCs w:val="18"/>
              </w:rPr>
            </w:pPr>
          </w:p>
        </w:tc>
        <w:tc>
          <w:tcPr>
            <w:tcW w:w="459" w:type="pct"/>
            <w:noWrap/>
            <w:hideMark/>
          </w:tcPr>
          <w:p w14:paraId="15C42A40" w14:textId="77777777" w:rsidR="00FA4EDE" w:rsidRPr="004B3397" w:rsidRDefault="00FA4EDE" w:rsidP="00A11C0E">
            <w:pPr>
              <w:pStyle w:val="TAC"/>
              <w:keepNext w:val="0"/>
              <w:keepLines w:val="0"/>
              <w:rPr>
                <w:rFonts w:cs="Arial"/>
                <w:color w:val="000000"/>
                <w:szCs w:val="18"/>
              </w:rPr>
            </w:pPr>
          </w:p>
        </w:tc>
        <w:tc>
          <w:tcPr>
            <w:tcW w:w="531" w:type="pct"/>
            <w:noWrap/>
            <w:hideMark/>
          </w:tcPr>
          <w:p w14:paraId="21958430" w14:textId="77777777" w:rsidR="00FA4EDE" w:rsidRPr="004B3397" w:rsidRDefault="00FA4EDE" w:rsidP="00A11C0E">
            <w:pPr>
              <w:pStyle w:val="TAC"/>
              <w:keepNext w:val="0"/>
              <w:keepLines w:val="0"/>
              <w:rPr>
                <w:rFonts w:cs="Arial"/>
                <w:color w:val="000000"/>
                <w:szCs w:val="18"/>
              </w:rPr>
            </w:pPr>
          </w:p>
        </w:tc>
        <w:tc>
          <w:tcPr>
            <w:tcW w:w="553" w:type="pct"/>
            <w:noWrap/>
            <w:hideMark/>
          </w:tcPr>
          <w:p w14:paraId="7FFCDBFB" w14:textId="77777777" w:rsidR="00FA4EDE" w:rsidRPr="004B3397" w:rsidRDefault="00FA4EDE" w:rsidP="00A11C0E">
            <w:pPr>
              <w:pStyle w:val="TAC"/>
              <w:keepNext w:val="0"/>
              <w:keepLines w:val="0"/>
              <w:rPr>
                <w:rFonts w:cs="Arial"/>
                <w:color w:val="000000"/>
                <w:szCs w:val="18"/>
              </w:rPr>
            </w:pPr>
          </w:p>
        </w:tc>
        <w:tc>
          <w:tcPr>
            <w:tcW w:w="511" w:type="pct"/>
            <w:noWrap/>
            <w:hideMark/>
          </w:tcPr>
          <w:p w14:paraId="22903561" w14:textId="77777777" w:rsidR="00FA4EDE" w:rsidRPr="004B3397" w:rsidRDefault="00FA4EDE" w:rsidP="00A11C0E">
            <w:pPr>
              <w:pStyle w:val="TAC"/>
              <w:keepNext w:val="0"/>
              <w:keepLines w:val="0"/>
              <w:rPr>
                <w:rFonts w:cs="Arial"/>
                <w:color w:val="000000"/>
                <w:szCs w:val="18"/>
              </w:rPr>
            </w:pPr>
            <w:r w:rsidRPr="004B3397">
              <w:t>0.85</w:t>
            </w:r>
          </w:p>
        </w:tc>
        <w:tc>
          <w:tcPr>
            <w:tcW w:w="457" w:type="pct"/>
            <w:noWrap/>
            <w:hideMark/>
          </w:tcPr>
          <w:p w14:paraId="115C9432" w14:textId="77777777" w:rsidR="00FA4EDE" w:rsidRPr="004B3397" w:rsidRDefault="00FA4EDE" w:rsidP="00A11C0E">
            <w:pPr>
              <w:pStyle w:val="TAC"/>
              <w:keepNext w:val="0"/>
              <w:keepLines w:val="0"/>
              <w:rPr>
                <w:rFonts w:cs="Arial"/>
                <w:color w:val="000000"/>
                <w:szCs w:val="18"/>
              </w:rPr>
            </w:pPr>
            <w:r w:rsidRPr="004B3397">
              <w:t>1.00</w:t>
            </w:r>
          </w:p>
        </w:tc>
        <w:tc>
          <w:tcPr>
            <w:tcW w:w="532" w:type="pct"/>
            <w:noWrap/>
            <w:hideMark/>
          </w:tcPr>
          <w:p w14:paraId="27AE005B" w14:textId="77777777" w:rsidR="00FA4EDE" w:rsidRPr="004B3397" w:rsidRDefault="00FA4EDE" w:rsidP="00A11C0E">
            <w:pPr>
              <w:pStyle w:val="TAC"/>
              <w:keepNext w:val="0"/>
              <w:keepLines w:val="0"/>
              <w:rPr>
                <w:rFonts w:cs="Arial"/>
                <w:color w:val="000000"/>
                <w:szCs w:val="18"/>
              </w:rPr>
            </w:pPr>
            <w:r w:rsidRPr="004B3397">
              <w:t>0.84</w:t>
            </w:r>
          </w:p>
        </w:tc>
        <w:tc>
          <w:tcPr>
            <w:tcW w:w="457" w:type="pct"/>
            <w:noWrap/>
            <w:hideMark/>
          </w:tcPr>
          <w:p w14:paraId="595073C1" w14:textId="77777777" w:rsidR="00FA4EDE" w:rsidRPr="004B3397" w:rsidRDefault="00FA4EDE" w:rsidP="00A11C0E">
            <w:pPr>
              <w:pStyle w:val="TAC"/>
              <w:keepNext w:val="0"/>
              <w:keepLines w:val="0"/>
              <w:rPr>
                <w:rFonts w:cs="Arial"/>
                <w:color w:val="000000"/>
                <w:szCs w:val="18"/>
              </w:rPr>
            </w:pPr>
            <w:r w:rsidRPr="004B3397">
              <w:t>1.00</w:t>
            </w:r>
          </w:p>
        </w:tc>
        <w:tc>
          <w:tcPr>
            <w:tcW w:w="530" w:type="pct"/>
            <w:noWrap/>
            <w:hideMark/>
          </w:tcPr>
          <w:p w14:paraId="7E75A500" w14:textId="77777777" w:rsidR="00FA4EDE" w:rsidRPr="004B3397" w:rsidRDefault="00FA4EDE" w:rsidP="00A11C0E">
            <w:pPr>
              <w:pStyle w:val="TAC"/>
              <w:keepNext w:val="0"/>
              <w:keepLines w:val="0"/>
              <w:rPr>
                <w:rFonts w:cs="Arial"/>
                <w:color w:val="000000"/>
                <w:szCs w:val="18"/>
              </w:rPr>
            </w:pPr>
            <w:r w:rsidRPr="004B3397">
              <w:t>0.29</w:t>
            </w:r>
          </w:p>
        </w:tc>
        <w:tc>
          <w:tcPr>
            <w:tcW w:w="529" w:type="pct"/>
            <w:noWrap/>
            <w:hideMark/>
          </w:tcPr>
          <w:p w14:paraId="0247F4CE" w14:textId="77777777" w:rsidR="00FA4EDE" w:rsidRPr="004B3397" w:rsidRDefault="00FA4EDE" w:rsidP="00A11C0E">
            <w:pPr>
              <w:pStyle w:val="TAC"/>
              <w:keepNext w:val="0"/>
              <w:keepLines w:val="0"/>
              <w:rPr>
                <w:rFonts w:cs="Arial"/>
                <w:color w:val="000000"/>
                <w:szCs w:val="18"/>
              </w:rPr>
            </w:pPr>
            <w:r w:rsidRPr="004B3397">
              <w:t>0.49</w:t>
            </w:r>
          </w:p>
        </w:tc>
      </w:tr>
      <w:tr w:rsidR="00FA4EDE" w:rsidRPr="004B3397" w14:paraId="13C3C6EA" w14:textId="77777777" w:rsidTr="0024290A">
        <w:trPr>
          <w:jc w:val="center"/>
        </w:trPr>
        <w:tc>
          <w:tcPr>
            <w:tcW w:w="441" w:type="pct"/>
            <w:noWrap/>
            <w:hideMark/>
          </w:tcPr>
          <w:p w14:paraId="64670D53" w14:textId="77777777" w:rsidR="00FA4EDE" w:rsidRPr="004B3397" w:rsidRDefault="00FA4EDE" w:rsidP="00A11C0E">
            <w:pPr>
              <w:pStyle w:val="TAC"/>
              <w:keepNext w:val="0"/>
              <w:keepLines w:val="0"/>
              <w:rPr>
                <w:rFonts w:cs="Arial"/>
                <w:color w:val="000000"/>
                <w:szCs w:val="18"/>
              </w:rPr>
            </w:pPr>
          </w:p>
        </w:tc>
        <w:tc>
          <w:tcPr>
            <w:tcW w:w="459" w:type="pct"/>
            <w:noWrap/>
            <w:hideMark/>
          </w:tcPr>
          <w:p w14:paraId="60771C3E" w14:textId="77777777" w:rsidR="00FA4EDE" w:rsidRPr="004B3397" w:rsidRDefault="00FA4EDE" w:rsidP="00A11C0E">
            <w:pPr>
              <w:pStyle w:val="TAC"/>
              <w:keepNext w:val="0"/>
              <w:keepLines w:val="0"/>
              <w:rPr>
                <w:rFonts w:cs="Arial"/>
                <w:color w:val="000000"/>
                <w:szCs w:val="18"/>
              </w:rPr>
            </w:pPr>
          </w:p>
        </w:tc>
        <w:tc>
          <w:tcPr>
            <w:tcW w:w="531" w:type="pct"/>
            <w:noWrap/>
            <w:hideMark/>
          </w:tcPr>
          <w:p w14:paraId="5483505D" w14:textId="77777777" w:rsidR="00FA4EDE" w:rsidRPr="004B3397" w:rsidRDefault="00FA4EDE" w:rsidP="00A11C0E">
            <w:pPr>
              <w:pStyle w:val="TAC"/>
              <w:keepNext w:val="0"/>
              <w:keepLines w:val="0"/>
              <w:rPr>
                <w:rFonts w:cs="Arial"/>
                <w:color w:val="000000"/>
                <w:szCs w:val="18"/>
              </w:rPr>
            </w:pPr>
          </w:p>
        </w:tc>
        <w:tc>
          <w:tcPr>
            <w:tcW w:w="553" w:type="pct"/>
            <w:noWrap/>
            <w:hideMark/>
          </w:tcPr>
          <w:p w14:paraId="4CAED175" w14:textId="77777777" w:rsidR="00FA4EDE" w:rsidRPr="004B3397" w:rsidRDefault="00FA4EDE" w:rsidP="00A11C0E">
            <w:pPr>
              <w:pStyle w:val="TAC"/>
              <w:keepNext w:val="0"/>
              <w:keepLines w:val="0"/>
              <w:rPr>
                <w:rFonts w:cs="Arial"/>
                <w:color w:val="000000"/>
                <w:szCs w:val="18"/>
              </w:rPr>
            </w:pPr>
          </w:p>
        </w:tc>
        <w:tc>
          <w:tcPr>
            <w:tcW w:w="511" w:type="pct"/>
            <w:noWrap/>
            <w:hideMark/>
          </w:tcPr>
          <w:p w14:paraId="69A64EE4" w14:textId="77777777" w:rsidR="00FA4EDE" w:rsidRPr="004B3397" w:rsidRDefault="00FA4EDE" w:rsidP="00A11C0E">
            <w:pPr>
              <w:pStyle w:val="TAC"/>
              <w:keepNext w:val="0"/>
              <w:keepLines w:val="0"/>
              <w:rPr>
                <w:rFonts w:cs="Arial"/>
                <w:color w:val="000000"/>
                <w:szCs w:val="18"/>
              </w:rPr>
            </w:pPr>
            <w:r w:rsidRPr="004B3397">
              <w:t>0.90</w:t>
            </w:r>
          </w:p>
        </w:tc>
        <w:tc>
          <w:tcPr>
            <w:tcW w:w="457" w:type="pct"/>
            <w:noWrap/>
            <w:hideMark/>
          </w:tcPr>
          <w:p w14:paraId="2C2D756B" w14:textId="77777777" w:rsidR="00FA4EDE" w:rsidRPr="004B3397" w:rsidRDefault="00FA4EDE" w:rsidP="00A11C0E">
            <w:pPr>
              <w:pStyle w:val="TAC"/>
              <w:keepNext w:val="0"/>
              <w:keepLines w:val="0"/>
              <w:rPr>
                <w:rFonts w:cs="Arial"/>
                <w:color w:val="000000"/>
                <w:szCs w:val="18"/>
              </w:rPr>
            </w:pPr>
            <w:r w:rsidRPr="004B3397">
              <w:t>1.00</w:t>
            </w:r>
          </w:p>
        </w:tc>
        <w:tc>
          <w:tcPr>
            <w:tcW w:w="532" w:type="pct"/>
            <w:noWrap/>
            <w:hideMark/>
          </w:tcPr>
          <w:p w14:paraId="66FE559F" w14:textId="77777777" w:rsidR="00FA4EDE" w:rsidRPr="004B3397" w:rsidRDefault="00FA4EDE" w:rsidP="00A11C0E">
            <w:pPr>
              <w:pStyle w:val="TAC"/>
              <w:keepNext w:val="0"/>
              <w:keepLines w:val="0"/>
              <w:rPr>
                <w:rFonts w:cs="Arial"/>
                <w:color w:val="000000"/>
                <w:szCs w:val="18"/>
              </w:rPr>
            </w:pPr>
            <w:r w:rsidRPr="004B3397">
              <w:t>0.81</w:t>
            </w:r>
          </w:p>
        </w:tc>
        <w:tc>
          <w:tcPr>
            <w:tcW w:w="457" w:type="pct"/>
            <w:noWrap/>
            <w:hideMark/>
          </w:tcPr>
          <w:p w14:paraId="4627A71A" w14:textId="77777777" w:rsidR="00FA4EDE" w:rsidRPr="004B3397" w:rsidRDefault="00FA4EDE" w:rsidP="00A11C0E">
            <w:pPr>
              <w:pStyle w:val="TAC"/>
              <w:keepNext w:val="0"/>
              <w:keepLines w:val="0"/>
              <w:rPr>
                <w:rFonts w:cs="Arial"/>
                <w:color w:val="000000"/>
                <w:szCs w:val="18"/>
              </w:rPr>
            </w:pPr>
            <w:r w:rsidRPr="004B3397">
              <w:t>1.00</w:t>
            </w:r>
          </w:p>
        </w:tc>
        <w:tc>
          <w:tcPr>
            <w:tcW w:w="530" w:type="pct"/>
            <w:noWrap/>
            <w:hideMark/>
          </w:tcPr>
          <w:p w14:paraId="7A427153" w14:textId="77777777" w:rsidR="00FA4EDE" w:rsidRPr="004B3397" w:rsidRDefault="00FA4EDE" w:rsidP="00A11C0E">
            <w:pPr>
              <w:pStyle w:val="TAC"/>
              <w:keepNext w:val="0"/>
              <w:keepLines w:val="0"/>
              <w:rPr>
                <w:rFonts w:cs="Arial"/>
                <w:color w:val="000000"/>
                <w:szCs w:val="18"/>
              </w:rPr>
            </w:pPr>
            <w:r w:rsidRPr="004B3397">
              <w:t>0.00</w:t>
            </w:r>
          </w:p>
        </w:tc>
        <w:tc>
          <w:tcPr>
            <w:tcW w:w="529" w:type="pct"/>
            <w:noWrap/>
            <w:hideMark/>
          </w:tcPr>
          <w:p w14:paraId="62027808" w14:textId="77777777" w:rsidR="00FA4EDE" w:rsidRPr="004B3397" w:rsidRDefault="00FA4EDE" w:rsidP="00A11C0E">
            <w:pPr>
              <w:pStyle w:val="TAC"/>
              <w:keepNext w:val="0"/>
              <w:keepLines w:val="0"/>
              <w:rPr>
                <w:rFonts w:cs="Arial"/>
                <w:color w:val="000000"/>
                <w:szCs w:val="18"/>
              </w:rPr>
            </w:pPr>
            <w:r w:rsidRPr="004B3397">
              <w:t>0.35</w:t>
            </w:r>
          </w:p>
        </w:tc>
      </w:tr>
      <w:tr w:rsidR="00FA4EDE" w:rsidRPr="004B3397" w14:paraId="3A9B30EE" w14:textId="77777777" w:rsidTr="0024290A">
        <w:trPr>
          <w:jc w:val="center"/>
        </w:trPr>
        <w:tc>
          <w:tcPr>
            <w:tcW w:w="441" w:type="pct"/>
            <w:noWrap/>
            <w:hideMark/>
          </w:tcPr>
          <w:p w14:paraId="58B2CA16" w14:textId="77777777" w:rsidR="00FA4EDE" w:rsidRPr="004B3397" w:rsidRDefault="00FA4EDE" w:rsidP="00A11C0E">
            <w:pPr>
              <w:pStyle w:val="TAC"/>
              <w:keepNext w:val="0"/>
              <w:keepLines w:val="0"/>
              <w:rPr>
                <w:rFonts w:cs="Arial"/>
                <w:color w:val="000000"/>
                <w:szCs w:val="18"/>
              </w:rPr>
            </w:pPr>
          </w:p>
        </w:tc>
        <w:tc>
          <w:tcPr>
            <w:tcW w:w="459" w:type="pct"/>
            <w:noWrap/>
            <w:hideMark/>
          </w:tcPr>
          <w:p w14:paraId="5DFF87FB" w14:textId="77777777" w:rsidR="00FA4EDE" w:rsidRPr="004B3397" w:rsidRDefault="00FA4EDE" w:rsidP="00A11C0E">
            <w:pPr>
              <w:pStyle w:val="TAC"/>
              <w:keepNext w:val="0"/>
              <w:keepLines w:val="0"/>
              <w:rPr>
                <w:rFonts w:cs="Arial"/>
                <w:color w:val="000000"/>
                <w:szCs w:val="18"/>
              </w:rPr>
            </w:pPr>
          </w:p>
        </w:tc>
        <w:tc>
          <w:tcPr>
            <w:tcW w:w="531" w:type="pct"/>
            <w:noWrap/>
            <w:hideMark/>
          </w:tcPr>
          <w:p w14:paraId="2F1087CB" w14:textId="77777777" w:rsidR="00FA4EDE" w:rsidRPr="004B3397" w:rsidRDefault="00FA4EDE" w:rsidP="00A11C0E">
            <w:pPr>
              <w:pStyle w:val="TAC"/>
              <w:keepNext w:val="0"/>
              <w:keepLines w:val="0"/>
              <w:rPr>
                <w:rFonts w:cs="Arial"/>
                <w:color w:val="000000"/>
                <w:szCs w:val="18"/>
              </w:rPr>
            </w:pPr>
          </w:p>
        </w:tc>
        <w:tc>
          <w:tcPr>
            <w:tcW w:w="553" w:type="pct"/>
            <w:noWrap/>
            <w:hideMark/>
          </w:tcPr>
          <w:p w14:paraId="283647E5" w14:textId="77777777" w:rsidR="00FA4EDE" w:rsidRPr="004B3397" w:rsidRDefault="00FA4EDE" w:rsidP="00A11C0E">
            <w:pPr>
              <w:pStyle w:val="TAC"/>
              <w:keepNext w:val="0"/>
              <w:keepLines w:val="0"/>
              <w:rPr>
                <w:rFonts w:cs="Arial"/>
                <w:color w:val="000000"/>
                <w:szCs w:val="18"/>
              </w:rPr>
            </w:pPr>
          </w:p>
        </w:tc>
        <w:tc>
          <w:tcPr>
            <w:tcW w:w="511" w:type="pct"/>
            <w:noWrap/>
            <w:hideMark/>
          </w:tcPr>
          <w:p w14:paraId="4570EB2A" w14:textId="77777777" w:rsidR="00FA4EDE" w:rsidRPr="004B3397" w:rsidRDefault="00FA4EDE" w:rsidP="00A11C0E">
            <w:pPr>
              <w:pStyle w:val="TAC"/>
              <w:keepNext w:val="0"/>
              <w:keepLines w:val="0"/>
              <w:rPr>
                <w:rFonts w:cs="Arial"/>
                <w:color w:val="000000"/>
                <w:szCs w:val="18"/>
              </w:rPr>
            </w:pPr>
          </w:p>
        </w:tc>
        <w:tc>
          <w:tcPr>
            <w:tcW w:w="457" w:type="pct"/>
            <w:noWrap/>
            <w:hideMark/>
          </w:tcPr>
          <w:p w14:paraId="17FA9555" w14:textId="77777777" w:rsidR="00FA4EDE" w:rsidRPr="004B3397" w:rsidRDefault="00FA4EDE" w:rsidP="00A11C0E">
            <w:pPr>
              <w:pStyle w:val="TAC"/>
              <w:keepNext w:val="0"/>
              <w:keepLines w:val="0"/>
              <w:rPr>
                <w:rFonts w:cs="Arial"/>
                <w:color w:val="000000"/>
                <w:szCs w:val="18"/>
              </w:rPr>
            </w:pPr>
          </w:p>
        </w:tc>
        <w:tc>
          <w:tcPr>
            <w:tcW w:w="532" w:type="pct"/>
            <w:noWrap/>
            <w:hideMark/>
          </w:tcPr>
          <w:p w14:paraId="033FA703" w14:textId="77777777" w:rsidR="00FA4EDE" w:rsidRPr="004B3397" w:rsidRDefault="00FA4EDE" w:rsidP="00A11C0E">
            <w:pPr>
              <w:pStyle w:val="TAC"/>
              <w:keepNext w:val="0"/>
              <w:keepLines w:val="0"/>
              <w:rPr>
                <w:rFonts w:cs="Arial"/>
                <w:color w:val="000000"/>
                <w:szCs w:val="18"/>
              </w:rPr>
            </w:pPr>
            <w:r w:rsidRPr="004B3397">
              <w:t>0.77</w:t>
            </w:r>
          </w:p>
        </w:tc>
        <w:tc>
          <w:tcPr>
            <w:tcW w:w="457" w:type="pct"/>
            <w:noWrap/>
            <w:hideMark/>
          </w:tcPr>
          <w:p w14:paraId="3BF6DC5B" w14:textId="77777777" w:rsidR="00FA4EDE" w:rsidRPr="004B3397" w:rsidRDefault="00FA4EDE" w:rsidP="00A11C0E">
            <w:pPr>
              <w:pStyle w:val="TAC"/>
              <w:keepNext w:val="0"/>
              <w:keepLines w:val="0"/>
              <w:rPr>
                <w:rFonts w:cs="Arial"/>
                <w:color w:val="000000"/>
                <w:szCs w:val="18"/>
              </w:rPr>
            </w:pPr>
            <w:r w:rsidRPr="004B3397">
              <w:t>0.97</w:t>
            </w:r>
          </w:p>
        </w:tc>
        <w:tc>
          <w:tcPr>
            <w:tcW w:w="530" w:type="pct"/>
            <w:noWrap/>
            <w:hideMark/>
          </w:tcPr>
          <w:p w14:paraId="087066BB" w14:textId="77777777" w:rsidR="00FA4EDE" w:rsidRPr="004B3397" w:rsidRDefault="00FA4EDE" w:rsidP="00A11C0E">
            <w:pPr>
              <w:pStyle w:val="TAC"/>
              <w:keepNext w:val="0"/>
              <w:keepLines w:val="0"/>
              <w:rPr>
                <w:rFonts w:cs="Arial"/>
                <w:color w:val="000000"/>
                <w:szCs w:val="18"/>
              </w:rPr>
            </w:pPr>
            <w:r w:rsidRPr="004B3397">
              <w:t>0.04</w:t>
            </w:r>
          </w:p>
        </w:tc>
        <w:tc>
          <w:tcPr>
            <w:tcW w:w="529" w:type="pct"/>
            <w:noWrap/>
            <w:hideMark/>
          </w:tcPr>
          <w:p w14:paraId="5B21CBFB" w14:textId="77777777" w:rsidR="00FA4EDE" w:rsidRPr="004B3397" w:rsidRDefault="00FA4EDE" w:rsidP="00A11C0E">
            <w:pPr>
              <w:pStyle w:val="TAC"/>
              <w:keepNext w:val="0"/>
              <w:keepLines w:val="0"/>
              <w:rPr>
                <w:rFonts w:cs="Arial"/>
                <w:color w:val="000000"/>
                <w:szCs w:val="18"/>
              </w:rPr>
            </w:pPr>
            <w:r w:rsidRPr="004B3397">
              <w:t>0.44</w:t>
            </w:r>
          </w:p>
        </w:tc>
      </w:tr>
      <w:tr w:rsidR="00FA4EDE" w:rsidRPr="004B3397" w14:paraId="73A04358" w14:textId="77777777" w:rsidTr="0024290A">
        <w:trPr>
          <w:jc w:val="center"/>
        </w:trPr>
        <w:tc>
          <w:tcPr>
            <w:tcW w:w="441" w:type="pct"/>
            <w:noWrap/>
            <w:hideMark/>
          </w:tcPr>
          <w:p w14:paraId="6EB0DEA5" w14:textId="77777777" w:rsidR="00FA4EDE" w:rsidRPr="004B3397" w:rsidRDefault="00FA4EDE" w:rsidP="00A11C0E">
            <w:pPr>
              <w:pStyle w:val="TAC"/>
              <w:keepNext w:val="0"/>
              <w:keepLines w:val="0"/>
              <w:rPr>
                <w:rFonts w:cs="Arial"/>
                <w:color w:val="000000"/>
                <w:szCs w:val="18"/>
              </w:rPr>
            </w:pPr>
          </w:p>
        </w:tc>
        <w:tc>
          <w:tcPr>
            <w:tcW w:w="459" w:type="pct"/>
            <w:noWrap/>
            <w:hideMark/>
          </w:tcPr>
          <w:p w14:paraId="125A4506" w14:textId="77777777" w:rsidR="00FA4EDE" w:rsidRPr="004B3397" w:rsidRDefault="00FA4EDE" w:rsidP="00A11C0E">
            <w:pPr>
              <w:pStyle w:val="TAC"/>
              <w:keepNext w:val="0"/>
              <w:keepLines w:val="0"/>
              <w:rPr>
                <w:rFonts w:cs="Arial"/>
                <w:color w:val="000000"/>
                <w:szCs w:val="18"/>
              </w:rPr>
            </w:pPr>
          </w:p>
        </w:tc>
        <w:tc>
          <w:tcPr>
            <w:tcW w:w="531" w:type="pct"/>
            <w:noWrap/>
            <w:hideMark/>
          </w:tcPr>
          <w:p w14:paraId="2C16AC01" w14:textId="77777777" w:rsidR="00FA4EDE" w:rsidRPr="004B3397" w:rsidRDefault="00FA4EDE" w:rsidP="00A11C0E">
            <w:pPr>
              <w:pStyle w:val="TAC"/>
              <w:keepNext w:val="0"/>
              <w:keepLines w:val="0"/>
              <w:rPr>
                <w:rFonts w:cs="Arial"/>
                <w:color w:val="000000"/>
                <w:szCs w:val="18"/>
              </w:rPr>
            </w:pPr>
          </w:p>
        </w:tc>
        <w:tc>
          <w:tcPr>
            <w:tcW w:w="553" w:type="pct"/>
            <w:noWrap/>
            <w:hideMark/>
          </w:tcPr>
          <w:p w14:paraId="7CD17E5F" w14:textId="77777777" w:rsidR="00FA4EDE" w:rsidRPr="004B3397" w:rsidRDefault="00FA4EDE" w:rsidP="00A11C0E">
            <w:pPr>
              <w:pStyle w:val="TAC"/>
              <w:keepNext w:val="0"/>
              <w:keepLines w:val="0"/>
              <w:rPr>
                <w:rFonts w:cs="Arial"/>
                <w:color w:val="000000"/>
                <w:szCs w:val="18"/>
              </w:rPr>
            </w:pPr>
          </w:p>
        </w:tc>
        <w:tc>
          <w:tcPr>
            <w:tcW w:w="511" w:type="pct"/>
            <w:noWrap/>
            <w:hideMark/>
          </w:tcPr>
          <w:p w14:paraId="0BEA04D1" w14:textId="77777777" w:rsidR="00FA4EDE" w:rsidRPr="004B3397" w:rsidRDefault="00FA4EDE" w:rsidP="00A11C0E">
            <w:pPr>
              <w:pStyle w:val="TAC"/>
              <w:keepNext w:val="0"/>
              <w:keepLines w:val="0"/>
              <w:rPr>
                <w:rFonts w:cs="Arial"/>
                <w:color w:val="000000"/>
                <w:szCs w:val="18"/>
              </w:rPr>
            </w:pPr>
          </w:p>
        </w:tc>
        <w:tc>
          <w:tcPr>
            <w:tcW w:w="457" w:type="pct"/>
            <w:noWrap/>
            <w:hideMark/>
          </w:tcPr>
          <w:p w14:paraId="2BC7749C" w14:textId="77777777" w:rsidR="00FA4EDE" w:rsidRPr="004B3397" w:rsidRDefault="00FA4EDE" w:rsidP="00A11C0E">
            <w:pPr>
              <w:pStyle w:val="TAC"/>
              <w:keepNext w:val="0"/>
              <w:keepLines w:val="0"/>
              <w:rPr>
                <w:rFonts w:cs="Arial"/>
                <w:color w:val="000000"/>
                <w:szCs w:val="18"/>
              </w:rPr>
            </w:pPr>
          </w:p>
        </w:tc>
        <w:tc>
          <w:tcPr>
            <w:tcW w:w="532" w:type="pct"/>
            <w:noWrap/>
            <w:hideMark/>
          </w:tcPr>
          <w:p w14:paraId="1DD13E5E" w14:textId="77777777" w:rsidR="00FA4EDE" w:rsidRPr="004B3397" w:rsidRDefault="00FA4EDE" w:rsidP="00A11C0E">
            <w:pPr>
              <w:pStyle w:val="TAC"/>
              <w:keepNext w:val="0"/>
              <w:keepLines w:val="0"/>
              <w:rPr>
                <w:rFonts w:cs="Arial"/>
                <w:color w:val="000000"/>
                <w:szCs w:val="18"/>
              </w:rPr>
            </w:pPr>
            <w:r w:rsidRPr="004B3397">
              <w:t>0.56</w:t>
            </w:r>
          </w:p>
        </w:tc>
        <w:tc>
          <w:tcPr>
            <w:tcW w:w="457" w:type="pct"/>
            <w:noWrap/>
            <w:hideMark/>
          </w:tcPr>
          <w:p w14:paraId="7F5270BD" w14:textId="77777777" w:rsidR="00FA4EDE" w:rsidRPr="004B3397" w:rsidRDefault="00FA4EDE" w:rsidP="00A11C0E">
            <w:pPr>
              <w:pStyle w:val="TAC"/>
              <w:keepNext w:val="0"/>
              <w:keepLines w:val="0"/>
              <w:rPr>
                <w:rFonts w:cs="Arial"/>
                <w:color w:val="000000"/>
                <w:szCs w:val="18"/>
              </w:rPr>
            </w:pPr>
            <w:r w:rsidRPr="004B3397">
              <w:t>0.76</w:t>
            </w:r>
          </w:p>
        </w:tc>
        <w:tc>
          <w:tcPr>
            <w:tcW w:w="530" w:type="pct"/>
            <w:noWrap/>
            <w:hideMark/>
          </w:tcPr>
          <w:p w14:paraId="18BC05A3" w14:textId="77777777" w:rsidR="00FA4EDE" w:rsidRPr="004B3397" w:rsidRDefault="00FA4EDE" w:rsidP="00A11C0E">
            <w:pPr>
              <w:pStyle w:val="TAC"/>
              <w:keepNext w:val="0"/>
              <w:keepLines w:val="0"/>
              <w:rPr>
                <w:rFonts w:cs="Arial"/>
                <w:color w:val="000000"/>
                <w:szCs w:val="18"/>
              </w:rPr>
            </w:pPr>
            <w:r w:rsidRPr="004B3397">
              <w:t>0.52</w:t>
            </w:r>
          </w:p>
        </w:tc>
        <w:tc>
          <w:tcPr>
            <w:tcW w:w="529" w:type="pct"/>
            <w:noWrap/>
            <w:hideMark/>
          </w:tcPr>
          <w:p w14:paraId="0031052D" w14:textId="77777777" w:rsidR="00FA4EDE" w:rsidRPr="004B3397" w:rsidRDefault="00FA4EDE" w:rsidP="00A11C0E">
            <w:pPr>
              <w:pStyle w:val="TAC"/>
              <w:keepNext w:val="0"/>
              <w:keepLines w:val="0"/>
              <w:rPr>
                <w:rFonts w:cs="Arial"/>
                <w:color w:val="000000"/>
                <w:szCs w:val="18"/>
              </w:rPr>
            </w:pPr>
            <w:r w:rsidRPr="004B3397">
              <w:t>0.72</w:t>
            </w:r>
          </w:p>
        </w:tc>
      </w:tr>
      <w:tr w:rsidR="00FA4EDE" w:rsidRPr="004B3397" w14:paraId="31E715D3" w14:textId="77777777" w:rsidTr="0024290A">
        <w:trPr>
          <w:jc w:val="center"/>
        </w:trPr>
        <w:tc>
          <w:tcPr>
            <w:tcW w:w="441" w:type="pct"/>
            <w:noWrap/>
            <w:hideMark/>
          </w:tcPr>
          <w:p w14:paraId="6644896B" w14:textId="77777777" w:rsidR="00FA4EDE" w:rsidRPr="004B3397" w:rsidRDefault="00FA4EDE" w:rsidP="00A11C0E">
            <w:pPr>
              <w:pStyle w:val="TAC"/>
              <w:keepNext w:val="0"/>
              <w:keepLines w:val="0"/>
              <w:rPr>
                <w:rFonts w:cs="Arial"/>
                <w:color w:val="000000"/>
                <w:szCs w:val="18"/>
              </w:rPr>
            </w:pPr>
          </w:p>
        </w:tc>
        <w:tc>
          <w:tcPr>
            <w:tcW w:w="459" w:type="pct"/>
            <w:noWrap/>
            <w:hideMark/>
          </w:tcPr>
          <w:p w14:paraId="6E58BF3C" w14:textId="77777777" w:rsidR="00FA4EDE" w:rsidRPr="004B3397" w:rsidRDefault="00FA4EDE" w:rsidP="00A11C0E">
            <w:pPr>
              <w:pStyle w:val="TAC"/>
              <w:keepNext w:val="0"/>
              <w:keepLines w:val="0"/>
              <w:rPr>
                <w:rFonts w:cs="Arial"/>
                <w:color w:val="000000"/>
                <w:szCs w:val="18"/>
              </w:rPr>
            </w:pPr>
          </w:p>
        </w:tc>
        <w:tc>
          <w:tcPr>
            <w:tcW w:w="531" w:type="pct"/>
            <w:noWrap/>
            <w:hideMark/>
          </w:tcPr>
          <w:p w14:paraId="5DAD5A2E" w14:textId="77777777" w:rsidR="00FA4EDE" w:rsidRPr="004B3397" w:rsidRDefault="00FA4EDE" w:rsidP="00A11C0E">
            <w:pPr>
              <w:pStyle w:val="TAC"/>
              <w:keepNext w:val="0"/>
              <w:keepLines w:val="0"/>
              <w:rPr>
                <w:rFonts w:cs="Arial"/>
                <w:color w:val="000000"/>
                <w:szCs w:val="18"/>
              </w:rPr>
            </w:pPr>
          </w:p>
        </w:tc>
        <w:tc>
          <w:tcPr>
            <w:tcW w:w="553" w:type="pct"/>
            <w:noWrap/>
            <w:hideMark/>
          </w:tcPr>
          <w:p w14:paraId="5E697A70" w14:textId="77777777" w:rsidR="00FA4EDE" w:rsidRPr="004B3397" w:rsidRDefault="00FA4EDE" w:rsidP="00A11C0E">
            <w:pPr>
              <w:pStyle w:val="TAC"/>
              <w:keepNext w:val="0"/>
              <w:keepLines w:val="0"/>
              <w:rPr>
                <w:rFonts w:cs="Arial"/>
                <w:color w:val="000000"/>
                <w:szCs w:val="18"/>
              </w:rPr>
            </w:pPr>
          </w:p>
        </w:tc>
        <w:tc>
          <w:tcPr>
            <w:tcW w:w="511" w:type="pct"/>
            <w:noWrap/>
            <w:hideMark/>
          </w:tcPr>
          <w:p w14:paraId="0F8B11D4" w14:textId="77777777" w:rsidR="00FA4EDE" w:rsidRPr="004B3397" w:rsidRDefault="00FA4EDE" w:rsidP="00A11C0E">
            <w:pPr>
              <w:pStyle w:val="TAC"/>
              <w:keepNext w:val="0"/>
              <w:keepLines w:val="0"/>
              <w:rPr>
                <w:rFonts w:cs="Arial"/>
                <w:color w:val="000000"/>
                <w:szCs w:val="18"/>
              </w:rPr>
            </w:pPr>
          </w:p>
        </w:tc>
        <w:tc>
          <w:tcPr>
            <w:tcW w:w="457" w:type="pct"/>
            <w:noWrap/>
            <w:hideMark/>
          </w:tcPr>
          <w:p w14:paraId="65379E25" w14:textId="77777777" w:rsidR="00FA4EDE" w:rsidRPr="004B3397" w:rsidRDefault="00FA4EDE" w:rsidP="00A11C0E">
            <w:pPr>
              <w:pStyle w:val="TAC"/>
              <w:keepNext w:val="0"/>
              <w:keepLines w:val="0"/>
              <w:rPr>
                <w:rFonts w:cs="Arial"/>
                <w:color w:val="000000"/>
                <w:szCs w:val="18"/>
              </w:rPr>
            </w:pPr>
          </w:p>
        </w:tc>
        <w:tc>
          <w:tcPr>
            <w:tcW w:w="532" w:type="pct"/>
            <w:noWrap/>
            <w:hideMark/>
          </w:tcPr>
          <w:p w14:paraId="21BAF11F" w14:textId="77777777" w:rsidR="00FA4EDE" w:rsidRPr="004B3397" w:rsidRDefault="00FA4EDE" w:rsidP="00A11C0E">
            <w:pPr>
              <w:pStyle w:val="TAC"/>
              <w:keepNext w:val="0"/>
              <w:keepLines w:val="0"/>
              <w:rPr>
                <w:rFonts w:cs="Arial"/>
                <w:color w:val="000000"/>
                <w:szCs w:val="18"/>
              </w:rPr>
            </w:pPr>
            <w:r w:rsidRPr="004B3397">
              <w:t>0.34</w:t>
            </w:r>
          </w:p>
        </w:tc>
        <w:tc>
          <w:tcPr>
            <w:tcW w:w="457" w:type="pct"/>
            <w:noWrap/>
            <w:hideMark/>
          </w:tcPr>
          <w:p w14:paraId="1BC0F985" w14:textId="77777777" w:rsidR="00FA4EDE" w:rsidRPr="004B3397" w:rsidRDefault="00FA4EDE" w:rsidP="00A11C0E">
            <w:pPr>
              <w:pStyle w:val="TAC"/>
              <w:keepNext w:val="0"/>
              <w:keepLines w:val="0"/>
              <w:rPr>
                <w:rFonts w:cs="Arial"/>
                <w:color w:val="000000"/>
                <w:szCs w:val="18"/>
              </w:rPr>
            </w:pPr>
            <w:r w:rsidRPr="004B3397">
              <w:t>0.54</w:t>
            </w:r>
          </w:p>
        </w:tc>
        <w:tc>
          <w:tcPr>
            <w:tcW w:w="530" w:type="pct"/>
            <w:noWrap/>
            <w:hideMark/>
          </w:tcPr>
          <w:p w14:paraId="55313330" w14:textId="77777777" w:rsidR="00FA4EDE" w:rsidRPr="004B3397" w:rsidRDefault="00FA4EDE" w:rsidP="00A11C0E">
            <w:pPr>
              <w:pStyle w:val="TAC"/>
              <w:keepNext w:val="0"/>
              <w:keepLines w:val="0"/>
              <w:rPr>
                <w:rFonts w:cs="Arial"/>
                <w:color w:val="000000"/>
                <w:szCs w:val="18"/>
              </w:rPr>
            </w:pPr>
            <w:r w:rsidRPr="004B3397">
              <w:t>0.84</w:t>
            </w:r>
          </w:p>
        </w:tc>
        <w:tc>
          <w:tcPr>
            <w:tcW w:w="529" w:type="pct"/>
            <w:noWrap/>
            <w:hideMark/>
          </w:tcPr>
          <w:p w14:paraId="5B85AA67" w14:textId="77777777" w:rsidR="00FA4EDE" w:rsidRPr="004B3397" w:rsidRDefault="00FA4EDE" w:rsidP="00A11C0E">
            <w:pPr>
              <w:pStyle w:val="TAC"/>
              <w:keepNext w:val="0"/>
              <w:keepLines w:val="0"/>
              <w:rPr>
                <w:rFonts w:cs="Arial"/>
                <w:color w:val="000000"/>
                <w:szCs w:val="18"/>
              </w:rPr>
            </w:pPr>
            <w:r w:rsidRPr="004B3397">
              <w:t>1.00</w:t>
            </w:r>
          </w:p>
        </w:tc>
      </w:tr>
      <w:tr w:rsidR="00FA4EDE" w:rsidRPr="004B3397" w14:paraId="17EB97D4" w14:textId="77777777" w:rsidTr="0024290A">
        <w:trPr>
          <w:jc w:val="center"/>
        </w:trPr>
        <w:tc>
          <w:tcPr>
            <w:tcW w:w="441" w:type="pct"/>
            <w:noWrap/>
            <w:hideMark/>
          </w:tcPr>
          <w:p w14:paraId="093D026B" w14:textId="77777777" w:rsidR="00FA4EDE" w:rsidRPr="004B3397" w:rsidRDefault="00FA4EDE" w:rsidP="00A11C0E">
            <w:pPr>
              <w:pStyle w:val="TAC"/>
              <w:keepNext w:val="0"/>
              <w:keepLines w:val="0"/>
              <w:rPr>
                <w:rFonts w:cs="Arial"/>
                <w:color w:val="000000"/>
                <w:szCs w:val="18"/>
              </w:rPr>
            </w:pPr>
          </w:p>
        </w:tc>
        <w:tc>
          <w:tcPr>
            <w:tcW w:w="459" w:type="pct"/>
            <w:noWrap/>
            <w:hideMark/>
          </w:tcPr>
          <w:p w14:paraId="04927048" w14:textId="77777777" w:rsidR="00FA4EDE" w:rsidRPr="004B3397" w:rsidRDefault="00FA4EDE" w:rsidP="00A11C0E">
            <w:pPr>
              <w:pStyle w:val="TAC"/>
              <w:keepNext w:val="0"/>
              <w:keepLines w:val="0"/>
              <w:rPr>
                <w:rFonts w:cs="Arial"/>
                <w:color w:val="000000"/>
                <w:szCs w:val="18"/>
              </w:rPr>
            </w:pPr>
          </w:p>
        </w:tc>
        <w:tc>
          <w:tcPr>
            <w:tcW w:w="531" w:type="pct"/>
            <w:noWrap/>
            <w:hideMark/>
          </w:tcPr>
          <w:p w14:paraId="00EA307C" w14:textId="77777777" w:rsidR="00FA4EDE" w:rsidRPr="004B3397" w:rsidRDefault="00FA4EDE" w:rsidP="00A11C0E">
            <w:pPr>
              <w:pStyle w:val="TAC"/>
              <w:keepNext w:val="0"/>
              <w:keepLines w:val="0"/>
              <w:rPr>
                <w:rFonts w:cs="Arial"/>
                <w:color w:val="000000"/>
                <w:szCs w:val="18"/>
              </w:rPr>
            </w:pPr>
          </w:p>
        </w:tc>
        <w:tc>
          <w:tcPr>
            <w:tcW w:w="553" w:type="pct"/>
            <w:noWrap/>
            <w:hideMark/>
          </w:tcPr>
          <w:p w14:paraId="3352AC9C" w14:textId="77777777" w:rsidR="00FA4EDE" w:rsidRPr="004B3397" w:rsidRDefault="00FA4EDE" w:rsidP="00A11C0E">
            <w:pPr>
              <w:pStyle w:val="TAC"/>
              <w:keepNext w:val="0"/>
              <w:keepLines w:val="0"/>
              <w:rPr>
                <w:rFonts w:cs="Arial"/>
                <w:color w:val="000000"/>
                <w:szCs w:val="18"/>
              </w:rPr>
            </w:pPr>
          </w:p>
        </w:tc>
        <w:tc>
          <w:tcPr>
            <w:tcW w:w="511" w:type="pct"/>
            <w:noWrap/>
            <w:hideMark/>
          </w:tcPr>
          <w:p w14:paraId="05B4B2EB" w14:textId="77777777" w:rsidR="00FA4EDE" w:rsidRPr="004B3397" w:rsidRDefault="00FA4EDE" w:rsidP="00A11C0E">
            <w:pPr>
              <w:pStyle w:val="TAC"/>
              <w:keepNext w:val="0"/>
              <w:keepLines w:val="0"/>
              <w:rPr>
                <w:rFonts w:cs="Arial"/>
                <w:color w:val="000000"/>
                <w:szCs w:val="18"/>
              </w:rPr>
            </w:pPr>
          </w:p>
        </w:tc>
        <w:tc>
          <w:tcPr>
            <w:tcW w:w="457" w:type="pct"/>
            <w:noWrap/>
            <w:hideMark/>
          </w:tcPr>
          <w:p w14:paraId="0040A2FA" w14:textId="77777777" w:rsidR="00FA4EDE" w:rsidRPr="004B3397" w:rsidRDefault="00FA4EDE" w:rsidP="00A11C0E">
            <w:pPr>
              <w:pStyle w:val="TAC"/>
              <w:keepNext w:val="0"/>
              <w:keepLines w:val="0"/>
              <w:rPr>
                <w:rFonts w:cs="Arial"/>
                <w:color w:val="000000"/>
                <w:szCs w:val="18"/>
              </w:rPr>
            </w:pPr>
          </w:p>
        </w:tc>
        <w:tc>
          <w:tcPr>
            <w:tcW w:w="532" w:type="pct"/>
            <w:noWrap/>
            <w:hideMark/>
          </w:tcPr>
          <w:p w14:paraId="4AB8F220" w14:textId="77777777" w:rsidR="00FA4EDE" w:rsidRPr="004B3397" w:rsidRDefault="00FA4EDE" w:rsidP="00A11C0E">
            <w:pPr>
              <w:pStyle w:val="TAC"/>
              <w:keepNext w:val="0"/>
              <w:keepLines w:val="0"/>
              <w:rPr>
                <w:rFonts w:cs="Arial"/>
                <w:color w:val="000000"/>
                <w:szCs w:val="18"/>
              </w:rPr>
            </w:pPr>
            <w:r w:rsidRPr="004B3397">
              <w:t>0.10</w:t>
            </w:r>
          </w:p>
        </w:tc>
        <w:tc>
          <w:tcPr>
            <w:tcW w:w="457" w:type="pct"/>
            <w:noWrap/>
            <w:hideMark/>
          </w:tcPr>
          <w:p w14:paraId="342D98A5" w14:textId="77777777" w:rsidR="00FA4EDE" w:rsidRPr="004B3397" w:rsidRDefault="00FA4EDE" w:rsidP="00A11C0E">
            <w:pPr>
              <w:pStyle w:val="TAC"/>
              <w:keepNext w:val="0"/>
              <w:keepLines w:val="0"/>
              <w:rPr>
                <w:rFonts w:cs="Arial"/>
                <w:color w:val="000000"/>
                <w:szCs w:val="18"/>
              </w:rPr>
            </w:pPr>
            <w:r w:rsidRPr="004B3397">
              <w:t>0.50</w:t>
            </w:r>
          </w:p>
        </w:tc>
        <w:tc>
          <w:tcPr>
            <w:tcW w:w="530" w:type="pct"/>
            <w:noWrap/>
            <w:hideMark/>
          </w:tcPr>
          <w:p w14:paraId="5445C868" w14:textId="77777777" w:rsidR="00FA4EDE" w:rsidRPr="004B3397" w:rsidRDefault="00FA4EDE" w:rsidP="00A11C0E">
            <w:pPr>
              <w:pStyle w:val="TAC"/>
              <w:keepNext w:val="0"/>
              <w:keepLines w:val="0"/>
              <w:rPr>
                <w:rFonts w:cs="Arial"/>
                <w:color w:val="000000"/>
                <w:szCs w:val="18"/>
              </w:rPr>
            </w:pPr>
          </w:p>
        </w:tc>
        <w:tc>
          <w:tcPr>
            <w:tcW w:w="529" w:type="pct"/>
            <w:noWrap/>
            <w:hideMark/>
          </w:tcPr>
          <w:p w14:paraId="14262F27" w14:textId="77777777" w:rsidR="00FA4EDE" w:rsidRPr="004B3397" w:rsidRDefault="00FA4EDE" w:rsidP="00A11C0E">
            <w:pPr>
              <w:pStyle w:val="TAC"/>
              <w:keepNext w:val="0"/>
              <w:keepLines w:val="0"/>
              <w:rPr>
                <w:rFonts w:cs="Arial"/>
                <w:color w:val="000000"/>
                <w:szCs w:val="18"/>
              </w:rPr>
            </w:pPr>
          </w:p>
        </w:tc>
      </w:tr>
      <w:tr w:rsidR="00FA4EDE" w:rsidRPr="004B3397" w14:paraId="0C6BB541" w14:textId="77777777" w:rsidTr="0024290A">
        <w:trPr>
          <w:jc w:val="center"/>
        </w:trPr>
        <w:tc>
          <w:tcPr>
            <w:tcW w:w="441" w:type="pct"/>
            <w:noWrap/>
            <w:hideMark/>
          </w:tcPr>
          <w:p w14:paraId="442C5D62" w14:textId="77777777" w:rsidR="00FA4EDE" w:rsidRPr="004B3397" w:rsidRDefault="00FA4EDE" w:rsidP="00A11C0E">
            <w:pPr>
              <w:pStyle w:val="TAC"/>
              <w:keepNext w:val="0"/>
              <w:keepLines w:val="0"/>
              <w:rPr>
                <w:rFonts w:cs="Arial"/>
                <w:color w:val="000000"/>
                <w:szCs w:val="18"/>
              </w:rPr>
            </w:pPr>
          </w:p>
        </w:tc>
        <w:tc>
          <w:tcPr>
            <w:tcW w:w="459" w:type="pct"/>
            <w:noWrap/>
            <w:hideMark/>
          </w:tcPr>
          <w:p w14:paraId="7507495F" w14:textId="77777777" w:rsidR="00FA4EDE" w:rsidRPr="004B3397" w:rsidRDefault="00FA4EDE" w:rsidP="00A11C0E">
            <w:pPr>
              <w:pStyle w:val="TAC"/>
              <w:keepNext w:val="0"/>
              <w:keepLines w:val="0"/>
              <w:rPr>
                <w:rFonts w:cs="Arial"/>
                <w:color w:val="000000"/>
                <w:szCs w:val="18"/>
              </w:rPr>
            </w:pPr>
          </w:p>
        </w:tc>
        <w:tc>
          <w:tcPr>
            <w:tcW w:w="531" w:type="pct"/>
            <w:noWrap/>
            <w:hideMark/>
          </w:tcPr>
          <w:p w14:paraId="3396BA5F" w14:textId="77777777" w:rsidR="00FA4EDE" w:rsidRPr="004B3397" w:rsidRDefault="00FA4EDE" w:rsidP="00A11C0E">
            <w:pPr>
              <w:pStyle w:val="TAC"/>
              <w:keepNext w:val="0"/>
              <w:keepLines w:val="0"/>
              <w:rPr>
                <w:rFonts w:cs="Arial"/>
                <w:color w:val="000000"/>
                <w:szCs w:val="18"/>
              </w:rPr>
            </w:pPr>
          </w:p>
        </w:tc>
        <w:tc>
          <w:tcPr>
            <w:tcW w:w="553" w:type="pct"/>
            <w:noWrap/>
            <w:hideMark/>
          </w:tcPr>
          <w:p w14:paraId="3878A7E7" w14:textId="77777777" w:rsidR="00FA4EDE" w:rsidRPr="004B3397" w:rsidRDefault="00FA4EDE" w:rsidP="00A11C0E">
            <w:pPr>
              <w:pStyle w:val="TAC"/>
              <w:keepNext w:val="0"/>
              <w:keepLines w:val="0"/>
              <w:rPr>
                <w:rFonts w:cs="Arial"/>
                <w:color w:val="000000"/>
                <w:szCs w:val="18"/>
              </w:rPr>
            </w:pPr>
          </w:p>
        </w:tc>
        <w:tc>
          <w:tcPr>
            <w:tcW w:w="511" w:type="pct"/>
            <w:noWrap/>
            <w:hideMark/>
          </w:tcPr>
          <w:p w14:paraId="07CE1726" w14:textId="77777777" w:rsidR="00FA4EDE" w:rsidRPr="004B3397" w:rsidRDefault="00FA4EDE" w:rsidP="00A11C0E">
            <w:pPr>
              <w:pStyle w:val="TAC"/>
              <w:keepNext w:val="0"/>
              <w:keepLines w:val="0"/>
              <w:rPr>
                <w:rFonts w:cs="Arial"/>
                <w:color w:val="000000"/>
                <w:szCs w:val="18"/>
              </w:rPr>
            </w:pPr>
          </w:p>
        </w:tc>
        <w:tc>
          <w:tcPr>
            <w:tcW w:w="457" w:type="pct"/>
            <w:noWrap/>
            <w:hideMark/>
          </w:tcPr>
          <w:p w14:paraId="085AB233" w14:textId="77777777" w:rsidR="00FA4EDE" w:rsidRPr="004B3397" w:rsidRDefault="00FA4EDE" w:rsidP="00A11C0E">
            <w:pPr>
              <w:pStyle w:val="TAC"/>
              <w:keepNext w:val="0"/>
              <w:keepLines w:val="0"/>
              <w:rPr>
                <w:rFonts w:cs="Arial"/>
                <w:color w:val="000000"/>
                <w:szCs w:val="18"/>
              </w:rPr>
            </w:pPr>
          </w:p>
        </w:tc>
        <w:tc>
          <w:tcPr>
            <w:tcW w:w="532" w:type="pct"/>
            <w:noWrap/>
            <w:hideMark/>
          </w:tcPr>
          <w:p w14:paraId="1A72F425" w14:textId="77777777" w:rsidR="00FA4EDE" w:rsidRPr="004B3397" w:rsidRDefault="00FA4EDE" w:rsidP="00A11C0E">
            <w:pPr>
              <w:pStyle w:val="TAC"/>
              <w:keepNext w:val="0"/>
              <w:keepLines w:val="0"/>
              <w:rPr>
                <w:rFonts w:cs="Arial"/>
                <w:color w:val="000000"/>
                <w:szCs w:val="18"/>
              </w:rPr>
            </w:pPr>
            <w:r w:rsidRPr="004B3397">
              <w:t>0.08</w:t>
            </w:r>
          </w:p>
        </w:tc>
        <w:tc>
          <w:tcPr>
            <w:tcW w:w="457" w:type="pct"/>
            <w:noWrap/>
            <w:hideMark/>
          </w:tcPr>
          <w:p w14:paraId="470CE9F6" w14:textId="77777777" w:rsidR="00FA4EDE" w:rsidRPr="004B3397" w:rsidRDefault="00FA4EDE" w:rsidP="00A11C0E">
            <w:pPr>
              <w:pStyle w:val="TAC"/>
              <w:keepNext w:val="0"/>
              <w:keepLines w:val="0"/>
              <w:rPr>
                <w:rFonts w:cs="Arial"/>
                <w:color w:val="000000"/>
                <w:szCs w:val="18"/>
              </w:rPr>
            </w:pPr>
            <w:r w:rsidRPr="004B3397">
              <w:t>0.48</w:t>
            </w:r>
          </w:p>
        </w:tc>
        <w:tc>
          <w:tcPr>
            <w:tcW w:w="530" w:type="pct"/>
            <w:noWrap/>
            <w:hideMark/>
          </w:tcPr>
          <w:p w14:paraId="557856E3" w14:textId="77777777" w:rsidR="00FA4EDE" w:rsidRPr="004B3397" w:rsidRDefault="00FA4EDE" w:rsidP="00A11C0E">
            <w:pPr>
              <w:pStyle w:val="TAC"/>
              <w:keepNext w:val="0"/>
              <w:keepLines w:val="0"/>
              <w:rPr>
                <w:rFonts w:cs="Arial"/>
                <w:color w:val="000000"/>
                <w:szCs w:val="18"/>
              </w:rPr>
            </w:pPr>
          </w:p>
        </w:tc>
        <w:tc>
          <w:tcPr>
            <w:tcW w:w="529" w:type="pct"/>
            <w:noWrap/>
            <w:hideMark/>
          </w:tcPr>
          <w:p w14:paraId="04AA181D" w14:textId="77777777" w:rsidR="00FA4EDE" w:rsidRPr="004B3397" w:rsidRDefault="00FA4EDE" w:rsidP="00A11C0E">
            <w:pPr>
              <w:pStyle w:val="TAC"/>
              <w:keepNext w:val="0"/>
              <w:keepLines w:val="0"/>
              <w:rPr>
                <w:rFonts w:cs="Arial"/>
                <w:color w:val="000000"/>
                <w:szCs w:val="18"/>
              </w:rPr>
            </w:pPr>
          </w:p>
        </w:tc>
      </w:tr>
      <w:tr w:rsidR="00FA4EDE" w:rsidRPr="004B3397" w14:paraId="0D652DCC" w14:textId="77777777" w:rsidTr="0024290A">
        <w:trPr>
          <w:jc w:val="center"/>
        </w:trPr>
        <w:tc>
          <w:tcPr>
            <w:tcW w:w="441" w:type="pct"/>
            <w:noWrap/>
            <w:hideMark/>
          </w:tcPr>
          <w:p w14:paraId="1B15323E" w14:textId="77777777" w:rsidR="00FA4EDE" w:rsidRPr="004B3397" w:rsidRDefault="00FA4EDE" w:rsidP="00A11C0E">
            <w:pPr>
              <w:pStyle w:val="TAC"/>
              <w:keepNext w:val="0"/>
              <w:keepLines w:val="0"/>
              <w:rPr>
                <w:rFonts w:cs="Arial"/>
                <w:color w:val="000000"/>
                <w:szCs w:val="18"/>
              </w:rPr>
            </w:pPr>
          </w:p>
        </w:tc>
        <w:tc>
          <w:tcPr>
            <w:tcW w:w="459" w:type="pct"/>
            <w:noWrap/>
            <w:hideMark/>
          </w:tcPr>
          <w:p w14:paraId="17352DC5" w14:textId="77777777" w:rsidR="00FA4EDE" w:rsidRPr="004B3397" w:rsidRDefault="00FA4EDE" w:rsidP="00A11C0E">
            <w:pPr>
              <w:pStyle w:val="TAC"/>
              <w:keepNext w:val="0"/>
              <w:keepLines w:val="0"/>
              <w:rPr>
                <w:rFonts w:cs="Arial"/>
                <w:color w:val="000000"/>
                <w:szCs w:val="18"/>
              </w:rPr>
            </w:pPr>
          </w:p>
        </w:tc>
        <w:tc>
          <w:tcPr>
            <w:tcW w:w="531" w:type="pct"/>
            <w:noWrap/>
            <w:hideMark/>
          </w:tcPr>
          <w:p w14:paraId="6E29AFB6" w14:textId="77777777" w:rsidR="00FA4EDE" w:rsidRPr="004B3397" w:rsidRDefault="00FA4EDE" w:rsidP="00A11C0E">
            <w:pPr>
              <w:pStyle w:val="TAC"/>
              <w:keepNext w:val="0"/>
              <w:keepLines w:val="0"/>
              <w:rPr>
                <w:rFonts w:cs="Arial"/>
                <w:color w:val="000000"/>
                <w:szCs w:val="18"/>
              </w:rPr>
            </w:pPr>
          </w:p>
        </w:tc>
        <w:tc>
          <w:tcPr>
            <w:tcW w:w="553" w:type="pct"/>
            <w:noWrap/>
            <w:hideMark/>
          </w:tcPr>
          <w:p w14:paraId="5046CE74" w14:textId="77777777" w:rsidR="00FA4EDE" w:rsidRPr="004B3397" w:rsidRDefault="00FA4EDE" w:rsidP="00A11C0E">
            <w:pPr>
              <w:pStyle w:val="TAC"/>
              <w:keepNext w:val="0"/>
              <w:keepLines w:val="0"/>
              <w:rPr>
                <w:rFonts w:cs="Arial"/>
                <w:color w:val="000000"/>
                <w:szCs w:val="18"/>
              </w:rPr>
            </w:pPr>
          </w:p>
        </w:tc>
        <w:tc>
          <w:tcPr>
            <w:tcW w:w="511" w:type="pct"/>
            <w:noWrap/>
            <w:hideMark/>
          </w:tcPr>
          <w:p w14:paraId="476B235D" w14:textId="77777777" w:rsidR="00FA4EDE" w:rsidRPr="004B3397" w:rsidRDefault="00FA4EDE" w:rsidP="00A11C0E">
            <w:pPr>
              <w:pStyle w:val="TAC"/>
              <w:keepNext w:val="0"/>
              <w:keepLines w:val="0"/>
              <w:rPr>
                <w:rFonts w:cs="Arial"/>
                <w:color w:val="000000"/>
                <w:szCs w:val="18"/>
              </w:rPr>
            </w:pPr>
          </w:p>
        </w:tc>
        <w:tc>
          <w:tcPr>
            <w:tcW w:w="457" w:type="pct"/>
            <w:noWrap/>
            <w:hideMark/>
          </w:tcPr>
          <w:p w14:paraId="74387DD9" w14:textId="77777777" w:rsidR="00FA4EDE" w:rsidRPr="004B3397" w:rsidRDefault="00FA4EDE" w:rsidP="00A11C0E">
            <w:pPr>
              <w:pStyle w:val="TAC"/>
              <w:keepNext w:val="0"/>
              <w:keepLines w:val="0"/>
              <w:rPr>
                <w:rFonts w:cs="Arial"/>
                <w:color w:val="000000"/>
                <w:szCs w:val="18"/>
              </w:rPr>
            </w:pPr>
          </w:p>
        </w:tc>
        <w:tc>
          <w:tcPr>
            <w:tcW w:w="532" w:type="pct"/>
            <w:noWrap/>
            <w:hideMark/>
          </w:tcPr>
          <w:p w14:paraId="3640F095" w14:textId="77777777" w:rsidR="00FA4EDE" w:rsidRPr="004B3397" w:rsidRDefault="00FA4EDE" w:rsidP="00A11C0E">
            <w:pPr>
              <w:pStyle w:val="TAC"/>
              <w:keepNext w:val="0"/>
              <w:keepLines w:val="0"/>
              <w:rPr>
                <w:rFonts w:cs="Arial"/>
                <w:color w:val="000000"/>
                <w:szCs w:val="18"/>
              </w:rPr>
            </w:pPr>
            <w:r w:rsidRPr="004B3397">
              <w:t>0.27</w:t>
            </w:r>
          </w:p>
        </w:tc>
        <w:tc>
          <w:tcPr>
            <w:tcW w:w="457" w:type="pct"/>
            <w:noWrap/>
            <w:hideMark/>
          </w:tcPr>
          <w:p w14:paraId="745A5C9E" w14:textId="77777777" w:rsidR="00FA4EDE" w:rsidRPr="004B3397" w:rsidRDefault="00FA4EDE" w:rsidP="00A11C0E">
            <w:pPr>
              <w:pStyle w:val="TAC"/>
              <w:keepNext w:val="0"/>
              <w:keepLines w:val="0"/>
              <w:rPr>
                <w:rFonts w:cs="Arial"/>
                <w:color w:val="000000"/>
                <w:szCs w:val="18"/>
              </w:rPr>
            </w:pPr>
            <w:r w:rsidRPr="004B3397">
              <w:t>0.47</w:t>
            </w:r>
          </w:p>
        </w:tc>
        <w:tc>
          <w:tcPr>
            <w:tcW w:w="530" w:type="pct"/>
            <w:noWrap/>
            <w:hideMark/>
          </w:tcPr>
          <w:p w14:paraId="49A00718" w14:textId="77777777" w:rsidR="00FA4EDE" w:rsidRPr="004B3397" w:rsidRDefault="00FA4EDE" w:rsidP="00A11C0E">
            <w:pPr>
              <w:pStyle w:val="TAC"/>
              <w:keepNext w:val="0"/>
              <w:keepLines w:val="0"/>
              <w:rPr>
                <w:rFonts w:cs="Arial"/>
                <w:color w:val="000000"/>
                <w:szCs w:val="18"/>
              </w:rPr>
            </w:pPr>
          </w:p>
        </w:tc>
        <w:tc>
          <w:tcPr>
            <w:tcW w:w="529" w:type="pct"/>
            <w:noWrap/>
            <w:hideMark/>
          </w:tcPr>
          <w:p w14:paraId="1B3CFA90" w14:textId="77777777" w:rsidR="00FA4EDE" w:rsidRPr="004B3397" w:rsidRDefault="00FA4EDE" w:rsidP="00A11C0E">
            <w:pPr>
              <w:pStyle w:val="TAC"/>
              <w:keepNext w:val="0"/>
              <w:keepLines w:val="0"/>
              <w:rPr>
                <w:rFonts w:cs="Arial"/>
                <w:color w:val="000000"/>
                <w:szCs w:val="18"/>
              </w:rPr>
            </w:pPr>
          </w:p>
        </w:tc>
      </w:tr>
      <w:tr w:rsidR="00FA4EDE" w:rsidRPr="004B3397" w14:paraId="63F25B20" w14:textId="77777777" w:rsidTr="0024290A">
        <w:trPr>
          <w:jc w:val="center"/>
        </w:trPr>
        <w:tc>
          <w:tcPr>
            <w:tcW w:w="441" w:type="pct"/>
            <w:noWrap/>
            <w:hideMark/>
          </w:tcPr>
          <w:p w14:paraId="7D9AA985" w14:textId="77777777" w:rsidR="00FA4EDE" w:rsidRPr="004B3397" w:rsidRDefault="00FA4EDE" w:rsidP="00A11C0E">
            <w:pPr>
              <w:pStyle w:val="TAC"/>
              <w:keepNext w:val="0"/>
              <w:keepLines w:val="0"/>
              <w:rPr>
                <w:rFonts w:cs="Arial"/>
                <w:color w:val="000000"/>
                <w:szCs w:val="18"/>
              </w:rPr>
            </w:pPr>
          </w:p>
        </w:tc>
        <w:tc>
          <w:tcPr>
            <w:tcW w:w="459" w:type="pct"/>
            <w:noWrap/>
            <w:hideMark/>
          </w:tcPr>
          <w:p w14:paraId="31665F49" w14:textId="77777777" w:rsidR="00FA4EDE" w:rsidRPr="004B3397" w:rsidRDefault="00FA4EDE" w:rsidP="00A11C0E">
            <w:pPr>
              <w:pStyle w:val="TAC"/>
              <w:keepNext w:val="0"/>
              <w:keepLines w:val="0"/>
              <w:rPr>
                <w:rFonts w:cs="Arial"/>
                <w:color w:val="000000"/>
                <w:szCs w:val="18"/>
              </w:rPr>
            </w:pPr>
          </w:p>
        </w:tc>
        <w:tc>
          <w:tcPr>
            <w:tcW w:w="531" w:type="pct"/>
            <w:noWrap/>
            <w:hideMark/>
          </w:tcPr>
          <w:p w14:paraId="3F6232AF" w14:textId="77777777" w:rsidR="00FA4EDE" w:rsidRPr="004B3397" w:rsidRDefault="00FA4EDE" w:rsidP="00A11C0E">
            <w:pPr>
              <w:pStyle w:val="TAC"/>
              <w:keepNext w:val="0"/>
              <w:keepLines w:val="0"/>
              <w:rPr>
                <w:rFonts w:cs="Arial"/>
                <w:color w:val="000000"/>
                <w:szCs w:val="18"/>
              </w:rPr>
            </w:pPr>
          </w:p>
        </w:tc>
        <w:tc>
          <w:tcPr>
            <w:tcW w:w="553" w:type="pct"/>
            <w:noWrap/>
            <w:hideMark/>
          </w:tcPr>
          <w:p w14:paraId="353F4222" w14:textId="77777777" w:rsidR="00FA4EDE" w:rsidRPr="004B3397" w:rsidRDefault="00FA4EDE" w:rsidP="00A11C0E">
            <w:pPr>
              <w:pStyle w:val="TAC"/>
              <w:keepNext w:val="0"/>
              <w:keepLines w:val="0"/>
              <w:rPr>
                <w:rFonts w:cs="Arial"/>
                <w:color w:val="000000"/>
                <w:szCs w:val="18"/>
              </w:rPr>
            </w:pPr>
          </w:p>
        </w:tc>
        <w:tc>
          <w:tcPr>
            <w:tcW w:w="511" w:type="pct"/>
            <w:noWrap/>
            <w:hideMark/>
          </w:tcPr>
          <w:p w14:paraId="56D8F508" w14:textId="77777777" w:rsidR="00FA4EDE" w:rsidRPr="004B3397" w:rsidRDefault="00FA4EDE" w:rsidP="00A11C0E">
            <w:pPr>
              <w:pStyle w:val="TAC"/>
              <w:keepNext w:val="0"/>
              <w:keepLines w:val="0"/>
              <w:rPr>
                <w:rFonts w:cs="Arial"/>
                <w:color w:val="000000"/>
                <w:szCs w:val="18"/>
              </w:rPr>
            </w:pPr>
          </w:p>
        </w:tc>
        <w:tc>
          <w:tcPr>
            <w:tcW w:w="457" w:type="pct"/>
            <w:noWrap/>
            <w:hideMark/>
          </w:tcPr>
          <w:p w14:paraId="5C3D1636" w14:textId="77777777" w:rsidR="00FA4EDE" w:rsidRPr="004B3397" w:rsidRDefault="00FA4EDE" w:rsidP="00A11C0E">
            <w:pPr>
              <w:pStyle w:val="TAC"/>
              <w:keepNext w:val="0"/>
              <w:keepLines w:val="0"/>
              <w:rPr>
                <w:rFonts w:cs="Arial"/>
                <w:color w:val="000000"/>
                <w:szCs w:val="18"/>
              </w:rPr>
            </w:pPr>
          </w:p>
        </w:tc>
        <w:tc>
          <w:tcPr>
            <w:tcW w:w="532" w:type="pct"/>
            <w:noWrap/>
            <w:hideMark/>
          </w:tcPr>
          <w:p w14:paraId="2E89FB72" w14:textId="77777777" w:rsidR="00FA4EDE" w:rsidRPr="004B3397" w:rsidRDefault="00FA4EDE" w:rsidP="00A11C0E">
            <w:pPr>
              <w:pStyle w:val="TAC"/>
              <w:keepNext w:val="0"/>
              <w:keepLines w:val="0"/>
              <w:rPr>
                <w:rFonts w:cs="Arial"/>
                <w:color w:val="000000"/>
                <w:szCs w:val="18"/>
              </w:rPr>
            </w:pPr>
            <w:r w:rsidRPr="004B3397">
              <w:t>0.44</w:t>
            </w:r>
          </w:p>
        </w:tc>
        <w:tc>
          <w:tcPr>
            <w:tcW w:w="457" w:type="pct"/>
            <w:noWrap/>
            <w:hideMark/>
          </w:tcPr>
          <w:p w14:paraId="7E80187B" w14:textId="77777777" w:rsidR="00FA4EDE" w:rsidRPr="004B3397" w:rsidRDefault="00FA4EDE" w:rsidP="00A11C0E">
            <w:pPr>
              <w:pStyle w:val="TAC"/>
              <w:keepNext w:val="0"/>
              <w:keepLines w:val="0"/>
              <w:rPr>
                <w:rFonts w:cs="Arial"/>
                <w:color w:val="000000"/>
                <w:szCs w:val="18"/>
              </w:rPr>
            </w:pPr>
            <w:r w:rsidRPr="004B3397">
              <w:t>0.64</w:t>
            </w:r>
          </w:p>
        </w:tc>
        <w:tc>
          <w:tcPr>
            <w:tcW w:w="530" w:type="pct"/>
            <w:noWrap/>
            <w:hideMark/>
          </w:tcPr>
          <w:p w14:paraId="13381F3F" w14:textId="77777777" w:rsidR="00FA4EDE" w:rsidRPr="004B3397" w:rsidRDefault="00FA4EDE" w:rsidP="00A11C0E">
            <w:pPr>
              <w:pStyle w:val="TAC"/>
              <w:keepNext w:val="0"/>
              <w:keepLines w:val="0"/>
              <w:rPr>
                <w:rFonts w:cs="Arial"/>
                <w:color w:val="000000"/>
                <w:szCs w:val="18"/>
              </w:rPr>
            </w:pPr>
          </w:p>
        </w:tc>
        <w:tc>
          <w:tcPr>
            <w:tcW w:w="529" w:type="pct"/>
            <w:noWrap/>
            <w:hideMark/>
          </w:tcPr>
          <w:p w14:paraId="6B137167" w14:textId="77777777" w:rsidR="00FA4EDE" w:rsidRPr="004B3397" w:rsidRDefault="00FA4EDE" w:rsidP="00A11C0E">
            <w:pPr>
              <w:pStyle w:val="TAC"/>
              <w:keepNext w:val="0"/>
              <w:keepLines w:val="0"/>
              <w:rPr>
                <w:rFonts w:cs="Arial"/>
                <w:color w:val="000000"/>
                <w:szCs w:val="18"/>
              </w:rPr>
            </w:pPr>
          </w:p>
        </w:tc>
      </w:tr>
      <w:tr w:rsidR="00FA4EDE" w:rsidRPr="004B3397" w14:paraId="1591FC8A" w14:textId="77777777" w:rsidTr="0024290A">
        <w:trPr>
          <w:jc w:val="center"/>
        </w:trPr>
        <w:tc>
          <w:tcPr>
            <w:tcW w:w="441" w:type="pct"/>
            <w:noWrap/>
            <w:hideMark/>
          </w:tcPr>
          <w:p w14:paraId="639ECB3E" w14:textId="77777777" w:rsidR="00FA4EDE" w:rsidRPr="004B3397" w:rsidRDefault="00FA4EDE" w:rsidP="00A11C0E">
            <w:pPr>
              <w:pStyle w:val="TAC"/>
              <w:keepNext w:val="0"/>
              <w:keepLines w:val="0"/>
              <w:rPr>
                <w:rFonts w:cs="Arial"/>
                <w:color w:val="000000"/>
                <w:szCs w:val="18"/>
              </w:rPr>
            </w:pPr>
          </w:p>
        </w:tc>
        <w:tc>
          <w:tcPr>
            <w:tcW w:w="459" w:type="pct"/>
            <w:noWrap/>
            <w:hideMark/>
          </w:tcPr>
          <w:p w14:paraId="5DE7E396" w14:textId="77777777" w:rsidR="00FA4EDE" w:rsidRPr="004B3397" w:rsidRDefault="00FA4EDE" w:rsidP="00A11C0E">
            <w:pPr>
              <w:pStyle w:val="TAC"/>
              <w:keepNext w:val="0"/>
              <w:keepLines w:val="0"/>
              <w:rPr>
                <w:rFonts w:cs="Arial"/>
                <w:color w:val="000000"/>
                <w:szCs w:val="18"/>
              </w:rPr>
            </w:pPr>
          </w:p>
        </w:tc>
        <w:tc>
          <w:tcPr>
            <w:tcW w:w="531" w:type="pct"/>
            <w:noWrap/>
            <w:hideMark/>
          </w:tcPr>
          <w:p w14:paraId="2412D812" w14:textId="77777777" w:rsidR="00FA4EDE" w:rsidRPr="004B3397" w:rsidRDefault="00FA4EDE" w:rsidP="00A11C0E">
            <w:pPr>
              <w:pStyle w:val="TAC"/>
              <w:keepNext w:val="0"/>
              <w:keepLines w:val="0"/>
              <w:rPr>
                <w:rFonts w:cs="Arial"/>
                <w:color w:val="000000"/>
                <w:szCs w:val="18"/>
              </w:rPr>
            </w:pPr>
          </w:p>
        </w:tc>
        <w:tc>
          <w:tcPr>
            <w:tcW w:w="553" w:type="pct"/>
            <w:noWrap/>
            <w:hideMark/>
          </w:tcPr>
          <w:p w14:paraId="01F7F792" w14:textId="77777777" w:rsidR="00FA4EDE" w:rsidRPr="004B3397" w:rsidRDefault="00FA4EDE" w:rsidP="00A11C0E">
            <w:pPr>
              <w:pStyle w:val="TAC"/>
              <w:keepNext w:val="0"/>
              <w:keepLines w:val="0"/>
              <w:rPr>
                <w:rFonts w:cs="Arial"/>
                <w:color w:val="000000"/>
                <w:szCs w:val="18"/>
              </w:rPr>
            </w:pPr>
          </w:p>
        </w:tc>
        <w:tc>
          <w:tcPr>
            <w:tcW w:w="511" w:type="pct"/>
            <w:noWrap/>
            <w:hideMark/>
          </w:tcPr>
          <w:p w14:paraId="20E14507" w14:textId="77777777" w:rsidR="00FA4EDE" w:rsidRPr="004B3397" w:rsidRDefault="00FA4EDE" w:rsidP="00A11C0E">
            <w:pPr>
              <w:pStyle w:val="TAC"/>
              <w:keepNext w:val="0"/>
              <w:keepLines w:val="0"/>
              <w:rPr>
                <w:rFonts w:cs="Arial"/>
                <w:color w:val="000000"/>
                <w:szCs w:val="18"/>
              </w:rPr>
            </w:pPr>
          </w:p>
        </w:tc>
        <w:tc>
          <w:tcPr>
            <w:tcW w:w="457" w:type="pct"/>
            <w:noWrap/>
            <w:hideMark/>
          </w:tcPr>
          <w:p w14:paraId="7D21DEBB" w14:textId="77777777" w:rsidR="00FA4EDE" w:rsidRPr="004B3397" w:rsidRDefault="00FA4EDE" w:rsidP="00A11C0E">
            <w:pPr>
              <w:pStyle w:val="TAC"/>
              <w:keepNext w:val="0"/>
              <w:keepLines w:val="0"/>
              <w:rPr>
                <w:rFonts w:cs="Arial"/>
                <w:color w:val="000000"/>
                <w:szCs w:val="18"/>
              </w:rPr>
            </w:pPr>
          </w:p>
        </w:tc>
        <w:tc>
          <w:tcPr>
            <w:tcW w:w="532" w:type="pct"/>
            <w:noWrap/>
            <w:hideMark/>
          </w:tcPr>
          <w:p w14:paraId="176A9DD4" w14:textId="77777777" w:rsidR="00FA4EDE" w:rsidRPr="004B3397" w:rsidRDefault="00FA4EDE" w:rsidP="00A11C0E">
            <w:pPr>
              <w:pStyle w:val="TAC"/>
              <w:keepNext w:val="0"/>
              <w:keepLines w:val="0"/>
              <w:rPr>
                <w:rFonts w:cs="Arial"/>
                <w:color w:val="000000"/>
                <w:szCs w:val="18"/>
              </w:rPr>
            </w:pPr>
            <w:r w:rsidRPr="004B3397">
              <w:t>0.65</w:t>
            </w:r>
          </w:p>
        </w:tc>
        <w:tc>
          <w:tcPr>
            <w:tcW w:w="457" w:type="pct"/>
            <w:noWrap/>
            <w:hideMark/>
          </w:tcPr>
          <w:p w14:paraId="70358516" w14:textId="77777777" w:rsidR="00FA4EDE" w:rsidRPr="004B3397" w:rsidRDefault="00FA4EDE" w:rsidP="00A11C0E">
            <w:pPr>
              <w:pStyle w:val="TAC"/>
              <w:keepNext w:val="0"/>
              <w:keepLines w:val="0"/>
              <w:rPr>
                <w:rFonts w:cs="Arial"/>
                <w:color w:val="000000"/>
                <w:szCs w:val="18"/>
              </w:rPr>
            </w:pPr>
            <w:r w:rsidRPr="004B3397">
              <w:t>0.85</w:t>
            </w:r>
          </w:p>
        </w:tc>
        <w:tc>
          <w:tcPr>
            <w:tcW w:w="530" w:type="pct"/>
            <w:noWrap/>
            <w:hideMark/>
          </w:tcPr>
          <w:p w14:paraId="503F8A3D" w14:textId="77777777" w:rsidR="00FA4EDE" w:rsidRPr="004B3397" w:rsidRDefault="00FA4EDE" w:rsidP="00A11C0E">
            <w:pPr>
              <w:pStyle w:val="TAC"/>
              <w:keepNext w:val="0"/>
              <w:keepLines w:val="0"/>
              <w:rPr>
                <w:rFonts w:cs="Arial"/>
                <w:color w:val="000000"/>
                <w:szCs w:val="18"/>
              </w:rPr>
            </w:pPr>
          </w:p>
        </w:tc>
        <w:tc>
          <w:tcPr>
            <w:tcW w:w="529" w:type="pct"/>
            <w:noWrap/>
            <w:hideMark/>
          </w:tcPr>
          <w:p w14:paraId="30A719B5" w14:textId="77777777" w:rsidR="00FA4EDE" w:rsidRPr="004B3397" w:rsidRDefault="00FA4EDE" w:rsidP="00A11C0E">
            <w:pPr>
              <w:pStyle w:val="TAC"/>
              <w:keepNext w:val="0"/>
              <w:keepLines w:val="0"/>
              <w:rPr>
                <w:rFonts w:cs="Arial"/>
                <w:color w:val="000000"/>
                <w:szCs w:val="18"/>
              </w:rPr>
            </w:pPr>
          </w:p>
        </w:tc>
      </w:tr>
      <w:tr w:rsidR="00FA4EDE" w:rsidRPr="004B3397" w14:paraId="1CDCE9DC" w14:textId="77777777" w:rsidTr="0024290A">
        <w:trPr>
          <w:jc w:val="center"/>
        </w:trPr>
        <w:tc>
          <w:tcPr>
            <w:tcW w:w="441" w:type="pct"/>
            <w:noWrap/>
            <w:hideMark/>
          </w:tcPr>
          <w:p w14:paraId="1C91EE10" w14:textId="77777777" w:rsidR="00FA4EDE" w:rsidRPr="004B3397" w:rsidRDefault="00FA4EDE" w:rsidP="00A11C0E">
            <w:pPr>
              <w:pStyle w:val="TAC"/>
              <w:keepNext w:val="0"/>
              <w:keepLines w:val="0"/>
              <w:rPr>
                <w:rFonts w:cs="Arial"/>
                <w:color w:val="000000"/>
                <w:szCs w:val="18"/>
              </w:rPr>
            </w:pPr>
          </w:p>
        </w:tc>
        <w:tc>
          <w:tcPr>
            <w:tcW w:w="459" w:type="pct"/>
            <w:noWrap/>
            <w:hideMark/>
          </w:tcPr>
          <w:p w14:paraId="25668A92" w14:textId="77777777" w:rsidR="00FA4EDE" w:rsidRPr="004B3397" w:rsidRDefault="00FA4EDE" w:rsidP="00A11C0E">
            <w:pPr>
              <w:pStyle w:val="TAC"/>
              <w:keepNext w:val="0"/>
              <w:keepLines w:val="0"/>
              <w:rPr>
                <w:rFonts w:cs="Arial"/>
                <w:color w:val="000000"/>
                <w:szCs w:val="18"/>
              </w:rPr>
            </w:pPr>
          </w:p>
        </w:tc>
        <w:tc>
          <w:tcPr>
            <w:tcW w:w="531" w:type="pct"/>
            <w:noWrap/>
            <w:hideMark/>
          </w:tcPr>
          <w:p w14:paraId="69DEC3B3" w14:textId="77777777" w:rsidR="00FA4EDE" w:rsidRPr="004B3397" w:rsidRDefault="00FA4EDE" w:rsidP="00A11C0E">
            <w:pPr>
              <w:pStyle w:val="TAC"/>
              <w:keepNext w:val="0"/>
              <w:keepLines w:val="0"/>
              <w:rPr>
                <w:rFonts w:cs="Arial"/>
                <w:color w:val="000000"/>
                <w:szCs w:val="18"/>
              </w:rPr>
            </w:pPr>
          </w:p>
        </w:tc>
        <w:tc>
          <w:tcPr>
            <w:tcW w:w="553" w:type="pct"/>
            <w:noWrap/>
            <w:hideMark/>
          </w:tcPr>
          <w:p w14:paraId="2206A0DE" w14:textId="77777777" w:rsidR="00FA4EDE" w:rsidRPr="004B3397" w:rsidRDefault="00FA4EDE" w:rsidP="00A11C0E">
            <w:pPr>
              <w:pStyle w:val="TAC"/>
              <w:keepNext w:val="0"/>
              <w:keepLines w:val="0"/>
              <w:rPr>
                <w:rFonts w:cs="Arial"/>
                <w:color w:val="000000"/>
                <w:szCs w:val="18"/>
              </w:rPr>
            </w:pPr>
          </w:p>
        </w:tc>
        <w:tc>
          <w:tcPr>
            <w:tcW w:w="511" w:type="pct"/>
            <w:noWrap/>
            <w:hideMark/>
          </w:tcPr>
          <w:p w14:paraId="73561B45" w14:textId="77777777" w:rsidR="00FA4EDE" w:rsidRPr="004B3397" w:rsidRDefault="00FA4EDE" w:rsidP="00A11C0E">
            <w:pPr>
              <w:pStyle w:val="TAC"/>
              <w:keepNext w:val="0"/>
              <w:keepLines w:val="0"/>
              <w:rPr>
                <w:rFonts w:cs="Arial"/>
                <w:color w:val="000000"/>
                <w:szCs w:val="18"/>
              </w:rPr>
            </w:pPr>
          </w:p>
        </w:tc>
        <w:tc>
          <w:tcPr>
            <w:tcW w:w="457" w:type="pct"/>
            <w:noWrap/>
            <w:hideMark/>
          </w:tcPr>
          <w:p w14:paraId="49610FDD" w14:textId="77777777" w:rsidR="00FA4EDE" w:rsidRPr="004B3397" w:rsidRDefault="00FA4EDE" w:rsidP="00A11C0E">
            <w:pPr>
              <w:pStyle w:val="TAC"/>
              <w:keepNext w:val="0"/>
              <w:keepLines w:val="0"/>
              <w:rPr>
                <w:rFonts w:cs="Arial"/>
                <w:color w:val="000000"/>
                <w:szCs w:val="18"/>
              </w:rPr>
            </w:pPr>
          </w:p>
        </w:tc>
        <w:tc>
          <w:tcPr>
            <w:tcW w:w="532" w:type="pct"/>
            <w:noWrap/>
            <w:hideMark/>
          </w:tcPr>
          <w:p w14:paraId="2BAA7D69" w14:textId="77777777" w:rsidR="00FA4EDE" w:rsidRPr="004B3397" w:rsidRDefault="00FA4EDE" w:rsidP="00A11C0E">
            <w:pPr>
              <w:pStyle w:val="TAC"/>
              <w:keepNext w:val="0"/>
              <w:keepLines w:val="0"/>
              <w:rPr>
                <w:rFonts w:cs="Arial"/>
                <w:color w:val="000000"/>
                <w:szCs w:val="18"/>
              </w:rPr>
            </w:pPr>
            <w:r w:rsidRPr="004B3397">
              <w:t>0.81</w:t>
            </w:r>
          </w:p>
        </w:tc>
        <w:tc>
          <w:tcPr>
            <w:tcW w:w="457" w:type="pct"/>
            <w:noWrap/>
            <w:hideMark/>
          </w:tcPr>
          <w:p w14:paraId="4699DCBE" w14:textId="77777777" w:rsidR="00FA4EDE" w:rsidRPr="004B3397" w:rsidRDefault="00FA4EDE" w:rsidP="00A11C0E">
            <w:pPr>
              <w:pStyle w:val="TAC"/>
              <w:keepNext w:val="0"/>
              <w:keepLines w:val="0"/>
              <w:rPr>
                <w:rFonts w:cs="Arial"/>
                <w:color w:val="000000"/>
                <w:szCs w:val="18"/>
              </w:rPr>
            </w:pPr>
            <w:r w:rsidRPr="004B3397">
              <w:t>1.00</w:t>
            </w:r>
          </w:p>
        </w:tc>
        <w:tc>
          <w:tcPr>
            <w:tcW w:w="530" w:type="pct"/>
            <w:noWrap/>
            <w:hideMark/>
          </w:tcPr>
          <w:p w14:paraId="17B63653" w14:textId="77777777" w:rsidR="00FA4EDE" w:rsidRPr="004B3397" w:rsidRDefault="00FA4EDE" w:rsidP="00A11C0E">
            <w:pPr>
              <w:pStyle w:val="TAC"/>
              <w:keepNext w:val="0"/>
              <w:keepLines w:val="0"/>
              <w:rPr>
                <w:rFonts w:cs="Arial"/>
                <w:color w:val="000000"/>
                <w:szCs w:val="18"/>
              </w:rPr>
            </w:pPr>
          </w:p>
        </w:tc>
        <w:tc>
          <w:tcPr>
            <w:tcW w:w="529" w:type="pct"/>
            <w:noWrap/>
            <w:hideMark/>
          </w:tcPr>
          <w:p w14:paraId="444EC4B3" w14:textId="77777777" w:rsidR="00FA4EDE" w:rsidRPr="004B3397" w:rsidRDefault="00FA4EDE" w:rsidP="00A11C0E">
            <w:pPr>
              <w:pStyle w:val="TAC"/>
              <w:keepNext w:val="0"/>
              <w:keepLines w:val="0"/>
              <w:rPr>
                <w:rFonts w:cs="Arial"/>
                <w:color w:val="000000"/>
                <w:szCs w:val="18"/>
              </w:rPr>
            </w:pPr>
          </w:p>
        </w:tc>
      </w:tr>
      <w:tr w:rsidR="00FA4EDE" w:rsidRPr="004B3397" w14:paraId="1EE5C2C0" w14:textId="77777777" w:rsidTr="0024290A">
        <w:trPr>
          <w:jc w:val="center"/>
        </w:trPr>
        <w:tc>
          <w:tcPr>
            <w:tcW w:w="441" w:type="pct"/>
            <w:noWrap/>
            <w:hideMark/>
          </w:tcPr>
          <w:p w14:paraId="620466CD" w14:textId="77777777" w:rsidR="00FA4EDE" w:rsidRPr="004B3397" w:rsidRDefault="00FA4EDE" w:rsidP="00A11C0E">
            <w:pPr>
              <w:pStyle w:val="TAC"/>
              <w:keepNext w:val="0"/>
              <w:keepLines w:val="0"/>
              <w:rPr>
                <w:rFonts w:cs="Arial"/>
                <w:color w:val="000000"/>
                <w:szCs w:val="18"/>
              </w:rPr>
            </w:pPr>
          </w:p>
        </w:tc>
        <w:tc>
          <w:tcPr>
            <w:tcW w:w="459" w:type="pct"/>
            <w:noWrap/>
            <w:hideMark/>
          </w:tcPr>
          <w:p w14:paraId="5DE8A40E" w14:textId="77777777" w:rsidR="00FA4EDE" w:rsidRPr="004B3397" w:rsidRDefault="00FA4EDE" w:rsidP="00A11C0E">
            <w:pPr>
              <w:pStyle w:val="TAC"/>
              <w:keepNext w:val="0"/>
              <w:keepLines w:val="0"/>
              <w:rPr>
                <w:rFonts w:cs="Arial"/>
                <w:color w:val="000000"/>
                <w:szCs w:val="18"/>
              </w:rPr>
            </w:pPr>
          </w:p>
        </w:tc>
        <w:tc>
          <w:tcPr>
            <w:tcW w:w="531" w:type="pct"/>
            <w:noWrap/>
            <w:hideMark/>
          </w:tcPr>
          <w:p w14:paraId="40EAA845" w14:textId="77777777" w:rsidR="00FA4EDE" w:rsidRPr="004B3397" w:rsidRDefault="00FA4EDE" w:rsidP="00A11C0E">
            <w:pPr>
              <w:pStyle w:val="TAC"/>
              <w:keepNext w:val="0"/>
              <w:keepLines w:val="0"/>
              <w:rPr>
                <w:rFonts w:cs="Arial"/>
                <w:color w:val="000000"/>
                <w:szCs w:val="18"/>
              </w:rPr>
            </w:pPr>
          </w:p>
        </w:tc>
        <w:tc>
          <w:tcPr>
            <w:tcW w:w="553" w:type="pct"/>
            <w:noWrap/>
            <w:hideMark/>
          </w:tcPr>
          <w:p w14:paraId="05462A39" w14:textId="77777777" w:rsidR="00FA4EDE" w:rsidRPr="004B3397" w:rsidRDefault="00FA4EDE" w:rsidP="00A11C0E">
            <w:pPr>
              <w:pStyle w:val="TAC"/>
              <w:keepNext w:val="0"/>
              <w:keepLines w:val="0"/>
              <w:rPr>
                <w:rFonts w:cs="Arial"/>
                <w:color w:val="000000"/>
                <w:szCs w:val="18"/>
              </w:rPr>
            </w:pPr>
          </w:p>
        </w:tc>
        <w:tc>
          <w:tcPr>
            <w:tcW w:w="511" w:type="pct"/>
            <w:noWrap/>
            <w:hideMark/>
          </w:tcPr>
          <w:p w14:paraId="6FCE874C" w14:textId="77777777" w:rsidR="00FA4EDE" w:rsidRPr="004B3397" w:rsidRDefault="00FA4EDE" w:rsidP="00A11C0E">
            <w:pPr>
              <w:pStyle w:val="TAC"/>
              <w:keepNext w:val="0"/>
              <w:keepLines w:val="0"/>
              <w:rPr>
                <w:rFonts w:cs="Arial"/>
                <w:color w:val="000000"/>
                <w:szCs w:val="18"/>
              </w:rPr>
            </w:pPr>
          </w:p>
        </w:tc>
        <w:tc>
          <w:tcPr>
            <w:tcW w:w="457" w:type="pct"/>
            <w:noWrap/>
            <w:hideMark/>
          </w:tcPr>
          <w:p w14:paraId="61297075" w14:textId="77777777" w:rsidR="00FA4EDE" w:rsidRPr="004B3397" w:rsidRDefault="00FA4EDE" w:rsidP="00A11C0E">
            <w:pPr>
              <w:pStyle w:val="TAC"/>
              <w:keepNext w:val="0"/>
              <w:keepLines w:val="0"/>
              <w:rPr>
                <w:rFonts w:cs="Arial"/>
                <w:color w:val="000000"/>
                <w:szCs w:val="18"/>
              </w:rPr>
            </w:pPr>
          </w:p>
        </w:tc>
        <w:tc>
          <w:tcPr>
            <w:tcW w:w="532" w:type="pct"/>
            <w:noWrap/>
            <w:hideMark/>
          </w:tcPr>
          <w:p w14:paraId="0DCC3078" w14:textId="77777777" w:rsidR="00FA4EDE" w:rsidRPr="004B3397" w:rsidRDefault="00FA4EDE" w:rsidP="00A11C0E">
            <w:pPr>
              <w:pStyle w:val="TAC"/>
              <w:keepNext w:val="0"/>
              <w:keepLines w:val="0"/>
              <w:rPr>
                <w:rFonts w:cs="Arial"/>
                <w:color w:val="000000"/>
                <w:szCs w:val="18"/>
              </w:rPr>
            </w:pPr>
            <w:r w:rsidRPr="004B3397">
              <w:t>0.89</w:t>
            </w:r>
          </w:p>
        </w:tc>
        <w:tc>
          <w:tcPr>
            <w:tcW w:w="457" w:type="pct"/>
            <w:noWrap/>
            <w:hideMark/>
          </w:tcPr>
          <w:p w14:paraId="6D6C17A6" w14:textId="77777777" w:rsidR="00FA4EDE" w:rsidRPr="004B3397" w:rsidRDefault="00FA4EDE" w:rsidP="00A11C0E">
            <w:pPr>
              <w:pStyle w:val="TAC"/>
              <w:keepNext w:val="0"/>
              <w:keepLines w:val="0"/>
              <w:rPr>
                <w:rFonts w:cs="Arial"/>
                <w:color w:val="000000"/>
                <w:szCs w:val="18"/>
              </w:rPr>
            </w:pPr>
            <w:r w:rsidRPr="004B3397">
              <w:t>1.00</w:t>
            </w:r>
          </w:p>
        </w:tc>
        <w:tc>
          <w:tcPr>
            <w:tcW w:w="530" w:type="pct"/>
            <w:noWrap/>
            <w:hideMark/>
          </w:tcPr>
          <w:p w14:paraId="66D43403" w14:textId="77777777" w:rsidR="00FA4EDE" w:rsidRPr="004B3397" w:rsidRDefault="00FA4EDE" w:rsidP="00A11C0E">
            <w:pPr>
              <w:pStyle w:val="TAC"/>
              <w:keepNext w:val="0"/>
              <w:keepLines w:val="0"/>
              <w:rPr>
                <w:rFonts w:cs="Arial"/>
                <w:color w:val="000000"/>
                <w:szCs w:val="18"/>
              </w:rPr>
            </w:pPr>
          </w:p>
        </w:tc>
        <w:tc>
          <w:tcPr>
            <w:tcW w:w="529" w:type="pct"/>
            <w:noWrap/>
            <w:hideMark/>
          </w:tcPr>
          <w:p w14:paraId="75DC48E7" w14:textId="77777777" w:rsidR="00FA4EDE" w:rsidRPr="004B3397" w:rsidRDefault="00FA4EDE" w:rsidP="00A11C0E">
            <w:pPr>
              <w:pStyle w:val="TAC"/>
              <w:keepNext w:val="0"/>
              <w:keepLines w:val="0"/>
              <w:rPr>
                <w:rFonts w:cs="Arial"/>
                <w:color w:val="000000"/>
                <w:szCs w:val="18"/>
              </w:rPr>
            </w:pPr>
          </w:p>
        </w:tc>
      </w:tr>
    </w:tbl>
    <w:p w14:paraId="00BD1053" w14:textId="48895891" w:rsidR="0024290A" w:rsidRPr="004B3397" w:rsidRDefault="0024290A"/>
    <w:tbl>
      <w:tblPr>
        <w:tblW w:w="37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5"/>
        <w:gridCol w:w="837"/>
        <w:gridCol w:w="969"/>
        <w:gridCol w:w="1010"/>
        <w:gridCol w:w="932"/>
        <w:gridCol w:w="834"/>
        <w:gridCol w:w="971"/>
        <w:gridCol w:w="833"/>
      </w:tblGrid>
      <w:tr w:rsidR="0024290A" w:rsidRPr="004B3397" w14:paraId="64BCAE73" w14:textId="77777777" w:rsidTr="0024290A">
        <w:trPr>
          <w:jc w:val="center"/>
        </w:trPr>
        <w:tc>
          <w:tcPr>
            <w:tcW w:w="560" w:type="pct"/>
            <w:shd w:val="clear" w:color="auto" w:fill="FFFFFF" w:themeFill="background1"/>
            <w:vAlign w:val="center"/>
            <w:hideMark/>
          </w:tcPr>
          <w:p w14:paraId="7B220D02" w14:textId="0DD00784" w:rsidR="00FA4EDE" w:rsidRPr="004B3397" w:rsidRDefault="00FA4EDE" w:rsidP="00A11C0E">
            <w:pPr>
              <w:pStyle w:val="TAH"/>
            </w:pPr>
            <w:r w:rsidRPr="004B3397">
              <w:lastRenderedPageBreak/>
              <w:t>Lower</w:t>
            </w:r>
          </w:p>
        </w:tc>
        <w:tc>
          <w:tcPr>
            <w:tcW w:w="582" w:type="pct"/>
            <w:shd w:val="clear" w:color="auto" w:fill="FFFFFF" w:themeFill="background1"/>
            <w:vAlign w:val="center"/>
            <w:hideMark/>
          </w:tcPr>
          <w:p w14:paraId="645A0B8C" w14:textId="77777777" w:rsidR="00FA4EDE" w:rsidRPr="004B3397" w:rsidRDefault="00FA4EDE" w:rsidP="00A11C0E">
            <w:pPr>
              <w:pStyle w:val="TAH"/>
            </w:pPr>
            <w:r w:rsidRPr="004B3397">
              <w:t>Upper</w:t>
            </w:r>
          </w:p>
        </w:tc>
        <w:tc>
          <w:tcPr>
            <w:tcW w:w="674" w:type="pct"/>
            <w:shd w:val="clear" w:color="auto" w:fill="FFFFFF" w:themeFill="background1"/>
            <w:vAlign w:val="center"/>
            <w:hideMark/>
          </w:tcPr>
          <w:p w14:paraId="6D79E395" w14:textId="77777777" w:rsidR="00FA4EDE" w:rsidRPr="004B3397" w:rsidRDefault="00FA4EDE" w:rsidP="00A11C0E">
            <w:pPr>
              <w:pStyle w:val="TAH"/>
            </w:pPr>
            <w:r w:rsidRPr="004B3397">
              <w:t>Lower</w:t>
            </w:r>
          </w:p>
        </w:tc>
        <w:tc>
          <w:tcPr>
            <w:tcW w:w="702" w:type="pct"/>
            <w:shd w:val="clear" w:color="auto" w:fill="FFFFFF" w:themeFill="background1"/>
            <w:vAlign w:val="center"/>
            <w:hideMark/>
          </w:tcPr>
          <w:p w14:paraId="781CB047" w14:textId="77777777" w:rsidR="00FA4EDE" w:rsidRPr="004B3397" w:rsidRDefault="00FA4EDE" w:rsidP="00A11C0E">
            <w:pPr>
              <w:pStyle w:val="TAH"/>
            </w:pPr>
            <w:r w:rsidRPr="004B3397">
              <w:t>Upper</w:t>
            </w:r>
          </w:p>
        </w:tc>
        <w:tc>
          <w:tcPr>
            <w:tcW w:w="648" w:type="pct"/>
            <w:shd w:val="clear" w:color="auto" w:fill="FFFFFF" w:themeFill="background1"/>
            <w:vAlign w:val="center"/>
            <w:hideMark/>
          </w:tcPr>
          <w:p w14:paraId="7FA39C62" w14:textId="77777777" w:rsidR="00FA4EDE" w:rsidRPr="004B3397" w:rsidRDefault="00FA4EDE" w:rsidP="00A11C0E">
            <w:pPr>
              <w:pStyle w:val="TAH"/>
            </w:pPr>
            <w:r w:rsidRPr="004B3397">
              <w:t>Lower</w:t>
            </w:r>
          </w:p>
        </w:tc>
        <w:tc>
          <w:tcPr>
            <w:tcW w:w="580" w:type="pct"/>
            <w:shd w:val="clear" w:color="auto" w:fill="FFFFFF" w:themeFill="background1"/>
            <w:vAlign w:val="center"/>
            <w:hideMark/>
          </w:tcPr>
          <w:p w14:paraId="42B360E6" w14:textId="77777777" w:rsidR="00FA4EDE" w:rsidRPr="004B3397" w:rsidRDefault="00FA4EDE" w:rsidP="00A11C0E">
            <w:pPr>
              <w:pStyle w:val="TAH"/>
            </w:pPr>
            <w:r w:rsidRPr="004B3397">
              <w:t>Upper</w:t>
            </w:r>
          </w:p>
        </w:tc>
        <w:tc>
          <w:tcPr>
            <w:tcW w:w="675" w:type="pct"/>
            <w:shd w:val="clear" w:color="auto" w:fill="FFFFFF" w:themeFill="background1"/>
            <w:vAlign w:val="center"/>
            <w:hideMark/>
          </w:tcPr>
          <w:p w14:paraId="769936C9" w14:textId="77777777" w:rsidR="00FA4EDE" w:rsidRPr="004B3397" w:rsidRDefault="00FA4EDE" w:rsidP="00A11C0E">
            <w:pPr>
              <w:pStyle w:val="TAH"/>
            </w:pPr>
            <w:r w:rsidRPr="004B3397">
              <w:t>Lower</w:t>
            </w:r>
          </w:p>
        </w:tc>
        <w:tc>
          <w:tcPr>
            <w:tcW w:w="580" w:type="pct"/>
            <w:shd w:val="clear" w:color="auto" w:fill="FFFFFF" w:themeFill="background1"/>
            <w:vAlign w:val="center"/>
            <w:hideMark/>
          </w:tcPr>
          <w:p w14:paraId="6ED7B80D" w14:textId="77777777" w:rsidR="00FA4EDE" w:rsidRPr="004B3397" w:rsidRDefault="00FA4EDE" w:rsidP="00A11C0E">
            <w:pPr>
              <w:pStyle w:val="TAH"/>
            </w:pPr>
            <w:r w:rsidRPr="004B3397">
              <w:t>Upper</w:t>
            </w:r>
          </w:p>
        </w:tc>
      </w:tr>
      <w:tr w:rsidR="00FA4EDE" w:rsidRPr="004B3397" w14:paraId="6E156555" w14:textId="77777777" w:rsidTr="0024290A">
        <w:trPr>
          <w:jc w:val="center"/>
        </w:trPr>
        <w:tc>
          <w:tcPr>
            <w:tcW w:w="1142" w:type="pct"/>
            <w:gridSpan w:val="2"/>
            <w:shd w:val="clear" w:color="auto" w:fill="FFFFFF" w:themeFill="background1"/>
            <w:vAlign w:val="center"/>
          </w:tcPr>
          <w:p w14:paraId="357D68FD" w14:textId="741E8B79" w:rsidR="00FA4EDE" w:rsidRPr="004B3397" w:rsidRDefault="00FA4EDE" w:rsidP="00A11C0E">
            <w:pPr>
              <w:pStyle w:val="TAH"/>
            </w:pPr>
            <w:r w:rsidRPr="004B3397">
              <w:t>2132.5</w:t>
            </w:r>
            <w:r w:rsidR="002A2300" w:rsidRPr="004B3397">
              <w:t xml:space="preserve"> </w:t>
            </w:r>
            <w:r w:rsidRPr="004B3397">
              <w:t>MHz</w:t>
            </w:r>
          </w:p>
        </w:tc>
        <w:tc>
          <w:tcPr>
            <w:tcW w:w="1375" w:type="pct"/>
            <w:gridSpan w:val="2"/>
            <w:shd w:val="clear" w:color="auto" w:fill="FFFFFF" w:themeFill="background1"/>
            <w:vAlign w:val="center"/>
          </w:tcPr>
          <w:p w14:paraId="27318B60" w14:textId="7EE95797" w:rsidR="00FA4EDE" w:rsidRPr="004B3397" w:rsidRDefault="00FA4EDE" w:rsidP="00A11C0E">
            <w:pPr>
              <w:pStyle w:val="TAH"/>
            </w:pPr>
            <w:r w:rsidRPr="004B3397">
              <w:t>2450</w:t>
            </w:r>
            <w:r w:rsidR="002A2300" w:rsidRPr="004B3397">
              <w:t xml:space="preserve"> </w:t>
            </w:r>
            <w:r w:rsidRPr="004B3397">
              <w:t>MHz</w:t>
            </w:r>
          </w:p>
        </w:tc>
        <w:tc>
          <w:tcPr>
            <w:tcW w:w="1228" w:type="pct"/>
            <w:gridSpan w:val="2"/>
            <w:shd w:val="clear" w:color="auto" w:fill="FFFFFF" w:themeFill="background1"/>
            <w:vAlign w:val="center"/>
          </w:tcPr>
          <w:p w14:paraId="32BCB712" w14:textId="1487BAED" w:rsidR="00FA4EDE" w:rsidRPr="004B3397" w:rsidRDefault="00FA4EDE" w:rsidP="00A11C0E">
            <w:pPr>
              <w:pStyle w:val="TAH"/>
            </w:pPr>
            <w:r w:rsidRPr="004B3397">
              <w:t>3600</w:t>
            </w:r>
            <w:r w:rsidR="002A2300" w:rsidRPr="004B3397">
              <w:t xml:space="preserve"> </w:t>
            </w:r>
            <w:r w:rsidRPr="004B3397">
              <w:t>MHz</w:t>
            </w:r>
          </w:p>
        </w:tc>
        <w:tc>
          <w:tcPr>
            <w:tcW w:w="1255" w:type="pct"/>
            <w:gridSpan w:val="2"/>
            <w:shd w:val="clear" w:color="auto" w:fill="FFFFFF" w:themeFill="background1"/>
            <w:vAlign w:val="center"/>
          </w:tcPr>
          <w:p w14:paraId="0CC7F52D" w14:textId="3DA27357" w:rsidR="00FA4EDE" w:rsidRPr="004B3397" w:rsidRDefault="00FA4EDE" w:rsidP="00A11C0E">
            <w:pPr>
              <w:pStyle w:val="TAH"/>
            </w:pPr>
            <w:r w:rsidRPr="004B3397">
              <w:t>4700</w:t>
            </w:r>
            <w:r w:rsidR="002A2300" w:rsidRPr="004B3397">
              <w:t xml:space="preserve"> </w:t>
            </w:r>
            <w:r w:rsidRPr="004B3397">
              <w:t>MHz</w:t>
            </w:r>
          </w:p>
        </w:tc>
      </w:tr>
      <w:tr w:rsidR="00FA4EDE" w:rsidRPr="004B3397" w14:paraId="194A197F" w14:textId="77777777" w:rsidTr="0024290A">
        <w:trPr>
          <w:jc w:val="center"/>
        </w:trPr>
        <w:tc>
          <w:tcPr>
            <w:tcW w:w="560" w:type="pct"/>
            <w:noWrap/>
            <w:hideMark/>
          </w:tcPr>
          <w:p w14:paraId="45DD719A" w14:textId="77777777" w:rsidR="00FA4EDE" w:rsidRPr="004B3397" w:rsidRDefault="00FA4EDE" w:rsidP="00A11C0E">
            <w:pPr>
              <w:pStyle w:val="TAC"/>
              <w:rPr>
                <w:color w:val="000000"/>
              </w:rPr>
            </w:pPr>
            <w:r w:rsidRPr="004B3397">
              <w:t>0.90</w:t>
            </w:r>
          </w:p>
        </w:tc>
        <w:tc>
          <w:tcPr>
            <w:tcW w:w="582" w:type="pct"/>
            <w:noWrap/>
            <w:hideMark/>
          </w:tcPr>
          <w:p w14:paraId="5B5C075F" w14:textId="77777777" w:rsidR="00FA4EDE" w:rsidRPr="004B3397" w:rsidRDefault="00FA4EDE" w:rsidP="00A11C0E">
            <w:pPr>
              <w:pStyle w:val="TAC"/>
              <w:rPr>
                <w:color w:val="000000"/>
              </w:rPr>
            </w:pPr>
            <w:r w:rsidRPr="004B3397">
              <w:t>1.00</w:t>
            </w:r>
          </w:p>
        </w:tc>
        <w:tc>
          <w:tcPr>
            <w:tcW w:w="674" w:type="pct"/>
            <w:noWrap/>
            <w:hideMark/>
          </w:tcPr>
          <w:p w14:paraId="7493ACF6" w14:textId="77777777" w:rsidR="00FA4EDE" w:rsidRPr="004B3397" w:rsidRDefault="00FA4EDE" w:rsidP="00A11C0E">
            <w:pPr>
              <w:pStyle w:val="TAC"/>
              <w:rPr>
                <w:color w:val="000000"/>
              </w:rPr>
            </w:pPr>
            <w:r w:rsidRPr="004B3397">
              <w:t>0.90</w:t>
            </w:r>
          </w:p>
        </w:tc>
        <w:tc>
          <w:tcPr>
            <w:tcW w:w="702" w:type="pct"/>
            <w:noWrap/>
            <w:hideMark/>
          </w:tcPr>
          <w:p w14:paraId="605F5752" w14:textId="77777777" w:rsidR="00FA4EDE" w:rsidRPr="004B3397" w:rsidRDefault="00FA4EDE" w:rsidP="00A11C0E">
            <w:pPr>
              <w:pStyle w:val="TAC"/>
              <w:rPr>
                <w:color w:val="000000"/>
              </w:rPr>
            </w:pPr>
            <w:r w:rsidRPr="004B3397">
              <w:t>1.00</w:t>
            </w:r>
          </w:p>
        </w:tc>
        <w:tc>
          <w:tcPr>
            <w:tcW w:w="648" w:type="pct"/>
            <w:noWrap/>
            <w:hideMark/>
          </w:tcPr>
          <w:p w14:paraId="44A5CBAA" w14:textId="77777777" w:rsidR="00FA4EDE" w:rsidRPr="004B3397" w:rsidRDefault="00FA4EDE" w:rsidP="00A11C0E">
            <w:pPr>
              <w:pStyle w:val="TAC"/>
              <w:rPr>
                <w:color w:val="000000"/>
              </w:rPr>
            </w:pPr>
            <w:r w:rsidRPr="004B3397">
              <w:t>0.90</w:t>
            </w:r>
          </w:p>
        </w:tc>
        <w:tc>
          <w:tcPr>
            <w:tcW w:w="580" w:type="pct"/>
            <w:noWrap/>
            <w:hideMark/>
          </w:tcPr>
          <w:p w14:paraId="278321A9" w14:textId="77777777" w:rsidR="00FA4EDE" w:rsidRPr="004B3397" w:rsidRDefault="00FA4EDE" w:rsidP="00A11C0E">
            <w:pPr>
              <w:pStyle w:val="TAC"/>
              <w:rPr>
                <w:color w:val="000000"/>
              </w:rPr>
            </w:pPr>
            <w:r w:rsidRPr="004B3397">
              <w:t>1.00</w:t>
            </w:r>
          </w:p>
        </w:tc>
        <w:tc>
          <w:tcPr>
            <w:tcW w:w="675" w:type="pct"/>
            <w:noWrap/>
            <w:hideMark/>
          </w:tcPr>
          <w:p w14:paraId="6CAF0F42" w14:textId="77777777" w:rsidR="00FA4EDE" w:rsidRPr="004B3397" w:rsidRDefault="00FA4EDE" w:rsidP="00A11C0E">
            <w:pPr>
              <w:pStyle w:val="TAC"/>
              <w:rPr>
                <w:color w:val="000000"/>
              </w:rPr>
            </w:pPr>
            <w:r w:rsidRPr="004B3397">
              <w:t>0.90</w:t>
            </w:r>
          </w:p>
        </w:tc>
        <w:tc>
          <w:tcPr>
            <w:tcW w:w="580" w:type="pct"/>
            <w:noWrap/>
            <w:hideMark/>
          </w:tcPr>
          <w:p w14:paraId="12E94007" w14:textId="77777777" w:rsidR="00FA4EDE" w:rsidRPr="004B3397" w:rsidRDefault="00FA4EDE" w:rsidP="00A11C0E">
            <w:pPr>
              <w:pStyle w:val="TAC"/>
              <w:rPr>
                <w:color w:val="000000"/>
              </w:rPr>
            </w:pPr>
            <w:r w:rsidRPr="004B3397">
              <w:t>1.00</w:t>
            </w:r>
          </w:p>
        </w:tc>
      </w:tr>
      <w:tr w:rsidR="00FA4EDE" w:rsidRPr="004B3397" w14:paraId="3825E0C2" w14:textId="77777777" w:rsidTr="0024290A">
        <w:trPr>
          <w:jc w:val="center"/>
        </w:trPr>
        <w:tc>
          <w:tcPr>
            <w:tcW w:w="560" w:type="pct"/>
            <w:noWrap/>
            <w:hideMark/>
          </w:tcPr>
          <w:p w14:paraId="4AC0E584" w14:textId="77777777" w:rsidR="00FA4EDE" w:rsidRPr="004B3397" w:rsidRDefault="00FA4EDE" w:rsidP="00A11C0E">
            <w:pPr>
              <w:pStyle w:val="TAC"/>
              <w:rPr>
                <w:color w:val="000000"/>
              </w:rPr>
            </w:pPr>
            <w:r w:rsidRPr="004B3397">
              <w:t>0.90</w:t>
            </w:r>
          </w:p>
        </w:tc>
        <w:tc>
          <w:tcPr>
            <w:tcW w:w="582" w:type="pct"/>
            <w:noWrap/>
            <w:hideMark/>
          </w:tcPr>
          <w:p w14:paraId="6531E4A0" w14:textId="77777777" w:rsidR="00FA4EDE" w:rsidRPr="004B3397" w:rsidRDefault="00FA4EDE" w:rsidP="00A11C0E">
            <w:pPr>
              <w:pStyle w:val="TAC"/>
              <w:rPr>
                <w:color w:val="000000"/>
              </w:rPr>
            </w:pPr>
            <w:r w:rsidRPr="004B3397">
              <w:t>1.00</w:t>
            </w:r>
          </w:p>
        </w:tc>
        <w:tc>
          <w:tcPr>
            <w:tcW w:w="674" w:type="pct"/>
            <w:noWrap/>
            <w:hideMark/>
          </w:tcPr>
          <w:p w14:paraId="461CA8A3" w14:textId="77777777" w:rsidR="00FA4EDE" w:rsidRPr="004B3397" w:rsidRDefault="00FA4EDE" w:rsidP="00A11C0E">
            <w:pPr>
              <w:pStyle w:val="TAC"/>
              <w:rPr>
                <w:color w:val="000000"/>
              </w:rPr>
            </w:pPr>
            <w:r w:rsidRPr="004B3397">
              <w:t>0.90</w:t>
            </w:r>
          </w:p>
        </w:tc>
        <w:tc>
          <w:tcPr>
            <w:tcW w:w="702" w:type="pct"/>
            <w:noWrap/>
            <w:hideMark/>
          </w:tcPr>
          <w:p w14:paraId="547E5F3D" w14:textId="77777777" w:rsidR="00FA4EDE" w:rsidRPr="004B3397" w:rsidRDefault="00FA4EDE" w:rsidP="00A11C0E">
            <w:pPr>
              <w:pStyle w:val="TAC"/>
              <w:rPr>
                <w:color w:val="000000"/>
              </w:rPr>
            </w:pPr>
            <w:r w:rsidRPr="004B3397">
              <w:t>1.00</w:t>
            </w:r>
          </w:p>
        </w:tc>
        <w:tc>
          <w:tcPr>
            <w:tcW w:w="648" w:type="pct"/>
            <w:noWrap/>
            <w:hideMark/>
          </w:tcPr>
          <w:p w14:paraId="0F1881D4" w14:textId="77777777" w:rsidR="00FA4EDE" w:rsidRPr="004B3397" w:rsidRDefault="00FA4EDE" w:rsidP="00A11C0E">
            <w:pPr>
              <w:pStyle w:val="TAC"/>
              <w:rPr>
                <w:color w:val="000000"/>
              </w:rPr>
            </w:pPr>
            <w:r w:rsidRPr="004B3397">
              <w:t>0.90</w:t>
            </w:r>
          </w:p>
        </w:tc>
        <w:tc>
          <w:tcPr>
            <w:tcW w:w="580" w:type="pct"/>
            <w:noWrap/>
            <w:hideMark/>
          </w:tcPr>
          <w:p w14:paraId="3A394D40" w14:textId="77777777" w:rsidR="00FA4EDE" w:rsidRPr="004B3397" w:rsidRDefault="00FA4EDE" w:rsidP="00A11C0E">
            <w:pPr>
              <w:pStyle w:val="TAC"/>
              <w:rPr>
                <w:color w:val="000000"/>
              </w:rPr>
            </w:pPr>
            <w:r w:rsidRPr="004B3397">
              <w:t>1.00</w:t>
            </w:r>
          </w:p>
        </w:tc>
        <w:tc>
          <w:tcPr>
            <w:tcW w:w="675" w:type="pct"/>
            <w:noWrap/>
            <w:hideMark/>
          </w:tcPr>
          <w:p w14:paraId="435562AC" w14:textId="77777777" w:rsidR="00FA4EDE" w:rsidRPr="004B3397" w:rsidRDefault="00FA4EDE" w:rsidP="00A11C0E">
            <w:pPr>
              <w:pStyle w:val="TAC"/>
              <w:rPr>
                <w:color w:val="000000"/>
              </w:rPr>
            </w:pPr>
            <w:r w:rsidRPr="004B3397">
              <w:t>0.90</w:t>
            </w:r>
          </w:p>
        </w:tc>
        <w:tc>
          <w:tcPr>
            <w:tcW w:w="580" w:type="pct"/>
            <w:noWrap/>
            <w:hideMark/>
          </w:tcPr>
          <w:p w14:paraId="3DB732D5" w14:textId="77777777" w:rsidR="00FA4EDE" w:rsidRPr="004B3397" w:rsidRDefault="00FA4EDE" w:rsidP="00A11C0E">
            <w:pPr>
              <w:pStyle w:val="TAC"/>
              <w:rPr>
                <w:color w:val="000000"/>
              </w:rPr>
            </w:pPr>
            <w:r w:rsidRPr="004B3397">
              <w:t>1.00</w:t>
            </w:r>
          </w:p>
        </w:tc>
      </w:tr>
      <w:tr w:rsidR="00FA4EDE" w:rsidRPr="004B3397" w14:paraId="30F2F55C" w14:textId="77777777" w:rsidTr="0024290A">
        <w:trPr>
          <w:jc w:val="center"/>
        </w:trPr>
        <w:tc>
          <w:tcPr>
            <w:tcW w:w="560" w:type="pct"/>
            <w:noWrap/>
            <w:hideMark/>
          </w:tcPr>
          <w:p w14:paraId="202C41FA" w14:textId="77777777" w:rsidR="00FA4EDE" w:rsidRPr="004B3397" w:rsidRDefault="00FA4EDE" w:rsidP="00A11C0E">
            <w:pPr>
              <w:pStyle w:val="TAC"/>
              <w:rPr>
                <w:color w:val="000000"/>
              </w:rPr>
            </w:pPr>
            <w:r w:rsidRPr="004B3397">
              <w:t>0.90</w:t>
            </w:r>
          </w:p>
        </w:tc>
        <w:tc>
          <w:tcPr>
            <w:tcW w:w="582" w:type="pct"/>
            <w:noWrap/>
            <w:hideMark/>
          </w:tcPr>
          <w:p w14:paraId="5CEBE2F1" w14:textId="77777777" w:rsidR="00FA4EDE" w:rsidRPr="004B3397" w:rsidRDefault="00FA4EDE" w:rsidP="00A11C0E">
            <w:pPr>
              <w:pStyle w:val="TAC"/>
              <w:rPr>
                <w:color w:val="000000"/>
              </w:rPr>
            </w:pPr>
            <w:r w:rsidRPr="004B3397">
              <w:t>1.00</w:t>
            </w:r>
          </w:p>
        </w:tc>
        <w:tc>
          <w:tcPr>
            <w:tcW w:w="674" w:type="pct"/>
            <w:noWrap/>
            <w:hideMark/>
          </w:tcPr>
          <w:p w14:paraId="606E308F" w14:textId="77777777" w:rsidR="00FA4EDE" w:rsidRPr="004B3397" w:rsidRDefault="00FA4EDE" w:rsidP="00A11C0E">
            <w:pPr>
              <w:pStyle w:val="TAC"/>
              <w:rPr>
                <w:color w:val="000000"/>
              </w:rPr>
            </w:pPr>
            <w:r w:rsidRPr="004B3397">
              <w:t>0.90</w:t>
            </w:r>
          </w:p>
        </w:tc>
        <w:tc>
          <w:tcPr>
            <w:tcW w:w="702" w:type="pct"/>
            <w:noWrap/>
            <w:hideMark/>
          </w:tcPr>
          <w:p w14:paraId="7E49C532" w14:textId="77777777" w:rsidR="00FA4EDE" w:rsidRPr="004B3397" w:rsidRDefault="00FA4EDE" w:rsidP="00A11C0E">
            <w:pPr>
              <w:pStyle w:val="TAC"/>
              <w:rPr>
                <w:color w:val="000000"/>
              </w:rPr>
            </w:pPr>
            <w:r w:rsidRPr="004B3397">
              <w:t>1.00</w:t>
            </w:r>
          </w:p>
        </w:tc>
        <w:tc>
          <w:tcPr>
            <w:tcW w:w="648" w:type="pct"/>
            <w:noWrap/>
            <w:hideMark/>
          </w:tcPr>
          <w:p w14:paraId="6F1F1AE7" w14:textId="77777777" w:rsidR="00FA4EDE" w:rsidRPr="004B3397" w:rsidRDefault="00FA4EDE" w:rsidP="00A11C0E">
            <w:pPr>
              <w:pStyle w:val="TAC"/>
              <w:rPr>
                <w:color w:val="000000"/>
              </w:rPr>
            </w:pPr>
            <w:r w:rsidRPr="004B3397">
              <w:t>0.90</w:t>
            </w:r>
          </w:p>
        </w:tc>
        <w:tc>
          <w:tcPr>
            <w:tcW w:w="580" w:type="pct"/>
            <w:noWrap/>
            <w:hideMark/>
          </w:tcPr>
          <w:p w14:paraId="175806FB" w14:textId="77777777" w:rsidR="00FA4EDE" w:rsidRPr="004B3397" w:rsidRDefault="00FA4EDE" w:rsidP="00A11C0E">
            <w:pPr>
              <w:pStyle w:val="TAC"/>
              <w:rPr>
                <w:color w:val="000000"/>
              </w:rPr>
            </w:pPr>
            <w:r w:rsidRPr="004B3397">
              <w:t>1.00</w:t>
            </w:r>
          </w:p>
        </w:tc>
        <w:tc>
          <w:tcPr>
            <w:tcW w:w="675" w:type="pct"/>
            <w:noWrap/>
            <w:hideMark/>
          </w:tcPr>
          <w:p w14:paraId="271096CA" w14:textId="77777777" w:rsidR="00FA4EDE" w:rsidRPr="004B3397" w:rsidRDefault="00FA4EDE" w:rsidP="00A11C0E">
            <w:pPr>
              <w:pStyle w:val="TAC"/>
              <w:rPr>
                <w:color w:val="000000"/>
              </w:rPr>
            </w:pPr>
            <w:r w:rsidRPr="004B3397">
              <w:t>0.90</w:t>
            </w:r>
          </w:p>
        </w:tc>
        <w:tc>
          <w:tcPr>
            <w:tcW w:w="580" w:type="pct"/>
            <w:noWrap/>
            <w:hideMark/>
          </w:tcPr>
          <w:p w14:paraId="4275816C" w14:textId="77777777" w:rsidR="00FA4EDE" w:rsidRPr="004B3397" w:rsidRDefault="00FA4EDE" w:rsidP="00A11C0E">
            <w:pPr>
              <w:pStyle w:val="TAC"/>
              <w:rPr>
                <w:color w:val="000000"/>
              </w:rPr>
            </w:pPr>
            <w:r w:rsidRPr="004B3397">
              <w:t>1.00</w:t>
            </w:r>
          </w:p>
        </w:tc>
      </w:tr>
      <w:tr w:rsidR="00FA4EDE" w:rsidRPr="004B3397" w14:paraId="5006F376" w14:textId="77777777" w:rsidTr="0024290A">
        <w:trPr>
          <w:jc w:val="center"/>
        </w:trPr>
        <w:tc>
          <w:tcPr>
            <w:tcW w:w="560" w:type="pct"/>
            <w:noWrap/>
            <w:hideMark/>
          </w:tcPr>
          <w:p w14:paraId="73BB9E30" w14:textId="77777777" w:rsidR="00FA4EDE" w:rsidRPr="004B3397" w:rsidRDefault="00FA4EDE" w:rsidP="00A11C0E">
            <w:pPr>
              <w:pStyle w:val="TAC"/>
              <w:rPr>
                <w:color w:val="000000"/>
              </w:rPr>
            </w:pPr>
            <w:r w:rsidRPr="004B3397">
              <w:t>0.89</w:t>
            </w:r>
          </w:p>
        </w:tc>
        <w:tc>
          <w:tcPr>
            <w:tcW w:w="582" w:type="pct"/>
            <w:noWrap/>
            <w:hideMark/>
          </w:tcPr>
          <w:p w14:paraId="7FB09A7C" w14:textId="77777777" w:rsidR="00FA4EDE" w:rsidRPr="004B3397" w:rsidRDefault="00FA4EDE" w:rsidP="00A11C0E">
            <w:pPr>
              <w:pStyle w:val="TAC"/>
              <w:rPr>
                <w:color w:val="000000"/>
              </w:rPr>
            </w:pPr>
            <w:r w:rsidRPr="004B3397">
              <w:t>1.00</w:t>
            </w:r>
          </w:p>
        </w:tc>
        <w:tc>
          <w:tcPr>
            <w:tcW w:w="674" w:type="pct"/>
            <w:noWrap/>
            <w:hideMark/>
          </w:tcPr>
          <w:p w14:paraId="35237B69" w14:textId="77777777" w:rsidR="00FA4EDE" w:rsidRPr="004B3397" w:rsidRDefault="00FA4EDE" w:rsidP="00A11C0E">
            <w:pPr>
              <w:pStyle w:val="TAC"/>
              <w:rPr>
                <w:color w:val="000000"/>
              </w:rPr>
            </w:pPr>
            <w:r w:rsidRPr="004B3397">
              <w:t>0.89</w:t>
            </w:r>
          </w:p>
        </w:tc>
        <w:tc>
          <w:tcPr>
            <w:tcW w:w="702" w:type="pct"/>
            <w:noWrap/>
            <w:hideMark/>
          </w:tcPr>
          <w:p w14:paraId="2D42486F" w14:textId="77777777" w:rsidR="00FA4EDE" w:rsidRPr="004B3397" w:rsidRDefault="00FA4EDE" w:rsidP="00A11C0E">
            <w:pPr>
              <w:pStyle w:val="TAC"/>
              <w:rPr>
                <w:color w:val="000000"/>
              </w:rPr>
            </w:pPr>
            <w:r w:rsidRPr="004B3397">
              <w:t>1.00</w:t>
            </w:r>
          </w:p>
        </w:tc>
        <w:tc>
          <w:tcPr>
            <w:tcW w:w="648" w:type="pct"/>
            <w:noWrap/>
            <w:hideMark/>
          </w:tcPr>
          <w:p w14:paraId="62E18345" w14:textId="77777777" w:rsidR="00FA4EDE" w:rsidRPr="004B3397" w:rsidRDefault="00FA4EDE" w:rsidP="00A11C0E">
            <w:pPr>
              <w:pStyle w:val="TAC"/>
              <w:rPr>
                <w:color w:val="000000"/>
              </w:rPr>
            </w:pPr>
            <w:r w:rsidRPr="004B3397">
              <w:t>0.89</w:t>
            </w:r>
          </w:p>
        </w:tc>
        <w:tc>
          <w:tcPr>
            <w:tcW w:w="580" w:type="pct"/>
            <w:noWrap/>
            <w:hideMark/>
          </w:tcPr>
          <w:p w14:paraId="0075C9B5" w14:textId="77777777" w:rsidR="00FA4EDE" w:rsidRPr="004B3397" w:rsidRDefault="00FA4EDE" w:rsidP="00A11C0E">
            <w:pPr>
              <w:pStyle w:val="TAC"/>
              <w:rPr>
                <w:color w:val="000000"/>
              </w:rPr>
            </w:pPr>
            <w:r w:rsidRPr="004B3397">
              <w:t>1.00</w:t>
            </w:r>
          </w:p>
        </w:tc>
        <w:tc>
          <w:tcPr>
            <w:tcW w:w="675" w:type="pct"/>
            <w:noWrap/>
            <w:hideMark/>
          </w:tcPr>
          <w:p w14:paraId="41C7DDD9" w14:textId="77777777" w:rsidR="00FA4EDE" w:rsidRPr="004B3397" w:rsidRDefault="00FA4EDE" w:rsidP="00A11C0E">
            <w:pPr>
              <w:pStyle w:val="TAC"/>
              <w:rPr>
                <w:color w:val="000000"/>
              </w:rPr>
            </w:pPr>
            <w:r w:rsidRPr="004B3397">
              <w:t>0.89</w:t>
            </w:r>
          </w:p>
        </w:tc>
        <w:tc>
          <w:tcPr>
            <w:tcW w:w="580" w:type="pct"/>
            <w:noWrap/>
            <w:hideMark/>
          </w:tcPr>
          <w:p w14:paraId="2B96B769" w14:textId="77777777" w:rsidR="00FA4EDE" w:rsidRPr="004B3397" w:rsidRDefault="00FA4EDE" w:rsidP="00A11C0E">
            <w:pPr>
              <w:pStyle w:val="TAC"/>
              <w:rPr>
                <w:color w:val="000000"/>
              </w:rPr>
            </w:pPr>
            <w:r w:rsidRPr="004B3397">
              <w:t>1.00</w:t>
            </w:r>
          </w:p>
        </w:tc>
      </w:tr>
      <w:tr w:rsidR="00FA4EDE" w:rsidRPr="004B3397" w14:paraId="57384C3A" w14:textId="77777777" w:rsidTr="0024290A">
        <w:trPr>
          <w:jc w:val="center"/>
        </w:trPr>
        <w:tc>
          <w:tcPr>
            <w:tcW w:w="560" w:type="pct"/>
            <w:noWrap/>
            <w:hideMark/>
          </w:tcPr>
          <w:p w14:paraId="35B6D82D" w14:textId="77777777" w:rsidR="00FA4EDE" w:rsidRPr="004B3397" w:rsidRDefault="00FA4EDE" w:rsidP="00A11C0E">
            <w:pPr>
              <w:pStyle w:val="TAC"/>
              <w:rPr>
                <w:color w:val="000000"/>
              </w:rPr>
            </w:pPr>
            <w:r w:rsidRPr="004B3397">
              <w:t>0.89</w:t>
            </w:r>
          </w:p>
        </w:tc>
        <w:tc>
          <w:tcPr>
            <w:tcW w:w="582" w:type="pct"/>
            <w:noWrap/>
            <w:hideMark/>
          </w:tcPr>
          <w:p w14:paraId="428FF5D0" w14:textId="77777777" w:rsidR="00FA4EDE" w:rsidRPr="004B3397" w:rsidRDefault="00FA4EDE" w:rsidP="00A11C0E">
            <w:pPr>
              <w:pStyle w:val="TAC"/>
              <w:rPr>
                <w:color w:val="000000"/>
              </w:rPr>
            </w:pPr>
            <w:r w:rsidRPr="004B3397">
              <w:t>1.00</w:t>
            </w:r>
          </w:p>
        </w:tc>
        <w:tc>
          <w:tcPr>
            <w:tcW w:w="674" w:type="pct"/>
            <w:noWrap/>
            <w:hideMark/>
          </w:tcPr>
          <w:p w14:paraId="27D600A2" w14:textId="77777777" w:rsidR="00FA4EDE" w:rsidRPr="004B3397" w:rsidRDefault="00FA4EDE" w:rsidP="00A11C0E">
            <w:pPr>
              <w:pStyle w:val="TAC"/>
              <w:rPr>
                <w:color w:val="000000"/>
              </w:rPr>
            </w:pPr>
            <w:r w:rsidRPr="004B3397">
              <w:t>0.89</w:t>
            </w:r>
          </w:p>
        </w:tc>
        <w:tc>
          <w:tcPr>
            <w:tcW w:w="702" w:type="pct"/>
            <w:noWrap/>
            <w:hideMark/>
          </w:tcPr>
          <w:p w14:paraId="57E3190C" w14:textId="77777777" w:rsidR="00FA4EDE" w:rsidRPr="004B3397" w:rsidRDefault="00FA4EDE" w:rsidP="00A11C0E">
            <w:pPr>
              <w:pStyle w:val="TAC"/>
              <w:rPr>
                <w:color w:val="000000"/>
              </w:rPr>
            </w:pPr>
            <w:r w:rsidRPr="004B3397">
              <w:t>1.00</w:t>
            </w:r>
          </w:p>
        </w:tc>
        <w:tc>
          <w:tcPr>
            <w:tcW w:w="648" w:type="pct"/>
            <w:noWrap/>
            <w:hideMark/>
          </w:tcPr>
          <w:p w14:paraId="3E44C52A" w14:textId="77777777" w:rsidR="00FA4EDE" w:rsidRPr="004B3397" w:rsidRDefault="00FA4EDE" w:rsidP="00A11C0E">
            <w:pPr>
              <w:pStyle w:val="TAC"/>
              <w:rPr>
                <w:color w:val="000000"/>
              </w:rPr>
            </w:pPr>
            <w:r w:rsidRPr="004B3397">
              <w:t>0.89</w:t>
            </w:r>
          </w:p>
        </w:tc>
        <w:tc>
          <w:tcPr>
            <w:tcW w:w="580" w:type="pct"/>
            <w:noWrap/>
            <w:hideMark/>
          </w:tcPr>
          <w:p w14:paraId="6F4CB3FF" w14:textId="77777777" w:rsidR="00FA4EDE" w:rsidRPr="004B3397" w:rsidRDefault="00FA4EDE" w:rsidP="00A11C0E">
            <w:pPr>
              <w:pStyle w:val="TAC"/>
              <w:rPr>
                <w:color w:val="000000"/>
              </w:rPr>
            </w:pPr>
            <w:r w:rsidRPr="004B3397">
              <w:t>1.00</w:t>
            </w:r>
          </w:p>
        </w:tc>
        <w:tc>
          <w:tcPr>
            <w:tcW w:w="675" w:type="pct"/>
            <w:noWrap/>
            <w:hideMark/>
          </w:tcPr>
          <w:p w14:paraId="6CA2325F" w14:textId="77777777" w:rsidR="00FA4EDE" w:rsidRPr="004B3397" w:rsidRDefault="00FA4EDE" w:rsidP="00A11C0E">
            <w:pPr>
              <w:pStyle w:val="TAC"/>
              <w:rPr>
                <w:color w:val="000000"/>
              </w:rPr>
            </w:pPr>
            <w:r w:rsidRPr="004B3397">
              <w:t>0.89</w:t>
            </w:r>
          </w:p>
        </w:tc>
        <w:tc>
          <w:tcPr>
            <w:tcW w:w="580" w:type="pct"/>
            <w:noWrap/>
            <w:hideMark/>
          </w:tcPr>
          <w:p w14:paraId="257366B7" w14:textId="77777777" w:rsidR="00FA4EDE" w:rsidRPr="004B3397" w:rsidRDefault="00FA4EDE" w:rsidP="00A11C0E">
            <w:pPr>
              <w:pStyle w:val="TAC"/>
              <w:rPr>
                <w:color w:val="000000"/>
              </w:rPr>
            </w:pPr>
            <w:r w:rsidRPr="004B3397">
              <w:t>1.00</w:t>
            </w:r>
          </w:p>
        </w:tc>
      </w:tr>
      <w:tr w:rsidR="00FA4EDE" w:rsidRPr="004B3397" w14:paraId="3B9CC4BD" w14:textId="77777777" w:rsidTr="0024290A">
        <w:trPr>
          <w:jc w:val="center"/>
        </w:trPr>
        <w:tc>
          <w:tcPr>
            <w:tcW w:w="560" w:type="pct"/>
            <w:noWrap/>
            <w:hideMark/>
          </w:tcPr>
          <w:p w14:paraId="25D12D6E" w14:textId="77777777" w:rsidR="00FA4EDE" w:rsidRPr="004B3397" w:rsidRDefault="00FA4EDE" w:rsidP="00A11C0E">
            <w:pPr>
              <w:pStyle w:val="TAC"/>
              <w:rPr>
                <w:color w:val="000000"/>
              </w:rPr>
            </w:pPr>
            <w:r w:rsidRPr="004B3397">
              <w:t>0.88</w:t>
            </w:r>
          </w:p>
        </w:tc>
        <w:tc>
          <w:tcPr>
            <w:tcW w:w="582" w:type="pct"/>
            <w:noWrap/>
            <w:hideMark/>
          </w:tcPr>
          <w:p w14:paraId="64C89F10" w14:textId="77777777" w:rsidR="00FA4EDE" w:rsidRPr="004B3397" w:rsidRDefault="00FA4EDE" w:rsidP="00A11C0E">
            <w:pPr>
              <w:pStyle w:val="TAC"/>
              <w:rPr>
                <w:color w:val="000000"/>
              </w:rPr>
            </w:pPr>
            <w:r w:rsidRPr="004B3397">
              <w:t>1.00</w:t>
            </w:r>
          </w:p>
        </w:tc>
        <w:tc>
          <w:tcPr>
            <w:tcW w:w="674" w:type="pct"/>
            <w:noWrap/>
            <w:hideMark/>
          </w:tcPr>
          <w:p w14:paraId="7F8B1B4D" w14:textId="77777777" w:rsidR="00FA4EDE" w:rsidRPr="004B3397" w:rsidRDefault="00FA4EDE" w:rsidP="00A11C0E">
            <w:pPr>
              <w:pStyle w:val="TAC"/>
              <w:rPr>
                <w:color w:val="000000"/>
              </w:rPr>
            </w:pPr>
            <w:r w:rsidRPr="004B3397">
              <w:t>0.89</w:t>
            </w:r>
          </w:p>
        </w:tc>
        <w:tc>
          <w:tcPr>
            <w:tcW w:w="702" w:type="pct"/>
            <w:noWrap/>
            <w:hideMark/>
          </w:tcPr>
          <w:p w14:paraId="16A347CB" w14:textId="77777777" w:rsidR="00FA4EDE" w:rsidRPr="004B3397" w:rsidRDefault="00FA4EDE" w:rsidP="00A11C0E">
            <w:pPr>
              <w:pStyle w:val="TAC"/>
              <w:rPr>
                <w:color w:val="000000"/>
              </w:rPr>
            </w:pPr>
            <w:r w:rsidRPr="004B3397">
              <w:t>1.00</w:t>
            </w:r>
          </w:p>
        </w:tc>
        <w:tc>
          <w:tcPr>
            <w:tcW w:w="648" w:type="pct"/>
            <w:noWrap/>
            <w:hideMark/>
          </w:tcPr>
          <w:p w14:paraId="1106031A" w14:textId="77777777" w:rsidR="00FA4EDE" w:rsidRPr="004B3397" w:rsidRDefault="00FA4EDE" w:rsidP="00A11C0E">
            <w:pPr>
              <w:pStyle w:val="TAC"/>
              <w:rPr>
                <w:color w:val="000000"/>
              </w:rPr>
            </w:pPr>
            <w:r w:rsidRPr="004B3397">
              <w:t>0.89</w:t>
            </w:r>
          </w:p>
        </w:tc>
        <w:tc>
          <w:tcPr>
            <w:tcW w:w="580" w:type="pct"/>
            <w:noWrap/>
            <w:hideMark/>
          </w:tcPr>
          <w:p w14:paraId="2EB1B372" w14:textId="77777777" w:rsidR="00FA4EDE" w:rsidRPr="004B3397" w:rsidRDefault="00FA4EDE" w:rsidP="00A11C0E">
            <w:pPr>
              <w:pStyle w:val="TAC"/>
              <w:rPr>
                <w:color w:val="000000"/>
              </w:rPr>
            </w:pPr>
            <w:r w:rsidRPr="004B3397">
              <w:t>1.00</w:t>
            </w:r>
          </w:p>
        </w:tc>
        <w:tc>
          <w:tcPr>
            <w:tcW w:w="675" w:type="pct"/>
            <w:noWrap/>
            <w:hideMark/>
          </w:tcPr>
          <w:p w14:paraId="723DDC53" w14:textId="77777777" w:rsidR="00FA4EDE" w:rsidRPr="004B3397" w:rsidRDefault="00FA4EDE" w:rsidP="00A11C0E">
            <w:pPr>
              <w:pStyle w:val="TAC"/>
              <w:rPr>
                <w:color w:val="000000"/>
              </w:rPr>
            </w:pPr>
            <w:r w:rsidRPr="004B3397">
              <w:t>0.89</w:t>
            </w:r>
          </w:p>
        </w:tc>
        <w:tc>
          <w:tcPr>
            <w:tcW w:w="580" w:type="pct"/>
            <w:noWrap/>
            <w:hideMark/>
          </w:tcPr>
          <w:p w14:paraId="4A3A5A08" w14:textId="77777777" w:rsidR="00FA4EDE" w:rsidRPr="004B3397" w:rsidRDefault="00FA4EDE" w:rsidP="00A11C0E">
            <w:pPr>
              <w:pStyle w:val="TAC"/>
              <w:rPr>
                <w:color w:val="000000"/>
              </w:rPr>
            </w:pPr>
            <w:r w:rsidRPr="004B3397">
              <w:t>1.00</w:t>
            </w:r>
          </w:p>
        </w:tc>
      </w:tr>
      <w:tr w:rsidR="00FA4EDE" w:rsidRPr="004B3397" w14:paraId="46542FDC" w14:textId="77777777" w:rsidTr="0024290A">
        <w:trPr>
          <w:jc w:val="center"/>
        </w:trPr>
        <w:tc>
          <w:tcPr>
            <w:tcW w:w="560" w:type="pct"/>
            <w:noWrap/>
            <w:hideMark/>
          </w:tcPr>
          <w:p w14:paraId="08346CB7" w14:textId="77777777" w:rsidR="00FA4EDE" w:rsidRPr="004B3397" w:rsidRDefault="00FA4EDE" w:rsidP="00A11C0E">
            <w:pPr>
              <w:pStyle w:val="TAC"/>
              <w:rPr>
                <w:color w:val="000000"/>
              </w:rPr>
            </w:pPr>
            <w:r w:rsidRPr="004B3397">
              <w:t>0.87</w:t>
            </w:r>
          </w:p>
        </w:tc>
        <w:tc>
          <w:tcPr>
            <w:tcW w:w="582" w:type="pct"/>
            <w:noWrap/>
            <w:hideMark/>
          </w:tcPr>
          <w:p w14:paraId="5E3B6B17" w14:textId="77777777" w:rsidR="00FA4EDE" w:rsidRPr="004B3397" w:rsidRDefault="00FA4EDE" w:rsidP="00A11C0E">
            <w:pPr>
              <w:pStyle w:val="TAC"/>
              <w:rPr>
                <w:color w:val="000000"/>
              </w:rPr>
            </w:pPr>
            <w:r w:rsidRPr="004B3397">
              <w:t>1.00</w:t>
            </w:r>
          </w:p>
        </w:tc>
        <w:tc>
          <w:tcPr>
            <w:tcW w:w="674" w:type="pct"/>
            <w:noWrap/>
            <w:hideMark/>
          </w:tcPr>
          <w:p w14:paraId="28883D8E" w14:textId="77777777" w:rsidR="00FA4EDE" w:rsidRPr="004B3397" w:rsidRDefault="00FA4EDE" w:rsidP="00A11C0E">
            <w:pPr>
              <w:pStyle w:val="TAC"/>
              <w:rPr>
                <w:color w:val="000000"/>
              </w:rPr>
            </w:pPr>
            <w:r w:rsidRPr="004B3397">
              <w:t>0.88</w:t>
            </w:r>
          </w:p>
        </w:tc>
        <w:tc>
          <w:tcPr>
            <w:tcW w:w="702" w:type="pct"/>
            <w:noWrap/>
            <w:hideMark/>
          </w:tcPr>
          <w:p w14:paraId="0DAE2F28" w14:textId="77777777" w:rsidR="00FA4EDE" w:rsidRPr="004B3397" w:rsidRDefault="00FA4EDE" w:rsidP="00A11C0E">
            <w:pPr>
              <w:pStyle w:val="TAC"/>
              <w:rPr>
                <w:color w:val="000000"/>
              </w:rPr>
            </w:pPr>
            <w:r w:rsidRPr="004B3397">
              <w:t>1.00</w:t>
            </w:r>
          </w:p>
        </w:tc>
        <w:tc>
          <w:tcPr>
            <w:tcW w:w="648" w:type="pct"/>
            <w:noWrap/>
            <w:hideMark/>
          </w:tcPr>
          <w:p w14:paraId="6E53B857" w14:textId="77777777" w:rsidR="00FA4EDE" w:rsidRPr="004B3397" w:rsidRDefault="00FA4EDE" w:rsidP="00A11C0E">
            <w:pPr>
              <w:pStyle w:val="TAC"/>
              <w:rPr>
                <w:color w:val="000000"/>
              </w:rPr>
            </w:pPr>
            <w:r w:rsidRPr="004B3397">
              <w:t>0.88</w:t>
            </w:r>
          </w:p>
        </w:tc>
        <w:tc>
          <w:tcPr>
            <w:tcW w:w="580" w:type="pct"/>
            <w:noWrap/>
            <w:hideMark/>
          </w:tcPr>
          <w:p w14:paraId="1CD3E542" w14:textId="77777777" w:rsidR="00FA4EDE" w:rsidRPr="004B3397" w:rsidRDefault="00FA4EDE" w:rsidP="00A11C0E">
            <w:pPr>
              <w:pStyle w:val="TAC"/>
              <w:rPr>
                <w:color w:val="000000"/>
              </w:rPr>
            </w:pPr>
            <w:r w:rsidRPr="004B3397">
              <w:t>1.00</w:t>
            </w:r>
          </w:p>
        </w:tc>
        <w:tc>
          <w:tcPr>
            <w:tcW w:w="675" w:type="pct"/>
            <w:noWrap/>
            <w:hideMark/>
          </w:tcPr>
          <w:p w14:paraId="080ECE00" w14:textId="77777777" w:rsidR="00FA4EDE" w:rsidRPr="004B3397" w:rsidRDefault="00FA4EDE" w:rsidP="00A11C0E">
            <w:pPr>
              <w:pStyle w:val="TAC"/>
              <w:rPr>
                <w:color w:val="000000"/>
              </w:rPr>
            </w:pPr>
            <w:r w:rsidRPr="004B3397">
              <w:t>0.88</w:t>
            </w:r>
          </w:p>
        </w:tc>
        <w:tc>
          <w:tcPr>
            <w:tcW w:w="580" w:type="pct"/>
            <w:noWrap/>
            <w:hideMark/>
          </w:tcPr>
          <w:p w14:paraId="3B01923E" w14:textId="77777777" w:rsidR="00FA4EDE" w:rsidRPr="004B3397" w:rsidRDefault="00FA4EDE" w:rsidP="00A11C0E">
            <w:pPr>
              <w:pStyle w:val="TAC"/>
              <w:rPr>
                <w:color w:val="000000"/>
              </w:rPr>
            </w:pPr>
            <w:r w:rsidRPr="004B3397">
              <w:t>1.00</w:t>
            </w:r>
          </w:p>
        </w:tc>
      </w:tr>
      <w:tr w:rsidR="00FA4EDE" w:rsidRPr="004B3397" w14:paraId="46AB2998" w14:textId="77777777" w:rsidTr="0024290A">
        <w:trPr>
          <w:jc w:val="center"/>
        </w:trPr>
        <w:tc>
          <w:tcPr>
            <w:tcW w:w="560" w:type="pct"/>
            <w:noWrap/>
            <w:hideMark/>
          </w:tcPr>
          <w:p w14:paraId="26BCF4DF" w14:textId="77777777" w:rsidR="00FA4EDE" w:rsidRPr="004B3397" w:rsidRDefault="00FA4EDE" w:rsidP="00A11C0E">
            <w:pPr>
              <w:pStyle w:val="TAC"/>
              <w:rPr>
                <w:color w:val="000000"/>
              </w:rPr>
            </w:pPr>
            <w:r w:rsidRPr="004B3397">
              <w:t>0.86</w:t>
            </w:r>
          </w:p>
        </w:tc>
        <w:tc>
          <w:tcPr>
            <w:tcW w:w="582" w:type="pct"/>
            <w:noWrap/>
            <w:hideMark/>
          </w:tcPr>
          <w:p w14:paraId="3A0AE2B5" w14:textId="77777777" w:rsidR="00FA4EDE" w:rsidRPr="004B3397" w:rsidRDefault="00FA4EDE" w:rsidP="00A11C0E">
            <w:pPr>
              <w:pStyle w:val="TAC"/>
              <w:rPr>
                <w:color w:val="000000"/>
              </w:rPr>
            </w:pPr>
            <w:r w:rsidRPr="004B3397">
              <w:t>1.00</w:t>
            </w:r>
          </w:p>
        </w:tc>
        <w:tc>
          <w:tcPr>
            <w:tcW w:w="674" w:type="pct"/>
            <w:noWrap/>
            <w:hideMark/>
          </w:tcPr>
          <w:p w14:paraId="4EA80F79" w14:textId="77777777" w:rsidR="00FA4EDE" w:rsidRPr="004B3397" w:rsidRDefault="00FA4EDE" w:rsidP="00A11C0E">
            <w:pPr>
              <w:pStyle w:val="TAC"/>
              <w:rPr>
                <w:color w:val="000000"/>
              </w:rPr>
            </w:pPr>
            <w:r w:rsidRPr="004B3397">
              <w:t>0.87</w:t>
            </w:r>
          </w:p>
        </w:tc>
        <w:tc>
          <w:tcPr>
            <w:tcW w:w="702" w:type="pct"/>
            <w:noWrap/>
            <w:hideMark/>
          </w:tcPr>
          <w:p w14:paraId="20666701" w14:textId="77777777" w:rsidR="00FA4EDE" w:rsidRPr="004B3397" w:rsidRDefault="00FA4EDE" w:rsidP="00A11C0E">
            <w:pPr>
              <w:pStyle w:val="TAC"/>
              <w:rPr>
                <w:color w:val="000000"/>
              </w:rPr>
            </w:pPr>
            <w:r w:rsidRPr="004B3397">
              <w:t>1.00</w:t>
            </w:r>
          </w:p>
        </w:tc>
        <w:tc>
          <w:tcPr>
            <w:tcW w:w="648" w:type="pct"/>
            <w:noWrap/>
            <w:hideMark/>
          </w:tcPr>
          <w:p w14:paraId="138A673C" w14:textId="77777777" w:rsidR="00FA4EDE" w:rsidRPr="004B3397" w:rsidRDefault="00FA4EDE" w:rsidP="00A11C0E">
            <w:pPr>
              <w:pStyle w:val="TAC"/>
              <w:rPr>
                <w:color w:val="000000"/>
              </w:rPr>
            </w:pPr>
            <w:r w:rsidRPr="004B3397">
              <w:t>0.88</w:t>
            </w:r>
          </w:p>
        </w:tc>
        <w:tc>
          <w:tcPr>
            <w:tcW w:w="580" w:type="pct"/>
            <w:noWrap/>
            <w:hideMark/>
          </w:tcPr>
          <w:p w14:paraId="3FA7226B" w14:textId="77777777" w:rsidR="00FA4EDE" w:rsidRPr="004B3397" w:rsidRDefault="00FA4EDE" w:rsidP="00A11C0E">
            <w:pPr>
              <w:pStyle w:val="TAC"/>
              <w:rPr>
                <w:color w:val="000000"/>
              </w:rPr>
            </w:pPr>
            <w:r w:rsidRPr="004B3397">
              <w:t>1.00</w:t>
            </w:r>
          </w:p>
        </w:tc>
        <w:tc>
          <w:tcPr>
            <w:tcW w:w="675" w:type="pct"/>
            <w:noWrap/>
            <w:hideMark/>
          </w:tcPr>
          <w:p w14:paraId="09E03080" w14:textId="77777777" w:rsidR="00FA4EDE" w:rsidRPr="004B3397" w:rsidRDefault="00FA4EDE" w:rsidP="00A11C0E">
            <w:pPr>
              <w:pStyle w:val="TAC"/>
              <w:rPr>
                <w:color w:val="000000"/>
              </w:rPr>
            </w:pPr>
            <w:r w:rsidRPr="004B3397">
              <w:t>0.88</w:t>
            </w:r>
          </w:p>
        </w:tc>
        <w:tc>
          <w:tcPr>
            <w:tcW w:w="580" w:type="pct"/>
            <w:noWrap/>
            <w:hideMark/>
          </w:tcPr>
          <w:p w14:paraId="78B158DE" w14:textId="77777777" w:rsidR="00FA4EDE" w:rsidRPr="004B3397" w:rsidRDefault="00FA4EDE" w:rsidP="00A11C0E">
            <w:pPr>
              <w:pStyle w:val="TAC"/>
              <w:rPr>
                <w:color w:val="000000"/>
              </w:rPr>
            </w:pPr>
            <w:r w:rsidRPr="004B3397">
              <w:t>1.00</w:t>
            </w:r>
          </w:p>
        </w:tc>
      </w:tr>
      <w:tr w:rsidR="00FA4EDE" w:rsidRPr="004B3397" w14:paraId="57CC0089" w14:textId="77777777" w:rsidTr="0024290A">
        <w:trPr>
          <w:jc w:val="center"/>
        </w:trPr>
        <w:tc>
          <w:tcPr>
            <w:tcW w:w="560" w:type="pct"/>
            <w:noWrap/>
            <w:hideMark/>
          </w:tcPr>
          <w:p w14:paraId="2F678A41" w14:textId="77777777" w:rsidR="00FA4EDE" w:rsidRPr="004B3397" w:rsidRDefault="00FA4EDE" w:rsidP="00A11C0E">
            <w:pPr>
              <w:pStyle w:val="TAC"/>
              <w:rPr>
                <w:color w:val="000000"/>
              </w:rPr>
            </w:pPr>
            <w:r w:rsidRPr="004B3397">
              <w:t>0.83</w:t>
            </w:r>
          </w:p>
        </w:tc>
        <w:tc>
          <w:tcPr>
            <w:tcW w:w="582" w:type="pct"/>
            <w:noWrap/>
            <w:hideMark/>
          </w:tcPr>
          <w:p w14:paraId="322FB7E1" w14:textId="77777777" w:rsidR="00FA4EDE" w:rsidRPr="004B3397" w:rsidRDefault="00FA4EDE" w:rsidP="00A11C0E">
            <w:pPr>
              <w:pStyle w:val="TAC"/>
              <w:rPr>
                <w:color w:val="000000"/>
              </w:rPr>
            </w:pPr>
            <w:r w:rsidRPr="004B3397">
              <w:t>1.00</w:t>
            </w:r>
          </w:p>
        </w:tc>
        <w:tc>
          <w:tcPr>
            <w:tcW w:w="674" w:type="pct"/>
            <w:noWrap/>
            <w:hideMark/>
          </w:tcPr>
          <w:p w14:paraId="6BAE0B87" w14:textId="77777777" w:rsidR="00FA4EDE" w:rsidRPr="004B3397" w:rsidRDefault="00FA4EDE" w:rsidP="00A11C0E">
            <w:pPr>
              <w:pStyle w:val="TAC"/>
              <w:rPr>
                <w:color w:val="000000"/>
              </w:rPr>
            </w:pPr>
            <w:r w:rsidRPr="004B3397">
              <w:t>0.85</w:t>
            </w:r>
          </w:p>
        </w:tc>
        <w:tc>
          <w:tcPr>
            <w:tcW w:w="702" w:type="pct"/>
            <w:noWrap/>
            <w:hideMark/>
          </w:tcPr>
          <w:p w14:paraId="0EFD1D40" w14:textId="77777777" w:rsidR="00FA4EDE" w:rsidRPr="004B3397" w:rsidRDefault="00FA4EDE" w:rsidP="00A11C0E">
            <w:pPr>
              <w:pStyle w:val="TAC"/>
              <w:rPr>
                <w:color w:val="000000"/>
              </w:rPr>
            </w:pPr>
            <w:r w:rsidRPr="004B3397">
              <w:t>1.00</w:t>
            </w:r>
          </w:p>
        </w:tc>
        <w:tc>
          <w:tcPr>
            <w:tcW w:w="648" w:type="pct"/>
            <w:noWrap/>
            <w:hideMark/>
          </w:tcPr>
          <w:p w14:paraId="1F57E69C" w14:textId="77777777" w:rsidR="00FA4EDE" w:rsidRPr="004B3397" w:rsidRDefault="00FA4EDE" w:rsidP="00A11C0E">
            <w:pPr>
              <w:pStyle w:val="TAC"/>
              <w:rPr>
                <w:color w:val="000000"/>
              </w:rPr>
            </w:pPr>
            <w:r w:rsidRPr="004B3397">
              <w:t>0.87</w:t>
            </w:r>
          </w:p>
        </w:tc>
        <w:tc>
          <w:tcPr>
            <w:tcW w:w="580" w:type="pct"/>
            <w:noWrap/>
            <w:hideMark/>
          </w:tcPr>
          <w:p w14:paraId="0A36B7A8" w14:textId="77777777" w:rsidR="00FA4EDE" w:rsidRPr="004B3397" w:rsidRDefault="00FA4EDE" w:rsidP="00A11C0E">
            <w:pPr>
              <w:pStyle w:val="TAC"/>
              <w:rPr>
                <w:color w:val="000000"/>
              </w:rPr>
            </w:pPr>
            <w:r w:rsidRPr="004B3397">
              <w:t>1.00</w:t>
            </w:r>
          </w:p>
        </w:tc>
        <w:tc>
          <w:tcPr>
            <w:tcW w:w="675" w:type="pct"/>
            <w:noWrap/>
            <w:hideMark/>
          </w:tcPr>
          <w:p w14:paraId="7030585B" w14:textId="77777777" w:rsidR="00FA4EDE" w:rsidRPr="004B3397" w:rsidRDefault="00FA4EDE" w:rsidP="00A11C0E">
            <w:pPr>
              <w:pStyle w:val="TAC"/>
              <w:rPr>
                <w:color w:val="000000"/>
              </w:rPr>
            </w:pPr>
            <w:r w:rsidRPr="004B3397">
              <w:t>0.88</w:t>
            </w:r>
          </w:p>
        </w:tc>
        <w:tc>
          <w:tcPr>
            <w:tcW w:w="580" w:type="pct"/>
            <w:noWrap/>
            <w:hideMark/>
          </w:tcPr>
          <w:p w14:paraId="09BAA155" w14:textId="77777777" w:rsidR="00FA4EDE" w:rsidRPr="004B3397" w:rsidRDefault="00FA4EDE" w:rsidP="00A11C0E">
            <w:pPr>
              <w:pStyle w:val="TAC"/>
              <w:rPr>
                <w:color w:val="000000"/>
              </w:rPr>
            </w:pPr>
            <w:r w:rsidRPr="004B3397">
              <w:t>1.00</w:t>
            </w:r>
          </w:p>
        </w:tc>
      </w:tr>
      <w:tr w:rsidR="00FA4EDE" w:rsidRPr="004B3397" w14:paraId="7794BBD0" w14:textId="77777777" w:rsidTr="0024290A">
        <w:trPr>
          <w:jc w:val="center"/>
        </w:trPr>
        <w:tc>
          <w:tcPr>
            <w:tcW w:w="560" w:type="pct"/>
            <w:noWrap/>
            <w:hideMark/>
          </w:tcPr>
          <w:p w14:paraId="483D6C9F" w14:textId="77777777" w:rsidR="00FA4EDE" w:rsidRPr="004B3397" w:rsidRDefault="00FA4EDE" w:rsidP="00A11C0E">
            <w:pPr>
              <w:pStyle w:val="TAC"/>
              <w:rPr>
                <w:color w:val="000000"/>
              </w:rPr>
            </w:pPr>
            <w:r w:rsidRPr="004B3397">
              <w:t>0.79</w:t>
            </w:r>
          </w:p>
        </w:tc>
        <w:tc>
          <w:tcPr>
            <w:tcW w:w="582" w:type="pct"/>
            <w:noWrap/>
            <w:hideMark/>
          </w:tcPr>
          <w:p w14:paraId="777CFC54" w14:textId="77777777" w:rsidR="00FA4EDE" w:rsidRPr="004B3397" w:rsidRDefault="00FA4EDE" w:rsidP="00A11C0E">
            <w:pPr>
              <w:pStyle w:val="TAC"/>
              <w:rPr>
                <w:color w:val="000000"/>
              </w:rPr>
            </w:pPr>
            <w:r w:rsidRPr="004B3397">
              <w:t>0.99</w:t>
            </w:r>
          </w:p>
        </w:tc>
        <w:tc>
          <w:tcPr>
            <w:tcW w:w="674" w:type="pct"/>
            <w:noWrap/>
            <w:hideMark/>
          </w:tcPr>
          <w:p w14:paraId="10E92A4A" w14:textId="77777777" w:rsidR="00FA4EDE" w:rsidRPr="004B3397" w:rsidRDefault="00FA4EDE" w:rsidP="00A11C0E">
            <w:pPr>
              <w:pStyle w:val="TAC"/>
              <w:rPr>
                <w:color w:val="000000"/>
              </w:rPr>
            </w:pPr>
            <w:r w:rsidRPr="004B3397">
              <w:t>0.82</w:t>
            </w:r>
          </w:p>
        </w:tc>
        <w:tc>
          <w:tcPr>
            <w:tcW w:w="702" w:type="pct"/>
            <w:noWrap/>
            <w:hideMark/>
          </w:tcPr>
          <w:p w14:paraId="5C081174" w14:textId="77777777" w:rsidR="00FA4EDE" w:rsidRPr="004B3397" w:rsidRDefault="00FA4EDE" w:rsidP="00A11C0E">
            <w:pPr>
              <w:pStyle w:val="TAC"/>
              <w:rPr>
                <w:color w:val="000000"/>
              </w:rPr>
            </w:pPr>
            <w:r w:rsidRPr="004B3397">
              <w:t>1.00</w:t>
            </w:r>
          </w:p>
        </w:tc>
        <w:tc>
          <w:tcPr>
            <w:tcW w:w="648" w:type="pct"/>
            <w:noWrap/>
            <w:hideMark/>
          </w:tcPr>
          <w:p w14:paraId="3C926E4D" w14:textId="77777777" w:rsidR="00FA4EDE" w:rsidRPr="004B3397" w:rsidRDefault="00FA4EDE" w:rsidP="00A11C0E">
            <w:pPr>
              <w:pStyle w:val="TAC"/>
              <w:rPr>
                <w:color w:val="000000"/>
              </w:rPr>
            </w:pPr>
            <w:r w:rsidRPr="004B3397">
              <w:t>0.87</w:t>
            </w:r>
          </w:p>
        </w:tc>
        <w:tc>
          <w:tcPr>
            <w:tcW w:w="580" w:type="pct"/>
            <w:noWrap/>
            <w:hideMark/>
          </w:tcPr>
          <w:p w14:paraId="589E4DAC" w14:textId="77777777" w:rsidR="00FA4EDE" w:rsidRPr="004B3397" w:rsidRDefault="00FA4EDE" w:rsidP="00A11C0E">
            <w:pPr>
              <w:pStyle w:val="TAC"/>
              <w:rPr>
                <w:color w:val="000000"/>
              </w:rPr>
            </w:pPr>
            <w:r w:rsidRPr="004B3397">
              <w:t>1.00</w:t>
            </w:r>
          </w:p>
        </w:tc>
        <w:tc>
          <w:tcPr>
            <w:tcW w:w="675" w:type="pct"/>
            <w:noWrap/>
            <w:hideMark/>
          </w:tcPr>
          <w:p w14:paraId="4C16A72F" w14:textId="77777777" w:rsidR="00FA4EDE" w:rsidRPr="004B3397" w:rsidRDefault="00FA4EDE" w:rsidP="00A11C0E">
            <w:pPr>
              <w:pStyle w:val="TAC"/>
              <w:rPr>
                <w:color w:val="000000"/>
              </w:rPr>
            </w:pPr>
            <w:r w:rsidRPr="004B3397">
              <w:t>0.87</w:t>
            </w:r>
          </w:p>
        </w:tc>
        <w:tc>
          <w:tcPr>
            <w:tcW w:w="580" w:type="pct"/>
            <w:noWrap/>
            <w:hideMark/>
          </w:tcPr>
          <w:p w14:paraId="1C189EE7" w14:textId="77777777" w:rsidR="00FA4EDE" w:rsidRPr="004B3397" w:rsidRDefault="00FA4EDE" w:rsidP="00A11C0E">
            <w:pPr>
              <w:pStyle w:val="TAC"/>
              <w:rPr>
                <w:color w:val="000000"/>
              </w:rPr>
            </w:pPr>
            <w:r w:rsidRPr="004B3397">
              <w:t>1.00</w:t>
            </w:r>
          </w:p>
        </w:tc>
      </w:tr>
      <w:tr w:rsidR="00FA4EDE" w:rsidRPr="004B3397" w14:paraId="4BF2D437" w14:textId="77777777" w:rsidTr="0024290A">
        <w:trPr>
          <w:jc w:val="center"/>
        </w:trPr>
        <w:tc>
          <w:tcPr>
            <w:tcW w:w="560" w:type="pct"/>
            <w:noWrap/>
            <w:hideMark/>
          </w:tcPr>
          <w:p w14:paraId="1FF607BC" w14:textId="77777777" w:rsidR="00FA4EDE" w:rsidRPr="004B3397" w:rsidRDefault="00FA4EDE" w:rsidP="00A11C0E">
            <w:pPr>
              <w:pStyle w:val="TAC"/>
              <w:rPr>
                <w:color w:val="000000"/>
              </w:rPr>
            </w:pPr>
            <w:r w:rsidRPr="004B3397">
              <w:t>0.74</w:t>
            </w:r>
          </w:p>
        </w:tc>
        <w:tc>
          <w:tcPr>
            <w:tcW w:w="582" w:type="pct"/>
            <w:noWrap/>
            <w:hideMark/>
          </w:tcPr>
          <w:p w14:paraId="3C9383CD" w14:textId="77777777" w:rsidR="00FA4EDE" w:rsidRPr="004B3397" w:rsidRDefault="00FA4EDE" w:rsidP="00A11C0E">
            <w:pPr>
              <w:pStyle w:val="TAC"/>
              <w:rPr>
                <w:color w:val="000000"/>
              </w:rPr>
            </w:pPr>
            <w:r w:rsidRPr="004B3397">
              <w:t>0.94</w:t>
            </w:r>
          </w:p>
        </w:tc>
        <w:tc>
          <w:tcPr>
            <w:tcW w:w="674" w:type="pct"/>
            <w:noWrap/>
            <w:hideMark/>
          </w:tcPr>
          <w:p w14:paraId="02341469" w14:textId="77777777" w:rsidR="00FA4EDE" w:rsidRPr="004B3397" w:rsidRDefault="00FA4EDE" w:rsidP="00A11C0E">
            <w:pPr>
              <w:pStyle w:val="TAC"/>
              <w:rPr>
                <w:color w:val="000000"/>
              </w:rPr>
            </w:pPr>
            <w:r w:rsidRPr="004B3397">
              <w:t>0.78</w:t>
            </w:r>
          </w:p>
        </w:tc>
        <w:tc>
          <w:tcPr>
            <w:tcW w:w="702" w:type="pct"/>
            <w:noWrap/>
            <w:hideMark/>
          </w:tcPr>
          <w:p w14:paraId="22FFB7D1" w14:textId="77777777" w:rsidR="00FA4EDE" w:rsidRPr="004B3397" w:rsidRDefault="00FA4EDE" w:rsidP="00A11C0E">
            <w:pPr>
              <w:pStyle w:val="TAC"/>
              <w:rPr>
                <w:color w:val="000000"/>
              </w:rPr>
            </w:pPr>
            <w:r w:rsidRPr="004B3397">
              <w:t>0.98</w:t>
            </w:r>
          </w:p>
        </w:tc>
        <w:tc>
          <w:tcPr>
            <w:tcW w:w="648" w:type="pct"/>
            <w:noWrap/>
            <w:hideMark/>
          </w:tcPr>
          <w:p w14:paraId="473BA532" w14:textId="77777777" w:rsidR="00FA4EDE" w:rsidRPr="004B3397" w:rsidRDefault="00FA4EDE" w:rsidP="00A11C0E">
            <w:pPr>
              <w:pStyle w:val="TAC"/>
              <w:rPr>
                <w:color w:val="000000"/>
              </w:rPr>
            </w:pPr>
            <w:r w:rsidRPr="004B3397">
              <w:t>0.85</w:t>
            </w:r>
          </w:p>
        </w:tc>
        <w:tc>
          <w:tcPr>
            <w:tcW w:w="580" w:type="pct"/>
            <w:noWrap/>
            <w:hideMark/>
          </w:tcPr>
          <w:p w14:paraId="563D3898" w14:textId="77777777" w:rsidR="00FA4EDE" w:rsidRPr="004B3397" w:rsidRDefault="00FA4EDE" w:rsidP="00A11C0E">
            <w:pPr>
              <w:pStyle w:val="TAC"/>
              <w:rPr>
                <w:color w:val="000000"/>
              </w:rPr>
            </w:pPr>
            <w:r w:rsidRPr="004B3397">
              <w:t>1.00</w:t>
            </w:r>
          </w:p>
        </w:tc>
        <w:tc>
          <w:tcPr>
            <w:tcW w:w="675" w:type="pct"/>
            <w:noWrap/>
            <w:hideMark/>
          </w:tcPr>
          <w:p w14:paraId="05B0F95D" w14:textId="77777777" w:rsidR="00FA4EDE" w:rsidRPr="004B3397" w:rsidRDefault="00FA4EDE" w:rsidP="00A11C0E">
            <w:pPr>
              <w:pStyle w:val="TAC"/>
              <w:rPr>
                <w:color w:val="000000"/>
              </w:rPr>
            </w:pPr>
            <w:r w:rsidRPr="004B3397">
              <w:t>0.87</w:t>
            </w:r>
          </w:p>
        </w:tc>
        <w:tc>
          <w:tcPr>
            <w:tcW w:w="580" w:type="pct"/>
            <w:noWrap/>
            <w:hideMark/>
          </w:tcPr>
          <w:p w14:paraId="715B059A" w14:textId="77777777" w:rsidR="00FA4EDE" w:rsidRPr="004B3397" w:rsidRDefault="00FA4EDE" w:rsidP="00A11C0E">
            <w:pPr>
              <w:pStyle w:val="TAC"/>
              <w:rPr>
                <w:color w:val="000000"/>
              </w:rPr>
            </w:pPr>
            <w:r w:rsidRPr="004B3397">
              <w:t>1.00</w:t>
            </w:r>
          </w:p>
        </w:tc>
      </w:tr>
      <w:tr w:rsidR="00FA4EDE" w:rsidRPr="004B3397" w14:paraId="173B2A97" w14:textId="77777777" w:rsidTr="0024290A">
        <w:trPr>
          <w:jc w:val="center"/>
        </w:trPr>
        <w:tc>
          <w:tcPr>
            <w:tcW w:w="560" w:type="pct"/>
            <w:noWrap/>
            <w:hideMark/>
          </w:tcPr>
          <w:p w14:paraId="3DC411C8" w14:textId="77777777" w:rsidR="00FA4EDE" w:rsidRPr="004B3397" w:rsidRDefault="00FA4EDE" w:rsidP="00A11C0E">
            <w:pPr>
              <w:pStyle w:val="TAC"/>
              <w:rPr>
                <w:color w:val="000000"/>
              </w:rPr>
            </w:pPr>
            <w:r w:rsidRPr="004B3397">
              <w:t>0.67</w:t>
            </w:r>
          </w:p>
        </w:tc>
        <w:tc>
          <w:tcPr>
            <w:tcW w:w="582" w:type="pct"/>
            <w:noWrap/>
            <w:hideMark/>
          </w:tcPr>
          <w:p w14:paraId="25EAEA4B" w14:textId="77777777" w:rsidR="00FA4EDE" w:rsidRPr="004B3397" w:rsidRDefault="00FA4EDE" w:rsidP="00A11C0E">
            <w:pPr>
              <w:pStyle w:val="TAC"/>
              <w:rPr>
                <w:color w:val="000000"/>
              </w:rPr>
            </w:pPr>
            <w:r w:rsidRPr="004B3397">
              <w:t>0.87</w:t>
            </w:r>
          </w:p>
        </w:tc>
        <w:tc>
          <w:tcPr>
            <w:tcW w:w="674" w:type="pct"/>
            <w:noWrap/>
            <w:hideMark/>
          </w:tcPr>
          <w:p w14:paraId="402B0168" w14:textId="77777777" w:rsidR="00FA4EDE" w:rsidRPr="004B3397" w:rsidRDefault="00FA4EDE" w:rsidP="00A11C0E">
            <w:pPr>
              <w:pStyle w:val="TAC"/>
              <w:rPr>
                <w:color w:val="000000"/>
              </w:rPr>
            </w:pPr>
            <w:r w:rsidRPr="004B3397">
              <w:t>0.73</w:t>
            </w:r>
          </w:p>
        </w:tc>
        <w:tc>
          <w:tcPr>
            <w:tcW w:w="702" w:type="pct"/>
            <w:noWrap/>
            <w:hideMark/>
          </w:tcPr>
          <w:p w14:paraId="4CE1DB88" w14:textId="77777777" w:rsidR="00FA4EDE" w:rsidRPr="004B3397" w:rsidRDefault="00FA4EDE" w:rsidP="00A11C0E">
            <w:pPr>
              <w:pStyle w:val="TAC"/>
              <w:rPr>
                <w:color w:val="000000"/>
              </w:rPr>
            </w:pPr>
            <w:r w:rsidRPr="004B3397">
              <w:t>0.93</w:t>
            </w:r>
          </w:p>
        </w:tc>
        <w:tc>
          <w:tcPr>
            <w:tcW w:w="648" w:type="pct"/>
            <w:noWrap/>
            <w:hideMark/>
          </w:tcPr>
          <w:p w14:paraId="0FAFC7B3" w14:textId="77777777" w:rsidR="00FA4EDE" w:rsidRPr="004B3397" w:rsidRDefault="00FA4EDE" w:rsidP="00A11C0E">
            <w:pPr>
              <w:pStyle w:val="TAC"/>
              <w:rPr>
                <w:color w:val="000000"/>
              </w:rPr>
            </w:pPr>
            <w:r w:rsidRPr="004B3397">
              <w:t>0.83</w:t>
            </w:r>
          </w:p>
        </w:tc>
        <w:tc>
          <w:tcPr>
            <w:tcW w:w="580" w:type="pct"/>
            <w:noWrap/>
            <w:hideMark/>
          </w:tcPr>
          <w:p w14:paraId="658CE8F4" w14:textId="77777777" w:rsidR="00FA4EDE" w:rsidRPr="004B3397" w:rsidRDefault="00FA4EDE" w:rsidP="00A11C0E">
            <w:pPr>
              <w:pStyle w:val="TAC"/>
              <w:rPr>
                <w:color w:val="000000"/>
              </w:rPr>
            </w:pPr>
            <w:r w:rsidRPr="004B3397">
              <w:t>1.00</w:t>
            </w:r>
          </w:p>
        </w:tc>
        <w:tc>
          <w:tcPr>
            <w:tcW w:w="675" w:type="pct"/>
            <w:noWrap/>
            <w:hideMark/>
          </w:tcPr>
          <w:p w14:paraId="69D1CB0E" w14:textId="77777777" w:rsidR="00FA4EDE" w:rsidRPr="004B3397" w:rsidRDefault="00FA4EDE" w:rsidP="00A11C0E">
            <w:pPr>
              <w:pStyle w:val="TAC"/>
              <w:rPr>
                <w:color w:val="000000"/>
              </w:rPr>
            </w:pPr>
            <w:r w:rsidRPr="004B3397">
              <w:t>0.86</w:t>
            </w:r>
          </w:p>
        </w:tc>
        <w:tc>
          <w:tcPr>
            <w:tcW w:w="580" w:type="pct"/>
            <w:noWrap/>
            <w:hideMark/>
          </w:tcPr>
          <w:p w14:paraId="3067BFF0" w14:textId="77777777" w:rsidR="00FA4EDE" w:rsidRPr="004B3397" w:rsidRDefault="00FA4EDE" w:rsidP="00A11C0E">
            <w:pPr>
              <w:pStyle w:val="TAC"/>
              <w:rPr>
                <w:color w:val="000000"/>
              </w:rPr>
            </w:pPr>
            <w:r w:rsidRPr="004B3397">
              <w:t>1.00</w:t>
            </w:r>
          </w:p>
        </w:tc>
      </w:tr>
      <w:tr w:rsidR="00FA4EDE" w:rsidRPr="004B3397" w14:paraId="6815C601" w14:textId="77777777" w:rsidTr="0024290A">
        <w:trPr>
          <w:jc w:val="center"/>
        </w:trPr>
        <w:tc>
          <w:tcPr>
            <w:tcW w:w="560" w:type="pct"/>
            <w:noWrap/>
            <w:hideMark/>
          </w:tcPr>
          <w:p w14:paraId="53DD9282" w14:textId="77777777" w:rsidR="00FA4EDE" w:rsidRPr="004B3397" w:rsidRDefault="00FA4EDE" w:rsidP="00A11C0E">
            <w:pPr>
              <w:pStyle w:val="TAC"/>
              <w:rPr>
                <w:color w:val="000000"/>
              </w:rPr>
            </w:pPr>
            <w:r w:rsidRPr="004B3397">
              <w:t>0.07</w:t>
            </w:r>
          </w:p>
        </w:tc>
        <w:tc>
          <w:tcPr>
            <w:tcW w:w="582" w:type="pct"/>
            <w:noWrap/>
            <w:hideMark/>
          </w:tcPr>
          <w:p w14:paraId="764A7325" w14:textId="77777777" w:rsidR="00FA4EDE" w:rsidRPr="004B3397" w:rsidRDefault="00FA4EDE" w:rsidP="00A11C0E">
            <w:pPr>
              <w:pStyle w:val="TAC"/>
              <w:rPr>
                <w:color w:val="000000"/>
              </w:rPr>
            </w:pPr>
            <w:r w:rsidRPr="004B3397">
              <w:t>0.47</w:t>
            </w:r>
          </w:p>
        </w:tc>
        <w:tc>
          <w:tcPr>
            <w:tcW w:w="674" w:type="pct"/>
            <w:noWrap/>
            <w:hideMark/>
          </w:tcPr>
          <w:p w14:paraId="21303E31" w14:textId="77777777" w:rsidR="00FA4EDE" w:rsidRPr="004B3397" w:rsidRDefault="00FA4EDE" w:rsidP="00A11C0E">
            <w:pPr>
              <w:pStyle w:val="TAC"/>
              <w:rPr>
                <w:color w:val="000000"/>
              </w:rPr>
            </w:pPr>
            <w:r w:rsidRPr="004B3397">
              <w:t>0.66</w:t>
            </w:r>
          </w:p>
        </w:tc>
        <w:tc>
          <w:tcPr>
            <w:tcW w:w="702" w:type="pct"/>
            <w:noWrap/>
            <w:hideMark/>
          </w:tcPr>
          <w:p w14:paraId="52CE9911" w14:textId="77777777" w:rsidR="00FA4EDE" w:rsidRPr="004B3397" w:rsidRDefault="00FA4EDE" w:rsidP="00A11C0E">
            <w:pPr>
              <w:pStyle w:val="TAC"/>
              <w:rPr>
                <w:color w:val="000000"/>
              </w:rPr>
            </w:pPr>
            <w:r w:rsidRPr="004B3397">
              <w:t>0.86</w:t>
            </w:r>
          </w:p>
        </w:tc>
        <w:tc>
          <w:tcPr>
            <w:tcW w:w="648" w:type="pct"/>
            <w:noWrap/>
            <w:hideMark/>
          </w:tcPr>
          <w:p w14:paraId="5AD31503" w14:textId="77777777" w:rsidR="00FA4EDE" w:rsidRPr="004B3397" w:rsidRDefault="00FA4EDE" w:rsidP="00A11C0E">
            <w:pPr>
              <w:pStyle w:val="TAC"/>
              <w:rPr>
                <w:color w:val="000000"/>
              </w:rPr>
            </w:pPr>
            <w:r w:rsidRPr="004B3397">
              <w:t>0.80</w:t>
            </w:r>
          </w:p>
        </w:tc>
        <w:tc>
          <w:tcPr>
            <w:tcW w:w="580" w:type="pct"/>
            <w:noWrap/>
            <w:hideMark/>
          </w:tcPr>
          <w:p w14:paraId="6EDA0D3F" w14:textId="77777777" w:rsidR="00FA4EDE" w:rsidRPr="004B3397" w:rsidRDefault="00FA4EDE" w:rsidP="00A11C0E">
            <w:pPr>
              <w:pStyle w:val="TAC"/>
              <w:rPr>
                <w:color w:val="000000"/>
              </w:rPr>
            </w:pPr>
            <w:r w:rsidRPr="004B3397">
              <w:t>1.00</w:t>
            </w:r>
          </w:p>
        </w:tc>
        <w:tc>
          <w:tcPr>
            <w:tcW w:w="675" w:type="pct"/>
            <w:noWrap/>
            <w:hideMark/>
          </w:tcPr>
          <w:p w14:paraId="3E3B1F13" w14:textId="77777777" w:rsidR="00FA4EDE" w:rsidRPr="004B3397" w:rsidRDefault="00FA4EDE" w:rsidP="00A11C0E">
            <w:pPr>
              <w:pStyle w:val="TAC"/>
              <w:rPr>
                <w:color w:val="000000"/>
              </w:rPr>
            </w:pPr>
            <w:r w:rsidRPr="004B3397">
              <w:t>0.85</w:t>
            </w:r>
          </w:p>
        </w:tc>
        <w:tc>
          <w:tcPr>
            <w:tcW w:w="580" w:type="pct"/>
            <w:noWrap/>
            <w:hideMark/>
          </w:tcPr>
          <w:p w14:paraId="7D23F909" w14:textId="77777777" w:rsidR="00FA4EDE" w:rsidRPr="004B3397" w:rsidRDefault="00FA4EDE" w:rsidP="00A11C0E">
            <w:pPr>
              <w:pStyle w:val="TAC"/>
              <w:rPr>
                <w:color w:val="000000"/>
              </w:rPr>
            </w:pPr>
            <w:r w:rsidRPr="004B3397">
              <w:t>1.00</w:t>
            </w:r>
          </w:p>
        </w:tc>
      </w:tr>
      <w:tr w:rsidR="00FA4EDE" w:rsidRPr="004B3397" w14:paraId="7B066780" w14:textId="77777777" w:rsidTr="0024290A">
        <w:trPr>
          <w:jc w:val="center"/>
        </w:trPr>
        <w:tc>
          <w:tcPr>
            <w:tcW w:w="560" w:type="pct"/>
            <w:noWrap/>
            <w:hideMark/>
          </w:tcPr>
          <w:p w14:paraId="2659F865" w14:textId="77777777" w:rsidR="00FA4EDE" w:rsidRPr="004B3397" w:rsidRDefault="00FA4EDE" w:rsidP="00A11C0E">
            <w:pPr>
              <w:pStyle w:val="TAC"/>
              <w:rPr>
                <w:color w:val="000000"/>
              </w:rPr>
            </w:pPr>
            <w:r w:rsidRPr="004B3397">
              <w:t>0</w:t>
            </w:r>
          </w:p>
        </w:tc>
        <w:tc>
          <w:tcPr>
            <w:tcW w:w="582" w:type="pct"/>
            <w:noWrap/>
            <w:hideMark/>
          </w:tcPr>
          <w:p w14:paraId="649B00F9" w14:textId="77777777" w:rsidR="00FA4EDE" w:rsidRPr="004B3397" w:rsidRDefault="00FA4EDE" w:rsidP="00A11C0E">
            <w:pPr>
              <w:pStyle w:val="TAC"/>
              <w:rPr>
                <w:color w:val="000000"/>
              </w:rPr>
            </w:pPr>
            <w:r w:rsidRPr="004B3397">
              <w:t>0.34</w:t>
            </w:r>
          </w:p>
        </w:tc>
        <w:tc>
          <w:tcPr>
            <w:tcW w:w="674" w:type="pct"/>
            <w:noWrap/>
            <w:hideMark/>
          </w:tcPr>
          <w:p w14:paraId="298138D5" w14:textId="77777777" w:rsidR="00FA4EDE" w:rsidRPr="004B3397" w:rsidRDefault="00FA4EDE" w:rsidP="00A11C0E">
            <w:pPr>
              <w:pStyle w:val="TAC"/>
              <w:rPr>
                <w:color w:val="000000"/>
              </w:rPr>
            </w:pPr>
            <w:r w:rsidRPr="004B3397">
              <w:t>0.00</w:t>
            </w:r>
          </w:p>
        </w:tc>
        <w:tc>
          <w:tcPr>
            <w:tcW w:w="702" w:type="pct"/>
            <w:noWrap/>
            <w:hideMark/>
          </w:tcPr>
          <w:p w14:paraId="5D6E1E31" w14:textId="77777777" w:rsidR="00FA4EDE" w:rsidRPr="004B3397" w:rsidRDefault="00FA4EDE" w:rsidP="00A11C0E">
            <w:pPr>
              <w:pStyle w:val="TAC"/>
              <w:rPr>
                <w:color w:val="000000"/>
              </w:rPr>
            </w:pPr>
            <w:r w:rsidRPr="004B3397">
              <w:t>0.39</w:t>
            </w:r>
          </w:p>
        </w:tc>
        <w:tc>
          <w:tcPr>
            <w:tcW w:w="648" w:type="pct"/>
            <w:noWrap/>
            <w:hideMark/>
          </w:tcPr>
          <w:p w14:paraId="64891D55" w14:textId="77777777" w:rsidR="00FA4EDE" w:rsidRPr="004B3397" w:rsidRDefault="00FA4EDE" w:rsidP="00A11C0E">
            <w:pPr>
              <w:pStyle w:val="TAC"/>
              <w:rPr>
                <w:color w:val="000000"/>
              </w:rPr>
            </w:pPr>
            <w:r w:rsidRPr="004B3397">
              <w:t>0.76</w:t>
            </w:r>
          </w:p>
        </w:tc>
        <w:tc>
          <w:tcPr>
            <w:tcW w:w="580" w:type="pct"/>
            <w:noWrap/>
            <w:hideMark/>
          </w:tcPr>
          <w:p w14:paraId="7B37366B" w14:textId="77777777" w:rsidR="00FA4EDE" w:rsidRPr="004B3397" w:rsidRDefault="00FA4EDE" w:rsidP="00A11C0E">
            <w:pPr>
              <w:pStyle w:val="TAC"/>
              <w:rPr>
                <w:color w:val="000000"/>
              </w:rPr>
            </w:pPr>
            <w:r w:rsidRPr="004B3397">
              <w:t>0.96</w:t>
            </w:r>
          </w:p>
        </w:tc>
        <w:tc>
          <w:tcPr>
            <w:tcW w:w="675" w:type="pct"/>
            <w:noWrap/>
            <w:hideMark/>
          </w:tcPr>
          <w:p w14:paraId="102FA055" w14:textId="77777777" w:rsidR="00FA4EDE" w:rsidRPr="004B3397" w:rsidRDefault="00FA4EDE" w:rsidP="00A11C0E">
            <w:pPr>
              <w:pStyle w:val="TAC"/>
              <w:rPr>
                <w:color w:val="000000"/>
              </w:rPr>
            </w:pPr>
            <w:r w:rsidRPr="004B3397">
              <w:t>0.83</w:t>
            </w:r>
          </w:p>
        </w:tc>
        <w:tc>
          <w:tcPr>
            <w:tcW w:w="580" w:type="pct"/>
            <w:noWrap/>
            <w:hideMark/>
          </w:tcPr>
          <w:p w14:paraId="0E26A14B" w14:textId="77777777" w:rsidR="00FA4EDE" w:rsidRPr="004B3397" w:rsidRDefault="00FA4EDE" w:rsidP="00A11C0E">
            <w:pPr>
              <w:pStyle w:val="TAC"/>
              <w:rPr>
                <w:color w:val="000000"/>
              </w:rPr>
            </w:pPr>
            <w:r w:rsidRPr="004B3397">
              <w:t>1.00</w:t>
            </w:r>
          </w:p>
        </w:tc>
      </w:tr>
      <w:tr w:rsidR="00FA4EDE" w:rsidRPr="004B3397" w14:paraId="6EECE136" w14:textId="77777777" w:rsidTr="0024290A">
        <w:trPr>
          <w:jc w:val="center"/>
        </w:trPr>
        <w:tc>
          <w:tcPr>
            <w:tcW w:w="560" w:type="pct"/>
            <w:noWrap/>
            <w:hideMark/>
          </w:tcPr>
          <w:p w14:paraId="3FBD8E9D" w14:textId="77777777" w:rsidR="00FA4EDE" w:rsidRPr="004B3397" w:rsidRDefault="00FA4EDE" w:rsidP="00A11C0E">
            <w:pPr>
              <w:pStyle w:val="TAC"/>
              <w:rPr>
                <w:color w:val="000000"/>
              </w:rPr>
            </w:pPr>
            <w:r w:rsidRPr="004B3397">
              <w:t>0</w:t>
            </w:r>
          </w:p>
        </w:tc>
        <w:tc>
          <w:tcPr>
            <w:tcW w:w="582" w:type="pct"/>
            <w:noWrap/>
            <w:hideMark/>
          </w:tcPr>
          <w:p w14:paraId="6614F347" w14:textId="77777777" w:rsidR="00FA4EDE" w:rsidRPr="004B3397" w:rsidRDefault="00FA4EDE" w:rsidP="00A11C0E">
            <w:pPr>
              <w:pStyle w:val="TAC"/>
              <w:rPr>
                <w:color w:val="000000"/>
              </w:rPr>
            </w:pPr>
            <w:r w:rsidRPr="004B3397">
              <w:t>0.34</w:t>
            </w:r>
          </w:p>
        </w:tc>
        <w:tc>
          <w:tcPr>
            <w:tcW w:w="674" w:type="pct"/>
            <w:noWrap/>
            <w:hideMark/>
          </w:tcPr>
          <w:p w14:paraId="4CC5C741" w14:textId="77777777" w:rsidR="00FA4EDE" w:rsidRPr="004B3397" w:rsidRDefault="00FA4EDE" w:rsidP="00A11C0E">
            <w:pPr>
              <w:pStyle w:val="TAC"/>
              <w:rPr>
                <w:color w:val="000000"/>
              </w:rPr>
            </w:pPr>
            <w:r w:rsidRPr="004B3397">
              <w:t>0.06</w:t>
            </w:r>
          </w:p>
        </w:tc>
        <w:tc>
          <w:tcPr>
            <w:tcW w:w="702" w:type="pct"/>
            <w:noWrap/>
            <w:hideMark/>
          </w:tcPr>
          <w:p w14:paraId="5A79E7FF" w14:textId="77777777" w:rsidR="00FA4EDE" w:rsidRPr="004B3397" w:rsidRDefault="00FA4EDE" w:rsidP="00A11C0E">
            <w:pPr>
              <w:pStyle w:val="TAC"/>
              <w:rPr>
                <w:color w:val="000000"/>
              </w:rPr>
            </w:pPr>
            <w:r w:rsidRPr="004B3397">
              <w:t>0.46</w:t>
            </w:r>
          </w:p>
        </w:tc>
        <w:tc>
          <w:tcPr>
            <w:tcW w:w="648" w:type="pct"/>
            <w:noWrap/>
            <w:hideMark/>
          </w:tcPr>
          <w:p w14:paraId="11C6043F" w14:textId="77777777" w:rsidR="00FA4EDE" w:rsidRPr="004B3397" w:rsidRDefault="00FA4EDE" w:rsidP="00A11C0E">
            <w:pPr>
              <w:pStyle w:val="TAC"/>
              <w:rPr>
                <w:color w:val="000000"/>
              </w:rPr>
            </w:pPr>
            <w:r w:rsidRPr="004B3397">
              <w:t>0.71</w:t>
            </w:r>
          </w:p>
        </w:tc>
        <w:tc>
          <w:tcPr>
            <w:tcW w:w="580" w:type="pct"/>
            <w:noWrap/>
            <w:hideMark/>
          </w:tcPr>
          <w:p w14:paraId="749D99DC" w14:textId="77777777" w:rsidR="00FA4EDE" w:rsidRPr="004B3397" w:rsidRDefault="00FA4EDE" w:rsidP="00A11C0E">
            <w:pPr>
              <w:pStyle w:val="TAC"/>
              <w:rPr>
                <w:color w:val="000000"/>
              </w:rPr>
            </w:pPr>
            <w:r w:rsidRPr="004B3397">
              <w:t>0.91</w:t>
            </w:r>
          </w:p>
        </w:tc>
        <w:tc>
          <w:tcPr>
            <w:tcW w:w="675" w:type="pct"/>
            <w:noWrap/>
            <w:hideMark/>
          </w:tcPr>
          <w:p w14:paraId="5D2476DE" w14:textId="77777777" w:rsidR="00FA4EDE" w:rsidRPr="004B3397" w:rsidRDefault="00FA4EDE" w:rsidP="00A11C0E">
            <w:pPr>
              <w:pStyle w:val="TAC"/>
              <w:rPr>
                <w:color w:val="000000"/>
              </w:rPr>
            </w:pPr>
            <w:r w:rsidRPr="004B3397">
              <w:t>0.81</w:t>
            </w:r>
          </w:p>
        </w:tc>
        <w:tc>
          <w:tcPr>
            <w:tcW w:w="580" w:type="pct"/>
            <w:noWrap/>
            <w:hideMark/>
          </w:tcPr>
          <w:p w14:paraId="5AF11CDB" w14:textId="77777777" w:rsidR="00FA4EDE" w:rsidRPr="004B3397" w:rsidRDefault="00FA4EDE" w:rsidP="00A11C0E">
            <w:pPr>
              <w:pStyle w:val="TAC"/>
              <w:rPr>
                <w:color w:val="000000"/>
              </w:rPr>
            </w:pPr>
            <w:r w:rsidRPr="004B3397">
              <w:t>1.00</w:t>
            </w:r>
          </w:p>
        </w:tc>
      </w:tr>
      <w:tr w:rsidR="00FA4EDE" w:rsidRPr="004B3397" w14:paraId="26AC0117" w14:textId="77777777" w:rsidTr="0024290A">
        <w:trPr>
          <w:jc w:val="center"/>
        </w:trPr>
        <w:tc>
          <w:tcPr>
            <w:tcW w:w="560" w:type="pct"/>
            <w:noWrap/>
            <w:hideMark/>
          </w:tcPr>
          <w:p w14:paraId="1088C4CA" w14:textId="77777777" w:rsidR="00FA4EDE" w:rsidRPr="004B3397" w:rsidRDefault="00FA4EDE" w:rsidP="00A11C0E">
            <w:pPr>
              <w:pStyle w:val="TAC"/>
              <w:rPr>
                <w:color w:val="000000"/>
              </w:rPr>
            </w:pPr>
            <w:r w:rsidRPr="004B3397">
              <w:t>0.06</w:t>
            </w:r>
          </w:p>
        </w:tc>
        <w:tc>
          <w:tcPr>
            <w:tcW w:w="582" w:type="pct"/>
            <w:noWrap/>
            <w:hideMark/>
          </w:tcPr>
          <w:p w14:paraId="69F229B6" w14:textId="77777777" w:rsidR="00FA4EDE" w:rsidRPr="004B3397" w:rsidRDefault="00FA4EDE" w:rsidP="00A11C0E">
            <w:pPr>
              <w:pStyle w:val="TAC"/>
              <w:rPr>
                <w:color w:val="000000"/>
              </w:rPr>
            </w:pPr>
            <w:r w:rsidRPr="004B3397">
              <w:t>0.46</w:t>
            </w:r>
          </w:p>
        </w:tc>
        <w:tc>
          <w:tcPr>
            <w:tcW w:w="674" w:type="pct"/>
            <w:noWrap/>
            <w:hideMark/>
          </w:tcPr>
          <w:p w14:paraId="0A370B07" w14:textId="77777777" w:rsidR="00FA4EDE" w:rsidRPr="004B3397" w:rsidRDefault="00FA4EDE" w:rsidP="00A11C0E">
            <w:pPr>
              <w:pStyle w:val="TAC"/>
              <w:rPr>
                <w:color w:val="000000"/>
              </w:rPr>
            </w:pPr>
            <w:r w:rsidRPr="004B3397">
              <w:t>0.27</w:t>
            </w:r>
          </w:p>
        </w:tc>
        <w:tc>
          <w:tcPr>
            <w:tcW w:w="702" w:type="pct"/>
            <w:noWrap/>
            <w:hideMark/>
          </w:tcPr>
          <w:p w14:paraId="7CAED232" w14:textId="77777777" w:rsidR="00FA4EDE" w:rsidRPr="004B3397" w:rsidRDefault="00FA4EDE" w:rsidP="00A11C0E">
            <w:pPr>
              <w:pStyle w:val="TAC"/>
              <w:rPr>
                <w:color w:val="000000"/>
              </w:rPr>
            </w:pPr>
            <w:r w:rsidRPr="004B3397">
              <w:t>0.47</w:t>
            </w:r>
          </w:p>
        </w:tc>
        <w:tc>
          <w:tcPr>
            <w:tcW w:w="648" w:type="pct"/>
            <w:noWrap/>
            <w:hideMark/>
          </w:tcPr>
          <w:p w14:paraId="59C2D361" w14:textId="77777777" w:rsidR="00FA4EDE" w:rsidRPr="004B3397" w:rsidRDefault="00FA4EDE" w:rsidP="00A11C0E">
            <w:pPr>
              <w:pStyle w:val="TAC"/>
              <w:rPr>
                <w:color w:val="000000"/>
              </w:rPr>
            </w:pPr>
            <w:r w:rsidRPr="004B3397">
              <w:t>0.65</w:t>
            </w:r>
          </w:p>
        </w:tc>
        <w:tc>
          <w:tcPr>
            <w:tcW w:w="580" w:type="pct"/>
            <w:noWrap/>
            <w:hideMark/>
          </w:tcPr>
          <w:p w14:paraId="22341CF6" w14:textId="77777777" w:rsidR="00FA4EDE" w:rsidRPr="004B3397" w:rsidRDefault="00FA4EDE" w:rsidP="00A11C0E">
            <w:pPr>
              <w:pStyle w:val="TAC"/>
              <w:rPr>
                <w:color w:val="000000"/>
              </w:rPr>
            </w:pPr>
            <w:r w:rsidRPr="004B3397">
              <w:t>0.85</w:t>
            </w:r>
          </w:p>
        </w:tc>
        <w:tc>
          <w:tcPr>
            <w:tcW w:w="675" w:type="pct"/>
            <w:noWrap/>
            <w:hideMark/>
          </w:tcPr>
          <w:p w14:paraId="4447D259" w14:textId="77777777" w:rsidR="00FA4EDE" w:rsidRPr="004B3397" w:rsidRDefault="00FA4EDE" w:rsidP="00A11C0E">
            <w:pPr>
              <w:pStyle w:val="TAC"/>
              <w:rPr>
                <w:color w:val="000000"/>
              </w:rPr>
            </w:pPr>
            <w:r w:rsidRPr="004B3397">
              <w:t>0.77</w:t>
            </w:r>
          </w:p>
        </w:tc>
        <w:tc>
          <w:tcPr>
            <w:tcW w:w="580" w:type="pct"/>
            <w:noWrap/>
            <w:hideMark/>
          </w:tcPr>
          <w:p w14:paraId="125D7707" w14:textId="77777777" w:rsidR="00FA4EDE" w:rsidRPr="004B3397" w:rsidRDefault="00FA4EDE" w:rsidP="00A11C0E">
            <w:pPr>
              <w:pStyle w:val="TAC"/>
              <w:rPr>
                <w:color w:val="000000"/>
              </w:rPr>
            </w:pPr>
            <w:r w:rsidRPr="004B3397">
              <w:t>0.97</w:t>
            </w:r>
          </w:p>
        </w:tc>
      </w:tr>
      <w:tr w:rsidR="00FA4EDE" w:rsidRPr="004B3397" w14:paraId="78119345" w14:textId="77777777" w:rsidTr="0024290A">
        <w:trPr>
          <w:jc w:val="center"/>
        </w:trPr>
        <w:tc>
          <w:tcPr>
            <w:tcW w:w="560" w:type="pct"/>
            <w:noWrap/>
            <w:hideMark/>
          </w:tcPr>
          <w:p w14:paraId="2FB29604" w14:textId="77777777" w:rsidR="00FA4EDE" w:rsidRPr="004B3397" w:rsidRDefault="00FA4EDE" w:rsidP="00A11C0E">
            <w:pPr>
              <w:pStyle w:val="TAC"/>
              <w:rPr>
                <w:color w:val="000000"/>
              </w:rPr>
            </w:pPr>
            <w:r w:rsidRPr="004B3397">
              <w:t>0.61</w:t>
            </w:r>
          </w:p>
        </w:tc>
        <w:tc>
          <w:tcPr>
            <w:tcW w:w="582" w:type="pct"/>
            <w:noWrap/>
            <w:hideMark/>
          </w:tcPr>
          <w:p w14:paraId="7131D5F1" w14:textId="77777777" w:rsidR="00FA4EDE" w:rsidRPr="004B3397" w:rsidRDefault="00FA4EDE" w:rsidP="00A11C0E">
            <w:pPr>
              <w:pStyle w:val="TAC"/>
              <w:rPr>
                <w:color w:val="000000"/>
              </w:rPr>
            </w:pPr>
            <w:r w:rsidRPr="004B3397">
              <w:t>0.81</w:t>
            </w:r>
          </w:p>
        </w:tc>
        <w:tc>
          <w:tcPr>
            <w:tcW w:w="674" w:type="pct"/>
            <w:noWrap/>
            <w:hideMark/>
          </w:tcPr>
          <w:p w14:paraId="1FE96B20" w14:textId="77777777" w:rsidR="00FA4EDE" w:rsidRPr="004B3397" w:rsidRDefault="00FA4EDE" w:rsidP="00A11C0E">
            <w:pPr>
              <w:pStyle w:val="TAC"/>
              <w:rPr>
                <w:color w:val="000000"/>
              </w:rPr>
            </w:pPr>
            <w:r w:rsidRPr="004B3397">
              <w:t>0.00</w:t>
            </w:r>
          </w:p>
        </w:tc>
        <w:tc>
          <w:tcPr>
            <w:tcW w:w="702" w:type="pct"/>
            <w:noWrap/>
            <w:hideMark/>
          </w:tcPr>
          <w:p w14:paraId="58BF65BE" w14:textId="77777777" w:rsidR="00FA4EDE" w:rsidRPr="004B3397" w:rsidRDefault="00FA4EDE" w:rsidP="00A11C0E">
            <w:pPr>
              <w:pStyle w:val="TAC"/>
              <w:rPr>
                <w:color w:val="000000"/>
              </w:rPr>
            </w:pPr>
            <w:r w:rsidRPr="004B3397">
              <w:t>0.39</w:t>
            </w:r>
          </w:p>
        </w:tc>
        <w:tc>
          <w:tcPr>
            <w:tcW w:w="648" w:type="pct"/>
            <w:noWrap/>
            <w:hideMark/>
          </w:tcPr>
          <w:p w14:paraId="41AF0FED" w14:textId="77777777" w:rsidR="00FA4EDE" w:rsidRPr="004B3397" w:rsidRDefault="00FA4EDE" w:rsidP="00A11C0E">
            <w:pPr>
              <w:pStyle w:val="TAC"/>
              <w:rPr>
                <w:color w:val="000000"/>
              </w:rPr>
            </w:pPr>
            <w:r w:rsidRPr="004B3397">
              <w:t>0.58</w:t>
            </w:r>
          </w:p>
        </w:tc>
        <w:tc>
          <w:tcPr>
            <w:tcW w:w="580" w:type="pct"/>
            <w:noWrap/>
            <w:hideMark/>
          </w:tcPr>
          <w:p w14:paraId="7402D222" w14:textId="77777777" w:rsidR="00FA4EDE" w:rsidRPr="004B3397" w:rsidRDefault="00FA4EDE" w:rsidP="00A11C0E">
            <w:pPr>
              <w:pStyle w:val="TAC"/>
              <w:rPr>
                <w:color w:val="000000"/>
              </w:rPr>
            </w:pPr>
            <w:r w:rsidRPr="004B3397">
              <w:t>0.78</w:t>
            </w:r>
          </w:p>
        </w:tc>
        <w:tc>
          <w:tcPr>
            <w:tcW w:w="675" w:type="pct"/>
            <w:noWrap/>
            <w:hideMark/>
          </w:tcPr>
          <w:p w14:paraId="2B4456CB" w14:textId="77777777" w:rsidR="00FA4EDE" w:rsidRPr="004B3397" w:rsidRDefault="00FA4EDE" w:rsidP="00A11C0E">
            <w:pPr>
              <w:pStyle w:val="TAC"/>
              <w:rPr>
                <w:color w:val="000000"/>
              </w:rPr>
            </w:pPr>
            <w:r w:rsidRPr="004B3397">
              <w:t>0.73</w:t>
            </w:r>
          </w:p>
        </w:tc>
        <w:tc>
          <w:tcPr>
            <w:tcW w:w="580" w:type="pct"/>
            <w:noWrap/>
            <w:hideMark/>
          </w:tcPr>
          <w:p w14:paraId="77C267B5" w14:textId="77777777" w:rsidR="00FA4EDE" w:rsidRPr="004B3397" w:rsidRDefault="00FA4EDE" w:rsidP="00A11C0E">
            <w:pPr>
              <w:pStyle w:val="TAC"/>
              <w:rPr>
                <w:color w:val="000000"/>
              </w:rPr>
            </w:pPr>
            <w:r w:rsidRPr="004B3397">
              <w:t>0.93</w:t>
            </w:r>
          </w:p>
        </w:tc>
      </w:tr>
      <w:tr w:rsidR="00FA4EDE" w:rsidRPr="004B3397" w14:paraId="7E8EC797" w14:textId="77777777" w:rsidTr="0024290A">
        <w:trPr>
          <w:jc w:val="center"/>
        </w:trPr>
        <w:tc>
          <w:tcPr>
            <w:tcW w:w="560" w:type="pct"/>
            <w:noWrap/>
            <w:hideMark/>
          </w:tcPr>
          <w:p w14:paraId="554BBC78" w14:textId="77777777" w:rsidR="00FA4EDE" w:rsidRPr="004B3397" w:rsidRDefault="00FA4EDE" w:rsidP="00A11C0E">
            <w:pPr>
              <w:pStyle w:val="TAC"/>
              <w:rPr>
                <w:color w:val="000000"/>
              </w:rPr>
            </w:pPr>
            <w:r w:rsidRPr="004B3397">
              <w:t>0.87</w:t>
            </w:r>
          </w:p>
        </w:tc>
        <w:tc>
          <w:tcPr>
            <w:tcW w:w="582" w:type="pct"/>
            <w:noWrap/>
            <w:hideMark/>
          </w:tcPr>
          <w:p w14:paraId="558A31EA" w14:textId="77777777" w:rsidR="00FA4EDE" w:rsidRPr="004B3397" w:rsidRDefault="00FA4EDE" w:rsidP="00A11C0E">
            <w:pPr>
              <w:pStyle w:val="TAC"/>
              <w:rPr>
                <w:color w:val="000000"/>
              </w:rPr>
            </w:pPr>
            <w:r w:rsidRPr="004B3397">
              <w:t>1.00</w:t>
            </w:r>
          </w:p>
        </w:tc>
        <w:tc>
          <w:tcPr>
            <w:tcW w:w="674" w:type="pct"/>
            <w:noWrap/>
            <w:hideMark/>
          </w:tcPr>
          <w:p w14:paraId="31A9D48C" w14:textId="77777777" w:rsidR="00FA4EDE" w:rsidRPr="004B3397" w:rsidRDefault="00FA4EDE" w:rsidP="00A11C0E">
            <w:pPr>
              <w:pStyle w:val="TAC"/>
              <w:rPr>
                <w:color w:val="000000"/>
              </w:rPr>
            </w:pPr>
            <w:r w:rsidRPr="004B3397">
              <w:t>0.09</w:t>
            </w:r>
          </w:p>
        </w:tc>
        <w:tc>
          <w:tcPr>
            <w:tcW w:w="702" w:type="pct"/>
            <w:noWrap/>
            <w:hideMark/>
          </w:tcPr>
          <w:p w14:paraId="5B4BBFF9" w14:textId="77777777" w:rsidR="00FA4EDE" w:rsidRPr="004B3397" w:rsidRDefault="00FA4EDE" w:rsidP="00A11C0E">
            <w:pPr>
              <w:pStyle w:val="TAC"/>
              <w:rPr>
                <w:color w:val="000000"/>
              </w:rPr>
            </w:pPr>
            <w:r w:rsidRPr="004B3397">
              <w:t>0.49</w:t>
            </w:r>
          </w:p>
        </w:tc>
        <w:tc>
          <w:tcPr>
            <w:tcW w:w="648" w:type="pct"/>
            <w:noWrap/>
            <w:hideMark/>
          </w:tcPr>
          <w:p w14:paraId="04108761" w14:textId="77777777" w:rsidR="00FA4EDE" w:rsidRPr="004B3397" w:rsidRDefault="00FA4EDE" w:rsidP="00A11C0E">
            <w:pPr>
              <w:pStyle w:val="TAC"/>
              <w:rPr>
                <w:color w:val="000000"/>
              </w:rPr>
            </w:pPr>
            <w:r w:rsidRPr="004B3397">
              <w:t>0.49</w:t>
            </w:r>
          </w:p>
        </w:tc>
        <w:tc>
          <w:tcPr>
            <w:tcW w:w="580" w:type="pct"/>
            <w:noWrap/>
            <w:hideMark/>
          </w:tcPr>
          <w:p w14:paraId="09265880" w14:textId="77777777" w:rsidR="00FA4EDE" w:rsidRPr="004B3397" w:rsidRDefault="00FA4EDE" w:rsidP="00A11C0E">
            <w:pPr>
              <w:pStyle w:val="TAC"/>
              <w:rPr>
                <w:color w:val="000000"/>
              </w:rPr>
            </w:pPr>
            <w:r w:rsidRPr="004B3397">
              <w:t>0.69</w:t>
            </w:r>
          </w:p>
        </w:tc>
        <w:tc>
          <w:tcPr>
            <w:tcW w:w="675" w:type="pct"/>
            <w:noWrap/>
            <w:hideMark/>
          </w:tcPr>
          <w:p w14:paraId="1F1DEC30" w14:textId="77777777" w:rsidR="00FA4EDE" w:rsidRPr="004B3397" w:rsidRDefault="00FA4EDE" w:rsidP="00A11C0E">
            <w:pPr>
              <w:pStyle w:val="TAC"/>
              <w:rPr>
                <w:color w:val="000000"/>
              </w:rPr>
            </w:pPr>
            <w:r w:rsidRPr="004B3397">
              <w:t>0.68</w:t>
            </w:r>
          </w:p>
        </w:tc>
        <w:tc>
          <w:tcPr>
            <w:tcW w:w="580" w:type="pct"/>
            <w:noWrap/>
            <w:hideMark/>
          </w:tcPr>
          <w:p w14:paraId="59FA9E11" w14:textId="77777777" w:rsidR="00FA4EDE" w:rsidRPr="004B3397" w:rsidRDefault="00FA4EDE" w:rsidP="00A11C0E">
            <w:pPr>
              <w:pStyle w:val="TAC"/>
              <w:rPr>
                <w:color w:val="000000"/>
              </w:rPr>
            </w:pPr>
            <w:r w:rsidRPr="004B3397">
              <w:t>0.88</w:t>
            </w:r>
          </w:p>
        </w:tc>
      </w:tr>
      <w:tr w:rsidR="00FA4EDE" w:rsidRPr="004B3397" w14:paraId="78F045B2" w14:textId="77777777" w:rsidTr="0024290A">
        <w:trPr>
          <w:jc w:val="center"/>
        </w:trPr>
        <w:tc>
          <w:tcPr>
            <w:tcW w:w="560" w:type="pct"/>
            <w:noWrap/>
            <w:hideMark/>
          </w:tcPr>
          <w:p w14:paraId="468BEEC1" w14:textId="77777777" w:rsidR="00FA4EDE" w:rsidRPr="004B3397" w:rsidRDefault="00FA4EDE" w:rsidP="00A11C0E">
            <w:pPr>
              <w:pStyle w:val="TAC"/>
              <w:rPr>
                <w:color w:val="000000"/>
              </w:rPr>
            </w:pPr>
          </w:p>
        </w:tc>
        <w:tc>
          <w:tcPr>
            <w:tcW w:w="582" w:type="pct"/>
            <w:noWrap/>
            <w:hideMark/>
          </w:tcPr>
          <w:p w14:paraId="0153488B" w14:textId="77777777" w:rsidR="00FA4EDE" w:rsidRPr="004B3397" w:rsidRDefault="00FA4EDE" w:rsidP="00A11C0E">
            <w:pPr>
              <w:pStyle w:val="TAC"/>
              <w:rPr>
                <w:color w:val="000000"/>
              </w:rPr>
            </w:pPr>
          </w:p>
        </w:tc>
        <w:tc>
          <w:tcPr>
            <w:tcW w:w="674" w:type="pct"/>
            <w:noWrap/>
            <w:hideMark/>
          </w:tcPr>
          <w:p w14:paraId="7312BB95" w14:textId="77777777" w:rsidR="00FA4EDE" w:rsidRPr="004B3397" w:rsidRDefault="00FA4EDE" w:rsidP="00A11C0E">
            <w:pPr>
              <w:pStyle w:val="TAC"/>
              <w:rPr>
                <w:color w:val="000000"/>
              </w:rPr>
            </w:pPr>
            <w:r w:rsidRPr="004B3397">
              <w:t>0.64</w:t>
            </w:r>
          </w:p>
        </w:tc>
        <w:tc>
          <w:tcPr>
            <w:tcW w:w="702" w:type="pct"/>
            <w:noWrap/>
            <w:hideMark/>
          </w:tcPr>
          <w:p w14:paraId="30B34116" w14:textId="77777777" w:rsidR="00FA4EDE" w:rsidRPr="004B3397" w:rsidRDefault="00FA4EDE" w:rsidP="00A11C0E">
            <w:pPr>
              <w:pStyle w:val="TAC"/>
              <w:rPr>
                <w:color w:val="000000"/>
              </w:rPr>
            </w:pPr>
            <w:r w:rsidRPr="004B3397">
              <w:t>0.84</w:t>
            </w:r>
          </w:p>
        </w:tc>
        <w:tc>
          <w:tcPr>
            <w:tcW w:w="648" w:type="pct"/>
            <w:noWrap/>
            <w:hideMark/>
          </w:tcPr>
          <w:p w14:paraId="67D4B50B" w14:textId="77777777" w:rsidR="00FA4EDE" w:rsidRPr="004B3397" w:rsidRDefault="00FA4EDE" w:rsidP="00A11C0E">
            <w:pPr>
              <w:pStyle w:val="TAC"/>
              <w:rPr>
                <w:color w:val="000000"/>
              </w:rPr>
            </w:pPr>
            <w:r w:rsidRPr="004B3397">
              <w:t>0.39</w:t>
            </w:r>
          </w:p>
        </w:tc>
        <w:tc>
          <w:tcPr>
            <w:tcW w:w="580" w:type="pct"/>
            <w:noWrap/>
            <w:hideMark/>
          </w:tcPr>
          <w:p w14:paraId="66324ED8" w14:textId="77777777" w:rsidR="00FA4EDE" w:rsidRPr="004B3397" w:rsidRDefault="00FA4EDE" w:rsidP="00A11C0E">
            <w:pPr>
              <w:pStyle w:val="TAC"/>
              <w:rPr>
                <w:color w:val="000000"/>
              </w:rPr>
            </w:pPr>
            <w:r w:rsidRPr="004B3397">
              <w:t>0.59</w:t>
            </w:r>
          </w:p>
        </w:tc>
        <w:tc>
          <w:tcPr>
            <w:tcW w:w="675" w:type="pct"/>
            <w:noWrap/>
            <w:hideMark/>
          </w:tcPr>
          <w:p w14:paraId="3307AB3B" w14:textId="77777777" w:rsidR="00FA4EDE" w:rsidRPr="004B3397" w:rsidRDefault="00FA4EDE" w:rsidP="00A11C0E">
            <w:pPr>
              <w:pStyle w:val="TAC"/>
              <w:rPr>
                <w:color w:val="000000"/>
              </w:rPr>
            </w:pPr>
            <w:r w:rsidRPr="004B3397">
              <w:t>0.62</w:t>
            </w:r>
          </w:p>
        </w:tc>
        <w:tc>
          <w:tcPr>
            <w:tcW w:w="580" w:type="pct"/>
            <w:noWrap/>
            <w:hideMark/>
          </w:tcPr>
          <w:p w14:paraId="4840CC73" w14:textId="77777777" w:rsidR="00FA4EDE" w:rsidRPr="004B3397" w:rsidRDefault="00FA4EDE" w:rsidP="00A11C0E">
            <w:pPr>
              <w:pStyle w:val="TAC"/>
              <w:rPr>
                <w:color w:val="000000"/>
              </w:rPr>
            </w:pPr>
            <w:r w:rsidRPr="004B3397">
              <w:t>0.82</w:t>
            </w:r>
          </w:p>
        </w:tc>
      </w:tr>
      <w:tr w:rsidR="00FA4EDE" w:rsidRPr="004B3397" w14:paraId="7F5FC814" w14:textId="77777777" w:rsidTr="0024290A">
        <w:trPr>
          <w:jc w:val="center"/>
        </w:trPr>
        <w:tc>
          <w:tcPr>
            <w:tcW w:w="560" w:type="pct"/>
            <w:noWrap/>
            <w:hideMark/>
          </w:tcPr>
          <w:p w14:paraId="34AEA969" w14:textId="77777777" w:rsidR="00FA4EDE" w:rsidRPr="004B3397" w:rsidRDefault="00FA4EDE" w:rsidP="00A11C0E">
            <w:pPr>
              <w:pStyle w:val="TAC"/>
              <w:rPr>
                <w:color w:val="000000"/>
              </w:rPr>
            </w:pPr>
          </w:p>
        </w:tc>
        <w:tc>
          <w:tcPr>
            <w:tcW w:w="582" w:type="pct"/>
            <w:noWrap/>
            <w:hideMark/>
          </w:tcPr>
          <w:p w14:paraId="2BA602C7" w14:textId="77777777" w:rsidR="00FA4EDE" w:rsidRPr="004B3397" w:rsidRDefault="00FA4EDE" w:rsidP="00A11C0E">
            <w:pPr>
              <w:pStyle w:val="TAC"/>
              <w:rPr>
                <w:color w:val="000000"/>
              </w:rPr>
            </w:pPr>
          </w:p>
        </w:tc>
        <w:tc>
          <w:tcPr>
            <w:tcW w:w="674" w:type="pct"/>
            <w:noWrap/>
            <w:hideMark/>
          </w:tcPr>
          <w:p w14:paraId="1AC559C5" w14:textId="77777777" w:rsidR="00FA4EDE" w:rsidRPr="004B3397" w:rsidRDefault="00FA4EDE" w:rsidP="00A11C0E">
            <w:pPr>
              <w:pStyle w:val="TAC"/>
              <w:rPr>
                <w:color w:val="000000"/>
              </w:rPr>
            </w:pPr>
            <w:r w:rsidRPr="004B3397">
              <w:t>0.87</w:t>
            </w:r>
          </w:p>
        </w:tc>
        <w:tc>
          <w:tcPr>
            <w:tcW w:w="702" w:type="pct"/>
            <w:noWrap/>
            <w:hideMark/>
          </w:tcPr>
          <w:p w14:paraId="2011AD5D" w14:textId="77777777" w:rsidR="00FA4EDE" w:rsidRPr="004B3397" w:rsidRDefault="00FA4EDE" w:rsidP="00A11C0E">
            <w:pPr>
              <w:pStyle w:val="TAC"/>
              <w:rPr>
                <w:color w:val="000000"/>
              </w:rPr>
            </w:pPr>
            <w:r w:rsidRPr="004B3397">
              <w:t>1.00</w:t>
            </w:r>
          </w:p>
        </w:tc>
        <w:tc>
          <w:tcPr>
            <w:tcW w:w="648" w:type="pct"/>
            <w:noWrap/>
            <w:hideMark/>
          </w:tcPr>
          <w:p w14:paraId="6134979C" w14:textId="77777777" w:rsidR="00FA4EDE" w:rsidRPr="004B3397" w:rsidRDefault="00FA4EDE" w:rsidP="00A11C0E">
            <w:pPr>
              <w:pStyle w:val="TAC"/>
              <w:rPr>
                <w:color w:val="000000"/>
              </w:rPr>
            </w:pPr>
            <w:r w:rsidRPr="004B3397">
              <w:t>0.03</w:t>
            </w:r>
          </w:p>
        </w:tc>
        <w:tc>
          <w:tcPr>
            <w:tcW w:w="580" w:type="pct"/>
            <w:noWrap/>
            <w:hideMark/>
          </w:tcPr>
          <w:p w14:paraId="39A918CF" w14:textId="77777777" w:rsidR="00FA4EDE" w:rsidRPr="004B3397" w:rsidRDefault="00FA4EDE" w:rsidP="00A11C0E">
            <w:pPr>
              <w:pStyle w:val="TAC"/>
              <w:rPr>
                <w:color w:val="000000"/>
              </w:rPr>
            </w:pPr>
            <w:r w:rsidRPr="004B3397">
              <w:t>0.43</w:t>
            </w:r>
          </w:p>
        </w:tc>
        <w:tc>
          <w:tcPr>
            <w:tcW w:w="675" w:type="pct"/>
            <w:noWrap/>
            <w:hideMark/>
          </w:tcPr>
          <w:p w14:paraId="27298E93" w14:textId="77777777" w:rsidR="00FA4EDE" w:rsidRPr="004B3397" w:rsidRDefault="00FA4EDE" w:rsidP="00A11C0E">
            <w:pPr>
              <w:pStyle w:val="TAC"/>
              <w:rPr>
                <w:color w:val="000000"/>
              </w:rPr>
            </w:pPr>
            <w:r w:rsidRPr="004B3397">
              <w:t>0.54</w:t>
            </w:r>
          </w:p>
        </w:tc>
        <w:tc>
          <w:tcPr>
            <w:tcW w:w="580" w:type="pct"/>
            <w:noWrap/>
            <w:hideMark/>
          </w:tcPr>
          <w:p w14:paraId="004F5AEC" w14:textId="77777777" w:rsidR="00FA4EDE" w:rsidRPr="004B3397" w:rsidRDefault="00FA4EDE" w:rsidP="00A11C0E">
            <w:pPr>
              <w:pStyle w:val="TAC"/>
              <w:rPr>
                <w:color w:val="000000"/>
              </w:rPr>
            </w:pPr>
            <w:r w:rsidRPr="004B3397">
              <w:t>0.74</w:t>
            </w:r>
          </w:p>
        </w:tc>
      </w:tr>
      <w:tr w:rsidR="00FA4EDE" w:rsidRPr="004B3397" w14:paraId="3F3AFF1B" w14:textId="77777777" w:rsidTr="0024290A">
        <w:trPr>
          <w:jc w:val="center"/>
        </w:trPr>
        <w:tc>
          <w:tcPr>
            <w:tcW w:w="560" w:type="pct"/>
            <w:noWrap/>
            <w:hideMark/>
          </w:tcPr>
          <w:p w14:paraId="188B97E3" w14:textId="77777777" w:rsidR="00FA4EDE" w:rsidRPr="004B3397" w:rsidRDefault="00FA4EDE" w:rsidP="00A11C0E">
            <w:pPr>
              <w:pStyle w:val="TAC"/>
              <w:rPr>
                <w:color w:val="000000"/>
              </w:rPr>
            </w:pPr>
          </w:p>
        </w:tc>
        <w:tc>
          <w:tcPr>
            <w:tcW w:w="582" w:type="pct"/>
            <w:noWrap/>
            <w:hideMark/>
          </w:tcPr>
          <w:p w14:paraId="3E4EA1A1" w14:textId="77777777" w:rsidR="00FA4EDE" w:rsidRPr="004B3397" w:rsidRDefault="00FA4EDE" w:rsidP="00A11C0E">
            <w:pPr>
              <w:pStyle w:val="TAC"/>
              <w:rPr>
                <w:color w:val="000000"/>
              </w:rPr>
            </w:pPr>
          </w:p>
        </w:tc>
        <w:tc>
          <w:tcPr>
            <w:tcW w:w="674" w:type="pct"/>
            <w:noWrap/>
            <w:hideMark/>
          </w:tcPr>
          <w:p w14:paraId="699B5FDF" w14:textId="77777777" w:rsidR="00FA4EDE" w:rsidRPr="004B3397" w:rsidRDefault="00FA4EDE" w:rsidP="00A11C0E">
            <w:pPr>
              <w:pStyle w:val="TAC"/>
              <w:rPr>
                <w:color w:val="000000"/>
              </w:rPr>
            </w:pPr>
          </w:p>
        </w:tc>
        <w:tc>
          <w:tcPr>
            <w:tcW w:w="702" w:type="pct"/>
            <w:noWrap/>
            <w:hideMark/>
          </w:tcPr>
          <w:p w14:paraId="08B9EBAC" w14:textId="77777777" w:rsidR="00FA4EDE" w:rsidRPr="004B3397" w:rsidRDefault="00FA4EDE" w:rsidP="00A11C0E">
            <w:pPr>
              <w:pStyle w:val="TAC"/>
              <w:rPr>
                <w:color w:val="000000"/>
              </w:rPr>
            </w:pPr>
          </w:p>
        </w:tc>
        <w:tc>
          <w:tcPr>
            <w:tcW w:w="648" w:type="pct"/>
            <w:noWrap/>
            <w:hideMark/>
          </w:tcPr>
          <w:p w14:paraId="5F92CA0C" w14:textId="77777777" w:rsidR="00FA4EDE" w:rsidRPr="004B3397" w:rsidRDefault="00FA4EDE" w:rsidP="00A11C0E">
            <w:pPr>
              <w:pStyle w:val="TAC"/>
              <w:rPr>
                <w:color w:val="000000"/>
              </w:rPr>
            </w:pPr>
            <w:r w:rsidRPr="004B3397">
              <w:t>0.52</w:t>
            </w:r>
          </w:p>
        </w:tc>
        <w:tc>
          <w:tcPr>
            <w:tcW w:w="580" w:type="pct"/>
            <w:noWrap/>
            <w:hideMark/>
          </w:tcPr>
          <w:p w14:paraId="1D5E20C7" w14:textId="77777777" w:rsidR="00FA4EDE" w:rsidRPr="004B3397" w:rsidRDefault="00FA4EDE" w:rsidP="00A11C0E">
            <w:pPr>
              <w:pStyle w:val="TAC"/>
              <w:rPr>
                <w:color w:val="000000"/>
              </w:rPr>
            </w:pPr>
            <w:r w:rsidRPr="004B3397">
              <w:t>0.72</w:t>
            </w:r>
          </w:p>
        </w:tc>
        <w:tc>
          <w:tcPr>
            <w:tcW w:w="675" w:type="pct"/>
            <w:noWrap/>
            <w:hideMark/>
          </w:tcPr>
          <w:p w14:paraId="3F1C33C8" w14:textId="77777777" w:rsidR="00FA4EDE" w:rsidRPr="004B3397" w:rsidRDefault="00FA4EDE" w:rsidP="00A11C0E">
            <w:pPr>
              <w:pStyle w:val="TAC"/>
              <w:rPr>
                <w:color w:val="000000"/>
              </w:rPr>
            </w:pPr>
            <w:r w:rsidRPr="004B3397">
              <w:t>0.46</w:t>
            </w:r>
          </w:p>
        </w:tc>
        <w:tc>
          <w:tcPr>
            <w:tcW w:w="580" w:type="pct"/>
            <w:noWrap/>
            <w:hideMark/>
          </w:tcPr>
          <w:p w14:paraId="37FB500E" w14:textId="77777777" w:rsidR="00FA4EDE" w:rsidRPr="004B3397" w:rsidRDefault="00FA4EDE" w:rsidP="00A11C0E">
            <w:pPr>
              <w:pStyle w:val="TAC"/>
              <w:rPr>
                <w:color w:val="000000"/>
              </w:rPr>
            </w:pPr>
            <w:r w:rsidRPr="004B3397">
              <w:t>0.66</w:t>
            </w:r>
          </w:p>
        </w:tc>
      </w:tr>
      <w:tr w:rsidR="00FA4EDE" w:rsidRPr="004B3397" w14:paraId="665D91EF" w14:textId="77777777" w:rsidTr="0024290A">
        <w:trPr>
          <w:jc w:val="center"/>
        </w:trPr>
        <w:tc>
          <w:tcPr>
            <w:tcW w:w="560" w:type="pct"/>
            <w:noWrap/>
            <w:hideMark/>
          </w:tcPr>
          <w:p w14:paraId="5559765D" w14:textId="77777777" w:rsidR="00FA4EDE" w:rsidRPr="004B3397" w:rsidRDefault="00FA4EDE" w:rsidP="00A11C0E">
            <w:pPr>
              <w:pStyle w:val="TAC"/>
              <w:rPr>
                <w:color w:val="000000"/>
              </w:rPr>
            </w:pPr>
          </w:p>
        </w:tc>
        <w:tc>
          <w:tcPr>
            <w:tcW w:w="582" w:type="pct"/>
            <w:noWrap/>
            <w:hideMark/>
          </w:tcPr>
          <w:p w14:paraId="641EB988" w14:textId="77777777" w:rsidR="00FA4EDE" w:rsidRPr="004B3397" w:rsidRDefault="00FA4EDE" w:rsidP="00A11C0E">
            <w:pPr>
              <w:pStyle w:val="TAC"/>
              <w:rPr>
                <w:color w:val="000000"/>
              </w:rPr>
            </w:pPr>
          </w:p>
        </w:tc>
        <w:tc>
          <w:tcPr>
            <w:tcW w:w="674" w:type="pct"/>
            <w:noWrap/>
            <w:hideMark/>
          </w:tcPr>
          <w:p w14:paraId="09C077E4" w14:textId="77777777" w:rsidR="00FA4EDE" w:rsidRPr="004B3397" w:rsidRDefault="00FA4EDE" w:rsidP="00A11C0E">
            <w:pPr>
              <w:pStyle w:val="TAC"/>
              <w:rPr>
                <w:color w:val="000000"/>
              </w:rPr>
            </w:pPr>
          </w:p>
        </w:tc>
        <w:tc>
          <w:tcPr>
            <w:tcW w:w="702" w:type="pct"/>
            <w:noWrap/>
            <w:hideMark/>
          </w:tcPr>
          <w:p w14:paraId="37C4255E" w14:textId="77777777" w:rsidR="00FA4EDE" w:rsidRPr="004B3397" w:rsidRDefault="00FA4EDE" w:rsidP="00A11C0E">
            <w:pPr>
              <w:pStyle w:val="TAC"/>
              <w:rPr>
                <w:color w:val="000000"/>
              </w:rPr>
            </w:pPr>
          </w:p>
        </w:tc>
        <w:tc>
          <w:tcPr>
            <w:tcW w:w="648" w:type="pct"/>
            <w:noWrap/>
            <w:hideMark/>
          </w:tcPr>
          <w:p w14:paraId="7ADA622F" w14:textId="77777777" w:rsidR="00FA4EDE" w:rsidRPr="004B3397" w:rsidRDefault="00FA4EDE" w:rsidP="00A11C0E">
            <w:pPr>
              <w:pStyle w:val="TAC"/>
              <w:rPr>
                <w:color w:val="000000"/>
              </w:rPr>
            </w:pPr>
            <w:r w:rsidRPr="004B3397">
              <w:t>0.75</w:t>
            </w:r>
          </w:p>
        </w:tc>
        <w:tc>
          <w:tcPr>
            <w:tcW w:w="580" w:type="pct"/>
            <w:noWrap/>
            <w:hideMark/>
          </w:tcPr>
          <w:p w14:paraId="26F59984" w14:textId="77777777" w:rsidR="00FA4EDE" w:rsidRPr="004B3397" w:rsidRDefault="00FA4EDE" w:rsidP="00A11C0E">
            <w:pPr>
              <w:pStyle w:val="TAC"/>
              <w:rPr>
                <w:color w:val="000000"/>
              </w:rPr>
            </w:pPr>
            <w:r w:rsidRPr="004B3397">
              <w:t>0.95</w:t>
            </w:r>
          </w:p>
        </w:tc>
        <w:tc>
          <w:tcPr>
            <w:tcW w:w="675" w:type="pct"/>
            <w:noWrap/>
            <w:hideMark/>
          </w:tcPr>
          <w:p w14:paraId="370F1AEB" w14:textId="77777777" w:rsidR="00FA4EDE" w:rsidRPr="004B3397" w:rsidRDefault="00FA4EDE" w:rsidP="00A11C0E">
            <w:pPr>
              <w:pStyle w:val="TAC"/>
              <w:rPr>
                <w:color w:val="000000"/>
              </w:rPr>
            </w:pPr>
            <w:r w:rsidRPr="004B3397">
              <w:t>0.37</w:t>
            </w:r>
          </w:p>
        </w:tc>
        <w:tc>
          <w:tcPr>
            <w:tcW w:w="580" w:type="pct"/>
            <w:noWrap/>
            <w:hideMark/>
          </w:tcPr>
          <w:p w14:paraId="59888B87" w14:textId="77777777" w:rsidR="00FA4EDE" w:rsidRPr="004B3397" w:rsidRDefault="00FA4EDE" w:rsidP="00A11C0E">
            <w:pPr>
              <w:pStyle w:val="TAC"/>
              <w:rPr>
                <w:color w:val="000000"/>
              </w:rPr>
            </w:pPr>
            <w:r w:rsidRPr="004B3397">
              <w:t>0.57</w:t>
            </w:r>
          </w:p>
        </w:tc>
      </w:tr>
      <w:tr w:rsidR="00FA4EDE" w:rsidRPr="004B3397" w14:paraId="2B80F5AB" w14:textId="77777777" w:rsidTr="0024290A">
        <w:trPr>
          <w:jc w:val="center"/>
        </w:trPr>
        <w:tc>
          <w:tcPr>
            <w:tcW w:w="560" w:type="pct"/>
            <w:noWrap/>
            <w:hideMark/>
          </w:tcPr>
          <w:p w14:paraId="2EB45A23" w14:textId="77777777" w:rsidR="00FA4EDE" w:rsidRPr="004B3397" w:rsidRDefault="00FA4EDE" w:rsidP="00A11C0E">
            <w:pPr>
              <w:pStyle w:val="TAC"/>
              <w:rPr>
                <w:color w:val="000000"/>
              </w:rPr>
            </w:pPr>
          </w:p>
        </w:tc>
        <w:tc>
          <w:tcPr>
            <w:tcW w:w="582" w:type="pct"/>
            <w:noWrap/>
            <w:hideMark/>
          </w:tcPr>
          <w:p w14:paraId="57F2C229" w14:textId="77777777" w:rsidR="00FA4EDE" w:rsidRPr="004B3397" w:rsidRDefault="00FA4EDE" w:rsidP="00A11C0E">
            <w:pPr>
              <w:pStyle w:val="TAC"/>
              <w:rPr>
                <w:color w:val="000000"/>
              </w:rPr>
            </w:pPr>
          </w:p>
        </w:tc>
        <w:tc>
          <w:tcPr>
            <w:tcW w:w="674" w:type="pct"/>
            <w:noWrap/>
            <w:hideMark/>
          </w:tcPr>
          <w:p w14:paraId="170F89BF" w14:textId="77777777" w:rsidR="00FA4EDE" w:rsidRPr="004B3397" w:rsidRDefault="00FA4EDE" w:rsidP="00A11C0E">
            <w:pPr>
              <w:pStyle w:val="TAC"/>
              <w:rPr>
                <w:color w:val="000000"/>
              </w:rPr>
            </w:pPr>
          </w:p>
        </w:tc>
        <w:tc>
          <w:tcPr>
            <w:tcW w:w="702" w:type="pct"/>
            <w:noWrap/>
            <w:hideMark/>
          </w:tcPr>
          <w:p w14:paraId="4A24189D" w14:textId="77777777" w:rsidR="00FA4EDE" w:rsidRPr="004B3397" w:rsidRDefault="00FA4EDE" w:rsidP="00A11C0E">
            <w:pPr>
              <w:pStyle w:val="TAC"/>
              <w:rPr>
                <w:color w:val="000000"/>
              </w:rPr>
            </w:pPr>
          </w:p>
        </w:tc>
        <w:tc>
          <w:tcPr>
            <w:tcW w:w="648" w:type="pct"/>
            <w:noWrap/>
            <w:hideMark/>
          </w:tcPr>
          <w:p w14:paraId="65D109A9" w14:textId="77777777" w:rsidR="00FA4EDE" w:rsidRPr="004B3397" w:rsidRDefault="00FA4EDE" w:rsidP="00A11C0E">
            <w:pPr>
              <w:pStyle w:val="TAC"/>
              <w:rPr>
                <w:color w:val="000000"/>
              </w:rPr>
            </w:pPr>
            <w:r w:rsidRPr="004B3397">
              <w:t>0.83</w:t>
            </w:r>
          </w:p>
        </w:tc>
        <w:tc>
          <w:tcPr>
            <w:tcW w:w="580" w:type="pct"/>
            <w:noWrap/>
            <w:hideMark/>
          </w:tcPr>
          <w:p w14:paraId="1F6C954D" w14:textId="77777777" w:rsidR="00FA4EDE" w:rsidRPr="004B3397" w:rsidRDefault="00FA4EDE" w:rsidP="00A11C0E">
            <w:pPr>
              <w:pStyle w:val="TAC"/>
              <w:rPr>
                <w:color w:val="000000"/>
              </w:rPr>
            </w:pPr>
            <w:r w:rsidRPr="004B3397">
              <w:t>1.00</w:t>
            </w:r>
          </w:p>
        </w:tc>
        <w:tc>
          <w:tcPr>
            <w:tcW w:w="675" w:type="pct"/>
            <w:noWrap/>
            <w:hideMark/>
          </w:tcPr>
          <w:p w14:paraId="23A87CF2" w14:textId="77777777" w:rsidR="00FA4EDE" w:rsidRPr="004B3397" w:rsidRDefault="00FA4EDE" w:rsidP="00A11C0E">
            <w:pPr>
              <w:pStyle w:val="TAC"/>
              <w:rPr>
                <w:color w:val="000000"/>
              </w:rPr>
            </w:pPr>
            <w:r w:rsidRPr="004B3397">
              <w:t>0.27</w:t>
            </w:r>
          </w:p>
        </w:tc>
        <w:tc>
          <w:tcPr>
            <w:tcW w:w="580" w:type="pct"/>
            <w:noWrap/>
            <w:hideMark/>
          </w:tcPr>
          <w:p w14:paraId="11CE1ED1" w14:textId="77777777" w:rsidR="00FA4EDE" w:rsidRPr="004B3397" w:rsidRDefault="00FA4EDE" w:rsidP="00A11C0E">
            <w:pPr>
              <w:pStyle w:val="TAC"/>
              <w:rPr>
                <w:color w:val="000000"/>
              </w:rPr>
            </w:pPr>
            <w:r w:rsidRPr="004B3397">
              <w:t>0.47</w:t>
            </w:r>
          </w:p>
        </w:tc>
      </w:tr>
      <w:tr w:rsidR="00FA4EDE" w:rsidRPr="004B3397" w14:paraId="4223DB1A" w14:textId="77777777" w:rsidTr="0024290A">
        <w:trPr>
          <w:jc w:val="center"/>
        </w:trPr>
        <w:tc>
          <w:tcPr>
            <w:tcW w:w="560" w:type="pct"/>
            <w:noWrap/>
            <w:hideMark/>
          </w:tcPr>
          <w:p w14:paraId="0D5D6E60" w14:textId="77777777" w:rsidR="00FA4EDE" w:rsidRPr="004B3397" w:rsidRDefault="00FA4EDE" w:rsidP="00A11C0E">
            <w:pPr>
              <w:pStyle w:val="TAC"/>
              <w:rPr>
                <w:color w:val="000000"/>
              </w:rPr>
            </w:pPr>
          </w:p>
        </w:tc>
        <w:tc>
          <w:tcPr>
            <w:tcW w:w="582" w:type="pct"/>
            <w:noWrap/>
            <w:hideMark/>
          </w:tcPr>
          <w:p w14:paraId="546016C4" w14:textId="77777777" w:rsidR="00FA4EDE" w:rsidRPr="004B3397" w:rsidRDefault="00FA4EDE" w:rsidP="00A11C0E">
            <w:pPr>
              <w:pStyle w:val="TAC"/>
              <w:rPr>
                <w:color w:val="000000"/>
              </w:rPr>
            </w:pPr>
          </w:p>
        </w:tc>
        <w:tc>
          <w:tcPr>
            <w:tcW w:w="674" w:type="pct"/>
            <w:noWrap/>
            <w:hideMark/>
          </w:tcPr>
          <w:p w14:paraId="05563865" w14:textId="77777777" w:rsidR="00FA4EDE" w:rsidRPr="004B3397" w:rsidRDefault="00FA4EDE" w:rsidP="00A11C0E">
            <w:pPr>
              <w:pStyle w:val="TAC"/>
              <w:rPr>
                <w:color w:val="000000"/>
              </w:rPr>
            </w:pPr>
          </w:p>
        </w:tc>
        <w:tc>
          <w:tcPr>
            <w:tcW w:w="702" w:type="pct"/>
            <w:noWrap/>
            <w:hideMark/>
          </w:tcPr>
          <w:p w14:paraId="57BE3057" w14:textId="77777777" w:rsidR="00FA4EDE" w:rsidRPr="004B3397" w:rsidRDefault="00FA4EDE" w:rsidP="00A11C0E">
            <w:pPr>
              <w:pStyle w:val="TAC"/>
              <w:rPr>
                <w:color w:val="000000"/>
              </w:rPr>
            </w:pPr>
          </w:p>
        </w:tc>
        <w:tc>
          <w:tcPr>
            <w:tcW w:w="648" w:type="pct"/>
            <w:noWrap/>
            <w:hideMark/>
          </w:tcPr>
          <w:p w14:paraId="3651558B" w14:textId="77777777" w:rsidR="00FA4EDE" w:rsidRPr="004B3397" w:rsidRDefault="00FA4EDE" w:rsidP="00A11C0E">
            <w:pPr>
              <w:pStyle w:val="TAC"/>
              <w:rPr>
                <w:color w:val="000000"/>
              </w:rPr>
            </w:pPr>
            <w:r w:rsidRPr="004B3397">
              <w:t>0.82</w:t>
            </w:r>
          </w:p>
        </w:tc>
        <w:tc>
          <w:tcPr>
            <w:tcW w:w="580" w:type="pct"/>
            <w:noWrap/>
            <w:hideMark/>
          </w:tcPr>
          <w:p w14:paraId="694B8A76" w14:textId="77777777" w:rsidR="00FA4EDE" w:rsidRPr="004B3397" w:rsidRDefault="00FA4EDE" w:rsidP="00A11C0E">
            <w:pPr>
              <w:pStyle w:val="TAC"/>
              <w:rPr>
                <w:color w:val="000000"/>
              </w:rPr>
            </w:pPr>
            <w:r w:rsidRPr="004B3397">
              <w:t>1.00</w:t>
            </w:r>
          </w:p>
        </w:tc>
        <w:tc>
          <w:tcPr>
            <w:tcW w:w="675" w:type="pct"/>
            <w:noWrap/>
            <w:hideMark/>
          </w:tcPr>
          <w:p w14:paraId="120BD053" w14:textId="77777777" w:rsidR="00FA4EDE" w:rsidRPr="004B3397" w:rsidRDefault="00FA4EDE" w:rsidP="00A11C0E">
            <w:pPr>
              <w:pStyle w:val="TAC"/>
              <w:rPr>
                <w:color w:val="000000"/>
              </w:rPr>
            </w:pPr>
            <w:r w:rsidRPr="004B3397">
              <w:t>0.07</w:t>
            </w:r>
          </w:p>
        </w:tc>
        <w:tc>
          <w:tcPr>
            <w:tcW w:w="580" w:type="pct"/>
            <w:noWrap/>
            <w:hideMark/>
          </w:tcPr>
          <w:p w14:paraId="6A43B280" w14:textId="77777777" w:rsidR="00FA4EDE" w:rsidRPr="004B3397" w:rsidRDefault="00FA4EDE" w:rsidP="00A11C0E">
            <w:pPr>
              <w:pStyle w:val="TAC"/>
              <w:rPr>
                <w:color w:val="000000"/>
              </w:rPr>
            </w:pPr>
            <w:r w:rsidRPr="004B3397">
              <w:t>0.47</w:t>
            </w:r>
          </w:p>
        </w:tc>
      </w:tr>
      <w:tr w:rsidR="00FA4EDE" w:rsidRPr="004B3397" w14:paraId="239453F0" w14:textId="77777777" w:rsidTr="0024290A">
        <w:trPr>
          <w:jc w:val="center"/>
        </w:trPr>
        <w:tc>
          <w:tcPr>
            <w:tcW w:w="560" w:type="pct"/>
            <w:noWrap/>
            <w:hideMark/>
          </w:tcPr>
          <w:p w14:paraId="74993EEC" w14:textId="77777777" w:rsidR="00FA4EDE" w:rsidRPr="004B3397" w:rsidRDefault="00FA4EDE" w:rsidP="00A11C0E">
            <w:pPr>
              <w:pStyle w:val="TAC"/>
              <w:rPr>
                <w:color w:val="000000"/>
              </w:rPr>
            </w:pPr>
          </w:p>
        </w:tc>
        <w:tc>
          <w:tcPr>
            <w:tcW w:w="582" w:type="pct"/>
            <w:noWrap/>
            <w:hideMark/>
          </w:tcPr>
          <w:p w14:paraId="360FD2B4" w14:textId="77777777" w:rsidR="00FA4EDE" w:rsidRPr="004B3397" w:rsidRDefault="00FA4EDE" w:rsidP="00A11C0E">
            <w:pPr>
              <w:pStyle w:val="TAC"/>
              <w:rPr>
                <w:color w:val="000000"/>
              </w:rPr>
            </w:pPr>
          </w:p>
        </w:tc>
        <w:tc>
          <w:tcPr>
            <w:tcW w:w="674" w:type="pct"/>
            <w:noWrap/>
            <w:hideMark/>
          </w:tcPr>
          <w:p w14:paraId="18131DAF" w14:textId="77777777" w:rsidR="00FA4EDE" w:rsidRPr="004B3397" w:rsidRDefault="00FA4EDE" w:rsidP="00A11C0E">
            <w:pPr>
              <w:pStyle w:val="TAC"/>
              <w:rPr>
                <w:color w:val="000000"/>
              </w:rPr>
            </w:pPr>
          </w:p>
        </w:tc>
        <w:tc>
          <w:tcPr>
            <w:tcW w:w="702" w:type="pct"/>
            <w:noWrap/>
            <w:hideMark/>
          </w:tcPr>
          <w:p w14:paraId="30667155" w14:textId="77777777" w:rsidR="00FA4EDE" w:rsidRPr="004B3397" w:rsidRDefault="00FA4EDE" w:rsidP="00A11C0E">
            <w:pPr>
              <w:pStyle w:val="TAC"/>
              <w:rPr>
                <w:color w:val="000000"/>
              </w:rPr>
            </w:pPr>
          </w:p>
        </w:tc>
        <w:tc>
          <w:tcPr>
            <w:tcW w:w="648" w:type="pct"/>
            <w:noWrap/>
            <w:hideMark/>
          </w:tcPr>
          <w:p w14:paraId="65168A8A" w14:textId="77777777" w:rsidR="00FA4EDE" w:rsidRPr="004B3397" w:rsidRDefault="00FA4EDE" w:rsidP="00A11C0E">
            <w:pPr>
              <w:pStyle w:val="TAC"/>
              <w:rPr>
                <w:color w:val="000000"/>
              </w:rPr>
            </w:pPr>
            <w:r w:rsidRPr="004B3397">
              <w:t>0.69</w:t>
            </w:r>
          </w:p>
        </w:tc>
        <w:tc>
          <w:tcPr>
            <w:tcW w:w="580" w:type="pct"/>
            <w:noWrap/>
            <w:hideMark/>
          </w:tcPr>
          <w:p w14:paraId="2CCDC6F8" w14:textId="77777777" w:rsidR="00FA4EDE" w:rsidRPr="004B3397" w:rsidRDefault="00FA4EDE" w:rsidP="00A11C0E">
            <w:pPr>
              <w:pStyle w:val="TAC"/>
              <w:rPr>
                <w:color w:val="000000"/>
              </w:rPr>
            </w:pPr>
            <w:r w:rsidRPr="004B3397">
              <w:t>0.89</w:t>
            </w:r>
          </w:p>
        </w:tc>
        <w:tc>
          <w:tcPr>
            <w:tcW w:w="675" w:type="pct"/>
            <w:noWrap/>
            <w:hideMark/>
          </w:tcPr>
          <w:p w14:paraId="6D56F514" w14:textId="77777777" w:rsidR="00FA4EDE" w:rsidRPr="004B3397" w:rsidRDefault="00FA4EDE" w:rsidP="00A11C0E">
            <w:pPr>
              <w:pStyle w:val="TAC"/>
              <w:rPr>
                <w:color w:val="000000"/>
              </w:rPr>
            </w:pPr>
            <w:r w:rsidRPr="004B3397">
              <w:t>0.00</w:t>
            </w:r>
          </w:p>
        </w:tc>
        <w:tc>
          <w:tcPr>
            <w:tcW w:w="580" w:type="pct"/>
            <w:noWrap/>
            <w:hideMark/>
          </w:tcPr>
          <w:p w14:paraId="3C04EA11" w14:textId="77777777" w:rsidR="00FA4EDE" w:rsidRPr="004B3397" w:rsidRDefault="00FA4EDE" w:rsidP="00A11C0E">
            <w:pPr>
              <w:pStyle w:val="TAC"/>
              <w:rPr>
                <w:color w:val="000000"/>
              </w:rPr>
            </w:pPr>
            <w:r w:rsidRPr="004B3397">
              <w:t>0.38</w:t>
            </w:r>
          </w:p>
        </w:tc>
      </w:tr>
      <w:tr w:rsidR="00FA4EDE" w:rsidRPr="004B3397" w14:paraId="070A4697" w14:textId="77777777" w:rsidTr="0024290A">
        <w:trPr>
          <w:jc w:val="center"/>
        </w:trPr>
        <w:tc>
          <w:tcPr>
            <w:tcW w:w="560" w:type="pct"/>
            <w:noWrap/>
            <w:hideMark/>
          </w:tcPr>
          <w:p w14:paraId="0C64D5CA" w14:textId="77777777" w:rsidR="00FA4EDE" w:rsidRPr="004B3397" w:rsidRDefault="00FA4EDE" w:rsidP="00A11C0E">
            <w:pPr>
              <w:pStyle w:val="TAC"/>
              <w:rPr>
                <w:color w:val="000000"/>
              </w:rPr>
            </w:pPr>
          </w:p>
        </w:tc>
        <w:tc>
          <w:tcPr>
            <w:tcW w:w="582" w:type="pct"/>
            <w:noWrap/>
            <w:hideMark/>
          </w:tcPr>
          <w:p w14:paraId="136A5152" w14:textId="77777777" w:rsidR="00FA4EDE" w:rsidRPr="004B3397" w:rsidRDefault="00FA4EDE" w:rsidP="00A11C0E">
            <w:pPr>
              <w:pStyle w:val="TAC"/>
              <w:rPr>
                <w:color w:val="000000"/>
              </w:rPr>
            </w:pPr>
          </w:p>
        </w:tc>
        <w:tc>
          <w:tcPr>
            <w:tcW w:w="674" w:type="pct"/>
            <w:noWrap/>
            <w:hideMark/>
          </w:tcPr>
          <w:p w14:paraId="70BE6D56" w14:textId="77777777" w:rsidR="00FA4EDE" w:rsidRPr="004B3397" w:rsidRDefault="00FA4EDE" w:rsidP="00A11C0E">
            <w:pPr>
              <w:pStyle w:val="TAC"/>
              <w:rPr>
                <w:color w:val="000000"/>
              </w:rPr>
            </w:pPr>
          </w:p>
        </w:tc>
        <w:tc>
          <w:tcPr>
            <w:tcW w:w="702" w:type="pct"/>
            <w:noWrap/>
            <w:hideMark/>
          </w:tcPr>
          <w:p w14:paraId="54755F12" w14:textId="77777777" w:rsidR="00FA4EDE" w:rsidRPr="004B3397" w:rsidRDefault="00FA4EDE" w:rsidP="00A11C0E">
            <w:pPr>
              <w:pStyle w:val="TAC"/>
              <w:rPr>
                <w:color w:val="000000"/>
              </w:rPr>
            </w:pPr>
          </w:p>
        </w:tc>
        <w:tc>
          <w:tcPr>
            <w:tcW w:w="648" w:type="pct"/>
            <w:noWrap/>
            <w:hideMark/>
          </w:tcPr>
          <w:p w14:paraId="35CD25DC" w14:textId="77777777" w:rsidR="00FA4EDE" w:rsidRPr="004B3397" w:rsidRDefault="00FA4EDE" w:rsidP="00A11C0E">
            <w:pPr>
              <w:pStyle w:val="TAC"/>
              <w:rPr>
                <w:color w:val="000000"/>
              </w:rPr>
            </w:pPr>
            <w:r w:rsidRPr="004B3397">
              <w:t>0.32</w:t>
            </w:r>
          </w:p>
        </w:tc>
        <w:tc>
          <w:tcPr>
            <w:tcW w:w="580" w:type="pct"/>
            <w:noWrap/>
            <w:hideMark/>
          </w:tcPr>
          <w:p w14:paraId="1A32271D" w14:textId="77777777" w:rsidR="00FA4EDE" w:rsidRPr="004B3397" w:rsidRDefault="00FA4EDE" w:rsidP="00A11C0E">
            <w:pPr>
              <w:pStyle w:val="TAC"/>
              <w:rPr>
                <w:color w:val="000000"/>
              </w:rPr>
            </w:pPr>
            <w:r w:rsidRPr="004B3397">
              <w:t>0.52</w:t>
            </w:r>
          </w:p>
        </w:tc>
        <w:tc>
          <w:tcPr>
            <w:tcW w:w="675" w:type="pct"/>
            <w:noWrap/>
            <w:hideMark/>
          </w:tcPr>
          <w:p w14:paraId="1113543C" w14:textId="77777777" w:rsidR="00FA4EDE" w:rsidRPr="004B3397" w:rsidRDefault="00FA4EDE" w:rsidP="00A11C0E">
            <w:pPr>
              <w:pStyle w:val="TAC"/>
              <w:rPr>
                <w:color w:val="000000"/>
              </w:rPr>
            </w:pPr>
            <w:r w:rsidRPr="004B3397">
              <w:t>0.41</w:t>
            </w:r>
          </w:p>
        </w:tc>
        <w:tc>
          <w:tcPr>
            <w:tcW w:w="580" w:type="pct"/>
            <w:noWrap/>
            <w:hideMark/>
          </w:tcPr>
          <w:p w14:paraId="2D934D53" w14:textId="77777777" w:rsidR="00FA4EDE" w:rsidRPr="004B3397" w:rsidRDefault="00FA4EDE" w:rsidP="00A11C0E">
            <w:pPr>
              <w:pStyle w:val="TAC"/>
              <w:rPr>
                <w:color w:val="000000"/>
              </w:rPr>
            </w:pPr>
            <w:r w:rsidRPr="004B3397">
              <w:t>0.61</w:t>
            </w:r>
          </w:p>
        </w:tc>
      </w:tr>
      <w:tr w:rsidR="00FA4EDE" w:rsidRPr="004B3397" w14:paraId="232691AB" w14:textId="77777777" w:rsidTr="0024290A">
        <w:trPr>
          <w:jc w:val="center"/>
        </w:trPr>
        <w:tc>
          <w:tcPr>
            <w:tcW w:w="560" w:type="pct"/>
            <w:noWrap/>
            <w:hideMark/>
          </w:tcPr>
          <w:p w14:paraId="3042D5BD" w14:textId="77777777" w:rsidR="00FA4EDE" w:rsidRPr="004B3397" w:rsidRDefault="00FA4EDE" w:rsidP="00A11C0E">
            <w:pPr>
              <w:pStyle w:val="TAC"/>
              <w:rPr>
                <w:color w:val="000000"/>
              </w:rPr>
            </w:pPr>
          </w:p>
        </w:tc>
        <w:tc>
          <w:tcPr>
            <w:tcW w:w="582" w:type="pct"/>
            <w:noWrap/>
            <w:hideMark/>
          </w:tcPr>
          <w:p w14:paraId="0F0E870F" w14:textId="77777777" w:rsidR="00FA4EDE" w:rsidRPr="004B3397" w:rsidRDefault="00FA4EDE" w:rsidP="00A11C0E">
            <w:pPr>
              <w:pStyle w:val="TAC"/>
              <w:rPr>
                <w:color w:val="000000"/>
              </w:rPr>
            </w:pPr>
          </w:p>
        </w:tc>
        <w:tc>
          <w:tcPr>
            <w:tcW w:w="674" w:type="pct"/>
            <w:noWrap/>
            <w:hideMark/>
          </w:tcPr>
          <w:p w14:paraId="3B60044B" w14:textId="77777777" w:rsidR="00FA4EDE" w:rsidRPr="004B3397" w:rsidRDefault="00FA4EDE" w:rsidP="00A11C0E">
            <w:pPr>
              <w:pStyle w:val="TAC"/>
              <w:rPr>
                <w:color w:val="000000"/>
              </w:rPr>
            </w:pPr>
          </w:p>
        </w:tc>
        <w:tc>
          <w:tcPr>
            <w:tcW w:w="702" w:type="pct"/>
            <w:noWrap/>
            <w:hideMark/>
          </w:tcPr>
          <w:p w14:paraId="6D9193C6" w14:textId="77777777" w:rsidR="00FA4EDE" w:rsidRPr="004B3397" w:rsidRDefault="00FA4EDE" w:rsidP="00A11C0E">
            <w:pPr>
              <w:pStyle w:val="TAC"/>
              <w:rPr>
                <w:color w:val="000000"/>
              </w:rPr>
            </w:pPr>
          </w:p>
        </w:tc>
        <w:tc>
          <w:tcPr>
            <w:tcW w:w="648" w:type="pct"/>
            <w:noWrap/>
            <w:hideMark/>
          </w:tcPr>
          <w:p w14:paraId="04DF0DAB" w14:textId="77777777" w:rsidR="00FA4EDE" w:rsidRPr="004B3397" w:rsidRDefault="00FA4EDE" w:rsidP="00A11C0E">
            <w:pPr>
              <w:pStyle w:val="TAC"/>
              <w:rPr>
                <w:color w:val="000000"/>
              </w:rPr>
            </w:pPr>
            <w:r w:rsidRPr="004B3397">
              <w:t>0.00</w:t>
            </w:r>
          </w:p>
        </w:tc>
        <w:tc>
          <w:tcPr>
            <w:tcW w:w="580" w:type="pct"/>
            <w:noWrap/>
            <w:hideMark/>
          </w:tcPr>
          <w:p w14:paraId="7C1BFA9C" w14:textId="77777777" w:rsidR="00FA4EDE" w:rsidRPr="004B3397" w:rsidRDefault="00FA4EDE" w:rsidP="00A11C0E">
            <w:pPr>
              <w:pStyle w:val="TAC"/>
              <w:rPr>
                <w:color w:val="000000"/>
              </w:rPr>
            </w:pPr>
            <w:r w:rsidRPr="004B3397">
              <w:t>0.35</w:t>
            </w:r>
          </w:p>
        </w:tc>
        <w:tc>
          <w:tcPr>
            <w:tcW w:w="675" w:type="pct"/>
            <w:noWrap/>
            <w:hideMark/>
          </w:tcPr>
          <w:p w14:paraId="586A3A4A" w14:textId="77777777" w:rsidR="00FA4EDE" w:rsidRPr="004B3397" w:rsidRDefault="00FA4EDE" w:rsidP="00A11C0E">
            <w:pPr>
              <w:pStyle w:val="TAC"/>
              <w:rPr>
                <w:color w:val="000000"/>
              </w:rPr>
            </w:pPr>
            <w:r w:rsidRPr="004B3397">
              <w:t>0.73</w:t>
            </w:r>
          </w:p>
        </w:tc>
        <w:tc>
          <w:tcPr>
            <w:tcW w:w="580" w:type="pct"/>
            <w:noWrap/>
            <w:hideMark/>
          </w:tcPr>
          <w:p w14:paraId="7E4B2064" w14:textId="77777777" w:rsidR="00FA4EDE" w:rsidRPr="004B3397" w:rsidRDefault="00FA4EDE" w:rsidP="00A11C0E">
            <w:pPr>
              <w:pStyle w:val="TAC"/>
              <w:rPr>
                <w:color w:val="000000"/>
              </w:rPr>
            </w:pPr>
            <w:r w:rsidRPr="004B3397">
              <w:t>0.93</w:t>
            </w:r>
          </w:p>
        </w:tc>
      </w:tr>
      <w:tr w:rsidR="00FA4EDE" w:rsidRPr="004B3397" w14:paraId="56688064" w14:textId="77777777" w:rsidTr="0024290A">
        <w:trPr>
          <w:jc w:val="center"/>
        </w:trPr>
        <w:tc>
          <w:tcPr>
            <w:tcW w:w="560" w:type="pct"/>
            <w:noWrap/>
            <w:hideMark/>
          </w:tcPr>
          <w:p w14:paraId="19AF11FC" w14:textId="77777777" w:rsidR="00FA4EDE" w:rsidRPr="004B3397" w:rsidRDefault="00FA4EDE" w:rsidP="00A11C0E">
            <w:pPr>
              <w:pStyle w:val="TAC"/>
              <w:rPr>
                <w:color w:val="000000"/>
              </w:rPr>
            </w:pPr>
          </w:p>
        </w:tc>
        <w:tc>
          <w:tcPr>
            <w:tcW w:w="582" w:type="pct"/>
            <w:noWrap/>
            <w:hideMark/>
          </w:tcPr>
          <w:p w14:paraId="6C51A13F" w14:textId="77777777" w:rsidR="00FA4EDE" w:rsidRPr="004B3397" w:rsidRDefault="00FA4EDE" w:rsidP="00A11C0E">
            <w:pPr>
              <w:pStyle w:val="TAC"/>
              <w:rPr>
                <w:color w:val="000000"/>
              </w:rPr>
            </w:pPr>
          </w:p>
        </w:tc>
        <w:tc>
          <w:tcPr>
            <w:tcW w:w="674" w:type="pct"/>
            <w:noWrap/>
            <w:hideMark/>
          </w:tcPr>
          <w:p w14:paraId="12A3F0A4" w14:textId="77777777" w:rsidR="00FA4EDE" w:rsidRPr="004B3397" w:rsidRDefault="00FA4EDE" w:rsidP="00A11C0E">
            <w:pPr>
              <w:pStyle w:val="TAC"/>
              <w:rPr>
                <w:color w:val="000000"/>
              </w:rPr>
            </w:pPr>
          </w:p>
        </w:tc>
        <w:tc>
          <w:tcPr>
            <w:tcW w:w="702" w:type="pct"/>
            <w:noWrap/>
            <w:hideMark/>
          </w:tcPr>
          <w:p w14:paraId="365375B5" w14:textId="77777777" w:rsidR="00FA4EDE" w:rsidRPr="004B3397" w:rsidRDefault="00FA4EDE" w:rsidP="00A11C0E">
            <w:pPr>
              <w:pStyle w:val="TAC"/>
              <w:rPr>
                <w:color w:val="000000"/>
              </w:rPr>
            </w:pPr>
          </w:p>
        </w:tc>
        <w:tc>
          <w:tcPr>
            <w:tcW w:w="648" w:type="pct"/>
            <w:noWrap/>
            <w:hideMark/>
          </w:tcPr>
          <w:p w14:paraId="3AD76816" w14:textId="77777777" w:rsidR="00FA4EDE" w:rsidRPr="004B3397" w:rsidRDefault="00FA4EDE" w:rsidP="00A11C0E">
            <w:pPr>
              <w:pStyle w:val="TAC"/>
              <w:rPr>
                <w:color w:val="000000"/>
              </w:rPr>
            </w:pPr>
            <w:r w:rsidRPr="004B3397">
              <w:t>0.50</w:t>
            </w:r>
          </w:p>
        </w:tc>
        <w:tc>
          <w:tcPr>
            <w:tcW w:w="580" w:type="pct"/>
            <w:noWrap/>
            <w:hideMark/>
          </w:tcPr>
          <w:p w14:paraId="74C0EAD5" w14:textId="77777777" w:rsidR="00FA4EDE" w:rsidRPr="004B3397" w:rsidRDefault="00FA4EDE" w:rsidP="00A11C0E">
            <w:pPr>
              <w:pStyle w:val="TAC"/>
              <w:rPr>
                <w:color w:val="000000"/>
              </w:rPr>
            </w:pPr>
            <w:r w:rsidRPr="004B3397">
              <w:t>0.70</w:t>
            </w:r>
          </w:p>
        </w:tc>
        <w:tc>
          <w:tcPr>
            <w:tcW w:w="675" w:type="pct"/>
            <w:noWrap/>
            <w:hideMark/>
          </w:tcPr>
          <w:p w14:paraId="27FDDB3A" w14:textId="77777777" w:rsidR="00FA4EDE" w:rsidRPr="004B3397" w:rsidRDefault="00FA4EDE" w:rsidP="00A11C0E">
            <w:pPr>
              <w:pStyle w:val="TAC"/>
              <w:rPr>
                <w:color w:val="000000"/>
              </w:rPr>
            </w:pPr>
            <w:r w:rsidRPr="004B3397">
              <w:t>0.85</w:t>
            </w:r>
          </w:p>
        </w:tc>
        <w:tc>
          <w:tcPr>
            <w:tcW w:w="580" w:type="pct"/>
            <w:noWrap/>
            <w:hideMark/>
          </w:tcPr>
          <w:p w14:paraId="50CFFEA2" w14:textId="77777777" w:rsidR="00FA4EDE" w:rsidRPr="004B3397" w:rsidRDefault="00FA4EDE" w:rsidP="00A11C0E">
            <w:pPr>
              <w:pStyle w:val="TAC"/>
              <w:rPr>
                <w:color w:val="000000"/>
              </w:rPr>
            </w:pPr>
            <w:r w:rsidRPr="004B3397">
              <w:t>1.00</w:t>
            </w:r>
          </w:p>
        </w:tc>
      </w:tr>
      <w:tr w:rsidR="00FA4EDE" w:rsidRPr="004B3397" w14:paraId="18317BB0" w14:textId="77777777" w:rsidTr="0024290A">
        <w:trPr>
          <w:jc w:val="center"/>
        </w:trPr>
        <w:tc>
          <w:tcPr>
            <w:tcW w:w="560" w:type="pct"/>
            <w:noWrap/>
            <w:hideMark/>
          </w:tcPr>
          <w:p w14:paraId="0212599E" w14:textId="77777777" w:rsidR="00FA4EDE" w:rsidRPr="004B3397" w:rsidRDefault="00FA4EDE" w:rsidP="00A11C0E">
            <w:pPr>
              <w:pStyle w:val="TAC"/>
              <w:rPr>
                <w:color w:val="000000"/>
              </w:rPr>
            </w:pPr>
          </w:p>
        </w:tc>
        <w:tc>
          <w:tcPr>
            <w:tcW w:w="582" w:type="pct"/>
            <w:noWrap/>
            <w:hideMark/>
          </w:tcPr>
          <w:p w14:paraId="1504BB59" w14:textId="77777777" w:rsidR="00FA4EDE" w:rsidRPr="004B3397" w:rsidRDefault="00FA4EDE" w:rsidP="00A11C0E">
            <w:pPr>
              <w:pStyle w:val="TAC"/>
              <w:rPr>
                <w:color w:val="000000"/>
              </w:rPr>
            </w:pPr>
          </w:p>
        </w:tc>
        <w:tc>
          <w:tcPr>
            <w:tcW w:w="674" w:type="pct"/>
            <w:noWrap/>
            <w:hideMark/>
          </w:tcPr>
          <w:p w14:paraId="7193FA9B" w14:textId="77777777" w:rsidR="00FA4EDE" w:rsidRPr="004B3397" w:rsidRDefault="00FA4EDE" w:rsidP="00A11C0E">
            <w:pPr>
              <w:pStyle w:val="TAC"/>
              <w:rPr>
                <w:color w:val="000000"/>
              </w:rPr>
            </w:pPr>
          </w:p>
        </w:tc>
        <w:tc>
          <w:tcPr>
            <w:tcW w:w="702" w:type="pct"/>
            <w:noWrap/>
            <w:hideMark/>
          </w:tcPr>
          <w:p w14:paraId="550202C5" w14:textId="77777777" w:rsidR="00FA4EDE" w:rsidRPr="004B3397" w:rsidRDefault="00FA4EDE" w:rsidP="00A11C0E">
            <w:pPr>
              <w:pStyle w:val="TAC"/>
              <w:rPr>
                <w:color w:val="000000"/>
              </w:rPr>
            </w:pPr>
          </w:p>
        </w:tc>
        <w:tc>
          <w:tcPr>
            <w:tcW w:w="648" w:type="pct"/>
            <w:noWrap/>
            <w:hideMark/>
          </w:tcPr>
          <w:p w14:paraId="49312026" w14:textId="77777777" w:rsidR="00FA4EDE" w:rsidRPr="004B3397" w:rsidRDefault="00FA4EDE" w:rsidP="00A11C0E">
            <w:pPr>
              <w:pStyle w:val="TAC"/>
              <w:rPr>
                <w:color w:val="000000"/>
              </w:rPr>
            </w:pPr>
            <w:r w:rsidRPr="004B3397">
              <w:t>0.80</w:t>
            </w:r>
          </w:p>
        </w:tc>
        <w:tc>
          <w:tcPr>
            <w:tcW w:w="580" w:type="pct"/>
            <w:noWrap/>
            <w:hideMark/>
          </w:tcPr>
          <w:p w14:paraId="7CAB30CF" w14:textId="77777777" w:rsidR="00FA4EDE" w:rsidRPr="004B3397" w:rsidRDefault="00FA4EDE" w:rsidP="00A11C0E">
            <w:pPr>
              <w:pStyle w:val="TAC"/>
              <w:rPr>
                <w:color w:val="000000"/>
              </w:rPr>
            </w:pPr>
            <w:r w:rsidRPr="004B3397">
              <w:t>1.00</w:t>
            </w:r>
          </w:p>
        </w:tc>
        <w:tc>
          <w:tcPr>
            <w:tcW w:w="675" w:type="pct"/>
            <w:noWrap/>
            <w:hideMark/>
          </w:tcPr>
          <w:p w14:paraId="4E7C81B0" w14:textId="77777777" w:rsidR="00FA4EDE" w:rsidRPr="004B3397" w:rsidRDefault="00FA4EDE" w:rsidP="00A11C0E">
            <w:pPr>
              <w:pStyle w:val="TAC"/>
              <w:rPr>
                <w:color w:val="000000"/>
              </w:rPr>
            </w:pPr>
            <w:r w:rsidRPr="004B3397">
              <w:t>0.79</w:t>
            </w:r>
          </w:p>
        </w:tc>
        <w:tc>
          <w:tcPr>
            <w:tcW w:w="580" w:type="pct"/>
            <w:noWrap/>
            <w:hideMark/>
          </w:tcPr>
          <w:p w14:paraId="19882CF5" w14:textId="77777777" w:rsidR="00FA4EDE" w:rsidRPr="004B3397" w:rsidRDefault="00FA4EDE" w:rsidP="00A11C0E">
            <w:pPr>
              <w:pStyle w:val="TAC"/>
              <w:rPr>
                <w:color w:val="000000"/>
              </w:rPr>
            </w:pPr>
            <w:r w:rsidRPr="004B3397">
              <w:t>0.99</w:t>
            </w:r>
          </w:p>
        </w:tc>
      </w:tr>
      <w:tr w:rsidR="00FA4EDE" w:rsidRPr="004B3397" w14:paraId="1D9D5139" w14:textId="77777777" w:rsidTr="0024290A">
        <w:trPr>
          <w:jc w:val="center"/>
        </w:trPr>
        <w:tc>
          <w:tcPr>
            <w:tcW w:w="560" w:type="pct"/>
            <w:noWrap/>
            <w:hideMark/>
          </w:tcPr>
          <w:p w14:paraId="3D62C9C2" w14:textId="77777777" w:rsidR="00FA4EDE" w:rsidRPr="004B3397" w:rsidRDefault="00FA4EDE" w:rsidP="00A11C0E">
            <w:pPr>
              <w:pStyle w:val="TAC"/>
              <w:rPr>
                <w:color w:val="000000"/>
              </w:rPr>
            </w:pPr>
          </w:p>
        </w:tc>
        <w:tc>
          <w:tcPr>
            <w:tcW w:w="582" w:type="pct"/>
            <w:noWrap/>
            <w:hideMark/>
          </w:tcPr>
          <w:p w14:paraId="11E2E182" w14:textId="77777777" w:rsidR="00FA4EDE" w:rsidRPr="004B3397" w:rsidRDefault="00FA4EDE" w:rsidP="00A11C0E">
            <w:pPr>
              <w:pStyle w:val="TAC"/>
              <w:rPr>
                <w:color w:val="000000"/>
              </w:rPr>
            </w:pPr>
          </w:p>
        </w:tc>
        <w:tc>
          <w:tcPr>
            <w:tcW w:w="674" w:type="pct"/>
            <w:noWrap/>
            <w:hideMark/>
          </w:tcPr>
          <w:p w14:paraId="47F1FD63" w14:textId="77777777" w:rsidR="00FA4EDE" w:rsidRPr="004B3397" w:rsidRDefault="00FA4EDE" w:rsidP="00A11C0E">
            <w:pPr>
              <w:pStyle w:val="TAC"/>
              <w:rPr>
                <w:color w:val="000000"/>
              </w:rPr>
            </w:pPr>
          </w:p>
        </w:tc>
        <w:tc>
          <w:tcPr>
            <w:tcW w:w="702" w:type="pct"/>
            <w:noWrap/>
            <w:hideMark/>
          </w:tcPr>
          <w:p w14:paraId="29928B8B" w14:textId="77777777" w:rsidR="00FA4EDE" w:rsidRPr="004B3397" w:rsidRDefault="00FA4EDE" w:rsidP="00A11C0E">
            <w:pPr>
              <w:pStyle w:val="TAC"/>
              <w:rPr>
                <w:color w:val="000000"/>
              </w:rPr>
            </w:pPr>
          </w:p>
        </w:tc>
        <w:tc>
          <w:tcPr>
            <w:tcW w:w="648" w:type="pct"/>
            <w:noWrap/>
            <w:hideMark/>
          </w:tcPr>
          <w:p w14:paraId="76001F65" w14:textId="77777777" w:rsidR="00FA4EDE" w:rsidRPr="004B3397" w:rsidRDefault="00FA4EDE" w:rsidP="00A11C0E">
            <w:pPr>
              <w:pStyle w:val="TAC"/>
              <w:rPr>
                <w:color w:val="000000"/>
              </w:rPr>
            </w:pPr>
            <w:r w:rsidRPr="004B3397">
              <w:t>0.90</w:t>
            </w:r>
          </w:p>
        </w:tc>
        <w:tc>
          <w:tcPr>
            <w:tcW w:w="580" w:type="pct"/>
            <w:noWrap/>
            <w:hideMark/>
          </w:tcPr>
          <w:p w14:paraId="7DC165F7" w14:textId="77777777" w:rsidR="00FA4EDE" w:rsidRPr="004B3397" w:rsidRDefault="00FA4EDE" w:rsidP="00A11C0E">
            <w:pPr>
              <w:pStyle w:val="TAC"/>
              <w:rPr>
                <w:color w:val="000000"/>
              </w:rPr>
            </w:pPr>
            <w:r w:rsidRPr="004B3397">
              <w:t>1.00</w:t>
            </w:r>
          </w:p>
        </w:tc>
        <w:tc>
          <w:tcPr>
            <w:tcW w:w="675" w:type="pct"/>
            <w:noWrap/>
            <w:hideMark/>
          </w:tcPr>
          <w:p w14:paraId="7F71B3BB" w14:textId="77777777" w:rsidR="00FA4EDE" w:rsidRPr="004B3397" w:rsidRDefault="00FA4EDE" w:rsidP="00A11C0E">
            <w:pPr>
              <w:pStyle w:val="TAC"/>
              <w:rPr>
                <w:color w:val="000000"/>
              </w:rPr>
            </w:pPr>
            <w:r w:rsidRPr="004B3397">
              <w:t>0.70</w:t>
            </w:r>
          </w:p>
        </w:tc>
        <w:tc>
          <w:tcPr>
            <w:tcW w:w="580" w:type="pct"/>
            <w:noWrap/>
            <w:hideMark/>
          </w:tcPr>
          <w:p w14:paraId="480908A4" w14:textId="77777777" w:rsidR="00FA4EDE" w:rsidRPr="004B3397" w:rsidRDefault="00FA4EDE" w:rsidP="00A11C0E">
            <w:pPr>
              <w:pStyle w:val="TAC"/>
              <w:rPr>
                <w:color w:val="000000"/>
              </w:rPr>
            </w:pPr>
            <w:r w:rsidRPr="004B3397">
              <w:t>0.90</w:t>
            </w:r>
          </w:p>
        </w:tc>
      </w:tr>
      <w:tr w:rsidR="00FA4EDE" w:rsidRPr="004B3397" w14:paraId="456CD74D" w14:textId="77777777" w:rsidTr="0024290A">
        <w:trPr>
          <w:jc w:val="center"/>
        </w:trPr>
        <w:tc>
          <w:tcPr>
            <w:tcW w:w="560" w:type="pct"/>
            <w:noWrap/>
            <w:hideMark/>
          </w:tcPr>
          <w:p w14:paraId="3741C2C9" w14:textId="77777777" w:rsidR="00FA4EDE" w:rsidRPr="004B3397" w:rsidRDefault="00FA4EDE" w:rsidP="00A11C0E">
            <w:pPr>
              <w:pStyle w:val="TAC"/>
              <w:rPr>
                <w:color w:val="000000"/>
              </w:rPr>
            </w:pPr>
          </w:p>
        </w:tc>
        <w:tc>
          <w:tcPr>
            <w:tcW w:w="582" w:type="pct"/>
            <w:noWrap/>
            <w:hideMark/>
          </w:tcPr>
          <w:p w14:paraId="70DA7301" w14:textId="77777777" w:rsidR="00FA4EDE" w:rsidRPr="004B3397" w:rsidRDefault="00FA4EDE" w:rsidP="00A11C0E">
            <w:pPr>
              <w:pStyle w:val="TAC"/>
              <w:rPr>
                <w:color w:val="000000"/>
              </w:rPr>
            </w:pPr>
          </w:p>
        </w:tc>
        <w:tc>
          <w:tcPr>
            <w:tcW w:w="674" w:type="pct"/>
            <w:noWrap/>
            <w:hideMark/>
          </w:tcPr>
          <w:p w14:paraId="077AF357" w14:textId="77777777" w:rsidR="00FA4EDE" w:rsidRPr="004B3397" w:rsidRDefault="00FA4EDE" w:rsidP="00A11C0E">
            <w:pPr>
              <w:pStyle w:val="TAC"/>
              <w:rPr>
                <w:color w:val="000000"/>
              </w:rPr>
            </w:pPr>
          </w:p>
        </w:tc>
        <w:tc>
          <w:tcPr>
            <w:tcW w:w="702" w:type="pct"/>
            <w:noWrap/>
            <w:hideMark/>
          </w:tcPr>
          <w:p w14:paraId="12D5FB65" w14:textId="77777777" w:rsidR="00FA4EDE" w:rsidRPr="004B3397" w:rsidRDefault="00FA4EDE" w:rsidP="00A11C0E">
            <w:pPr>
              <w:pStyle w:val="TAC"/>
              <w:rPr>
                <w:color w:val="000000"/>
              </w:rPr>
            </w:pPr>
          </w:p>
        </w:tc>
        <w:tc>
          <w:tcPr>
            <w:tcW w:w="648" w:type="pct"/>
            <w:noWrap/>
            <w:hideMark/>
          </w:tcPr>
          <w:p w14:paraId="3619FA4E" w14:textId="77777777" w:rsidR="00FA4EDE" w:rsidRPr="004B3397" w:rsidRDefault="00FA4EDE" w:rsidP="00A11C0E">
            <w:pPr>
              <w:pStyle w:val="TAC"/>
              <w:rPr>
                <w:color w:val="000000"/>
              </w:rPr>
            </w:pPr>
          </w:p>
        </w:tc>
        <w:tc>
          <w:tcPr>
            <w:tcW w:w="580" w:type="pct"/>
            <w:noWrap/>
            <w:hideMark/>
          </w:tcPr>
          <w:p w14:paraId="1DA4470C" w14:textId="77777777" w:rsidR="00FA4EDE" w:rsidRPr="004B3397" w:rsidRDefault="00FA4EDE" w:rsidP="00A11C0E">
            <w:pPr>
              <w:pStyle w:val="TAC"/>
              <w:rPr>
                <w:color w:val="000000"/>
              </w:rPr>
            </w:pPr>
          </w:p>
        </w:tc>
        <w:tc>
          <w:tcPr>
            <w:tcW w:w="675" w:type="pct"/>
            <w:noWrap/>
            <w:hideMark/>
          </w:tcPr>
          <w:p w14:paraId="4246607D" w14:textId="77777777" w:rsidR="00FA4EDE" w:rsidRPr="004B3397" w:rsidRDefault="00FA4EDE" w:rsidP="00A11C0E">
            <w:pPr>
              <w:pStyle w:val="TAC"/>
              <w:rPr>
                <w:color w:val="000000"/>
              </w:rPr>
            </w:pPr>
            <w:r w:rsidRPr="004B3397">
              <w:t>0.68</w:t>
            </w:r>
          </w:p>
        </w:tc>
        <w:tc>
          <w:tcPr>
            <w:tcW w:w="580" w:type="pct"/>
            <w:noWrap/>
            <w:hideMark/>
          </w:tcPr>
          <w:p w14:paraId="20F0800B" w14:textId="77777777" w:rsidR="00FA4EDE" w:rsidRPr="004B3397" w:rsidRDefault="00FA4EDE" w:rsidP="00A11C0E">
            <w:pPr>
              <w:pStyle w:val="TAC"/>
              <w:rPr>
                <w:color w:val="000000"/>
              </w:rPr>
            </w:pPr>
            <w:r w:rsidRPr="004B3397">
              <w:t>0.88</w:t>
            </w:r>
          </w:p>
        </w:tc>
      </w:tr>
      <w:tr w:rsidR="00FA4EDE" w:rsidRPr="004B3397" w14:paraId="097132F9" w14:textId="77777777" w:rsidTr="0024290A">
        <w:trPr>
          <w:jc w:val="center"/>
        </w:trPr>
        <w:tc>
          <w:tcPr>
            <w:tcW w:w="560" w:type="pct"/>
            <w:noWrap/>
            <w:hideMark/>
          </w:tcPr>
          <w:p w14:paraId="7B8C6C60" w14:textId="77777777" w:rsidR="00FA4EDE" w:rsidRPr="004B3397" w:rsidRDefault="00FA4EDE" w:rsidP="00A11C0E">
            <w:pPr>
              <w:pStyle w:val="TAC"/>
              <w:rPr>
                <w:color w:val="000000"/>
              </w:rPr>
            </w:pPr>
          </w:p>
        </w:tc>
        <w:tc>
          <w:tcPr>
            <w:tcW w:w="582" w:type="pct"/>
            <w:noWrap/>
            <w:hideMark/>
          </w:tcPr>
          <w:p w14:paraId="5526A30C" w14:textId="77777777" w:rsidR="00FA4EDE" w:rsidRPr="004B3397" w:rsidRDefault="00FA4EDE" w:rsidP="00A11C0E">
            <w:pPr>
              <w:pStyle w:val="TAC"/>
              <w:rPr>
                <w:color w:val="000000"/>
              </w:rPr>
            </w:pPr>
          </w:p>
        </w:tc>
        <w:tc>
          <w:tcPr>
            <w:tcW w:w="674" w:type="pct"/>
            <w:noWrap/>
            <w:hideMark/>
          </w:tcPr>
          <w:p w14:paraId="4649ED15" w14:textId="77777777" w:rsidR="00FA4EDE" w:rsidRPr="004B3397" w:rsidRDefault="00FA4EDE" w:rsidP="00A11C0E">
            <w:pPr>
              <w:pStyle w:val="TAC"/>
              <w:rPr>
                <w:color w:val="000000"/>
              </w:rPr>
            </w:pPr>
          </w:p>
        </w:tc>
        <w:tc>
          <w:tcPr>
            <w:tcW w:w="702" w:type="pct"/>
            <w:noWrap/>
            <w:hideMark/>
          </w:tcPr>
          <w:p w14:paraId="1D1923C9" w14:textId="77777777" w:rsidR="00FA4EDE" w:rsidRPr="004B3397" w:rsidRDefault="00FA4EDE" w:rsidP="00A11C0E">
            <w:pPr>
              <w:pStyle w:val="TAC"/>
              <w:rPr>
                <w:color w:val="000000"/>
              </w:rPr>
            </w:pPr>
          </w:p>
        </w:tc>
        <w:tc>
          <w:tcPr>
            <w:tcW w:w="648" w:type="pct"/>
            <w:noWrap/>
            <w:hideMark/>
          </w:tcPr>
          <w:p w14:paraId="687E91BC" w14:textId="77777777" w:rsidR="00FA4EDE" w:rsidRPr="004B3397" w:rsidRDefault="00FA4EDE" w:rsidP="00A11C0E">
            <w:pPr>
              <w:pStyle w:val="TAC"/>
              <w:rPr>
                <w:color w:val="000000"/>
              </w:rPr>
            </w:pPr>
          </w:p>
        </w:tc>
        <w:tc>
          <w:tcPr>
            <w:tcW w:w="580" w:type="pct"/>
            <w:noWrap/>
            <w:hideMark/>
          </w:tcPr>
          <w:p w14:paraId="5AA9D095" w14:textId="77777777" w:rsidR="00FA4EDE" w:rsidRPr="004B3397" w:rsidRDefault="00FA4EDE" w:rsidP="00A11C0E">
            <w:pPr>
              <w:pStyle w:val="TAC"/>
              <w:rPr>
                <w:color w:val="000000"/>
              </w:rPr>
            </w:pPr>
          </w:p>
        </w:tc>
        <w:tc>
          <w:tcPr>
            <w:tcW w:w="675" w:type="pct"/>
            <w:noWrap/>
            <w:hideMark/>
          </w:tcPr>
          <w:p w14:paraId="3FB3C490" w14:textId="77777777" w:rsidR="00FA4EDE" w:rsidRPr="004B3397" w:rsidRDefault="00FA4EDE" w:rsidP="00A11C0E">
            <w:pPr>
              <w:pStyle w:val="TAC"/>
              <w:rPr>
                <w:color w:val="000000"/>
              </w:rPr>
            </w:pPr>
            <w:r w:rsidRPr="004B3397">
              <w:t>0.78</w:t>
            </w:r>
          </w:p>
        </w:tc>
        <w:tc>
          <w:tcPr>
            <w:tcW w:w="580" w:type="pct"/>
            <w:noWrap/>
            <w:hideMark/>
          </w:tcPr>
          <w:p w14:paraId="6E889962" w14:textId="77777777" w:rsidR="00FA4EDE" w:rsidRPr="004B3397" w:rsidRDefault="00FA4EDE" w:rsidP="00A11C0E">
            <w:pPr>
              <w:pStyle w:val="TAC"/>
              <w:rPr>
                <w:color w:val="000000"/>
              </w:rPr>
            </w:pPr>
            <w:r w:rsidRPr="004B3397">
              <w:t>0.98</w:t>
            </w:r>
          </w:p>
        </w:tc>
      </w:tr>
      <w:tr w:rsidR="00FA4EDE" w:rsidRPr="004B3397" w14:paraId="3AA609EA" w14:textId="77777777" w:rsidTr="0024290A">
        <w:trPr>
          <w:jc w:val="center"/>
        </w:trPr>
        <w:tc>
          <w:tcPr>
            <w:tcW w:w="560" w:type="pct"/>
            <w:noWrap/>
            <w:hideMark/>
          </w:tcPr>
          <w:p w14:paraId="56BD435C" w14:textId="77777777" w:rsidR="00FA4EDE" w:rsidRPr="004B3397" w:rsidRDefault="00FA4EDE" w:rsidP="00A11C0E">
            <w:pPr>
              <w:pStyle w:val="TAC"/>
              <w:rPr>
                <w:color w:val="000000"/>
              </w:rPr>
            </w:pPr>
          </w:p>
        </w:tc>
        <w:tc>
          <w:tcPr>
            <w:tcW w:w="582" w:type="pct"/>
            <w:noWrap/>
            <w:hideMark/>
          </w:tcPr>
          <w:p w14:paraId="35CE1683" w14:textId="77777777" w:rsidR="00FA4EDE" w:rsidRPr="004B3397" w:rsidRDefault="00FA4EDE" w:rsidP="00A11C0E">
            <w:pPr>
              <w:pStyle w:val="TAC"/>
              <w:rPr>
                <w:color w:val="000000"/>
              </w:rPr>
            </w:pPr>
          </w:p>
        </w:tc>
        <w:tc>
          <w:tcPr>
            <w:tcW w:w="674" w:type="pct"/>
            <w:noWrap/>
            <w:hideMark/>
          </w:tcPr>
          <w:p w14:paraId="3E425D42" w14:textId="77777777" w:rsidR="00FA4EDE" w:rsidRPr="004B3397" w:rsidRDefault="00FA4EDE" w:rsidP="00A11C0E">
            <w:pPr>
              <w:pStyle w:val="TAC"/>
              <w:rPr>
                <w:color w:val="000000"/>
              </w:rPr>
            </w:pPr>
          </w:p>
        </w:tc>
        <w:tc>
          <w:tcPr>
            <w:tcW w:w="702" w:type="pct"/>
            <w:noWrap/>
            <w:hideMark/>
          </w:tcPr>
          <w:p w14:paraId="13007343" w14:textId="77777777" w:rsidR="00FA4EDE" w:rsidRPr="004B3397" w:rsidRDefault="00FA4EDE" w:rsidP="00A11C0E">
            <w:pPr>
              <w:pStyle w:val="TAC"/>
              <w:rPr>
                <w:color w:val="000000"/>
              </w:rPr>
            </w:pPr>
          </w:p>
        </w:tc>
        <w:tc>
          <w:tcPr>
            <w:tcW w:w="648" w:type="pct"/>
            <w:noWrap/>
            <w:hideMark/>
          </w:tcPr>
          <w:p w14:paraId="1352935B" w14:textId="77777777" w:rsidR="00FA4EDE" w:rsidRPr="004B3397" w:rsidRDefault="00FA4EDE" w:rsidP="00A11C0E">
            <w:pPr>
              <w:pStyle w:val="TAC"/>
              <w:rPr>
                <w:color w:val="000000"/>
              </w:rPr>
            </w:pPr>
          </w:p>
        </w:tc>
        <w:tc>
          <w:tcPr>
            <w:tcW w:w="580" w:type="pct"/>
            <w:noWrap/>
            <w:hideMark/>
          </w:tcPr>
          <w:p w14:paraId="61EBBE82" w14:textId="77777777" w:rsidR="00FA4EDE" w:rsidRPr="004B3397" w:rsidRDefault="00FA4EDE" w:rsidP="00A11C0E">
            <w:pPr>
              <w:pStyle w:val="TAC"/>
              <w:rPr>
                <w:color w:val="000000"/>
              </w:rPr>
            </w:pPr>
          </w:p>
        </w:tc>
        <w:tc>
          <w:tcPr>
            <w:tcW w:w="675" w:type="pct"/>
            <w:noWrap/>
            <w:hideMark/>
          </w:tcPr>
          <w:p w14:paraId="2BF860C3" w14:textId="77777777" w:rsidR="00FA4EDE" w:rsidRPr="004B3397" w:rsidRDefault="00FA4EDE" w:rsidP="00A11C0E">
            <w:pPr>
              <w:pStyle w:val="TAC"/>
              <w:rPr>
                <w:color w:val="000000"/>
              </w:rPr>
            </w:pPr>
            <w:r w:rsidRPr="004B3397">
              <w:t>0.88</w:t>
            </w:r>
          </w:p>
        </w:tc>
        <w:tc>
          <w:tcPr>
            <w:tcW w:w="580" w:type="pct"/>
            <w:noWrap/>
            <w:hideMark/>
          </w:tcPr>
          <w:p w14:paraId="72A4E304" w14:textId="77777777" w:rsidR="00FA4EDE" w:rsidRPr="004B3397" w:rsidRDefault="00FA4EDE" w:rsidP="00A11C0E">
            <w:pPr>
              <w:pStyle w:val="TAC"/>
              <w:rPr>
                <w:color w:val="000000"/>
              </w:rPr>
            </w:pPr>
            <w:r w:rsidRPr="004B3397">
              <w:t>1.00</w:t>
            </w:r>
          </w:p>
        </w:tc>
      </w:tr>
      <w:tr w:rsidR="00FA4EDE" w:rsidRPr="004B3397" w14:paraId="4DCD7CA0" w14:textId="77777777" w:rsidTr="0024290A">
        <w:trPr>
          <w:jc w:val="center"/>
        </w:trPr>
        <w:tc>
          <w:tcPr>
            <w:tcW w:w="560" w:type="pct"/>
            <w:noWrap/>
            <w:hideMark/>
          </w:tcPr>
          <w:p w14:paraId="0ED71A6C" w14:textId="77777777" w:rsidR="00FA4EDE" w:rsidRPr="004B3397" w:rsidRDefault="00FA4EDE" w:rsidP="00A11C0E">
            <w:pPr>
              <w:pStyle w:val="TAC"/>
              <w:rPr>
                <w:color w:val="000000"/>
              </w:rPr>
            </w:pPr>
          </w:p>
        </w:tc>
        <w:tc>
          <w:tcPr>
            <w:tcW w:w="582" w:type="pct"/>
            <w:noWrap/>
            <w:hideMark/>
          </w:tcPr>
          <w:p w14:paraId="6D1D4E7D" w14:textId="77777777" w:rsidR="00FA4EDE" w:rsidRPr="004B3397" w:rsidRDefault="00FA4EDE" w:rsidP="00A11C0E">
            <w:pPr>
              <w:pStyle w:val="TAC"/>
              <w:rPr>
                <w:color w:val="000000"/>
              </w:rPr>
            </w:pPr>
          </w:p>
        </w:tc>
        <w:tc>
          <w:tcPr>
            <w:tcW w:w="674" w:type="pct"/>
            <w:noWrap/>
            <w:hideMark/>
          </w:tcPr>
          <w:p w14:paraId="18590687" w14:textId="77777777" w:rsidR="00FA4EDE" w:rsidRPr="004B3397" w:rsidRDefault="00FA4EDE" w:rsidP="00A11C0E">
            <w:pPr>
              <w:pStyle w:val="TAC"/>
              <w:rPr>
                <w:color w:val="000000"/>
              </w:rPr>
            </w:pPr>
          </w:p>
        </w:tc>
        <w:tc>
          <w:tcPr>
            <w:tcW w:w="702" w:type="pct"/>
            <w:noWrap/>
            <w:hideMark/>
          </w:tcPr>
          <w:p w14:paraId="2A5C18EC" w14:textId="77777777" w:rsidR="00FA4EDE" w:rsidRPr="004B3397" w:rsidRDefault="00FA4EDE" w:rsidP="00A11C0E">
            <w:pPr>
              <w:pStyle w:val="TAC"/>
              <w:rPr>
                <w:color w:val="000000"/>
              </w:rPr>
            </w:pPr>
          </w:p>
        </w:tc>
        <w:tc>
          <w:tcPr>
            <w:tcW w:w="648" w:type="pct"/>
            <w:noWrap/>
            <w:hideMark/>
          </w:tcPr>
          <w:p w14:paraId="2A34F233" w14:textId="77777777" w:rsidR="00FA4EDE" w:rsidRPr="004B3397" w:rsidRDefault="00FA4EDE" w:rsidP="00A11C0E">
            <w:pPr>
              <w:pStyle w:val="TAC"/>
              <w:rPr>
                <w:color w:val="000000"/>
              </w:rPr>
            </w:pPr>
          </w:p>
        </w:tc>
        <w:tc>
          <w:tcPr>
            <w:tcW w:w="580" w:type="pct"/>
            <w:noWrap/>
            <w:hideMark/>
          </w:tcPr>
          <w:p w14:paraId="4C3C478C" w14:textId="77777777" w:rsidR="00FA4EDE" w:rsidRPr="004B3397" w:rsidRDefault="00FA4EDE" w:rsidP="00A11C0E">
            <w:pPr>
              <w:pStyle w:val="TAC"/>
              <w:rPr>
                <w:color w:val="000000"/>
              </w:rPr>
            </w:pPr>
          </w:p>
        </w:tc>
        <w:tc>
          <w:tcPr>
            <w:tcW w:w="675" w:type="pct"/>
            <w:noWrap/>
            <w:hideMark/>
          </w:tcPr>
          <w:p w14:paraId="3F91A877" w14:textId="77777777" w:rsidR="00FA4EDE" w:rsidRPr="004B3397" w:rsidRDefault="00FA4EDE" w:rsidP="00A11C0E">
            <w:pPr>
              <w:pStyle w:val="TAC"/>
              <w:rPr>
                <w:color w:val="000000"/>
              </w:rPr>
            </w:pPr>
            <w:r w:rsidRPr="004B3397">
              <w:t>0.81</w:t>
            </w:r>
          </w:p>
        </w:tc>
        <w:tc>
          <w:tcPr>
            <w:tcW w:w="580" w:type="pct"/>
            <w:noWrap/>
            <w:hideMark/>
          </w:tcPr>
          <w:p w14:paraId="51F8B891" w14:textId="77777777" w:rsidR="00FA4EDE" w:rsidRPr="004B3397" w:rsidRDefault="00FA4EDE" w:rsidP="00A11C0E">
            <w:pPr>
              <w:pStyle w:val="TAC"/>
              <w:rPr>
                <w:color w:val="000000"/>
              </w:rPr>
            </w:pPr>
            <w:r w:rsidRPr="004B3397">
              <w:t>1.00</w:t>
            </w:r>
          </w:p>
        </w:tc>
      </w:tr>
      <w:tr w:rsidR="00FA4EDE" w:rsidRPr="004B3397" w14:paraId="321F6B58" w14:textId="77777777" w:rsidTr="0024290A">
        <w:trPr>
          <w:jc w:val="center"/>
        </w:trPr>
        <w:tc>
          <w:tcPr>
            <w:tcW w:w="560" w:type="pct"/>
            <w:noWrap/>
            <w:hideMark/>
          </w:tcPr>
          <w:p w14:paraId="5F32D9D1" w14:textId="77777777" w:rsidR="00FA4EDE" w:rsidRPr="004B3397" w:rsidRDefault="00FA4EDE" w:rsidP="00A11C0E">
            <w:pPr>
              <w:pStyle w:val="TAC"/>
              <w:rPr>
                <w:color w:val="000000"/>
              </w:rPr>
            </w:pPr>
          </w:p>
        </w:tc>
        <w:tc>
          <w:tcPr>
            <w:tcW w:w="582" w:type="pct"/>
            <w:noWrap/>
            <w:hideMark/>
          </w:tcPr>
          <w:p w14:paraId="3CDB2302" w14:textId="77777777" w:rsidR="00FA4EDE" w:rsidRPr="004B3397" w:rsidRDefault="00FA4EDE" w:rsidP="00A11C0E">
            <w:pPr>
              <w:pStyle w:val="TAC"/>
              <w:rPr>
                <w:color w:val="000000"/>
              </w:rPr>
            </w:pPr>
          </w:p>
        </w:tc>
        <w:tc>
          <w:tcPr>
            <w:tcW w:w="674" w:type="pct"/>
            <w:noWrap/>
            <w:hideMark/>
          </w:tcPr>
          <w:p w14:paraId="3DDAD5C6" w14:textId="77777777" w:rsidR="00FA4EDE" w:rsidRPr="004B3397" w:rsidRDefault="00FA4EDE" w:rsidP="00A11C0E">
            <w:pPr>
              <w:pStyle w:val="TAC"/>
              <w:rPr>
                <w:color w:val="000000"/>
              </w:rPr>
            </w:pPr>
          </w:p>
        </w:tc>
        <w:tc>
          <w:tcPr>
            <w:tcW w:w="702" w:type="pct"/>
            <w:noWrap/>
            <w:hideMark/>
          </w:tcPr>
          <w:p w14:paraId="0F47E2CD" w14:textId="77777777" w:rsidR="00FA4EDE" w:rsidRPr="004B3397" w:rsidRDefault="00FA4EDE" w:rsidP="00A11C0E">
            <w:pPr>
              <w:pStyle w:val="TAC"/>
              <w:rPr>
                <w:color w:val="000000"/>
              </w:rPr>
            </w:pPr>
          </w:p>
        </w:tc>
        <w:tc>
          <w:tcPr>
            <w:tcW w:w="648" w:type="pct"/>
            <w:noWrap/>
            <w:hideMark/>
          </w:tcPr>
          <w:p w14:paraId="53D48C17" w14:textId="77777777" w:rsidR="00FA4EDE" w:rsidRPr="004B3397" w:rsidRDefault="00FA4EDE" w:rsidP="00A11C0E">
            <w:pPr>
              <w:pStyle w:val="TAC"/>
              <w:rPr>
                <w:color w:val="000000"/>
              </w:rPr>
            </w:pPr>
          </w:p>
        </w:tc>
        <w:tc>
          <w:tcPr>
            <w:tcW w:w="580" w:type="pct"/>
            <w:noWrap/>
            <w:hideMark/>
          </w:tcPr>
          <w:p w14:paraId="1C0F4259" w14:textId="77777777" w:rsidR="00FA4EDE" w:rsidRPr="004B3397" w:rsidRDefault="00FA4EDE" w:rsidP="00A11C0E">
            <w:pPr>
              <w:pStyle w:val="TAC"/>
              <w:rPr>
                <w:color w:val="000000"/>
              </w:rPr>
            </w:pPr>
          </w:p>
        </w:tc>
        <w:tc>
          <w:tcPr>
            <w:tcW w:w="675" w:type="pct"/>
            <w:noWrap/>
            <w:hideMark/>
          </w:tcPr>
          <w:p w14:paraId="10710AB4" w14:textId="77777777" w:rsidR="00FA4EDE" w:rsidRPr="004B3397" w:rsidRDefault="00FA4EDE" w:rsidP="00A11C0E">
            <w:pPr>
              <w:pStyle w:val="TAC"/>
              <w:rPr>
                <w:color w:val="000000"/>
              </w:rPr>
            </w:pPr>
            <w:r w:rsidRPr="004B3397">
              <w:t>0.43</w:t>
            </w:r>
          </w:p>
        </w:tc>
        <w:tc>
          <w:tcPr>
            <w:tcW w:w="580" w:type="pct"/>
            <w:noWrap/>
            <w:hideMark/>
          </w:tcPr>
          <w:p w14:paraId="5BB461F9" w14:textId="77777777" w:rsidR="00FA4EDE" w:rsidRPr="004B3397" w:rsidRDefault="00FA4EDE" w:rsidP="00A11C0E">
            <w:pPr>
              <w:pStyle w:val="TAC"/>
              <w:rPr>
                <w:color w:val="000000"/>
              </w:rPr>
            </w:pPr>
            <w:r w:rsidRPr="004B3397">
              <w:t>0.63</w:t>
            </w:r>
          </w:p>
        </w:tc>
      </w:tr>
      <w:tr w:rsidR="00FA4EDE" w:rsidRPr="004B3397" w14:paraId="2D7EC69D" w14:textId="77777777" w:rsidTr="0024290A">
        <w:trPr>
          <w:jc w:val="center"/>
        </w:trPr>
        <w:tc>
          <w:tcPr>
            <w:tcW w:w="560" w:type="pct"/>
            <w:noWrap/>
            <w:hideMark/>
          </w:tcPr>
          <w:p w14:paraId="7A65D94B" w14:textId="77777777" w:rsidR="00FA4EDE" w:rsidRPr="004B3397" w:rsidRDefault="00FA4EDE" w:rsidP="00A11C0E">
            <w:pPr>
              <w:pStyle w:val="TAC"/>
              <w:rPr>
                <w:color w:val="000000"/>
              </w:rPr>
            </w:pPr>
          </w:p>
        </w:tc>
        <w:tc>
          <w:tcPr>
            <w:tcW w:w="582" w:type="pct"/>
            <w:noWrap/>
            <w:hideMark/>
          </w:tcPr>
          <w:p w14:paraId="304E19A5" w14:textId="77777777" w:rsidR="00FA4EDE" w:rsidRPr="004B3397" w:rsidRDefault="00FA4EDE" w:rsidP="00A11C0E">
            <w:pPr>
              <w:pStyle w:val="TAC"/>
              <w:rPr>
                <w:color w:val="000000"/>
              </w:rPr>
            </w:pPr>
          </w:p>
        </w:tc>
        <w:tc>
          <w:tcPr>
            <w:tcW w:w="674" w:type="pct"/>
            <w:noWrap/>
            <w:hideMark/>
          </w:tcPr>
          <w:p w14:paraId="3F3A8B1C" w14:textId="77777777" w:rsidR="00FA4EDE" w:rsidRPr="004B3397" w:rsidRDefault="00FA4EDE" w:rsidP="00A11C0E">
            <w:pPr>
              <w:pStyle w:val="TAC"/>
              <w:rPr>
                <w:color w:val="000000"/>
              </w:rPr>
            </w:pPr>
          </w:p>
        </w:tc>
        <w:tc>
          <w:tcPr>
            <w:tcW w:w="702" w:type="pct"/>
            <w:noWrap/>
            <w:hideMark/>
          </w:tcPr>
          <w:p w14:paraId="43F7858B" w14:textId="77777777" w:rsidR="00FA4EDE" w:rsidRPr="004B3397" w:rsidRDefault="00FA4EDE" w:rsidP="00A11C0E">
            <w:pPr>
              <w:pStyle w:val="TAC"/>
              <w:rPr>
                <w:color w:val="000000"/>
              </w:rPr>
            </w:pPr>
          </w:p>
        </w:tc>
        <w:tc>
          <w:tcPr>
            <w:tcW w:w="648" w:type="pct"/>
            <w:noWrap/>
            <w:hideMark/>
          </w:tcPr>
          <w:p w14:paraId="09CAED35" w14:textId="77777777" w:rsidR="00FA4EDE" w:rsidRPr="004B3397" w:rsidRDefault="00FA4EDE" w:rsidP="00A11C0E">
            <w:pPr>
              <w:pStyle w:val="TAC"/>
              <w:rPr>
                <w:color w:val="000000"/>
              </w:rPr>
            </w:pPr>
          </w:p>
        </w:tc>
        <w:tc>
          <w:tcPr>
            <w:tcW w:w="580" w:type="pct"/>
            <w:noWrap/>
            <w:hideMark/>
          </w:tcPr>
          <w:p w14:paraId="48FAB736" w14:textId="77777777" w:rsidR="00FA4EDE" w:rsidRPr="004B3397" w:rsidRDefault="00FA4EDE" w:rsidP="00A11C0E">
            <w:pPr>
              <w:pStyle w:val="TAC"/>
              <w:rPr>
                <w:color w:val="000000"/>
              </w:rPr>
            </w:pPr>
          </w:p>
        </w:tc>
        <w:tc>
          <w:tcPr>
            <w:tcW w:w="675" w:type="pct"/>
            <w:noWrap/>
            <w:hideMark/>
          </w:tcPr>
          <w:p w14:paraId="55536BDB" w14:textId="77777777" w:rsidR="00FA4EDE" w:rsidRPr="004B3397" w:rsidRDefault="00FA4EDE" w:rsidP="00A11C0E">
            <w:pPr>
              <w:pStyle w:val="TAC"/>
              <w:rPr>
                <w:color w:val="000000"/>
              </w:rPr>
            </w:pPr>
            <w:r w:rsidRPr="004B3397">
              <w:t>0.00</w:t>
            </w:r>
          </w:p>
        </w:tc>
        <w:tc>
          <w:tcPr>
            <w:tcW w:w="580" w:type="pct"/>
            <w:noWrap/>
            <w:hideMark/>
          </w:tcPr>
          <w:p w14:paraId="7C5D9735" w14:textId="77777777" w:rsidR="00FA4EDE" w:rsidRPr="004B3397" w:rsidRDefault="00FA4EDE" w:rsidP="00A11C0E">
            <w:pPr>
              <w:pStyle w:val="TAC"/>
              <w:rPr>
                <w:color w:val="000000"/>
              </w:rPr>
            </w:pPr>
            <w:r w:rsidRPr="004B3397">
              <w:t>0.29</w:t>
            </w:r>
          </w:p>
        </w:tc>
      </w:tr>
      <w:tr w:rsidR="00FA4EDE" w:rsidRPr="004B3397" w14:paraId="07993A86" w14:textId="77777777" w:rsidTr="0024290A">
        <w:trPr>
          <w:jc w:val="center"/>
        </w:trPr>
        <w:tc>
          <w:tcPr>
            <w:tcW w:w="560" w:type="pct"/>
            <w:noWrap/>
            <w:hideMark/>
          </w:tcPr>
          <w:p w14:paraId="73964056" w14:textId="77777777" w:rsidR="00FA4EDE" w:rsidRPr="004B3397" w:rsidRDefault="00FA4EDE" w:rsidP="00A11C0E">
            <w:pPr>
              <w:pStyle w:val="TAC"/>
              <w:rPr>
                <w:color w:val="000000"/>
              </w:rPr>
            </w:pPr>
          </w:p>
        </w:tc>
        <w:tc>
          <w:tcPr>
            <w:tcW w:w="582" w:type="pct"/>
            <w:noWrap/>
            <w:hideMark/>
          </w:tcPr>
          <w:p w14:paraId="662F1222" w14:textId="77777777" w:rsidR="00FA4EDE" w:rsidRPr="004B3397" w:rsidRDefault="00FA4EDE" w:rsidP="00A11C0E">
            <w:pPr>
              <w:pStyle w:val="TAC"/>
              <w:rPr>
                <w:color w:val="000000"/>
              </w:rPr>
            </w:pPr>
          </w:p>
        </w:tc>
        <w:tc>
          <w:tcPr>
            <w:tcW w:w="674" w:type="pct"/>
            <w:noWrap/>
            <w:hideMark/>
          </w:tcPr>
          <w:p w14:paraId="36D79BF6" w14:textId="77777777" w:rsidR="00FA4EDE" w:rsidRPr="004B3397" w:rsidRDefault="00FA4EDE" w:rsidP="00A11C0E">
            <w:pPr>
              <w:pStyle w:val="TAC"/>
              <w:rPr>
                <w:color w:val="000000"/>
              </w:rPr>
            </w:pPr>
          </w:p>
        </w:tc>
        <w:tc>
          <w:tcPr>
            <w:tcW w:w="702" w:type="pct"/>
            <w:noWrap/>
            <w:hideMark/>
          </w:tcPr>
          <w:p w14:paraId="0886FEA4" w14:textId="77777777" w:rsidR="00FA4EDE" w:rsidRPr="004B3397" w:rsidRDefault="00FA4EDE" w:rsidP="00A11C0E">
            <w:pPr>
              <w:pStyle w:val="TAC"/>
              <w:rPr>
                <w:color w:val="000000"/>
              </w:rPr>
            </w:pPr>
          </w:p>
        </w:tc>
        <w:tc>
          <w:tcPr>
            <w:tcW w:w="648" w:type="pct"/>
            <w:noWrap/>
            <w:hideMark/>
          </w:tcPr>
          <w:p w14:paraId="3DE39DFD" w14:textId="77777777" w:rsidR="00FA4EDE" w:rsidRPr="004B3397" w:rsidRDefault="00FA4EDE" w:rsidP="00A11C0E">
            <w:pPr>
              <w:pStyle w:val="TAC"/>
              <w:rPr>
                <w:color w:val="000000"/>
              </w:rPr>
            </w:pPr>
          </w:p>
        </w:tc>
        <w:tc>
          <w:tcPr>
            <w:tcW w:w="580" w:type="pct"/>
            <w:noWrap/>
            <w:hideMark/>
          </w:tcPr>
          <w:p w14:paraId="6030C687" w14:textId="77777777" w:rsidR="00FA4EDE" w:rsidRPr="004B3397" w:rsidRDefault="00FA4EDE" w:rsidP="00A11C0E">
            <w:pPr>
              <w:pStyle w:val="TAC"/>
              <w:rPr>
                <w:color w:val="000000"/>
              </w:rPr>
            </w:pPr>
          </w:p>
        </w:tc>
        <w:tc>
          <w:tcPr>
            <w:tcW w:w="675" w:type="pct"/>
            <w:noWrap/>
            <w:hideMark/>
          </w:tcPr>
          <w:p w14:paraId="4A3D1E28" w14:textId="77777777" w:rsidR="00FA4EDE" w:rsidRPr="004B3397" w:rsidRDefault="00FA4EDE" w:rsidP="00A11C0E">
            <w:pPr>
              <w:pStyle w:val="TAC"/>
              <w:rPr>
                <w:color w:val="000000"/>
              </w:rPr>
            </w:pPr>
            <w:r w:rsidRPr="004B3397">
              <w:t>0.40</w:t>
            </w:r>
          </w:p>
        </w:tc>
        <w:tc>
          <w:tcPr>
            <w:tcW w:w="580" w:type="pct"/>
            <w:noWrap/>
            <w:hideMark/>
          </w:tcPr>
          <w:p w14:paraId="25BABAB3" w14:textId="77777777" w:rsidR="00FA4EDE" w:rsidRPr="004B3397" w:rsidRDefault="00FA4EDE" w:rsidP="00A11C0E">
            <w:pPr>
              <w:pStyle w:val="TAC"/>
              <w:rPr>
                <w:color w:val="000000"/>
              </w:rPr>
            </w:pPr>
            <w:r w:rsidRPr="004B3397">
              <w:t>0.60</w:t>
            </w:r>
          </w:p>
        </w:tc>
      </w:tr>
      <w:tr w:rsidR="00FA4EDE" w:rsidRPr="004B3397" w14:paraId="09838381" w14:textId="77777777" w:rsidTr="0024290A">
        <w:trPr>
          <w:jc w:val="center"/>
        </w:trPr>
        <w:tc>
          <w:tcPr>
            <w:tcW w:w="560" w:type="pct"/>
            <w:noWrap/>
            <w:hideMark/>
          </w:tcPr>
          <w:p w14:paraId="1C66E3D3" w14:textId="77777777" w:rsidR="00FA4EDE" w:rsidRPr="004B3397" w:rsidRDefault="00FA4EDE" w:rsidP="00A11C0E">
            <w:pPr>
              <w:pStyle w:val="TAC"/>
              <w:rPr>
                <w:color w:val="000000"/>
              </w:rPr>
            </w:pPr>
          </w:p>
        </w:tc>
        <w:tc>
          <w:tcPr>
            <w:tcW w:w="582" w:type="pct"/>
            <w:noWrap/>
            <w:hideMark/>
          </w:tcPr>
          <w:p w14:paraId="323ED185" w14:textId="77777777" w:rsidR="00FA4EDE" w:rsidRPr="004B3397" w:rsidRDefault="00FA4EDE" w:rsidP="00A11C0E">
            <w:pPr>
              <w:pStyle w:val="TAC"/>
              <w:rPr>
                <w:color w:val="000000"/>
              </w:rPr>
            </w:pPr>
          </w:p>
        </w:tc>
        <w:tc>
          <w:tcPr>
            <w:tcW w:w="674" w:type="pct"/>
            <w:noWrap/>
            <w:hideMark/>
          </w:tcPr>
          <w:p w14:paraId="2EF8BA2D" w14:textId="77777777" w:rsidR="00FA4EDE" w:rsidRPr="004B3397" w:rsidRDefault="00FA4EDE" w:rsidP="00A11C0E">
            <w:pPr>
              <w:pStyle w:val="TAC"/>
              <w:rPr>
                <w:color w:val="000000"/>
              </w:rPr>
            </w:pPr>
          </w:p>
        </w:tc>
        <w:tc>
          <w:tcPr>
            <w:tcW w:w="702" w:type="pct"/>
            <w:noWrap/>
            <w:hideMark/>
          </w:tcPr>
          <w:p w14:paraId="170B288B" w14:textId="77777777" w:rsidR="00FA4EDE" w:rsidRPr="004B3397" w:rsidRDefault="00FA4EDE" w:rsidP="00A11C0E">
            <w:pPr>
              <w:pStyle w:val="TAC"/>
              <w:rPr>
                <w:color w:val="000000"/>
              </w:rPr>
            </w:pPr>
          </w:p>
        </w:tc>
        <w:tc>
          <w:tcPr>
            <w:tcW w:w="648" w:type="pct"/>
            <w:noWrap/>
            <w:hideMark/>
          </w:tcPr>
          <w:p w14:paraId="221F07F5" w14:textId="77777777" w:rsidR="00FA4EDE" w:rsidRPr="004B3397" w:rsidRDefault="00FA4EDE" w:rsidP="00A11C0E">
            <w:pPr>
              <w:pStyle w:val="TAC"/>
              <w:rPr>
                <w:color w:val="000000"/>
              </w:rPr>
            </w:pPr>
          </w:p>
        </w:tc>
        <w:tc>
          <w:tcPr>
            <w:tcW w:w="580" w:type="pct"/>
            <w:noWrap/>
            <w:hideMark/>
          </w:tcPr>
          <w:p w14:paraId="1B8102F8" w14:textId="77777777" w:rsidR="00FA4EDE" w:rsidRPr="004B3397" w:rsidRDefault="00FA4EDE" w:rsidP="00A11C0E">
            <w:pPr>
              <w:pStyle w:val="TAC"/>
              <w:rPr>
                <w:color w:val="000000"/>
              </w:rPr>
            </w:pPr>
          </w:p>
        </w:tc>
        <w:tc>
          <w:tcPr>
            <w:tcW w:w="675" w:type="pct"/>
            <w:noWrap/>
            <w:hideMark/>
          </w:tcPr>
          <w:p w14:paraId="3F5BAA14" w14:textId="77777777" w:rsidR="00FA4EDE" w:rsidRPr="004B3397" w:rsidRDefault="00FA4EDE" w:rsidP="00A11C0E">
            <w:pPr>
              <w:pStyle w:val="TAC"/>
              <w:rPr>
                <w:color w:val="000000"/>
              </w:rPr>
            </w:pPr>
            <w:r w:rsidRPr="004B3397">
              <w:t>0.72</w:t>
            </w:r>
          </w:p>
        </w:tc>
        <w:tc>
          <w:tcPr>
            <w:tcW w:w="580" w:type="pct"/>
            <w:noWrap/>
            <w:hideMark/>
          </w:tcPr>
          <w:p w14:paraId="3A988DC5" w14:textId="77777777" w:rsidR="00FA4EDE" w:rsidRPr="004B3397" w:rsidRDefault="00FA4EDE" w:rsidP="00A11C0E">
            <w:pPr>
              <w:pStyle w:val="TAC"/>
              <w:rPr>
                <w:color w:val="000000"/>
              </w:rPr>
            </w:pPr>
            <w:r w:rsidRPr="004B3397">
              <w:t>0.92</w:t>
            </w:r>
          </w:p>
        </w:tc>
      </w:tr>
      <w:tr w:rsidR="00FA4EDE" w:rsidRPr="004B3397" w14:paraId="63CC86B0" w14:textId="77777777" w:rsidTr="0024290A">
        <w:trPr>
          <w:jc w:val="center"/>
        </w:trPr>
        <w:tc>
          <w:tcPr>
            <w:tcW w:w="560" w:type="pct"/>
            <w:noWrap/>
            <w:hideMark/>
          </w:tcPr>
          <w:p w14:paraId="1558A38A" w14:textId="77777777" w:rsidR="00FA4EDE" w:rsidRPr="004B3397" w:rsidRDefault="00FA4EDE" w:rsidP="00A11C0E">
            <w:pPr>
              <w:pStyle w:val="TAC"/>
              <w:rPr>
                <w:color w:val="000000"/>
              </w:rPr>
            </w:pPr>
          </w:p>
        </w:tc>
        <w:tc>
          <w:tcPr>
            <w:tcW w:w="582" w:type="pct"/>
            <w:noWrap/>
            <w:hideMark/>
          </w:tcPr>
          <w:p w14:paraId="0486970A" w14:textId="77777777" w:rsidR="00FA4EDE" w:rsidRPr="004B3397" w:rsidRDefault="00FA4EDE" w:rsidP="00A11C0E">
            <w:pPr>
              <w:pStyle w:val="TAC"/>
              <w:rPr>
                <w:color w:val="000000"/>
              </w:rPr>
            </w:pPr>
          </w:p>
        </w:tc>
        <w:tc>
          <w:tcPr>
            <w:tcW w:w="674" w:type="pct"/>
            <w:noWrap/>
            <w:hideMark/>
          </w:tcPr>
          <w:p w14:paraId="3A5D0D0F" w14:textId="77777777" w:rsidR="00FA4EDE" w:rsidRPr="004B3397" w:rsidRDefault="00FA4EDE" w:rsidP="00A11C0E">
            <w:pPr>
              <w:pStyle w:val="TAC"/>
              <w:rPr>
                <w:color w:val="000000"/>
              </w:rPr>
            </w:pPr>
          </w:p>
        </w:tc>
        <w:tc>
          <w:tcPr>
            <w:tcW w:w="702" w:type="pct"/>
            <w:noWrap/>
            <w:hideMark/>
          </w:tcPr>
          <w:p w14:paraId="1ECADBA8" w14:textId="77777777" w:rsidR="00FA4EDE" w:rsidRPr="004B3397" w:rsidRDefault="00FA4EDE" w:rsidP="00A11C0E">
            <w:pPr>
              <w:pStyle w:val="TAC"/>
              <w:rPr>
                <w:color w:val="000000"/>
              </w:rPr>
            </w:pPr>
          </w:p>
        </w:tc>
        <w:tc>
          <w:tcPr>
            <w:tcW w:w="648" w:type="pct"/>
            <w:noWrap/>
            <w:hideMark/>
          </w:tcPr>
          <w:p w14:paraId="67598263" w14:textId="77777777" w:rsidR="00FA4EDE" w:rsidRPr="004B3397" w:rsidRDefault="00FA4EDE" w:rsidP="00A11C0E">
            <w:pPr>
              <w:pStyle w:val="TAC"/>
              <w:rPr>
                <w:color w:val="000000"/>
              </w:rPr>
            </w:pPr>
          </w:p>
        </w:tc>
        <w:tc>
          <w:tcPr>
            <w:tcW w:w="580" w:type="pct"/>
            <w:noWrap/>
            <w:hideMark/>
          </w:tcPr>
          <w:p w14:paraId="6FEBFF4E" w14:textId="77777777" w:rsidR="00FA4EDE" w:rsidRPr="004B3397" w:rsidRDefault="00FA4EDE" w:rsidP="00A11C0E">
            <w:pPr>
              <w:pStyle w:val="TAC"/>
              <w:rPr>
                <w:color w:val="000000"/>
              </w:rPr>
            </w:pPr>
          </w:p>
        </w:tc>
        <w:tc>
          <w:tcPr>
            <w:tcW w:w="675" w:type="pct"/>
            <w:noWrap/>
            <w:hideMark/>
          </w:tcPr>
          <w:p w14:paraId="4BAE5064" w14:textId="77777777" w:rsidR="00FA4EDE" w:rsidRPr="004B3397" w:rsidRDefault="00FA4EDE" w:rsidP="00A11C0E">
            <w:pPr>
              <w:pStyle w:val="TAC"/>
              <w:rPr>
                <w:color w:val="000000"/>
              </w:rPr>
            </w:pPr>
            <w:r w:rsidRPr="004B3397">
              <w:t>0.87</w:t>
            </w:r>
          </w:p>
        </w:tc>
        <w:tc>
          <w:tcPr>
            <w:tcW w:w="580" w:type="pct"/>
            <w:noWrap/>
            <w:hideMark/>
          </w:tcPr>
          <w:p w14:paraId="794EEC4F" w14:textId="77777777" w:rsidR="00FA4EDE" w:rsidRPr="004B3397" w:rsidRDefault="00FA4EDE" w:rsidP="00A11C0E">
            <w:pPr>
              <w:pStyle w:val="TAC"/>
              <w:rPr>
                <w:color w:val="000000"/>
              </w:rPr>
            </w:pPr>
            <w:r w:rsidRPr="004B3397">
              <w:t>1.00</w:t>
            </w:r>
          </w:p>
        </w:tc>
      </w:tr>
    </w:tbl>
    <w:p w14:paraId="3857EEAC" w14:textId="77777777" w:rsidR="00FA4EDE" w:rsidRPr="004B3397" w:rsidRDefault="00FA4EDE" w:rsidP="00FA4EDE"/>
    <w:p w14:paraId="27D5CE7E" w14:textId="77777777" w:rsidR="00FA4EDE" w:rsidRPr="004B3397" w:rsidRDefault="00FA4EDE" w:rsidP="00504081">
      <w:pPr>
        <w:pStyle w:val="TH"/>
      </w:pPr>
      <w:r w:rsidRPr="004B3397">
        <w:t>Table C.4.4-2: Spatial correlation pass/fail limits for CDL-C UMa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1"/>
        <w:gridCol w:w="1048"/>
        <w:gridCol w:w="722"/>
        <w:gridCol w:w="711"/>
        <w:gridCol w:w="722"/>
        <w:gridCol w:w="711"/>
        <w:gridCol w:w="722"/>
        <w:gridCol w:w="711"/>
        <w:gridCol w:w="667"/>
        <w:gridCol w:w="657"/>
      </w:tblGrid>
      <w:tr w:rsidR="00FA4EDE" w:rsidRPr="004B3397" w14:paraId="19A1277B" w14:textId="77777777" w:rsidTr="0024290A">
        <w:trPr>
          <w:tblHeader/>
          <w:jc w:val="center"/>
        </w:trPr>
        <w:tc>
          <w:tcPr>
            <w:tcW w:w="931" w:type="dxa"/>
            <w:noWrap/>
            <w:vAlign w:val="center"/>
            <w:hideMark/>
          </w:tcPr>
          <w:p w14:paraId="505F846D" w14:textId="77777777" w:rsidR="00FA4EDE" w:rsidRPr="004B3397" w:rsidRDefault="00FA4EDE" w:rsidP="0024290A">
            <w:pPr>
              <w:pStyle w:val="TAH"/>
              <w:keepNext w:val="0"/>
              <w:keepLines w:val="0"/>
            </w:pPr>
            <w:r w:rsidRPr="004B3397">
              <w:t>Lower</w:t>
            </w:r>
          </w:p>
        </w:tc>
        <w:tc>
          <w:tcPr>
            <w:tcW w:w="1048" w:type="dxa"/>
            <w:vAlign w:val="center"/>
            <w:hideMark/>
          </w:tcPr>
          <w:p w14:paraId="7B681C77" w14:textId="77777777" w:rsidR="00FA4EDE" w:rsidRPr="004B3397" w:rsidRDefault="00FA4EDE" w:rsidP="0024290A">
            <w:pPr>
              <w:pStyle w:val="TAH"/>
              <w:keepNext w:val="0"/>
              <w:keepLines w:val="0"/>
            </w:pPr>
            <w:r w:rsidRPr="004B3397">
              <w:t>Upper</w:t>
            </w:r>
          </w:p>
        </w:tc>
        <w:tc>
          <w:tcPr>
            <w:tcW w:w="722" w:type="dxa"/>
            <w:vAlign w:val="center"/>
            <w:hideMark/>
          </w:tcPr>
          <w:p w14:paraId="6418FD63" w14:textId="77777777" w:rsidR="00FA4EDE" w:rsidRPr="004B3397" w:rsidRDefault="00FA4EDE" w:rsidP="0024290A">
            <w:pPr>
              <w:pStyle w:val="TAH"/>
              <w:keepNext w:val="0"/>
              <w:keepLines w:val="0"/>
            </w:pPr>
            <w:r w:rsidRPr="004B3397">
              <w:t>Lower</w:t>
            </w:r>
          </w:p>
        </w:tc>
        <w:tc>
          <w:tcPr>
            <w:tcW w:w="711" w:type="dxa"/>
            <w:vAlign w:val="center"/>
            <w:hideMark/>
          </w:tcPr>
          <w:p w14:paraId="2DBD980E" w14:textId="77777777" w:rsidR="00FA4EDE" w:rsidRPr="004B3397" w:rsidRDefault="00FA4EDE" w:rsidP="0024290A">
            <w:pPr>
              <w:pStyle w:val="TAH"/>
              <w:keepNext w:val="0"/>
              <w:keepLines w:val="0"/>
            </w:pPr>
            <w:r w:rsidRPr="004B3397">
              <w:t>Upper</w:t>
            </w:r>
          </w:p>
        </w:tc>
        <w:tc>
          <w:tcPr>
            <w:tcW w:w="722" w:type="dxa"/>
            <w:vAlign w:val="center"/>
            <w:hideMark/>
          </w:tcPr>
          <w:p w14:paraId="5D7F29CD" w14:textId="77777777" w:rsidR="00FA4EDE" w:rsidRPr="004B3397" w:rsidRDefault="00FA4EDE" w:rsidP="0024290A">
            <w:pPr>
              <w:pStyle w:val="TAH"/>
              <w:keepNext w:val="0"/>
              <w:keepLines w:val="0"/>
            </w:pPr>
            <w:r w:rsidRPr="004B3397">
              <w:t>Lower</w:t>
            </w:r>
          </w:p>
        </w:tc>
        <w:tc>
          <w:tcPr>
            <w:tcW w:w="711" w:type="dxa"/>
            <w:vAlign w:val="center"/>
            <w:hideMark/>
          </w:tcPr>
          <w:p w14:paraId="727379B5" w14:textId="77777777" w:rsidR="00FA4EDE" w:rsidRPr="004B3397" w:rsidRDefault="00FA4EDE" w:rsidP="0024290A">
            <w:pPr>
              <w:pStyle w:val="TAH"/>
              <w:keepNext w:val="0"/>
              <w:keepLines w:val="0"/>
            </w:pPr>
            <w:r w:rsidRPr="004B3397">
              <w:t>Upper</w:t>
            </w:r>
          </w:p>
        </w:tc>
        <w:tc>
          <w:tcPr>
            <w:tcW w:w="722" w:type="dxa"/>
            <w:vAlign w:val="center"/>
            <w:hideMark/>
          </w:tcPr>
          <w:p w14:paraId="53110598" w14:textId="77777777" w:rsidR="00FA4EDE" w:rsidRPr="004B3397" w:rsidRDefault="00FA4EDE" w:rsidP="0024290A">
            <w:pPr>
              <w:pStyle w:val="TAH"/>
              <w:keepNext w:val="0"/>
              <w:keepLines w:val="0"/>
            </w:pPr>
            <w:r w:rsidRPr="004B3397">
              <w:t>Lower</w:t>
            </w:r>
          </w:p>
        </w:tc>
        <w:tc>
          <w:tcPr>
            <w:tcW w:w="711" w:type="dxa"/>
            <w:vAlign w:val="center"/>
            <w:hideMark/>
          </w:tcPr>
          <w:p w14:paraId="4F108756" w14:textId="77777777" w:rsidR="00FA4EDE" w:rsidRPr="004B3397" w:rsidRDefault="00FA4EDE" w:rsidP="0024290A">
            <w:pPr>
              <w:pStyle w:val="TAH"/>
              <w:keepNext w:val="0"/>
              <w:keepLines w:val="0"/>
            </w:pPr>
            <w:r w:rsidRPr="004B3397">
              <w:t>Upper</w:t>
            </w:r>
          </w:p>
        </w:tc>
        <w:tc>
          <w:tcPr>
            <w:tcW w:w="667" w:type="dxa"/>
            <w:vAlign w:val="center"/>
            <w:hideMark/>
          </w:tcPr>
          <w:p w14:paraId="4824D664" w14:textId="77777777" w:rsidR="00FA4EDE" w:rsidRPr="004B3397" w:rsidRDefault="00FA4EDE" w:rsidP="0024290A">
            <w:pPr>
              <w:pStyle w:val="TAH"/>
              <w:keepNext w:val="0"/>
              <w:keepLines w:val="0"/>
            </w:pPr>
            <w:r w:rsidRPr="004B3397">
              <w:t>Lower</w:t>
            </w:r>
          </w:p>
        </w:tc>
        <w:tc>
          <w:tcPr>
            <w:tcW w:w="657" w:type="dxa"/>
            <w:vAlign w:val="center"/>
            <w:hideMark/>
          </w:tcPr>
          <w:p w14:paraId="4841A699" w14:textId="77777777" w:rsidR="00FA4EDE" w:rsidRPr="004B3397" w:rsidRDefault="00FA4EDE" w:rsidP="0024290A">
            <w:pPr>
              <w:pStyle w:val="TAH"/>
              <w:keepNext w:val="0"/>
              <w:keepLines w:val="0"/>
            </w:pPr>
            <w:r w:rsidRPr="004B3397">
              <w:t>Upper</w:t>
            </w:r>
          </w:p>
        </w:tc>
      </w:tr>
      <w:tr w:rsidR="00FA4EDE" w:rsidRPr="004B3397" w14:paraId="1D9ADC06" w14:textId="77777777" w:rsidTr="0024290A">
        <w:trPr>
          <w:tblHeader/>
          <w:jc w:val="center"/>
        </w:trPr>
        <w:tc>
          <w:tcPr>
            <w:tcW w:w="1979" w:type="dxa"/>
            <w:gridSpan w:val="2"/>
            <w:noWrap/>
            <w:vAlign w:val="center"/>
          </w:tcPr>
          <w:p w14:paraId="567462BD" w14:textId="6C15044C" w:rsidR="00FA4EDE" w:rsidRPr="004B3397" w:rsidRDefault="00FA4EDE" w:rsidP="0024290A">
            <w:pPr>
              <w:pStyle w:val="TAH"/>
              <w:keepNext w:val="0"/>
              <w:keepLines w:val="0"/>
            </w:pPr>
            <w:r w:rsidRPr="004B3397">
              <w:t>617</w:t>
            </w:r>
            <w:r w:rsidR="002A2300" w:rsidRPr="004B3397">
              <w:t xml:space="preserve"> </w:t>
            </w:r>
            <w:r w:rsidRPr="004B3397">
              <w:t>MHz</w:t>
            </w:r>
          </w:p>
        </w:tc>
        <w:tc>
          <w:tcPr>
            <w:tcW w:w="1433" w:type="dxa"/>
            <w:gridSpan w:val="2"/>
            <w:vAlign w:val="center"/>
          </w:tcPr>
          <w:p w14:paraId="49FCCA52" w14:textId="6E42377A" w:rsidR="00FA4EDE" w:rsidRPr="004B3397" w:rsidRDefault="00FA4EDE" w:rsidP="0024290A">
            <w:pPr>
              <w:pStyle w:val="TAH"/>
              <w:keepNext w:val="0"/>
              <w:keepLines w:val="0"/>
            </w:pPr>
            <w:r w:rsidRPr="004B3397">
              <w:t>722</w:t>
            </w:r>
            <w:r w:rsidR="002A2300" w:rsidRPr="004B3397">
              <w:t xml:space="preserve"> </w:t>
            </w:r>
            <w:r w:rsidRPr="004B3397">
              <w:t>MHz</w:t>
            </w:r>
          </w:p>
        </w:tc>
        <w:tc>
          <w:tcPr>
            <w:tcW w:w="1433" w:type="dxa"/>
            <w:gridSpan w:val="2"/>
            <w:vAlign w:val="center"/>
          </w:tcPr>
          <w:p w14:paraId="01EA8795" w14:textId="157BD7D0" w:rsidR="00FA4EDE" w:rsidRPr="004B3397" w:rsidRDefault="00FA4EDE" w:rsidP="0024290A">
            <w:pPr>
              <w:pStyle w:val="TAH"/>
              <w:keepNext w:val="0"/>
              <w:keepLines w:val="0"/>
            </w:pPr>
            <w:r w:rsidRPr="004B3397">
              <w:t>836.5</w:t>
            </w:r>
            <w:r w:rsidR="002A2300" w:rsidRPr="004B3397">
              <w:t xml:space="preserve"> </w:t>
            </w:r>
            <w:r w:rsidRPr="004B3397">
              <w:t>MHz</w:t>
            </w:r>
          </w:p>
        </w:tc>
        <w:tc>
          <w:tcPr>
            <w:tcW w:w="1433" w:type="dxa"/>
            <w:gridSpan w:val="2"/>
            <w:vAlign w:val="center"/>
          </w:tcPr>
          <w:p w14:paraId="1D5FFFCD" w14:textId="328D9D9E" w:rsidR="00FA4EDE" w:rsidRPr="004B3397" w:rsidRDefault="00FA4EDE" w:rsidP="0024290A">
            <w:pPr>
              <w:pStyle w:val="TAH"/>
              <w:keepNext w:val="0"/>
              <w:keepLines w:val="0"/>
            </w:pPr>
            <w:r w:rsidRPr="004B3397">
              <w:t>1575.42</w:t>
            </w:r>
            <w:r w:rsidR="002A2300" w:rsidRPr="004B3397">
              <w:t xml:space="preserve"> </w:t>
            </w:r>
            <w:r w:rsidRPr="004B3397">
              <w:t>MHz</w:t>
            </w:r>
          </w:p>
        </w:tc>
        <w:tc>
          <w:tcPr>
            <w:tcW w:w="1324" w:type="dxa"/>
            <w:gridSpan w:val="2"/>
            <w:vAlign w:val="center"/>
          </w:tcPr>
          <w:p w14:paraId="06E51673" w14:textId="403FB6B8" w:rsidR="00FA4EDE" w:rsidRPr="004B3397" w:rsidRDefault="00FA4EDE" w:rsidP="0024290A">
            <w:pPr>
              <w:pStyle w:val="TAH"/>
              <w:keepNext w:val="0"/>
              <w:keepLines w:val="0"/>
            </w:pPr>
            <w:r w:rsidRPr="004B3397">
              <w:t>1800</w:t>
            </w:r>
            <w:r w:rsidR="002A2300" w:rsidRPr="004B3397">
              <w:t xml:space="preserve"> </w:t>
            </w:r>
            <w:r w:rsidRPr="004B3397">
              <w:t>MHz</w:t>
            </w:r>
          </w:p>
        </w:tc>
      </w:tr>
      <w:tr w:rsidR="00FA4EDE" w:rsidRPr="004B3397" w14:paraId="0C60F22F" w14:textId="77777777" w:rsidTr="00A11C0E">
        <w:trPr>
          <w:jc w:val="center"/>
        </w:trPr>
        <w:tc>
          <w:tcPr>
            <w:tcW w:w="931" w:type="dxa"/>
            <w:noWrap/>
            <w:hideMark/>
          </w:tcPr>
          <w:p w14:paraId="58F78607" w14:textId="77777777" w:rsidR="00FA4EDE" w:rsidRPr="004B3397" w:rsidRDefault="00FA4EDE" w:rsidP="0024290A">
            <w:pPr>
              <w:pStyle w:val="TAC"/>
              <w:keepNext w:val="0"/>
              <w:keepLines w:val="0"/>
              <w:rPr>
                <w:rFonts w:cs="Arial"/>
                <w:szCs w:val="18"/>
              </w:rPr>
            </w:pPr>
            <w:r w:rsidRPr="004B3397">
              <w:t>0.90</w:t>
            </w:r>
          </w:p>
        </w:tc>
        <w:tc>
          <w:tcPr>
            <w:tcW w:w="1048" w:type="dxa"/>
            <w:noWrap/>
            <w:hideMark/>
          </w:tcPr>
          <w:p w14:paraId="2ADDAF0F"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1591973C" w14:textId="77777777" w:rsidR="00FA4EDE" w:rsidRPr="004B3397" w:rsidRDefault="00FA4EDE" w:rsidP="0024290A">
            <w:pPr>
              <w:pStyle w:val="TAC"/>
              <w:keepNext w:val="0"/>
              <w:keepLines w:val="0"/>
              <w:rPr>
                <w:rFonts w:cs="Arial"/>
                <w:szCs w:val="18"/>
              </w:rPr>
            </w:pPr>
            <w:r w:rsidRPr="004B3397">
              <w:t>0.90</w:t>
            </w:r>
          </w:p>
        </w:tc>
        <w:tc>
          <w:tcPr>
            <w:tcW w:w="711" w:type="dxa"/>
            <w:noWrap/>
            <w:hideMark/>
          </w:tcPr>
          <w:p w14:paraId="0D63A8E6"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435339B3" w14:textId="77777777" w:rsidR="00FA4EDE" w:rsidRPr="004B3397" w:rsidRDefault="00FA4EDE" w:rsidP="0024290A">
            <w:pPr>
              <w:pStyle w:val="TAC"/>
              <w:keepNext w:val="0"/>
              <w:keepLines w:val="0"/>
              <w:rPr>
                <w:rFonts w:cs="Arial"/>
                <w:szCs w:val="18"/>
              </w:rPr>
            </w:pPr>
            <w:r w:rsidRPr="004B3397">
              <w:t>0.90</w:t>
            </w:r>
          </w:p>
        </w:tc>
        <w:tc>
          <w:tcPr>
            <w:tcW w:w="711" w:type="dxa"/>
            <w:noWrap/>
            <w:hideMark/>
          </w:tcPr>
          <w:p w14:paraId="6AD96011"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3047566D" w14:textId="77777777" w:rsidR="00FA4EDE" w:rsidRPr="004B3397" w:rsidRDefault="00FA4EDE" w:rsidP="0024290A">
            <w:pPr>
              <w:pStyle w:val="TAC"/>
              <w:keepNext w:val="0"/>
              <w:keepLines w:val="0"/>
              <w:rPr>
                <w:rFonts w:cs="Arial"/>
                <w:szCs w:val="18"/>
              </w:rPr>
            </w:pPr>
            <w:r w:rsidRPr="004B3397">
              <w:t>0.90</w:t>
            </w:r>
          </w:p>
        </w:tc>
        <w:tc>
          <w:tcPr>
            <w:tcW w:w="711" w:type="dxa"/>
            <w:noWrap/>
            <w:hideMark/>
          </w:tcPr>
          <w:p w14:paraId="3BCB5CF4" w14:textId="77777777" w:rsidR="00FA4EDE" w:rsidRPr="004B3397" w:rsidRDefault="00FA4EDE" w:rsidP="0024290A">
            <w:pPr>
              <w:pStyle w:val="TAC"/>
              <w:keepNext w:val="0"/>
              <w:keepLines w:val="0"/>
              <w:rPr>
                <w:rFonts w:cs="Arial"/>
                <w:szCs w:val="18"/>
              </w:rPr>
            </w:pPr>
            <w:r w:rsidRPr="004B3397">
              <w:t>1.00</w:t>
            </w:r>
          </w:p>
        </w:tc>
        <w:tc>
          <w:tcPr>
            <w:tcW w:w="667" w:type="dxa"/>
            <w:noWrap/>
            <w:hideMark/>
          </w:tcPr>
          <w:p w14:paraId="03B9CFD1" w14:textId="77777777" w:rsidR="00FA4EDE" w:rsidRPr="004B3397" w:rsidRDefault="00FA4EDE" w:rsidP="0024290A">
            <w:pPr>
              <w:pStyle w:val="TAC"/>
              <w:keepNext w:val="0"/>
              <w:keepLines w:val="0"/>
              <w:rPr>
                <w:rFonts w:cs="Arial"/>
                <w:szCs w:val="18"/>
              </w:rPr>
            </w:pPr>
            <w:r w:rsidRPr="004B3397">
              <w:t>0.90</w:t>
            </w:r>
          </w:p>
        </w:tc>
        <w:tc>
          <w:tcPr>
            <w:tcW w:w="657" w:type="dxa"/>
            <w:noWrap/>
            <w:hideMark/>
          </w:tcPr>
          <w:p w14:paraId="0A6629DE" w14:textId="77777777" w:rsidR="00FA4EDE" w:rsidRPr="004B3397" w:rsidRDefault="00FA4EDE" w:rsidP="0024290A">
            <w:pPr>
              <w:pStyle w:val="TAC"/>
              <w:keepNext w:val="0"/>
              <w:keepLines w:val="0"/>
              <w:rPr>
                <w:rFonts w:cs="Arial"/>
                <w:szCs w:val="18"/>
              </w:rPr>
            </w:pPr>
            <w:r w:rsidRPr="004B3397">
              <w:t>1.00</w:t>
            </w:r>
          </w:p>
        </w:tc>
      </w:tr>
      <w:tr w:rsidR="00FA4EDE" w:rsidRPr="004B3397" w14:paraId="0C40823B" w14:textId="77777777" w:rsidTr="00A11C0E">
        <w:trPr>
          <w:jc w:val="center"/>
        </w:trPr>
        <w:tc>
          <w:tcPr>
            <w:tcW w:w="931" w:type="dxa"/>
            <w:noWrap/>
            <w:hideMark/>
          </w:tcPr>
          <w:p w14:paraId="7E37A1F4" w14:textId="77777777" w:rsidR="00FA4EDE" w:rsidRPr="004B3397" w:rsidRDefault="00FA4EDE" w:rsidP="0024290A">
            <w:pPr>
              <w:pStyle w:val="TAC"/>
              <w:keepNext w:val="0"/>
              <w:keepLines w:val="0"/>
              <w:rPr>
                <w:rFonts w:cs="Arial"/>
                <w:szCs w:val="18"/>
              </w:rPr>
            </w:pPr>
            <w:r w:rsidRPr="004B3397">
              <w:t>0.89</w:t>
            </w:r>
          </w:p>
        </w:tc>
        <w:tc>
          <w:tcPr>
            <w:tcW w:w="1048" w:type="dxa"/>
            <w:noWrap/>
            <w:hideMark/>
          </w:tcPr>
          <w:p w14:paraId="374D0647"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20F6965B" w14:textId="77777777" w:rsidR="00FA4EDE" w:rsidRPr="004B3397" w:rsidRDefault="00FA4EDE" w:rsidP="0024290A">
            <w:pPr>
              <w:pStyle w:val="TAC"/>
              <w:keepNext w:val="0"/>
              <w:keepLines w:val="0"/>
              <w:rPr>
                <w:rFonts w:cs="Arial"/>
                <w:szCs w:val="18"/>
              </w:rPr>
            </w:pPr>
            <w:r w:rsidRPr="004B3397">
              <w:t>0.89</w:t>
            </w:r>
          </w:p>
        </w:tc>
        <w:tc>
          <w:tcPr>
            <w:tcW w:w="711" w:type="dxa"/>
            <w:noWrap/>
            <w:hideMark/>
          </w:tcPr>
          <w:p w14:paraId="2EF2DC41"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35F8701F" w14:textId="77777777" w:rsidR="00FA4EDE" w:rsidRPr="004B3397" w:rsidRDefault="00FA4EDE" w:rsidP="0024290A">
            <w:pPr>
              <w:pStyle w:val="TAC"/>
              <w:keepNext w:val="0"/>
              <w:keepLines w:val="0"/>
              <w:rPr>
                <w:rFonts w:cs="Arial"/>
                <w:szCs w:val="18"/>
              </w:rPr>
            </w:pPr>
            <w:r w:rsidRPr="004B3397">
              <w:t>0.89</w:t>
            </w:r>
          </w:p>
        </w:tc>
        <w:tc>
          <w:tcPr>
            <w:tcW w:w="711" w:type="dxa"/>
            <w:noWrap/>
            <w:hideMark/>
          </w:tcPr>
          <w:p w14:paraId="16F22C2E"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6395AF29" w14:textId="77777777" w:rsidR="00FA4EDE" w:rsidRPr="004B3397" w:rsidRDefault="00FA4EDE" w:rsidP="0024290A">
            <w:pPr>
              <w:pStyle w:val="TAC"/>
              <w:keepNext w:val="0"/>
              <w:keepLines w:val="0"/>
              <w:rPr>
                <w:rFonts w:cs="Arial"/>
                <w:szCs w:val="18"/>
              </w:rPr>
            </w:pPr>
            <w:r w:rsidRPr="004B3397">
              <w:t>0.89</w:t>
            </w:r>
          </w:p>
        </w:tc>
        <w:tc>
          <w:tcPr>
            <w:tcW w:w="711" w:type="dxa"/>
            <w:noWrap/>
            <w:hideMark/>
          </w:tcPr>
          <w:p w14:paraId="006D988E" w14:textId="77777777" w:rsidR="00FA4EDE" w:rsidRPr="004B3397" w:rsidRDefault="00FA4EDE" w:rsidP="0024290A">
            <w:pPr>
              <w:pStyle w:val="TAC"/>
              <w:keepNext w:val="0"/>
              <w:keepLines w:val="0"/>
              <w:rPr>
                <w:rFonts w:cs="Arial"/>
                <w:szCs w:val="18"/>
              </w:rPr>
            </w:pPr>
            <w:r w:rsidRPr="004B3397">
              <w:t>1.00</w:t>
            </w:r>
          </w:p>
        </w:tc>
        <w:tc>
          <w:tcPr>
            <w:tcW w:w="667" w:type="dxa"/>
            <w:noWrap/>
            <w:hideMark/>
          </w:tcPr>
          <w:p w14:paraId="07823F34" w14:textId="77777777" w:rsidR="00FA4EDE" w:rsidRPr="004B3397" w:rsidRDefault="00FA4EDE" w:rsidP="0024290A">
            <w:pPr>
              <w:pStyle w:val="TAC"/>
              <w:keepNext w:val="0"/>
              <w:keepLines w:val="0"/>
              <w:rPr>
                <w:rFonts w:cs="Arial"/>
                <w:szCs w:val="18"/>
              </w:rPr>
            </w:pPr>
            <w:r w:rsidRPr="004B3397">
              <w:t>0.89</w:t>
            </w:r>
          </w:p>
        </w:tc>
        <w:tc>
          <w:tcPr>
            <w:tcW w:w="657" w:type="dxa"/>
            <w:noWrap/>
            <w:hideMark/>
          </w:tcPr>
          <w:p w14:paraId="2ABF6989" w14:textId="77777777" w:rsidR="00FA4EDE" w:rsidRPr="004B3397" w:rsidRDefault="00FA4EDE" w:rsidP="0024290A">
            <w:pPr>
              <w:pStyle w:val="TAC"/>
              <w:keepNext w:val="0"/>
              <w:keepLines w:val="0"/>
              <w:rPr>
                <w:rFonts w:cs="Arial"/>
                <w:szCs w:val="18"/>
              </w:rPr>
            </w:pPr>
            <w:r w:rsidRPr="004B3397">
              <w:t>1.00</w:t>
            </w:r>
          </w:p>
        </w:tc>
      </w:tr>
      <w:tr w:rsidR="00FA4EDE" w:rsidRPr="004B3397" w14:paraId="68B09060" w14:textId="77777777" w:rsidTr="00A11C0E">
        <w:trPr>
          <w:jc w:val="center"/>
        </w:trPr>
        <w:tc>
          <w:tcPr>
            <w:tcW w:w="931" w:type="dxa"/>
            <w:noWrap/>
            <w:hideMark/>
          </w:tcPr>
          <w:p w14:paraId="21D0B7E9" w14:textId="77777777" w:rsidR="00FA4EDE" w:rsidRPr="004B3397" w:rsidRDefault="00FA4EDE" w:rsidP="0024290A">
            <w:pPr>
              <w:pStyle w:val="TAC"/>
              <w:keepNext w:val="0"/>
              <w:keepLines w:val="0"/>
              <w:rPr>
                <w:rFonts w:cs="Arial"/>
                <w:szCs w:val="18"/>
              </w:rPr>
            </w:pPr>
            <w:r w:rsidRPr="004B3397">
              <w:t>0.89</w:t>
            </w:r>
          </w:p>
        </w:tc>
        <w:tc>
          <w:tcPr>
            <w:tcW w:w="1048" w:type="dxa"/>
            <w:noWrap/>
            <w:hideMark/>
          </w:tcPr>
          <w:p w14:paraId="5F2C36C1"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3E3D68C9" w14:textId="77777777" w:rsidR="00FA4EDE" w:rsidRPr="004B3397" w:rsidRDefault="00FA4EDE" w:rsidP="0024290A">
            <w:pPr>
              <w:pStyle w:val="TAC"/>
              <w:keepNext w:val="0"/>
              <w:keepLines w:val="0"/>
              <w:rPr>
                <w:rFonts w:cs="Arial"/>
                <w:szCs w:val="18"/>
              </w:rPr>
            </w:pPr>
            <w:r w:rsidRPr="004B3397">
              <w:t>0.88</w:t>
            </w:r>
          </w:p>
        </w:tc>
        <w:tc>
          <w:tcPr>
            <w:tcW w:w="711" w:type="dxa"/>
            <w:noWrap/>
            <w:hideMark/>
          </w:tcPr>
          <w:p w14:paraId="54E9C0EF"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269B6977" w14:textId="77777777" w:rsidR="00FA4EDE" w:rsidRPr="004B3397" w:rsidRDefault="00FA4EDE" w:rsidP="0024290A">
            <w:pPr>
              <w:pStyle w:val="TAC"/>
              <w:keepNext w:val="0"/>
              <w:keepLines w:val="0"/>
              <w:rPr>
                <w:rFonts w:cs="Arial"/>
                <w:szCs w:val="18"/>
              </w:rPr>
            </w:pPr>
            <w:r w:rsidRPr="004B3397">
              <w:t>0.88</w:t>
            </w:r>
          </w:p>
        </w:tc>
        <w:tc>
          <w:tcPr>
            <w:tcW w:w="711" w:type="dxa"/>
            <w:noWrap/>
            <w:hideMark/>
          </w:tcPr>
          <w:p w14:paraId="3329CF80"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660A3019" w14:textId="77777777" w:rsidR="00FA4EDE" w:rsidRPr="004B3397" w:rsidRDefault="00FA4EDE" w:rsidP="0024290A">
            <w:pPr>
              <w:pStyle w:val="TAC"/>
              <w:keepNext w:val="0"/>
              <w:keepLines w:val="0"/>
              <w:rPr>
                <w:rFonts w:cs="Arial"/>
                <w:szCs w:val="18"/>
              </w:rPr>
            </w:pPr>
            <w:r w:rsidRPr="004B3397">
              <w:t>0.88</w:t>
            </w:r>
          </w:p>
        </w:tc>
        <w:tc>
          <w:tcPr>
            <w:tcW w:w="711" w:type="dxa"/>
            <w:noWrap/>
            <w:hideMark/>
          </w:tcPr>
          <w:p w14:paraId="2FE41DAD" w14:textId="77777777" w:rsidR="00FA4EDE" w:rsidRPr="004B3397" w:rsidRDefault="00FA4EDE" w:rsidP="0024290A">
            <w:pPr>
              <w:pStyle w:val="TAC"/>
              <w:keepNext w:val="0"/>
              <w:keepLines w:val="0"/>
              <w:rPr>
                <w:rFonts w:cs="Arial"/>
                <w:szCs w:val="18"/>
              </w:rPr>
            </w:pPr>
            <w:r w:rsidRPr="004B3397">
              <w:t>1.00</w:t>
            </w:r>
          </w:p>
        </w:tc>
        <w:tc>
          <w:tcPr>
            <w:tcW w:w="667" w:type="dxa"/>
            <w:noWrap/>
            <w:hideMark/>
          </w:tcPr>
          <w:p w14:paraId="5D535395" w14:textId="77777777" w:rsidR="00FA4EDE" w:rsidRPr="004B3397" w:rsidRDefault="00FA4EDE" w:rsidP="0024290A">
            <w:pPr>
              <w:pStyle w:val="TAC"/>
              <w:keepNext w:val="0"/>
              <w:keepLines w:val="0"/>
              <w:rPr>
                <w:rFonts w:cs="Arial"/>
                <w:szCs w:val="18"/>
              </w:rPr>
            </w:pPr>
            <w:r w:rsidRPr="004B3397">
              <w:t>0.86</w:t>
            </w:r>
          </w:p>
        </w:tc>
        <w:tc>
          <w:tcPr>
            <w:tcW w:w="657" w:type="dxa"/>
            <w:noWrap/>
            <w:hideMark/>
          </w:tcPr>
          <w:p w14:paraId="60BA5DE2" w14:textId="77777777" w:rsidR="00FA4EDE" w:rsidRPr="004B3397" w:rsidRDefault="00FA4EDE" w:rsidP="0024290A">
            <w:pPr>
              <w:pStyle w:val="TAC"/>
              <w:keepNext w:val="0"/>
              <w:keepLines w:val="0"/>
              <w:rPr>
                <w:rFonts w:cs="Arial"/>
                <w:szCs w:val="18"/>
              </w:rPr>
            </w:pPr>
            <w:r w:rsidRPr="004B3397">
              <w:t>1.00</w:t>
            </w:r>
          </w:p>
        </w:tc>
      </w:tr>
      <w:tr w:rsidR="00FA4EDE" w:rsidRPr="004B3397" w14:paraId="03CF97CC" w14:textId="77777777" w:rsidTr="00A11C0E">
        <w:trPr>
          <w:jc w:val="center"/>
        </w:trPr>
        <w:tc>
          <w:tcPr>
            <w:tcW w:w="931" w:type="dxa"/>
            <w:noWrap/>
            <w:hideMark/>
          </w:tcPr>
          <w:p w14:paraId="589F9495" w14:textId="77777777" w:rsidR="00FA4EDE" w:rsidRPr="004B3397" w:rsidRDefault="00FA4EDE" w:rsidP="0024290A">
            <w:pPr>
              <w:pStyle w:val="TAC"/>
              <w:keepNext w:val="0"/>
              <w:keepLines w:val="0"/>
              <w:rPr>
                <w:rFonts w:cs="Arial"/>
                <w:szCs w:val="18"/>
              </w:rPr>
            </w:pPr>
            <w:r w:rsidRPr="004B3397">
              <w:t>0.88</w:t>
            </w:r>
          </w:p>
        </w:tc>
        <w:tc>
          <w:tcPr>
            <w:tcW w:w="1048" w:type="dxa"/>
            <w:noWrap/>
            <w:hideMark/>
          </w:tcPr>
          <w:p w14:paraId="7D13EC92"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00679215" w14:textId="77777777" w:rsidR="00FA4EDE" w:rsidRPr="004B3397" w:rsidRDefault="00FA4EDE" w:rsidP="0024290A">
            <w:pPr>
              <w:pStyle w:val="TAC"/>
              <w:keepNext w:val="0"/>
              <w:keepLines w:val="0"/>
              <w:rPr>
                <w:rFonts w:cs="Arial"/>
                <w:szCs w:val="18"/>
              </w:rPr>
            </w:pPr>
            <w:r w:rsidRPr="004B3397">
              <w:t>0.87</w:t>
            </w:r>
          </w:p>
        </w:tc>
        <w:tc>
          <w:tcPr>
            <w:tcW w:w="711" w:type="dxa"/>
            <w:noWrap/>
            <w:hideMark/>
          </w:tcPr>
          <w:p w14:paraId="205BD89E"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7E91E696" w14:textId="77777777" w:rsidR="00FA4EDE" w:rsidRPr="004B3397" w:rsidRDefault="00FA4EDE" w:rsidP="0024290A">
            <w:pPr>
              <w:pStyle w:val="TAC"/>
              <w:keepNext w:val="0"/>
              <w:keepLines w:val="0"/>
              <w:rPr>
                <w:rFonts w:cs="Arial"/>
                <w:szCs w:val="18"/>
              </w:rPr>
            </w:pPr>
            <w:r w:rsidRPr="004B3397">
              <w:t>0.87</w:t>
            </w:r>
          </w:p>
        </w:tc>
        <w:tc>
          <w:tcPr>
            <w:tcW w:w="711" w:type="dxa"/>
            <w:noWrap/>
            <w:hideMark/>
          </w:tcPr>
          <w:p w14:paraId="3E47F1C4"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6912CDFB" w14:textId="77777777" w:rsidR="00FA4EDE" w:rsidRPr="004B3397" w:rsidRDefault="00FA4EDE" w:rsidP="0024290A">
            <w:pPr>
              <w:pStyle w:val="TAC"/>
              <w:keepNext w:val="0"/>
              <w:keepLines w:val="0"/>
              <w:rPr>
                <w:rFonts w:cs="Arial"/>
                <w:szCs w:val="18"/>
              </w:rPr>
            </w:pPr>
            <w:r w:rsidRPr="004B3397">
              <w:t>0.86</w:t>
            </w:r>
          </w:p>
        </w:tc>
        <w:tc>
          <w:tcPr>
            <w:tcW w:w="711" w:type="dxa"/>
            <w:noWrap/>
            <w:hideMark/>
          </w:tcPr>
          <w:p w14:paraId="117517F6" w14:textId="77777777" w:rsidR="00FA4EDE" w:rsidRPr="004B3397" w:rsidRDefault="00FA4EDE" w:rsidP="0024290A">
            <w:pPr>
              <w:pStyle w:val="TAC"/>
              <w:keepNext w:val="0"/>
              <w:keepLines w:val="0"/>
              <w:rPr>
                <w:rFonts w:cs="Arial"/>
                <w:szCs w:val="18"/>
              </w:rPr>
            </w:pPr>
            <w:r w:rsidRPr="004B3397">
              <w:t>1.00</w:t>
            </w:r>
          </w:p>
        </w:tc>
        <w:tc>
          <w:tcPr>
            <w:tcW w:w="667" w:type="dxa"/>
            <w:noWrap/>
            <w:hideMark/>
          </w:tcPr>
          <w:p w14:paraId="542502EC" w14:textId="77777777" w:rsidR="00FA4EDE" w:rsidRPr="004B3397" w:rsidRDefault="00FA4EDE" w:rsidP="0024290A">
            <w:pPr>
              <w:pStyle w:val="TAC"/>
              <w:keepNext w:val="0"/>
              <w:keepLines w:val="0"/>
              <w:rPr>
                <w:rFonts w:cs="Arial"/>
                <w:szCs w:val="18"/>
              </w:rPr>
            </w:pPr>
            <w:r w:rsidRPr="004B3397">
              <w:t>0.83</w:t>
            </w:r>
          </w:p>
        </w:tc>
        <w:tc>
          <w:tcPr>
            <w:tcW w:w="657" w:type="dxa"/>
            <w:noWrap/>
            <w:hideMark/>
          </w:tcPr>
          <w:p w14:paraId="2AEDE74F" w14:textId="77777777" w:rsidR="00FA4EDE" w:rsidRPr="004B3397" w:rsidRDefault="00FA4EDE" w:rsidP="0024290A">
            <w:pPr>
              <w:pStyle w:val="TAC"/>
              <w:keepNext w:val="0"/>
              <w:keepLines w:val="0"/>
              <w:rPr>
                <w:rFonts w:cs="Arial"/>
                <w:szCs w:val="18"/>
              </w:rPr>
            </w:pPr>
            <w:r w:rsidRPr="004B3397">
              <w:t>1.00</w:t>
            </w:r>
          </w:p>
        </w:tc>
      </w:tr>
      <w:tr w:rsidR="00FA4EDE" w:rsidRPr="004B3397" w14:paraId="72301BE4" w14:textId="77777777" w:rsidTr="00A11C0E">
        <w:trPr>
          <w:jc w:val="center"/>
        </w:trPr>
        <w:tc>
          <w:tcPr>
            <w:tcW w:w="931" w:type="dxa"/>
            <w:noWrap/>
            <w:hideMark/>
          </w:tcPr>
          <w:p w14:paraId="4DFF1545" w14:textId="77777777" w:rsidR="00FA4EDE" w:rsidRPr="004B3397" w:rsidRDefault="00FA4EDE" w:rsidP="0024290A">
            <w:pPr>
              <w:pStyle w:val="TAC"/>
              <w:keepNext w:val="0"/>
              <w:keepLines w:val="0"/>
              <w:rPr>
                <w:rFonts w:cs="Arial"/>
                <w:szCs w:val="18"/>
              </w:rPr>
            </w:pPr>
            <w:r w:rsidRPr="004B3397">
              <w:t>0.86</w:t>
            </w:r>
          </w:p>
        </w:tc>
        <w:tc>
          <w:tcPr>
            <w:tcW w:w="1048" w:type="dxa"/>
            <w:noWrap/>
            <w:hideMark/>
          </w:tcPr>
          <w:p w14:paraId="4DDFDFB1"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20956B29" w14:textId="77777777" w:rsidR="00FA4EDE" w:rsidRPr="004B3397" w:rsidRDefault="00FA4EDE" w:rsidP="0024290A">
            <w:pPr>
              <w:pStyle w:val="TAC"/>
              <w:keepNext w:val="0"/>
              <w:keepLines w:val="0"/>
              <w:rPr>
                <w:rFonts w:cs="Arial"/>
                <w:szCs w:val="18"/>
              </w:rPr>
            </w:pPr>
            <w:r w:rsidRPr="004B3397">
              <w:t>0.86</w:t>
            </w:r>
          </w:p>
        </w:tc>
        <w:tc>
          <w:tcPr>
            <w:tcW w:w="711" w:type="dxa"/>
            <w:noWrap/>
            <w:hideMark/>
          </w:tcPr>
          <w:p w14:paraId="1F3CBFEA"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789B3A70" w14:textId="77777777" w:rsidR="00FA4EDE" w:rsidRPr="004B3397" w:rsidRDefault="00FA4EDE" w:rsidP="0024290A">
            <w:pPr>
              <w:pStyle w:val="TAC"/>
              <w:keepNext w:val="0"/>
              <w:keepLines w:val="0"/>
              <w:rPr>
                <w:rFonts w:cs="Arial"/>
                <w:szCs w:val="18"/>
              </w:rPr>
            </w:pPr>
            <w:r w:rsidRPr="004B3397">
              <w:t>0.86</w:t>
            </w:r>
          </w:p>
        </w:tc>
        <w:tc>
          <w:tcPr>
            <w:tcW w:w="711" w:type="dxa"/>
            <w:noWrap/>
            <w:hideMark/>
          </w:tcPr>
          <w:p w14:paraId="761DD0FF"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70E7BFA5" w14:textId="77777777" w:rsidR="00FA4EDE" w:rsidRPr="004B3397" w:rsidRDefault="00FA4EDE" w:rsidP="0024290A">
            <w:pPr>
              <w:pStyle w:val="TAC"/>
              <w:keepNext w:val="0"/>
              <w:keepLines w:val="0"/>
              <w:rPr>
                <w:rFonts w:cs="Arial"/>
                <w:szCs w:val="18"/>
              </w:rPr>
            </w:pPr>
            <w:r w:rsidRPr="004B3397">
              <w:t>0.84</w:t>
            </w:r>
          </w:p>
        </w:tc>
        <w:tc>
          <w:tcPr>
            <w:tcW w:w="711" w:type="dxa"/>
            <w:noWrap/>
            <w:hideMark/>
          </w:tcPr>
          <w:p w14:paraId="05B00445" w14:textId="77777777" w:rsidR="00FA4EDE" w:rsidRPr="004B3397" w:rsidRDefault="00FA4EDE" w:rsidP="0024290A">
            <w:pPr>
              <w:pStyle w:val="TAC"/>
              <w:keepNext w:val="0"/>
              <w:keepLines w:val="0"/>
              <w:rPr>
                <w:rFonts w:cs="Arial"/>
                <w:szCs w:val="18"/>
              </w:rPr>
            </w:pPr>
            <w:r w:rsidRPr="004B3397">
              <w:t>1.00</w:t>
            </w:r>
          </w:p>
        </w:tc>
        <w:tc>
          <w:tcPr>
            <w:tcW w:w="667" w:type="dxa"/>
            <w:noWrap/>
            <w:hideMark/>
          </w:tcPr>
          <w:p w14:paraId="4CA09120" w14:textId="77777777" w:rsidR="00FA4EDE" w:rsidRPr="004B3397" w:rsidRDefault="00FA4EDE" w:rsidP="0024290A">
            <w:pPr>
              <w:pStyle w:val="TAC"/>
              <w:keepNext w:val="0"/>
              <w:keepLines w:val="0"/>
              <w:rPr>
                <w:rFonts w:cs="Arial"/>
                <w:szCs w:val="18"/>
              </w:rPr>
            </w:pPr>
            <w:r w:rsidRPr="004B3397">
              <w:t>0.80</w:t>
            </w:r>
          </w:p>
        </w:tc>
        <w:tc>
          <w:tcPr>
            <w:tcW w:w="657" w:type="dxa"/>
            <w:noWrap/>
            <w:hideMark/>
          </w:tcPr>
          <w:p w14:paraId="46EC4C18" w14:textId="77777777" w:rsidR="00FA4EDE" w:rsidRPr="004B3397" w:rsidRDefault="00FA4EDE" w:rsidP="0024290A">
            <w:pPr>
              <w:pStyle w:val="TAC"/>
              <w:keepNext w:val="0"/>
              <w:keepLines w:val="0"/>
              <w:rPr>
                <w:rFonts w:cs="Arial"/>
                <w:szCs w:val="18"/>
              </w:rPr>
            </w:pPr>
            <w:r w:rsidRPr="004B3397">
              <w:t>1.00</w:t>
            </w:r>
          </w:p>
        </w:tc>
      </w:tr>
      <w:tr w:rsidR="00FA4EDE" w:rsidRPr="004B3397" w14:paraId="30F4AFCA" w14:textId="77777777" w:rsidTr="00A11C0E">
        <w:trPr>
          <w:jc w:val="center"/>
        </w:trPr>
        <w:tc>
          <w:tcPr>
            <w:tcW w:w="931" w:type="dxa"/>
            <w:noWrap/>
            <w:hideMark/>
          </w:tcPr>
          <w:p w14:paraId="3AAAFE9A" w14:textId="77777777" w:rsidR="00FA4EDE" w:rsidRPr="004B3397" w:rsidRDefault="00FA4EDE" w:rsidP="0024290A">
            <w:pPr>
              <w:pStyle w:val="TAC"/>
              <w:keepNext w:val="0"/>
              <w:keepLines w:val="0"/>
              <w:rPr>
                <w:rFonts w:cs="Arial"/>
                <w:szCs w:val="18"/>
              </w:rPr>
            </w:pPr>
            <w:r w:rsidRPr="004B3397">
              <w:t>0.51</w:t>
            </w:r>
          </w:p>
        </w:tc>
        <w:tc>
          <w:tcPr>
            <w:tcW w:w="1048" w:type="dxa"/>
            <w:noWrap/>
            <w:hideMark/>
          </w:tcPr>
          <w:p w14:paraId="4CF62EB0" w14:textId="77777777" w:rsidR="00FA4EDE" w:rsidRPr="004B3397" w:rsidRDefault="00FA4EDE" w:rsidP="0024290A">
            <w:pPr>
              <w:pStyle w:val="TAC"/>
              <w:keepNext w:val="0"/>
              <w:keepLines w:val="0"/>
              <w:rPr>
                <w:rFonts w:cs="Arial"/>
                <w:szCs w:val="18"/>
              </w:rPr>
            </w:pPr>
            <w:r w:rsidRPr="004B3397">
              <w:t>0.71</w:t>
            </w:r>
          </w:p>
        </w:tc>
        <w:tc>
          <w:tcPr>
            <w:tcW w:w="722" w:type="dxa"/>
            <w:noWrap/>
            <w:hideMark/>
          </w:tcPr>
          <w:p w14:paraId="1B6A007D" w14:textId="77777777" w:rsidR="00FA4EDE" w:rsidRPr="004B3397" w:rsidRDefault="00FA4EDE" w:rsidP="0024290A">
            <w:pPr>
              <w:pStyle w:val="TAC"/>
              <w:keepNext w:val="0"/>
              <w:keepLines w:val="0"/>
              <w:rPr>
                <w:rFonts w:cs="Arial"/>
                <w:szCs w:val="18"/>
              </w:rPr>
            </w:pPr>
            <w:r w:rsidRPr="004B3397">
              <w:t>0.84</w:t>
            </w:r>
          </w:p>
        </w:tc>
        <w:tc>
          <w:tcPr>
            <w:tcW w:w="711" w:type="dxa"/>
            <w:noWrap/>
            <w:hideMark/>
          </w:tcPr>
          <w:p w14:paraId="4CA17A20"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69D6F8BC" w14:textId="77777777" w:rsidR="00FA4EDE" w:rsidRPr="004B3397" w:rsidRDefault="00FA4EDE" w:rsidP="0024290A">
            <w:pPr>
              <w:pStyle w:val="TAC"/>
              <w:keepNext w:val="0"/>
              <w:keepLines w:val="0"/>
              <w:rPr>
                <w:rFonts w:cs="Arial"/>
                <w:szCs w:val="18"/>
              </w:rPr>
            </w:pPr>
            <w:r w:rsidRPr="004B3397">
              <w:t>0.85</w:t>
            </w:r>
          </w:p>
        </w:tc>
        <w:tc>
          <w:tcPr>
            <w:tcW w:w="711" w:type="dxa"/>
            <w:noWrap/>
            <w:hideMark/>
          </w:tcPr>
          <w:p w14:paraId="77113FB3"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6BC5BC72" w14:textId="77777777" w:rsidR="00FA4EDE" w:rsidRPr="004B3397" w:rsidRDefault="00FA4EDE" w:rsidP="0024290A">
            <w:pPr>
              <w:pStyle w:val="TAC"/>
              <w:keepNext w:val="0"/>
              <w:keepLines w:val="0"/>
              <w:rPr>
                <w:rFonts w:cs="Arial"/>
                <w:szCs w:val="18"/>
              </w:rPr>
            </w:pPr>
            <w:r w:rsidRPr="004B3397">
              <w:t>0.82</w:t>
            </w:r>
          </w:p>
        </w:tc>
        <w:tc>
          <w:tcPr>
            <w:tcW w:w="711" w:type="dxa"/>
            <w:noWrap/>
            <w:hideMark/>
          </w:tcPr>
          <w:p w14:paraId="1BDB5C86" w14:textId="77777777" w:rsidR="00FA4EDE" w:rsidRPr="004B3397" w:rsidRDefault="00FA4EDE" w:rsidP="0024290A">
            <w:pPr>
              <w:pStyle w:val="TAC"/>
              <w:keepNext w:val="0"/>
              <w:keepLines w:val="0"/>
              <w:rPr>
                <w:rFonts w:cs="Arial"/>
                <w:szCs w:val="18"/>
              </w:rPr>
            </w:pPr>
            <w:r w:rsidRPr="004B3397">
              <w:t>1.00</w:t>
            </w:r>
          </w:p>
        </w:tc>
        <w:tc>
          <w:tcPr>
            <w:tcW w:w="667" w:type="dxa"/>
            <w:noWrap/>
            <w:hideMark/>
          </w:tcPr>
          <w:p w14:paraId="497944F0" w14:textId="77777777" w:rsidR="00FA4EDE" w:rsidRPr="004B3397" w:rsidRDefault="00FA4EDE" w:rsidP="0024290A">
            <w:pPr>
              <w:pStyle w:val="TAC"/>
              <w:keepNext w:val="0"/>
              <w:keepLines w:val="0"/>
              <w:rPr>
                <w:rFonts w:cs="Arial"/>
                <w:szCs w:val="18"/>
              </w:rPr>
            </w:pPr>
            <w:r w:rsidRPr="004B3397">
              <w:t>0.79</w:t>
            </w:r>
          </w:p>
        </w:tc>
        <w:tc>
          <w:tcPr>
            <w:tcW w:w="657" w:type="dxa"/>
            <w:noWrap/>
            <w:hideMark/>
          </w:tcPr>
          <w:p w14:paraId="4C56973C" w14:textId="77777777" w:rsidR="00FA4EDE" w:rsidRPr="004B3397" w:rsidRDefault="00FA4EDE" w:rsidP="0024290A">
            <w:pPr>
              <w:pStyle w:val="TAC"/>
              <w:keepNext w:val="0"/>
              <w:keepLines w:val="0"/>
              <w:rPr>
                <w:rFonts w:cs="Arial"/>
                <w:szCs w:val="18"/>
              </w:rPr>
            </w:pPr>
            <w:r w:rsidRPr="004B3397">
              <w:t>0.99</w:t>
            </w:r>
          </w:p>
        </w:tc>
      </w:tr>
      <w:tr w:rsidR="00FA4EDE" w:rsidRPr="004B3397" w14:paraId="5603D339" w14:textId="77777777" w:rsidTr="00A11C0E">
        <w:trPr>
          <w:jc w:val="center"/>
        </w:trPr>
        <w:tc>
          <w:tcPr>
            <w:tcW w:w="931" w:type="dxa"/>
            <w:noWrap/>
            <w:hideMark/>
          </w:tcPr>
          <w:p w14:paraId="3608ADCD" w14:textId="77777777" w:rsidR="00FA4EDE" w:rsidRPr="004B3397" w:rsidRDefault="00FA4EDE" w:rsidP="0024290A">
            <w:pPr>
              <w:pStyle w:val="TAC"/>
              <w:keepNext w:val="0"/>
              <w:keepLines w:val="0"/>
              <w:rPr>
                <w:rFonts w:cs="Arial"/>
                <w:szCs w:val="18"/>
              </w:rPr>
            </w:pPr>
            <w:r w:rsidRPr="004B3397">
              <w:t>0.37</w:t>
            </w:r>
          </w:p>
        </w:tc>
        <w:tc>
          <w:tcPr>
            <w:tcW w:w="1048" w:type="dxa"/>
            <w:noWrap/>
            <w:hideMark/>
          </w:tcPr>
          <w:p w14:paraId="06006E03" w14:textId="77777777" w:rsidR="00FA4EDE" w:rsidRPr="004B3397" w:rsidRDefault="00FA4EDE" w:rsidP="0024290A">
            <w:pPr>
              <w:pStyle w:val="TAC"/>
              <w:keepNext w:val="0"/>
              <w:keepLines w:val="0"/>
              <w:rPr>
                <w:rFonts w:cs="Arial"/>
                <w:szCs w:val="18"/>
              </w:rPr>
            </w:pPr>
            <w:r w:rsidRPr="004B3397">
              <w:t>0.57</w:t>
            </w:r>
          </w:p>
        </w:tc>
        <w:tc>
          <w:tcPr>
            <w:tcW w:w="722" w:type="dxa"/>
            <w:noWrap/>
            <w:hideMark/>
          </w:tcPr>
          <w:p w14:paraId="59892914" w14:textId="77777777" w:rsidR="00FA4EDE" w:rsidRPr="004B3397" w:rsidRDefault="00FA4EDE" w:rsidP="0024290A">
            <w:pPr>
              <w:pStyle w:val="TAC"/>
              <w:keepNext w:val="0"/>
              <w:keepLines w:val="0"/>
              <w:rPr>
                <w:rFonts w:cs="Arial"/>
                <w:szCs w:val="18"/>
              </w:rPr>
            </w:pPr>
            <w:r w:rsidRPr="004B3397">
              <w:t>0.48</w:t>
            </w:r>
          </w:p>
        </w:tc>
        <w:tc>
          <w:tcPr>
            <w:tcW w:w="711" w:type="dxa"/>
            <w:noWrap/>
            <w:hideMark/>
          </w:tcPr>
          <w:p w14:paraId="7DF9C2BF" w14:textId="77777777" w:rsidR="00FA4EDE" w:rsidRPr="004B3397" w:rsidRDefault="00FA4EDE" w:rsidP="0024290A">
            <w:pPr>
              <w:pStyle w:val="TAC"/>
              <w:keepNext w:val="0"/>
              <w:keepLines w:val="0"/>
              <w:rPr>
                <w:rFonts w:cs="Arial"/>
                <w:szCs w:val="18"/>
              </w:rPr>
            </w:pPr>
            <w:r w:rsidRPr="004B3397">
              <w:t>0.68</w:t>
            </w:r>
          </w:p>
        </w:tc>
        <w:tc>
          <w:tcPr>
            <w:tcW w:w="722" w:type="dxa"/>
            <w:noWrap/>
            <w:hideMark/>
          </w:tcPr>
          <w:p w14:paraId="71B11B76" w14:textId="77777777" w:rsidR="00FA4EDE" w:rsidRPr="004B3397" w:rsidRDefault="00FA4EDE" w:rsidP="0024290A">
            <w:pPr>
              <w:pStyle w:val="TAC"/>
              <w:keepNext w:val="0"/>
              <w:keepLines w:val="0"/>
              <w:rPr>
                <w:rFonts w:cs="Arial"/>
                <w:szCs w:val="18"/>
              </w:rPr>
            </w:pPr>
            <w:r w:rsidRPr="004B3397">
              <w:t>0.82</w:t>
            </w:r>
          </w:p>
        </w:tc>
        <w:tc>
          <w:tcPr>
            <w:tcW w:w="711" w:type="dxa"/>
            <w:noWrap/>
            <w:hideMark/>
          </w:tcPr>
          <w:p w14:paraId="3277644C"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294F76C7" w14:textId="77777777" w:rsidR="00FA4EDE" w:rsidRPr="004B3397" w:rsidRDefault="00FA4EDE" w:rsidP="0024290A">
            <w:pPr>
              <w:pStyle w:val="TAC"/>
              <w:keepNext w:val="0"/>
              <w:keepLines w:val="0"/>
              <w:rPr>
                <w:rFonts w:cs="Arial"/>
                <w:szCs w:val="18"/>
              </w:rPr>
            </w:pPr>
            <w:r w:rsidRPr="004B3397">
              <w:t>0.81</w:t>
            </w:r>
          </w:p>
        </w:tc>
        <w:tc>
          <w:tcPr>
            <w:tcW w:w="711" w:type="dxa"/>
            <w:noWrap/>
            <w:hideMark/>
          </w:tcPr>
          <w:p w14:paraId="688C687D" w14:textId="77777777" w:rsidR="00FA4EDE" w:rsidRPr="004B3397" w:rsidRDefault="00FA4EDE" w:rsidP="0024290A">
            <w:pPr>
              <w:pStyle w:val="TAC"/>
              <w:keepNext w:val="0"/>
              <w:keepLines w:val="0"/>
              <w:rPr>
                <w:rFonts w:cs="Arial"/>
                <w:szCs w:val="18"/>
              </w:rPr>
            </w:pPr>
            <w:r w:rsidRPr="004B3397">
              <w:t>1.00</w:t>
            </w:r>
          </w:p>
        </w:tc>
        <w:tc>
          <w:tcPr>
            <w:tcW w:w="667" w:type="dxa"/>
            <w:noWrap/>
            <w:hideMark/>
          </w:tcPr>
          <w:p w14:paraId="6D916617" w14:textId="77777777" w:rsidR="00FA4EDE" w:rsidRPr="004B3397" w:rsidRDefault="00FA4EDE" w:rsidP="0024290A">
            <w:pPr>
              <w:pStyle w:val="TAC"/>
              <w:keepNext w:val="0"/>
              <w:keepLines w:val="0"/>
              <w:rPr>
                <w:rFonts w:cs="Arial"/>
                <w:szCs w:val="18"/>
              </w:rPr>
            </w:pPr>
            <w:r w:rsidRPr="004B3397">
              <w:t>0.78</w:t>
            </w:r>
          </w:p>
        </w:tc>
        <w:tc>
          <w:tcPr>
            <w:tcW w:w="657" w:type="dxa"/>
            <w:noWrap/>
            <w:hideMark/>
          </w:tcPr>
          <w:p w14:paraId="7E0662A8" w14:textId="77777777" w:rsidR="00FA4EDE" w:rsidRPr="004B3397" w:rsidRDefault="00FA4EDE" w:rsidP="0024290A">
            <w:pPr>
              <w:pStyle w:val="TAC"/>
              <w:keepNext w:val="0"/>
              <w:keepLines w:val="0"/>
              <w:rPr>
                <w:rFonts w:cs="Arial"/>
                <w:szCs w:val="18"/>
              </w:rPr>
            </w:pPr>
            <w:r w:rsidRPr="004B3397">
              <w:t>0.98</w:t>
            </w:r>
          </w:p>
        </w:tc>
      </w:tr>
      <w:tr w:rsidR="00FA4EDE" w:rsidRPr="004B3397" w14:paraId="41A5CAB2" w14:textId="77777777" w:rsidTr="00A11C0E">
        <w:trPr>
          <w:jc w:val="center"/>
        </w:trPr>
        <w:tc>
          <w:tcPr>
            <w:tcW w:w="931" w:type="dxa"/>
            <w:noWrap/>
            <w:hideMark/>
          </w:tcPr>
          <w:p w14:paraId="6BCB05D9" w14:textId="77777777" w:rsidR="00FA4EDE" w:rsidRPr="004B3397" w:rsidRDefault="00FA4EDE" w:rsidP="0024290A">
            <w:pPr>
              <w:pStyle w:val="TAC"/>
              <w:keepNext w:val="0"/>
              <w:keepLines w:val="0"/>
              <w:rPr>
                <w:rFonts w:cs="Arial"/>
                <w:szCs w:val="18"/>
              </w:rPr>
            </w:pPr>
            <w:r w:rsidRPr="004B3397">
              <w:t>0.75</w:t>
            </w:r>
          </w:p>
        </w:tc>
        <w:tc>
          <w:tcPr>
            <w:tcW w:w="1048" w:type="dxa"/>
            <w:noWrap/>
            <w:hideMark/>
          </w:tcPr>
          <w:p w14:paraId="66AC555C" w14:textId="77777777" w:rsidR="00FA4EDE" w:rsidRPr="004B3397" w:rsidRDefault="00FA4EDE" w:rsidP="0024290A">
            <w:pPr>
              <w:pStyle w:val="TAC"/>
              <w:keepNext w:val="0"/>
              <w:keepLines w:val="0"/>
              <w:rPr>
                <w:rFonts w:cs="Arial"/>
                <w:szCs w:val="18"/>
              </w:rPr>
            </w:pPr>
            <w:r w:rsidRPr="004B3397">
              <w:t>0.95</w:t>
            </w:r>
          </w:p>
        </w:tc>
        <w:tc>
          <w:tcPr>
            <w:tcW w:w="722" w:type="dxa"/>
            <w:noWrap/>
            <w:hideMark/>
          </w:tcPr>
          <w:p w14:paraId="7C538A40" w14:textId="77777777" w:rsidR="00FA4EDE" w:rsidRPr="004B3397" w:rsidRDefault="00FA4EDE" w:rsidP="0024290A">
            <w:pPr>
              <w:pStyle w:val="TAC"/>
              <w:keepNext w:val="0"/>
              <w:keepLines w:val="0"/>
              <w:rPr>
                <w:rFonts w:cs="Arial"/>
                <w:szCs w:val="18"/>
              </w:rPr>
            </w:pPr>
            <w:r w:rsidRPr="004B3397">
              <w:t>0.20</w:t>
            </w:r>
          </w:p>
        </w:tc>
        <w:tc>
          <w:tcPr>
            <w:tcW w:w="711" w:type="dxa"/>
            <w:noWrap/>
            <w:hideMark/>
          </w:tcPr>
          <w:p w14:paraId="2BEBC5AB" w14:textId="77777777" w:rsidR="00FA4EDE" w:rsidRPr="004B3397" w:rsidRDefault="00FA4EDE" w:rsidP="0024290A">
            <w:pPr>
              <w:pStyle w:val="TAC"/>
              <w:keepNext w:val="0"/>
              <w:keepLines w:val="0"/>
              <w:rPr>
                <w:rFonts w:cs="Arial"/>
                <w:szCs w:val="18"/>
              </w:rPr>
            </w:pPr>
            <w:r w:rsidRPr="004B3397">
              <w:t>0.40</w:t>
            </w:r>
          </w:p>
        </w:tc>
        <w:tc>
          <w:tcPr>
            <w:tcW w:w="722" w:type="dxa"/>
            <w:noWrap/>
            <w:hideMark/>
          </w:tcPr>
          <w:p w14:paraId="0F0AF3E3" w14:textId="77777777" w:rsidR="00FA4EDE" w:rsidRPr="004B3397" w:rsidRDefault="00FA4EDE" w:rsidP="0024290A">
            <w:pPr>
              <w:pStyle w:val="TAC"/>
              <w:keepNext w:val="0"/>
              <w:keepLines w:val="0"/>
              <w:rPr>
                <w:rFonts w:cs="Arial"/>
                <w:szCs w:val="18"/>
              </w:rPr>
            </w:pPr>
            <w:r w:rsidRPr="004B3397">
              <w:t>0.46</w:t>
            </w:r>
          </w:p>
        </w:tc>
        <w:tc>
          <w:tcPr>
            <w:tcW w:w="711" w:type="dxa"/>
            <w:noWrap/>
            <w:hideMark/>
          </w:tcPr>
          <w:p w14:paraId="323AF8DF" w14:textId="77777777" w:rsidR="00FA4EDE" w:rsidRPr="004B3397" w:rsidRDefault="00FA4EDE" w:rsidP="0024290A">
            <w:pPr>
              <w:pStyle w:val="TAC"/>
              <w:keepNext w:val="0"/>
              <w:keepLines w:val="0"/>
              <w:rPr>
                <w:rFonts w:cs="Arial"/>
                <w:szCs w:val="18"/>
              </w:rPr>
            </w:pPr>
            <w:r w:rsidRPr="004B3397">
              <w:t>0.66</w:t>
            </w:r>
          </w:p>
        </w:tc>
        <w:tc>
          <w:tcPr>
            <w:tcW w:w="722" w:type="dxa"/>
            <w:noWrap/>
            <w:hideMark/>
          </w:tcPr>
          <w:p w14:paraId="1B6A5FB3" w14:textId="77777777" w:rsidR="00FA4EDE" w:rsidRPr="004B3397" w:rsidRDefault="00FA4EDE" w:rsidP="0024290A">
            <w:pPr>
              <w:pStyle w:val="TAC"/>
              <w:keepNext w:val="0"/>
              <w:keepLines w:val="0"/>
              <w:rPr>
                <w:rFonts w:cs="Arial"/>
                <w:szCs w:val="18"/>
              </w:rPr>
            </w:pPr>
            <w:r w:rsidRPr="004B3397">
              <w:t>0.80</w:t>
            </w:r>
          </w:p>
        </w:tc>
        <w:tc>
          <w:tcPr>
            <w:tcW w:w="711" w:type="dxa"/>
            <w:noWrap/>
            <w:hideMark/>
          </w:tcPr>
          <w:p w14:paraId="5AE623F4" w14:textId="77777777" w:rsidR="00FA4EDE" w:rsidRPr="004B3397" w:rsidRDefault="00FA4EDE" w:rsidP="0024290A">
            <w:pPr>
              <w:pStyle w:val="TAC"/>
              <w:keepNext w:val="0"/>
              <w:keepLines w:val="0"/>
              <w:rPr>
                <w:rFonts w:cs="Arial"/>
                <w:szCs w:val="18"/>
              </w:rPr>
            </w:pPr>
            <w:r w:rsidRPr="004B3397">
              <w:t>1.00</w:t>
            </w:r>
          </w:p>
        </w:tc>
        <w:tc>
          <w:tcPr>
            <w:tcW w:w="667" w:type="dxa"/>
            <w:noWrap/>
            <w:hideMark/>
          </w:tcPr>
          <w:p w14:paraId="49FE1DE2" w14:textId="77777777" w:rsidR="00FA4EDE" w:rsidRPr="004B3397" w:rsidRDefault="00FA4EDE" w:rsidP="0024290A">
            <w:pPr>
              <w:pStyle w:val="TAC"/>
              <w:keepNext w:val="0"/>
              <w:keepLines w:val="0"/>
              <w:rPr>
                <w:rFonts w:cs="Arial"/>
                <w:szCs w:val="18"/>
              </w:rPr>
            </w:pPr>
            <w:r w:rsidRPr="004B3397">
              <w:t>0.77</w:t>
            </w:r>
          </w:p>
        </w:tc>
        <w:tc>
          <w:tcPr>
            <w:tcW w:w="657" w:type="dxa"/>
            <w:noWrap/>
            <w:hideMark/>
          </w:tcPr>
          <w:p w14:paraId="34CD4390" w14:textId="77777777" w:rsidR="00FA4EDE" w:rsidRPr="004B3397" w:rsidRDefault="00FA4EDE" w:rsidP="0024290A">
            <w:pPr>
              <w:pStyle w:val="TAC"/>
              <w:keepNext w:val="0"/>
              <w:keepLines w:val="0"/>
              <w:rPr>
                <w:rFonts w:cs="Arial"/>
                <w:szCs w:val="18"/>
              </w:rPr>
            </w:pPr>
            <w:r w:rsidRPr="004B3397">
              <w:t>0.97</w:t>
            </w:r>
          </w:p>
        </w:tc>
      </w:tr>
      <w:tr w:rsidR="00FA4EDE" w:rsidRPr="004B3397" w14:paraId="69526C12" w14:textId="77777777" w:rsidTr="00A11C0E">
        <w:trPr>
          <w:jc w:val="center"/>
        </w:trPr>
        <w:tc>
          <w:tcPr>
            <w:tcW w:w="931" w:type="dxa"/>
            <w:noWrap/>
            <w:hideMark/>
          </w:tcPr>
          <w:p w14:paraId="105DF146" w14:textId="77777777" w:rsidR="00FA4EDE" w:rsidRPr="004B3397" w:rsidRDefault="00FA4EDE" w:rsidP="0024290A">
            <w:pPr>
              <w:pStyle w:val="TAC"/>
              <w:keepNext w:val="0"/>
              <w:keepLines w:val="0"/>
              <w:rPr>
                <w:rFonts w:cs="Arial"/>
                <w:szCs w:val="18"/>
              </w:rPr>
            </w:pPr>
          </w:p>
        </w:tc>
        <w:tc>
          <w:tcPr>
            <w:tcW w:w="1048" w:type="dxa"/>
            <w:noWrap/>
            <w:hideMark/>
          </w:tcPr>
          <w:p w14:paraId="7EFDBF67" w14:textId="77777777" w:rsidR="00FA4EDE" w:rsidRPr="004B3397" w:rsidRDefault="00FA4EDE" w:rsidP="0024290A">
            <w:pPr>
              <w:pStyle w:val="TAC"/>
              <w:keepNext w:val="0"/>
              <w:keepLines w:val="0"/>
              <w:rPr>
                <w:rFonts w:cs="Arial"/>
                <w:szCs w:val="18"/>
              </w:rPr>
            </w:pPr>
          </w:p>
        </w:tc>
        <w:tc>
          <w:tcPr>
            <w:tcW w:w="722" w:type="dxa"/>
            <w:noWrap/>
            <w:hideMark/>
          </w:tcPr>
          <w:p w14:paraId="67A4BC5D" w14:textId="77777777" w:rsidR="00FA4EDE" w:rsidRPr="004B3397" w:rsidRDefault="00FA4EDE" w:rsidP="0024290A">
            <w:pPr>
              <w:pStyle w:val="TAC"/>
              <w:keepNext w:val="0"/>
              <w:keepLines w:val="0"/>
              <w:rPr>
                <w:rFonts w:cs="Arial"/>
                <w:szCs w:val="18"/>
              </w:rPr>
            </w:pPr>
            <w:r w:rsidRPr="004B3397">
              <w:t>0.46</w:t>
            </w:r>
          </w:p>
        </w:tc>
        <w:tc>
          <w:tcPr>
            <w:tcW w:w="711" w:type="dxa"/>
            <w:noWrap/>
            <w:hideMark/>
          </w:tcPr>
          <w:p w14:paraId="35DB35FF" w14:textId="77777777" w:rsidR="00FA4EDE" w:rsidRPr="004B3397" w:rsidRDefault="00FA4EDE" w:rsidP="0024290A">
            <w:pPr>
              <w:pStyle w:val="TAC"/>
              <w:keepNext w:val="0"/>
              <w:keepLines w:val="0"/>
              <w:rPr>
                <w:rFonts w:cs="Arial"/>
                <w:szCs w:val="18"/>
              </w:rPr>
            </w:pPr>
            <w:r w:rsidRPr="004B3397">
              <w:t>0.66</w:t>
            </w:r>
          </w:p>
        </w:tc>
        <w:tc>
          <w:tcPr>
            <w:tcW w:w="722" w:type="dxa"/>
            <w:noWrap/>
            <w:hideMark/>
          </w:tcPr>
          <w:p w14:paraId="35B334EE" w14:textId="77777777" w:rsidR="00FA4EDE" w:rsidRPr="004B3397" w:rsidRDefault="00FA4EDE" w:rsidP="0024290A">
            <w:pPr>
              <w:pStyle w:val="TAC"/>
              <w:keepNext w:val="0"/>
              <w:keepLines w:val="0"/>
              <w:rPr>
                <w:rFonts w:cs="Arial"/>
                <w:szCs w:val="18"/>
              </w:rPr>
            </w:pPr>
            <w:r w:rsidRPr="004B3397">
              <w:t>0.09</w:t>
            </w:r>
          </w:p>
        </w:tc>
        <w:tc>
          <w:tcPr>
            <w:tcW w:w="711" w:type="dxa"/>
            <w:noWrap/>
            <w:hideMark/>
          </w:tcPr>
          <w:p w14:paraId="37025844" w14:textId="77777777" w:rsidR="00FA4EDE" w:rsidRPr="004B3397" w:rsidRDefault="00FA4EDE" w:rsidP="0024290A">
            <w:pPr>
              <w:pStyle w:val="TAC"/>
              <w:keepNext w:val="0"/>
              <w:keepLines w:val="0"/>
              <w:rPr>
                <w:rFonts w:cs="Arial"/>
                <w:szCs w:val="18"/>
              </w:rPr>
            </w:pPr>
            <w:r w:rsidRPr="004B3397">
              <w:t>0.29</w:t>
            </w:r>
          </w:p>
        </w:tc>
        <w:tc>
          <w:tcPr>
            <w:tcW w:w="722" w:type="dxa"/>
            <w:noWrap/>
            <w:hideMark/>
          </w:tcPr>
          <w:p w14:paraId="7000FF51" w14:textId="77777777" w:rsidR="00FA4EDE" w:rsidRPr="004B3397" w:rsidRDefault="00FA4EDE" w:rsidP="0024290A">
            <w:pPr>
              <w:pStyle w:val="TAC"/>
              <w:keepNext w:val="0"/>
              <w:keepLines w:val="0"/>
              <w:rPr>
                <w:rFonts w:cs="Arial"/>
                <w:szCs w:val="18"/>
              </w:rPr>
            </w:pPr>
            <w:r w:rsidRPr="004B3397">
              <w:t>0.79</w:t>
            </w:r>
          </w:p>
        </w:tc>
        <w:tc>
          <w:tcPr>
            <w:tcW w:w="711" w:type="dxa"/>
            <w:noWrap/>
            <w:hideMark/>
          </w:tcPr>
          <w:p w14:paraId="714FC5BA" w14:textId="77777777" w:rsidR="00FA4EDE" w:rsidRPr="004B3397" w:rsidRDefault="00FA4EDE" w:rsidP="0024290A">
            <w:pPr>
              <w:pStyle w:val="TAC"/>
              <w:keepNext w:val="0"/>
              <w:keepLines w:val="0"/>
              <w:rPr>
                <w:rFonts w:cs="Arial"/>
                <w:szCs w:val="18"/>
              </w:rPr>
            </w:pPr>
            <w:r w:rsidRPr="004B3397">
              <w:t>0.99</w:t>
            </w:r>
          </w:p>
        </w:tc>
        <w:tc>
          <w:tcPr>
            <w:tcW w:w="667" w:type="dxa"/>
            <w:noWrap/>
            <w:hideMark/>
          </w:tcPr>
          <w:p w14:paraId="1C6161CA" w14:textId="77777777" w:rsidR="00FA4EDE" w:rsidRPr="004B3397" w:rsidRDefault="00FA4EDE" w:rsidP="0024290A">
            <w:pPr>
              <w:pStyle w:val="TAC"/>
              <w:keepNext w:val="0"/>
              <w:keepLines w:val="0"/>
              <w:rPr>
                <w:rFonts w:cs="Arial"/>
                <w:szCs w:val="18"/>
              </w:rPr>
            </w:pPr>
            <w:r w:rsidRPr="004B3397">
              <w:t>0.74</w:t>
            </w:r>
          </w:p>
        </w:tc>
        <w:tc>
          <w:tcPr>
            <w:tcW w:w="657" w:type="dxa"/>
            <w:noWrap/>
            <w:hideMark/>
          </w:tcPr>
          <w:p w14:paraId="5EF1478A" w14:textId="77777777" w:rsidR="00FA4EDE" w:rsidRPr="004B3397" w:rsidRDefault="00FA4EDE" w:rsidP="0024290A">
            <w:pPr>
              <w:pStyle w:val="TAC"/>
              <w:keepNext w:val="0"/>
              <w:keepLines w:val="0"/>
              <w:rPr>
                <w:rFonts w:cs="Arial"/>
                <w:szCs w:val="18"/>
              </w:rPr>
            </w:pPr>
            <w:r w:rsidRPr="004B3397">
              <w:t>0.94</w:t>
            </w:r>
          </w:p>
        </w:tc>
      </w:tr>
      <w:tr w:rsidR="00FA4EDE" w:rsidRPr="004B3397" w14:paraId="0DFFB6B9" w14:textId="77777777" w:rsidTr="00A11C0E">
        <w:trPr>
          <w:jc w:val="center"/>
        </w:trPr>
        <w:tc>
          <w:tcPr>
            <w:tcW w:w="931" w:type="dxa"/>
            <w:noWrap/>
            <w:hideMark/>
          </w:tcPr>
          <w:p w14:paraId="1A08E0CF" w14:textId="77777777" w:rsidR="00FA4EDE" w:rsidRPr="004B3397" w:rsidRDefault="00FA4EDE" w:rsidP="0024290A">
            <w:pPr>
              <w:pStyle w:val="TAC"/>
              <w:keepNext w:val="0"/>
              <w:keepLines w:val="0"/>
              <w:rPr>
                <w:rFonts w:cs="Arial"/>
                <w:szCs w:val="18"/>
              </w:rPr>
            </w:pPr>
          </w:p>
        </w:tc>
        <w:tc>
          <w:tcPr>
            <w:tcW w:w="1048" w:type="dxa"/>
            <w:noWrap/>
            <w:hideMark/>
          </w:tcPr>
          <w:p w14:paraId="61A518C0" w14:textId="77777777" w:rsidR="00FA4EDE" w:rsidRPr="004B3397" w:rsidRDefault="00FA4EDE" w:rsidP="0024290A">
            <w:pPr>
              <w:pStyle w:val="TAC"/>
              <w:keepNext w:val="0"/>
              <w:keepLines w:val="0"/>
              <w:rPr>
                <w:rFonts w:cs="Arial"/>
                <w:szCs w:val="18"/>
              </w:rPr>
            </w:pPr>
          </w:p>
        </w:tc>
        <w:tc>
          <w:tcPr>
            <w:tcW w:w="722" w:type="dxa"/>
            <w:noWrap/>
            <w:hideMark/>
          </w:tcPr>
          <w:p w14:paraId="15B35665" w14:textId="77777777" w:rsidR="00FA4EDE" w:rsidRPr="004B3397" w:rsidRDefault="00FA4EDE" w:rsidP="0024290A">
            <w:pPr>
              <w:pStyle w:val="TAC"/>
              <w:keepNext w:val="0"/>
              <w:keepLines w:val="0"/>
              <w:rPr>
                <w:rFonts w:cs="Arial"/>
                <w:szCs w:val="18"/>
              </w:rPr>
            </w:pPr>
            <w:r w:rsidRPr="004B3397">
              <w:t>0.85</w:t>
            </w:r>
          </w:p>
        </w:tc>
        <w:tc>
          <w:tcPr>
            <w:tcW w:w="711" w:type="dxa"/>
            <w:noWrap/>
            <w:hideMark/>
          </w:tcPr>
          <w:p w14:paraId="1C060F99"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2F912F2F" w14:textId="77777777" w:rsidR="00FA4EDE" w:rsidRPr="004B3397" w:rsidRDefault="00FA4EDE" w:rsidP="0024290A">
            <w:pPr>
              <w:pStyle w:val="TAC"/>
              <w:keepNext w:val="0"/>
              <w:keepLines w:val="0"/>
              <w:rPr>
                <w:rFonts w:cs="Arial"/>
                <w:szCs w:val="18"/>
              </w:rPr>
            </w:pPr>
            <w:r w:rsidRPr="004B3397">
              <w:t>0.17</w:t>
            </w:r>
          </w:p>
        </w:tc>
        <w:tc>
          <w:tcPr>
            <w:tcW w:w="711" w:type="dxa"/>
            <w:noWrap/>
            <w:hideMark/>
          </w:tcPr>
          <w:p w14:paraId="6FCBE64D" w14:textId="77777777" w:rsidR="00FA4EDE" w:rsidRPr="004B3397" w:rsidRDefault="00FA4EDE" w:rsidP="0024290A">
            <w:pPr>
              <w:pStyle w:val="TAC"/>
              <w:keepNext w:val="0"/>
              <w:keepLines w:val="0"/>
              <w:rPr>
                <w:rFonts w:cs="Arial"/>
                <w:szCs w:val="18"/>
              </w:rPr>
            </w:pPr>
            <w:r w:rsidRPr="004B3397">
              <w:t>0.37</w:t>
            </w:r>
          </w:p>
        </w:tc>
        <w:tc>
          <w:tcPr>
            <w:tcW w:w="722" w:type="dxa"/>
            <w:noWrap/>
            <w:hideMark/>
          </w:tcPr>
          <w:p w14:paraId="7C4F1C11" w14:textId="77777777" w:rsidR="00FA4EDE" w:rsidRPr="004B3397" w:rsidRDefault="00FA4EDE" w:rsidP="0024290A">
            <w:pPr>
              <w:pStyle w:val="TAC"/>
              <w:keepNext w:val="0"/>
              <w:keepLines w:val="0"/>
              <w:rPr>
                <w:rFonts w:cs="Arial"/>
                <w:szCs w:val="18"/>
              </w:rPr>
            </w:pPr>
            <w:r w:rsidRPr="004B3397">
              <w:t>0.78</w:t>
            </w:r>
          </w:p>
        </w:tc>
        <w:tc>
          <w:tcPr>
            <w:tcW w:w="711" w:type="dxa"/>
            <w:noWrap/>
            <w:hideMark/>
          </w:tcPr>
          <w:p w14:paraId="01F4C160" w14:textId="77777777" w:rsidR="00FA4EDE" w:rsidRPr="004B3397" w:rsidRDefault="00FA4EDE" w:rsidP="0024290A">
            <w:pPr>
              <w:pStyle w:val="TAC"/>
              <w:keepNext w:val="0"/>
              <w:keepLines w:val="0"/>
              <w:rPr>
                <w:rFonts w:cs="Arial"/>
                <w:szCs w:val="18"/>
              </w:rPr>
            </w:pPr>
            <w:r w:rsidRPr="004B3397">
              <w:t>0.98</w:t>
            </w:r>
          </w:p>
        </w:tc>
        <w:tc>
          <w:tcPr>
            <w:tcW w:w="667" w:type="dxa"/>
            <w:noWrap/>
            <w:hideMark/>
          </w:tcPr>
          <w:p w14:paraId="25AB2378" w14:textId="77777777" w:rsidR="00FA4EDE" w:rsidRPr="004B3397" w:rsidRDefault="00FA4EDE" w:rsidP="0024290A">
            <w:pPr>
              <w:pStyle w:val="TAC"/>
              <w:keepNext w:val="0"/>
              <w:keepLines w:val="0"/>
              <w:rPr>
                <w:rFonts w:cs="Arial"/>
                <w:szCs w:val="18"/>
              </w:rPr>
            </w:pPr>
            <w:r w:rsidRPr="004B3397">
              <w:t>0.69</w:t>
            </w:r>
          </w:p>
        </w:tc>
        <w:tc>
          <w:tcPr>
            <w:tcW w:w="657" w:type="dxa"/>
            <w:noWrap/>
            <w:hideMark/>
          </w:tcPr>
          <w:p w14:paraId="317C70CA" w14:textId="77777777" w:rsidR="00FA4EDE" w:rsidRPr="004B3397" w:rsidRDefault="00FA4EDE" w:rsidP="0024290A">
            <w:pPr>
              <w:pStyle w:val="TAC"/>
              <w:keepNext w:val="0"/>
              <w:keepLines w:val="0"/>
              <w:rPr>
                <w:rFonts w:cs="Arial"/>
                <w:szCs w:val="18"/>
              </w:rPr>
            </w:pPr>
            <w:r w:rsidRPr="004B3397">
              <w:t>0.89</w:t>
            </w:r>
          </w:p>
        </w:tc>
      </w:tr>
      <w:tr w:rsidR="00FA4EDE" w:rsidRPr="004B3397" w14:paraId="317ED2D8" w14:textId="77777777" w:rsidTr="00A11C0E">
        <w:trPr>
          <w:jc w:val="center"/>
        </w:trPr>
        <w:tc>
          <w:tcPr>
            <w:tcW w:w="931" w:type="dxa"/>
            <w:noWrap/>
            <w:hideMark/>
          </w:tcPr>
          <w:p w14:paraId="261199AC" w14:textId="77777777" w:rsidR="00FA4EDE" w:rsidRPr="004B3397" w:rsidRDefault="00FA4EDE" w:rsidP="0024290A">
            <w:pPr>
              <w:pStyle w:val="TAC"/>
              <w:keepNext w:val="0"/>
              <w:keepLines w:val="0"/>
              <w:rPr>
                <w:rFonts w:cs="Arial"/>
                <w:szCs w:val="18"/>
              </w:rPr>
            </w:pPr>
          </w:p>
        </w:tc>
        <w:tc>
          <w:tcPr>
            <w:tcW w:w="1048" w:type="dxa"/>
            <w:noWrap/>
            <w:hideMark/>
          </w:tcPr>
          <w:p w14:paraId="0C411362" w14:textId="77777777" w:rsidR="00FA4EDE" w:rsidRPr="004B3397" w:rsidRDefault="00FA4EDE" w:rsidP="0024290A">
            <w:pPr>
              <w:pStyle w:val="TAC"/>
              <w:keepNext w:val="0"/>
              <w:keepLines w:val="0"/>
              <w:rPr>
                <w:rFonts w:cs="Arial"/>
                <w:szCs w:val="18"/>
              </w:rPr>
            </w:pPr>
          </w:p>
        </w:tc>
        <w:tc>
          <w:tcPr>
            <w:tcW w:w="722" w:type="dxa"/>
            <w:noWrap/>
            <w:hideMark/>
          </w:tcPr>
          <w:p w14:paraId="37915D69" w14:textId="77777777" w:rsidR="00FA4EDE" w:rsidRPr="004B3397" w:rsidRDefault="00FA4EDE" w:rsidP="0024290A">
            <w:pPr>
              <w:pStyle w:val="TAC"/>
              <w:keepNext w:val="0"/>
              <w:keepLines w:val="0"/>
              <w:rPr>
                <w:rFonts w:cs="Arial"/>
                <w:szCs w:val="18"/>
              </w:rPr>
            </w:pPr>
          </w:p>
        </w:tc>
        <w:tc>
          <w:tcPr>
            <w:tcW w:w="711" w:type="dxa"/>
            <w:noWrap/>
            <w:hideMark/>
          </w:tcPr>
          <w:p w14:paraId="5EB95192" w14:textId="77777777" w:rsidR="00FA4EDE" w:rsidRPr="004B3397" w:rsidRDefault="00FA4EDE" w:rsidP="0024290A">
            <w:pPr>
              <w:pStyle w:val="TAC"/>
              <w:keepNext w:val="0"/>
              <w:keepLines w:val="0"/>
              <w:rPr>
                <w:rFonts w:cs="Arial"/>
                <w:szCs w:val="18"/>
              </w:rPr>
            </w:pPr>
          </w:p>
        </w:tc>
        <w:tc>
          <w:tcPr>
            <w:tcW w:w="722" w:type="dxa"/>
            <w:noWrap/>
            <w:hideMark/>
          </w:tcPr>
          <w:p w14:paraId="067B325F" w14:textId="77777777" w:rsidR="00FA4EDE" w:rsidRPr="004B3397" w:rsidRDefault="00FA4EDE" w:rsidP="0024290A">
            <w:pPr>
              <w:pStyle w:val="TAC"/>
              <w:keepNext w:val="0"/>
              <w:keepLines w:val="0"/>
              <w:rPr>
                <w:rFonts w:cs="Arial"/>
                <w:szCs w:val="18"/>
              </w:rPr>
            </w:pPr>
            <w:r w:rsidRPr="004B3397">
              <w:t>0.60</w:t>
            </w:r>
          </w:p>
        </w:tc>
        <w:tc>
          <w:tcPr>
            <w:tcW w:w="711" w:type="dxa"/>
            <w:noWrap/>
            <w:hideMark/>
          </w:tcPr>
          <w:p w14:paraId="3F48224E" w14:textId="77777777" w:rsidR="00FA4EDE" w:rsidRPr="004B3397" w:rsidRDefault="00FA4EDE" w:rsidP="0024290A">
            <w:pPr>
              <w:pStyle w:val="TAC"/>
              <w:keepNext w:val="0"/>
              <w:keepLines w:val="0"/>
              <w:rPr>
                <w:rFonts w:cs="Arial"/>
                <w:szCs w:val="18"/>
              </w:rPr>
            </w:pPr>
            <w:r w:rsidRPr="004B3397">
              <w:t>0.80</w:t>
            </w:r>
          </w:p>
        </w:tc>
        <w:tc>
          <w:tcPr>
            <w:tcW w:w="722" w:type="dxa"/>
            <w:noWrap/>
            <w:hideMark/>
          </w:tcPr>
          <w:p w14:paraId="4D58E23A" w14:textId="77777777" w:rsidR="00FA4EDE" w:rsidRPr="004B3397" w:rsidRDefault="00FA4EDE" w:rsidP="0024290A">
            <w:pPr>
              <w:pStyle w:val="TAC"/>
              <w:keepNext w:val="0"/>
              <w:keepLines w:val="0"/>
              <w:rPr>
                <w:rFonts w:cs="Arial"/>
                <w:szCs w:val="18"/>
              </w:rPr>
            </w:pPr>
            <w:r w:rsidRPr="004B3397">
              <w:t>0.77</w:t>
            </w:r>
          </w:p>
        </w:tc>
        <w:tc>
          <w:tcPr>
            <w:tcW w:w="711" w:type="dxa"/>
            <w:noWrap/>
            <w:hideMark/>
          </w:tcPr>
          <w:p w14:paraId="65EBA761" w14:textId="77777777" w:rsidR="00FA4EDE" w:rsidRPr="004B3397" w:rsidRDefault="00FA4EDE" w:rsidP="0024290A">
            <w:pPr>
              <w:pStyle w:val="TAC"/>
              <w:keepNext w:val="0"/>
              <w:keepLines w:val="0"/>
              <w:rPr>
                <w:rFonts w:cs="Arial"/>
                <w:szCs w:val="18"/>
              </w:rPr>
            </w:pPr>
            <w:r w:rsidRPr="004B3397">
              <w:t>0.97</w:t>
            </w:r>
          </w:p>
        </w:tc>
        <w:tc>
          <w:tcPr>
            <w:tcW w:w="667" w:type="dxa"/>
            <w:noWrap/>
            <w:hideMark/>
          </w:tcPr>
          <w:p w14:paraId="1C812C0D" w14:textId="77777777" w:rsidR="00FA4EDE" w:rsidRPr="004B3397" w:rsidRDefault="00FA4EDE" w:rsidP="0024290A">
            <w:pPr>
              <w:pStyle w:val="TAC"/>
              <w:keepNext w:val="0"/>
              <w:keepLines w:val="0"/>
              <w:rPr>
                <w:rFonts w:cs="Arial"/>
                <w:szCs w:val="18"/>
              </w:rPr>
            </w:pPr>
            <w:r w:rsidRPr="004B3397">
              <w:t>0.00</w:t>
            </w:r>
          </w:p>
        </w:tc>
        <w:tc>
          <w:tcPr>
            <w:tcW w:w="657" w:type="dxa"/>
            <w:noWrap/>
            <w:hideMark/>
          </w:tcPr>
          <w:p w14:paraId="2283B336" w14:textId="77777777" w:rsidR="00FA4EDE" w:rsidRPr="004B3397" w:rsidRDefault="00FA4EDE" w:rsidP="0024290A">
            <w:pPr>
              <w:pStyle w:val="TAC"/>
              <w:keepNext w:val="0"/>
              <w:keepLines w:val="0"/>
              <w:rPr>
                <w:rFonts w:cs="Arial"/>
                <w:szCs w:val="18"/>
              </w:rPr>
            </w:pPr>
            <w:r w:rsidRPr="004B3397">
              <w:t>0.36</w:t>
            </w:r>
          </w:p>
        </w:tc>
      </w:tr>
      <w:tr w:rsidR="00FA4EDE" w:rsidRPr="004B3397" w14:paraId="689D2611" w14:textId="77777777" w:rsidTr="00A11C0E">
        <w:trPr>
          <w:jc w:val="center"/>
        </w:trPr>
        <w:tc>
          <w:tcPr>
            <w:tcW w:w="931" w:type="dxa"/>
            <w:noWrap/>
            <w:hideMark/>
          </w:tcPr>
          <w:p w14:paraId="696B7318" w14:textId="77777777" w:rsidR="00FA4EDE" w:rsidRPr="004B3397" w:rsidRDefault="00FA4EDE" w:rsidP="0024290A">
            <w:pPr>
              <w:pStyle w:val="TAC"/>
              <w:keepNext w:val="0"/>
              <w:keepLines w:val="0"/>
              <w:rPr>
                <w:rFonts w:cs="Arial"/>
                <w:szCs w:val="18"/>
              </w:rPr>
            </w:pPr>
          </w:p>
        </w:tc>
        <w:tc>
          <w:tcPr>
            <w:tcW w:w="1048" w:type="dxa"/>
            <w:noWrap/>
            <w:hideMark/>
          </w:tcPr>
          <w:p w14:paraId="5A2B5C9F" w14:textId="77777777" w:rsidR="00FA4EDE" w:rsidRPr="004B3397" w:rsidRDefault="00FA4EDE" w:rsidP="0024290A">
            <w:pPr>
              <w:pStyle w:val="TAC"/>
              <w:keepNext w:val="0"/>
              <w:keepLines w:val="0"/>
              <w:rPr>
                <w:rFonts w:cs="Arial"/>
                <w:szCs w:val="18"/>
              </w:rPr>
            </w:pPr>
          </w:p>
        </w:tc>
        <w:tc>
          <w:tcPr>
            <w:tcW w:w="722" w:type="dxa"/>
            <w:noWrap/>
            <w:hideMark/>
          </w:tcPr>
          <w:p w14:paraId="4C8D3819" w14:textId="77777777" w:rsidR="00FA4EDE" w:rsidRPr="004B3397" w:rsidRDefault="00FA4EDE" w:rsidP="0024290A">
            <w:pPr>
              <w:pStyle w:val="TAC"/>
              <w:keepNext w:val="0"/>
              <w:keepLines w:val="0"/>
              <w:rPr>
                <w:rFonts w:cs="Arial"/>
                <w:szCs w:val="18"/>
              </w:rPr>
            </w:pPr>
          </w:p>
        </w:tc>
        <w:tc>
          <w:tcPr>
            <w:tcW w:w="711" w:type="dxa"/>
            <w:noWrap/>
            <w:hideMark/>
          </w:tcPr>
          <w:p w14:paraId="60ADE5FB" w14:textId="77777777" w:rsidR="00FA4EDE" w:rsidRPr="004B3397" w:rsidRDefault="00FA4EDE" w:rsidP="0024290A">
            <w:pPr>
              <w:pStyle w:val="TAC"/>
              <w:keepNext w:val="0"/>
              <w:keepLines w:val="0"/>
              <w:rPr>
                <w:rFonts w:cs="Arial"/>
                <w:szCs w:val="18"/>
              </w:rPr>
            </w:pPr>
          </w:p>
        </w:tc>
        <w:tc>
          <w:tcPr>
            <w:tcW w:w="722" w:type="dxa"/>
            <w:noWrap/>
            <w:hideMark/>
          </w:tcPr>
          <w:p w14:paraId="0A5CB24B" w14:textId="77777777" w:rsidR="00FA4EDE" w:rsidRPr="004B3397" w:rsidRDefault="00FA4EDE" w:rsidP="0024290A">
            <w:pPr>
              <w:pStyle w:val="TAC"/>
              <w:keepNext w:val="0"/>
              <w:keepLines w:val="0"/>
              <w:rPr>
                <w:rFonts w:cs="Arial"/>
                <w:szCs w:val="18"/>
              </w:rPr>
            </w:pPr>
            <w:r w:rsidRPr="004B3397">
              <w:t>0.89</w:t>
            </w:r>
          </w:p>
        </w:tc>
        <w:tc>
          <w:tcPr>
            <w:tcW w:w="711" w:type="dxa"/>
            <w:noWrap/>
            <w:hideMark/>
          </w:tcPr>
          <w:p w14:paraId="21308E23"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5EC9929B" w14:textId="77777777" w:rsidR="00FA4EDE" w:rsidRPr="004B3397" w:rsidRDefault="00FA4EDE" w:rsidP="0024290A">
            <w:pPr>
              <w:pStyle w:val="TAC"/>
              <w:keepNext w:val="0"/>
              <w:keepLines w:val="0"/>
              <w:rPr>
                <w:rFonts w:cs="Arial"/>
                <w:szCs w:val="18"/>
              </w:rPr>
            </w:pPr>
            <w:r w:rsidRPr="004B3397">
              <w:t>0.74</w:t>
            </w:r>
          </w:p>
        </w:tc>
        <w:tc>
          <w:tcPr>
            <w:tcW w:w="711" w:type="dxa"/>
            <w:noWrap/>
            <w:hideMark/>
          </w:tcPr>
          <w:p w14:paraId="760A1F7E" w14:textId="77777777" w:rsidR="00FA4EDE" w:rsidRPr="004B3397" w:rsidRDefault="00FA4EDE" w:rsidP="0024290A">
            <w:pPr>
              <w:pStyle w:val="TAC"/>
              <w:keepNext w:val="0"/>
              <w:keepLines w:val="0"/>
              <w:rPr>
                <w:rFonts w:cs="Arial"/>
                <w:szCs w:val="18"/>
              </w:rPr>
            </w:pPr>
            <w:r w:rsidRPr="004B3397">
              <w:t>0.94</w:t>
            </w:r>
          </w:p>
        </w:tc>
        <w:tc>
          <w:tcPr>
            <w:tcW w:w="667" w:type="dxa"/>
            <w:noWrap/>
            <w:hideMark/>
          </w:tcPr>
          <w:p w14:paraId="7D672725" w14:textId="77777777" w:rsidR="00FA4EDE" w:rsidRPr="004B3397" w:rsidRDefault="00FA4EDE" w:rsidP="0024290A">
            <w:pPr>
              <w:pStyle w:val="TAC"/>
              <w:keepNext w:val="0"/>
              <w:keepLines w:val="0"/>
              <w:rPr>
                <w:rFonts w:cs="Arial"/>
                <w:szCs w:val="18"/>
              </w:rPr>
            </w:pPr>
            <w:r w:rsidRPr="004B3397">
              <w:t>0.10</w:t>
            </w:r>
          </w:p>
        </w:tc>
        <w:tc>
          <w:tcPr>
            <w:tcW w:w="657" w:type="dxa"/>
            <w:noWrap/>
            <w:hideMark/>
          </w:tcPr>
          <w:p w14:paraId="7955B8BD" w14:textId="77777777" w:rsidR="00FA4EDE" w:rsidRPr="004B3397" w:rsidRDefault="00FA4EDE" w:rsidP="0024290A">
            <w:pPr>
              <w:pStyle w:val="TAC"/>
              <w:keepNext w:val="0"/>
              <w:keepLines w:val="0"/>
              <w:rPr>
                <w:rFonts w:cs="Arial"/>
                <w:szCs w:val="18"/>
              </w:rPr>
            </w:pPr>
            <w:r w:rsidRPr="004B3397">
              <w:t>0.50</w:t>
            </w:r>
          </w:p>
        </w:tc>
      </w:tr>
      <w:tr w:rsidR="00FA4EDE" w:rsidRPr="004B3397" w14:paraId="5024363E" w14:textId="77777777" w:rsidTr="00A11C0E">
        <w:trPr>
          <w:jc w:val="center"/>
        </w:trPr>
        <w:tc>
          <w:tcPr>
            <w:tcW w:w="931" w:type="dxa"/>
            <w:noWrap/>
            <w:hideMark/>
          </w:tcPr>
          <w:p w14:paraId="6FCA3A4E" w14:textId="77777777" w:rsidR="00FA4EDE" w:rsidRPr="004B3397" w:rsidRDefault="00FA4EDE" w:rsidP="0024290A">
            <w:pPr>
              <w:pStyle w:val="TAC"/>
              <w:keepNext w:val="0"/>
              <w:keepLines w:val="0"/>
              <w:rPr>
                <w:rFonts w:cs="Arial"/>
                <w:szCs w:val="18"/>
              </w:rPr>
            </w:pPr>
          </w:p>
        </w:tc>
        <w:tc>
          <w:tcPr>
            <w:tcW w:w="1048" w:type="dxa"/>
            <w:noWrap/>
            <w:hideMark/>
          </w:tcPr>
          <w:p w14:paraId="3C2BC443" w14:textId="77777777" w:rsidR="00FA4EDE" w:rsidRPr="004B3397" w:rsidRDefault="00FA4EDE" w:rsidP="0024290A">
            <w:pPr>
              <w:pStyle w:val="TAC"/>
              <w:keepNext w:val="0"/>
              <w:keepLines w:val="0"/>
              <w:rPr>
                <w:rFonts w:cs="Arial"/>
                <w:szCs w:val="18"/>
              </w:rPr>
            </w:pPr>
          </w:p>
        </w:tc>
        <w:tc>
          <w:tcPr>
            <w:tcW w:w="722" w:type="dxa"/>
            <w:noWrap/>
            <w:hideMark/>
          </w:tcPr>
          <w:p w14:paraId="761516FA" w14:textId="77777777" w:rsidR="00FA4EDE" w:rsidRPr="004B3397" w:rsidRDefault="00FA4EDE" w:rsidP="0024290A">
            <w:pPr>
              <w:pStyle w:val="TAC"/>
              <w:keepNext w:val="0"/>
              <w:keepLines w:val="0"/>
              <w:rPr>
                <w:rFonts w:cs="Arial"/>
                <w:szCs w:val="18"/>
              </w:rPr>
            </w:pPr>
          </w:p>
        </w:tc>
        <w:tc>
          <w:tcPr>
            <w:tcW w:w="711" w:type="dxa"/>
            <w:noWrap/>
            <w:hideMark/>
          </w:tcPr>
          <w:p w14:paraId="221F7074" w14:textId="77777777" w:rsidR="00FA4EDE" w:rsidRPr="004B3397" w:rsidRDefault="00FA4EDE" w:rsidP="0024290A">
            <w:pPr>
              <w:pStyle w:val="TAC"/>
              <w:keepNext w:val="0"/>
              <w:keepLines w:val="0"/>
              <w:rPr>
                <w:rFonts w:cs="Arial"/>
                <w:szCs w:val="18"/>
              </w:rPr>
            </w:pPr>
          </w:p>
        </w:tc>
        <w:tc>
          <w:tcPr>
            <w:tcW w:w="722" w:type="dxa"/>
            <w:noWrap/>
            <w:hideMark/>
          </w:tcPr>
          <w:p w14:paraId="2B29E0E4" w14:textId="77777777" w:rsidR="00FA4EDE" w:rsidRPr="004B3397" w:rsidRDefault="00FA4EDE" w:rsidP="0024290A">
            <w:pPr>
              <w:pStyle w:val="TAC"/>
              <w:keepNext w:val="0"/>
              <w:keepLines w:val="0"/>
              <w:rPr>
                <w:rFonts w:cs="Arial"/>
                <w:szCs w:val="18"/>
              </w:rPr>
            </w:pPr>
          </w:p>
        </w:tc>
        <w:tc>
          <w:tcPr>
            <w:tcW w:w="711" w:type="dxa"/>
            <w:noWrap/>
            <w:hideMark/>
          </w:tcPr>
          <w:p w14:paraId="00A56100" w14:textId="77777777" w:rsidR="00FA4EDE" w:rsidRPr="004B3397" w:rsidRDefault="00FA4EDE" w:rsidP="0024290A">
            <w:pPr>
              <w:pStyle w:val="TAC"/>
              <w:keepNext w:val="0"/>
              <w:keepLines w:val="0"/>
              <w:rPr>
                <w:rFonts w:cs="Arial"/>
                <w:szCs w:val="18"/>
              </w:rPr>
            </w:pPr>
          </w:p>
        </w:tc>
        <w:tc>
          <w:tcPr>
            <w:tcW w:w="722" w:type="dxa"/>
            <w:noWrap/>
            <w:hideMark/>
          </w:tcPr>
          <w:p w14:paraId="6386EC21" w14:textId="77777777" w:rsidR="00FA4EDE" w:rsidRPr="004B3397" w:rsidRDefault="00FA4EDE" w:rsidP="0024290A">
            <w:pPr>
              <w:pStyle w:val="TAC"/>
              <w:keepNext w:val="0"/>
              <w:keepLines w:val="0"/>
              <w:rPr>
                <w:rFonts w:cs="Arial"/>
                <w:szCs w:val="18"/>
              </w:rPr>
            </w:pPr>
            <w:r w:rsidRPr="004B3397">
              <w:t>0.69</w:t>
            </w:r>
          </w:p>
        </w:tc>
        <w:tc>
          <w:tcPr>
            <w:tcW w:w="711" w:type="dxa"/>
            <w:noWrap/>
            <w:hideMark/>
          </w:tcPr>
          <w:p w14:paraId="4A1D917E" w14:textId="77777777" w:rsidR="00FA4EDE" w:rsidRPr="004B3397" w:rsidRDefault="00FA4EDE" w:rsidP="0024290A">
            <w:pPr>
              <w:pStyle w:val="TAC"/>
              <w:keepNext w:val="0"/>
              <w:keepLines w:val="0"/>
              <w:rPr>
                <w:rFonts w:cs="Arial"/>
                <w:szCs w:val="18"/>
              </w:rPr>
            </w:pPr>
            <w:r w:rsidRPr="004B3397">
              <w:t>0.89</w:t>
            </w:r>
          </w:p>
        </w:tc>
        <w:tc>
          <w:tcPr>
            <w:tcW w:w="667" w:type="dxa"/>
            <w:noWrap/>
            <w:hideMark/>
          </w:tcPr>
          <w:p w14:paraId="6B637C77" w14:textId="77777777" w:rsidR="00FA4EDE" w:rsidRPr="004B3397" w:rsidRDefault="00FA4EDE" w:rsidP="0024290A">
            <w:pPr>
              <w:pStyle w:val="TAC"/>
              <w:keepNext w:val="0"/>
              <w:keepLines w:val="0"/>
              <w:rPr>
                <w:rFonts w:cs="Arial"/>
                <w:szCs w:val="18"/>
              </w:rPr>
            </w:pPr>
            <w:r w:rsidRPr="004B3397">
              <w:t>0.02</w:t>
            </w:r>
          </w:p>
        </w:tc>
        <w:tc>
          <w:tcPr>
            <w:tcW w:w="657" w:type="dxa"/>
            <w:noWrap/>
            <w:hideMark/>
          </w:tcPr>
          <w:p w14:paraId="62AADE6F" w14:textId="77777777" w:rsidR="00FA4EDE" w:rsidRPr="004B3397" w:rsidRDefault="00FA4EDE" w:rsidP="0024290A">
            <w:pPr>
              <w:pStyle w:val="TAC"/>
              <w:keepNext w:val="0"/>
              <w:keepLines w:val="0"/>
              <w:rPr>
                <w:rFonts w:cs="Arial"/>
                <w:szCs w:val="18"/>
              </w:rPr>
            </w:pPr>
            <w:r w:rsidRPr="004B3397">
              <w:t>0.42</w:t>
            </w:r>
          </w:p>
        </w:tc>
      </w:tr>
      <w:tr w:rsidR="00FA4EDE" w:rsidRPr="004B3397" w14:paraId="2488CC57" w14:textId="77777777" w:rsidTr="00A11C0E">
        <w:trPr>
          <w:jc w:val="center"/>
        </w:trPr>
        <w:tc>
          <w:tcPr>
            <w:tcW w:w="931" w:type="dxa"/>
            <w:noWrap/>
            <w:hideMark/>
          </w:tcPr>
          <w:p w14:paraId="1841D446" w14:textId="77777777" w:rsidR="00FA4EDE" w:rsidRPr="004B3397" w:rsidRDefault="00FA4EDE" w:rsidP="0024290A">
            <w:pPr>
              <w:pStyle w:val="TAC"/>
              <w:keepNext w:val="0"/>
              <w:keepLines w:val="0"/>
              <w:rPr>
                <w:rFonts w:cs="Arial"/>
                <w:szCs w:val="18"/>
              </w:rPr>
            </w:pPr>
          </w:p>
        </w:tc>
        <w:tc>
          <w:tcPr>
            <w:tcW w:w="1048" w:type="dxa"/>
            <w:noWrap/>
            <w:hideMark/>
          </w:tcPr>
          <w:p w14:paraId="30793C8D" w14:textId="77777777" w:rsidR="00FA4EDE" w:rsidRPr="004B3397" w:rsidRDefault="00FA4EDE" w:rsidP="0024290A">
            <w:pPr>
              <w:pStyle w:val="TAC"/>
              <w:keepNext w:val="0"/>
              <w:keepLines w:val="0"/>
              <w:rPr>
                <w:rFonts w:cs="Arial"/>
                <w:szCs w:val="18"/>
              </w:rPr>
            </w:pPr>
          </w:p>
        </w:tc>
        <w:tc>
          <w:tcPr>
            <w:tcW w:w="722" w:type="dxa"/>
            <w:noWrap/>
            <w:hideMark/>
          </w:tcPr>
          <w:p w14:paraId="3614ACC3" w14:textId="77777777" w:rsidR="00FA4EDE" w:rsidRPr="004B3397" w:rsidRDefault="00FA4EDE" w:rsidP="0024290A">
            <w:pPr>
              <w:pStyle w:val="TAC"/>
              <w:keepNext w:val="0"/>
              <w:keepLines w:val="0"/>
              <w:rPr>
                <w:rFonts w:cs="Arial"/>
                <w:szCs w:val="18"/>
              </w:rPr>
            </w:pPr>
          </w:p>
        </w:tc>
        <w:tc>
          <w:tcPr>
            <w:tcW w:w="711" w:type="dxa"/>
            <w:noWrap/>
            <w:hideMark/>
          </w:tcPr>
          <w:p w14:paraId="52348FE0" w14:textId="77777777" w:rsidR="00FA4EDE" w:rsidRPr="004B3397" w:rsidRDefault="00FA4EDE" w:rsidP="0024290A">
            <w:pPr>
              <w:pStyle w:val="TAC"/>
              <w:keepNext w:val="0"/>
              <w:keepLines w:val="0"/>
              <w:rPr>
                <w:rFonts w:cs="Arial"/>
                <w:szCs w:val="18"/>
              </w:rPr>
            </w:pPr>
          </w:p>
        </w:tc>
        <w:tc>
          <w:tcPr>
            <w:tcW w:w="722" w:type="dxa"/>
            <w:noWrap/>
            <w:hideMark/>
          </w:tcPr>
          <w:p w14:paraId="458078D0" w14:textId="77777777" w:rsidR="00FA4EDE" w:rsidRPr="004B3397" w:rsidRDefault="00FA4EDE" w:rsidP="0024290A">
            <w:pPr>
              <w:pStyle w:val="TAC"/>
              <w:keepNext w:val="0"/>
              <w:keepLines w:val="0"/>
              <w:rPr>
                <w:rFonts w:cs="Arial"/>
                <w:szCs w:val="18"/>
              </w:rPr>
            </w:pPr>
          </w:p>
        </w:tc>
        <w:tc>
          <w:tcPr>
            <w:tcW w:w="711" w:type="dxa"/>
            <w:noWrap/>
            <w:hideMark/>
          </w:tcPr>
          <w:p w14:paraId="6CA7A7BD" w14:textId="77777777" w:rsidR="00FA4EDE" w:rsidRPr="004B3397" w:rsidRDefault="00FA4EDE" w:rsidP="0024290A">
            <w:pPr>
              <w:pStyle w:val="TAC"/>
              <w:keepNext w:val="0"/>
              <w:keepLines w:val="0"/>
              <w:rPr>
                <w:rFonts w:cs="Arial"/>
                <w:szCs w:val="18"/>
              </w:rPr>
            </w:pPr>
          </w:p>
        </w:tc>
        <w:tc>
          <w:tcPr>
            <w:tcW w:w="722" w:type="dxa"/>
            <w:noWrap/>
            <w:hideMark/>
          </w:tcPr>
          <w:p w14:paraId="76DAF83D" w14:textId="77777777" w:rsidR="00FA4EDE" w:rsidRPr="004B3397" w:rsidRDefault="00FA4EDE" w:rsidP="0024290A">
            <w:pPr>
              <w:pStyle w:val="TAC"/>
              <w:keepNext w:val="0"/>
              <w:keepLines w:val="0"/>
              <w:rPr>
                <w:rFonts w:cs="Arial"/>
                <w:szCs w:val="18"/>
              </w:rPr>
            </w:pPr>
            <w:r w:rsidRPr="004B3397">
              <w:t>0.32</w:t>
            </w:r>
          </w:p>
        </w:tc>
        <w:tc>
          <w:tcPr>
            <w:tcW w:w="711" w:type="dxa"/>
            <w:noWrap/>
            <w:hideMark/>
          </w:tcPr>
          <w:p w14:paraId="497242A8" w14:textId="77777777" w:rsidR="00FA4EDE" w:rsidRPr="004B3397" w:rsidRDefault="00FA4EDE" w:rsidP="0024290A">
            <w:pPr>
              <w:pStyle w:val="TAC"/>
              <w:keepNext w:val="0"/>
              <w:keepLines w:val="0"/>
              <w:rPr>
                <w:rFonts w:cs="Arial"/>
                <w:szCs w:val="18"/>
              </w:rPr>
            </w:pPr>
            <w:r w:rsidRPr="004B3397">
              <w:t>0.52</w:t>
            </w:r>
          </w:p>
        </w:tc>
        <w:tc>
          <w:tcPr>
            <w:tcW w:w="667" w:type="dxa"/>
            <w:noWrap/>
            <w:hideMark/>
          </w:tcPr>
          <w:p w14:paraId="3F7402AB" w14:textId="77777777" w:rsidR="00FA4EDE" w:rsidRPr="004B3397" w:rsidRDefault="00FA4EDE" w:rsidP="0024290A">
            <w:pPr>
              <w:pStyle w:val="TAC"/>
              <w:keepNext w:val="0"/>
              <w:keepLines w:val="0"/>
              <w:rPr>
                <w:rFonts w:cs="Arial"/>
                <w:szCs w:val="18"/>
              </w:rPr>
            </w:pPr>
            <w:r w:rsidRPr="004B3397">
              <w:t>0.26</w:t>
            </w:r>
          </w:p>
        </w:tc>
        <w:tc>
          <w:tcPr>
            <w:tcW w:w="657" w:type="dxa"/>
            <w:noWrap/>
            <w:hideMark/>
          </w:tcPr>
          <w:p w14:paraId="60973994" w14:textId="77777777" w:rsidR="00FA4EDE" w:rsidRPr="004B3397" w:rsidRDefault="00FA4EDE" w:rsidP="0024290A">
            <w:pPr>
              <w:pStyle w:val="TAC"/>
              <w:keepNext w:val="0"/>
              <w:keepLines w:val="0"/>
              <w:rPr>
                <w:rFonts w:cs="Arial"/>
                <w:szCs w:val="18"/>
              </w:rPr>
            </w:pPr>
            <w:r w:rsidRPr="004B3397">
              <w:t>0.46</w:t>
            </w:r>
          </w:p>
        </w:tc>
      </w:tr>
      <w:tr w:rsidR="00FA4EDE" w:rsidRPr="004B3397" w14:paraId="74FB1B60" w14:textId="77777777" w:rsidTr="00A11C0E">
        <w:trPr>
          <w:jc w:val="center"/>
        </w:trPr>
        <w:tc>
          <w:tcPr>
            <w:tcW w:w="931" w:type="dxa"/>
            <w:noWrap/>
            <w:hideMark/>
          </w:tcPr>
          <w:p w14:paraId="2F13FCD3" w14:textId="77777777" w:rsidR="00FA4EDE" w:rsidRPr="004B3397" w:rsidRDefault="00FA4EDE" w:rsidP="0024290A">
            <w:pPr>
              <w:pStyle w:val="TAC"/>
              <w:keepNext w:val="0"/>
              <w:keepLines w:val="0"/>
              <w:rPr>
                <w:rFonts w:cs="Arial"/>
                <w:szCs w:val="18"/>
              </w:rPr>
            </w:pPr>
          </w:p>
        </w:tc>
        <w:tc>
          <w:tcPr>
            <w:tcW w:w="1048" w:type="dxa"/>
            <w:noWrap/>
            <w:hideMark/>
          </w:tcPr>
          <w:p w14:paraId="2CD6EE9D" w14:textId="77777777" w:rsidR="00FA4EDE" w:rsidRPr="004B3397" w:rsidRDefault="00FA4EDE" w:rsidP="0024290A">
            <w:pPr>
              <w:pStyle w:val="TAC"/>
              <w:keepNext w:val="0"/>
              <w:keepLines w:val="0"/>
              <w:rPr>
                <w:rFonts w:cs="Arial"/>
                <w:szCs w:val="18"/>
              </w:rPr>
            </w:pPr>
          </w:p>
        </w:tc>
        <w:tc>
          <w:tcPr>
            <w:tcW w:w="722" w:type="dxa"/>
            <w:noWrap/>
            <w:hideMark/>
          </w:tcPr>
          <w:p w14:paraId="4C8CCD35" w14:textId="77777777" w:rsidR="00FA4EDE" w:rsidRPr="004B3397" w:rsidRDefault="00FA4EDE" w:rsidP="0024290A">
            <w:pPr>
              <w:pStyle w:val="TAC"/>
              <w:keepNext w:val="0"/>
              <w:keepLines w:val="0"/>
              <w:rPr>
                <w:rFonts w:cs="Arial"/>
                <w:szCs w:val="18"/>
              </w:rPr>
            </w:pPr>
          </w:p>
        </w:tc>
        <w:tc>
          <w:tcPr>
            <w:tcW w:w="711" w:type="dxa"/>
            <w:noWrap/>
            <w:hideMark/>
          </w:tcPr>
          <w:p w14:paraId="50A951BB" w14:textId="77777777" w:rsidR="00FA4EDE" w:rsidRPr="004B3397" w:rsidRDefault="00FA4EDE" w:rsidP="0024290A">
            <w:pPr>
              <w:pStyle w:val="TAC"/>
              <w:keepNext w:val="0"/>
              <w:keepLines w:val="0"/>
              <w:rPr>
                <w:rFonts w:cs="Arial"/>
                <w:szCs w:val="18"/>
              </w:rPr>
            </w:pPr>
          </w:p>
        </w:tc>
        <w:tc>
          <w:tcPr>
            <w:tcW w:w="722" w:type="dxa"/>
            <w:noWrap/>
            <w:hideMark/>
          </w:tcPr>
          <w:p w14:paraId="0AB146DB" w14:textId="77777777" w:rsidR="00FA4EDE" w:rsidRPr="004B3397" w:rsidRDefault="00FA4EDE" w:rsidP="0024290A">
            <w:pPr>
              <w:pStyle w:val="TAC"/>
              <w:keepNext w:val="0"/>
              <w:keepLines w:val="0"/>
              <w:rPr>
                <w:rFonts w:cs="Arial"/>
                <w:szCs w:val="18"/>
              </w:rPr>
            </w:pPr>
          </w:p>
        </w:tc>
        <w:tc>
          <w:tcPr>
            <w:tcW w:w="711" w:type="dxa"/>
            <w:noWrap/>
            <w:hideMark/>
          </w:tcPr>
          <w:p w14:paraId="4DF803D1" w14:textId="77777777" w:rsidR="00FA4EDE" w:rsidRPr="004B3397" w:rsidRDefault="00FA4EDE" w:rsidP="0024290A">
            <w:pPr>
              <w:pStyle w:val="TAC"/>
              <w:keepNext w:val="0"/>
              <w:keepLines w:val="0"/>
              <w:rPr>
                <w:rFonts w:cs="Arial"/>
                <w:szCs w:val="18"/>
              </w:rPr>
            </w:pPr>
          </w:p>
        </w:tc>
        <w:tc>
          <w:tcPr>
            <w:tcW w:w="722" w:type="dxa"/>
            <w:noWrap/>
            <w:hideMark/>
          </w:tcPr>
          <w:p w14:paraId="3EB754F9" w14:textId="77777777" w:rsidR="00FA4EDE" w:rsidRPr="004B3397" w:rsidRDefault="00FA4EDE" w:rsidP="0024290A">
            <w:pPr>
              <w:pStyle w:val="TAC"/>
              <w:keepNext w:val="0"/>
              <w:keepLines w:val="0"/>
              <w:rPr>
                <w:rFonts w:cs="Arial"/>
                <w:szCs w:val="18"/>
              </w:rPr>
            </w:pPr>
            <w:r w:rsidRPr="004B3397">
              <w:t>0.00</w:t>
            </w:r>
          </w:p>
        </w:tc>
        <w:tc>
          <w:tcPr>
            <w:tcW w:w="711" w:type="dxa"/>
            <w:noWrap/>
            <w:hideMark/>
          </w:tcPr>
          <w:p w14:paraId="1A43AB74" w14:textId="77777777" w:rsidR="00FA4EDE" w:rsidRPr="004B3397" w:rsidRDefault="00FA4EDE" w:rsidP="0024290A">
            <w:pPr>
              <w:pStyle w:val="TAC"/>
              <w:keepNext w:val="0"/>
              <w:keepLines w:val="0"/>
              <w:rPr>
                <w:rFonts w:cs="Arial"/>
                <w:szCs w:val="18"/>
              </w:rPr>
            </w:pPr>
            <w:r w:rsidRPr="004B3397">
              <w:t>0.33</w:t>
            </w:r>
          </w:p>
        </w:tc>
        <w:tc>
          <w:tcPr>
            <w:tcW w:w="667" w:type="dxa"/>
            <w:noWrap/>
            <w:hideMark/>
          </w:tcPr>
          <w:p w14:paraId="31153032" w14:textId="77777777" w:rsidR="00FA4EDE" w:rsidRPr="004B3397" w:rsidRDefault="00FA4EDE" w:rsidP="0024290A">
            <w:pPr>
              <w:pStyle w:val="TAC"/>
              <w:keepNext w:val="0"/>
              <w:keepLines w:val="0"/>
              <w:rPr>
                <w:rFonts w:cs="Arial"/>
                <w:szCs w:val="18"/>
              </w:rPr>
            </w:pPr>
            <w:r w:rsidRPr="004B3397">
              <w:t>0.47</w:t>
            </w:r>
          </w:p>
        </w:tc>
        <w:tc>
          <w:tcPr>
            <w:tcW w:w="657" w:type="dxa"/>
            <w:noWrap/>
            <w:hideMark/>
          </w:tcPr>
          <w:p w14:paraId="14E6CAB4" w14:textId="77777777" w:rsidR="00FA4EDE" w:rsidRPr="004B3397" w:rsidRDefault="00FA4EDE" w:rsidP="0024290A">
            <w:pPr>
              <w:pStyle w:val="TAC"/>
              <w:keepNext w:val="0"/>
              <w:keepLines w:val="0"/>
              <w:rPr>
                <w:rFonts w:cs="Arial"/>
                <w:szCs w:val="18"/>
              </w:rPr>
            </w:pPr>
            <w:r w:rsidRPr="004B3397">
              <w:t>0.67</w:t>
            </w:r>
          </w:p>
        </w:tc>
      </w:tr>
      <w:tr w:rsidR="00FA4EDE" w:rsidRPr="004B3397" w14:paraId="5453B2D1" w14:textId="77777777" w:rsidTr="00A11C0E">
        <w:trPr>
          <w:jc w:val="center"/>
        </w:trPr>
        <w:tc>
          <w:tcPr>
            <w:tcW w:w="931" w:type="dxa"/>
            <w:noWrap/>
            <w:hideMark/>
          </w:tcPr>
          <w:p w14:paraId="605636B9" w14:textId="77777777" w:rsidR="00FA4EDE" w:rsidRPr="004B3397" w:rsidRDefault="00FA4EDE" w:rsidP="0024290A">
            <w:pPr>
              <w:pStyle w:val="TAC"/>
              <w:keepNext w:val="0"/>
              <w:keepLines w:val="0"/>
              <w:rPr>
                <w:rFonts w:cs="Arial"/>
                <w:szCs w:val="18"/>
              </w:rPr>
            </w:pPr>
          </w:p>
        </w:tc>
        <w:tc>
          <w:tcPr>
            <w:tcW w:w="1048" w:type="dxa"/>
            <w:noWrap/>
            <w:hideMark/>
          </w:tcPr>
          <w:p w14:paraId="667E32FE" w14:textId="77777777" w:rsidR="00FA4EDE" w:rsidRPr="004B3397" w:rsidRDefault="00FA4EDE" w:rsidP="0024290A">
            <w:pPr>
              <w:pStyle w:val="TAC"/>
              <w:keepNext w:val="0"/>
              <w:keepLines w:val="0"/>
              <w:rPr>
                <w:rFonts w:cs="Arial"/>
                <w:szCs w:val="18"/>
              </w:rPr>
            </w:pPr>
          </w:p>
        </w:tc>
        <w:tc>
          <w:tcPr>
            <w:tcW w:w="722" w:type="dxa"/>
            <w:noWrap/>
            <w:hideMark/>
          </w:tcPr>
          <w:p w14:paraId="127727AC" w14:textId="77777777" w:rsidR="00FA4EDE" w:rsidRPr="004B3397" w:rsidRDefault="00FA4EDE" w:rsidP="0024290A">
            <w:pPr>
              <w:pStyle w:val="TAC"/>
              <w:keepNext w:val="0"/>
              <w:keepLines w:val="0"/>
              <w:rPr>
                <w:rFonts w:cs="Arial"/>
                <w:szCs w:val="18"/>
              </w:rPr>
            </w:pPr>
          </w:p>
        </w:tc>
        <w:tc>
          <w:tcPr>
            <w:tcW w:w="711" w:type="dxa"/>
            <w:noWrap/>
            <w:hideMark/>
          </w:tcPr>
          <w:p w14:paraId="0039AC75" w14:textId="77777777" w:rsidR="00FA4EDE" w:rsidRPr="004B3397" w:rsidRDefault="00FA4EDE" w:rsidP="0024290A">
            <w:pPr>
              <w:pStyle w:val="TAC"/>
              <w:keepNext w:val="0"/>
              <w:keepLines w:val="0"/>
              <w:rPr>
                <w:rFonts w:cs="Arial"/>
                <w:szCs w:val="18"/>
              </w:rPr>
            </w:pPr>
          </w:p>
        </w:tc>
        <w:tc>
          <w:tcPr>
            <w:tcW w:w="722" w:type="dxa"/>
            <w:noWrap/>
            <w:hideMark/>
          </w:tcPr>
          <w:p w14:paraId="3F99B61B" w14:textId="77777777" w:rsidR="00FA4EDE" w:rsidRPr="004B3397" w:rsidRDefault="00FA4EDE" w:rsidP="0024290A">
            <w:pPr>
              <w:pStyle w:val="TAC"/>
              <w:keepNext w:val="0"/>
              <w:keepLines w:val="0"/>
              <w:rPr>
                <w:rFonts w:cs="Arial"/>
                <w:szCs w:val="18"/>
              </w:rPr>
            </w:pPr>
          </w:p>
        </w:tc>
        <w:tc>
          <w:tcPr>
            <w:tcW w:w="711" w:type="dxa"/>
            <w:noWrap/>
            <w:hideMark/>
          </w:tcPr>
          <w:p w14:paraId="06EC0D18" w14:textId="77777777" w:rsidR="00FA4EDE" w:rsidRPr="004B3397" w:rsidRDefault="00FA4EDE" w:rsidP="0024290A">
            <w:pPr>
              <w:pStyle w:val="TAC"/>
              <w:keepNext w:val="0"/>
              <w:keepLines w:val="0"/>
              <w:rPr>
                <w:rFonts w:cs="Arial"/>
                <w:szCs w:val="18"/>
              </w:rPr>
            </w:pPr>
          </w:p>
        </w:tc>
        <w:tc>
          <w:tcPr>
            <w:tcW w:w="722" w:type="dxa"/>
            <w:noWrap/>
            <w:hideMark/>
          </w:tcPr>
          <w:p w14:paraId="28BF0712" w14:textId="77777777" w:rsidR="00FA4EDE" w:rsidRPr="004B3397" w:rsidRDefault="00FA4EDE" w:rsidP="0024290A">
            <w:pPr>
              <w:pStyle w:val="TAC"/>
              <w:keepNext w:val="0"/>
              <w:keepLines w:val="0"/>
              <w:rPr>
                <w:rFonts w:cs="Arial"/>
                <w:szCs w:val="18"/>
              </w:rPr>
            </w:pPr>
            <w:r w:rsidRPr="004B3397">
              <w:t>0.10</w:t>
            </w:r>
          </w:p>
        </w:tc>
        <w:tc>
          <w:tcPr>
            <w:tcW w:w="711" w:type="dxa"/>
            <w:noWrap/>
            <w:hideMark/>
          </w:tcPr>
          <w:p w14:paraId="437EFD9A" w14:textId="77777777" w:rsidR="00FA4EDE" w:rsidRPr="004B3397" w:rsidRDefault="00FA4EDE" w:rsidP="0024290A">
            <w:pPr>
              <w:pStyle w:val="TAC"/>
              <w:keepNext w:val="0"/>
              <w:keepLines w:val="0"/>
              <w:rPr>
                <w:rFonts w:cs="Arial"/>
                <w:szCs w:val="18"/>
              </w:rPr>
            </w:pPr>
            <w:r w:rsidRPr="004B3397">
              <w:t>0.50</w:t>
            </w:r>
          </w:p>
        </w:tc>
        <w:tc>
          <w:tcPr>
            <w:tcW w:w="667" w:type="dxa"/>
            <w:noWrap/>
            <w:hideMark/>
          </w:tcPr>
          <w:p w14:paraId="79D3E265" w14:textId="77777777" w:rsidR="00FA4EDE" w:rsidRPr="004B3397" w:rsidRDefault="00FA4EDE" w:rsidP="0024290A">
            <w:pPr>
              <w:pStyle w:val="TAC"/>
              <w:keepNext w:val="0"/>
              <w:keepLines w:val="0"/>
              <w:rPr>
                <w:rFonts w:cs="Arial"/>
                <w:szCs w:val="18"/>
              </w:rPr>
            </w:pPr>
          </w:p>
        </w:tc>
        <w:tc>
          <w:tcPr>
            <w:tcW w:w="657" w:type="dxa"/>
            <w:noWrap/>
            <w:hideMark/>
          </w:tcPr>
          <w:p w14:paraId="50A13AA5" w14:textId="77777777" w:rsidR="00FA4EDE" w:rsidRPr="004B3397" w:rsidRDefault="00FA4EDE" w:rsidP="0024290A">
            <w:pPr>
              <w:pStyle w:val="TAC"/>
              <w:keepNext w:val="0"/>
              <w:keepLines w:val="0"/>
              <w:rPr>
                <w:rFonts w:cs="Arial"/>
                <w:szCs w:val="18"/>
              </w:rPr>
            </w:pPr>
          </w:p>
        </w:tc>
      </w:tr>
      <w:tr w:rsidR="00FA4EDE" w:rsidRPr="004B3397" w14:paraId="3E2BE676" w14:textId="77777777" w:rsidTr="00A11C0E">
        <w:trPr>
          <w:jc w:val="center"/>
        </w:trPr>
        <w:tc>
          <w:tcPr>
            <w:tcW w:w="931" w:type="dxa"/>
            <w:noWrap/>
            <w:hideMark/>
          </w:tcPr>
          <w:p w14:paraId="29FFE4D4" w14:textId="77777777" w:rsidR="00FA4EDE" w:rsidRPr="004B3397" w:rsidRDefault="00FA4EDE" w:rsidP="0024290A">
            <w:pPr>
              <w:pStyle w:val="TAC"/>
              <w:keepNext w:val="0"/>
              <w:keepLines w:val="0"/>
              <w:rPr>
                <w:rFonts w:cs="Arial"/>
                <w:szCs w:val="18"/>
              </w:rPr>
            </w:pPr>
          </w:p>
        </w:tc>
        <w:tc>
          <w:tcPr>
            <w:tcW w:w="1048" w:type="dxa"/>
            <w:noWrap/>
            <w:hideMark/>
          </w:tcPr>
          <w:p w14:paraId="58FA57E1" w14:textId="77777777" w:rsidR="00FA4EDE" w:rsidRPr="004B3397" w:rsidRDefault="00FA4EDE" w:rsidP="0024290A">
            <w:pPr>
              <w:pStyle w:val="TAC"/>
              <w:keepNext w:val="0"/>
              <w:keepLines w:val="0"/>
              <w:rPr>
                <w:rFonts w:cs="Arial"/>
                <w:szCs w:val="18"/>
              </w:rPr>
            </w:pPr>
          </w:p>
        </w:tc>
        <w:tc>
          <w:tcPr>
            <w:tcW w:w="722" w:type="dxa"/>
            <w:noWrap/>
            <w:hideMark/>
          </w:tcPr>
          <w:p w14:paraId="170A3BCA" w14:textId="77777777" w:rsidR="00FA4EDE" w:rsidRPr="004B3397" w:rsidRDefault="00FA4EDE" w:rsidP="0024290A">
            <w:pPr>
              <w:pStyle w:val="TAC"/>
              <w:keepNext w:val="0"/>
              <w:keepLines w:val="0"/>
              <w:rPr>
                <w:rFonts w:cs="Arial"/>
                <w:szCs w:val="18"/>
              </w:rPr>
            </w:pPr>
          </w:p>
        </w:tc>
        <w:tc>
          <w:tcPr>
            <w:tcW w:w="711" w:type="dxa"/>
            <w:noWrap/>
            <w:hideMark/>
          </w:tcPr>
          <w:p w14:paraId="7EA4812E" w14:textId="77777777" w:rsidR="00FA4EDE" w:rsidRPr="004B3397" w:rsidRDefault="00FA4EDE" w:rsidP="0024290A">
            <w:pPr>
              <w:pStyle w:val="TAC"/>
              <w:keepNext w:val="0"/>
              <w:keepLines w:val="0"/>
              <w:rPr>
                <w:rFonts w:cs="Arial"/>
                <w:szCs w:val="18"/>
              </w:rPr>
            </w:pPr>
          </w:p>
        </w:tc>
        <w:tc>
          <w:tcPr>
            <w:tcW w:w="722" w:type="dxa"/>
            <w:noWrap/>
            <w:hideMark/>
          </w:tcPr>
          <w:p w14:paraId="07FCC8E3" w14:textId="77777777" w:rsidR="00FA4EDE" w:rsidRPr="004B3397" w:rsidRDefault="00FA4EDE" w:rsidP="0024290A">
            <w:pPr>
              <w:pStyle w:val="TAC"/>
              <w:keepNext w:val="0"/>
              <w:keepLines w:val="0"/>
              <w:rPr>
                <w:rFonts w:cs="Arial"/>
                <w:szCs w:val="18"/>
              </w:rPr>
            </w:pPr>
          </w:p>
        </w:tc>
        <w:tc>
          <w:tcPr>
            <w:tcW w:w="711" w:type="dxa"/>
            <w:noWrap/>
            <w:hideMark/>
          </w:tcPr>
          <w:p w14:paraId="07B353A8" w14:textId="77777777" w:rsidR="00FA4EDE" w:rsidRPr="004B3397" w:rsidRDefault="00FA4EDE" w:rsidP="0024290A">
            <w:pPr>
              <w:pStyle w:val="TAC"/>
              <w:keepNext w:val="0"/>
              <w:keepLines w:val="0"/>
              <w:rPr>
                <w:rFonts w:cs="Arial"/>
                <w:szCs w:val="18"/>
              </w:rPr>
            </w:pPr>
          </w:p>
        </w:tc>
        <w:tc>
          <w:tcPr>
            <w:tcW w:w="722" w:type="dxa"/>
            <w:noWrap/>
            <w:hideMark/>
          </w:tcPr>
          <w:p w14:paraId="059D0770" w14:textId="77777777" w:rsidR="00FA4EDE" w:rsidRPr="004B3397" w:rsidRDefault="00FA4EDE" w:rsidP="0024290A">
            <w:pPr>
              <w:pStyle w:val="TAC"/>
              <w:keepNext w:val="0"/>
              <w:keepLines w:val="0"/>
              <w:rPr>
                <w:rFonts w:cs="Arial"/>
                <w:szCs w:val="18"/>
              </w:rPr>
            </w:pPr>
            <w:r w:rsidRPr="004B3397">
              <w:t>0.11</w:t>
            </w:r>
          </w:p>
        </w:tc>
        <w:tc>
          <w:tcPr>
            <w:tcW w:w="711" w:type="dxa"/>
            <w:noWrap/>
            <w:hideMark/>
          </w:tcPr>
          <w:p w14:paraId="7432F806" w14:textId="77777777" w:rsidR="00FA4EDE" w:rsidRPr="004B3397" w:rsidRDefault="00FA4EDE" w:rsidP="0024290A">
            <w:pPr>
              <w:pStyle w:val="TAC"/>
              <w:keepNext w:val="0"/>
              <w:keepLines w:val="0"/>
              <w:rPr>
                <w:rFonts w:cs="Arial"/>
                <w:szCs w:val="18"/>
              </w:rPr>
            </w:pPr>
            <w:r w:rsidRPr="004B3397">
              <w:t>0.51</w:t>
            </w:r>
          </w:p>
        </w:tc>
        <w:tc>
          <w:tcPr>
            <w:tcW w:w="667" w:type="dxa"/>
            <w:noWrap/>
            <w:hideMark/>
          </w:tcPr>
          <w:p w14:paraId="6262020D" w14:textId="77777777" w:rsidR="00FA4EDE" w:rsidRPr="004B3397" w:rsidRDefault="00FA4EDE" w:rsidP="0024290A">
            <w:pPr>
              <w:pStyle w:val="TAC"/>
              <w:keepNext w:val="0"/>
              <w:keepLines w:val="0"/>
              <w:rPr>
                <w:rFonts w:cs="Arial"/>
                <w:szCs w:val="18"/>
              </w:rPr>
            </w:pPr>
          </w:p>
        </w:tc>
        <w:tc>
          <w:tcPr>
            <w:tcW w:w="657" w:type="dxa"/>
            <w:noWrap/>
            <w:hideMark/>
          </w:tcPr>
          <w:p w14:paraId="64F5A0EF" w14:textId="77777777" w:rsidR="00FA4EDE" w:rsidRPr="004B3397" w:rsidRDefault="00FA4EDE" w:rsidP="0024290A">
            <w:pPr>
              <w:pStyle w:val="TAC"/>
              <w:keepNext w:val="0"/>
              <w:keepLines w:val="0"/>
              <w:rPr>
                <w:rFonts w:cs="Arial"/>
                <w:szCs w:val="18"/>
              </w:rPr>
            </w:pPr>
          </w:p>
        </w:tc>
      </w:tr>
      <w:tr w:rsidR="00FA4EDE" w:rsidRPr="004B3397" w14:paraId="3DC904D5" w14:textId="77777777" w:rsidTr="00A11C0E">
        <w:trPr>
          <w:jc w:val="center"/>
        </w:trPr>
        <w:tc>
          <w:tcPr>
            <w:tcW w:w="931" w:type="dxa"/>
            <w:noWrap/>
            <w:hideMark/>
          </w:tcPr>
          <w:p w14:paraId="35351D73" w14:textId="77777777" w:rsidR="00FA4EDE" w:rsidRPr="004B3397" w:rsidRDefault="00FA4EDE" w:rsidP="0024290A">
            <w:pPr>
              <w:pStyle w:val="TAC"/>
              <w:keepNext w:val="0"/>
              <w:keepLines w:val="0"/>
              <w:rPr>
                <w:rFonts w:cs="Arial"/>
                <w:szCs w:val="18"/>
              </w:rPr>
            </w:pPr>
          </w:p>
        </w:tc>
        <w:tc>
          <w:tcPr>
            <w:tcW w:w="1048" w:type="dxa"/>
            <w:noWrap/>
            <w:hideMark/>
          </w:tcPr>
          <w:p w14:paraId="51B7A3C9" w14:textId="77777777" w:rsidR="00FA4EDE" w:rsidRPr="004B3397" w:rsidRDefault="00FA4EDE" w:rsidP="0024290A">
            <w:pPr>
              <w:pStyle w:val="TAC"/>
              <w:keepNext w:val="0"/>
              <w:keepLines w:val="0"/>
              <w:rPr>
                <w:rFonts w:cs="Arial"/>
                <w:szCs w:val="18"/>
              </w:rPr>
            </w:pPr>
          </w:p>
        </w:tc>
        <w:tc>
          <w:tcPr>
            <w:tcW w:w="722" w:type="dxa"/>
            <w:noWrap/>
            <w:hideMark/>
          </w:tcPr>
          <w:p w14:paraId="0D133C26" w14:textId="77777777" w:rsidR="00FA4EDE" w:rsidRPr="004B3397" w:rsidRDefault="00FA4EDE" w:rsidP="0024290A">
            <w:pPr>
              <w:pStyle w:val="TAC"/>
              <w:keepNext w:val="0"/>
              <w:keepLines w:val="0"/>
              <w:rPr>
                <w:rFonts w:cs="Arial"/>
                <w:szCs w:val="18"/>
              </w:rPr>
            </w:pPr>
          </w:p>
        </w:tc>
        <w:tc>
          <w:tcPr>
            <w:tcW w:w="711" w:type="dxa"/>
            <w:noWrap/>
            <w:hideMark/>
          </w:tcPr>
          <w:p w14:paraId="35F74763" w14:textId="77777777" w:rsidR="00FA4EDE" w:rsidRPr="004B3397" w:rsidRDefault="00FA4EDE" w:rsidP="0024290A">
            <w:pPr>
              <w:pStyle w:val="TAC"/>
              <w:keepNext w:val="0"/>
              <w:keepLines w:val="0"/>
              <w:rPr>
                <w:rFonts w:cs="Arial"/>
                <w:szCs w:val="18"/>
              </w:rPr>
            </w:pPr>
          </w:p>
        </w:tc>
        <w:tc>
          <w:tcPr>
            <w:tcW w:w="722" w:type="dxa"/>
            <w:noWrap/>
            <w:hideMark/>
          </w:tcPr>
          <w:p w14:paraId="6A7A62AD" w14:textId="77777777" w:rsidR="00FA4EDE" w:rsidRPr="004B3397" w:rsidRDefault="00FA4EDE" w:rsidP="0024290A">
            <w:pPr>
              <w:pStyle w:val="TAC"/>
              <w:keepNext w:val="0"/>
              <w:keepLines w:val="0"/>
              <w:rPr>
                <w:rFonts w:cs="Arial"/>
                <w:szCs w:val="18"/>
              </w:rPr>
            </w:pPr>
          </w:p>
        </w:tc>
        <w:tc>
          <w:tcPr>
            <w:tcW w:w="711" w:type="dxa"/>
            <w:noWrap/>
            <w:hideMark/>
          </w:tcPr>
          <w:p w14:paraId="74286C26" w14:textId="77777777" w:rsidR="00FA4EDE" w:rsidRPr="004B3397" w:rsidRDefault="00FA4EDE" w:rsidP="0024290A">
            <w:pPr>
              <w:pStyle w:val="TAC"/>
              <w:keepNext w:val="0"/>
              <w:keepLines w:val="0"/>
              <w:rPr>
                <w:rFonts w:cs="Arial"/>
                <w:szCs w:val="18"/>
              </w:rPr>
            </w:pPr>
          </w:p>
        </w:tc>
        <w:tc>
          <w:tcPr>
            <w:tcW w:w="722" w:type="dxa"/>
            <w:noWrap/>
            <w:hideMark/>
          </w:tcPr>
          <w:p w14:paraId="4DC9DDD2" w14:textId="77777777" w:rsidR="00FA4EDE" w:rsidRPr="004B3397" w:rsidRDefault="00FA4EDE" w:rsidP="0024290A">
            <w:pPr>
              <w:pStyle w:val="TAC"/>
              <w:keepNext w:val="0"/>
              <w:keepLines w:val="0"/>
              <w:rPr>
                <w:rFonts w:cs="Arial"/>
                <w:szCs w:val="18"/>
              </w:rPr>
            </w:pPr>
            <w:r w:rsidRPr="004B3397">
              <w:t>0.09</w:t>
            </w:r>
          </w:p>
        </w:tc>
        <w:tc>
          <w:tcPr>
            <w:tcW w:w="711" w:type="dxa"/>
            <w:noWrap/>
            <w:hideMark/>
          </w:tcPr>
          <w:p w14:paraId="544FB068" w14:textId="77777777" w:rsidR="00FA4EDE" w:rsidRPr="004B3397" w:rsidRDefault="00FA4EDE" w:rsidP="0024290A">
            <w:pPr>
              <w:pStyle w:val="TAC"/>
              <w:keepNext w:val="0"/>
              <w:keepLines w:val="0"/>
              <w:rPr>
                <w:rFonts w:cs="Arial"/>
                <w:szCs w:val="18"/>
              </w:rPr>
            </w:pPr>
            <w:r w:rsidRPr="004B3397">
              <w:t>0.49</w:t>
            </w:r>
          </w:p>
        </w:tc>
        <w:tc>
          <w:tcPr>
            <w:tcW w:w="667" w:type="dxa"/>
            <w:noWrap/>
            <w:hideMark/>
          </w:tcPr>
          <w:p w14:paraId="102F6DEF" w14:textId="77777777" w:rsidR="00FA4EDE" w:rsidRPr="004B3397" w:rsidRDefault="00FA4EDE" w:rsidP="0024290A">
            <w:pPr>
              <w:pStyle w:val="TAC"/>
              <w:keepNext w:val="0"/>
              <w:keepLines w:val="0"/>
              <w:rPr>
                <w:rFonts w:cs="Arial"/>
                <w:szCs w:val="18"/>
              </w:rPr>
            </w:pPr>
          </w:p>
        </w:tc>
        <w:tc>
          <w:tcPr>
            <w:tcW w:w="657" w:type="dxa"/>
            <w:noWrap/>
            <w:hideMark/>
          </w:tcPr>
          <w:p w14:paraId="06992FBC" w14:textId="77777777" w:rsidR="00FA4EDE" w:rsidRPr="004B3397" w:rsidRDefault="00FA4EDE" w:rsidP="0024290A">
            <w:pPr>
              <w:pStyle w:val="TAC"/>
              <w:keepNext w:val="0"/>
              <w:keepLines w:val="0"/>
              <w:rPr>
                <w:rFonts w:cs="Arial"/>
                <w:szCs w:val="18"/>
              </w:rPr>
            </w:pPr>
          </w:p>
        </w:tc>
      </w:tr>
      <w:tr w:rsidR="00FA4EDE" w:rsidRPr="004B3397" w14:paraId="2F064C56" w14:textId="77777777" w:rsidTr="00A11C0E">
        <w:trPr>
          <w:jc w:val="center"/>
        </w:trPr>
        <w:tc>
          <w:tcPr>
            <w:tcW w:w="931" w:type="dxa"/>
            <w:noWrap/>
            <w:hideMark/>
          </w:tcPr>
          <w:p w14:paraId="63CB286F" w14:textId="77777777" w:rsidR="00FA4EDE" w:rsidRPr="004B3397" w:rsidRDefault="00FA4EDE" w:rsidP="0024290A">
            <w:pPr>
              <w:pStyle w:val="TAC"/>
              <w:keepNext w:val="0"/>
              <w:keepLines w:val="0"/>
              <w:rPr>
                <w:rFonts w:cs="Arial"/>
                <w:szCs w:val="18"/>
              </w:rPr>
            </w:pPr>
          </w:p>
        </w:tc>
        <w:tc>
          <w:tcPr>
            <w:tcW w:w="1048" w:type="dxa"/>
            <w:noWrap/>
            <w:hideMark/>
          </w:tcPr>
          <w:p w14:paraId="03DB07FD" w14:textId="77777777" w:rsidR="00FA4EDE" w:rsidRPr="004B3397" w:rsidRDefault="00FA4EDE" w:rsidP="0024290A">
            <w:pPr>
              <w:pStyle w:val="TAC"/>
              <w:keepNext w:val="0"/>
              <w:keepLines w:val="0"/>
              <w:rPr>
                <w:rFonts w:cs="Arial"/>
                <w:szCs w:val="18"/>
              </w:rPr>
            </w:pPr>
          </w:p>
        </w:tc>
        <w:tc>
          <w:tcPr>
            <w:tcW w:w="722" w:type="dxa"/>
            <w:noWrap/>
            <w:hideMark/>
          </w:tcPr>
          <w:p w14:paraId="04CE2A57" w14:textId="77777777" w:rsidR="00FA4EDE" w:rsidRPr="004B3397" w:rsidRDefault="00FA4EDE" w:rsidP="0024290A">
            <w:pPr>
              <w:pStyle w:val="TAC"/>
              <w:keepNext w:val="0"/>
              <w:keepLines w:val="0"/>
              <w:rPr>
                <w:rFonts w:cs="Arial"/>
                <w:szCs w:val="18"/>
              </w:rPr>
            </w:pPr>
          </w:p>
        </w:tc>
        <w:tc>
          <w:tcPr>
            <w:tcW w:w="711" w:type="dxa"/>
            <w:noWrap/>
            <w:hideMark/>
          </w:tcPr>
          <w:p w14:paraId="743AEC45" w14:textId="77777777" w:rsidR="00FA4EDE" w:rsidRPr="004B3397" w:rsidRDefault="00FA4EDE" w:rsidP="0024290A">
            <w:pPr>
              <w:pStyle w:val="TAC"/>
              <w:keepNext w:val="0"/>
              <w:keepLines w:val="0"/>
              <w:rPr>
                <w:rFonts w:cs="Arial"/>
                <w:szCs w:val="18"/>
              </w:rPr>
            </w:pPr>
          </w:p>
        </w:tc>
        <w:tc>
          <w:tcPr>
            <w:tcW w:w="722" w:type="dxa"/>
            <w:noWrap/>
            <w:hideMark/>
          </w:tcPr>
          <w:p w14:paraId="13871AC4" w14:textId="77777777" w:rsidR="00FA4EDE" w:rsidRPr="004B3397" w:rsidRDefault="00FA4EDE" w:rsidP="0024290A">
            <w:pPr>
              <w:pStyle w:val="TAC"/>
              <w:keepNext w:val="0"/>
              <w:keepLines w:val="0"/>
              <w:rPr>
                <w:rFonts w:cs="Arial"/>
                <w:szCs w:val="18"/>
              </w:rPr>
            </w:pPr>
          </w:p>
        </w:tc>
        <w:tc>
          <w:tcPr>
            <w:tcW w:w="711" w:type="dxa"/>
            <w:noWrap/>
            <w:hideMark/>
          </w:tcPr>
          <w:p w14:paraId="411A82E1" w14:textId="77777777" w:rsidR="00FA4EDE" w:rsidRPr="004B3397" w:rsidRDefault="00FA4EDE" w:rsidP="0024290A">
            <w:pPr>
              <w:pStyle w:val="TAC"/>
              <w:keepNext w:val="0"/>
              <w:keepLines w:val="0"/>
              <w:rPr>
                <w:rFonts w:cs="Arial"/>
                <w:szCs w:val="18"/>
              </w:rPr>
            </w:pPr>
          </w:p>
        </w:tc>
        <w:tc>
          <w:tcPr>
            <w:tcW w:w="722" w:type="dxa"/>
            <w:noWrap/>
            <w:hideMark/>
          </w:tcPr>
          <w:p w14:paraId="311BDBFD" w14:textId="77777777" w:rsidR="00FA4EDE" w:rsidRPr="004B3397" w:rsidRDefault="00FA4EDE" w:rsidP="0024290A">
            <w:pPr>
              <w:pStyle w:val="TAC"/>
              <w:keepNext w:val="0"/>
              <w:keepLines w:val="0"/>
              <w:rPr>
                <w:rFonts w:cs="Arial"/>
                <w:szCs w:val="18"/>
              </w:rPr>
            </w:pPr>
            <w:r w:rsidRPr="004B3397">
              <w:t>0.13</w:t>
            </w:r>
          </w:p>
        </w:tc>
        <w:tc>
          <w:tcPr>
            <w:tcW w:w="711" w:type="dxa"/>
            <w:noWrap/>
            <w:hideMark/>
          </w:tcPr>
          <w:p w14:paraId="14D3421E" w14:textId="77777777" w:rsidR="00FA4EDE" w:rsidRPr="004B3397" w:rsidRDefault="00FA4EDE" w:rsidP="0024290A">
            <w:pPr>
              <w:pStyle w:val="TAC"/>
              <w:keepNext w:val="0"/>
              <w:keepLines w:val="0"/>
              <w:rPr>
                <w:rFonts w:cs="Arial"/>
                <w:szCs w:val="18"/>
              </w:rPr>
            </w:pPr>
            <w:r w:rsidRPr="004B3397">
              <w:t>0.53</w:t>
            </w:r>
          </w:p>
        </w:tc>
        <w:tc>
          <w:tcPr>
            <w:tcW w:w="667" w:type="dxa"/>
            <w:noWrap/>
            <w:hideMark/>
          </w:tcPr>
          <w:p w14:paraId="079C3E23" w14:textId="77777777" w:rsidR="00FA4EDE" w:rsidRPr="004B3397" w:rsidRDefault="00FA4EDE" w:rsidP="0024290A">
            <w:pPr>
              <w:pStyle w:val="TAC"/>
              <w:keepNext w:val="0"/>
              <w:keepLines w:val="0"/>
              <w:rPr>
                <w:rFonts w:cs="Arial"/>
                <w:szCs w:val="18"/>
              </w:rPr>
            </w:pPr>
          </w:p>
        </w:tc>
        <w:tc>
          <w:tcPr>
            <w:tcW w:w="657" w:type="dxa"/>
            <w:noWrap/>
            <w:hideMark/>
          </w:tcPr>
          <w:p w14:paraId="100871E6" w14:textId="77777777" w:rsidR="00FA4EDE" w:rsidRPr="004B3397" w:rsidRDefault="00FA4EDE" w:rsidP="0024290A">
            <w:pPr>
              <w:pStyle w:val="TAC"/>
              <w:keepNext w:val="0"/>
              <w:keepLines w:val="0"/>
              <w:rPr>
                <w:rFonts w:cs="Arial"/>
                <w:szCs w:val="18"/>
              </w:rPr>
            </w:pPr>
          </w:p>
        </w:tc>
      </w:tr>
      <w:tr w:rsidR="00FA4EDE" w:rsidRPr="004B3397" w14:paraId="5228B95C" w14:textId="77777777" w:rsidTr="00A11C0E">
        <w:trPr>
          <w:jc w:val="center"/>
        </w:trPr>
        <w:tc>
          <w:tcPr>
            <w:tcW w:w="931" w:type="dxa"/>
            <w:noWrap/>
            <w:hideMark/>
          </w:tcPr>
          <w:p w14:paraId="1FAB5988" w14:textId="77777777" w:rsidR="00FA4EDE" w:rsidRPr="004B3397" w:rsidRDefault="00FA4EDE" w:rsidP="0024290A">
            <w:pPr>
              <w:pStyle w:val="TAC"/>
              <w:keepNext w:val="0"/>
              <w:keepLines w:val="0"/>
              <w:rPr>
                <w:rFonts w:cs="Arial"/>
                <w:szCs w:val="18"/>
              </w:rPr>
            </w:pPr>
          </w:p>
        </w:tc>
        <w:tc>
          <w:tcPr>
            <w:tcW w:w="1048" w:type="dxa"/>
            <w:noWrap/>
            <w:hideMark/>
          </w:tcPr>
          <w:p w14:paraId="0B968B87" w14:textId="77777777" w:rsidR="00FA4EDE" w:rsidRPr="004B3397" w:rsidRDefault="00FA4EDE" w:rsidP="0024290A">
            <w:pPr>
              <w:pStyle w:val="TAC"/>
              <w:keepNext w:val="0"/>
              <w:keepLines w:val="0"/>
              <w:rPr>
                <w:rFonts w:cs="Arial"/>
                <w:szCs w:val="18"/>
              </w:rPr>
            </w:pPr>
          </w:p>
        </w:tc>
        <w:tc>
          <w:tcPr>
            <w:tcW w:w="722" w:type="dxa"/>
            <w:noWrap/>
            <w:hideMark/>
          </w:tcPr>
          <w:p w14:paraId="29737AB5" w14:textId="77777777" w:rsidR="00FA4EDE" w:rsidRPr="004B3397" w:rsidRDefault="00FA4EDE" w:rsidP="0024290A">
            <w:pPr>
              <w:pStyle w:val="TAC"/>
              <w:keepNext w:val="0"/>
              <w:keepLines w:val="0"/>
              <w:rPr>
                <w:rFonts w:cs="Arial"/>
                <w:szCs w:val="18"/>
              </w:rPr>
            </w:pPr>
          </w:p>
        </w:tc>
        <w:tc>
          <w:tcPr>
            <w:tcW w:w="711" w:type="dxa"/>
            <w:noWrap/>
            <w:hideMark/>
          </w:tcPr>
          <w:p w14:paraId="4E37423A" w14:textId="77777777" w:rsidR="00FA4EDE" w:rsidRPr="004B3397" w:rsidRDefault="00FA4EDE" w:rsidP="0024290A">
            <w:pPr>
              <w:pStyle w:val="TAC"/>
              <w:keepNext w:val="0"/>
              <w:keepLines w:val="0"/>
              <w:rPr>
                <w:rFonts w:cs="Arial"/>
                <w:szCs w:val="18"/>
              </w:rPr>
            </w:pPr>
          </w:p>
        </w:tc>
        <w:tc>
          <w:tcPr>
            <w:tcW w:w="722" w:type="dxa"/>
            <w:noWrap/>
            <w:hideMark/>
          </w:tcPr>
          <w:p w14:paraId="38F4880F" w14:textId="77777777" w:rsidR="00FA4EDE" w:rsidRPr="004B3397" w:rsidRDefault="00FA4EDE" w:rsidP="0024290A">
            <w:pPr>
              <w:pStyle w:val="TAC"/>
              <w:keepNext w:val="0"/>
              <w:keepLines w:val="0"/>
              <w:rPr>
                <w:rFonts w:cs="Arial"/>
                <w:szCs w:val="18"/>
              </w:rPr>
            </w:pPr>
          </w:p>
        </w:tc>
        <w:tc>
          <w:tcPr>
            <w:tcW w:w="711" w:type="dxa"/>
            <w:noWrap/>
            <w:hideMark/>
          </w:tcPr>
          <w:p w14:paraId="18146AE3" w14:textId="77777777" w:rsidR="00FA4EDE" w:rsidRPr="004B3397" w:rsidRDefault="00FA4EDE" w:rsidP="0024290A">
            <w:pPr>
              <w:pStyle w:val="TAC"/>
              <w:keepNext w:val="0"/>
              <w:keepLines w:val="0"/>
              <w:rPr>
                <w:rFonts w:cs="Arial"/>
                <w:szCs w:val="18"/>
              </w:rPr>
            </w:pPr>
          </w:p>
        </w:tc>
        <w:tc>
          <w:tcPr>
            <w:tcW w:w="722" w:type="dxa"/>
            <w:noWrap/>
            <w:hideMark/>
          </w:tcPr>
          <w:p w14:paraId="62554C39" w14:textId="77777777" w:rsidR="00FA4EDE" w:rsidRPr="004B3397" w:rsidRDefault="00FA4EDE" w:rsidP="0024290A">
            <w:pPr>
              <w:pStyle w:val="TAC"/>
              <w:keepNext w:val="0"/>
              <w:keepLines w:val="0"/>
              <w:rPr>
                <w:rFonts w:cs="Arial"/>
                <w:szCs w:val="18"/>
              </w:rPr>
            </w:pPr>
            <w:r w:rsidRPr="004B3397">
              <w:t>0.09</w:t>
            </w:r>
          </w:p>
        </w:tc>
        <w:tc>
          <w:tcPr>
            <w:tcW w:w="711" w:type="dxa"/>
            <w:noWrap/>
            <w:hideMark/>
          </w:tcPr>
          <w:p w14:paraId="7D5A04AA" w14:textId="77777777" w:rsidR="00FA4EDE" w:rsidRPr="004B3397" w:rsidRDefault="00FA4EDE" w:rsidP="0024290A">
            <w:pPr>
              <w:pStyle w:val="TAC"/>
              <w:keepNext w:val="0"/>
              <w:keepLines w:val="0"/>
              <w:rPr>
                <w:rFonts w:cs="Arial"/>
                <w:szCs w:val="18"/>
              </w:rPr>
            </w:pPr>
            <w:r w:rsidRPr="004B3397">
              <w:t>0.49</w:t>
            </w:r>
          </w:p>
        </w:tc>
        <w:tc>
          <w:tcPr>
            <w:tcW w:w="667" w:type="dxa"/>
            <w:noWrap/>
            <w:hideMark/>
          </w:tcPr>
          <w:p w14:paraId="0171E56C" w14:textId="77777777" w:rsidR="00FA4EDE" w:rsidRPr="004B3397" w:rsidRDefault="00FA4EDE" w:rsidP="0024290A">
            <w:pPr>
              <w:pStyle w:val="TAC"/>
              <w:keepNext w:val="0"/>
              <w:keepLines w:val="0"/>
              <w:rPr>
                <w:rFonts w:cs="Arial"/>
                <w:szCs w:val="18"/>
              </w:rPr>
            </w:pPr>
          </w:p>
        </w:tc>
        <w:tc>
          <w:tcPr>
            <w:tcW w:w="657" w:type="dxa"/>
            <w:noWrap/>
            <w:hideMark/>
          </w:tcPr>
          <w:p w14:paraId="097B16DC" w14:textId="77777777" w:rsidR="00FA4EDE" w:rsidRPr="004B3397" w:rsidRDefault="00FA4EDE" w:rsidP="0024290A">
            <w:pPr>
              <w:pStyle w:val="TAC"/>
              <w:keepNext w:val="0"/>
              <w:keepLines w:val="0"/>
              <w:rPr>
                <w:rFonts w:cs="Arial"/>
                <w:szCs w:val="18"/>
              </w:rPr>
            </w:pPr>
          </w:p>
        </w:tc>
      </w:tr>
      <w:tr w:rsidR="00FA4EDE" w:rsidRPr="004B3397" w14:paraId="26855A83" w14:textId="77777777" w:rsidTr="00A11C0E">
        <w:trPr>
          <w:jc w:val="center"/>
        </w:trPr>
        <w:tc>
          <w:tcPr>
            <w:tcW w:w="931" w:type="dxa"/>
            <w:noWrap/>
            <w:hideMark/>
          </w:tcPr>
          <w:p w14:paraId="7F5BCFAE" w14:textId="77777777" w:rsidR="00FA4EDE" w:rsidRPr="004B3397" w:rsidRDefault="00FA4EDE" w:rsidP="0024290A">
            <w:pPr>
              <w:pStyle w:val="TAC"/>
              <w:keepNext w:val="0"/>
              <w:keepLines w:val="0"/>
              <w:rPr>
                <w:rFonts w:cs="Arial"/>
                <w:szCs w:val="18"/>
              </w:rPr>
            </w:pPr>
          </w:p>
        </w:tc>
        <w:tc>
          <w:tcPr>
            <w:tcW w:w="1048" w:type="dxa"/>
            <w:noWrap/>
            <w:hideMark/>
          </w:tcPr>
          <w:p w14:paraId="003B32DC" w14:textId="77777777" w:rsidR="00FA4EDE" w:rsidRPr="004B3397" w:rsidRDefault="00FA4EDE" w:rsidP="0024290A">
            <w:pPr>
              <w:pStyle w:val="TAC"/>
              <w:keepNext w:val="0"/>
              <w:keepLines w:val="0"/>
              <w:rPr>
                <w:rFonts w:cs="Arial"/>
                <w:szCs w:val="18"/>
              </w:rPr>
            </w:pPr>
          </w:p>
        </w:tc>
        <w:tc>
          <w:tcPr>
            <w:tcW w:w="722" w:type="dxa"/>
            <w:noWrap/>
            <w:hideMark/>
          </w:tcPr>
          <w:p w14:paraId="7A1AE415" w14:textId="77777777" w:rsidR="00FA4EDE" w:rsidRPr="004B3397" w:rsidRDefault="00FA4EDE" w:rsidP="0024290A">
            <w:pPr>
              <w:pStyle w:val="TAC"/>
              <w:keepNext w:val="0"/>
              <w:keepLines w:val="0"/>
              <w:rPr>
                <w:rFonts w:cs="Arial"/>
                <w:szCs w:val="18"/>
              </w:rPr>
            </w:pPr>
          </w:p>
        </w:tc>
        <w:tc>
          <w:tcPr>
            <w:tcW w:w="711" w:type="dxa"/>
            <w:noWrap/>
            <w:hideMark/>
          </w:tcPr>
          <w:p w14:paraId="74ACE261" w14:textId="77777777" w:rsidR="00FA4EDE" w:rsidRPr="004B3397" w:rsidRDefault="00FA4EDE" w:rsidP="0024290A">
            <w:pPr>
              <w:pStyle w:val="TAC"/>
              <w:keepNext w:val="0"/>
              <w:keepLines w:val="0"/>
              <w:rPr>
                <w:rFonts w:cs="Arial"/>
                <w:szCs w:val="18"/>
              </w:rPr>
            </w:pPr>
          </w:p>
        </w:tc>
        <w:tc>
          <w:tcPr>
            <w:tcW w:w="722" w:type="dxa"/>
            <w:noWrap/>
            <w:hideMark/>
          </w:tcPr>
          <w:p w14:paraId="277588EB" w14:textId="77777777" w:rsidR="00FA4EDE" w:rsidRPr="004B3397" w:rsidRDefault="00FA4EDE" w:rsidP="0024290A">
            <w:pPr>
              <w:pStyle w:val="TAC"/>
              <w:keepNext w:val="0"/>
              <w:keepLines w:val="0"/>
              <w:rPr>
                <w:rFonts w:cs="Arial"/>
                <w:szCs w:val="18"/>
              </w:rPr>
            </w:pPr>
          </w:p>
        </w:tc>
        <w:tc>
          <w:tcPr>
            <w:tcW w:w="711" w:type="dxa"/>
            <w:noWrap/>
            <w:hideMark/>
          </w:tcPr>
          <w:p w14:paraId="63126594" w14:textId="77777777" w:rsidR="00FA4EDE" w:rsidRPr="004B3397" w:rsidRDefault="00FA4EDE" w:rsidP="0024290A">
            <w:pPr>
              <w:pStyle w:val="TAC"/>
              <w:keepNext w:val="0"/>
              <w:keepLines w:val="0"/>
              <w:rPr>
                <w:rFonts w:cs="Arial"/>
                <w:szCs w:val="18"/>
              </w:rPr>
            </w:pPr>
          </w:p>
        </w:tc>
        <w:tc>
          <w:tcPr>
            <w:tcW w:w="722" w:type="dxa"/>
            <w:noWrap/>
            <w:hideMark/>
          </w:tcPr>
          <w:p w14:paraId="53CFC02C" w14:textId="77777777" w:rsidR="00FA4EDE" w:rsidRPr="004B3397" w:rsidRDefault="00FA4EDE" w:rsidP="0024290A">
            <w:pPr>
              <w:pStyle w:val="TAC"/>
              <w:keepNext w:val="0"/>
              <w:keepLines w:val="0"/>
              <w:rPr>
                <w:rFonts w:cs="Arial"/>
                <w:szCs w:val="18"/>
              </w:rPr>
            </w:pPr>
            <w:r w:rsidRPr="004B3397">
              <w:t>0.38</w:t>
            </w:r>
          </w:p>
        </w:tc>
        <w:tc>
          <w:tcPr>
            <w:tcW w:w="711" w:type="dxa"/>
            <w:noWrap/>
            <w:hideMark/>
          </w:tcPr>
          <w:p w14:paraId="640C36EB" w14:textId="77777777" w:rsidR="00FA4EDE" w:rsidRPr="004B3397" w:rsidRDefault="00FA4EDE" w:rsidP="0024290A">
            <w:pPr>
              <w:pStyle w:val="TAC"/>
              <w:keepNext w:val="0"/>
              <w:keepLines w:val="0"/>
              <w:rPr>
                <w:rFonts w:cs="Arial"/>
                <w:szCs w:val="18"/>
              </w:rPr>
            </w:pPr>
            <w:r w:rsidRPr="004B3397">
              <w:t>0.58</w:t>
            </w:r>
          </w:p>
        </w:tc>
        <w:tc>
          <w:tcPr>
            <w:tcW w:w="667" w:type="dxa"/>
            <w:noWrap/>
            <w:hideMark/>
          </w:tcPr>
          <w:p w14:paraId="43A3B488" w14:textId="77777777" w:rsidR="00FA4EDE" w:rsidRPr="004B3397" w:rsidRDefault="00FA4EDE" w:rsidP="0024290A">
            <w:pPr>
              <w:pStyle w:val="TAC"/>
              <w:keepNext w:val="0"/>
              <w:keepLines w:val="0"/>
              <w:rPr>
                <w:rFonts w:cs="Arial"/>
                <w:szCs w:val="18"/>
              </w:rPr>
            </w:pPr>
          </w:p>
        </w:tc>
        <w:tc>
          <w:tcPr>
            <w:tcW w:w="657" w:type="dxa"/>
            <w:noWrap/>
            <w:hideMark/>
          </w:tcPr>
          <w:p w14:paraId="7A51931B" w14:textId="77777777" w:rsidR="00FA4EDE" w:rsidRPr="004B3397" w:rsidRDefault="00FA4EDE" w:rsidP="0024290A">
            <w:pPr>
              <w:pStyle w:val="TAC"/>
              <w:keepNext w:val="0"/>
              <w:keepLines w:val="0"/>
              <w:rPr>
                <w:rFonts w:cs="Arial"/>
                <w:szCs w:val="18"/>
              </w:rPr>
            </w:pPr>
          </w:p>
        </w:tc>
      </w:tr>
      <w:tr w:rsidR="00FA4EDE" w:rsidRPr="004B3397" w14:paraId="7B35F74F" w14:textId="77777777" w:rsidTr="00A11C0E">
        <w:trPr>
          <w:jc w:val="center"/>
        </w:trPr>
        <w:tc>
          <w:tcPr>
            <w:tcW w:w="931" w:type="dxa"/>
            <w:noWrap/>
            <w:hideMark/>
          </w:tcPr>
          <w:p w14:paraId="64EE160D" w14:textId="77777777" w:rsidR="00FA4EDE" w:rsidRPr="004B3397" w:rsidRDefault="00FA4EDE" w:rsidP="0024290A">
            <w:pPr>
              <w:pStyle w:val="TAC"/>
              <w:keepNext w:val="0"/>
              <w:keepLines w:val="0"/>
              <w:rPr>
                <w:rFonts w:cs="Arial"/>
                <w:szCs w:val="18"/>
              </w:rPr>
            </w:pPr>
          </w:p>
        </w:tc>
        <w:tc>
          <w:tcPr>
            <w:tcW w:w="1048" w:type="dxa"/>
            <w:noWrap/>
            <w:hideMark/>
          </w:tcPr>
          <w:p w14:paraId="1CD0CEFC" w14:textId="77777777" w:rsidR="00FA4EDE" w:rsidRPr="004B3397" w:rsidRDefault="00FA4EDE" w:rsidP="0024290A">
            <w:pPr>
              <w:pStyle w:val="TAC"/>
              <w:keepNext w:val="0"/>
              <w:keepLines w:val="0"/>
              <w:rPr>
                <w:rFonts w:cs="Arial"/>
                <w:szCs w:val="18"/>
              </w:rPr>
            </w:pPr>
          </w:p>
        </w:tc>
        <w:tc>
          <w:tcPr>
            <w:tcW w:w="722" w:type="dxa"/>
            <w:noWrap/>
            <w:hideMark/>
          </w:tcPr>
          <w:p w14:paraId="11A1605B" w14:textId="77777777" w:rsidR="00FA4EDE" w:rsidRPr="004B3397" w:rsidRDefault="00FA4EDE" w:rsidP="0024290A">
            <w:pPr>
              <w:pStyle w:val="TAC"/>
              <w:keepNext w:val="0"/>
              <w:keepLines w:val="0"/>
              <w:rPr>
                <w:rFonts w:cs="Arial"/>
                <w:szCs w:val="18"/>
              </w:rPr>
            </w:pPr>
          </w:p>
        </w:tc>
        <w:tc>
          <w:tcPr>
            <w:tcW w:w="711" w:type="dxa"/>
            <w:noWrap/>
            <w:hideMark/>
          </w:tcPr>
          <w:p w14:paraId="76FA4F7C" w14:textId="77777777" w:rsidR="00FA4EDE" w:rsidRPr="004B3397" w:rsidRDefault="00FA4EDE" w:rsidP="0024290A">
            <w:pPr>
              <w:pStyle w:val="TAC"/>
              <w:keepNext w:val="0"/>
              <w:keepLines w:val="0"/>
              <w:rPr>
                <w:rFonts w:cs="Arial"/>
                <w:szCs w:val="18"/>
              </w:rPr>
            </w:pPr>
          </w:p>
        </w:tc>
        <w:tc>
          <w:tcPr>
            <w:tcW w:w="722" w:type="dxa"/>
            <w:noWrap/>
            <w:hideMark/>
          </w:tcPr>
          <w:p w14:paraId="7BC82C5F" w14:textId="77777777" w:rsidR="00FA4EDE" w:rsidRPr="004B3397" w:rsidRDefault="00FA4EDE" w:rsidP="0024290A">
            <w:pPr>
              <w:pStyle w:val="TAC"/>
              <w:keepNext w:val="0"/>
              <w:keepLines w:val="0"/>
              <w:rPr>
                <w:rFonts w:cs="Arial"/>
                <w:szCs w:val="18"/>
              </w:rPr>
            </w:pPr>
          </w:p>
        </w:tc>
        <w:tc>
          <w:tcPr>
            <w:tcW w:w="711" w:type="dxa"/>
            <w:noWrap/>
            <w:hideMark/>
          </w:tcPr>
          <w:p w14:paraId="495B411B" w14:textId="77777777" w:rsidR="00FA4EDE" w:rsidRPr="004B3397" w:rsidRDefault="00FA4EDE" w:rsidP="0024290A">
            <w:pPr>
              <w:pStyle w:val="TAC"/>
              <w:keepNext w:val="0"/>
              <w:keepLines w:val="0"/>
              <w:rPr>
                <w:rFonts w:cs="Arial"/>
                <w:szCs w:val="18"/>
              </w:rPr>
            </w:pPr>
          </w:p>
        </w:tc>
        <w:tc>
          <w:tcPr>
            <w:tcW w:w="722" w:type="dxa"/>
            <w:noWrap/>
            <w:hideMark/>
          </w:tcPr>
          <w:p w14:paraId="4CDD87BE" w14:textId="77777777" w:rsidR="00FA4EDE" w:rsidRPr="004B3397" w:rsidRDefault="00FA4EDE" w:rsidP="0024290A">
            <w:pPr>
              <w:pStyle w:val="TAC"/>
              <w:keepNext w:val="0"/>
              <w:keepLines w:val="0"/>
              <w:rPr>
                <w:rFonts w:cs="Arial"/>
                <w:szCs w:val="18"/>
              </w:rPr>
            </w:pPr>
            <w:r w:rsidRPr="004B3397">
              <w:t>0.78</w:t>
            </w:r>
          </w:p>
        </w:tc>
        <w:tc>
          <w:tcPr>
            <w:tcW w:w="711" w:type="dxa"/>
            <w:noWrap/>
            <w:hideMark/>
          </w:tcPr>
          <w:p w14:paraId="69AD632E" w14:textId="77777777" w:rsidR="00FA4EDE" w:rsidRPr="004B3397" w:rsidRDefault="00FA4EDE" w:rsidP="0024290A">
            <w:pPr>
              <w:pStyle w:val="TAC"/>
              <w:keepNext w:val="0"/>
              <w:keepLines w:val="0"/>
              <w:rPr>
                <w:rFonts w:cs="Arial"/>
                <w:szCs w:val="18"/>
              </w:rPr>
            </w:pPr>
            <w:r w:rsidRPr="004B3397">
              <w:t>0.98</w:t>
            </w:r>
          </w:p>
        </w:tc>
        <w:tc>
          <w:tcPr>
            <w:tcW w:w="667" w:type="dxa"/>
            <w:noWrap/>
            <w:hideMark/>
          </w:tcPr>
          <w:p w14:paraId="3BC2CFC7" w14:textId="77777777" w:rsidR="00FA4EDE" w:rsidRPr="004B3397" w:rsidRDefault="00FA4EDE" w:rsidP="0024290A">
            <w:pPr>
              <w:pStyle w:val="TAC"/>
              <w:keepNext w:val="0"/>
              <w:keepLines w:val="0"/>
              <w:rPr>
                <w:rFonts w:cs="Arial"/>
                <w:szCs w:val="18"/>
              </w:rPr>
            </w:pPr>
          </w:p>
        </w:tc>
        <w:tc>
          <w:tcPr>
            <w:tcW w:w="657" w:type="dxa"/>
            <w:noWrap/>
            <w:hideMark/>
          </w:tcPr>
          <w:p w14:paraId="3BA9C6A2" w14:textId="77777777" w:rsidR="00FA4EDE" w:rsidRPr="004B3397" w:rsidRDefault="00FA4EDE" w:rsidP="0024290A">
            <w:pPr>
              <w:pStyle w:val="TAC"/>
              <w:keepNext w:val="0"/>
              <w:keepLines w:val="0"/>
              <w:rPr>
                <w:rFonts w:cs="Arial"/>
                <w:szCs w:val="18"/>
              </w:rPr>
            </w:pPr>
          </w:p>
        </w:tc>
      </w:tr>
    </w:tbl>
    <w:p w14:paraId="03C17572" w14:textId="53DA15F1" w:rsidR="0024290A" w:rsidRPr="004B3397" w:rsidRDefault="0024290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1"/>
        <w:gridCol w:w="1048"/>
        <w:gridCol w:w="722"/>
        <w:gridCol w:w="711"/>
        <w:gridCol w:w="722"/>
        <w:gridCol w:w="711"/>
        <w:gridCol w:w="722"/>
        <w:gridCol w:w="711"/>
      </w:tblGrid>
      <w:tr w:rsidR="00FA4EDE" w:rsidRPr="004B3397" w14:paraId="569E5B87" w14:textId="77777777" w:rsidTr="00A11C0E">
        <w:trPr>
          <w:jc w:val="center"/>
        </w:trPr>
        <w:tc>
          <w:tcPr>
            <w:tcW w:w="931" w:type="dxa"/>
            <w:vAlign w:val="center"/>
            <w:hideMark/>
          </w:tcPr>
          <w:p w14:paraId="5C9CCD89" w14:textId="5369251C" w:rsidR="00FA4EDE" w:rsidRPr="004B3397" w:rsidRDefault="00FA4EDE" w:rsidP="0024290A">
            <w:pPr>
              <w:pStyle w:val="TAH"/>
              <w:keepNext w:val="0"/>
              <w:keepLines w:val="0"/>
            </w:pPr>
            <w:r w:rsidRPr="004B3397">
              <w:t>Lower</w:t>
            </w:r>
          </w:p>
        </w:tc>
        <w:tc>
          <w:tcPr>
            <w:tcW w:w="1048" w:type="dxa"/>
            <w:vAlign w:val="center"/>
            <w:hideMark/>
          </w:tcPr>
          <w:p w14:paraId="0685DCDD" w14:textId="77777777" w:rsidR="00FA4EDE" w:rsidRPr="004B3397" w:rsidRDefault="00FA4EDE" w:rsidP="0024290A">
            <w:pPr>
              <w:pStyle w:val="TAH"/>
              <w:keepNext w:val="0"/>
              <w:keepLines w:val="0"/>
            </w:pPr>
            <w:r w:rsidRPr="004B3397">
              <w:t>Upper</w:t>
            </w:r>
          </w:p>
        </w:tc>
        <w:tc>
          <w:tcPr>
            <w:tcW w:w="722" w:type="dxa"/>
            <w:vAlign w:val="center"/>
            <w:hideMark/>
          </w:tcPr>
          <w:p w14:paraId="5876ABED" w14:textId="77777777" w:rsidR="00FA4EDE" w:rsidRPr="004B3397" w:rsidRDefault="00FA4EDE" w:rsidP="0024290A">
            <w:pPr>
              <w:pStyle w:val="TAH"/>
              <w:keepNext w:val="0"/>
              <w:keepLines w:val="0"/>
            </w:pPr>
            <w:r w:rsidRPr="004B3397">
              <w:t>Lower</w:t>
            </w:r>
          </w:p>
        </w:tc>
        <w:tc>
          <w:tcPr>
            <w:tcW w:w="711" w:type="dxa"/>
            <w:vAlign w:val="center"/>
            <w:hideMark/>
          </w:tcPr>
          <w:p w14:paraId="5BAE924A" w14:textId="77777777" w:rsidR="00FA4EDE" w:rsidRPr="004B3397" w:rsidRDefault="00FA4EDE" w:rsidP="0024290A">
            <w:pPr>
              <w:pStyle w:val="TAH"/>
              <w:keepNext w:val="0"/>
              <w:keepLines w:val="0"/>
            </w:pPr>
            <w:r w:rsidRPr="004B3397">
              <w:t>Upper</w:t>
            </w:r>
          </w:p>
        </w:tc>
        <w:tc>
          <w:tcPr>
            <w:tcW w:w="722" w:type="dxa"/>
            <w:vAlign w:val="center"/>
            <w:hideMark/>
          </w:tcPr>
          <w:p w14:paraId="532F1000" w14:textId="77777777" w:rsidR="00FA4EDE" w:rsidRPr="004B3397" w:rsidRDefault="00FA4EDE" w:rsidP="0024290A">
            <w:pPr>
              <w:pStyle w:val="TAH"/>
              <w:keepNext w:val="0"/>
              <w:keepLines w:val="0"/>
            </w:pPr>
            <w:r w:rsidRPr="004B3397">
              <w:t>Lower</w:t>
            </w:r>
          </w:p>
        </w:tc>
        <w:tc>
          <w:tcPr>
            <w:tcW w:w="711" w:type="dxa"/>
            <w:vAlign w:val="center"/>
            <w:hideMark/>
          </w:tcPr>
          <w:p w14:paraId="4F85B826" w14:textId="77777777" w:rsidR="00FA4EDE" w:rsidRPr="004B3397" w:rsidRDefault="00FA4EDE" w:rsidP="0024290A">
            <w:pPr>
              <w:pStyle w:val="TAH"/>
              <w:keepNext w:val="0"/>
              <w:keepLines w:val="0"/>
            </w:pPr>
            <w:r w:rsidRPr="004B3397">
              <w:t>Upper</w:t>
            </w:r>
          </w:p>
        </w:tc>
        <w:tc>
          <w:tcPr>
            <w:tcW w:w="722" w:type="dxa"/>
            <w:vAlign w:val="center"/>
            <w:hideMark/>
          </w:tcPr>
          <w:p w14:paraId="57F67613" w14:textId="77777777" w:rsidR="00FA4EDE" w:rsidRPr="004B3397" w:rsidRDefault="00FA4EDE" w:rsidP="0024290A">
            <w:pPr>
              <w:pStyle w:val="TAH"/>
              <w:keepNext w:val="0"/>
              <w:keepLines w:val="0"/>
            </w:pPr>
            <w:r w:rsidRPr="004B3397">
              <w:t>Lower</w:t>
            </w:r>
          </w:p>
        </w:tc>
        <w:tc>
          <w:tcPr>
            <w:tcW w:w="711" w:type="dxa"/>
            <w:vAlign w:val="center"/>
            <w:hideMark/>
          </w:tcPr>
          <w:p w14:paraId="251CA2CD" w14:textId="77777777" w:rsidR="00FA4EDE" w:rsidRPr="004B3397" w:rsidRDefault="00FA4EDE" w:rsidP="0024290A">
            <w:pPr>
              <w:pStyle w:val="TAH"/>
              <w:keepNext w:val="0"/>
              <w:keepLines w:val="0"/>
            </w:pPr>
            <w:r w:rsidRPr="004B3397">
              <w:t>Upper</w:t>
            </w:r>
          </w:p>
        </w:tc>
      </w:tr>
      <w:tr w:rsidR="00FA4EDE" w:rsidRPr="004B3397" w14:paraId="7A767019" w14:textId="77777777" w:rsidTr="00A11C0E">
        <w:trPr>
          <w:jc w:val="center"/>
        </w:trPr>
        <w:tc>
          <w:tcPr>
            <w:tcW w:w="1979" w:type="dxa"/>
            <w:gridSpan w:val="2"/>
            <w:vAlign w:val="center"/>
          </w:tcPr>
          <w:p w14:paraId="142A27B5" w14:textId="3BEC4825" w:rsidR="00FA4EDE" w:rsidRPr="004B3397" w:rsidRDefault="00FA4EDE" w:rsidP="0024290A">
            <w:pPr>
              <w:pStyle w:val="TAH"/>
              <w:keepNext w:val="0"/>
              <w:keepLines w:val="0"/>
            </w:pPr>
            <w:r w:rsidRPr="004B3397">
              <w:t>2132.5</w:t>
            </w:r>
            <w:r w:rsidR="002A2300" w:rsidRPr="004B3397">
              <w:t xml:space="preserve"> </w:t>
            </w:r>
            <w:r w:rsidRPr="004B3397">
              <w:t>MHz</w:t>
            </w:r>
          </w:p>
        </w:tc>
        <w:tc>
          <w:tcPr>
            <w:tcW w:w="1433" w:type="dxa"/>
            <w:gridSpan w:val="2"/>
            <w:vAlign w:val="center"/>
          </w:tcPr>
          <w:p w14:paraId="3042002E" w14:textId="63597ED7" w:rsidR="00FA4EDE" w:rsidRPr="004B3397" w:rsidRDefault="00FA4EDE" w:rsidP="0024290A">
            <w:pPr>
              <w:pStyle w:val="TAH"/>
              <w:keepNext w:val="0"/>
              <w:keepLines w:val="0"/>
            </w:pPr>
            <w:r w:rsidRPr="004B3397">
              <w:t>2450</w:t>
            </w:r>
            <w:r w:rsidR="002A2300" w:rsidRPr="004B3397">
              <w:t xml:space="preserve"> </w:t>
            </w:r>
            <w:r w:rsidRPr="004B3397">
              <w:t>MHz</w:t>
            </w:r>
          </w:p>
        </w:tc>
        <w:tc>
          <w:tcPr>
            <w:tcW w:w="1433" w:type="dxa"/>
            <w:gridSpan w:val="2"/>
            <w:vAlign w:val="center"/>
          </w:tcPr>
          <w:p w14:paraId="6F0DABBE" w14:textId="448D807A" w:rsidR="00FA4EDE" w:rsidRPr="004B3397" w:rsidRDefault="00FA4EDE" w:rsidP="0024290A">
            <w:pPr>
              <w:pStyle w:val="TAH"/>
              <w:keepNext w:val="0"/>
              <w:keepLines w:val="0"/>
            </w:pPr>
            <w:r w:rsidRPr="004B3397">
              <w:t>3600</w:t>
            </w:r>
            <w:r w:rsidR="002A2300" w:rsidRPr="004B3397">
              <w:t xml:space="preserve"> </w:t>
            </w:r>
            <w:r w:rsidRPr="004B3397">
              <w:t>MHz</w:t>
            </w:r>
          </w:p>
        </w:tc>
        <w:tc>
          <w:tcPr>
            <w:tcW w:w="1433" w:type="dxa"/>
            <w:gridSpan w:val="2"/>
            <w:vAlign w:val="center"/>
          </w:tcPr>
          <w:p w14:paraId="7A82795A" w14:textId="5F35CE7F" w:rsidR="00FA4EDE" w:rsidRPr="004B3397" w:rsidRDefault="00FA4EDE" w:rsidP="0024290A">
            <w:pPr>
              <w:pStyle w:val="TAH"/>
              <w:keepNext w:val="0"/>
              <w:keepLines w:val="0"/>
            </w:pPr>
            <w:r w:rsidRPr="004B3397">
              <w:t>4700</w:t>
            </w:r>
            <w:r w:rsidR="002A2300" w:rsidRPr="004B3397">
              <w:t xml:space="preserve"> </w:t>
            </w:r>
            <w:r w:rsidRPr="004B3397">
              <w:t>MHz</w:t>
            </w:r>
          </w:p>
        </w:tc>
      </w:tr>
      <w:tr w:rsidR="00FA4EDE" w:rsidRPr="004B3397" w14:paraId="5BC7E95D" w14:textId="77777777" w:rsidTr="00A11C0E">
        <w:trPr>
          <w:jc w:val="center"/>
        </w:trPr>
        <w:tc>
          <w:tcPr>
            <w:tcW w:w="931" w:type="dxa"/>
            <w:noWrap/>
            <w:hideMark/>
          </w:tcPr>
          <w:p w14:paraId="2CB75968" w14:textId="77777777" w:rsidR="00FA4EDE" w:rsidRPr="004B3397" w:rsidRDefault="00FA4EDE" w:rsidP="0024290A">
            <w:pPr>
              <w:pStyle w:val="TAC"/>
              <w:keepNext w:val="0"/>
              <w:keepLines w:val="0"/>
              <w:rPr>
                <w:rFonts w:cs="Arial"/>
                <w:szCs w:val="18"/>
              </w:rPr>
            </w:pPr>
            <w:r w:rsidRPr="004B3397">
              <w:t>0.90</w:t>
            </w:r>
          </w:p>
        </w:tc>
        <w:tc>
          <w:tcPr>
            <w:tcW w:w="1048" w:type="dxa"/>
            <w:noWrap/>
            <w:hideMark/>
          </w:tcPr>
          <w:p w14:paraId="10EDBB08"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0B2CE9FE" w14:textId="77777777" w:rsidR="00FA4EDE" w:rsidRPr="004B3397" w:rsidRDefault="00FA4EDE" w:rsidP="0024290A">
            <w:pPr>
              <w:pStyle w:val="TAC"/>
              <w:keepNext w:val="0"/>
              <w:keepLines w:val="0"/>
              <w:rPr>
                <w:rFonts w:cs="Arial"/>
                <w:szCs w:val="18"/>
              </w:rPr>
            </w:pPr>
            <w:r w:rsidRPr="004B3397">
              <w:t>0.90</w:t>
            </w:r>
          </w:p>
        </w:tc>
        <w:tc>
          <w:tcPr>
            <w:tcW w:w="711" w:type="dxa"/>
            <w:noWrap/>
            <w:hideMark/>
          </w:tcPr>
          <w:p w14:paraId="55195EB5"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495330C0" w14:textId="77777777" w:rsidR="00FA4EDE" w:rsidRPr="004B3397" w:rsidRDefault="00FA4EDE" w:rsidP="0024290A">
            <w:pPr>
              <w:pStyle w:val="TAC"/>
              <w:keepNext w:val="0"/>
              <w:keepLines w:val="0"/>
              <w:rPr>
                <w:rFonts w:cs="Arial"/>
                <w:szCs w:val="18"/>
              </w:rPr>
            </w:pPr>
            <w:r w:rsidRPr="004B3397">
              <w:t>0.90</w:t>
            </w:r>
          </w:p>
        </w:tc>
        <w:tc>
          <w:tcPr>
            <w:tcW w:w="711" w:type="dxa"/>
            <w:noWrap/>
            <w:hideMark/>
          </w:tcPr>
          <w:p w14:paraId="17821E47"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75D04C2D" w14:textId="77777777" w:rsidR="00FA4EDE" w:rsidRPr="004B3397" w:rsidRDefault="00FA4EDE" w:rsidP="0024290A">
            <w:pPr>
              <w:pStyle w:val="TAC"/>
              <w:keepNext w:val="0"/>
              <w:keepLines w:val="0"/>
              <w:rPr>
                <w:rFonts w:cs="Arial"/>
                <w:szCs w:val="18"/>
              </w:rPr>
            </w:pPr>
            <w:r w:rsidRPr="004B3397">
              <w:t>0.90</w:t>
            </w:r>
          </w:p>
        </w:tc>
        <w:tc>
          <w:tcPr>
            <w:tcW w:w="711" w:type="dxa"/>
            <w:noWrap/>
            <w:hideMark/>
          </w:tcPr>
          <w:p w14:paraId="53075800" w14:textId="77777777" w:rsidR="00FA4EDE" w:rsidRPr="004B3397" w:rsidRDefault="00FA4EDE" w:rsidP="0024290A">
            <w:pPr>
              <w:pStyle w:val="TAC"/>
              <w:keepNext w:val="0"/>
              <w:keepLines w:val="0"/>
              <w:rPr>
                <w:rFonts w:cs="Arial"/>
                <w:szCs w:val="18"/>
              </w:rPr>
            </w:pPr>
            <w:r w:rsidRPr="004B3397">
              <w:t>1.00</w:t>
            </w:r>
          </w:p>
        </w:tc>
      </w:tr>
      <w:tr w:rsidR="00FA4EDE" w:rsidRPr="004B3397" w14:paraId="7429C5D2" w14:textId="77777777" w:rsidTr="00A11C0E">
        <w:trPr>
          <w:jc w:val="center"/>
        </w:trPr>
        <w:tc>
          <w:tcPr>
            <w:tcW w:w="931" w:type="dxa"/>
            <w:noWrap/>
            <w:hideMark/>
          </w:tcPr>
          <w:p w14:paraId="1F508E2C" w14:textId="77777777" w:rsidR="00FA4EDE" w:rsidRPr="004B3397" w:rsidRDefault="00FA4EDE" w:rsidP="0024290A">
            <w:pPr>
              <w:pStyle w:val="TAC"/>
              <w:keepNext w:val="0"/>
              <w:keepLines w:val="0"/>
              <w:rPr>
                <w:rFonts w:cs="Arial"/>
                <w:szCs w:val="18"/>
              </w:rPr>
            </w:pPr>
            <w:r w:rsidRPr="004B3397">
              <w:t>0.89</w:t>
            </w:r>
          </w:p>
        </w:tc>
        <w:tc>
          <w:tcPr>
            <w:tcW w:w="1048" w:type="dxa"/>
            <w:noWrap/>
            <w:hideMark/>
          </w:tcPr>
          <w:p w14:paraId="706AEB59"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50D3AC78" w14:textId="77777777" w:rsidR="00FA4EDE" w:rsidRPr="004B3397" w:rsidRDefault="00FA4EDE" w:rsidP="0024290A">
            <w:pPr>
              <w:pStyle w:val="TAC"/>
              <w:keepNext w:val="0"/>
              <w:keepLines w:val="0"/>
              <w:rPr>
                <w:rFonts w:cs="Arial"/>
                <w:szCs w:val="18"/>
              </w:rPr>
            </w:pPr>
            <w:r w:rsidRPr="004B3397">
              <w:t>0.89</w:t>
            </w:r>
          </w:p>
        </w:tc>
        <w:tc>
          <w:tcPr>
            <w:tcW w:w="711" w:type="dxa"/>
            <w:noWrap/>
            <w:hideMark/>
          </w:tcPr>
          <w:p w14:paraId="638C4A3D"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1808ED6A" w14:textId="77777777" w:rsidR="00FA4EDE" w:rsidRPr="004B3397" w:rsidRDefault="00FA4EDE" w:rsidP="0024290A">
            <w:pPr>
              <w:pStyle w:val="TAC"/>
              <w:keepNext w:val="0"/>
              <w:keepLines w:val="0"/>
              <w:rPr>
                <w:rFonts w:cs="Arial"/>
                <w:szCs w:val="18"/>
              </w:rPr>
            </w:pPr>
            <w:r w:rsidRPr="004B3397">
              <w:t>0.88</w:t>
            </w:r>
          </w:p>
        </w:tc>
        <w:tc>
          <w:tcPr>
            <w:tcW w:w="711" w:type="dxa"/>
            <w:noWrap/>
            <w:hideMark/>
          </w:tcPr>
          <w:p w14:paraId="2988BA86"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7D68774D" w14:textId="77777777" w:rsidR="00FA4EDE" w:rsidRPr="004B3397" w:rsidRDefault="00FA4EDE" w:rsidP="0024290A">
            <w:pPr>
              <w:pStyle w:val="TAC"/>
              <w:keepNext w:val="0"/>
              <w:keepLines w:val="0"/>
              <w:rPr>
                <w:rFonts w:cs="Arial"/>
                <w:szCs w:val="18"/>
              </w:rPr>
            </w:pPr>
            <w:r w:rsidRPr="004B3397">
              <w:t>0.88</w:t>
            </w:r>
          </w:p>
        </w:tc>
        <w:tc>
          <w:tcPr>
            <w:tcW w:w="711" w:type="dxa"/>
            <w:noWrap/>
            <w:hideMark/>
          </w:tcPr>
          <w:p w14:paraId="2BB5AFE6" w14:textId="77777777" w:rsidR="00FA4EDE" w:rsidRPr="004B3397" w:rsidRDefault="00FA4EDE" w:rsidP="0024290A">
            <w:pPr>
              <w:pStyle w:val="TAC"/>
              <w:keepNext w:val="0"/>
              <w:keepLines w:val="0"/>
              <w:rPr>
                <w:rFonts w:cs="Arial"/>
                <w:szCs w:val="18"/>
              </w:rPr>
            </w:pPr>
            <w:r w:rsidRPr="004B3397">
              <w:t>1.00</w:t>
            </w:r>
          </w:p>
        </w:tc>
      </w:tr>
      <w:tr w:rsidR="00FA4EDE" w:rsidRPr="004B3397" w14:paraId="76C23FE8" w14:textId="77777777" w:rsidTr="00A11C0E">
        <w:trPr>
          <w:jc w:val="center"/>
        </w:trPr>
        <w:tc>
          <w:tcPr>
            <w:tcW w:w="931" w:type="dxa"/>
            <w:noWrap/>
            <w:hideMark/>
          </w:tcPr>
          <w:p w14:paraId="0196FD22" w14:textId="77777777" w:rsidR="00FA4EDE" w:rsidRPr="004B3397" w:rsidRDefault="00FA4EDE" w:rsidP="0024290A">
            <w:pPr>
              <w:pStyle w:val="TAC"/>
              <w:keepNext w:val="0"/>
              <w:keepLines w:val="0"/>
              <w:rPr>
                <w:rFonts w:cs="Arial"/>
                <w:szCs w:val="18"/>
              </w:rPr>
            </w:pPr>
            <w:r w:rsidRPr="004B3397">
              <w:t>0.86</w:t>
            </w:r>
          </w:p>
        </w:tc>
        <w:tc>
          <w:tcPr>
            <w:tcW w:w="1048" w:type="dxa"/>
            <w:noWrap/>
            <w:hideMark/>
          </w:tcPr>
          <w:p w14:paraId="1879ADF0"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0F128697" w14:textId="77777777" w:rsidR="00FA4EDE" w:rsidRPr="004B3397" w:rsidRDefault="00FA4EDE" w:rsidP="0024290A">
            <w:pPr>
              <w:pStyle w:val="TAC"/>
              <w:keepNext w:val="0"/>
              <w:keepLines w:val="0"/>
              <w:rPr>
                <w:rFonts w:cs="Arial"/>
                <w:szCs w:val="18"/>
              </w:rPr>
            </w:pPr>
            <w:r w:rsidRPr="004B3397">
              <w:t>0.85</w:t>
            </w:r>
          </w:p>
        </w:tc>
        <w:tc>
          <w:tcPr>
            <w:tcW w:w="711" w:type="dxa"/>
            <w:noWrap/>
            <w:hideMark/>
          </w:tcPr>
          <w:p w14:paraId="54C208E3"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32DBCD3C" w14:textId="77777777" w:rsidR="00FA4EDE" w:rsidRPr="004B3397" w:rsidRDefault="00FA4EDE" w:rsidP="0024290A">
            <w:pPr>
              <w:pStyle w:val="TAC"/>
              <w:keepNext w:val="0"/>
              <w:keepLines w:val="0"/>
              <w:rPr>
                <w:rFonts w:cs="Arial"/>
                <w:szCs w:val="18"/>
              </w:rPr>
            </w:pPr>
            <w:r w:rsidRPr="004B3397">
              <w:t>0.85</w:t>
            </w:r>
          </w:p>
        </w:tc>
        <w:tc>
          <w:tcPr>
            <w:tcW w:w="711" w:type="dxa"/>
            <w:noWrap/>
            <w:hideMark/>
          </w:tcPr>
          <w:p w14:paraId="355D5402"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586CA911" w14:textId="77777777" w:rsidR="00FA4EDE" w:rsidRPr="004B3397" w:rsidRDefault="00FA4EDE" w:rsidP="0024290A">
            <w:pPr>
              <w:pStyle w:val="TAC"/>
              <w:keepNext w:val="0"/>
              <w:keepLines w:val="0"/>
              <w:rPr>
                <w:rFonts w:cs="Arial"/>
                <w:szCs w:val="18"/>
              </w:rPr>
            </w:pPr>
            <w:r w:rsidRPr="004B3397">
              <w:t>0.84</w:t>
            </w:r>
          </w:p>
        </w:tc>
        <w:tc>
          <w:tcPr>
            <w:tcW w:w="711" w:type="dxa"/>
            <w:noWrap/>
            <w:hideMark/>
          </w:tcPr>
          <w:p w14:paraId="5B9ED0EF" w14:textId="77777777" w:rsidR="00FA4EDE" w:rsidRPr="004B3397" w:rsidRDefault="00FA4EDE" w:rsidP="0024290A">
            <w:pPr>
              <w:pStyle w:val="TAC"/>
              <w:keepNext w:val="0"/>
              <w:keepLines w:val="0"/>
              <w:rPr>
                <w:rFonts w:cs="Arial"/>
                <w:szCs w:val="18"/>
              </w:rPr>
            </w:pPr>
            <w:r w:rsidRPr="004B3397">
              <w:t>1.00</w:t>
            </w:r>
          </w:p>
        </w:tc>
      </w:tr>
      <w:tr w:rsidR="00FA4EDE" w:rsidRPr="004B3397" w14:paraId="2AB1D2F7" w14:textId="77777777" w:rsidTr="00A11C0E">
        <w:trPr>
          <w:jc w:val="center"/>
        </w:trPr>
        <w:tc>
          <w:tcPr>
            <w:tcW w:w="931" w:type="dxa"/>
            <w:noWrap/>
            <w:hideMark/>
          </w:tcPr>
          <w:p w14:paraId="151A9461" w14:textId="77777777" w:rsidR="00FA4EDE" w:rsidRPr="004B3397" w:rsidRDefault="00FA4EDE" w:rsidP="0024290A">
            <w:pPr>
              <w:pStyle w:val="TAC"/>
              <w:keepNext w:val="0"/>
              <w:keepLines w:val="0"/>
              <w:rPr>
                <w:rFonts w:cs="Arial"/>
                <w:szCs w:val="18"/>
              </w:rPr>
            </w:pPr>
            <w:r w:rsidRPr="004B3397">
              <w:t>0.83</w:t>
            </w:r>
          </w:p>
        </w:tc>
        <w:tc>
          <w:tcPr>
            <w:tcW w:w="1048" w:type="dxa"/>
            <w:noWrap/>
            <w:hideMark/>
          </w:tcPr>
          <w:p w14:paraId="37BB12B3"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1EC91F1E" w14:textId="77777777" w:rsidR="00FA4EDE" w:rsidRPr="004B3397" w:rsidRDefault="00FA4EDE" w:rsidP="0024290A">
            <w:pPr>
              <w:pStyle w:val="TAC"/>
              <w:keepNext w:val="0"/>
              <w:keepLines w:val="0"/>
              <w:rPr>
                <w:rFonts w:cs="Arial"/>
                <w:szCs w:val="18"/>
              </w:rPr>
            </w:pPr>
            <w:r w:rsidRPr="004B3397">
              <w:t>0.81</w:t>
            </w:r>
          </w:p>
        </w:tc>
        <w:tc>
          <w:tcPr>
            <w:tcW w:w="711" w:type="dxa"/>
            <w:noWrap/>
            <w:hideMark/>
          </w:tcPr>
          <w:p w14:paraId="24BB7D52"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47C367D7" w14:textId="77777777" w:rsidR="00FA4EDE" w:rsidRPr="004B3397" w:rsidRDefault="00FA4EDE" w:rsidP="0024290A">
            <w:pPr>
              <w:pStyle w:val="TAC"/>
              <w:keepNext w:val="0"/>
              <w:keepLines w:val="0"/>
              <w:rPr>
                <w:rFonts w:cs="Arial"/>
                <w:szCs w:val="18"/>
              </w:rPr>
            </w:pPr>
            <w:r w:rsidRPr="004B3397">
              <w:t>0.80</w:t>
            </w:r>
          </w:p>
        </w:tc>
        <w:tc>
          <w:tcPr>
            <w:tcW w:w="711" w:type="dxa"/>
            <w:noWrap/>
            <w:hideMark/>
          </w:tcPr>
          <w:p w14:paraId="2E736DA9"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1D42BBF9" w14:textId="77777777" w:rsidR="00FA4EDE" w:rsidRPr="004B3397" w:rsidRDefault="00FA4EDE" w:rsidP="0024290A">
            <w:pPr>
              <w:pStyle w:val="TAC"/>
              <w:keepNext w:val="0"/>
              <w:keepLines w:val="0"/>
              <w:rPr>
                <w:rFonts w:cs="Arial"/>
                <w:szCs w:val="18"/>
              </w:rPr>
            </w:pPr>
            <w:r w:rsidRPr="004B3397">
              <w:t>0.79</w:t>
            </w:r>
          </w:p>
        </w:tc>
        <w:tc>
          <w:tcPr>
            <w:tcW w:w="711" w:type="dxa"/>
            <w:noWrap/>
            <w:hideMark/>
          </w:tcPr>
          <w:p w14:paraId="2431EF30" w14:textId="77777777" w:rsidR="00FA4EDE" w:rsidRPr="004B3397" w:rsidRDefault="00FA4EDE" w:rsidP="0024290A">
            <w:pPr>
              <w:pStyle w:val="TAC"/>
              <w:keepNext w:val="0"/>
              <w:keepLines w:val="0"/>
              <w:rPr>
                <w:rFonts w:cs="Arial"/>
                <w:szCs w:val="18"/>
              </w:rPr>
            </w:pPr>
            <w:r w:rsidRPr="004B3397">
              <w:t>0.99</w:t>
            </w:r>
          </w:p>
        </w:tc>
      </w:tr>
      <w:tr w:rsidR="00FA4EDE" w:rsidRPr="004B3397" w14:paraId="4E820FB9" w14:textId="77777777" w:rsidTr="00A11C0E">
        <w:trPr>
          <w:jc w:val="center"/>
        </w:trPr>
        <w:tc>
          <w:tcPr>
            <w:tcW w:w="931" w:type="dxa"/>
            <w:noWrap/>
            <w:hideMark/>
          </w:tcPr>
          <w:p w14:paraId="02F70EFF" w14:textId="77777777" w:rsidR="00FA4EDE" w:rsidRPr="004B3397" w:rsidRDefault="00FA4EDE" w:rsidP="0024290A">
            <w:pPr>
              <w:pStyle w:val="TAC"/>
              <w:keepNext w:val="0"/>
              <w:keepLines w:val="0"/>
              <w:rPr>
                <w:rFonts w:cs="Arial"/>
                <w:szCs w:val="18"/>
              </w:rPr>
            </w:pPr>
            <w:r w:rsidRPr="004B3397">
              <w:t>0.80</w:t>
            </w:r>
          </w:p>
        </w:tc>
        <w:tc>
          <w:tcPr>
            <w:tcW w:w="1048" w:type="dxa"/>
            <w:noWrap/>
            <w:hideMark/>
          </w:tcPr>
          <w:p w14:paraId="5B070821"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37CFBC5F" w14:textId="77777777" w:rsidR="00FA4EDE" w:rsidRPr="004B3397" w:rsidRDefault="00FA4EDE" w:rsidP="0024290A">
            <w:pPr>
              <w:pStyle w:val="TAC"/>
              <w:keepNext w:val="0"/>
              <w:keepLines w:val="0"/>
              <w:rPr>
                <w:rFonts w:cs="Arial"/>
                <w:szCs w:val="18"/>
              </w:rPr>
            </w:pPr>
            <w:r w:rsidRPr="004B3397">
              <w:t>0.77</w:t>
            </w:r>
          </w:p>
        </w:tc>
        <w:tc>
          <w:tcPr>
            <w:tcW w:w="711" w:type="dxa"/>
            <w:noWrap/>
            <w:hideMark/>
          </w:tcPr>
          <w:p w14:paraId="377A65F3" w14:textId="77777777" w:rsidR="00FA4EDE" w:rsidRPr="004B3397" w:rsidRDefault="00FA4EDE" w:rsidP="0024290A">
            <w:pPr>
              <w:pStyle w:val="TAC"/>
              <w:keepNext w:val="0"/>
              <w:keepLines w:val="0"/>
              <w:rPr>
                <w:rFonts w:cs="Arial"/>
                <w:szCs w:val="18"/>
              </w:rPr>
            </w:pPr>
            <w:r w:rsidRPr="004B3397">
              <w:t>0.97</w:t>
            </w:r>
          </w:p>
        </w:tc>
        <w:tc>
          <w:tcPr>
            <w:tcW w:w="722" w:type="dxa"/>
            <w:noWrap/>
            <w:hideMark/>
          </w:tcPr>
          <w:p w14:paraId="6DA5E228" w14:textId="77777777" w:rsidR="00FA4EDE" w:rsidRPr="004B3397" w:rsidRDefault="00FA4EDE" w:rsidP="0024290A">
            <w:pPr>
              <w:pStyle w:val="TAC"/>
              <w:keepNext w:val="0"/>
              <w:keepLines w:val="0"/>
              <w:rPr>
                <w:rFonts w:cs="Arial"/>
                <w:szCs w:val="18"/>
              </w:rPr>
            </w:pPr>
            <w:r w:rsidRPr="004B3397">
              <w:t>0.74</w:t>
            </w:r>
          </w:p>
        </w:tc>
        <w:tc>
          <w:tcPr>
            <w:tcW w:w="711" w:type="dxa"/>
            <w:noWrap/>
            <w:hideMark/>
          </w:tcPr>
          <w:p w14:paraId="0FE2124B" w14:textId="77777777" w:rsidR="00FA4EDE" w:rsidRPr="004B3397" w:rsidRDefault="00FA4EDE" w:rsidP="0024290A">
            <w:pPr>
              <w:pStyle w:val="TAC"/>
              <w:keepNext w:val="0"/>
              <w:keepLines w:val="0"/>
              <w:rPr>
                <w:rFonts w:cs="Arial"/>
                <w:szCs w:val="18"/>
              </w:rPr>
            </w:pPr>
            <w:r w:rsidRPr="004B3397">
              <w:t>0.94</w:t>
            </w:r>
          </w:p>
        </w:tc>
        <w:tc>
          <w:tcPr>
            <w:tcW w:w="722" w:type="dxa"/>
            <w:noWrap/>
            <w:hideMark/>
          </w:tcPr>
          <w:p w14:paraId="6EE4812A" w14:textId="77777777" w:rsidR="00FA4EDE" w:rsidRPr="004B3397" w:rsidRDefault="00FA4EDE" w:rsidP="0024290A">
            <w:pPr>
              <w:pStyle w:val="TAC"/>
              <w:keepNext w:val="0"/>
              <w:keepLines w:val="0"/>
              <w:rPr>
                <w:rFonts w:cs="Arial"/>
                <w:szCs w:val="18"/>
              </w:rPr>
            </w:pPr>
            <w:r w:rsidRPr="004B3397">
              <w:t>0.73</w:t>
            </w:r>
          </w:p>
        </w:tc>
        <w:tc>
          <w:tcPr>
            <w:tcW w:w="711" w:type="dxa"/>
            <w:noWrap/>
            <w:hideMark/>
          </w:tcPr>
          <w:p w14:paraId="4F3C11C2" w14:textId="77777777" w:rsidR="00FA4EDE" w:rsidRPr="004B3397" w:rsidRDefault="00FA4EDE" w:rsidP="0024290A">
            <w:pPr>
              <w:pStyle w:val="TAC"/>
              <w:keepNext w:val="0"/>
              <w:keepLines w:val="0"/>
              <w:rPr>
                <w:rFonts w:cs="Arial"/>
                <w:szCs w:val="18"/>
              </w:rPr>
            </w:pPr>
            <w:r w:rsidRPr="004B3397">
              <w:t>0.93</w:t>
            </w:r>
          </w:p>
        </w:tc>
      </w:tr>
      <w:tr w:rsidR="00FA4EDE" w:rsidRPr="004B3397" w14:paraId="6C164C87" w14:textId="77777777" w:rsidTr="00A11C0E">
        <w:trPr>
          <w:jc w:val="center"/>
        </w:trPr>
        <w:tc>
          <w:tcPr>
            <w:tcW w:w="931" w:type="dxa"/>
            <w:noWrap/>
            <w:hideMark/>
          </w:tcPr>
          <w:p w14:paraId="6EA21AA6" w14:textId="77777777" w:rsidR="00FA4EDE" w:rsidRPr="004B3397" w:rsidRDefault="00FA4EDE" w:rsidP="0024290A">
            <w:pPr>
              <w:pStyle w:val="TAC"/>
              <w:keepNext w:val="0"/>
              <w:keepLines w:val="0"/>
              <w:rPr>
                <w:rFonts w:cs="Arial"/>
                <w:szCs w:val="18"/>
              </w:rPr>
            </w:pPr>
            <w:r w:rsidRPr="004B3397">
              <w:t>0.79</w:t>
            </w:r>
          </w:p>
        </w:tc>
        <w:tc>
          <w:tcPr>
            <w:tcW w:w="1048" w:type="dxa"/>
            <w:noWrap/>
            <w:hideMark/>
          </w:tcPr>
          <w:p w14:paraId="5BE54877" w14:textId="77777777" w:rsidR="00FA4EDE" w:rsidRPr="004B3397" w:rsidRDefault="00FA4EDE" w:rsidP="0024290A">
            <w:pPr>
              <w:pStyle w:val="TAC"/>
              <w:keepNext w:val="0"/>
              <w:keepLines w:val="0"/>
              <w:rPr>
                <w:rFonts w:cs="Arial"/>
                <w:szCs w:val="18"/>
              </w:rPr>
            </w:pPr>
            <w:r w:rsidRPr="004B3397">
              <w:t>0.99</w:t>
            </w:r>
          </w:p>
        </w:tc>
        <w:tc>
          <w:tcPr>
            <w:tcW w:w="722" w:type="dxa"/>
            <w:noWrap/>
            <w:hideMark/>
          </w:tcPr>
          <w:p w14:paraId="0619E84F" w14:textId="77777777" w:rsidR="00FA4EDE" w:rsidRPr="004B3397" w:rsidRDefault="00FA4EDE" w:rsidP="0024290A">
            <w:pPr>
              <w:pStyle w:val="TAC"/>
              <w:keepNext w:val="0"/>
              <w:keepLines w:val="0"/>
              <w:rPr>
                <w:rFonts w:cs="Arial"/>
                <w:szCs w:val="18"/>
              </w:rPr>
            </w:pPr>
            <w:r w:rsidRPr="004B3397">
              <w:t>0.75</w:t>
            </w:r>
          </w:p>
        </w:tc>
        <w:tc>
          <w:tcPr>
            <w:tcW w:w="711" w:type="dxa"/>
            <w:noWrap/>
            <w:hideMark/>
          </w:tcPr>
          <w:p w14:paraId="2AF1C178" w14:textId="77777777" w:rsidR="00FA4EDE" w:rsidRPr="004B3397" w:rsidRDefault="00FA4EDE" w:rsidP="0024290A">
            <w:pPr>
              <w:pStyle w:val="TAC"/>
              <w:keepNext w:val="0"/>
              <w:keepLines w:val="0"/>
              <w:rPr>
                <w:rFonts w:cs="Arial"/>
                <w:szCs w:val="18"/>
              </w:rPr>
            </w:pPr>
            <w:r w:rsidRPr="004B3397">
              <w:t>0.95</w:t>
            </w:r>
          </w:p>
        </w:tc>
        <w:tc>
          <w:tcPr>
            <w:tcW w:w="722" w:type="dxa"/>
            <w:noWrap/>
            <w:hideMark/>
          </w:tcPr>
          <w:p w14:paraId="1797D6DD" w14:textId="77777777" w:rsidR="00FA4EDE" w:rsidRPr="004B3397" w:rsidRDefault="00FA4EDE" w:rsidP="0024290A">
            <w:pPr>
              <w:pStyle w:val="TAC"/>
              <w:keepNext w:val="0"/>
              <w:keepLines w:val="0"/>
              <w:rPr>
                <w:rFonts w:cs="Arial"/>
                <w:szCs w:val="18"/>
              </w:rPr>
            </w:pPr>
            <w:r w:rsidRPr="004B3397">
              <w:t>0.70</w:t>
            </w:r>
          </w:p>
        </w:tc>
        <w:tc>
          <w:tcPr>
            <w:tcW w:w="711" w:type="dxa"/>
            <w:noWrap/>
            <w:hideMark/>
          </w:tcPr>
          <w:p w14:paraId="371A8D97" w14:textId="77777777" w:rsidR="00FA4EDE" w:rsidRPr="004B3397" w:rsidRDefault="00FA4EDE" w:rsidP="0024290A">
            <w:pPr>
              <w:pStyle w:val="TAC"/>
              <w:keepNext w:val="0"/>
              <w:keepLines w:val="0"/>
              <w:rPr>
                <w:rFonts w:cs="Arial"/>
                <w:szCs w:val="18"/>
              </w:rPr>
            </w:pPr>
            <w:r w:rsidRPr="004B3397">
              <w:t>0.90</w:t>
            </w:r>
          </w:p>
        </w:tc>
        <w:tc>
          <w:tcPr>
            <w:tcW w:w="722" w:type="dxa"/>
            <w:noWrap/>
            <w:hideMark/>
          </w:tcPr>
          <w:p w14:paraId="10B6A144" w14:textId="77777777" w:rsidR="00FA4EDE" w:rsidRPr="004B3397" w:rsidRDefault="00FA4EDE" w:rsidP="0024290A">
            <w:pPr>
              <w:pStyle w:val="TAC"/>
              <w:keepNext w:val="0"/>
              <w:keepLines w:val="0"/>
              <w:rPr>
                <w:rFonts w:cs="Arial"/>
                <w:szCs w:val="18"/>
              </w:rPr>
            </w:pPr>
            <w:r w:rsidRPr="004B3397">
              <w:t>0.68</w:t>
            </w:r>
          </w:p>
        </w:tc>
        <w:tc>
          <w:tcPr>
            <w:tcW w:w="711" w:type="dxa"/>
            <w:noWrap/>
            <w:hideMark/>
          </w:tcPr>
          <w:p w14:paraId="49556526" w14:textId="77777777" w:rsidR="00FA4EDE" w:rsidRPr="004B3397" w:rsidRDefault="00FA4EDE" w:rsidP="0024290A">
            <w:pPr>
              <w:pStyle w:val="TAC"/>
              <w:keepNext w:val="0"/>
              <w:keepLines w:val="0"/>
              <w:rPr>
                <w:rFonts w:cs="Arial"/>
                <w:szCs w:val="18"/>
              </w:rPr>
            </w:pPr>
            <w:r w:rsidRPr="004B3397">
              <w:t>0.88</w:t>
            </w:r>
          </w:p>
        </w:tc>
      </w:tr>
      <w:tr w:rsidR="00FA4EDE" w:rsidRPr="004B3397" w14:paraId="44F797E0" w14:textId="77777777" w:rsidTr="00A11C0E">
        <w:trPr>
          <w:jc w:val="center"/>
        </w:trPr>
        <w:tc>
          <w:tcPr>
            <w:tcW w:w="931" w:type="dxa"/>
            <w:noWrap/>
            <w:hideMark/>
          </w:tcPr>
          <w:p w14:paraId="2E82BC33" w14:textId="77777777" w:rsidR="00FA4EDE" w:rsidRPr="004B3397" w:rsidRDefault="00FA4EDE" w:rsidP="0024290A">
            <w:pPr>
              <w:pStyle w:val="TAC"/>
              <w:keepNext w:val="0"/>
              <w:keepLines w:val="0"/>
              <w:rPr>
                <w:rFonts w:cs="Arial"/>
                <w:szCs w:val="18"/>
              </w:rPr>
            </w:pPr>
            <w:r w:rsidRPr="004B3397">
              <w:t>0.78</w:t>
            </w:r>
          </w:p>
        </w:tc>
        <w:tc>
          <w:tcPr>
            <w:tcW w:w="1048" w:type="dxa"/>
            <w:noWrap/>
            <w:hideMark/>
          </w:tcPr>
          <w:p w14:paraId="687AAC65" w14:textId="77777777" w:rsidR="00FA4EDE" w:rsidRPr="004B3397" w:rsidRDefault="00FA4EDE" w:rsidP="0024290A">
            <w:pPr>
              <w:pStyle w:val="TAC"/>
              <w:keepNext w:val="0"/>
              <w:keepLines w:val="0"/>
              <w:rPr>
                <w:rFonts w:cs="Arial"/>
                <w:szCs w:val="18"/>
              </w:rPr>
            </w:pPr>
            <w:r w:rsidRPr="004B3397">
              <w:t>0.98</w:t>
            </w:r>
          </w:p>
        </w:tc>
        <w:tc>
          <w:tcPr>
            <w:tcW w:w="722" w:type="dxa"/>
            <w:noWrap/>
            <w:hideMark/>
          </w:tcPr>
          <w:p w14:paraId="45347D8D" w14:textId="77777777" w:rsidR="00FA4EDE" w:rsidRPr="004B3397" w:rsidRDefault="00FA4EDE" w:rsidP="0024290A">
            <w:pPr>
              <w:pStyle w:val="TAC"/>
              <w:keepNext w:val="0"/>
              <w:keepLines w:val="0"/>
              <w:rPr>
                <w:rFonts w:cs="Arial"/>
                <w:szCs w:val="18"/>
              </w:rPr>
            </w:pPr>
            <w:r w:rsidRPr="004B3397">
              <w:t>0.73</w:t>
            </w:r>
          </w:p>
        </w:tc>
        <w:tc>
          <w:tcPr>
            <w:tcW w:w="711" w:type="dxa"/>
            <w:noWrap/>
            <w:hideMark/>
          </w:tcPr>
          <w:p w14:paraId="09C1626B" w14:textId="77777777" w:rsidR="00FA4EDE" w:rsidRPr="004B3397" w:rsidRDefault="00FA4EDE" w:rsidP="0024290A">
            <w:pPr>
              <w:pStyle w:val="TAC"/>
              <w:keepNext w:val="0"/>
              <w:keepLines w:val="0"/>
              <w:rPr>
                <w:rFonts w:cs="Arial"/>
                <w:szCs w:val="18"/>
              </w:rPr>
            </w:pPr>
            <w:r w:rsidRPr="004B3397">
              <w:t>0.93</w:t>
            </w:r>
          </w:p>
        </w:tc>
        <w:tc>
          <w:tcPr>
            <w:tcW w:w="722" w:type="dxa"/>
            <w:noWrap/>
            <w:hideMark/>
          </w:tcPr>
          <w:p w14:paraId="5AE94E54" w14:textId="77777777" w:rsidR="00FA4EDE" w:rsidRPr="004B3397" w:rsidRDefault="00FA4EDE" w:rsidP="0024290A">
            <w:pPr>
              <w:pStyle w:val="TAC"/>
              <w:keepNext w:val="0"/>
              <w:keepLines w:val="0"/>
              <w:rPr>
                <w:rFonts w:cs="Arial"/>
                <w:szCs w:val="18"/>
              </w:rPr>
            </w:pPr>
            <w:r w:rsidRPr="004B3397">
              <w:t>0.67</w:t>
            </w:r>
          </w:p>
        </w:tc>
        <w:tc>
          <w:tcPr>
            <w:tcW w:w="711" w:type="dxa"/>
            <w:noWrap/>
            <w:hideMark/>
          </w:tcPr>
          <w:p w14:paraId="436ED3D8" w14:textId="77777777" w:rsidR="00FA4EDE" w:rsidRPr="004B3397" w:rsidRDefault="00FA4EDE" w:rsidP="0024290A">
            <w:pPr>
              <w:pStyle w:val="TAC"/>
              <w:keepNext w:val="0"/>
              <w:keepLines w:val="0"/>
              <w:rPr>
                <w:rFonts w:cs="Arial"/>
                <w:szCs w:val="18"/>
              </w:rPr>
            </w:pPr>
            <w:r w:rsidRPr="004B3397">
              <w:t>0.87</w:t>
            </w:r>
          </w:p>
        </w:tc>
        <w:tc>
          <w:tcPr>
            <w:tcW w:w="722" w:type="dxa"/>
            <w:noWrap/>
            <w:hideMark/>
          </w:tcPr>
          <w:p w14:paraId="0DC1CB75" w14:textId="77777777" w:rsidR="00FA4EDE" w:rsidRPr="004B3397" w:rsidRDefault="00FA4EDE" w:rsidP="0024290A">
            <w:pPr>
              <w:pStyle w:val="TAC"/>
              <w:keepNext w:val="0"/>
              <w:keepLines w:val="0"/>
              <w:rPr>
                <w:rFonts w:cs="Arial"/>
                <w:szCs w:val="18"/>
              </w:rPr>
            </w:pPr>
            <w:r w:rsidRPr="004B3397">
              <w:t>0.63</w:t>
            </w:r>
          </w:p>
        </w:tc>
        <w:tc>
          <w:tcPr>
            <w:tcW w:w="711" w:type="dxa"/>
            <w:noWrap/>
            <w:hideMark/>
          </w:tcPr>
          <w:p w14:paraId="5EA6EDA4" w14:textId="77777777" w:rsidR="00FA4EDE" w:rsidRPr="004B3397" w:rsidRDefault="00FA4EDE" w:rsidP="0024290A">
            <w:pPr>
              <w:pStyle w:val="TAC"/>
              <w:keepNext w:val="0"/>
              <w:keepLines w:val="0"/>
              <w:rPr>
                <w:rFonts w:cs="Arial"/>
                <w:szCs w:val="18"/>
              </w:rPr>
            </w:pPr>
            <w:r w:rsidRPr="004B3397">
              <w:t>0.83</w:t>
            </w:r>
          </w:p>
        </w:tc>
      </w:tr>
      <w:tr w:rsidR="00FA4EDE" w:rsidRPr="004B3397" w14:paraId="2816DC9A" w14:textId="77777777" w:rsidTr="00A11C0E">
        <w:trPr>
          <w:jc w:val="center"/>
        </w:trPr>
        <w:tc>
          <w:tcPr>
            <w:tcW w:w="931" w:type="dxa"/>
            <w:noWrap/>
            <w:hideMark/>
          </w:tcPr>
          <w:p w14:paraId="698A4A68" w14:textId="77777777" w:rsidR="00FA4EDE" w:rsidRPr="004B3397" w:rsidRDefault="00FA4EDE" w:rsidP="0024290A">
            <w:pPr>
              <w:pStyle w:val="TAC"/>
              <w:keepNext w:val="0"/>
              <w:keepLines w:val="0"/>
              <w:rPr>
                <w:rFonts w:cs="Arial"/>
                <w:szCs w:val="18"/>
              </w:rPr>
            </w:pPr>
            <w:r w:rsidRPr="004B3397">
              <w:t>0.77</w:t>
            </w:r>
          </w:p>
        </w:tc>
        <w:tc>
          <w:tcPr>
            <w:tcW w:w="1048" w:type="dxa"/>
            <w:noWrap/>
            <w:hideMark/>
          </w:tcPr>
          <w:p w14:paraId="79557668" w14:textId="77777777" w:rsidR="00FA4EDE" w:rsidRPr="004B3397" w:rsidRDefault="00FA4EDE" w:rsidP="0024290A">
            <w:pPr>
              <w:pStyle w:val="TAC"/>
              <w:keepNext w:val="0"/>
              <w:keepLines w:val="0"/>
              <w:rPr>
                <w:rFonts w:cs="Arial"/>
                <w:szCs w:val="18"/>
              </w:rPr>
            </w:pPr>
            <w:r w:rsidRPr="004B3397">
              <w:t>0.97</w:t>
            </w:r>
          </w:p>
        </w:tc>
        <w:tc>
          <w:tcPr>
            <w:tcW w:w="722" w:type="dxa"/>
            <w:noWrap/>
            <w:hideMark/>
          </w:tcPr>
          <w:p w14:paraId="5EAC72EF" w14:textId="77777777" w:rsidR="00FA4EDE" w:rsidRPr="004B3397" w:rsidRDefault="00FA4EDE" w:rsidP="0024290A">
            <w:pPr>
              <w:pStyle w:val="TAC"/>
              <w:keepNext w:val="0"/>
              <w:keepLines w:val="0"/>
              <w:rPr>
                <w:rFonts w:cs="Arial"/>
                <w:szCs w:val="18"/>
              </w:rPr>
            </w:pPr>
            <w:r w:rsidRPr="004B3397">
              <w:t>0.72</w:t>
            </w:r>
          </w:p>
        </w:tc>
        <w:tc>
          <w:tcPr>
            <w:tcW w:w="711" w:type="dxa"/>
            <w:noWrap/>
            <w:hideMark/>
          </w:tcPr>
          <w:p w14:paraId="18C21E1B" w14:textId="77777777" w:rsidR="00FA4EDE" w:rsidRPr="004B3397" w:rsidRDefault="00FA4EDE" w:rsidP="0024290A">
            <w:pPr>
              <w:pStyle w:val="TAC"/>
              <w:keepNext w:val="0"/>
              <w:keepLines w:val="0"/>
              <w:rPr>
                <w:rFonts w:cs="Arial"/>
                <w:szCs w:val="18"/>
              </w:rPr>
            </w:pPr>
            <w:r w:rsidRPr="004B3397">
              <w:t>0.92</w:t>
            </w:r>
          </w:p>
        </w:tc>
        <w:tc>
          <w:tcPr>
            <w:tcW w:w="722" w:type="dxa"/>
            <w:noWrap/>
            <w:hideMark/>
          </w:tcPr>
          <w:p w14:paraId="6A09BF22" w14:textId="77777777" w:rsidR="00FA4EDE" w:rsidRPr="004B3397" w:rsidRDefault="00FA4EDE" w:rsidP="0024290A">
            <w:pPr>
              <w:pStyle w:val="TAC"/>
              <w:keepNext w:val="0"/>
              <w:keepLines w:val="0"/>
              <w:rPr>
                <w:rFonts w:cs="Arial"/>
                <w:szCs w:val="18"/>
              </w:rPr>
            </w:pPr>
            <w:r w:rsidRPr="004B3397">
              <w:t>0.65</w:t>
            </w:r>
          </w:p>
        </w:tc>
        <w:tc>
          <w:tcPr>
            <w:tcW w:w="711" w:type="dxa"/>
            <w:noWrap/>
            <w:hideMark/>
          </w:tcPr>
          <w:p w14:paraId="12F66694" w14:textId="77777777" w:rsidR="00FA4EDE" w:rsidRPr="004B3397" w:rsidRDefault="00FA4EDE" w:rsidP="0024290A">
            <w:pPr>
              <w:pStyle w:val="TAC"/>
              <w:keepNext w:val="0"/>
              <w:keepLines w:val="0"/>
              <w:rPr>
                <w:rFonts w:cs="Arial"/>
                <w:szCs w:val="18"/>
              </w:rPr>
            </w:pPr>
            <w:r w:rsidRPr="004B3397">
              <w:t>0.85</w:t>
            </w:r>
          </w:p>
        </w:tc>
        <w:tc>
          <w:tcPr>
            <w:tcW w:w="722" w:type="dxa"/>
            <w:noWrap/>
            <w:hideMark/>
          </w:tcPr>
          <w:p w14:paraId="11C9EC79" w14:textId="77777777" w:rsidR="00FA4EDE" w:rsidRPr="004B3397" w:rsidRDefault="00FA4EDE" w:rsidP="0024290A">
            <w:pPr>
              <w:pStyle w:val="TAC"/>
              <w:keepNext w:val="0"/>
              <w:keepLines w:val="0"/>
              <w:rPr>
                <w:rFonts w:cs="Arial"/>
                <w:szCs w:val="18"/>
              </w:rPr>
            </w:pPr>
            <w:r w:rsidRPr="004B3397">
              <w:t>0.60</w:t>
            </w:r>
          </w:p>
        </w:tc>
        <w:tc>
          <w:tcPr>
            <w:tcW w:w="711" w:type="dxa"/>
            <w:noWrap/>
            <w:hideMark/>
          </w:tcPr>
          <w:p w14:paraId="0A8193FC" w14:textId="77777777" w:rsidR="00FA4EDE" w:rsidRPr="004B3397" w:rsidRDefault="00FA4EDE" w:rsidP="0024290A">
            <w:pPr>
              <w:pStyle w:val="TAC"/>
              <w:keepNext w:val="0"/>
              <w:keepLines w:val="0"/>
              <w:rPr>
                <w:rFonts w:cs="Arial"/>
                <w:szCs w:val="18"/>
              </w:rPr>
            </w:pPr>
            <w:r w:rsidRPr="004B3397">
              <w:t>0.80</w:t>
            </w:r>
          </w:p>
        </w:tc>
      </w:tr>
      <w:tr w:rsidR="00FA4EDE" w:rsidRPr="004B3397" w14:paraId="108E2093" w14:textId="77777777" w:rsidTr="00A11C0E">
        <w:trPr>
          <w:jc w:val="center"/>
        </w:trPr>
        <w:tc>
          <w:tcPr>
            <w:tcW w:w="931" w:type="dxa"/>
            <w:noWrap/>
            <w:hideMark/>
          </w:tcPr>
          <w:p w14:paraId="1019C050" w14:textId="77777777" w:rsidR="00FA4EDE" w:rsidRPr="004B3397" w:rsidRDefault="00FA4EDE" w:rsidP="0024290A">
            <w:pPr>
              <w:pStyle w:val="TAC"/>
              <w:keepNext w:val="0"/>
              <w:keepLines w:val="0"/>
              <w:rPr>
                <w:rFonts w:cs="Arial"/>
                <w:szCs w:val="18"/>
              </w:rPr>
            </w:pPr>
            <w:r w:rsidRPr="004B3397">
              <w:t>0.74</w:t>
            </w:r>
          </w:p>
        </w:tc>
        <w:tc>
          <w:tcPr>
            <w:tcW w:w="1048" w:type="dxa"/>
            <w:noWrap/>
            <w:hideMark/>
          </w:tcPr>
          <w:p w14:paraId="46F371A9" w14:textId="77777777" w:rsidR="00FA4EDE" w:rsidRPr="004B3397" w:rsidRDefault="00FA4EDE" w:rsidP="0024290A">
            <w:pPr>
              <w:pStyle w:val="TAC"/>
              <w:keepNext w:val="0"/>
              <w:keepLines w:val="0"/>
              <w:rPr>
                <w:rFonts w:cs="Arial"/>
                <w:szCs w:val="18"/>
              </w:rPr>
            </w:pPr>
            <w:r w:rsidRPr="004B3397">
              <w:t>0.94</w:t>
            </w:r>
          </w:p>
        </w:tc>
        <w:tc>
          <w:tcPr>
            <w:tcW w:w="722" w:type="dxa"/>
            <w:noWrap/>
            <w:hideMark/>
          </w:tcPr>
          <w:p w14:paraId="045C4DDE" w14:textId="77777777" w:rsidR="00FA4EDE" w:rsidRPr="004B3397" w:rsidRDefault="00FA4EDE" w:rsidP="0024290A">
            <w:pPr>
              <w:pStyle w:val="TAC"/>
              <w:keepNext w:val="0"/>
              <w:keepLines w:val="0"/>
              <w:rPr>
                <w:rFonts w:cs="Arial"/>
                <w:szCs w:val="18"/>
              </w:rPr>
            </w:pPr>
            <w:r w:rsidRPr="004B3397">
              <w:t>0.72</w:t>
            </w:r>
          </w:p>
        </w:tc>
        <w:tc>
          <w:tcPr>
            <w:tcW w:w="711" w:type="dxa"/>
            <w:noWrap/>
            <w:hideMark/>
          </w:tcPr>
          <w:p w14:paraId="6423FF95" w14:textId="77777777" w:rsidR="00FA4EDE" w:rsidRPr="004B3397" w:rsidRDefault="00FA4EDE" w:rsidP="0024290A">
            <w:pPr>
              <w:pStyle w:val="TAC"/>
              <w:keepNext w:val="0"/>
              <w:keepLines w:val="0"/>
              <w:rPr>
                <w:rFonts w:cs="Arial"/>
                <w:szCs w:val="18"/>
              </w:rPr>
            </w:pPr>
            <w:r w:rsidRPr="004B3397">
              <w:t>0.92</w:t>
            </w:r>
          </w:p>
        </w:tc>
        <w:tc>
          <w:tcPr>
            <w:tcW w:w="722" w:type="dxa"/>
            <w:noWrap/>
            <w:hideMark/>
          </w:tcPr>
          <w:p w14:paraId="5410F156" w14:textId="77777777" w:rsidR="00FA4EDE" w:rsidRPr="004B3397" w:rsidRDefault="00FA4EDE" w:rsidP="0024290A">
            <w:pPr>
              <w:pStyle w:val="TAC"/>
              <w:keepNext w:val="0"/>
              <w:keepLines w:val="0"/>
              <w:rPr>
                <w:rFonts w:cs="Arial"/>
                <w:szCs w:val="18"/>
              </w:rPr>
            </w:pPr>
            <w:r w:rsidRPr="004B3397">
              <w:t>0.63</w:t>
            </w:r>
          </w:p>
        </w:tc>
        <w:tc>
          <w:tcPr>
            <w:tcW w:w="711" w:type="dxa"/>
            <w:noWrap/>
            <w:hideMark/>
          </w:tcPr>
          <w:p w14:paraId="290753E6" w14:textId="77777777" w:rsidR="00FA4EDE" w:rsidRPr="004B3397" w:rsidRDefault="00FA4EDE" w:rsidP="0024290A">
            <w:pPr>
              <w:pStyle w:val="TAC"/>
              <w:keepNext w:val="0"/>
              <w:keepLines w:val="0"/>
              <w:rPr>
                <w:rFonts w:cs="Arial"/>
                <w:szCs w:val="18"/>
              </w:rPr>
            </w:pPr>
            <w:r w:rsidRPr="004B3397">
              <w:t>0.83</w:t>
            </w:r>
          </w:p>
        </w:tc>
        <w:tc>
          <w:tcPr>
            <w:tcW w:w="722" w:type="dxa"/>
            <w:noWrap/>
            <w:hideMark/>
          </w:tcPr>
          <w:p w14:paraId="192A685D" w14:textId="77777777" w:rsidR="00FA4EDE" w:rsidRPr="004B3397" w:rsidRDefault="00FA4EDE" w:rsidP="0024290A">
            <w:pPr>
              <w:pStyle w:val="TAC"/>
              <w:keepNext w:val="0"/>
              <w:keepLines w:val="0"/>
              <w:rPr>
                <w:rFonts w:cs="Arial"/>
                <w:szCs w:val="18"/>
              </w:rPr>
            </w:pPr>
            <w:r w:rsidRPr="004B3397">
              <w:t>0.58</w:t>
            </w:r>
          </w:p>
        </w:tc>
        <w:tc>
          <w:tcPr>
            <w:tcW w:w="711" w:type="dxa"/>
            <w:noWrap/>
            <w:hideMark/>
          </w:tcPr>
          <w:p w14:paraId="0AF2680B" w14:textId="77777777" w:rsidR="00FA4EDE" w:rsidRPr="004B3397" w:rsidRDefault="00FA4EDE" w:rsidP="0024290A">
            <w:pPr>
              <w:pStyle w:val="TAC"/>
              <w:keepNext w:val="0"/>
              <w:keepLines w:val="0"/>
              <w:rPr>
                <w:rFonts w:cs="Arial"/>
                <w:szCs w:val="18"/>
              </w:rPr>
            </w:pPr>
            <w:r w:rsidRPr="004B3397">
              <w:t>0.78</w:t>
            </w:r>
          </w:p>
        </w:tc>
      </w:tr>
      <w:tr w:rsidR="00FA4EDE" w:rsidRPr="004B3397" w14:paraId="7509EF0D" w14:textId="77777777" w:rsidTr="00A11C0E">
        <w:trPr>
          <w:jc w:val="center"/>
        </w:trPr>
        <w:tc>
          <w:tcPr>
            <w:tcW w:w="931" w:type="dxa"/>
            <w:noWrap/>
            <w:hideMark/>
          </w:tcPr>
          <w:p w14:paraId="3784722E" w14:textId="77777777" w:rsidR="00FA4EDE" w:rsidRPr="004B3397" w:rsidRDefault="00FA4EDE" w:rsidP="0024290A">
            <w:pPr>
              <w:pStyle w:val="TAC"/>
              <w:keepNext w:val="0"/>
              <w:keepLines w:val="0"/>
              <w:rPr>
                <w:rFonts w:cs="Arial"/>
                <w:szCs w:val="18"/>
              </w:rPr>
            </w:pPr>
            <w:r w:rsidRPr="004B3397">
              <w:t>0.69</w:t>
            </w:r>
          </w:p>
        </w:tc>
        <w:tc>
          <w:tcPr>
            <w:tcW w:w="1048" w:type="dxa"/>
            <w:noWrap/>
            <w:hideMark/>
          </w:tcPr>
          <w:p w14:paraId="6F1D3330" w14:textId="77777777" w:rsidR="00FA4EDE" w:rsidRPr="004B3397" w:rsidRDefault="00FA4EDE" w:rsidP="0024290A">
            <w:pPr>
              <w:pStyle w:val="TAC"/>
              <w:keepNext w:val="0"/>
              <w:keepLines w:val="0"/>
              <w:rPr>
                <w:rFonts w:cs="Arial"/>
                <w:szCs w:val="18"/>
              </w:rPr>
            </w:pPr>
            <w:r w:rsidRPr="004B3397">
              <w:t>0.89</w:t>
            </w:r>
          </w:p>
        </w:tc>
        <w:tc>
          <w:tcPr>
            <w:tcW w:w="722" w:type="dxa"/>
            <w:noWrap/>
            <w:hideMark/>
          </w:tcPr>
          <w:p w14:paraId="4E41A888" w14:textId="77777777" w:rsidR="00FA4EDE" w:rsidRPr="004B3397" w:rsidRDefault="00FA4EDE" w:rsidP="0024290A">
            <w:pPr>
              <w:pStyle w:val="TAC"/>
              <w:keepNext w:val="0"/>
              <w:keepLines w:val="0"/>
              <w:rPr>
                <w:rFonts w:cs="Arial"/>
                <w:szCs w:val="18"/>
              </w:rPr>
            </w:pPr>
            <w:r w:rsidRPr="004B3397">
              <w:t>0.70</w:t>
            </w:r>
          </w:p>
        </w:tc>
        <w:tc>
          <w:tcPr>
            <w:tcW w:w="711" w:type="dxa"/>
            <w:noWrap/>
            <w:hideMark/>
          </w:tcPr>
          <w:p w14:paraId="47EB390E" w14:textId="77777777" w:rsidR="00FA4EDE" w:rsidRPr="004B3397" w:rsidRDefault="00FA4EDE" w:rsidP="0024290A">
            <w:pPr>
              <w:pStyle w:val="TAC"/>
              <w:keepNext w:val="0"/>
              <w:keepLines w:val="0"/>
              <w:rPr>
                <w:rFonts w:cs="Arial"/>
                <w:szCs w:val="18"/>
              </w:rPr>
            </w:pPr>
            <w:r w:rsidRPr="004B3397">
              <w:t>0.90</w:t>
            </w:r>
          </w:p>
        </w:tc>
        <w:tc>
          <w:tcPr>
            <w:tcW w:w="722" w:type="dxa"/>
            <w:noWrap/>
            <w:hideMark/>
          </w:tcPr>
          <w:p w14:paraId="25F8AB26" w14:textId="77777777" w:rsidR="00FA4EDE" w:rsidRPr="004B3397" w:rsidRDefault="00FA4EDE" w:rsidP="0024290A">
            <w:pPr>
              <w:pStyle w:val="TAC"/>
              <w:keepNext w:val="0"/>
              <w:keepLines w:val="0"/>
              <w:rPr>
                <w:rFonts w:cs="Arial"/>
                <w:szCs w:val="18"/>
              </w:rPr>
            </w:pPr>
            <w:r w:rsidRPr="004B3397">
              <w:t>0.62</w:t>
            </w:r>
          </w:p>
        </w:tc>
        <w:tc>
          <w:tcPr>
            <w:tcW w:w="711" w:type="dxa"/>
            <w:noWrap/>
            <w:hideMark/>
          </w:tcPr>
          <w:p w14:paraId="4FCA9B35" w14:textId="77777777" w:rsidR="00FA4EDE" w:rsidRPr="004B3397" w:rsidRDefault="00FA4EDE" w:rsidP="0024290A">
            <w:pPr>
              <w:pStyle w:val="TAC"/>
              <w:keepNext w:val="0"/>
              <w:keepLines w:val="0"/>
              <w:rPr>
                <w:rFonts w:cs="Arial"/>
                <w:szCs w:val="18"/>
              </w:rPr>
            </w:pPr>
            <w:r w:rsidRPr="004B3397">
              <w:t>0.82</w:t>
            </w:r>
          </w:p>
        </w:tc>
        <w:tc>
          <w:tcPr>
            <w:tcW w:w="722" w:type="dxa"/>
            <w:noWrap/>
            <w:hideMark/>
          </w:tcPr>
          <w:p w14:paraId="2AB12842" w14:textId="77777777" w:rsidR="00FA4EDE" w:rsidRPr="004B3397" w:rsidRDefault="00FA4EDE" w:rsidP="0024290A">
            <w:pPr>
              <w:pStyle w:val="TAC"/>
              <w:keepNext w:val="0"/>
              <w:keepLines w:val="0"/>
              <w:rPr>
                <w:rFonts w:cs="Arial"/>
                <w:szCs w:val="18"/>
              </w:rPr>
            </w:pPr>
            <w:r w:rsidRPr="004B3397">
              <w:t>0.56</w:t>
            </w:r>
          </w:p>
        </w:tc>
        <w:tc>
          <w:tcPr>
            <w:tcW w:w="711" w:type="dxa"/>
            <w:noWrap/>
            <w:hideMark/>
          </w:tcPr>
          <w:p w14:paraId="696223F2" w14:textId="77777777" w:rsidR="00FA4EDE" w:rsidRPr="004B3397" w:rsidRDefault="00FA4EDE" w:rsidP="0024290A">
            <w:pPr>
              <w:pStyle w:val="TAC"/>
              <w:keepNext w:val="0"/>
              <w:keepLines w:val="0"/>
              <w:rPr>
                <w:rFonts w:cs="Arial"/>
                <w:szCs w:val="18"/>
              </w:rPr>
            </w:pPr>
            <w:r w:rsidRPr="004B3397">
              <w:t>0.76</w:t>
            </w:r>
          </w:p>
        </w:tc>
      </w:tr>
      <w:tr w:rsidR="00FA4EDE" w:rsidRPr="004B3397" w14:paraId="4DB5D6C8" w14:textId="77777777" w:rsidTr="00A11C0E">
        <w:trPr>
          <w:jc w:val="center"/>
        </w:trPr>
        <w:tc>
          <w:tcPr>
            <w:tcW w:w="931" w:type="dxa"/>
            <w:noWrap/>
            <w:hideMark/>
          </w:tcPr>
          <w:p w14:paraId="1924B465" w14:textId="77777777" w:rsidR="00FA4EDE" w:rsidRPr="004B3397" w:rsidRDefault="00FA4EDE" w:rsidP="0024290A">
            <w:pPr>
              <w:pStyle w:val="TAC"/>
              <w:keepNext w:val="0"/>
              <w:keepLines w:val="0"/>
              <w:rPr>
                <w:rFonts w:cs="Arial"/>
                <w:szCs w:val="18"/>
              </w:rPr>
            </w:pPr>
            <w:r w:rsidRPr="004B3397">
              <w:t>0.00</w:t>
            </w:r>
          </w:p>
        </w:tc>
        <w:tc>
          <w:tcPr>
            <w:tcW w:w="1048" w:type="dxa"/>
            <w:noWrap/>
            <w:hideMark/>
          </w:tcPr>
          <w:p w14:paraId="3029451C" w14:textId="77777777" w:rsidR="00FA4EDE" w:rsidRPr="004B3397" w:rsidRDefault="00FA4EDE" w:rsidP="0024290A">
            <w:pPr>
              <w:pStyle w:val="TAC"/>
              <w:keepNext w:val="0"/>
              <w:keepLines w:val="0"/>
              <w:rPr>
                <w:rFonts w:cs="Arial"/>
                <w:szCs w:val="18"/>
              </w:rPr>
            </w:pPr>
            <w:r w:rsidRPr="004B3397">
              <w:t>0.36</w:t>
            </w:r>
          </w:p>
        </w:tc>
        <w:tc>
          <w:tcPr>
            <w:tcW w:w="722" w:type="dxa"/>
            <w:noWrap/>
            <w:hideMark/>
          </w:tcPr>
          <w:p w14:paraId="3A4D0269" w14:textId="77777777" w:rsidR="00FA4EDE" w:rsidRPr="004B3397" w:rsidRDefault="00FA4EDE" w:rsidP="0024290A">
            <w:pPr>
              <w:pStyle w:val="TAC"/>
              <w:keepNext w:val="0"/>
              <w:keepLines w:val="0"/>
              <w:rPr>
                <w:rFonts w:cs="Arial"/>
                <w:szCs w:val="18"/>
              </w:rPr>
            </w:pPr>
            <w:r w:rsidRPr="004B3397">
              <w:t>0.67</w:t>
            </w:r>
          </w:p>
        </w:tc>
        <w:tc>
          <w:tcPr>
            <w:tcW w:w="711" w:type="dxa"/>
            <w:noWrap/>
            <w:hideMark/>
          </w:tcPr>
          <w:p w14:paraId="37625BAC" w14:textId="77777777" w:rsidR="00FA4EDE" w:rsidRPr="004B3397" w:rsidRDefault="00FA4EDE" w:rsidP="0024290A">
            <w:pPr>
              <w:pStyle w:val="TAC"/>
              <w:keepNext w:val="0"/>
              <w:keepLines w:val="0"/>
              <w:rPr>
                <w:rFonts w:cs="Arial"/>
                <w:szCs w:val="18"/>
              </w:rPr>
            </w:pPr>
            <w:r w:rsidRPr="004B3397">
              <w:t>0.87</w:t>
            </w:r>
          </w:p>
        </w:tc>
        <w:tc>
          <w:tcPr>
            <w:tcW w:w="722" w:type="dxa"/>
            <w:noWrap/>
            <w:hideMark/>
          </w:tcPr>
          <w:p w14:paraId="5363B40B" w14:textId="77777777" w:rsidR="00FA4EDE" w:rsidRPr="004B3397" w:rsidRDefault="00FA4EDE" w:rsidP="0024290A">
            <w:pPr>
              <w:pStyle w:val="TAC"/>
              <w:keepNext w:val="0"/>
              <w:keepLines w:val="0"/>
              <w:rPr>
                <w:rFonts w:cs="Arial"/>
                <w:szCs w:val="18"/>
              </w:rPr>
            </w:pPr>
            <w:r w:rsidRPr="004B3397">
              <w:t>0.61</w:t>
            </w:r>
          </w:p>
        </w:tc>
        <w:tc>
          <w:tcPr>
            <w:tcW w:w="711" w:type="dxa"/>
            <w:noWrap/>
            <w:hideMark/>
          </w:tcPr>
          <w:p w14:paraId="32FEECAE" w14:textId="77777777" w:rsidR="00FA4EDE" w:rsidRPr="004B3397" w:rsidRDefault="00FA4EDE" w:rsidP="0024290A">
            <w:pPr>
              <w:pStyle w:val="TAC"/>
              <w:keepNext w:val="0"/>
              <w:keepLines w:val="0"/>
              <w:rPr>
                <w:rFonts w:cs="Arial"/>
                <w:szCs w:val="18"/>
              </w:rPr>
            </w:pPr>
            <w:r w:rsidRPr="004B3397">
              <w:t>0.81</w:t>
            </w:r>
          </w:p>
        </w:tc>
        <w:tc>
          <w:tcPr>
            <w:tcW w:w="722" w:type="dxa"/>
            <w:noWrap/>
            <w:hideMark/>
          </w:tcPr>
          <w:p w14:paraId="78CA8B27" w14:textId="77777777" w:rsidR="00FA4EDE" w:rsidRPr="004B3397" w:rsidRDefault="00FA4EDE" w:rsidP="0024290A">
            <w:pPr>
              <w:pStyle w:val="TAC"/>
              <w:keepNext w:val="0"/>
              <w:keepLines w:val="0"/>
              <w:rPr>
                <w:rFonts w:cs="Arial"/>
                <w:szCs w:val="18"/>
              </w:rPr>
            </w:pPr>
            <w:r w:rsidRPr="004B3397">
              <w:t>0.55</w:t>
            </w:r>
          </w:p>
        </w:tc>
        <w:tc>
          <w:tcPr>
            <w:tcW w:w="711" w:type="dxa"/>
            <w:noWrap/>
            <w:hideMark/>
          </w:tcPr>
          <w:p w14:paraId="0D493D00" w14:textId="77777777" w:rsidR="00FA4EDE" w:rsidRPr="004B3397" w:rsidRDefault="00FA4EDE" w:rsidP="0024290A">
            <w:pPr>
              <w:pStyle w:val="TAC"/>
              <w:keepNext w:val="0"/>
              <w:keepLines w:val="0"/>
              <w:rPr>
                <w:rFonts w:cs="Arial"/>
                <w:szCs w:val="18"/>
              </w:rPr>
            </w:pPr>
            <w:r w:rsidRPr="004B3397">
              <w:t>0.75</w:t>
            </w:r>
          </w:p>
        </w:tc>
      </w:tr>
      <w:tr w:rsidR="00FA4EDE" w:rsidRPr="004B3397" w14:paraId="32C1B48D" w14:textId="77777777" w:rsidTr="00A11C0E">
        <w:trPr>
          <w:jc w:val="center"/>
        </w:trPr>
        <w:tc>
          <w:tcPr>
            <w:tcW w:w="931" w:type="dxa"/>
            <w:noWrap/>
            <w:hideMark/>
          </w:tcPr>
          <w:p w14:paraId="53FD8FD2" w14:textId="77777777" w:rsidR="00FA4EDE" w:rsidRPr="004B3397" w:rsidRDefault="00FA4EDE" w:rsidP="0024290A">
            <w:pPr>
              <w:pStyle w:val="TAC"/>
              <w:keepNext w:val="0"/>
              <w:keepLines w:val="0"/>
              <w:rPr>
                <w:rFonts w:cs="Arial"/>
                <w:szCs w:val="18"/>
              </w:rPr>
            </w:pPr>
            <w:r w:rsidRPr="004B3397">
              <w:t>0.10</w:t>
            </w:r>
          </w:p>
        </w:tc>
        <w:tc>
          <w:tcPr>
            <w:tcW w:w="1048" w:type="dxa"/>
            <w:noWrap/>
            <w:hideMark/>
          </w:tcPr>
          <w:p w14:paraId="41834AF9" w14:textId="77777777" w:rsidR="00FA4EDE" w:rsidRPr="004B3397" w:rsidRDefault="00FA4EDE" w:rsidP="0024290A">
            <w:pPr>
              <w:pStyle w:val="TAC"/>
              <w:keepNext w:val="0"/>
              <w:keepLines w:val="0"/>
              <w:rPr>
                <w:rFonts w:cs="Arial"/>
                <w:szCs w:val="18"/>
              </w:rPr>
            </w:pPr>
            <w:r w:rsidRPr="004B3397">
              <w:t>0.50</w:t>
            </w:r>
          </w:p>
        </w:tc>
        <w:tc>
          <w:tcPr>
            <w:tcW w:w="722" w:type="dxa"/>
            <w:noWrap/>
            <w:hideMark/>
          </w:tcPr>
          <w:p w14:paraId="64E00A92" w14:textId="77777777" w:rsidR="00FA4EDE" w:rsidRPr="004B3397" w:rsidRDefault="00FA4EDE" w:rsidP="0024290A">
            <w:pPr>
              <w:pStyle w:val="TAC"/>
              <w:keepNext w:val="0"/>
              <w:keepLines w:val="0"/>
              <w:rPr>
                <w:rFonts w:cs="Arial"/>
                <w:szCs w:val="18"/>
              </w:rPr>
            </w:pPr>
            <w:r w:rsidRPr="004B3397">
              <w:t>0.63</w:t>
            </w:r>
          </w:p>
        </w:tc>
        <w:tc>
          <w:tcPr>
            <w:tcW w:w="711" w:type="dxa"/>
            <w:noWrap/>
            <w:hideMark/>
          </w:tcPr>
          <w:p w14:paraId="02027443" w14:textId="77777777" w:rsidR="00FA4EDE" w:rsidRPr="004B3397" w:rsidRDefault="00FA4EDE" w:rsidP="0024290A">
            <w:pPr>
              <w:pStyle w:val="TAC"/>
              <w:keepNext w:val="0"/>
              <w:keepLines w:val="0"/>
              <w:rPr>
                <w:rFonts w:cs="Arial"/>
                <w:szCs w:val="18"/>
              </w:rPr>
            </w:pPr>
            <w:r w:rsidRPr="004B3397">
              <w:t>0.83</w:t>
            </w:r>
          </w:p>
        </w:tc>
        <w:tc>
          <w:tcPr>
            <w:tcW w:w="722" w:type="dxa"/>
            <w:noWrap/>
            <w:hideMark/>
          </w:tcPr>
          <w:p w14:paraId="3332CD10" w14:textId="77777777" w:rsidR="00FA4EDE" w:rsidRPr="004B3397" w:rsidRDefault="00FA4EDE" w:rsidP="0024290A">
            <w:pPr>
              <w:pStyle w:val="TAC"/>
              <w:keepNext w:val="0"/>
              <w:keepLines w:val="0"/>
              <w:rPr>
                <w:rFonts w:cs="Arial"/>
                <w:szCs w:val="18"/>
              </w:rPr>
            </w:pPr>
            <w:r w:rsidRPr="004B3397">
              <w:t>0.60</w:t>
            </w:r>
          </w:p>
        </w:tc>
        <w:tc>
          <w:tcPr>
            <w:tcW w:w="711" w:type="dxa"/>
            <w:noWrap/>
            <w:hideMark/>
          </w:tcPr>
          <w:p w14:paraId="3EF1A46C" w14:textId="77777777" w:rsidR="00FA4EDE" w:rsidRPr="004B3397" w:rsidRDefault="00FA4EDE" w:rsidP="0024290A">
            <w:pPr>
              <w:pStyle w:val="TAC"/>
              <w:keepNext w:val="0"/>
              <w:keepLines w:val="0"/>
              <w:rPr>
                <w:rFonts w:cs="Arial"/>
                <w:szCs w:val="18"/>
              </w:rPr>
            </w:pPr>
            <w:r w:rsidRPr="004B3397">
              <w:t>0.80</w:t>
            </w:r>
          </w:p>
        </w:tc>
        <w:tc>
          <w:tcPr>
            <w:tcW w:w="722" w:type="dxa"/>
            <w:noWrap/>
            <w:hideMark/>
          </w:tcPr>
          <w:p w14:paraId="573DAA42" w14:textId="77777777" w:rsidR="00FA4EDE" w:rsidRPr="004B3397" w:rsidRDefault="00FA4EDE" w:rsidP="0024290A">
            <w:pPr>
              <w:pStyle w:val="TAC"/>
              <w:keepNext w:val="0"/>
              <w:keepLines w:val="0"/>
              <w:rPr>
                <w:rFonts w:cs="Arial"/>
                <w:szCs w:val="18"/>
              </w:rPr>
            </w:pPr>
            <w:r w:rsidRPr="004B3397">
              <w:t>0.54</w:t>
            </w:r>
          </w:p>
        </w:tc>
        <w:tc>
          <w:tcPr>
            <w:tcW w:w="711" w:type="dxa"/>
            <w:noWrap/>
            <w:hideMark/>
          </w:tcPr>
          <w:p w14:paraId="73B99CCF" w14:textId="77777777" w:rsidR="00FA4EDE" w:rsidRPr="004B3397" w:rsidRDefault="00FA4EDE" w:rsidP="0024290A">
            <w:pPr>
              <w:pStyle w:val="TAC"/>
              <w:keepNext w:val="0"/>
              <w:keepLines w:val="0"/>
              <w:rPr>
                <w:rFonts w:cs="Arial"/>
                <w:szCs w:val="18"/>
              </w:rPr>
            </w:pPr>
            <w:r w:rsidRPr="004B3397">
              <w:t>0.74</w:t>
            </w:r>
          </w:p>
        </w:tc>
      </w:tr>
      <w:tr w:rsidR="00FA4EDE" w:rsidRPr="004B3397" w14:paraId="0E208DBD" w14:textId="77777777" w:rsidTr="00A11C0E">
        <w:trPr>
          <w:jc w:val="center"/>
        </w:trPr>
        <w:tc>
          <w:tcPr>
            <w:tcW w:w="931" w:type="dxa"/>
            <w:noWrap/>
            <w:hideMark/>
          </w:tcPr>
          <w:p w14:paraId="4C3848BC" w14:textId="77777777" w:rsidR="00FA4EDE" w:rsidRPr="004B3397" w:rsidRDefault="00FA4EDE" w:rsidP="0024290A">
            <w:pPr>
              <w:pStyle w:val="TAC"/>
              <w:keepNext w:val="0"/>
              <w:keepLines w:val="0"/>
              <w:rPr>
                <w:rFonts w:cs="Arial"/>
                <w:szCs w:val="18"/>
              </w:rPr>
            </w:pPr>
            <w:r w:rsidRPr="004B3397">
              <w:t>0.02</w:t>
            </w:r>
          </w:p>
        </w:tc>
        <w:tc>
          <w:tcPr>
            <w:tcW w:w="1048" w:type="dxa"/>
            <w:noWrap/>
            <w:hideMark/>
          </w:tcPr>
          <w:p w14:paraId="264B2106" w14:textId="77777777" w:rsidR="00FA4EDE" w:rsidRPr="004B3397" w:rsidRDefault="00FA4EDE" w:rsidP="0024290A">
            <w:pPr>
              <w:pStyle w:val="TAC"/>
              <w:keepNext w:val="0"/>
              <w:keepLines w:val="0"/>
              <w:rPr>
                <w:rFonts w:cs="Arial"/>
                <w:szCs w:val="18"/>
              </w:rPr>
            </w:pPr>
            <w:r w:rsidRPr="004B3397">
              <w:t>0.42</w:t>
            </w:r>
          </w:p>
        </w:tc>
        <w:tc>
          <w:tcPr>
            <w:tcW w:w="722" w:type="dxa"/>
            <w:noWrap/>
            <w:hideMark/>
          </w:tcPr>
          <w:p w14:paraId="2B3EBD05" w14:textId="77777777" w:rsidR="00FA4EDE" w:rsidRPr="004B3397" w:rsidRDefault="00FA4EDE" w:rsidP="0024290A">
            <w:pPr>
              <w:pStyle w:val="TAC"/>
              <w:keepNext w:val="0"/>
              <w:keepLines w:val="0"/>
              <w:rPr>
                <w:rFonts w:cs="Arial"/>
                <w:szCs w:val="18"/>
              </w:rPr>
            </w:pPr>
            <w:r w:rsidRPr="004B3397">
              <w:t>0.56</w:t>
            </w:r>
          </w:p>
        </w:tc>
        <w:tc>
          <w:tcPr>
            <w:tcW w:w="711" w:type="dxa"/>
            <w:noWrap/>
            <w:hideMark/>
          </w:tcPr>
          <w:p w14:paraId="20E63A7E" w14:textId="77777777" w:rsidR="00FA4EDE" w:rsidRPr="004B3397" w:rsidRDefault="00FA4EDE" w:rsidP="0024290A">
            <w:pPr>
              <w:pStyle w:val="TAC"/>
              <w:keepNext w:val="0"/>
              <w:keepLines w:val="0"/>
              <w:rPr>
                <w:rFonts w:cs="Arial"/>
                <w:szCs w:val="18"/>
              </w:rPr>
            </w:pPr>
            <w:r w:rsidRPr="004B3397">
              <w:t>0.76</w:t>
            </w:r>
          </w:p>
        </w:tc>
        <w:tc>
          <w:tcPr>
            <w:tcW w:w="722" w:type="dxa"/>
            <w:noWrap/>
            <w:hideMark/>
          </w:tcPr>
          <w:p w14:paraId="3B5EA6CD" w14:textId="77777777" w:rsidR="00FA4EDE" w:rsidRPr="004B3397" w:rsidRDefault="00FA4EDE" w:rsidP="0024290A">
            <w:pPr>
              <w:pStyle w:val="TAC"/>
              <w:keepNext w:val="0"/>
              <w:keepLines w:val="0"/>
              <w:rPr>
                <w:rFonts w:cs="Arial"/>
                <w:szCs w:val="18"/>
              </w:rPr>
            </w:pPr>
            <w:r w:rsidRPr="004B3397">
              <w:t>0.59</w:t>
            </w:r>
          </w:p>
        </w:tc>
        <w:tc>
          <w:tcPr>
            <w:tcW w:w="711" w:type="dxa"/>
            <w:noWrap/>
            <w:hideMark/>
          </w:tcPr>
          <w:p w14:paraId="3931D4B3" w14:textId="77777777" w:rsidR="00FA4EDE" w:rsidRPr="004B3397" w:rsidRDefault="00FA4EDE" w:rsidP="0024290A">
            <w:pPr>
              <w:pStyle w:val="TAC"/>
              <w:keepNext w:val="0"/>
              <w:keepLines w:val="0"/>
              <w:rPr>
                <w:rFonts w:cs="Arial"/>
                <w:szCs w:val="18"/>
              </w:rPr>
            </w:pPr>
            <w:r w:rsidRPr="004B3397">
              <w:t>0.79</w:t>
            </w:r>
          </w:p>
        </w:tc>
        <w:tc>
          <w:tcPr>
            <w:tcW w:w="722" w:type="dxa"/>
            <w:noWrap/>
            <w:hideMark/>
          </w:tcPr>
          <w:p w14:paraId="47B9A2C8" w14:textId="77777777" w:rsidR="00FA4EDE" w:rsidRPr="004B3397" w:rsidRDefault="00FA4EDE" w:rsidP="0024290A">
            <w:pPr>
              <w:pStyle w:val="TAC"/>
              <w:keepNext w:val="0"/>
              <w:keepLines w:val="0"/>
              <w:rPr>
                <w:rFonts w:cs="Arial"/>
                <w:szCs w:val="18"/>
              </w:rPr>
            </w:pPr>
            <w:r w:rsidRPr="004B3397">
              <w:t>0.53</w:t>
            </w:r>
          </w:p>
        </w:tc>
        <w:tc>
          <w:tcPr>
            <w:tcW w:w="711" w:type="dxa"/>
            <w:noWrap/>
            <w:hideMark/>
          </w:tcPr>
          <w:p w14:paraId="37A69EA2" w14:textId="77777777" w:rsidR="00FA4EDE" w:rsidRPr="004B3397" w:rsidRDefault="00FA4EDE" w:rsidP="0024290A">
            <w:pPr>
              <w:pStyle w:val="TAC"/>
              <w:keepNext w:val="0"/>
              <w:keepLines w:val="0"/>
              <w:rPr>
                <w:rFonts w:cs="Arial"/>
                <w:szCs w:val="18"/>
              </w:rPr>
            </w:pPr>
            <w:r w:rsidRPr="004B3397">
              <w:t>0.73</w:t>
            </w:r>
          </w:p>
        </w:tc>
      </w:tr>
      <w:tr w:rsidR="00FA4EDE" w:rsidRPr="004B3397" w14:paraId="460945CA" w14:textId="77777777" w:rsidTr="00A11C0E">
        <w:trPr>
          <w:jc w:val="center"/>
        </w:trPr>
        <w:tc>
          <w:tcPr>
            <w:tcW w:w="931" w:type="dxa"/>
            <w:noWrap/>
            <w:hideMark/>
          </w:tcPr>
          <w:p w14:paraId="11EA39D2" w14:textId="77777777" w:rsidR="00FA4EDE" w:rsidRPr="004B3397" w:rsidRDefault="00FA4EDE" w:rsidP="0024290A">
            <w:pPr>
              <w:pStyle w:val="TAC"/>
              <w:keepNext w:val="0"/>
              <w:keepLines w:val="0"/>
              <w:rPr>
                <w:rFonts w:cs="Arial"/>
                <w:szCs w:val="18"/>
              </w:rPr>
            </w:pPr>
            <w:r w:rsidRPr="004B3397">
              <w:t>0.26</w:t>
            </w:r>
          </w:p>
        </w:tc>
        <w:tc>
          <w:tcPr>
            <w:tcW w:w="1048" w:type="dxa"/>
            <w:noWrap/>
            <w:hideMark/>
          </w:tcPr>
          <w:p w14:paraId="61B8DC91" w14:textId="77777777" w:rsidR="00FA4EDE" w:rsidRPr="004B3397" w:rsidRDefault="00FA4EDE" w:rsidP="0024290A">
            <w:pPr>
              <w:pStyle w:val="TAC"/>
              <w:keepNext w:val="0"/>
              <w:keepLines w:val="0"/>
              <w:rPr>
                <w:rFonts w:cs="Arial"/>
                <w:szCs w:val="18"/>
              </w:rPr>
            </w:pPr>
            <w:r w:rsidRPr="004B3397">
              <w:t>0.46</w:t>
            </w:r>
          </w:p>
        </w:tc>
        <w:tc>
          <w:tcPr>
            <w:tcW w:w="722" w:type="dxa"/>
            <w:noWrap/>
            <w:hideMark/>
          </w:tcPr>
          <w:p w14:paraId="0BF2981F" w14:textId="77777777" w:rsidR="00FA4EDE" w:rsidRPr="004B3397" w:rsidRDefault="00FA4EDE" w:rsidP="0024290A">
            <w:pPr>
              <w:pStyle w:val="TAC"/>
              <w:keepNext w:val="0"/>
              <w:keepLines w:val="0"/>
              <w:rPr>
                <w:rFonts w:cs="Arial"/>
                <w:szCs w:val="18"/>
              </w:rPr>
            </w:pPr>
            <w:r w:rsidRPr="004B3397">
              <w:t>0.06</w:t>
            </w:r>
          </w:p>
        </w:tc>
        <w:tc>
          <w:tcPr>
            <w:tcW w:w="711" w:type="dxa"/>
            <w:noWrap/>
            <w:hideMark/>
          </w:tcPr>
          <w:p w14:paraId="74C290E2" w14:textId="77777777" w:rsidR="00FA4EDE" w:rsidRPr="004B3397" w:rsidRDefault="00FA4EDE" w:rsidP="0024290A">
            <w:pPr>
              <w:pStyle w:val="TAC"/>
              <w:keepNext w:val="0"/>
              <w:keepLines w:val="0"/>
              <w:rPr>
                <w:rFonts w:cs="Arial"/>
                <w:szCs w:val="18"/>
              </w:rPr>
            </w:pPr>
            <w:r w:rsidRPr="004B3397">
              <w:t>0.46</w:t>
            </w:r>
          </w:p>
        </w:tc>
        <w:tc>
          <w:tcPr>
            <w:tcW w:w="722" w:type="dxa"/>
            <w:noWrap/>
            <w:hideMark/>
          </w:tcPr>
          <w:p w14:paraId="673D3412" w14:textId="77777777" w:rsidR="00FA4EDE" w:rsidRPr="004B3397" w:rsidRDefault="00FA4EDE" w:rsidP="0024290A">
            <w:pPr>
              <w:pStyle w:val="TAC"/>
              <w:keepNext w:val="0"/>
              <w:keepLines w:val="0"/>
              <w:rPr>
                <w:rFonts w:cs="Arial"/>
                <w:szCs w:val="18"/>
              </w:rPr>
            </w:pPr>
            <w:r w:rsidRPr="004B3397">
              <w:t>0.57</w:t>
            </w:r>
          </w:p>
        </w:tc>
        <w:tc>
          <w:tcPr>
            <w:tcW w:w="711" w:type="dxa"/>
            <w:noWrap/>
            <w:hideMark/>
          </w:tcPr>
          <w:p w14:paraId="32038E0D" w14:textId="77777777" w:rsidR="00FA4EDE" w:rsidRPr="004B3397" w:rsidRDefault="00FA4EDE" w:rsidP="0024290A">
            <w:pPr>
              <w:pStyle w:val="TAC"/>
              <w:keepNext w:val="0"/>
              <w:keepLines w:val="0"/>
              <w:rPr>
                <w:rFonts w:cs="Arial"/>
                <w:szCs w:val="18"/>
              </w:rPr>
            </w:pPr>
            <w:r w:rsidRPr="004B3397">
              <w:t>0.77</w:t>
            </w:r>
          </w:p>
        </w:tc>
        <w:tc>
          <w:tcPr>
            <w:tcW w:w="722" w:type="dxa"/>
            <w:noWrap/>
            <w:hideMark/>
          </w:tcPr>
          <w:p w14:paraId="4D6D57B2" w14:textId="77777777" w:rsidR="00FA4EDE" w:rsidRPr="004B3397" w:rsidRDefault="00FA4EDE" w:rsidP="0024290A">
            <w:pPr>
              <w:pStyle w:val="TAC"/>
              <w:keepNext w:val="0"/>
              <w:keepLines w:val="0"/>
              <w:rPr>
                <w:rFonts w:cs="Arial"/>
                <w:szCs w:val="18"/>
              </w:rPr>
            </w:pPr>
            <w:r w:rsidRPr="004B3397">
              <w:t>0.52</w:t>
            </w:r>
          </w:p>
        </w:tc>
        <w:tc>
          <w:tcPr>
            <w:tcW w:w="711" w:type="dxa"/>
            <w:noWrap/>
            <w:hideMark/>
          </w:tcPr>
          <w:p w14:paraId="76CA32BC" w14:textId="77777777" w:rsidR="00FA4EDE" w:rsidRPr="004B3397" w:rsidRDefault="00FA4EDE" w:rsidP="0024290A">
            <w:pPr>
              <w:pStyle w:val="TAC"/>
              <w:keepNext w:val="0"/>
              <w:keepLines w:val="0"/>
              <w:rPr>
                <w:rFonts w:cs="Arial"/>
                <w:szCs w:val="18"/>
              </w:rPr>
            </w:pPr>
            <w:r w:rsidRPr="004B3397">
              <w:t>0.72</w:t>
            </w:r>
          </w:p>
        </w:tc>
      </w:tr>
      <w:tr w:rsidR="00FA4EDE" w:rsidRPr="004B3397" w14:paraId="4A7DA235" w14:textId="77777777" w:rsidTr="00A11C0E">
        <w:trPr>
          <w:jc w:val="center"/>
        </w:trPr>
        <w:tc>
          <w:tcPr>
            <w:tcW w:w="931" w:type="dxa"/>
            <w:noWrap/>
            <w:hideMark/>
          </w:tcPr>
          <w:p w14:paraId="6CC73B02" w14:textId="77777777" w:rsidR="00FA4EDE" w:rsidRPr="004B3397" w:rsidRDefault="00FA4EDE" w:rsidP="0024290A">
            <w:pPr>
              <w:pStyle w:val="TAC"/>
              <w:keepNext w:val="0"/>
              <w:keepLines w:val="0"/>
              <w:rPr>
                <w:rFonts w:cs="Arial"/>
                <w:szCs w:val="18"/>
              </w:rPr>
            </w:pPr>
            <w:r w:rsidRPr="004B3397">
              <w:t>0.47</w:t>
            </w:r>
          </w:p>
        </w:tc>
        <w:tc>
          <w:tcPr>
            <w:tcW w:w="1048" w:type="dxa"/>
            <w:noWrap/>
            <w:hideMark/>
          </w:tcPr>
          <w:p w14:paraId="322FB9C2" w14:textId="77777777" w:rsidR="00FA4EDE" w:rsidRPr="004B3397" w:rsidRDefault="00FA4EDE" w:rsidP="0024290A">
            <w:pPr>
              <w:pStyle w:val="TAC"/>
              <w:keepNext w:val="0"/>
              <w:keepLines w:val="0"/>
              <w:rPr>
                <w:rFonts w:cs="Arial"/>
                <w:szCs w:val="18"/>
              </w:rPr>
            </w:pPr>
            <w:r w:rsidRPr="004B3397">
              <w:t>0.67</w:t>
            </w:r>
          </w:p>
        </w:tc>
        <w:tc>
          <w:tcPr>
            <w:tcW w:w="722" w:type="dxa"/>
            <w:noWrap/>
            <w:hideMark/>
          </w:tcPr>
          <w:p w14:paraId="6BF60F08" w14:textId="77777777" w:rsidR="00FA4EDE" w:rsidRPr="004B3397" w:rsidRDefault="00FA4EDE" w:rsidP="0024290A">
            <w:pPr>
              <w:pStyle w:val="TAC"/>
              <w:keepNext w:val="0"/>
              <w:keepLines w:val="0"/>
              <w:rPr>
                <w:rFonts w:cs="Arial"/>
                <w:szCs w:val="18"/>
              </w:rPr>
            </w:pPr>
            <w:r w:rsidRPr="004B3397">
              <w:t>0.03</w:t>
            </w:r>
          </w:p>
        </w:tc>
        <w:tc>
          <w:tcPr>
            <w:tcW w:w="711" w:type="dxa"/>
            <w:noWrap/>
            <w:hideMark/>
          </w:tcPr>
          <w:p w14:paraId="59AB91A7" w14:textId="77777777" w:rsidR="00FA4EDE" w:rsidRPr="004B3397" w:rsidRDefault="00FA4EDE" w:rsidP="0024290A">
            <w:pPr>
              <w:pStyle w:val="TAC"/>
              <w:keepNext w:val="0"/>
              <w:keepLines w:val="0"/>
              <w:rPr>
                <w:rFonts w:cs="Arial"/>
                <w:szCs w:val="18"/>
              </w:rPr>
            </w:pPr>
            <w:r w:rsidRPr="004B3397">
              <w:t>0.43</w:t>
            </w:r>
          </w:p>
        </w:tc>
        <w:tc>
          <w:tcPr>
            <w:tcW w:w="722" w:type="dxa"/>
            <w:shd w:val="clear" w:color="auto" w:fill="auto"/>
            <w:noWrap/>
            <w:hideMark/>
          </w:tcPr>
          <w:p w14:paraId="25FF954D" w14:textId="77777777" w:rsidR="00FA4EDE" w:rsidRPr="004B3397" w:rsidRDefault="00FA4EDE" w:rsidP="0024290A">
            <w:pPr>
              <w:pStyle w:val="TAC"/>
              <w:keepNext w:val="0"/>
              <w:keepLines w:val="0"/>
              <w:rPr>
                <w:rFonts w:cs="Arial"/>
                <w:szCs w:val="18"/>
              </w:rPr>
            </w:pPr>
            <w:r w:rsidRPr="004B3397">
              <w:t>0.44</w:t>
            </w:r>
          </w:p>
        </w:tc>
        <w:tc>
          <w:tcPr>
            <w:tcW w:w="711" w:type="dxa"/>
            <w:shd w:val="clear" w:color="auto" w:fill="auto"/>
            <w:noWrap/>
            <w:hideMark/>
          </w:tcPr>
          <w:p w14:paraId="590F7873" w14:textId="77777777" w:rsidR="00FA4EDE" w:rsidRPr="004B3397" w:rsidRDefault="00FA4EDE" w:rsidP="0024290A">
            <w:pPr>
              <w:pStyle w:val="TAC"/>
              <w:keepNext w:val="0"/>
              <w:keepLines w:val="0"/>
              <w:rPr>
                <w:rFonts w:cs="Arial"/>
                <w:szCs w:val="18"/>
              </w:rPr>
            </w:pPr>
            <w:r w:rsidRPr="004B3397">
              <w:t>0.84</w:t>
            </w:r>
          </w:p>
        </w:tc>
        <w:tc>
          <w:tcPr>
            <w:tcW w:w="722" w:type="dxa"/>
            <w:noWrap/>
            <w:hideMark/>
          </w:tcPr>
          <w:p w14:paraId="418CA693" w14:textId="77777777" w:rsidR="00FA4EDE" w:rsidRPr="004B3397" w:rsidRDefault="00FA4EDE" w:rsidP="0024290A">
            <w:pPr>
              <w:pStyle w:val="TAC"/>
              <w:keepNext w:val="0"/>
              <w:keepLines w:val="0"/>
              <w:rPr>
                <w:rFonts w:cs="Arial"/>
                <w:szCs w:val="18"/>
              </w:rPr>
            </w:pPr>
            <w:r w:rsidRPr="004B3397">
              <w:t>0.51</w:t>
            </w:r>
          </w:p>
        </w:tc>
        <w:tc>
          <w:tcPr>
            <w:tcW w:w="711" w:type="dxa"/>
            <w:noWrap/>
            <w:hideMark/>
          </w:tcPr>
          <w:p w14:paraId="4BDF243A" w14:textId="77777777" w:rsidR="00FA4EDE" w:rsidRPr="004B3397" w:rsidRDefault="00FA4EDE" w:rsidP="0024290A">
            <w:pPr>
              <w:pStyle w:val="TAC"/>
              <w:keepNext w:val="0"/>
              <w:keepLines w:val="0"/>
              <w:rPr>
                <w:rFonts w:cs="Arial"/>
                <w:szCs w:val="18"/>
              </w:rPr>
            </w:pPr>
            <w:r w:rsidRPr="004B3397">
              <w:t>0.71</w:t>
            </w:r>
          </w:p>
        </w:tc>
      </w:tr>
      <w:tr w:rsidR="00FA4EDE" w:rsidRPr="004B3397" w14:paraId="3159695D" w14:textId="77777777" w:rsidTr="00A11C0E">
        <w:trPr>
          <w:jc w:val="center"/>
        </w:trPr>
        <w:tc>
          <w:tcPr>
            <w:tcW w:w="931" w:type="dxa"/>
            <w:noWrap/>
            <w:hideMark/>
          </w:tcPr>
          <w:p w14:paraId="50C49CA0" w14:textId="77777777" w:rsidR="00FA4EDE" w:rsidRPr="004B3397" w:rsidRDefault="00FA4EDE" w:rsidP="0024290A">
            <w:pPr>
              <w:pStyle w:val="TAC"/>
              <w:keepNext w:val="0"/>
              <w:keepLines w:val="0"/>
              <w:rPr>
                <w:rFonts w:cs="Arial"/>
                <w:szCs w:val="18"/>
              </w:rPr>
            </w:pPr>
            <w:r w:rsidRPr="004B3397">
              <w:t>0.90</w:t>
            </w:r>
          </w:p>
        </w:tc>
        <w:tc>
          <w:tcPr>
            <w:tcW w:w="1048" w:type="dxa"/>
            <w:noWrap/>
            <w:hideMark/>
          </w:tcPr>
          <w:p w14:paraId="21B98A02"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65F02712" w14:textId="77777777" w:rsidR="00FA4EDE" w:rsidRPr="004B3397" w:rsidRDefault="00FA4EDE" w:rsidP="0024290A">
            <w:pPr>
              <w:pStyle w:val="TAC"/>
              <w:keepNext w:val="0"/>
              <w:keepLines w:val="0"/>
              <w:rPr>
                <w:rFonts w:cs="Arial"/>
                <w:szCs w:val="18"/>
              </w:rPr>
            </w:pPr>
            <w:r w:rsidRPr="004B3397">
              <w:t>0.00</w:t>
            </w:r>
          </w:p>
        </w:tc>
        <w:tc>
          <w:tcPr>
            <w:tcW w:w="711" w:type="dxa"/>
            <w:noWrap/>
            <w:hideMark/>
          </w:tcPr>
          <w:p w14:paraId="4917CE28" w14:textId="77777777" w:rsidR="00FA4EDE" w:rsidRPr="004B3397" w:rsidRDefault="00FA4EDE" w:rsidP="0024290A">
            <w:pPr>
              <w:pStyle w:val="TAC"/>
              <w:keepNext w:val="0"/>
              <w:keepLines w:val="0"/>
              <w:rPr>
                <w:rFonts w:cs="Arial"/>
                <w:szCs w:val="18"/>
              </w:rPr>
            </w:pPr>
            <w:r w:rsidRPr="004B3397">
              <w:t>0.39</w:t>
            </w:r>
          </w:p>
        </w:tc>
        <w:tc>
          <w:tcPr>
            <w:tcW w:w="722" w:type="dxa"/>
            <w:noWrap/>
            <w:hideMark/>
          </w:tcPr>
          <w:p w14:paraId="314CAE99" w14:textId="77777777" w:rsidR="00FA4EDE" w:rsidRPr="004B3397" w:rsidRDefault="00FA4EDE" w:rsidP="0024290A">
            <w:pPr>
              <w:pStyle w:val="TAC"/>
              <w:keepNext w:val="0"/>
              <w:keepLines w:val="0"/>
              <w:rPr>
                <w:rFonts w:cs="Arial"/>
                <w:szCs w:val="18"/>
              </w:rPr>
            </w:pPr>
            <w:r w:rsidRPr="004B3397">
              <w:t>0.41</w:t>
            </w:r>
          </w:p>
        </w:tc>
        <w:tc>
          <w:tcPr>
            <w:tcW w:w="711" w:type="dxa"/>
            <w:noWrap/>
            <w:hideMark/>
          </w:tcPr>
          <w:p w14:paraId="65D2E3CB" w14:textId="77777777" w:rsidR="00FA4EDE" w:rsidRPr="004B3397" w:rsidRDefault="00FA4EDE" w:rsidP="0024290A">
            <w:pPr>
              <w:pStyle w:val="TAC"/>
              <w:keepNext w:val="0"/>
              <w:keepLines w:val="0"/>
              <w:rPr>
                <w:rFonts w:cs="Arial"/>
                <w:szCs w:val="18"/>
              </w:rPr>
            </w:pPr>
            <w:r w:rsidRPr="004B3397">
              <w:t>0.81</w:t>
            </w:r>
          </w:p>
        </w:tc>
        <w:tc>
          <w:tcPr>
            <w:tcW w:w="722" w:type="dxa"/>
            <w:noWrap/>
            <w:hideMark/>
          </w:tcPr>
          <w:p w14:paraId="6679D622" w14:textId="77777777" w:rsidR="00FA4EDE" w:rsidRPr="004B3397" w:rsidRDefault="00FA4EDE" w:rsidP="0024290A">
            <w:pPr>
              <w:pStyle w:val="TAC"/>
              <w:keepNext w:val="0"/>
              <w:keepLines w:val="0"/>
              <w:rPr>
                <w:rFonts w:cs="Arial"/>
                <w:szCs w:val="18"/>
              </w:rPr>
            </w:pPr>
            <w:r w:rsidRPr="004B3397">
              <w:t>0.50</w:t>
            </w:r>
          </w:p>
        </w:tc>
        <w:tc>
          <w:tcPr>
            <w:tcW w:w="711" w:type="dxa"/>
            <w:noWrap/>
            <w:hideMark/>
          </w:tcPr>
          <w:p w14:paraId="6B18CC10" w14:textId="77777777" w:rsidR="00FA4EDE" w:rsidRPr="004B3397" w:rsidRDefault="00FA4EDE" w:rsidP="0024290A">
            <w:pPr>
              <w:pStyle w:val="TAC"/>
              <w:keepNext w:val="0"/>
              <w:keepLines w:val="0"/>
              <w:rPr>
                <w:rFonts w:cs="Arial"/>
                <w:szCs w:val="18"/>
              </w:rPr>
            </w:pPr>
            <w:r w:rsidRPr="004B3397">
              <w:t>0.70</w:t>
            </w:r>
          </w:p>
        </w:tc>
      </w:tr>
      <w:tr w:rsidR="00FA4EDE" w:rsidRPr="004B3397" w14:paraId="047133D2" w14:textId="77777777" w:rsidTr="00A11C0E">
        <w:trPr>
          <w:jc w:val="center"/>
        </w:trPr>
        <w:tc>
          <w:tcPr>
            <w:tcW w:w="931" w:type="dxa"/>
            <w:noWrap/>
            <w:hideMark/>
          </w:tcPr>
          <w:p w14:paraId="4E2BEFD3" w14:textId="77777777" w:rsidR="00FA4EDE" w:rsidRPr="004B3397" w:rsidRDefault="00FA4EDE" w:rsidP="0024290A">
            <w:pPr>
              <w:pStyle w:val="TAC"/>
              <w:keepNext w:val="0"/>
              <w:keepLines w:val="0"/>
              <w:rPr>
                <w:rFonts w:cs="Arial"/>
                <w:szCs w:val="18"/>
              </w:rPr>
            </w:pPr>
            <w:r w:rsidRPr="004B3397">
              <w:t>0.89</w:t>
            </w:r>
          </w:p>
        </w:tc>
        <w:tc>
          <w:tcPr>
            <w:tcW w:w="1048" w:type="dxa"/>
            <w:noWrap/>
            <w:hideMark/>
          </w:tcPr>
          <w:p w14:paraId="069C3FBB"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3345A6C0" w14:textId="77777777" w:rsidR="00FA4EDE" w:rsidRPr="004B3397" w:rsidRDefault="00FA4EDE" w:rsidP="0024290A">
            <w:pPr>
              <w:pStyle w:val="TAC"/>
              <w:keepNext w:val="0"/>
              <w:keepLines w:val="0"/>
              <w:rPr>
                <w:rFonts w:cs="Arial"/>
                <w:szCs w:val="18"/>
              </w:rPr>
            </w:pPr>
            <w:r w:rsidRPr="004B3397">
              <w:t>0.00</w:t>
            </w:r>
          </w:p>
        </w:tc>
        <w:tc>
          <w:tcPr>
            <w:tcW w:w="711" w:type="dxa"/>
            <w:noWrap/>
            <w:hideMark/>
          </w:tcPr>
          <w:p w14:paraId="121AE7F9" w14:textId="77777777" w:rsidR="00FA4EDE" w:rsidRPr="004B3397" w:rsidRDefault="00FA4EDE" w:rsidP="0024290A">
            <w:pPr>
              <w:pStyle w:val="TAC"/>
              <w:keepNext w:val="0"/>
              <w:keepLines w:val="0"/>
              <w:rPr>
                <w:rFonts w:cs="Arial"/>
                <w:szCs w:val="18"/>
              </w:rPr>
            </w:pPr>
            <w:r w:rsidRPr="004B3397">
              <w:t>0.33</w:t>
            </w:r>
          </w:p>
        </w:tc>
        <w:tc>
          <w:tcPr>
            <w:tcW w:w="722" w:type="dxa"/>
            <w:noWrap/>
            <w:hideMark/>
          </w:tcPr>
          <w:p w14:paraId="2D41F53A" w14:textId="77777777" w:rsidR="00FA4EDE" w:rsidRPr="004B3397" w:rsidRDefault="00FA4EDE" w:rsidP="0024290A">
            <w:pPr>
              <w:pStyle w:val="TAC"/>
              <w:keepNext w:val="0"/>
              <w:keepLines w:val="0"/>
              <w:rPr>
                <w:rFonts w:cs="Arial"/>
                <w:szCs w:val="18"/>
              </w:rPr>
            </w:pPr>
            <w:r w:rsidRPr="004B3397">
              <w:t>0.36</w:t>
            </w:r>
          </w:p>
        </w:tc>
        <w:tc>
          <w:tcPr>
            <w:tcW w:w="711" w:type="dxa"/>
            <w:noWrap/>
            <w:hideMark/>
          </w:tcPr>
          <w:p w14:paraId="56698DA2" w14:textId="77777777" w:rsidR="00FA4EDE" w:rsidRPr="004B3397" w:rsidRDefault="00FA4EDE" w:rsidP="0024290A">
            <w:pPr>
              <w:pStyle w:val="TAC"/>
              <w:keepNext w:val="0"/>
              <w:keepLines w:val="0"/>
              <w:rPr>
                <w:rFonts w:cs="Arial"/>
                <w:szCs w:val="18"/>
              </w:rPr>
            </w:pPr>
            <w:r w:rsidRPr="004B3397">
              <w:t>0.76</w:t>
            </w:r>
          </w:p>
        </w:tc>
        <w:tc>
          <w:tcPr>
            <w:tcW w:w="722" w:type="dxa"/>
            <w:noWrap/>
            <w:hideMark/>
          </w:tcPr>
          <w:p w14:paraId="2A6B5858" w14:textId="77777777" w:rsidR="00FA4EDE" w:rsidRPr="004B3397" w:rsidRDefault="00FA4EDE" w:rsidP="0024290A">
            <w:pPr>
              <w:pStyle w:val="TAC"/>
              <w:keepNext w:val="0"/>
              <w:keepLines w:val="0"/>
              <w:rPr>
                <w:rFonts w:cs="Arial"/>
                <w:szCs w:val="18"/>
              </w:rPr>
            </w:pPr>
            <w:r w:rsidRPr="004B3397">
              <w:t>0.49</w:t>
            </w:r>
          </w:p>
        </w:tc>
        <w:tc>
          <w:tcPr>
            <w:tcW w:w="711" w:type="dxa"/>
            <w:noWrap/>
            <w:hideMark/>
          </w:tcPr>
          <w:p w14:paraId="7328EF4C" w14:textId="77777777" w:rsidR="00FA4EDE" w:rsidRPr="004B3397" w:rsidRDefault="00FA4EDE" w:rsidP="0024290A">
            <w:pPr>
              <w:pStyle w:val="TAC"/>
              <w:keepNext w:val="0"/>
              <w:keepLines w:val="0"/>
              <w:rPr>
                <w:rFonts w:cs="Arial"/>
                <w:szCs w:val="18"/>
              </w:rPr>
            </w:pPr>
            <w:r w:rsidRPr="004B3397">
              <w:t>0.69</w:t>
            </w:r>
          </w:p>
        </w:tc>
      </w:tr>
      <w:tr w:rsidR="00FA4EDE" w:rsidRPr="004B3397" w14:paraId="56E68B05" w14:textId="77777777" w:rsidTr="00A11C0E">
        <w:trPr>
          <w:jc w:val="center"/>
        </w:trPr>
        <w:tc>
          <w:tcPr>
            <w:tcW w:w="931" w:type="dxa"/>
            <w:noWrap/>
            <w:hideMark/>
          </w:tcPr>
          <w:p w14:paraId="05DDA07C" w14:textId="77777777" w:rsidR="00FA4EDE" w:rsidRPr="004B3397" w:rsidRDefault="00FA4EDE" w:rsidP="0024290A">
            <w:pPr>
              <w:pStyle w:val="TAC"/>
              <w:keepNext w:val="0"/>
              <w:keepLines w:val="0"/>
              <w:rPr>
                <w:rFonts w:cs="Arial"/>
                <w:szCs w:val="18"/>
              </w:rPr>
            </w:pPr>
            <w:r w:rsidRPr="004B3397">
              <w:t>0.86</w:t>
            </w:r>
          </w:p>
        </w:tc>
        <w:tc>
          <w:tcPr>
            <w:tcW w:w="1048" w:type="dxa"/>
            <w:noWrap/>
            <w:hideMark/>
          </w:tcPr>
          <w:p w14:paraId="22627A6F"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36FFAF72" w14:textId="77777777" w:rsidR="00FA4EDE" w:rsidRPr="004B3397" w:rsidRDefault="00FA4EDE" w:rsidP="0024290A">
            <w:pPr>
              <w:pStyle w:val="TAC"/>
              <w:keepNext w:val="0"/>
              <w:keepLines w:val="0"/>
              <w:rPr>
                <w:rFonts w:cs="Arial"/>
                <w:szCs w:val="18"/>
              </w:rPr>
            </w:pPr>
            <w:r w:rsidRPr="004B3397">
              <w:t>0.00</w:t>
            </w:r>
          </w:p>
        </w:tc>
        <w:tc>
          <w:tcPr>
            <w:tcW w:w="711" w:type="dxa"/>
            <w:noWrap/>
            <w:hideMark/>
          </w:tcPr>
          <w:p w14:paraId="09FA67F5" w14:textId="77777777" w:rsidR="00FA4EDE" w:rsidRPr="004B3397" w:rsidRDefault="00FA4EDE" w:rsidP="0024290A">
            <w:pPr>
              <w:pStyle w:val="TAC"/>
              <w:keepNext w:val="0"/>
              <w:keepLines w:val="0"/>
              <w:rPr>
                <w:rFonts w:cs="Arial"/>
                <w:szCs w:val="18"/>
              </w:rPr>
            </w:pPr>
            <w:r w:rsidRPr="004B3397">
              <w:t>0.35</w:t>
            </w:r>
          </w:p>
        </w:tc>
        <w:tc>
          <w:tcPr>
            <w:tcW w:w="722" w:type="dxa"/>
            <w:noWrap/>
            <w:hideMark/>
          </w:tcPr>
          <w:p w14:paraId="6672D6AD" w14:textId="77777777" w:rsidR="00FA4EDE" w:rsidRPr="004B3397" w:rsidRDefault="00FA4EDE" w:rsidP="0024290A">
            <w:pPr>
              <w:pStyle w:val="TAC"/>
              <w:keepNext w:val="0"/>
              <w:keepLines w:val="0"/>
              <w:rPr>
                <w:rFonts w:cs="Arial"/>
                <w:szCs w:val="18"/>
              </w:rPr>
            </w:pPr>
            <w:r w:rsidRPr="004B3397">
              <w:t>0.29</w:t>
            </w:r>
          </w:p>
        </w:tc>
        <w:tc>
          <w:tcPr>
            <w:tcW w:w="711" w:type="dxa"/>
            <w:noWrap/>
            <w:hideMark/>
          </w:tcPr>
          <w:p w14:paraId="5EA29F49" w14:textId="77777777" w:rsidR="00FA4EDE" w:rsidRPr="004B3397" w:rsidRDefault="00FA4EDE" w:rsidP="0024290A">
            <w:pPr>
              <w:pStyle w:val="TAC"/>
              <w:keepNext w:val="0"/>
              <w:keepLines w:val="0"/>
              <w:rPr>
                <w:rFonts w:cs="Arial"/>
                <w:szCs w:val="18"/>
              </w:rPr>
            </w:pPr>
            <w:r w:rsidRPr="004B3397">
              <w:t>0.69</w:t>
            </w:r>
          </w:p>
        </w:tc>
        <w:tc>
          <w:tcPr>
            <w:tcW w:w="722" w:type="dxa"/>
            <w:noWrap/>
            <w:hideMark/>
          </w:tcPr>
          <w:p w14:paraId="1FC597B3" w14:textId="77777777" w:rsidR="00FA4EDE" w:rsidRPr="004B3397" w:rsidRDefault="00FA4EDE" w:rsidP="0024290A">
            <w:pPr>
              <w:pStyle w:val="TAC"/>
              <w:keepNext w:val="0"/>
              <w:keepLines w:val="0"/>
              <w:rPr>
                <w:rFonts w:cs="Arial"/>
                <w:szCs w:val="18"/>
              </w:rPr>
            </w:pPr>
            <w:r w:rsidRPr="004B3397">
              <w:t>0.47</w:t>
            </w:r>
          </w:p>
        </w:tc>
        <w:tc>
          <w:tcPr>
            <w:tcW w:w="711" w:type="dxa"/>
            <w:noWrap/>
            <w:hideMark/>
          </w:tcPr>
          <w:p w14:paraId="7A59823E" w14:textId="77777777" w:rsidR="00FA4EDE" w:rsidRPr="004B3397" w:rsidRDefault="00FA4EDE" w:rsidP="0024290A">
            <w:pPr>
              <w:pStyle w:val="TAC"/>
              <w:keepNext w:val="0"/>
              <w:keepLines w:val="0"/>
              <w:rPr>
                <w:rFonts w:cs="Arial"/>
                <w:szCs w:val="18"/>
              </w:rPr>
            </w:pPr>
            <w:r w:rsidRPr="004B3397">
              <w:t>0.67</w:t>
            </w:r>
          </w:p>
        </w:tc>
      </w:tr>
      <w:tr w:rsidR="00FA4EDE" w:rsidRPr="004B3397" w14:paraId="0175913C" w14:textId="77777777" w:rsidTr="00A11C0E">
        <w:trPr>
          <w:jc w:val="center"/>
        </w:trPr>
        <w:tc>
          <w:tcPr>
            <w:tcW w:w="931" w:type="dxa"/>
            <w:noWrap/>
            <w:hideMark/>
          </w:tcPr>
          <w:p w14:paraId="65701A74" w14:textId="77777777" w:rsidR="00FA4EDE" w:rsidRPr="004B3397" w:rsidRDefault="00FA4EDE" w:rsidP="0024290A">
            <w:pPr>
              <w:pStyle w:val="TAC"/>
              <w:keepNext w:val="0"/>
              <w:keepLines w:val="0"/>
              <w:rPr>
                <w:rFonts w:cs="Arial"/>
                <w:szCs w:val="18"/>
              </w:rPr>
            </w:pPr>
          </w:p>
        </w:tc>
        <w:tc>
          <w:tcPr>
            <w:tcW w:w="1048" w:type="dxa"/>
            <w:noWrap/>
            <w:hideMark/>
          </w:tcPr>
          <w:p w14:paraId="18B3B39A" w14:textId="77777777" w:rsidR="00FA4EDE" w:rsidRPr="004B3397" w:rsidRDefault="00FA4EDE" w:rsidP="0024290A">
            <w:pPr>
              <w:pStyle w:val="TAC"/>
              <w:keepNext w:val="0"/>
              <w:keepLines w:val="0"/>
              <w:rPr>
                <w:rFonts w:cs="Arial"/>
                <w:szCs w:val="18"/>
              </w:rPr>
            </w:pPr>
          </w:p>
        </w:tc>
        <w:tc>
          <w:tcPr>
            <w:tcW w:w="722" w:type="dxa"/>
            <w:noWrap/>
            <w:hideMark/>
          </w:tcPr>
          <w:p w14:paraId="40FDDE28" w14:textId="77777777" w:rsidR="00FA4EDE" w:rsidRPr="004B3397" w:rsidRDefault="00FA4EDE" w:rsidP="0024290A">
            <w:pPr>
              <w:pStyle w:val="TAC"/>
              <w:keepNext w:val="0"/>
              <w:keepLines w:val="0"/>
              <w:rPr>
                <w:rFonts w:cs="Arial"/>
                <w:szCs w:val="18"/>
              </w:rPr>
            </w:pPr>
            <w:r w:rsidRPr="004B3397">
              <w:t>0.28</w:t>
            </w:r>
          </w:p>
        </w:tc>
        <w:tc>
          <w:tcPr>
            <w:tcW w:w="711" w:type="dxa"/>
            <w:noWrap/>
            <w:hideMark/>
          </w:tcPr>
          <w:p w14:paraId="66407BBF" w14:textId="77777777" w:rsidR="00FA4EDE" w:rsidRPr="004B3397" w:rsidRDefault="00FA4EDE" w:rsidP="0024290A">
            <w:pPr>
              <w:pStyle w:val="TAC"/>
              <w:keepNext w:val="0"/>
              <w:keepLines w:val="0"/>
              <w:rPr>
                <w:rFonts w:cs="Arial"/>
                <w:szCs w:val="18"/>
              </w:rPr>
            </w:pPr>
            <w:r w:rsidRPr="004B3397">
              <w:t>0.48</w:t>
            </w:r>
          </w:p>
        </w:tc>
        <w:tc>
          <w:tcPr>
            <w:tcW w:w="722" w:type="dxa"/>
            <w:noWrap/>
            <w:hideMark/>
          </w:tcPr>
          <w:p w14:paraId="52D838B6" w14:textId="77777777" w:rsidR="00FA4EDE" w:rsidRPr="004B3397" w:rsidRDefault="00FA4EDE" w:rsidP="0024290A">
            <w:pPr>
              <w:pStyle w:val="TAC"/>
              <w:keepNext w:val="0"/>
              <w:keepLines w:val="0"/>
              <w:rPr>
                <w:rFonts w:cs="Arial"/>
                <w:szCs w:val="18"/>
              </w:rPr>
            </w:pPr>
            <w:r w:rsidRPr="004B3397">
              <w:t>0.21</w:t>
            </w:r>
          </w:p>
        </w:tc>
        <w:tc>
          <w:tcPr>
            <w:tcW w:w="711" w:type="dxa"/>
            <w:noWrap/>
            <w:hideMark/>
          </w:tcPr>
          <w:p w14:paraId="4C046E4A" w14:textId="77777777" w:rsidR="00FA4EDE" w:rsidRPr="004B3397" w:rsidRDefault="00FA4EDE" w:rsidP="0024290A">
            <w:pPr>
              <w:pStyle w:val="TAC"/>
              <w:keepNext w:val="0"/>
              <w:keepLines w:val="0"/>
              <w:rPr>
                <w:rFonts w:cs="Arial"/>
                <w:szCs w:val="18"/>
              </w:rPr>
            </w:pPr>
            <w:r w:rsidRPr="004B3397">
              <w:t>0.61</w:t>
            </w:r>
          </w:p>
        </w:tc>
        <w:tc>
          <w:tcPr>
            <w:tcW w:w="722" w:type="dxa"/>
            <w:noWrap/>
            <w:hideMark/>
          </w:tcPr>
          <w:p w14:paraId="6107F45B" w14:textId="77777777" w:rsidR="00FA4EDE" w:rsidRPr="004B3397" w:rsidRDefault="00FA4EDE" w:rsidP="0024290A">
            <w:pPr>
              <w:pStyle w:val="TAC"/>
              <w:keepNext w:val="0"/>
              <w:keepLines w:val="0"/>
              <w:rPr>
                <w:rFonts w:cs="Arial"/>
                <w:szCs w:val="18"/>
              </w:rPr>
            </w:pPr>
            <w:r w:rsidRPr="004B3397">
              <w:t>0.45</w:t>
            </w:r>
          </w:p>
        </w:tc>
        <w:tc>
          <w:tcPr>
            <w:tcW w:w="711" w:type="dxa"/>
            <w:noWrap/>
            <w:hideMark/>
          </w:tcPr>
          <w:p w14:paraId="09364158" w14:textId="77777777" w:rsidR="00FA4EDE" w:rsidRPr="004B3397" w:rsidRDefault="00FA4EDE" w:rsidP="0024290A">
            <w:pPr>
              <w:pStyle w:val="TAC"/>
              <w:keepNext w:val="0"/>
              <w:keepLines w:val="0"/>
              <w:rPr>
                <w:rFonts w:cs="Arial"/>
                <w:szCs w:val="18"/>
              </w:rPr>
            </w:pPr>
            <w:r w:rsidRPr="004B3397">
              <w:t>0.65</w:t>
            </w:r>
          </w:p>
        </w:tc>
      </w:tr>
      <w:tr w:rsidR="00FA4EDE" w:rsidRPr="004B3397" w14:paraId="6E38BD16" w14:textId="77777777" w:rsidTr="00A11C0E">
        <w:trPr>
          <w:jc w:val="center"/>
        </w:trPr>
        <w:tc>
          <w:tcPr>
            <w:tcW w:w="931" w:type="dxa"/>
            <w:noWrap/>
            <w:hideMark/>
          </w:tcPr>
          <w:p w14:paraId="16514A1F" w14:textId="77777777" w:rsidR="00FA4EDE" w:rsidRPr="004B3397" w:rsidRDefault="00FA4EDE" w:rsidP="0024290A">
            <w:pPr>
              <w:pStyle w:val="TAC"/>
              <w:keepNext w:val="0"/>
              <w:keepLines w:val="0"/>
              <w:rPr>
                <w:rFonts w:cs="Arial"/>
                <w:szCs w:val="18"/>
              </w:rPr>
            </w:pPr>
          </w:p>
        </w:tc>
        <w:tc>
          <w:tcPr>
            <w:tcW w:w="1048" w:type="dxa"/>
            <w:noWrap/>
            <w:hideMark/>
          </w:tcPr>
          <w:p w14:paraId="479537E4" w14:textId="77777777" w:rsidR="00FA4EDE" w:rsidRPr="004B3397" w:rsidRDefault="00FA4EDE" w:rsidP="0024290A">
            <w:pPr>
              <w:pStyle w:val="TAC"/>
              <w:keepNext w:val="0"/>
              <w:keepLines w:val="0"/>
              <w:rPr>
                <w:rFonts w:cs="Arial"/>
                <w:szCs w:val="18"/>
              </w:rPr>
            </w:pPr>
          </w:p>
        </w:tc>
        <w:tc>
          <w:tcPr>
            <w:tcW w:w="722" w:type="dxa"/>
            <w:noWrap/>
            <w:hideMark/>
          </w:tcPr>
          <w:p w14:paraId="428E06BF" w14:textId="77777777" w:rsidR="00FA4EDE" w:rsidRPr="004B3397" w:rsidRDefault="00FA4EDE" w:rsidP="0024290A">
            <w:pPr>
              <w:pStyle w:val="TAC"/>
              <w:keepNext w:val="0"/>
              <w:keepLines w:val="0"/>
              <w:rPr>
                <w:rFonts w:cs="Arial"/>
                <w:szCs w:val="18"/>
              </w:rPr>
            </w:pPr>
            <w:r w:rsidRPr="004B3397">
              <w:t>0.64</w:t>
            </w:r>
          </w:p>
        </w:tc>
        <w:tc>
          <w:tcPr>
            <w:tcW w:w="711" w:type="dxa"/>
            <w:noWrap/>
            <w:hideMark/>
          </w:tcPr>
          <w:p w14:paraId="5DA5B888" w14:textId="77777777" w:rsidR="00FA4EDE" w:rsidRPr="004B3397" w:rsidRDefault="00FA4EDE" w:rsidP="0024290A">
            <w:pPr>
              <w:pStyle w:val="TAC"/>
              <w:keepNext w:val="0"/>
              <w:keepLines w:val="0"/>
              <w:rPr>
                <w:rFonts w:cs="Arial"/>
                <w:szCs w:val="18"/>
              </w:rPr>
            </w:pPr>
            <w:r w:rsidRPr="004B3397">
              <w:t>0.84</w:t>
            </w:r>
          </w:p>
        </w:tc>
        <w:tc>
          <w:tcPr>
            <w:tcW w:w="722" w:type="dxa"/>
            <w:noWrap/>
            <w:hideMark/>
          </w:tcPr>
          <w:p w14:paraId="39A52FDE" w14:textId="77777777" w:rsidR="00FA4EDE" w:rsidRPr="004B3397" w:rsidRDefault="00FA4EDE" w:rsidP="0024290A">
            <w:pPr>
              <w:pStyle w:val="TAC"/>
              <w:keepNext w:val="0"/>
              <w:keepLines w:val="0"/>
              <w:rPr>
                <w:rFonts w:cs="Arial"/>
                <w:szCs w:val="18"/>
              </w:rPr>
            </w:pPr>
            <w:r w:rsidRPr="004B3397">
              <w:t>0.22</w:t>
            </w:r>
          </w:p>
        </w:tc>
        <w:tc>
          <w:tcPr>
            <w:tcW w:w="711" w:type="dxa"/>
            <w:noWrap/>
            <w:hideMark/>
          </w:tcPr>
          <w:p w14:paraId="112A3829" w14:textId="77777777" w:rsidR="00FA4EDE" w:rsidRPr="004B3397" w:rsidRDefault="00FA4EDE" w:rsidP="0024290A">
            <w:pPr>
              <w:pStyle w:val="TAC"/>
              <w:keepNext w:val="0"/>
              <w:keepLines w:val="0"/>
              <w:rPr>
                <w:rFonts w:cs="Arial"/>
                <w:szCs w:val="18"/>
              </w:rPr>
            </w:pPr>
            <w:r w:rsidRPr="004B3397">
              <w:t>0.62</w:t>
            </w:r>
          </w:p>
        </w:tc>
        <w:tc>
          <w:tcPr>
            <w:tcW w:w="722" w:type="dxa"/>
            <w:noWrap/>
            <w:hideMark/>
          </w:tcPr>
          <w:p w14:paraId="1BB92E93" w14:textId="77777777" w:rsidR="00FA4EDE" w:rsidRPr="004B3397" w:rsidRDefault="00FA4EDE" w:rsidP="0024290A">
            <w:pPr>
              <w:pStyle w:val="TAC"/>
              <w:keepNext w:val="0"/>
              <w:keepLines w:val="0"/>
              <w:rPr>
                <w:rFonts w:cs="Arial"/>
                <w:szCs w:val="18"/>
              </w:rPr>
            </w:pPr>
            <w:r w:rsidRPr="004B3397">
              <w:t>0.42</w:t>
            </w:r>
          </w:p>
        </w:tc>
        <w:tc>
          <w:tcPr>
            <w:tcW w:w="711" w:type="dxa"/>
            <w:noWrap/>
            <w:hideMark/>
          </w:tcPr>
          <w:p w14:paraId="2A3C814A" w14:textId="77777777" w:rsidR="00FA4EDE" w:rsidRPr="004B3397" w:rsidRDefault="00FA4EDE" w:rsidP="0024290A">
            <w:pPr>
              <w:pStyle w:val="TAC"/>
              <w:keepNext w:val="0"/>
              <w:keepLines w:val="0"/>
              <w:rPr>
                <w:rFonts w:cs="Arial"/>
                <w:szCs w:val="18"/>
              </w:rPr>
            </w:pPr>
            <w:r w:rsidRPr="004B3397">
              <w:t>0.62</w:t>
            </w:r>
          </w:p>
        </w:tc>
      </w:tr>
      <w:tr w:rsidR="00FA4EDE" w:rsidRPr="004B3397" w14:paraId="74184E77" w14:textId="77777777" w:rsidTr="00A11C0E">
        <w:trPr>
          <w:jc w:val="center"/>
        </w:trPr>
        <w:tc>
          <w:tcPr>
            <w:tcW w:w="931" w:type="dxa"/>
            <w:noWrap/>
            <w:hideMark/>
          </w:tcPr>
          <w:p w14:paraId="11BAE098" w14:textId="77777777" w:rsidR="00FA4EDE" w:rsidRPr="004B3397" w:rsidRDefault="00FA4EDE" w:rsidP="0024290A">
            <w:pPr>
              <w:pStyle w:val="TAC"/>
              <w:keepNext w:val="0"/>
              <w:keepLines w:val="0"/>
              <w:rPr>
                <w:rFonts w:cs="Arial"/>
                <w:szCs w:val="18"/>
              </w:rPr>
            </w:pPr>
          </w:p>
        </w:tc>
        <w:tc>
          <w:tcPr>
            <w:tcW w:w="1048" w:type="dxa"/>
            <w:noWrap/>
            <w:hideMark/>
          </w:tcPr>
          <w:p w14:paraId="4946D466" w14:textId="77777777" w:rsidR="00FA4EDE" w:rsidRPr="004B3397" w:rsidRDefault="00FA4EDE" w:rsidP="0024290A">
            <w:pPr>
              <w:pStyle w:val="TAC"/>
              <w:keepNext w:val="0"/>
              <w:keepLines w:val="0"/>
              <w:rPr>
                <w:rFonts w:cs="Arial"/>
                <w:szCs w:val="18"/>
              </w:rPr>
            </w:pPr>
          </w:p>
        </w:tc>
        <w:tc>
          <w:tcPr>
            <w:tcW w:w="722" w:type="dxa"/>
            <w:noWrap/>
            <w:hideMark/>
          </w:tcPr>
          <w:p w14:paraId="3D4F3B33" w14:textId="77777777" w:rsidR="00FA4EDE" w:rsidRPr="004B3397" w:rsidRDefault="00FA4EDE" w:rsidP="0024290A">
            <w:pPr>
              <w:pStyle w:val="TAC"/>
              <w:keepNext w:val="0"/>
              <w:keepLines w:val="0"/>
              <w:rPr>
                <w:rFonts w:cs="Arial"/>
                <w:szCs w:val="18"/>
              </w:rPr>
            </w:pPr>
          </w:p>
        </w:tc>
        <w:tc>
          <w:tcPr>
            <w:tcW w:w="711" w:type="dxa"/>
            <w:noWrap/>
            <w:hideMark/>
          </w:tcPr>
          <w:p w14:paraId="239EEDD1" w14:textId="77777777" w:rsidR="00FA4EDE" w:rsidRPr="004B3397" w:rsidRDefault="00FA4EDE" w:rsidP="0024290A">
            <w:pPr>
              <w:pStyle w:val="TAC"/>
              <w:keepNext w:val="0"/>
              <w:keepLines w:val="0"/>
              <w:rPr>
                <w:rFonts w:cs="Arial"/>
                <w:szCs w:val="18"/>
              </w:rPr>
            </w:pPr>
          </w:p>
        </w:tc>
        <w:tc>
          <w:tcPr>
            <w:tcW w:w="722" w:type="dxa"/>
            <w:noWrap/>
            <w:hideMark/>
          </w:tcPr>
          <w:p w14:paraId="2316400C" w14:textId="77777777" w:rsidR="00FA4EDE" w:rsidRPr="004B3397" w:rsidRDefault="00FA4EDE" w:rsidP="0024290A">
            <w:pPr>
              <w:pStyle w:val="TAC"/>
              <w:keepNext w:val="0"/>
              <w:keepLines w:val="0"/>
              <w:rPr>
                <w:rFonts w:cs="Arial"/>
                <w:szCs w:val="18"/>
              </w:rPr>
            </w:pPr>
            <w:r w:rsidRPr="004B3397">
              <w:t>0.00</w:t>
            </w:r>
          </w:p>
        </w:tc>
        <w:tc>
          <w:tcPr>
            <w:tcW w:w="711" w:type="dxa"/>
            <w:noWrap/>
            <w:hideMark/>
          </w:tcPr>
          <w:p w14:paraId="27A3CD06" w14:textId="77777777" w:rsidR="00FA4EDE" w:rsidRPr="004B3397" w:rsidRDefault="00FA4EDE" w:rsidP="0024290A">
            <w:pPr>
              <w:pStyle w:val="TAC"/>
              <w:keepNext w:val="0"/>
              <w:keepLines w:val="0"/>
              <w:rPr>
                <w:rFonts w:cs="Arial"/>
                <w:szCs w:val="18"/>
              </w:rPr>
            </w:pPr>
            <w:r w:rsidRPr="004B3397">
              <w:t>0.49</w:t>
            </w:r>
          </w:p>
        </w:tc>
        <w:tc>
          <w:tcPr>
            <w:tcW w:w="722" w:type="dxa"/>
            <w:noWrap/>
            <w:hideMark/>
          </w:tcPr>
          <w:p w14:paraId="51FD2FA7" w14:textId="77777777" w:rsidR="00FA4EDE" w:rsidRPr="004B3397" w:rsidRDefault="00FA4EDE" w:rsidP="0024290A">
            <w:pPr>
              <w:pStyle w:val="TAC"/>
              <w:keepNext w:val="0"/>
              <w:keepLines w:val="0"/>
              <w:rPr>
                <w:rFonts w:cs="Arial"/>
                <w:szCs w:val="18"/>
              </w:rPr>
            </w:pPr>
            <w:r w:rsidRPr="004B3397">
              <w:t>0.38</w:t>
            </w:r>
          </w:p>
        </w:tc>
        <w:tc>
          <w:tcPr>
            <w:tcW w:w="711" w:type="dxa"/>
            <w:noWrap/>
            <w:hideMark/>
          </w:tcPr>
          <w:p w14:paraId="7919F6A7" w14:textId="77777777" w:rsidR="00FA4EDE" w:rsidRPr="004B3397" w:rsidRDefault="00FA4EDE" w:rsidP="0024290A">
            <w:pPr>
              <w:pStyle w:val="TAC"/>
              <w:keepNext w:val="0"/>
              <w:keepLines w:val="0"/>
              <w:rPr>
                <w:rFonts w:cs="Arial"/>
                <w:szCs w:val="18"/>
              </w:rPr>
            </w:pPr>
            <w:r w:rsidRPr="004B3397">
              <w:t>0.58</w:t>
            </w:r>
          </w:p>
        </w:tc>
      </w:tr>
      <w:tr w:rsidR="00FA4EDE" w:rsidRPr="004B3397" w14:paraId="6718D856" w14:textId="77777777" w:rsidTr="00A11C0E">
        <w:trPr>
          <w:jc w:val="center"/>
        </w:trPr>
        <w:tc>
          <w:tcPr>
            <w:tcW w:w="931" w:type="dxa"/>
            <w:noWrap/>
            <w:hideMark/>
          </w:tcPr>
          <w:p w14:paraId="6387175A" w14:textId="77777777" w:rsidR="00FA4EDE" w:rsidRPr="004B3397" w:rsidRDefault="00FA4EDE" w:rsidP="0024290A">
            <w:pPr>
              <w:pStyle w:val="TAC"/>
              <w:keepNext w:val="0"/>
              <w:keepLines w:val="0"/>
              <w:rPr>
                <w:rFonts w:cs="Arial"/>
                <w:szCs w:val="18"/>
              </w:rPr>
            </w:pPr>
          </w:p>
        </w:tc>
        <w:tc>
          <w:tcPr>
            <w:tcW w:w="1048" w:type="dxa"/>
            <w:noWrap/>
            <w:hideMark/>
          </w:tcPr>
          <w:p w14:paraId="5097B5BB" w14:textId="77777777" w:rsidR="00FA4EDE" w:rsidRPr="004B3397" w:rsidRDefault="00FA4EDE" w:rsidP="0024290A">
            <w:pPr>
              <w:pStyle w:val="TAC"/>
              <w:keepNext w:val="0"/>
              <w:keepLines w:val="0"/>
              <w:rPr>
                <w:rFonts w:cs="Arial"/>
                <w:szCs w:val="18"/>
              </w:rPr>
            </w:pPr>
          </w:p>
        </w:tc>
        <w:tc>
          <w:tcPr>
            <w:tcW w:w="722" w:type="dxa"/>
            <w:noWrap/>
            <w:hideMark/>
          </w:tcPr>
          <w:p w14:paraId="67239F32" w14:textId="77777777" w:rsidR="00FA4EDE" w:rsidRPr="004B3397" w:rsidRDefault="00FA4EDE" w:rsidP="0024290A">
            <w:pPr>
              <w:pStyle w:val="TAC"/>
              <w:keepNext w:val="0"/>
              <w:keepLines w:val="0"/>
              <w:rPr>
                <w:rFonts w:cs="Arial"/>
                <w:szCs w:val="18"/>
              </w:rPr>
            </w:pPr>
          </w:p>
        </w:tc>
        <w:tc>
          <w:tcPr>
            <w:tcW w:w="711" w:type="dxa"/>
            <w:noWrap/>
            <w:hideMark/>
          </w:tcPr>
          <w:p w14:paraId="5C9F4051" w14:textId="77777777" w:rsidR="00FA4EDE" w:rsidRPr="004B3397" w:rsidRDefault="00FA4EDE" w:rsidP="0024290A">
            <w:pPr>
              <w:pStyle w:val="TAC"/>
              <w:keepNext w:val="0"/>
              <w:keepLines w:val="0"/>
              <w:rPr>
                <w:rFonts w:cs="Arial"/>
                <w:szCs w:val="18"/>
              </w:rPr>
            </w:pPr>
          </w:p>
        </w:tc>
        <w:tc>
          <w:tcPr>
            <w:tcW w:w="722" w:type="dxa"/>
            <w:noWrap/>
            <w:hideMark/>
          </w:tcPr>
          <w:p w14:paraId="647346A1" w14:textId="77777777" w:rsidR="00FA4EDE" w:rsidRPr="004B3397" w:rsidRDefault="00FA4EDE" w:rsidP="0024290A">
            <w:pPr>
              <w:pStyle w:val="TAC"/>
              <w:keepNext w:val="0"/>
              <w:keepLines w:val="0"/>
              <w:rPr>
                <w:rFonts w:cs="Arial"/>
                <w:szCs w:val="18"/>
              </w:rPr>
            </w:pPr>
            <w:r w:rsidRPr="004B3397">
              <w:t>0.44</w:t>
            </w:r>
          </w:p>
        </w:tc>
        <w:tc>
          <w:tcPr>
            <w:tcW w:w="711" w:type="dxa"/>
            <w:noWrap/>
            <w:hideMark/>
          </w:tcPr>
          <w:p w14:paraId="35697B36" w14:textId="77777777" w:rsidR="00FA4EDE" w:rsidRPr="004B3397" w:rsidRDefault="00FA4EDE" w:rsidP="0024290A">
            <w:pPr>
              <w:pStyle w:val="TAC"/>
              <w:keepNext w:val="0"/>
              <w:keepLines w:val="0"/>
              <w:rPr>
                <w:rFonts w:cs="Arial"/>
                <w:szCs w:val="18"/>
              </w:rPr>
            </w:pPr>
            <w:r w:rsidRPr="004B3397">
              <w:t>0.84</w:t>
            </w:r>
          </w:p>
        </w:tc>
        <w:tc>
          <w:tcPr>
            <w:tcW w:w="722" w:type="dxa"/>
            <w:noWrap/>
            <w:hideMark/>
          </w:tcPr>
          <w:p w14:paraId="2AA88F99" w14:textId="77777777" w:rsidR="00FA4EDE" w:rsidRPr="004B3397" w:rsidRDefault="00FA4EDE" w:rsidP="0024290A">
            <w:pPr>
              <w:pStyle w:val="TAC"/>
              <w:keepNext w:val="0"/>
              <w:keepLines w:val="0"/>
              <w:rPr>
                <w:rFonts w:cs="Arial"/>
                <w:szCs w:val="18"/>
              </w:rPr>
            </w:pPr>
            <w:r w:rsidRPr="004B3397">
              <w:t>0.32</w:t>
            </w:r>
          </w:p>
        </w:tc>
        <w:tc>
          <w:tcPr>
            <w:tcW w:w="711" w:type="dxa"/>
            <w:noWrap/>
            <w:hideMark/>
          </w:tcPr>
          <w:p w14:paraId="1F99B747" w14:textId="77777777" w:rsidR="00FA4EDE" w:rsidRPr="004B3397" w:rsidRDefault="00FA4EDE" w:rsidP="0024290A">
            <w:pPr>
              <w:pStyle w:val="TAC"/>
              <w:keepNext w:val="0"/>
              <w:keepLines w:val="0"/>
              <w:rPr>
                <w:rFonts w:cs="Arial"/>
                <w:szCs w:val="18"/>
              </w:rPr>
            </w:pPr>
            <w:r w:rsidRPr="004B3397">
              <w:t>0.52</w:t>
            </w:r>
          </w:p>
        </w:tc>
      </w:tr>
      <w:tr w:rsidR="00FA4EDE" w:rsidRPr="004B3397" w14:paraId="3458AAE0" w14:textId="77777777" w:rsidTr="00A11C0E">
        <w:trPr>
          <w:jc w:val="center"/>
        </w:trPr>
        <w:tc>
          <w:tcPr>
            <w:tcW w:w="931" w:type="dxa"/>
            <w:noWrap/>
            <w:hideMark/>
          </w:tcPr>
          <w:p w14:paraId="3F304843" w14:textId="77777777" w:rsidR="00FA4EDE" w:rsidRPr="004B3397" w:rsidRDefault="00FA4EDE" w:rsidP="0024290A">
            <w:pPr>
              <w:pStyle w:val="TAC"/>
              <w:keepNext w:val="0"/>
              <w:keepLines w:val="0"/>
              <w:rPr>
                <w:rFonts w:cs="Arial"/>
                <w:szCs w:val="18"/>
              </w:rPr>
            </w:pPr>
          </w:p>
        </w:tc>
        <w:tc>
          <w:tcPr>
            <w:tcW w:w="1048" w:type="dxa"/>
            <w:noWrap/>
            <w:hideMark/>
          </w:tcPr>
          <w:p w14:paraId="3A511732" w14:textId="77777777" w:rsidR="00FA4EDE" w:rsidRPr="004B3397" w:rsidRDefault="00FA4EDE" w:rsidP="0024290A">
            <w:pPr>
              <w:pStyle w:val="TAC"/>
              <w:keepNext w:val="0"/>
              <w:keepLines w:val="0"/>
              <w:rPr>
                <w:rFonts w:cs="Arial"/>
                <w:szCs w:val="18"/>
              </w:rPr>
            </w:pPr>
          </w:p>
        </w:tc>
        <w:tc>
          <w:tcPr>
            <w:tcW w:w="722" w:type="dxa"/>
            <w:noWrap/>
            <w:hideMark/>
          </w:tcPr>
          <w:p w14:paraId="53F39F5F" w14:textId="77777777" w:rsidR="00FA4EDE" w:rsidRPr="004B3397" w:rsidRDefault="00FA4EDE" w:rsidP="0024290A">
            <w:pPr>
              <w:pStyle w:val="TAC"/>
              <w:keepNext w:val="0"/>
              <w:keepLines w:val="0"/>
              <w:rPr>
                <w:rFonts w:cs="Arial"/>
                <w:szCs w:val="18"/>
              </w:rPr>
            </w:pPr>
          </w:p>
        </w:tc>
        <w:tc>
          <w:tcPr>
            <w:tcW w:w="711" w:type="dxa"/>
            <w:noWrap/>
            <w:hideMark/>
          </w:tcPr>
          <w:p w14:paraId="4435E0EB" w14:textId="77777777" w:rsidR="00FA4EDE" w:rsidRPr="004B3397" w:rsidRDefault="00FA4EDE" w:rsidP="0024290A">
            <w:pPr>
              <w:pStyle w:val="TAC"/>
              <w:keepNext w:val="0"/>
              <w:keepLines w:val="0"/>
              <w:rPr>
                <w:rFonts w:cs="Arial"/>
                <w:szCs w:val="18"/>
              </w:rPr>
            </w:pPr>
          </w:p>
        </w:tc>
        <w:tc>
          <w:tcPr>
            <w:tcW w:w="722" w:type="dxa"/>
            <w:noWrap/>
            <w:hideMark/>
          </w:tcPr>
          <w:p w14:paraId="6202764E" w14:textId="77777777" w:rsidR="00FA4EDE" w:rsidRPr="004B3397" w:rsidRDefault="00FA4EDE" w:rsidP="0024290A">
            <w:pPr>
              <w:pStyle w:val="TAC"/>
              <w:keepNext w:val="0"/>
              <w:keepLines w:val="0"/>
              <w:rPr>
                <w:rFonts w:cs="Arial"/>
                <w:szCs w:val="18"/>
              </w:rPr>
            </w:pPr>
            <w:r w:rsidRPr="004B3397">
              <w:t>0.27</w:t>
            </w:r>
          </w:p>
        </w:tc>
        <w:tc>
          <w:tcPr>
            <w:tcW w:w="711" w:type="dxa"/>
            <w:noWrap/>
            <w:hideMark/>
          </w:tcPr>
          <w:p w14:paraId="13816D7F" w14:textId="77777777" w:rsidR="00FA4EDE" w:rsidRPr="004B3397" w:rsidRDefault="00FA4EDE" w:rsidP="0024290A">
            <w:pPr>
              <w:pStyle w:val="TAC"/>
              <w:keepNext w:val="0"/>
              <w:keepLines w:val="0"/>
              <w:rPr>
                <w:rFonts w:cs="Arial"/>
                <w:szCs w:val="18"/>
              </w:rPr>
            </w:pPr>
            <w:r w:rsidRPr="004B3397">
              <w:t>0.67</w:t>
            </w:r>
          </w:p>
        </w:tc>
        <w:tc>
          <w:tcPr>
            <w:tcW w:w="722" w:type="dxa"/>
            <w:noWrap/>
            <w:hideMark/>
          </w:tcPr>
          <w:p w14:paraId="67526ED6" w14:textId="77777777" w:rsidR="00FA4EDE" w:rsidRPr="004B3397" w:rsidRDefault="00FA4EDE" w:rsidP="0024290A">
            <w:pPr>
              <w:pStyle w:val="TAC"/>
              <w:keepNext w:val="0"/>
              <w:keepLines w:val="0"/>
              <w:rPr>
                <w:rFonts w:cs="Arial"/>
                <w:szCs w:val="18"/>
              </w:rPr>
            </w:pPr>
            <w:r w:rsidRPr="004B3397">
              <w:t>0.15</w:t>
            </w:r>
          </w:p>
        </w:tc>
        <w:tc>
          <w:tcPr>
            <w:tcW w:w="711" w:type="dxa"/>
            <w:noWrap/>
            <w:hideMark/>
          </w:tcPr>
          <w:p w14:paraId="6072EF71" w14:textId="77777777" w:rsidR="00FA4EDE" w:rsidRPr="004B3397" w:rsidRDefault="00FA4EDE" w:rsidP="0024290A">
            <w:pPr>
              <w:pStyle w:val="TAC"/>
              <w:keepNext w:val="0"/>
              <w:keepLines w:val="0"/>
              <w:rPr>
                <w:rFonts w:cs="Arial"/>
                <w:szCs w:val="18"/>
              </w:rPr>
            </w:pPr>
            <w:r w:rsidRPr="004B3397">
              <w:t>0.55</w:t>
            </w:r>
          </w:p>
        </w:tc>
      </w:tr>
      <w:tr w:rsidR="00FA4EDE" w:rsidRPr="004B3397" w14:paraId="460E327E" w14:textId="77777777" w:rsidTr="00A11C0E">
        <w:trPr>
          <w:jc w:val="center"/>
        </w:trPr>
        <w:tc>
          <w:tcPr>
            <w:tcW w:w="931" w:type="dxa"/>
            <w:noWrap/>
            <w:hideMark/>
          </w:tcPr>
          <w:p w14:paraId="48A031A2" w14:textId="77777777" w:rsidR="00FA4EDE" w:rsidRPr="004B3397" w:rsidRDefault="00FA4EDE" w:rsidP="0024290A">
            <w:pPr>
              <w:pStyle w:val="TAC"/>
              <w:keepNext w:val="0"/>
              <w:keepLines w:val="0"/>
              <w:rPr>
                <w:rFonts w:cs="Arial"/>
                <w:szCs w:val="18"/>
              </w:rPr>
            </w:pPr>
          </w:p>
        </w:tc>
        <w:tc>
          <w:tcPr>
            <w:tcW w:w="1048" w:type="dxa"/>
            <w:noWrap/>
            <w:hideMark/>
          </w:tcPr>
          <w:p w14:paraId="449D0106" w14:textId="77777777" w:rsidR="00FA4EDE" w:rsidRPr="004B3397" w:rsidRDefault="00FA4EDE" w:rsidP="0024290A">
            <w:pPr>
              <w:pStyle w:val="TAC"/>
              <w:keepNext w:val="0"/>
              <w:keepLines w:val="0"/>
              <w:rPr>
                <w:rFonts w:cs="Arial"/>
                <w:szCs w:val="18"/>
              </w:rPr>
            </w:pPr>
          </w:p>
        </w:tc>
        <w:tc>
          <w:tcPr>
            <w:tcW w:w="722" w:type="dxa"/>
            <w:noWrap/>
            <w:hideMark/>
          </w:tcPr>
          <w:p w14:paraId="563D0F9B" w14:textId="77777777" w:rsidR="00FA4EDE" w:rsidRPr="004B3397" w:rsidRDefault="00FA4EDE" w:rsidP="0024290A">
            <w:pPr>
              <w:pStyle w:val="TAC"/>
              <w:keepNext w:val="0"/>
              <w:keepLines w:val="0"/>
              <w:rPr>
                <w:rFonts w:cs="Arial"/>
                <w:szCs w:val="18"/>
              </w:rPr>
            </w:pPr>
          </w:p>
        </w:tc>
        <w:tc>
          <w:tcPr>
            <w:tcW w:w="711" w:type="dxa"/>
            <w:noWrap/>
            <w:hideMark/>
          </w:tcPr>
          <w:p w14:paraId="7F8C91A2" w14:textId="77777777" w:rsidR="00FA4EDE" w:rsidRPr="004B3397" w:rsidRDefault="00FA4EDE" w:rsidP="0024290A">
            <w:pPr>
              <w:pStyle w:val="TAC"/>
              <w:keepNext w:val="0"/>
              <w:keepLines w:val="0"/>
              <w:rPr>
                <w:rFonts w:cs="Arial"/>
                <w:szCs w:val="18"/>
              </w:rPr>
            </w:pPr>
          </w:p>
        </w:tc>
        <w:tc>
          <w:tcPr>
            <w:tcW w:w="722" w:type="dxa"/>
            <w:noWrap/>
            <w:hideMark/>
          </w:tcPr>
          <w:p w14:paraId="4EBBFC5F" w14:textId="77777777" w:rsidR="00FA4EDE" w:rsidRPr="004B3397" w:rsidRDefault="00FA4EDE" w:rsidP="0024290A">
            <w:pPr>
              <w:pStyle w:val="TAC"/>
              <w:keepNext w:val="0"/>
              <w:keepLines w:val="0"/>
              <w:rPr>
                <w:rFonts w:cs="Arial"/>
                <w:szCs w:val="18"/>
              </w:rPr>
            </w:pPr>
            <w:r w:rsidRPr="004B3397">
              <w:t>0.24</w:t>
            </w:r>
          </w:p>
        </w:tc>
        <w:tc>
          <w:tcPr>
            <w:tcW w:w="711" w:type="dxa"/>
            <w:noWrap/>
            <w:hideMark/>
          </w:tcPr>
          <w:p w14:paraId="1CCDA08E" w14:textId="77777777" w:rsidR="00FA4EDE" w:rsidRPr="004B3397" w:rsidRDefault="00FA4EDE" w:rsidP="0024290A">
            <w:pPr>
              <w:pStyle w:val="TAC"/>
              <w:keepNext w:val="0"/>
              <w:keepLines w:val="0"/>
              <w:rPr>
                <w:rFonts w:cs="Arial"/>
                <w:szCs w:val="18"/>
              </w:rPr>
            </w:pPr>
            <w:r w:rsidRPr="004B3397">
              <w:t>0.64</w:t>
            </w:r>
          </w:p>
        </w:tc>
        <w:tc>
          <w:tcPr>
            <w:tcW w:w="722" w:type="dxa"/>
            <w:noWrap/>
            <w:hideMark/>
          </w:tcPr>
          <w:p w14:paraId="17952B79" w14:textId="77777777" w:rsidR="00FA4EDE" w:rsidRPr="004B3397" w:rsidRDefault="00FA4EDE" w:rsidP="0024290A">
            <w:pPr>
              <w:pStyle w:val="TAC"/>
              <w:keepNext w:val="0"/>
              <w:keepLines w:val="0"/>
              <w:rPr>
                <w:rFonts w:cs="Arial"/>
                <w:szCs w:val="18"/>
              </w:rPr>
            </w:pPr>
            <w:r w:rsidRPr="004B3397">
              <w:t>0.06</w:t>
            </w:r>
          </w:p>
        </w:tc>
        <w:tc>
          <w:tcPr>
            <w:tcW w:w="711" w:type="dxa"/>
            <w:noWrap/>
            <w:hideMark/>
          </w:tcPr>
          <w:p w14:paraId="50B18A29" w14:textId="77777777" w:rsidR="00FA4EDE" w:rsidRPr="004B3397" w:rsidRDefault="00FA4EDE" w:rsidP="0024290A">
            <w:pPr>
              <w:pStyle w:val="TAC"/>
              <w:keepNext w:val="0"/>
              <w:keepLines w:val="0"/>
              <w:rPr>
                <w:rFonts w:cs="Arial"/>
                <w:szCs w:val="18"/>
              </w:rPr>
            </w:pPr>
            <w:r w:rsidRPr="004B3397">
              <w:t>0.46</w:t>
            </w:r>
          </w:p>
        </w:tc>
      </w:tr>
      <w:tr w:rsidR="00FA4EDE" w:rsidRPr="004B3397" w14:paraId="126A8021" w14:textId="77777777" w:rsidTr="00A11C0E">
        <w:trPr>
          <w:jc w:val="center"/>
        </w:trPr>
        <w:tc>
          <w:tcPr>
            <w:tcW w:w="931" w:type="dxa"/>
            <w:noWrap/>
            <w:hideMark/>
          </w:tcPr>
          <w:p w14:paraId="29B3DF52" w14:textId="77777777" w:rsidR="00FA4EDE" w:rsidRPr="004B3397" w:rsidRDefault="00FA4EDE" w:rsidP="0024290A">
            <w:pPr>
              <w:pStyle w:val="TAC"/>
              <w:keepNext w:val="0"/>
              <w:keepLines w:val="0"/>
              <w:rPr>
                <w:rFonts w:cs="Arial"/>
                <w:szCs w:val="18"/>
              </w:rPr>
            </w:pPr>
          </w:p>
        </w:tc>
        <w:tc>
          <w:tcPr>
            <w:tcW w:w="1048" w:type="dxa"/>
            <w:noWrap/>
            <w:hideMark/>
          </w:tcPr>
          <w:p w14:paraId="748B1491" w14:textId="77777777" w:rsidR="00FA4EDE" w:rsidRPr="004B3397" w:rsidRDefault="00FA4EDE" w:rsidP="0024290A">
            <w:pPr>
              <w:pStyle w:val="TAC"/>
              <w:keepNext w:val="0"/>
              <w:keepLines w:val="0"/>
              <w:rPr>
                <w:rFonts w:cs="Arial"/>
                <w:szCs w:val="18"/>
              </w:rPr>
            </w:pPr>
          </w:p>
        </w:tc>
        <w:tc>
          <w:tcPr>
            <w:tcW w:w="722" w:type="dxa"/>
            <w:noWrap/>
            <w:hideMark/>
          </w:tcPr>
          <w:p w14:paraId="16A0FF55" w14:textId="77777777" w:rsidR="00FA4EDE" w:rsidRPr="004B3397" w:rsidRDefault="00FA4EDE" w:rsidP="0024290A">
            <w:pPr>
              <w:pStyle w:val="TAC"/>
              <w:keepNext w:val="0"/>
              <w:keepLines w:val="0"/>
              <w:rPr>
                <w:rFonts w:cs="Arial"/>
                <w:szCs w:val="18"/>
              </w:rPr>
            </w:pPr>
          </w:p>
        </w:tc>
        <w:tc>
          <w:tcPr>
            <w:tcW w:w="711" w:type="dxa"/>
            <w:noWrap/>
            <w:hideMark/>
          </w:tcPr>
          <w:p w14:paraId="39700EB6" w14:textId="77777777" w:rsidR="00FA4EDE" w:rsidRPr="004B3397" w:rsidRDefault="00FA4EDE" w:rsidP="0024290A">
            <w:pPr>
              <w:pStyle w:val="TAC"/>
              <w:keepNext w:val="0"/>
              <w:keepLines w:val="0"/>
              <w:rPr>
                <w:rFonts w:cs="Arial"/>
                <w:szCs w:val="18"/>
              </w:rPr>
            </w:pPr>
          </w:p>
        </w:tc>
        <w:tc>
          <w:tcPr>
            <w:tcW w:w="722" w:type="dxa"/>
            <w:noWrap/>
            <w:hideMark/>
          </w:tcPr>
          <w:p w14:paraId="1AF123C0" w14:textId="77777777" w:rsidR="00FA4EDE" w:rsidRPr="004B3397" w:rsidRDefault="00FA4EDE" w:rsidP="0024290A">
            <w:pPr>
              <w:pStyle w:val="TAC"/>
              <w:keepNext w:val="0"/>
              <w:keepLines w:val="0"/>
              <w:rPr>
                <w:rFonts w:cs="Arial"/>
                <w:szCs w:val="18"/>
              </w:rPr>
            </w:pPr>
            <w:r w:rsidRPr="004B3397">
              <w:t>0.08</w:t>
            </w:r>
          </w:p>
        </w:tc>
        <w:tc>
          <w:tcPr>
            <w:tcW w:w="711" w:type="dxa"/>
            <w:noWrap/>
            <w:hideMark/>
          </w:tcPr>
          <w:p w14:paraId="2FF5491A" w14:textId="77777777" w:rsidR="00FA4EDE" w:rsidRPr="004B3397" w:rsidRDefault="00FA4EDE" w:rsidP="0024290A">
            <w:pPr>
              <w:pStyle w:val="TAC"/>
              <w:keepNext w:val="0"/>
              <w:keepLines w:val="0"/>
              <w:rPr>
                <w:rFonts w:cs="Arial"/>
                <w:szCs w:val="18"/>
              </w:rPr>
            </w:pPr>
            <w:r w:rsidRPr="004B3397">
              <w:t>0.58</w:t>
            </w:r>
          </w:p>
        </w:tc>
        <w:tc>
          <w:tcPr>
            <w:tcW w:w="722" w:type="dxa"/>
            <w:noWrap/>
            <w:hideMark/>
          </w:tcPr>
          <w:p w14:paraId="700247CE" w14:textId="77777777" w:rsidR="00FA4EDE" w:rsidRPr="004B3397" w:rsidRDefault="00FA4EDE" w:rsidP="0024290A">
            <w:pPr>
              <w:pStyle w:val="TAC"/>
              <w:keepNext w:val="0"/>
              <w:keepLines w:val="0"/>
              <w:rPr>
                <w:rFonts w:cs="Arial"/>
                <w:szCs w:val="18"/>
              </w:rPr>
            </w:pPr>
            <w:r w:rsidRPr="004B3397">
              <w:t>0.00</w:t>
            </w:r>
          </w:p>
        </w:tc>
        <w:tc>
          <w:tcPr>
            <w:tcW w:w="711" w:type="dxa"/>
            <w:noWrap/>
            <w:hideMark/>
          </w:tcPr>
          <w:p w14:paraId="2289901D" w14:textId="77777777" w:rsidR="00FA4EDE" w:rsidRPr="004B3397" w:rsidRDefault="00FA4EDE" w:rsidP="0024290A">
            <w:pPr>
              <w:pStyle w:val="TAC"/>
              <w:keepNext w:val="0"/>
              <w:keepLines w:val="0"/>
              <w:rPr>
                <w:rFonts w:cs="Arial"/>
                <w:szCs w:val="18"/>
              </w:rPr>
            </w:pPr>
            <w:r w:rsidRPr="004B3397">
              <w:t>0.38</w:t>
            </w:r>
          </w:p>
        </w:tc>
      </w:tr>
      <w:tr w:rsidR="00FA4EDE" w:rsidRPr="004B3397" w14:paraId="7E87DECE" w14:textId="77777777" w:rsidTr="00A11C0E">
        <w:trPr>
          <w:jc w:val="center"/>
        </w:trPr>
        <w:tc>
          <w:tcPr>
            <w:tcW w:w="931" w:type="dxa"/>
            <w:noWrap/>
            <w:hideMark/>
          </w:tcPr>
          <w:p w14:paraId="1AC2326E" w14:textId="77777777" w:rsidR="00FA4EDE" w:rsidRPr="004B3397" w:rsidRDefault="00FA4EDE" w:rsidP="0024290A">
            <w:pPr>
              <w:pStyle w:val="TAC"/>
              <w:keepNext w:val="0"/>
              <w:keepLines w:val="0"/>
              <w:rPr>
                <w:rFonts w:cs="Arial"/>
                <w:szCs w:val="18"/>
              </w:rPr>
            </w:pPr>
          </w:p>
        </w:tc>
        <w:tc>
          <w:tcPr>
            <w:tcW w:w="1048" w:type="dxa"/>
            <w:noWrap/>
            <w:hideMark/>
          </w:tcPr>
          <w:p w14:paraId="27156188" w14:textId="77777777" w:rsidR="00FA4EDE" w:rsidRPr="004B3397" w:rsidRDefault="00FA4EDE" w:rsidP="0024290A">
            <w:pPr>
              <w:pStyle w:val="TAC"/>
              <w:keepNext w:val="0"/>
              <w:keepLines w:val="0"/>
              <w:rPr>
                <w:rFonts w:cs="Arial"/>
                <w:szCs w:val="18"/>
              </w:rPr>
            </w:pPr>
          </w:p>
        </w:tc>
        <w:tc>
          <w:tcPr>
            <w:tcW w:w="722" w:type="dxa"/>
            <w:noWrap/>
            <w:hideMark/>
          </w:tcPr>
          <w:p w14:paraId="7A4B6164" w14:textId="77777777" w:rsidR="00FA4EDE" w:rsidRPr="004B3397" w:rsidRDefault="00FA4EDE" w:rsidP="0024290A">
            <w:pPr>
              <w:pStyle w:val="TAC"/>
              <w:keepNext w:val="0"/>
              <w:keepLines w:val="0"/>
              <w:rPr>
                <w:rFonts w:cs="Arial"/>
                <w:szCs w:val="18"/>
              </w:rPr>
            </w:pPr>
          </w:p>
        </w:tc>
        <w:tc>
          <w:tcPr>
            <w:tcW w:w="711" w:type="dxa"/>
            <w:noWrap/>
            <w:hideMark/>
          </w:tcPr>
          <w:p w14:paraId="38E42201" w14:textId="77777777" w:rsidR="00FA4EDE" w:rsidRPr="004B3397" w:rsidRDefault="00FA4EDE" w:rsidP="0024290A">
            <w:pPr>
              <w:pStyle w:val="TAC"/>
              <w:keepNext w:val="0"/>
              <w:keepLines w:val="0"/>
              <w:rPr>
                <w:rFonts w:cs="Arial"/>
                <w:szCs w:val="18"/>
              </w:rPr>
            </w:pPr>
          </w:p>
        </w:tc>
        <w:tc>
          <w:tcPr>
            <w:tcW w:w="722" w:type="dxa"/>
            <w:noWrap/>
            <w:hideMark/>
          </w:tcPr>
          <w:p w14:paraId="22F950C3" w14:textId="77777777" w:rsidR="00FA4EDE" w:rsidRPr="004B3397" w:rsidRDefault="00FA4EDE" w:rsidP="0024290A">
            <w:pPr>
              <w:pStyle w:val="TAC"/>
              <w:keepNext w:val="0"/>
              <w:keepLines w:val="0"/>
              <w:rPr>
                <w:rFonts w:cs="Arial"/>
                <w:szCs w:val="18"/>
              </w:rPr>
            </w:pPr>
            <w:r w:rsidRPr="004B3397">
              <w:t>0.00</w:t>
            </w:r>
          </w:p>
        </w:tc>
        <w:tc>
          <w:tcPr>
            <w:tcW w:w="711" w:type="dxa"/>
            <w:noWrap/>
            <w:hideMark/>
          </w:tcPr>
          <w:p w14:paraId="519C1EDB" w14:textId="77777777" w:rsidR="00FA4EDE" w:rsidRPr="004B3397" w:rsidRDefault="00FA4EDE" w:rsidP="0024290A">
            <w:pPr>
              <w:pStyle w:val="TAC"/>
              <w:keepNext w:val="0"/>
              <w:keepLines w:val="0"/>
              <w:rPr>
                <w:rFonts w:cs="Arial"/>
                <w:szCs w:val="18"/>
              </w:rPr>
            </w:pPr>
            <w:r w:rsidRPr="004B3397">
              <w:t>0.46</w:t>
            </w:r>
          </w:p>
        </w:tc>
        <w:tc>
          <w:tcPr>
            <w:tcW w:w="722" w:type="dxa"/>
            <w:noWrap/>
            <w:hideMark/>
          </w:tcPr>
          <w:p w14:paraId="6D58A57A" w14:textId="77777777" w:rsidR="00FA4EDE" w:rsidRPr="004B3397" w:rsidRDefault="00FA4EDE" w:rsidP="0024290A">
            <w:pPr>
              <w:pStyle w:val="TAC"/>
              <w:keepNext w:val="0"/>
              <w:keepLines w:val="0"/>
              <w:rPr>
                <w:rFonts w:cs="Arial"/>
                <w:szCs w:val="18"/>
              </w:rPr>
            </w:pPr>
            <w:r w:rsidRPr="004B3397">
              <w:t>0.49</w:t>
            </w:r>
          </w:p>
        </w:tc>
        <w:tc>
          <w:tcPr>
            <w:tcW w:w="711" w:type="dxa"/>
            <w:noWrap/>
            <w:hideMark/>
          </w:tcPr>
          <w:p w14:paraId="7CD12510" w14:textId="77777777" w:rsidR="00FA4EDE" w:rsidRPr="004B3397" w:rsidRDefault="00FA4EDE" w:rsidP="0024290A">
            <w:pPr>
              <w:pStyle w:val="TAC"/>
              <w:keepNext w:val="0"/>
              <w:keepLines w:val="0"/>
              <w:rPr>
                <w:rFonts w:cs="Arial"/>
                <w:szCs w:val="18"/>
              </w:rPr>
            </w:pPr>
            <w:r w:rsidRPr="004B3397">
              <w:t>0.69</w:t>
            </w:r>
          </w:p>
        </w:tc>
      </w:tr>
      <w:tr w:rsidR="00FA4EDE" w:rsidRPr="004B3397" w14:paraId="770055CA" w14:textId="77777777" w:rsidTr="00A11C0E">
        <w:trPr>
          <w:jc w:val="center"/>
        </w:trPr>
        <w:tc>
          <w:tcPr>
            <w:tcW w:w="931" w:type="dxa"/>
            <w:noWrap/>
            <w:hideMark/>
          </w:tcPr>
          <w:p w14:paraId="3D7B78C0" w14:textId="77777777" w:rsidR="00FA4EDE" w:rsidRPr="004B3397" w:rsidRDefault="00FA4EDE" w:rsidP="0024290A">
            <w:pPr>
              <w:pStyle w:val="TAC"/>
              <w:keepNext w:val="0"/>
              <w:keepLines w:val="0"/>
              <w:rPr>
                <w:rFonts w:cs="Arial"/>
                <w:szCs w:val="18"/>
              </w:rPr>
            </w:pPr>
          </w:p>
        </w:tc>
        <w:tc>
          <w:tcPr>
            <w:tcW w:w="1048" w:type="dxa"/>
            <w:noWrap/>
            <w:hideMark/>
          </w:tcPr>
          <w:p w14:paraId="44D43797" w14:textId="77777777" w:rsidR="00FA4EDE" w:rsidRPr="004B3397" w:rsidRDefault="00FA4EDE" w:rsidP="0024290A">
            <w:pPr>
              <w:pStyle w:val="TAC"/>
              <w:keepNext w:val="0"/>
              <w:keepLines w:val="0"/>
              <w:rPr>
                <w:rFonts w:cs="Arial"/>
                <w:szCs w:val="18"/>
              </w:rPr>
            </w:pPr>
          </w:p>
        </w:tc>
        <w:tc>
          <w:tcPr>
            <w:tcW w:w="722" w:type="dxa"/>
            <w:noWrap/>
            <w:hideMark/>
          </w:tcPr>
          <w:p w14:paraId="1C656D88" w14:textId="77777777" w:rsidR="00FA4EDE" w:rsidRPr="004B3397" w:rsidRDefault="00FA4EDE" w:rsidP="0024290A">
            <w:pPr>
              <w:pStyle w:val="TAC"/>
              <w:keepNext w:val="0"/>
              <w:keepLines w:val="0"/>
              <w:rPr>
                <w:rFonts w:cs="Arial"/>
                <w:szCs w:val="18"/>
              </w:rPr>
            </w:pPr>
          </w:p>
        </w:tc>
        <w:tc>
          <w:tcPr>
            <w:tcW w:w="711" w:type="dxa"/>
            <w:noWrap/>
            <w:hideMark/>
          </w:tcPr>
          <w:p w14:paraId="7A27AD6E" w14:textId="77777777" w:rsidR="00FA4EDE" w:rsidRPr="004B3397" w:rsidRDefault="00FA4EDE" w:rsidP="0024290A">
            <w:pPr>
              <w:pStyle w:val="TAC"/>
              <w:keepNext w:val="0"/>
              <w:keepLines w:val="0"/>
              <w:rPr>
                <w:rFonts w:cs="Arial"/>
                <w:szCs w:val="18"/>
              </w:rPr>
            </w:pPr>
          </w:p>
        </w:tc>
        <w:tc>
          <w:tcPr>
            <w:tcW w:w="722" w:type="dxa"/>
            <w:noWrap/>
            <w:hideMark/>
          </w:tcPr>
          <w:p w14:paraId="5F35498C" w14:textId="77777777" w:rsidR="00FA4EDE" w:rsidRPr="004B3397" w:rsidRDefault="00FA4EDE" w:rsidP="0024290A">
            <w:pPr>
              <w:pStyle w:val="TAC"/>
              <w:keepNext w:val="0"/>
              <w:keepLines w:val="0"/>
              <w:rPr>
                <w:rFonts w:cs="Arial"/>
                <w:szCs w:val="18"/>
              </w:rPr>
            </w:pPr>
            <w:r w:rsidRPr="004B3397">
              <w:t>0.00</w:t>
            </w:r>
          </w:p>
        </w:tc>
        <w:tc>
          <w:tcPr>
            <w:tcW w:w="711" w:type="dxa"/>
            <w:noWrap/>
            <w:hideMark/>
          </w:tcPr>
          <w:p w14:paraId="1A5371FA" w14:textId="77777777" w:rsidR="00FA4EDE" w:rsidRPr="004B3397" w:rsidRDefault="00FA4EDE" w:rsidP="0024290A">
            <w:pPr>
              <w:pStyle w:val="TAC"/>
              <w:keepNext w:val="0"/>
              <w:keepLines w:val="0"/>
              <w:rPr>
                <w:rFonts w:cs="Arial"/>
                <w:szCs w:val="18"/>
              </w:rPr>
            </w:pPr>
            <w:r w:rsidRPr="004B3397">
              <w:t>0.46</w:t>
            </w:r>
          </w:p>
        </w:tc>
        <w:tc>
          <w:tcPr>
            <w:tcW w:w="722" w:type="dxa"/>
            <w:noWrap/>
            <w:hideMark/>
          </w:tcPr>
          <w:p w14:paraId="0E484FCD" w14:textId="77777777" w:rsidR="00FA4EDE" w:rsidRPr="004B3397" w:rsidRDefault="00FA4EDE" w:rsidP="0024290A">
            <w:pPr>
              <w:pStyle w:val="TAC"/>
              <w:keepNext w:val="0"/>
              <w:keepLines w:val="0"/>
              <w:rPr>
                <w:rFonts w:cs="Arial"/>
                <w:szCs w:val="18"/>
              </w:rPr>
            </w:pPr>
            <w:r w:rsidRPr="004B3397">
              <w:t>0.06</w:t>
            </w:r>
          </w:p>
        </w:tc>
        <w:tc>
          <w:tcPr>
            <w:tcW w:w="711" w:type="dxa"/>
            <w:noWrap/>
            <w:hideMark/>
          </w:tcPr>
          <w:p w14:paraId="072A25FF" w14:textId="77777777" w:rsidR="00FA4EDE" w:rsidRPr="004B3397" w:rsidRDefault="00FA4EDE" w:rsidP="0024290A">
            <w:pPr>
              <w:pStyle w:val="TAC"/>
              <w:keepNext w:val="0"/>
              <w:keepLines w:val="0"/>
              <w:rPr>
                <w:rFonts w:cs="Arial"/>
                <w:szCs w:val="18"/>
              </w:rPr>
            </w:pPr>
            <w:r w:rsidRPr="004B3397">
              <w:t>0.46</w:t>
            </w:r>
          </w:p>
        </w:tc>
      </w:tr>
      <w:tr w:rsidR="00FA4EDE" w:rsidRPr="004B3397" w14:paraId="24EA5E30" w14:textId="77777777" w:rsidTr="00A11C0E">
        <w:trPr>
          <w:jc w:val="center"/>
        </w:trPr>
        <w:tc>
          <w:tcPr>
            <w:tcW w:w="931" w:type="dxa"/>
            <w:noWrap/>
            <w:hideMark/>
          </w:tcPr>
          <w:p w14:paraId="62E82263" w14:textId="77777777" w:rsidR="00FA4EDE" w:rsidRPr="004B3397" w:rsidRDefault="00FA4EDE" w:rsidP="0024290A">
            <w:pPr>
              <w:pStyle w:val="TAC"/>
              <w:keepNext w:val="0"/>
              <w:keepLines w:val="0"/>
              <w:rPr>
                <w:rFonts w:cs="Arial"/>
                <w:szCs w:val="18"/>
              </w:rPr>
            </w:pPr>
          </w:p>
        </w:tc>
        <w:tc>
          <w:tcPr>
            <w:tcW w:w="1048" w:type="dxa"/>
            <w:noWrap/>
            <w:hideMark/>
          </w:tcPr>
          <w:p w14:paraId="7E7C217A" w14:textId="77777777" w:rsidR="00FA4EDE" w:rsidRPr="004B3397" w:rsidRDefault="00FA4EDE" w:rsidP="0024290A">
            <w:pPr>
              <w:pStyle w:val="TAC"/>
              <w:keepNext w:val="0"/>
              <w:keepLines w:val="0"/>
              <w:rPr>
                <w:rFonts w:cs="Arial"/>
                <w:szCs w:val="18"/>
              </w:rPr>
            </w:pPr>
          </w:p>
        </w:tc>
        <w:tc>
          <w:tcPr>
            <w:tcW w:w="722" w:type="dxa"/>
            <w:noWrap/>
            <w:hideMark/>
          </w:tcPr>
          <w:p w14:paraId="7B1D4CA3" w14:textId="77777777" w:rsidR="00FA4EDE" w:rsidRPr="004B3397" w:rsidRDefault="00FA4EDE" w:rsidP="0024290A">
            <w:pPr>
              <w:pStyle w:val="TAC"/>
              <w:keepNext w:val="0"/>
              <w:keepLines w:val="0"/>
              <w:rPr>
                <w:rFonts w:cs="Arial"/>
                <w:szCs w:val="18"/>
              </w:rPr>
            </w:pPr>
          </w:p>
        </w:tc>
        <w:tc>
          <w:tcPr>
            <w:tcW w:w="711" w:type="dxa"/>
            <w:noWrap/>
            <w:hideMark/>
          </w:tcPr>
          <w:p w14:paraId="2E120B38" w14:textId="77777777" w:rsidR="00FA4EDE" w:rsidRPr="004B3397" w:rsidRDefault="00FA4EDE" w:rsidP="0024290A">
            <w:pPr>
              <w:pStyle w:val="TAC"/>
              <w:keepNext w:val="0"/>
              <w:keepLines w:val="0"/>
              <w:rPr>
                <w:rFonts w:cs="Arial"/>
                <w:szCs w:val="18"/>
              </w:rPr>
            </w:pPr>
          </w:p>
        </w:tc>
        <w:tc>
          <w:tcPr>
            <w:tcW w:w="722" w:type="dxa"/>
            <w:noWrap/>
            <w:hideMark/>
          </w:tcPr>
          <w:p w14:paraId="05451C85" w14:textId="77777777" w:rsidR="00FA4EDE" w:rsidRPr="004B3397" w:rsidRDefault="00FA4EDE" w:rsidP="0024290A">
            <w:pPr>
              <w:pStyle w:val="TAC"/>
              <w:keepNext w:val="0"/>
              <w:keepLines w:val="0"/>
              <w:rPr>
                <w:rFonts w:cs="Arial"/>
                <w:szCs w:val="18"/>
              </w:rPr>
            </w:pPr>
            <w:r w:rsidRPr="004B3397">
              <w:t>0.21</w:t>
            </w:r>
          </w:p>
        </w:tc>
        <w:tc>
          <w:tcPr>
            <w:tcW w:w="711" w:type="dxa"/>
            <w:noWrap/>
            <w:hideMark/>
          </w:tcPr>
          <w:p w14:paraId="4763BE22" w14:textId="77777777" w:rsidR="00FA4EDE" w:rsidRPr="004B3397" w:rsidRDefault="00FA4EDE" w:rsidP="0024290A">
            <w:pPr>
              <w:pStyle w:val="TAC"/>
              <w:keepNext w:val="0"/>
              <w:keepLines w:val="0"/>
              <w:rPr>
                <w:rFonts w:cs="Arial"/>
                <w:szCs w:val="18"/>
              </w:rPr>
            </w:pPr>
            <w:r w:rsidRPr="004B3397">
              <w:t>0.61</w:t>
            </w:r>
          </w:p>
        </w:tc>
        <w:tc>
          <w:tcPr>
            <w:tcW w:w="722" w:type="dxa"/>
            <w:noWrap/>
            <w:hideMark/>
          </w:tcPr>
          <w:p w14:paraId="5881F172" w14:textId="77777777" w:rsidR="00FA4EDE" w:rsidRPr="004B3397" w:rsidRDefault="00FA4EDE" w:rsidP="0024290A">
            <w:pPr>
              <w:pStyle w:val="TAC"/>
              <w:keepNext w:val="0"/>
              <w:keepLines w:val="0"/>
              <w:rPr>
                <w:rFonts w:cs="Arial"/>
                <w:szCs w:val="18"/>
              </w:rPr>
            </w:pPr>
            <w:r w:rsidRPr="004B3397">
              <w:t>0.69</w:t>
            </w:r>
          </w:p>
        </w:tc>
        <w:tc>
          <w:tcPr>
            <w:tcW w:w="711" w:type="dxa"/>
            <w:noWrap/>
            <w:hideMark/>
          </w:tcPr>
          <w:p w14:paraId="0C188D1E" w14:textId="77777777" w:rsidR="00FA4EDE" w:rsidRPr="004B3397" w:rsidRDefault="00FA4EDE" w:rsidP="0024290A">
            <w:pPr>
              <w:pStyle w:val="TAC"/>
              <w:keepNext w:val="0"/>
              <w:keepLines w:val="0"/>
              <w:rPr>
                <w:rFonts w:cs="Arial"/>
                <w:szCs w:val="18"/>
              </w:rPr>
            </w:pPr>
            <w:r w:rsidRPr="004B3397">
              <w:t>0.89</w:t>
            </w:r>
          </w:p>
        </w:tc>
      </w:tr>
      <w:tr w:rsidR="00FA4EDE" w:rsidRPr="004B3397" w14:paraId="48FA063F" w14:textId="77777777" w:rsidTr="00A11C0E">
        <w:trPr>
          <w:jc w:val="center"/>
        </w:trPr>
        <w:tc>
          <w:tcPr>
            <w:tcW w:w="931" w:type="dxa"/>
            <w:noWrap/>
            <w:hideMark/>
          </w:tcPr>
          <w:p w14:paraId="4E2C2A4F" w14:textId="77777777" w:rsidR="00FA4EDE" w:rsidRPr="004B3397" w:rsidRDefault="00FA4EDE" w:rsidP="0024290A">
            <w:pPr>
              <w:pStyle w:val="TAC"/>
              <w:keepNext w:val="0"/>
              <w:keepLines w:val="0"/>
              <w:rPr>
                <w:rFonts w:cs="Arial"/>
                <w:szCs w:val="18"/>
              </w:rPr>
            </w:pPr>
          </w:p>
        </w:tc>
        <w:tc>
          <w:tcPr>
            <w:tcW w:w="1048" w:type="dxa"/>
            <w:noWrap/>
            <w:hideMark/>
          </w:tcPr>
          <w:p w14:paraId="0F5FEE7F" w14:textId="77777777" w:rsidR="00FA4EDE" w:rsidRPr="004B3397" w:rsidRDefault="00FA4EDE" w:rsidP="0024290A">
            <w:pPr>
              <w:pStyle w:val="TAC"/>
              <w:keepNext w:val="0"/>
              <w:keepLines w:val="0"/>
              <w:rPr>
                <w:rFonts w:cs="Arial"/>
                <w:szCs w:val="18"/>
              </w:rPr>
            </w:pPr>
          </w:p>
        </w:tc>
        <w:tc>
          <w:tcPr>
            <w:tcW w:w="722" w:type="dxa"/>
            <w:noWrap/>
            <w:hideMark/>
          </w:tcPr>
          <w:p w14:paraId="6E4D30C9" w14:textId="77777777" w:rsidR="00FA4EDE" w:rsidRPr="004B3397" w:rsidRDefault="00FA4EDE" w:rsidP="0024290A">
            <w:pPr>
              <w:pStyle w:val="TAC"/>
              <w:keepNext w:val="0"/>
              <w:keepLines w:val="0"/>
              <w:rPr>
                <w:rFonts w:cs="Arial"/>
                <w:szCs w:val="18"/>
              </w:rPr>
            </w:pPr>
          </w:p>
        </w:tc>
        <w:tc>
          <w:tcPr>
            <w:tcW w:w="711" w:type="dxa"/>
            <w:noWrap/>
            <w:hideMark/>
          </w:tcPr>
          <w:p w14:paraId="22558722" w14:textId="77777777" w:rsidR="00FA4EDE" w:rsidRPr="004B3397" w:rsidRDefault="00FA4EDE" w:rsidP="0024290A">
            <w:pPr>
              <w:pStyle w:val="TAC"/>
              <w:keepNext w:val="0"/>
              <w:keepLines w:val="0"/>
              <w:rPr>
                <w:rFonts w:cs="Arial"/>
                <w:szCs w:val="18"/>
              </w:rPr>
            </w:pPr>
          </w:p>
        </w:tc>
        <w:tc>
          <w:tcPr>
            <w:tcW w:w="722" w:type="dxa"/>
            <w:noWrap/>
            <w:hideMark/>
          </w:tcPr>
          <w:p w14:paraId="462DDD6C" w14:textId="77777777" w:rsidR="00FA4EDE" w:rsidRPr="004B3397" w:rsidRDefault="00FA4EDE" w:rsidP="0024290A">
            <w:pPr>
              <w:pStyle w:val="TAC"/>
              <w:keepNext w:val="0"/>
              <w:keepLines w:val="0"/>
              <w:rPr>
                <w:rFonts w:cs="Arial"/>
                <w:szCs w:val="18"/>
              </w:rPr>
            </w:pPr>
            <w:r w:rsidRPr="004B3397">
              <w:t>0.20</w:t>
            </w:r>
          </w:p>
        </w:tc>
        <w:tc>
          <w:tcPr>
            <w:tcW w:w="711" w:type="dxa"/>
            <w:noWrap/>
            <w:hideMark/>
          </w:tcPr>
          <w:p w14:paraId="6894494E" w14:textId="77777777" w:rsidR="00FA4EDE" w:rsidRPr="004B3397" w:rsidRDefault="00FA4EDE" w:rsidP="0024290A">
            <w:pPr>
              <w:pStyle w:val="TAC"/>
              <w:keepNext w:val="0"/>
              <w:keepLines w:val="0"/>
              <w:rPr>
                <w:rFonts w:cs="Arial"/>
                <w:szCs w:val="18"/>
              </w:rPr>
            </w:pPr>
            <w:r w:rsidRPr="004B3397">
              <w:t>0.60</w:t>
            </w:r>
          </w:p>
        </w:tc>
        <w:tc>
          <w:tcPr>
            <w:tcW w:w="722" w:type="dxa"/>
            <w:noWrap/>
            <w:hideMark/>
          </w:tcPr>
          <w:p w14:paraId="1BCD23B5" w14:textId="77777777" w:rsidR="00FA4EDE" w:rsidRPr="004B3397" w:rsidRDefault="00FA4EDE" w:rsidP="0024290A">
            <w:pPr>
              <w:pStyle w:val="TAC"/>
              <w:keepNext w:val="0"/>
              <w:keepLines w:val="0"/>
              <w:rPr>
                <w:rFonts w:cs="Arial"/>
                <w:szCs w:val="18"/>
              </w:rPr>
            </w:pPr>
            <w:r w:rsidRPr="004B3397">
              <w:t>0.33</w:t>
            </w:r>
          </w:p>
        </w:tc>
        <w:tc>
          <w:tcPr>
            <w:tcW w:w="711" w:type="dxa"/>
            <w:noWrap/>
            <w:hideMark/>
          </w:tcPr>
          <w:p w14:paraId="27DF9F96" w14:textId="77777777" w:rsidR="00FA4EDE" w:rsidRPr="004B3397" w:rsidRDefault="00FA4EDE" w:rsidP="0024290A">
            <w:pPr>
              <w:pStyle w:val="TAC"/>
              <w:keepNext w:val="0"/>
              <w:keepLines w:val="0"/>
              <w:rPr>
                <w:rFonts w:cs="Arial"/>
                <w:szCs w:val="18"/>
              </w:rPr>
            </w:pPr>
            <w:r w:rsidRPr="004B3397">
              <w:t>0.53</w:t>
            </w:r>
          </w:p>
        </w:tc>
      </w:tr>
      <w:tr w:rsidR="00FA4EDE" w:rsidRPr="004B3397" w14:paraId="55A83C5B" w14:textId="77777777" w:rsidTr="00A11C0E">
        <w:trPr>
          <w:jc w:val="center"/>
        </w:trPr>
        <w:tc>
          <w:tcPr>
            <w:tcW w:w="931" w:type="dxa"/>
            <w:noWrap/>
            <w:hideMark/>
          </w:tcPr>
          <w:p w14:paraId="3ACE870A" w14:textId="77777777" w:rsidR="00FA4EDE" w:rsidRPr="004B3397" w:rsidRDefault="00FA4EDE" w:rsidP="0024290A">
            <w:pPr>
              <w:pStyle w:val="TAC"/>
              <w:keepNext w:val="0"/>
              <w:keepLines w:val="0"/>
              <w:rPr>
                <w:rFonts w:cs="Arial"/>
                <w:szCs w:val="18"/>
              </w:rPr>
            </w:pPr>
          </w:p>
        </w:tc>
        <w:tc>
          <w:tcPr>
            <w:tcW w:w="1048" w:type="dxa"/>
            <w:noWrap/>
            <w:hideMark/>
          </w:tcPr>
          <w:p w14:paraId="201F508B" w14:textId="77777777" w:rsidR="00FA4EDE" w:rsidRPr="004B3397" w:rsidRDefault="00FA4EDE" w:rsidP="0024290A">
            <w:pPr>
              <w:pStyle w:val="TAC"/>
              <w:keepNext w:val="0"/>
              <w:keepLines w:val="0"/>
              <w:rPr>
                <w:rFonts w:cs="Arial"/>
                <w:szCs w:val="18"/>
              </w:rPr>
            </w:pPr>
          </w:p>
        </w:tc>
        <w:tc>
          <w:tcPr>
            <w:tcW w:w="722" w:type="dxa"/>
            <w:noWrap/>
            <w:hideMark/>
          </w:tcPr>
          <w:p w14:paraId="6C61AA07" w14:textId="77777777" w:rsidR="00FA4EDE" w:rsidRPr="004B3397" w:rsidRDefault="00FA4EDE" w:rsidP="0024290A">
            <w:pPr>
              <w:pStyle w:val="TAC"/>
              <w:keepNext w:val="0"/>
              <w:keepLines w:val="0"/>
              <w:rPr>
                <w:rFonts w:cs="Arial"/>
                <w:szCs w:val="18"/>
              </w:rPr>
            </w:pPr>
          </w:p>
        </w:tc>
        <w:tc>
          <w:tcPr>
            <w:tcW w:w="711" w:type="dxa"/>
            <w:noWrap/>
            <w:hideMark/>
          </w:tcPr>
          <w:p w14:paraId="79C4BDF5" w14:textId="77777777" w:rsidR="00FA4EDE" w:rsidRPr="004B3397" w:rsidRDefault="00FA4EDE" w:rsidP="0024290A">
            <w:pPr>
              <w:pStyle w:val="TAC"/>
              <w:keepNext w:val="0"/>
              <w:keepLines w:val="0"/>
              <w:rPr>
                <w:rFonts w:cs="Arial"/>
                <w:szCs w:val="18"/>
              </w:rPr>
            </w:pPr>
          </w:p>
        </w:tc>
        <w:tc>
          <w:tcPr>
            <w:tcW w:w="722" w:type="dxa"/>
            <w:noWrap/>
            <w:hideMark/>
          </w:tcPr>
          <w:p w14:paraId="0BB8641B" w14:textId="77777777" w:rsidR="00FA4EDE" w:rsidRPr="004B3397" w:rsidRDefault="00FA4EDE" w:rsidP="0024290A">
            <w:pPr>
              <w:pStyle w:val="TAC"/>
              <w:keepNext w:val="0"/>
              <w:keepLines w:val="0"/>
              <w:rPr>
                <w:rFonts w:cs="Arial"/>
                <w:szCs w:val="18"/>
              </w:rPr>
            </w:pPr>
            <w:r w:rsidRPr="004B3397">
              <w:t>0.85</w:t>
            </w:r>
          </w:p>
        </w:tc>
        <w:tc>
          <w:tcPr>
            <w:tcW w:w="711" w:type="dxa"/>
            <w:noWrap/>
            <w:hideMark/>
          </w:tcPr>
          <w:p w14:paraId="3BE51C47" w14:textId="77777777" w:rsidR="00FA4EDE" w:rsidRPr="004B3397" w:rsidRDefault="00FA4EDE" w:rsidP="0024290A">
            <w:pPr>
              <w:pStyle w:val="TAC"/>
              <w:keepNext w:val="0"/>
              <w:keepLines w:val="0"/>
              <w:rPr>
                <w:rFonts w:cs="Arial"/>
                <w:szCs w:val="18"/>
              </w:rPr>
            </w:pPr>
            <w:r w:rsidRPr="004B3397">
              <w:t>1.00</w:t>
            </w:r>
          </w:p>
        </w:tc>
        <w:tc>
          <w:tcPr>
            <w:tcW w:w="722" w:type="dxa"/>
            <w:noWrap/>
            <w:hideMark/>
          </w:tcPr>
          <w:p w14:paraId="5F7A99AC" w14:textId="77777777" w:rsidR="00FA4EDE" w:rsidRPr="004B3397" w:rsidRDefault="00FA4EDE" w:rsidP="0024290A">
            <w:pPr>
              <w:pStyle w:val="TAC"/>
              <w:keepNext w:val="0"/>
              <w:keepLines w:val="0"/>
              <w:rPr>
                <w:rFonts w:cs="Arial"/>
                <w:szCs w:val="18"/>
              </w:rPr>
            </w:pPr>
            <w:r w:rsidRPr="004B3397">
              <w:t>0.58</w:t>
            </w:r>
          </w:p>
        </w:tc>
        <w:tc>
          <w:tcPr>
            <w:tcW w:w="711" w:type="dxa"/>
            <w:noWrap/>
            <w:hideMark/>
          </w:tcPr>
          <w:p w14:paraId="7D663911" w14:textId="77777777" w:rsidR="00FA4EDE" w:rsidRPr="004B3397" w:rsidRDefault="00FA4EDE" w:rsidP="0024290A">
            <w:pPr>
              <w:pStyle w:val="TAC"/>
              <w:keepNext w:val="0"/>
              <w:keepLines w:val="0"/>
              <w:rPr>
                <w:rFonts w:cs="Arial"/>
                <w:szCs w:val="18"/>
              </w:rPr>
            </w:pPr>
            <w:r w:rsidRPr="004B3397">
              <w:t>0.78</w:t>
            </w:r>
          </w:p>
        </w:tc>
      </w:tr>
      <w:tr w:rsidR="00FA4EDE" w:rsidRPr="004B3397" w14:paraId="79C8A563" w14:textId="77777777" w:rsidTr="00A11C0E">
        <w:trPr>
          <w:jc w:val="center"/>
        </w:trPr>
        <w:tc>
          <w:tcPr>
            <w:tcW w:w="931" w:type="dxa"/>
            <w:noWrap/>
            <w:hideMark/>
          </w:tcPr>
          <w:p w14:paraId="32206093" w14:textId="77777777" w:rsidR="00FA4EDE" w:rsidRPr="004B3397" w:rsidRDefault="00FA4EDE" w:rsidP="0024290A">
            <w:pPr>
              <w:pStyle w:val="TAC"/>
              <w:keepNext w:val="0"/>
              <w:keepLines w:val="0"/>
              <w:rPr>
                <w:rFonts w:cs="Arial"/>
                <w:szCs w:val="18"/>
              </w:rPr>
            </w:pPr>
          </w:p>
        </w:tc>
        <w:tc>
          <w:tcPr>
            <w:tcW w:w="1048" w:type="dxa"/>
            <w:noWrap/>
            <w:hideMark/>
          </w:tcPr>
          <w:p w14:paraId="1F25C85D" w14:textId="77777777" w:rsidR="00FA4EDE" w:rsidRPr="004B3397" w:rsidRDefault="00FA4EDE" w:rsidP="0024290A">
            <w:pPr>
              <w:pStyle w:val="TAC"/>
              <w:keepNext w:val="0"/>
              <w:keepLines w:val="0"/>
              <w:rPr>
                <w:rFonts w:cs="Arial"/>
                <w:szCs w:val="18"/>
              </w:rPr>
            </w:pPr>
          </w:p>
        </w:tc>
        <w:tc>
          <w:tcPr>
            <w:tcW w:w="722" w:type="dxa"/>
            <w:noWrap/>
            <w:hideMark/>
          </w:tcPr>
          <w:p w14:paraId="07844CEA" w14:textId="77777777" w:rsidR="00FA4EDE" w:rsidRPr="004B3397" w:rsidRDefault="00FA4EDE" w:rsidP="0024290A">
            <w:pPr>
              <w:pStyle w:val="TAC"/>
              <w:keepNext w:val="0"/>
              <w:keepLines w:val="0"/>
              <w:rPr>
                <w:rFonts w:cs="Arial"/>
                <w:szCs w:val="18"/>
              </w:rPr>
            </w:pPr>
          </w:p>
        </w:tc>
        <w:tc>
          <w:tcPr>
            <w:tcW w:w="711" w:type="dxa"/>
            <w:noWrap/>
            <w:hideMark/>
          </w:tcPr>
          <w:p w14:paraId="7987582A" w14:textId="77777777" w:rsidR="00FA4EDE" w:rsidRPr="004B3397" w:rsidRDefault="00FA4EDE" w:rsidP="0024290A">
            <w:pPr>
              <w:pStyle w:val="TAC"/>
              <w:keepNext w:val="0"/>
              <w:keepLines w:val="0"/>
              <w:rPr>
                <w:rFonts w:cs="Arial"/>
                <w:szCs w:val="18"/>
              </w:rPr>
            </w:pPr>
          </w:p>
        </w:tc>
        <w:tc>
          <w:tcPr>
            <w:tcW w:w="722" w:type="dxa"/>
            <w:noWrap/>
            <w:hideMark/>
          </w:tcPr>
          <w:p w14:paraId="584E3513" w14:textId="77777777" w:rsidR="00FA4EDE" w:rsidRPr="004B3397" w:rsidRDefault="00FA4EDE" w:rsidP="0024290A">
            <w:pPr>
              <w:pStyle w:val="TAC"/>
              <w:keepNext w:val="0"/>
              <w:keepLines w:val="0"/>
              <w:rPr>
                <w:rFonts w:cs="Arial"/>
                <w:szCs w:val="18"/>
              </w:rPr>
            </w:pPr>
          </w:p>
        </w:tc>
        <w:tc>
          <w:tcPr>
            <w:tcW w:w="711" w:type="dxa"/>
            <w:noWrap/>
            <w:hideMark/>
          </w:tcPr>
          <w:p w14:paraId="4B56F072" w14:textId="77777777" w:rsidR="00FA4EDE" w:rsidRPr="004B3397" w:rsidRDefault="00FA4EDE" w:rsidP="0024290A">
            <w:pPr>
              <w:pStyle w:val="TAC"/>
              <w:keepNext w:val="0"/>
              <w:keepLines w:val="0"/>
              <w:rPr>
                <w:rFonts w:cs="Arial"/>
                <w:szCs w:val="18"/>
              </w:rPr>
            </w:pPr>
          </w:p>
        </w:tc>
        <w:tc>
          <w:tcPr>
            <w:tcW w:w="722" w:type="dxa"/>
            <w:noWrap/>
            <w:hideMark/>
          </w:tcPr>
          <w:p w14:paraId="61531762" w14:textId="77777777" w:rsidR="00FA4EDE" w:rsidRPr="004B3397" w:rsidRDefault="00FA4EDE" w:rsidP="0024290A">
            <w:pPr>
              <w:pStyle w:val="TAC"/>
              <w:keepNext w:val="0"/>
              <w:keepLines w:val="0"/>
              <w:rPr>
                <w:rFonts w:cs="Arial"/>
                <w:szCs w:val="18"/>
              </w:rPr>
            </w:pPr>
            <w:r w:rsidRPr="004B3397">
              <w:t>0.53</w:t>
            </w:r>
          </w:p>
        </w:tc>
        <w:tc>
          <w:tcPr>
            <w:tcW w:w="711" w:type="dxa"/>
            <w:noWrap/>
            <w:hideMark/>
          </w:tcPr>
          <w:p w14:paraId="4BB4FFDD" w14:textId="77777777" w:rsidR="00FA4EDE" w:rsidRPr="004B3397" w:rsidRDefault="00FA4EDE" w:rsidP="0024290A">
            <w:pPr>
              <w:pStyle w:val="TAC"/>
              <w:keepNext w:val="0"/>
              <w:keepLines w:val="0"/>
              <w:rPr>
                <w:rFonts w:cs="Arial"/>
                <w:szCs w:val="18"/>
              </w:rPr>
            </w:pPr>
            <w:r w:rsidRPr="004B3397">
              <w:t>0.73</w:t>
            </w:r>
          </w:p>
        </w:tc>
      </w:tr>
      <w:tr w:rsidR="00FA4EDE" w:rsidRPr="004B3397" w14:paraId="7009B32A" w14:textId="77777777" w:rsidTr="00A11C0E">
        <w:trPr>
          <w:jc w:val="center"/>
        </w:trPr>
        <w:tc>
          <w:tcPr>
            <w:tcW w:w="931" w:type="dxa"/>
            <w:noWrap/>
            <w:hideMark/>
          </w:tcPr>
          <w:p w14:paraId="217DBA95" w14:textId="77777777" w:rsidR="00FA4EDE" w:rsidRPr="004B3397" w:rsidRDefault="00FA4EDE" w:rsidP="0024290A">
            <w:pPr>
              <w:pStyle w:val="TAC"/>
              <w:keepNext w:val="0"/>
              <w:keepLines w:val="0"/>
              <w:rPr>
                <w:rFonts w:cs="Arial"/>
                <w:szCs w:val="18"/>
              </w:rPr>
            </w:pPr>
          </w:p>
        </w:tc>
        <w:tc>
          <w:tcPr>
            <w:tcW w:w="1048" w:type="dxa"/>
            <w:noWrap/>
            <w:hideMark/>
          </w:tcPr>
          <w:p w14:paraId="6F6BA418" w14:textId="77777777" w:rsidR="00FA4EDE" w:rsidRPr="004B3397" w:rsidRDefault="00FA4EDE" w:rsidP="0024290A">
            <w:pPr>
              <w:pStyle w:val="TAC"/>
              <w:keepNext w:val="0"/>
              <w:keepLines w:val="0"/>
              <w:rPr>
                <w:rFonts w:cs="Arial"/>
                <w:szCs w:val="18"/>
              </w:rPr>
            </w:pPr>
          </w:p>
        </w:tc>
        <w:tc>
          <w:tcPr>
            <w:tcW w:w="722" w:type="dxa"/>
            <w:noWrap/>
            <w:hideMark/>
          </w:tcPr>
          <w:p w14:paraId="0F830EE1" w14:textId="77777777" w:rsidR="00FA4EDE" w:rsidRPr="004B3397" w:rsidRDefault="00FA4EDE" w:rsidP="0024290A">
            <w:pPr>
              <w:pStyle w:val="TAC"/>
              <w:keepNext w:val="0"/>
              <w:keepLines w:val="0"/>
              <w:rPr>
                <w:rFonts w:cs="Arial"/>
                <w:szCs w:val="18"/>
              </w:rPr>
            </w:pPr>
          </w:p>
        </w:tc>
        <w:tc>
          <w:tcPr>
            <w:tcW w:w="711" w:type="dxa"/>
            <w:noWrap/>
            <w:hideMark/>
          </w:tcPr>
          <w:p w14:paraId="31DE7F6B" w14:textId="77777777" w:rsidR="00FA4EDE" w:rsidRPr="004B3397" w:rsidRDefault="00FA4EDE" w:rsidP="0024290A">
            <w:pPr>
              <w:pStyle w:val="TAC"/>
              <w:keepNext w:val="0"/>
              <w:keepLines w:val="0"/>
              <w:rPr>
                <w:rFonts w:cs="Arial"/>
                <w:szCs w:val="18"/>
              </w:rPr>
            </w:pPr>
          </w:p>
        </w:tc>
        <w:tc>
          <w:tcPr>
            <w:tcW w:w="722" w:type="dxa"/>
            <w:noWrap/>
            <w:hideMark/>
          </w:tcPr>
          <w:p w14:paraId="3FCAEFC2" w14:textId="77777777" w:rsidR="00FA4EDE" w:rsidRPr="004B3397" w:rsidRDefault="00FA4EDE" w:rsidP="0024290A">
            <w:pPr>
              <w:pStyle w:val="TAC"/>
              <w:keepNext w:val="0"/>
              <w:keepLines w:val="0"/>
              <w:rPr>
                <w:rFonts w:cs="Arial"/>
                <w:szCs w:val="18"/>
              </w:rPr>
            </w:pPr>
          </w:p>
        </w:tc>
        <w:tc>
          <w:tcPr>
            <w:tcW w:w="711" w:type="dxa"/>
            <w:noWrap/>
            <w:hideMark/>
          </w:tcPr>
          <w:p w14:paraId="675CAEAE" w14:textId="77777777" w:rsidR="00FA4EDE" w:rsidRPr="004B3397" w:rsidRDefault="00FA4EDE" w:rsidP="0024290A">
            <w:pPr>
              <w:pStyle w:val="TAC"/>
              <w:keepNext w:val="0"/>
              <w:keepLines w:val="0"/>
              <w:rPr>
                <w:rFonts w:cs="Arial"/>
                <w:szCs w:val="18"/>
              </w:rPr>
            </w:pPr>
          </w:p>
        </w:tc>
        <w:tc>
          <w:tcPr>
            <w:tcW w:w="722" w:type="dxa"/>
            <w:noWrap/>
            <w:hideMark/>
          </w:tcPr>
          <w:p w14:paraId="69A634CE" w14:textId="77777777" w:rsidR="00FA4EDE" w:rsidRPr="004B3397" w:rsidRDefault="00FA4EDE" w:rsidP="0024290A">
            <w:pPr>
              <w:pStyle w:val="TAC"/>
              <w:keepNext w:val="0"/>
              <w:keepLines w:val="0"/>
              <w:rPr>
                <w:rFonts w:cs="Arial"/>
                <w:szCs w:val="18"/>
              </w:rPr>
            </w:pPr>
            <w:r w:rsidRPr="004B3397">
              <w:t>0.65</w:t>
            </w:r>
          </w:p>
        </w:tc>
        <w:tc>
          <w:tcPr>
            <w:tcW w:w="711" w:type="dxa"/>
            <w:noWrap/>
            <w:hideMark/>
          </w:tcPr>
          <w:p w14:paraId="2844BCBF" w14:textId="77777777" w:rsidR="00FA4EDE" w:rsidRPr="004B3397" w:rsidRDefault="00FA4EDE" w:rsidP="0024290A">
            <w:pPr>
              <w:pStyle w:val="TAC"/>
              <w:keepNext w:val="0"/>
              <w:keepLines w:val="0"/>
              <w:rPr>
                <w:rFonts w:cs="Arial"/>
                <w:szCs w:val="18"/>
              </w:rPr>
            </w:pPr>
            <w:r w:rsidRPr="004B3397">
              <w:t>0.85</w:t>
            </w:r>
          </w:p>
        </w:tc>
      </w:tr>
      <w:tr w:rsidR="00FA4EDE" w:rsidRPr="004B3397" w14:paraId="0EB8E0C1" w14:textId="77777777" w:rsidTr="00A11C0E">
        <w:trPr>
          <w:jc w:val="center"/>
        </w:trPr>
        <w:tc>
          <w:tcPr>
            <w:tcW w:w="931" w:type="dxa"/>
            <w:noWrap/>
            <w:hideMark/>
          </w:tcPr>
          <w:p w14:paraId="3F2B52E9" w14:textId="77777777" w:rsidR="00FA4EDE" w:rsidRPr="004B3397" w:rsidRDefault="00FA4EDE" w:rsidP="0024290A">
            <w:pPr>
              <w:pStyle w:val="TAC"/>
              <w:keepNext w:val="0"/>
              <w:keepLines w:val="0"/>
              <w:rPr>
                <w:rFonts w:cs="Arial"/>
                <w:szCs w:val="18"/>
              </w:rPr>
            </w:pPr>
          </w:p>
        </w:tc>
        <w:tc>
          <w:tcPr>
            <w:tcW w:w="1048" w:type="dxa"/>
            <w:noWrap/>
            <w:hideMark/>
          </w:tcPr>
          <w:p w14:paraId="7C1889D6" w14:textId="77777777" w:rsidR="00FA4EDE" w:rsidRPr="004B3397" w:rsidRDefault="00FA4EDE" w:rsidP="0024290A">
            <w:pPr>
              <w:pStyle w:val="TAC"/>
              <w:keepNext w:val="0"/>
              <w:keepLines w:val="0"/>
              <w:rPr>
                <w:rFonts w:cs="Arial"/>
                <w:szCs w:val="18"/>
              </w:rPr>
            </w:pPr>
          </w:p>
        </w:tc>
        <w:tc>
          <w:tcPr>
            <w:tcW w:w="722" w:type="dxa"/>
            <w:noWrap/>
            <w:hideMark/>
          </w:tcPr>
          <w:p w14:paraId="546CC4BC" w14:textId="77777777" w:rsidR="00FA4EDE" w:rsidRPr="004B3397" w:rsidRDefault="00FA4EDE" w:rsidP="0024290A">
            <w:pPr>
              <w:pStyle w:val="TAC"/>
              <w:keepNext w:val="0"/>
              <w:keepLines w:val="0"/>
              <w:rPr>
                <w:rFonts w:cs="Arial"/>
                <w:szCs w:val="18"/>
              </w:rPr>
            </w:pPr>
          </w:p>
        </w:tc>
        <w:tc>
          <w:tcPr>
            <w:tcW w:w="711" w:type="dxa"/>
            <w:noWrap/>
            <w:hideMark/>
          </w:tcPr>
          <w:p w14:paraId="6BC45302" w14:textId="77777777" w:rsidR="00FA4EDE" w:rsidRPr="004B3397" w:rsidRDefault="00FA4EDE" w:rsidP="0024290A">
            <w:pPr>
              <w:pStyle w:val="TAC"/>
              <w:keepNext w:val="0"/>
              <w:keepLines w:val="0"/>
              <w:rPr>
                <w:rFonts w:cs="Arial"/>
                <w:szCs w:val="18"/>
              </w:rPr>
            </w:pPr>
          </w:p>
        </w:tc>
        <w:tc>
          <w:tcPr>
            <w:tcW w:w="722" w:type="dxa"/>
            <w:noWrap/>
            <w:hideMark/>
          </w:tcPr>
          <w:p w14:paraId="65B17773" w14:textId="77777777" w:rsidR="00FA4EDE" w:rsidRPr="004B3397" w:rsidRDefault="00FA4EDE" w:rsidP="0024290A">
            <w:pPr>
              <w:pStyle w:val="TAC"/>
              <w:keepNext w:val="0"/>
              <w:keepLines w:val="0"/>
              <w:rPr>
                <w:rFonts w:cs="Arial"/>
                <w:szCs w:val="18"/>
              </w:rPr>
            </w:pPr>
          </w:p>
        </w:tc>
        <w:tc>
          <w:tcPr>
            <w:tcW w:w="711" w:type="dxa"/>
            <w:noWrap/>
            <w:hideMark/>
          </w:tcPr>
          <w:p w14:paraId="64405D34" w14:textId="77777777" w:rsidR="00FA4EDE" w:rsidRPr="004B3397" w:rsidRDefault="00FA4EDE" w:rsidP="0024290A">
            <w:pPr>
              <w:pStyle w:val="TAC"/>
              <w:keepNext w:val="0"/>
              <w:keepLines w:val="0"/>
              <w:rPr>
                <w:rFonts w:cs="Arial"/>
                <w:szCs w:val="18"/>
              </w:rPr>
            </w:pPr>
          </w:p>
        </w:tc>
        <w:tc>
          <w:tcPr>
            <w:tcW w:w="722" w:type="dxa"/>
            <w:noWrap/>
            <w:hideMark/>
          </w:tcPr>
          <w:p w14:paraId="14447959" w14:textId="77777777" w:rsidR="00FA4EDE" w:rsidRPr="004B3397" w:rsidRDefault="00FA4EDE" w:rsidP="0024290A">
            <w:pPr>
              <w:pStyle w:val="TAC"/>
              <w:keepNext w:val="0"/>
              <w:keepLines w:val="0"/>
              <w:rPr>
                <w:rFonts w:cs="Arial"/>
                <w:szCs w:val="18"/>
              </w:rPr>
            </w:pPr>
            <w:r w:rsidRPr="004B3397">
              <w:t>0.77</w:t>
            </w:r>
          </w:p>
        </w:tc>
        <w:tc>
          <w:tcPr>
            <w:tcW w:w="711" w:type="dxa"/>
            <w:noWrap/>
            <w:hideMark/>
          </w:tcPr>
          <w:p w14:paraId="21EFFC90" w14:textId="77777777" w:rsidR="00FA4EDE" w:rsidRPr="004B3397" w:rsidRDefault="00FA4EDE" w:rsidP="0024290A">
            <w:pPr>
              <w:pStyle w:val="TAC"/>
              <w:keepNext w:val="0"/>
              <w:keepLines w:val="0"/>
              <w:rPr>
                <w:rFonts w:cs="Arial"/>
                <w:szCs w:val="18"/>
              </w:rPr>
            </w:pPr>
            <w:r w:rsidRPr="004B3397">
              <w:t>0.97</w:t>
            </w:r>
          </w:p>
        </w:tc>
      </w:tr>
      <w:tr w:rsidR="00FA4EDE" w:rsidRPr="004B3397" w14:paraId="42D7BC6D" w14:textId="77777777" w:rsidTr="00A11C0E">
        <w:trPr>
          <w:jc w:val="center"/>
        </w:trPr>
        <w:tc>
          <w:tcPr>
            <w:tcW w:w="931" w:type="dxa"/>
            <w:noWrap/>
            <w:hideMark/>
          </w:tcPr>
          <w:p w14:paraId="659307AE" w14:textId="77777777" w:rsidR="00FA4EDE" w:rsidRPr="004B3397" w:rsidRDefault="00FA4EDE" w:rsidP="0024290A">
            <w:pPr>
              <w:pStyle w:val="TAC"/>
              <w:keepNext w:val="0"/>
              <w:keepLines w:val="0"/>
              <w:rPr>
                <w:rFonts w:cs="Arial"/>
                <w:szCs w:val="18"/>
              </w:rPr>
            </w:pPr>
          </w:p>
        </w:tc>
        <w:tc>
          <w:tcPr>
            <w:tcW w:w="1048" w:type="dxa"/>
            <w:noWrap/>
            <w:hideMark/>
          </w:tcPr>
          <w:p w14:paraId="549A878F" w14:textId="77777777" w:rsidR="00FA4EDE" w:rsidRPr="004B3397" w:rsidRDefault="00FA4EDE" w:rsidP="0024290A">
            <w:pPr>
              <w:pStyle w:val="TAC"/>
              <w:keepNext w:val="0"/>
              <w:keepLines w:val="0"/>
              <w:rPr>
                <w:rFonts w:cs="Arial"/>
                <w:szCs w:val="18"/>
              </w:rPr>
            </w:pPr>
          </w:p>
        </w:tc>
        <w:tc>
          <w:tcPr>
            <w:tcW w:w="722" w:type="dxa"/>
            <w:noWrap/>
            <w:hideMark/>
          </w:tcPr>
          <w:p w14:paraId="474F61A0" w14:textId="77777777" w:rsidR="00FA4EDE" w:rsidRPr="004B3397" w:rsidRDefault="00FA4EDE" w:rsidP="0024290A">
            <w:pPr>
              <w:pStyle w:val="TAC"/>
              <w:keepNext w:val="0"/>
              <w:keepLines w:val="0"/>
              <w:rPr>
                <w:rFonts w:cs="Arial"/>
                <w:szCs w:val="18"/>
              </w:rPr>
            </w:pPr>
          </w:p>
        </w:tc>
        <w:tc>
          <w:tcPr>
            <w:tcW w:w="711" w:type="dxa"/>
            <w:noWrap/>
            <w:hideMark/>
          </w:tcPr>
          <w:p w14:paraId="4B610773" w14:textId="77777777" w:rsidR="00FA4EDE" w:rsidRPr="004B3397" w:rsidRDefault="00FA4EDE" w:rsidP="0024290A">
            <w:pPr>
              <w:pStyle w:val="TAC"/>
              <w:keepNext w:val="0"/>
              <w:keepLines w:val="0"/>
              <w:rPr>
                <w:rFonts w:cs="Arial"/>
                <w:szCs w:val="18"/>
              </w:rPr>
            </w:pPr>
          </w:p>
        </w:tc>
        <w:tc>
          <w:tcPr>
            <w:tcW w:w="722" w:type="dxa"/>
            <w:noWrap/>
            <w:hideMark/>
          </w:tcPr>
          <w:p w14:paraId="646795D3" w14:textId="77777777" w:rsidR="00FA4EDE" w:rsidRPr="004B3397" w:rsidRDefault="00FA4EDE" w:rsidP="0024290A">
            <w:pPr>
              <w:pStyle w:val="TAC"/>
              <w:keepNext w:val="0"/>
              <w:keepLines w:val="0"/>
              <w:rPr>
                <w:rFonts w:cs="Arial"/>
                <w:szCs w:val="18"/>
              </w:rPr>
            </w:pPr>
          </w:p>
        </w:tc>
        <w:tc>
          <w:tcPr>
            <w:tcW w:w="711" w:type="dxa"/>
            <w:noWrap/>
            <w:hideMark/>
          </w:tcPr>
          <w:p w14:paraId="74EBB1B1" w14:textId="77777777" w:rsidR="00FA4EDE" w:rsidRPr="004B3397" w:rsidRDefault="00FA4EDE" w:rsidP="0024290A">
            <w:pPr>
              <w:pStyle w:val="TAC"/>
              <w:keepNext w:val="0"/>
              <w:keepLines w:val="0"/>
              <w:rPr>
                <w:rFonts w:cs="Arial"/>
                <w:szCs w:val="18"/>
              </w:rPr>
            </w:pPr>
          </w:p>
        </w:tc>
        <w:tc>
          <w:tcPr>
            <w:tcW w:w="722" w:type="dxa"/>
            <w:noWrap/>
            <w:hideMark/>
          </w:tcPr>
          <w:p w14:paraId="110CBEAD" w14:textId="77777777" w:rsidR="00FA4EDE" w:rsidRPr="004B3397" w:rsidRDefault="00FA4EDE" w:rsidP="0024290A">
            <w:pPr>
              <w:pStyle w:val="TAC"/>
              <w:keepNext w:val="0"/>
              <w:keepLines w:val="0"/>
              <w:rPr>
                <w:rFonts w:cs="Arial"/>
                <w:szCs w:val="18"/>
              </w:rPr>
            </w:pPr>
            <w:r w:rsidRPr="004B3397">
              <w:t>0.57</w:t>
            </w:r>
          </w:p>
        </w:tc>
        <w:tc>
          <w:tcPr>
            <w:tcW w:w="711" w:type="dxa"/>
            <w:noWrap/>
            <w:hideMark/>
          </w:tcPr>
          <w:p w14:paraId="30FBB190" w14:textId="77777777" w:rsidR="00FA4EDE" w:rsidRPr="004B3397" w:rsidRDefault="00FA4EDE" w:rsidP="0024290A">
            <w:pPr>
              <w:pStyle w:val="TAC"/>
              <w:keepNext w:val="0"/>
              <w:keepLines w:val="0"/>
              <w:rPr>
                <w:rFonts w:cs="Arial"/>
                <w:szCs w:val="18"/>
              </w:rPr>
            </w:pPr>
            <w:r w:rsidRPr="004B3397">
              <w:t>0.77</w:t>
            </w:r>
          </w:p>
        </w:tc>
      </w:tr>
      <w:tr w:rsidR="00FA4EDE" w:rsidRPr="004B3397" w14:paraId="611C52AB" w14:textId="77777777" w:rsidTr="00A11C0E">
        <w:trPr>
          <w:jc w:val="center"/>
        </w:trPr>
        <w:tc>
          <w:tcPr>
            <w:tcW w:w="931" w:type="dxa"/>
            <w:noWrap/>
            <w:hideMark/>
          </w:tcPr>
          <w:p w14:paraId="696476A4" w14:textId="77777777" w:rsidR="00FA4EDE" w:rsidRPr="004B3397" w:rsidRDefault="00FA4EDE" w:rsidP="0024290A">
            <w:pPr>
              <w:pStyle w:val="TAC"/>
              <w:keepNext w:val="0"/>
              <w:keepLines w:val="0"/>
              <w:rPr>
                <w:rFonts w:cs="Arial"/>
                <w:szCs w:val="18"/>
              </w:rPr>
            </w:pPr>
          </w:p>
        </w:tc>
        <w:tc>
          <w:tcPr>
            <w:tcW w:w="1048" w:type="dxa"/>
            <w:noWrap/>
            <w:hideMark/>
          </w:tcPr>
          <w:p w14:paraId="4E2851A3" w14:textId="77777777" w:rsidR="00FA4EDE" w:rsidRPr="004B3397" w:rsidRDefault="00FA4EDE" w:rsidP="0024290A">
            <w:pPr>
              <w:pStyle w:val="TAC"/>
              <w:keepNext w:val="0"/>
              <w:keepLines w:val="0"/>
              <w:rPr>
                <w:rFonts w:cs="Arial"/>
                <w:szCs w:val="18"/>
              </w:rPr>
            </w:pPr>
          </w:p>
        </w:tc>
        <w:tc>
          <w:tcPr>
            <w:tcW w:w="722" w:type="dxa"/>
            <w:noWrap/>
            <w:hideMark/>
          </w:tcPr>
          <w:p w14:paraId="7BD0AECE" w14:textId="77777777" w:rsidR="00FA4EDE" w:rsidRPr="004B3397" w:rsidRDefault="00FA4EDE" w:rsidP="0024290A">
            <w:pPr>
              <w:pStyle w:val="TAC"/>
              <w:keepNext w:val="0"/>
              <w:keepLines w:val="0"/>
              <w:rPr>
                <w:rFonts w:cs="Arial"/>
                <w:szCs w:val="18"/>
              </w:rPr>
            </w:pPr>
          </w:p>
        </w:tc>
        <w:tc>
          <w:tcPr>
            <w:tcW w:w="711" w:type="dxa"/>
            <w:noWrap/>
            <w:hideMark/>
          </w:tcPr>
          <w:p w14:paraId="0FCF17D0" w14:textId="77777777" w:rsidR="00FA4EDE" w:rsidRPr="004B3397" w:rsidRDefault="00FA4EDE" w:rsidP="0024290A">
            <w:pPr>
              <w:pStyle w:val="TAC"/>
              <w:keepNext w:val="0"/>
              <w:keepLines w:val="0"/>
              <w:rPr>
                <w:rFonts w:cs="Arial"/>
                <w:szCs w:val="18"/>
              </w:rPr>
            </w:pPr>
          </w:p>
        </w:tc>
        <w:tc>
          <w:tcPr>
            <w:tcW w:w="722" w:type="dxa"/>
            <w:noWrap/>
            <w:hideMark/>
          </w:tcPr>
          <w:p w14:paraId="16D14D86" w14:textId="77777777" w:rsidR="00FA4EDE" w:rsidRPr="004B3397" w:rsidRDefault="00FA4EDE" w:rsidP="0024290A">
            <w:pPr>
              <w:pStyle w:val="TAC"/>
              <w:keepNext w:val="0"/>
              <w:keepLines w:val="0"/>
              <w:rPr>
                <w:rFonts w:cs="Arial"/>
                <w:szCs w:val="18"/>
              </w:rPr>
            </w:pPr>
          </w:p>
        </w:tc>
        <w:tc>
          <w:tcPr>
            <w:tcW w:w="711" w:type="dxa"/>
            <w:noWrap/>
            <w:hideMark/>
          </w:tcPr>
          <w:p w14:paraId="7697C1AD" w14:textId="77777777" w:rsidR="00FA4EDE" w:rsidRPr="004B3397" w:rsidRDefault="00FA4EDE" w:rsidP="0024290A">
            <w:pPr>
              <w:pStyle w:val="TAC"/>
              <w:keepNext w:val="0"/>
              <w:keepLines w:val="0"/>
              <w:rPr>
                <w:rFonts w:cs="Arial"/>
                <w:szCs w:val="18"/>
              </w:rPr>
            </w:pPr>
          </w:p>
        </w:tc>
        <w:tc>
          <w:tcPr>
            <w:tcW w:w="722" w:type="dxa"/>
            <w:noWrap/>
            <w:hideMark/>
          </w:tcPr>
          <w:p w14:paraId="36EE0C4C" w14:textId="77777777" w:rsidR="00FA4EDE" w:rsidRPr="004B3397" w:rsidRDefault="00FA4EDE" w:rsidP="0024290A">
            <w:pPr>
              <w:pStyle w:val="TAC"/>
              <w:keepNext w:val="0"/>
              <w:keepLines w:val="0"/>
              <w:rPr>
                <w:rFonts w:cs="Arial"/>
                <w:szCs w:val="18"/>
              </w:rPr>
            </w:pPr>
            <w:r w:rsidRPr="004B3397">
              <w:t>0.00</w:t>
            </w:r>
          </w:p>
        </w:tc>
        <w:tc>
          <w:tcPr>
            <w:tcW w:w="711" w:type="dxa"/>
            <w:noWrap/>
            <w:hideMark/>
          </w:tcPr>
          <w:p w14:paraId="655AA296" w14:textId="77777777" w:rsidR="00FA4EDE" w:rsidRPr="004B3397" w:rsidRDefault="00FA4EDE" w:rsidP="0024290A">
            <w:pPr>
              <w:pStyle w:val="TAC"/>
              <w:keepNext w:val="0"/>
              <w:keepLines w:val="0"/>
              <w:rPr>
                <w:rFonts w:cs="Arial"/>
                <w:szCs w:val="18"/>
              </w:rPr>
            </w:pPr>
            <w:r w:rsidRPr="004B3397">
              <w:t>0.29</w:t>
            </w:r>
          </w:p>
        </w:tc>
      </w:tr>
      <w:tr w:rsidR="00FA4EDE" w:rsidRPr="004B3397" w14:paraId="6E34CEC0" w14:textId="77777777" w:rsidTr="00A11C0E">
        <w:trPr>
          <w:jc w:val="center"/>
        </w:trPr>
        <w:tc>
          <w:tcPr>
            <w:tcW w:w="931" w:type="dxa"/>
            <w:noWrap/>
            <w:hideMark/>
          </w:tcPr>
          <w:p w14:paraId="169C65D5" w14:textId="77777777" w:rsidR="00FA4EDE" w:rsidRPr="004B3397" w:rsidRDefault="00FA4EDE" w:rsidP="0024290A">
            <w:pPr>
              <w:pStyle w:val="TAC"/>
              <w:keepNext w:val="0"/>
              <w:keepLines w:val="0"/>
              <w:rPr>
                <w:rFonts w:cs="Arial"/>
                <w:szCs w:val="18"/>
              </w:rPr>
            </w:pPr>
          </w:p>
        </w:tc>
        <w:tc>
          <w:tcPr>
            <w:tcW w:w="1048" w:type="dxa"/>
            <w:noWrap/>
            <w:hideMark/>
          </w:tcPr>
          <w:p w14:paraId="08FB4B96" w14:textId="77777777" w:rsidR="00FA4EDE" w:rsidRPr="004B3397" w:rsidRDefault="00FA4EDE" w:rsidP="0024290A">
            <w:pPr>
              <w:pStyle w:val="TAC"/>
              <w:keepNext w:val="0"/>
              <w:keepLines w:val="0"/>
              <w:rPr>
                <w:rFonts w:cs="Arial"/>
                <w:szCs w:val="18"/>
              </w:rPr>
            </w:pPr>
          </w:p>
        </w:tc>
        <w:tc>
          <w:tcPr>
            <w:tcW w:w="722" w:type="dxa"/>
            <w:noWrap/>
            <w:hideMark/>
          </w:tcPr>
          <w:p w14:paraId="2B8F7D9B" w14:textId="77777777" w:rsidR="00FA4EDE" w:rsidRPr="004B3397" w:rsidRDefault="00FA4EDE" w:rsidP="0024290A">
            <w:pPr>
              <w:pStyle w:val="TAC"/>
              <w:keepNext w:val="0"/>
              <w:keepLines w:val="0"/>
              <w:rPr>
                <w:rFonts w:cs="Arial"/>
                <w:szCs w:val="18"/>
              </w:rPr>
            </w:pPr>
          </w:p>
        </w:tc>
        <w:tc>
          <w:tcPr>
            <w:tcW w:w="711" w:type="dxa"/>
            <w:noWrap/>
            <w:hideMark/>
          </w:tcPr>
          <w:p w14:paraId="3AD25B0E" w14:textId="77777777" w:rsidR="00FA4EDE" w:rsidRPr="004B3397" w:rsidRDefault="00FA4EDE" w:rsidP="0024290A">
            <w:pPr>
              <w:pStyle w:val="TAC"/>
              <w:keepNext w:val="0"/>
              <w:keepLines w:val="0"/>
              <w:rPr>
                <w:rFonts w:cs="Arial"/>
                <w:szCs w:val="18"/>
              </w:rPr>
            </w:pPr>
          </w:p>
        </w:tc>
        <w:tc>
          <w:tcPr>
            <w:tcW w:w="722" w:type="dxa"/>
            <w:noWrap/>
            <w:hideMark/>
          </w:tcPr>
          <w:p w14:paraId="32FC0752" w14:textId="77777777" w:rsidR="00FA4EDE" w:rsidRPr="004B3397" w:rsidRDefault="00FA4EDE" w:rsidP="0024290A">
            <w:pPr>
              <w:pStyle w:val="TAC"/>
              <w:keepNext w:val="0"/>
              <w:keepLines w:val="0"/>
              <w:rPr>
                <w:rFonts w:cs="Arial"/>
                <w:szCs w:val="18"/>
              </w:rPr>
            </w:pPr>
          </w:p>
        </w:tc>
        <w:tc>
          <w:tcPr>
            <w:tcW w:w="711" w:type="dxa"/>
            <w:noWrap/>
            <w:hideMark/>
          </w:tcPr>
          <w:p w14:paraId="09B1A976" w14:textId="77777777" w:rsidR="00FA4EDE" w:rsidRPr="004B3397" w:rsidRDefault="00FA4EDE" w:rsidP="0024290A">
            <w:pPr>
              <w:pStyle w:val="TAC"/>
              <w:keepNext w:val="0"/>
              <w:keepLines w:val="0"/>
              <w:rPr>
                <w:rFonts w:cs="Arial"/>
                <w:szCs w:val="18"/>
              </w:rPr>
            </w:pPr>
          </w:p>
        </w:tc>
        <w:tc>
          <w:tcPr>
            <w:tcW w:w="722" w:type="dxa"/>
            <w:noWrap/>
            <w:hideMark/>
          </w:tcPr>
          <w:p w14:paraId="7FBED114" w14:textId="77777777" w:rsidR="00FA4EDE" w:rsidRPr="004B3397" w:rsidRDefault="00FA4EDE" w:rsidP="0024290A">
            <w:pPr>
              <w:pStyle w:val="TAC"/>
              <w:keepNext w:val="0"/>
              <w:keepLines w:val="0"/>
              <w:rPr>
                <w:rFonts w:cs="Arial"/>
                <w:szCs w:val="18"/>
              </w:rPr>
            </w:pPr>
            <w:r w:rsidRPr="004B3397">
              <w:t>0.05</w:t>
            </w:r>
          </w:p>
        </w:tc>
        <w:tc>
          <w:tcPr>
            <w:tcW w:w="711" w:type="dxa"/>
            <w:noWrap/>
            <w:hideMark/>
          </w:tcPr>
          <w:p w14:paraId="5667FBD4" w14:textId="77777777" w:rsidR="00FA4EDE" w:rsidRPr="004B3397" w:rsidRDefault="00FA4EDE" w:rsidP="0024290A">
            <w:pPr>
              <w:pStyle w:val="TAC"/>
              <w:keepNext w:val="0"/>
              <w:keepLines w:val="0"/>
              <w:rPr>
                <w:rFonts w:cs="Arial"/>
                <w:szCs w:val="18"/>
              </w:rPr>
            </w:pPr>
            <w:r w:rsidRPr="004B3397">
              <w:t>0.45</w:t>
            </w:r>
          </w:p>
        </w:tc>
      </w:tr>
      <w:tr w:rsidR="00FA4EDE" w:rsidRPr="004B3397" w14:paraId="174B9051" w14:textId="77777777" w:rsidTr="00A11C0E">
        <w:trPr>
          <w:jc w:val="center"/>
        </w:trPr>
        <w:tc>
          <w:tcPr>
            <w:tcW w:w="931" w:type="dxa"/>
            <w:noWrap/>
            <w:hideMark/>
          </w:tcPr>
          <w:p w14:paraId="7AEC9AAD" w14:textId="77777777" w:rsidR="00FA4EDE" w:rsidRPr="004B3397" w:rsidRDefault="00FA4EDE" w:rsidP="0024290A">
            <w:pPr>
              <w:pStyle w:val="TAC"/>
              <w:keepNext w:val="0"/>
              <w:keepLines w:val="0"/>
            </w:pPr>
          </w:p>
        </w:tc>
        <w:tc>
          <w:tcPr>
            <w:tcW w:w="1048" w:type="dxa"/>
            <w:noWrap/>
            <w:hideMark/>
          </w:tcPr>
          <w:p w14:paraId="61F6D3A9" w14:textId="77777777" w:rsidR="00FA4EDE" w:rsidRPr="004B3397" w:rsidRDefault="00FA4EDE" w:rsidP="0024290A">
            <w:pPr>
              <w:pStyle w:val="TAC"/>
              <w:keepNext w:val="0"/>
              <w:keepLines w:val="0"/>
            </w:pPr>
          </w:p>
        </w:tc>
        <w:tc>
          <w:tcPr>
            <w:tcW w:w="722" w:type="dxa"/>
            <w:noWrap/>
            <w:hideMark/>
          </w:tcPr>
          <w:p w14:paraId="5522DB20" w14:textId="77777777" w:rsidR="00FA4EDE" w:rsidRPr="004B3397" w:rsidRDefault="00FA4EDE" w:rsidP="0024290A">
            <w:pPr>
              <w:pStyle w:val="TAC"/>
              <w:keepNext w:val="0"/>
              <w:keepLines w:val="0"/>
            </w:pPr>
          </w:p>
        </w:tc>
        <w:tc>
          <w:tcPr>
            <w:tcW w:w="711" w:type="dxa"/>
            <w:noWrap/>
            <w:hideMark/>
          </w:tcPr>
          <w:p w14:paraId="353D4792" w14:textId="77777777" w:rsidR="00FA4EDE" w:rsidRPr="004B3397" w:rsidRDefault="00FA4EDE" w:rsidP="0024290A">
            <w:pPr>
              <w:pStyle w:val="TAC"/>
              <w:keepNext w:val="0"/>
              <w:keepLines w:val="0"/>
            </w:pPr>
          </w:p>
        </w:tc>
        <w:tc>
          <w:tcPr>
            <w:tcW w:w="722" w:type="dxa"/>
            <w:noWrap/>
            <w:hideMark/>
          </w:tcPr>
          <w:p w14:paraId="0AEF89EE" w14:textId="77777777" w:rsidR="00FA4EDE" w:rsidRPr="004B3397" w:rsidRDefault="00FA4EDE" w:rsidP="0024290A">
            <w:pPr>
              <w:pStyle w:val="TAC"/>
              <w:keepNext w:val="0"/>
              <w:keepLines w:val="0"/>
            </w:pPr>
          </w:p>
        </w:tc>
        <w:tc>
          <w:tcPr>
            <w:tcW w:w="711" w:type="dxa"/>
            <w:noWrap/>
            <w:hideMark/>
          </w:tcPr>
          <w:p w14:paraId="228B136E" w14:textId="77777777" w:rsidR="00FA4EDE" w:rsidRPr="004B3397" w:rsidRDefault="00FA4EDE" w:rsidP="0024290A">
            <w:pPr>
              <w:pStyle w:val="TAC"/>
              <w:keepNext w:val="0"/>
              <w:keepLines w:val="0"/>
            </w:pPr>
          </w:p>
        </w:tc>
        <w:tc>
          <w:tcPr>
            <w:tcW w:w="722" w:type="dxa"/>
            <w:noWrap/>
            <w:hideMark/>
          </w:tcPr>
          <w:p w14:paraId="4C751DA1" w14:textId="77777777" w:rsidR="00FA4EDE" w:rsidRPr="004B3397" w:rsidRDefault="00FA4EDE" w:rsidP="0024290A">
            <w:pPr>
              <w:pStyle w:val="TAC"/>
              <w:keepNext w:val="0"/>
              <w:keepLines w:val="0"/>
            </w:pPr>
            <w:r w:rsidRPr="004B3397">
              <w:t>0.12</w:t>
            </w:r>
          </w:p>
        </w:tc>
        <w:tc>
          <w:tcPr>
            <w:tcW w:w="711" w:type="dxa"/>
            <w:noWrap/>
            <w:hideMark/>
          </w:tcPr>
          <w:p w14:paraId="43FE8BF2" w14:textId="77777777" w:rsidR="00FA4EDE" w:rsidRPr="004B3397" w:rsidRDefault="00FA4EDE" w:rsidP="0024290A">
            <w:pPr>
              <w:pStyle w:val="TAC"/>
              <w:keepNext w:val="0"/>
              <w:keepLines w:val="0"/>
            </w:pPr>
            <w:r w:rsidRPr="004B3397">
              <w:t>0.52</w:t>
            </w:r>
          </w:p>
        </w:tc>
      </w:tr>
      <w:tr w:rsidR="00FA4EDE" w:rsidRPr="004B3397" w14:paraId="7F41B75D" w14:textId="77777777" w:rsidTr="00A11C0E">
        <w:trPr>
          <w:jc w:val="center"/>
        </w:trPr>
        <w:tc>
          <w:tcPr>
            <w:tcW w:w="931" w:type="dxa"/>
            <w:noWrap/>
            <w:hideMark/>
          </w:tcPr>
          <w:p w14:paraId="48EC3F41" w14:textId="77777777" w:rsidR="00FA4EDE" w:rsidRPr="004B3397" w:rsidRDefault="00FA4EDE" w:rsidP="0024290A">
            <w:pPr>
              <w:pStyle w:val="TAC"/>
              <w:keepNext w:val="0"/>
              <w:keepLines w:val="0"/>
            </w:pPr>
          </w:p>
        </w:tc>
        <w:tc>
          <w:tcPr>
            <w:tcW w:w="1048" w:type="dxa"/>
            <w:noWrap/>
            <w:hideMark/>
          </w:tcPr>
          <w:p w14:paraId="2A437390" w14:textId="77777777" w:rsidR="00FA4EDE" w:rsidRPr="004B3397" w:rsidRDefault="00FA4EDE" w:rsidP="0024290A">
            <w:pPr>
              <w:pStyle w:val="TAC"/>
              <w:keepNext w:val="0"/>
              <w:keepLines w:val="0"/>
            </w:pPr>
          </w:p>
        </w:tc>
        <w:tc>
          <w:tcPr>
            <w:tcW w:w="722" w:type="dxa"/>
            <w:noWrap/>
            <w:hideMark/>
          </w:tcPr>
          <w:p w14:paraId="78B511B5" w14:textId="77777777" w:rsidR="00FA4EDE" w:rsidRPr="004B3397" w:rsidRDefault="00FA4EDE" w:rsidP="0024290A">
            <w:pPr>
              <w:pStyle w:val="TAC"/>
              <w:keepNext w:val="0"/>
              <w:keepLines w:val="0"/>
            </w:pPr>
          </w:p>
        </w:tc>
        <w:tc>
          <w:tcPr>
            <w:tcW w:w="711" w:type="dxa"/>
            <w:noWrap/>
            <w:hideMark/>
          </w:tcPr>
          <w:p w14:paraId="55754803" w14:textId="77777777" w:rsidR="00FA4EDE" w:rsidRPr="004B3397" w:rsidRDefault="00FA4EDE" w:rsidP="0024290A">
            <w:pPr>
              <w:pStyle w:val="TAC"/>
              <w:keepNext w:val="0"/>
              <w:keepLines w:val="0"/>
            </w:pPr>
          </w:p>
        </w:tc>
        <w:tc>
          <w:tcPr>
            <w:tcW w:w="722" w:type="dxa"/>
            <w:noWrap/>
            <w:hideMark/>
          </w:tcPr>
          <w:p w14:paraId="0F586D4A" w14:textId="77777777" w:rsidR="00FA4EDE" w:rsidRPr="004B3397" w:rsidRDefault="00FA4EDE" w:rsidP="0024290A">
            <w:pPr>
              <w:pStyle w:val="TAC"/>
              <w:keepNext w:val="0"/>
              <w:keepLines w:val="0"/>
            </w:pPr>
          </w:p>
        </w:tc>
        <w:tc>
          <w:tcPr>
            <w:tcW w:w="711" w:type="dxa"/>
            <w:noWrap/>
            <w:hideMark/>
          </w:tcPr>
          <w:p w14:paraId="4E656D53" w14:textId="77777777" w:rsidR="00FA4EDE" w:rsidRPr="004B3397" w:rsidRDefault="00FA4EDE" w:rsidP="0024290A">
            <w:pPr>
              <w:pStyle w:val="TAC"/>
              <w:keepNext w:val="0"/>
              <w:keepLines w:val="0"/>
            </w:pPr>
          </w:p>
        </w:tc>
        <w:tc>
          <w:tcPr>
            <w:tcW w:w="722" w:type="dxa"/>
            <w:noWrap/>
            <w:hideMark/>
          </w:tcPr>
          <w:p w14:paraId="241FE0E5" w14:textId="77777777" w:rsidR="00FA4EDE" w:rsidRPr="004B3397" w:rsidRDefault="00FA4EDE" w:rsidP="0024290A">
            <w:pPr>
              <w:pStyle w:val="TAC"/>
              <w:keepNext w:val="0"/>
              <w:keepLines w:val="0"/>
            </w:pPr>
            <w:r w:rsidRPr="004B3397">
              <w:t>0.32</w:t>
            </w:r>
          </w:p>
        </w:tc>
        <w:tc>
          <w:tcPr>
            <w:tcW w:w="711" w:type="dxa"/>
            <w:noWrap/>
            <w:hideMark/>
          </w:tcPr>
          <w:p w14:paraId="76037F90" w14:textId="77777777" w:rsidR="00FA4EDE" w:rsidRPr="004B3397" w:rsidRDefault="00FA4EDE" w:rsidP="0024290A">
            <w:pPr>
              <w:pStyle w:val="TAC"/>
              <w:keepNext w:val="0"/>
              <w:keepLines w:val="0"/>
            </w:pPr>
            <w:r w:rsidRPr="004B3397">
              <w:t>0.52</w:t>
            </w:r>
          </w:p>
        </w:tc>
      </w:tr>
      <w:tr w:rsidR="00FA4EDE" w:rsidRPr="004B3397" w14:paraId="535CC85A" w14:textId="77777777" w:rsidTr="00A11C0E">
        <w:trPr>
          <w:jc w:val="center"/>
        </w:trPr>
        <w:tc>
          <w:tcPr>
            <w:tcW w:w="931" w:type="dxa"/>
            <w:noWrap/>
            <w:hideMark/>
          </w:tcPr>
          <w:p w14:paraId="172454F6" w14:textId="77777777" w:rsidR="00FA4EDE" w:rsidRPr="004B3397" w:rsidRDefault="00FA4EDE" w:rsidP="0024290A">
            <w:pPr>
              <w:pStyle w:val="TAC"/>
              <w:keepNext w:val="0"/>
              <w:keepLines w:val="0"/>
            </w:pPr>
          </w:p>
        </w:tc>
        <w:tc>
          <w:tcPr>
            <w:tcW w:w="1048" w:type="dxa"/>
            <w:noWrap/>
            <w:hideMark/>
          </w:tcPr>
          <w:p w14:paraId="67DC23AD" w14:textId="77777777" w:rsidR="00FA4EDE" w:rsidRPr="004B3397" w:rsidRDefault="00FA4EDE" w:rsidP="0024290A">
            <w:pPr>
              <w:pStyle w:val="TAC"/>
              <w:keepNext w:val="0"/>
              <w:keepLines w:val="0"/>
            </w:pPr>
          </w:p>
        </w:tc>
        <w:tc>
          <w:tcPr>
            <w:tcW w:w="722" w:type="dxa"/>
            <w:noWrap/>
            <w:hideMark/>
          </w:tcPr>
          <w:p w14:paraId="03519A8A" w14:textId="77777777" w:rsidR="00FA4EDE" w:rsidRPr="004B3397" w:rsidRDefault="00FA4EDE" w:rsidP="0024290A">
            <w:pPr>
              <w:pStyle w:val="TAC"/>
              <w:keepNext w:val="0"/>
              <w:keepLines w:val="0"/>
            </w:pPr>
          </w:p>
        </w:tc>
        <w:tc>
          <w:tcPr>
            <w:tcW w:w="711" w:type="dxa"/>
            <w:noWrap/>
            <w:hideMark/>
          </w:tcPr>
          <w:p w14:paraId="6CA248D1" w14:textId="77777777" w:rsidR="00FA4EDE" w:rsidRPr="004B3397" w:rsidRDefault="00FA4EDE" w:rsidP="0024290A">
            <w:pPr>
              <w:pStyle w:val="TAC"/>
              <w:keepNext w:val="0"/>
              <w:keepLines w:val="0"/>
            </w:pPr>
          </w:p>
        </w:tc>
        <w:tc>
          <w:tcPr>
            <w:tcW w:w="722" w:type="dxa"/>
            <w:noWrap/>
            <w:hideMark/>
          </w:tcPr>
          <w:p w14:paraId="28D06BF9" w14:textId="77777777" w:rsidR="00FA4EDE" w:rsidRPr="004B3397" w:rsidRDefault="00FA4EDE" w:rsidP="0024290A">
            <w:pPr>
              <w:pStyle w:val="TAC"/>
              <w:keepNext w:val="0"/>
              <w:keepLines w:val="0"/>
            </w:pPr>
          </w:p>
        </w:tc>
        <w:tc>
          <w:tcPr>
            <w:tcW w:w="711" w:type="dxa"/>
            <w:noWrap/>
            <w:hideMark/>
          </w:tcPr>
          <w:p w14:paraId="5ECAE52E" w14:textId="77777777" w:rsidR="00FA4EDE" w:rsidRPr="004B3397" w:rsidRDefault="00FA4EDE" w:rsidP="0024290A">
            <w:pPr>
              <w:pStyle w:val="TAC"/>
              <w:keepNext w:val="0"/>
              <w:keepLines w:val="0"/>
            </w:pPr>
          </w:p>
        </w:tc>
        <w:tc>
          <w:tcPr>
            <w:tcW w:w="722" w:type="dxa"/>
            <w:noWrap/>
            <w:hideMark/>
          </w:tcPr>
          <w:p w14:paraId="28C6F89E" w14:textId="77777777" w:rsidR="00FA4EDE" w:rsidRPr="004B3397" w:rsidRDefault="00FA4EDE" w:rsidP="0024290A">
            <w:pPr>
              <w:pStyle w:val="TAC"/>
              <w:keepNext w:val="0"/>
              <w:keepLines w:val="0"/>
            </w:pPr>
            <w:r w:rsidRPr="004B3397">
              <w:t>0.63</w:t>
            </w:r>
          </w:p>
        </w:tc>
        <w:tc>
          <w:tcPr>
            <w:tcW w:w="711" w:type="dxa"/>
            <w:noWrap/>
            <w:hideMark/>
          </w:tcPr>
          <w:p w14:paraId="743C963E" w14:textId="77777777" w:rsidR="00FA4EDE" w:rsidRPr="004B3397" w:rsidRDefault="00FA4EDE" w:rsidP="0024290A">
            <w:pPr>
              <w:pStyle w:val="TAC"/>
              <w:keepNext w:val="0"/>
              <w:keepLines w:val="0"/>
            </w:pPr>
            <w:r w:rsidRPr="004B3397">
              <w:t>0.83</w:t>
            </w:r>
          </w:p>
        </w:tc>
      </w:tr>
    </w:tbl>
    <w:p w14:paraId="52E66233" w14:textId="0F73CC58" w:rsidR="00606A04" w:rsidRPr="004B3397" w:rsidRDefault="00606A04" w:rsidP="00606A04">
      <w:pPr>
        <w:rPr>
          <w:szCs w:val="24"/>
          <w:lang w:eastAsia="zh-CN"/>
        </w:rPr>
      </w:pPr>
    </w:p>
    <w:p w14:paraId="7F7469AE" w14:textId="77777777" w:rsidR="00C46A73" w:rsidRPr="004B3397" w:rsidRDefault="00C46A73" w:rsidP="00A11C0E">
      <w:pPr>
        <w:pStyle w:val="Heading2"/>
        <w:rPr>
          <w:rFonts w:eastAsia="DengXian"/>
        </w:rPr>
      </w:pPr>
      <w:bookmarkStart w:id="78" w:name="_Toc177658787"/>
      <w:r w:rsidRPr="004B3397">
        <w:rPr>
          <w:rFonts w:eastAsia="DengXian"/>
        </w:rPr>
        <w:t>C.4.5</w:t>
      </w:r>
      <w:r w:rsidRPr="004B3397">
        <w:rPr>
          <w:rFonts w:eastAsia="DengXian"/>
        </w:rPr>
        <w:tab/>
        <w:t>Pass/Fail Criteria of Cross-polarization</w:t>
      </w:r>
      <w:bookmarkEnd w:id="78"/>
    </w:p>
    <w:p w14:paraId="30072B74" w14:textId="622F1975" w:rsidR="00C46A73" w:rsidRPr="004B3397" w:rsidRDefault="00C46A73" w:rsidP="00C46A73">
      <w:r w:rsidRPr="004B3397">
        <w:t>This clause defines the pass/fail criteria of cross-polarization, this pass/fail limits apply for all channel models in all FR1 frequency bands, for both combined and individual beams.</w:t>
      </w:r>
    </w:p>
    <w:p w14:paraId="1E1AC2B5" w14:textId="77777777" w:rsidR="00C46A73" w:rsidRPr="004B3397" w:rsidRDefault="00C46A73" w:rsidP="00C46A73">
      <w:r w:rsidRPr="004B3397">
        <w:t xml:space="preserve">The cross-polarization </w:t>
      </w:r>
      <w:r w:rsidRPr="004B3397">
        <w:rPr>
          <w:szCs w:val="24"/>
          <w:lang w:eastAsia="zh-CN"/>
        </w:rPr>
        <w:t>ratio pass/fail limit is specified as ±1dB.</w:t>
      </w:r>
    </w:p>
    <w:p w14:paraId="52B274BC" w14:textId="68122E61" w:rsidR="00A82632" w:rsidRPr="004B3397" w:rsidRDefault="00606A04" w:rsidP="0024290A">
      <w:pPr>
        <w:pStyle w:val="Heading2"/>
        <w:rPr>
          <w:rFonts w:eastAsia="DengXian"/>
        </w:rPr>
      </w:pPr>
      <w:bookmarkStart w:id="79" w:name="_Toc177658788"/>
      <w:r w:rsidRPr="004B3397">
        <w:rPr>
          <w:rFonts w:eastAsia="DengXian"/>
        </w:rPr>
        <w:lastRenderedPageBreak/>
        <w:t>C.4.6</w:t>
      </w:r>
      <w:r w:rsidRPr="004B3397">
        <w:rPr>
          <w:rFonts w:eastAsia="DengXian"/>
        </w:rPr>
        <w:tab/>
        <w:t>Pass/Fail Criteria of Power validation</w:t>
      </w:r>
      <w:bookmarkEnd w:id="79"/>
    </w:p>
    <w:p w14:paraId="4AD63948" w14:textId="44C7D9A3" w:rsidR="00606A04" w:rsidRPr="004B3397" w:rsidRDefault="00606A04" w:rsidP="0024290A">
      <w:pPr>
        <w:keepNext/>
        <w:keepLines/>
      </w:pPr>
      <w:r w:rsidRPr="004B3397">
        <w:t>This clause defines the pass/fail criteria of power validation, this pass/fail limits apply for all channel models</w:t>
      </w:r>
      <w:r w:rsidR="0093537F" w:rsidRPr="004B3397">
        <w:t xml:space="preserve"> in all FR1 frequency bands</w:t>
      </w:r>
      <w:r w:rsidRPr="004B3397">
        <w:t>.</w:t>
      </w:r>
    </w:p>
    <w:p w14:paraId="137897AA" w14:textId="047203E6" w:rsidR="00A11C0E" w:rsidRPr="004B3397" w:rsidRDefault="00606A04" w:rsidP="0024290A">
      <w:r w:rsidRPr="004B3397">
        <w:t xml:space="preserve">The power validation pass/fail limit is specified as </w:t>
      </w:r>
      <w:r w:rsidR="00C46A73" w:rsidRPr="004B3397">
        <w:t>±1.5 dB</w:t>
      </w:r>
      <w:r w:rsidRPr="004B3397">
        <w:t>.</w:t>
      </w:r>
    </w:p>
    <w:p w14:paraId="31A17774" w14:textId="5F8CA4CC" w:rsidR="00606A04" w:rsidRPr="004B3397" w:rsidRDefault="00606A04" w:rsidP="00604C4C">
      <w:pPr>
        <w:pStyle w:val="Heading8"/>
        <w:rPr>
          <w:szCs w:val="36"/>
        </w:rPr>
      </w:pPr>
      <w:bookmarkStart w:id="80" w:name="_Toc177658789"/>
      <w:r w:rsidRPr="004B3397">
        <w:rPr>
          <w:szCs w:val="36"/>
        </w:rPr>
        <w:t>Annex D (normative):</w:t>
      </w:r>
      <w:r w:rsidR="00A11C0E" w:rsidRPr="004B3397">
        <w:rPr>
          <w:szCs w:val="36"/>
        </w:rPr>
        <w:br/>
      </w:r>
      <w:r w:rsidRPr="004B3397">
        <w:rPr>
          <w:szCs w:val="36"/>
        </w:rPr>
        <w:t>gNB configurations</w:t>
      </w:r>
      <w:bookmarkEnd w:id="80"/>
    </w:p>
    <w:p w14:paraId="1A707A34" w14:textId="77777777" w:rsidR="00606A04" w:rsidRPr="004B3397" w:rsidRDefault="00606A04" w:rsidP="00A11C0E">
      <w:pPr>
        <w:pStyle w:val="Heading1"/>
      </w:pPr>
      <w:bookmarkStart w:id="81" w:name="_Toc177658790"/>
      <w:r w:rsidRPr="004B3397">
        <w:t>D.1</w:t>
      </w:r>
      <w:r w:rsidRPr="004B3397">
        <w:tab/>
        <w:t>FR1 gNB configurations</w:t>
      </w:r>
      <w:bookmarkEnd w:id="81"/>
    </w:p>
    <w:p w14:paraId="680CE74B" w14:textId="24C12FE9" w:rsidR="00606A04" w:rsidRPr="004B3397" w:rsidRDefault="00606A04" w:rsidP="00606A04">
      <w:pPr>
        <w:rPr>
          <w:lang w:eastAsia="zh-CN"/>
        </w:rPr>
      </w:pPr>
      <w:r w:rsidRPr="004B3397">
        <w:rPr>
          <w:lang w:eastAsia="ko-KR"/>
        </w:rPr>
        <w:t xml:space="preserve">The </w:t>
      </w:r>
      <w:r w:rsidRPr="004B3397">
        <w:rPr>
          <w:lang w:eastAsia="zh-CN"/>
        </w:rPr>
        <w:t>g</w:t>
      </w:r>
      <w:r w:rsidRPr="004B3397">
        <w:rPr>
          <w:lang w:eastAsia="ko-KR"/>
        </w:rPr>
        <w:t xml:space="preserve">NodeB emulator parameters shall be set according to Table D.1-1 for FR1 </w:t>
      </w:r>
      <w:r w:rsidRPr="004B3397">
        <w:rPr>
          <w:lang w:eastAsia="zh-CN"/>
        </w:rPr>
        <w:t>common parameters, Table D.1-2 for FR1 FDD 2x2 test parameters, Table D.1-3 for FR1 TDD 2x2 test parameters, Table D.1-4 for FR1 FDD 4x4 test parameters, and Table D.1-5 for FR1 TDD 4x4 test parameters.</w:t>
      </w:r>
    </w:p>
    <w:p w14:paraId="5212103F" w14:textId="77777777" w:rsidR="00606A04" w:rsidRPr="004B3397" w:rsidRDefault="00606A04" w:rsidP="00606A04">
      <w:pPr>
        <w:pStyle w:val="TH"/>
      </w:pPr>
      <w:r w:rsidRPr="004B3397">
        <w:t>Table D.1-1: FR1 Common test parameters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3"/>
        <w:gridCol w:w="1387"/>
        <w:gridCol w:w="2238"/>
        <w:gridCol w:w="907"/>
        <w:gridCol w:w="3295"/>
        <w:gridCol w:w="10"/>
      </w:tblGrid>
      <w:tr w:rsidR="00606A04" w:rsidRPr="004B3397" w14:paraId="225DDD7A" w14:textId="77777777" w:rsidTr="0024290A">
        <w:trPr>
          <w:tblHeader/>
          <w:jc w:val="center"/>
        </w:trPr>
        <w:tc>
          <w:tcPr>
            <w:tcW w:w="5418" w:type="dxa"/>
            <w:gridSpan w:val="3"/>
            <w:shd w:val="clear" w:color="auto" w:fill="D9D9D9"/>
          </w:tcPr>
          <w:p w14:paraId="1A061F39" w14:textId="77777777" w:rsidR="00606A04" w:rsidRPr="004B3397" w:rsidRDefault="00606A04" w:rsidP="0024290A">
            <w:pPr>
              <w:spacing w:after="0"/>
              <w:jc w:val="center"/>
              <w:rPr>
                <w:rFonts w:ascii="Arial" w:hAnsi="Arial"/>
                <w:b/>
                <w:sz w:val="18"/>
              </w:rPr>
            </w:pPr>
            <w:r w:rsidRPr="004B3397">
              <w:rPr>
                <w:rFonts w:ascii="Arial" w:hAnsi="Arial"/>
                <w:b/>
                <w:sz w:val="18"/>
              </w:rPr>
              <w:t>Parameter</w:t>
            </w:r>
          </w:p>
        </w:tc>
        <w:tc>
          <w:tcPr>
            <w:tcW w:w="907" w:type="dxa"/>
            <w:shd w:val="clear" w:color="auto" w:fill="D9D9D9"/>
          </w:tcPr>
          <w:p w14:paraId="77E89B7B" w14:textId="77777777" w:rsidR="00606A04" w:rsidRPr="004B3397" w:rsidRDefault="00606A04" w:rsidP="0024290A">
            <w:pPr>
              <w:spacing w:after="0"/>
              <w:jc w:val="center"/>
              <w:rPr>
                <w:rFonts w:ascii="Arial" w:hAnsi="Arial"/>
                <w:b/>
                <w:sz w:val="18"/>
              </w:rPr>
            </w:pPr>
            <w:r w:rsidRPr="004B3397">
              <w:rPr>
                <w:rFonts w:ascii="Arial" w:hAnsi="Arial"/>
                <w:b/>
                <w:sz w:val="18"/>
              </w:rPr>
              <w:t>Unit</w:t>
            </w:r>
          </w:p>
        </w:tc>
        <w:tc>
          <w:tcPr>
            <w:tcW w:w="3305" w:type="dxa"/>
            <w:gridSpan w:val="2"/>
            <w:shd w:val="clear" w:color="auto" w:fill="D9D9D9"/>
          </w:tcPr>
          <w:p w14:paraId="31A1AC5B" w14:textId="77777777" w:rsidR="00606A04" w:rsidRPr="004B3397" w:rsidRDefault="00606A04" w:rsidP="0024290A">
            <w:pPr>
              <w:spacing w:after="0"/>
              <w:jc w:val="center"/>
              <w:rPr>
                <w:rFonts w:ascii="Arial" w:hAnsi="Arial"/>
                <w:b/>
                <w:sz w:val="18"/>
              </w:rPr>
            </w:pPr>
            <w:r w:rsidRPr="004B3397">
              <w:rPr>
                <w:rFonts w:ascii="Arial" w:hAnsi="Arial"/>
                <w:b/>
                <w:sz w:val="18"/>
              </w:rPr>
              <w:t>Value</w:t>
            </w:r>
          </w:p>
        </w:tc>
      </w:tr>
      <w:tr w:rsidR="00606A04" w:rsidRPr="004B3397" w14:paraId="23FD236C" w14:textId="77777777" w:rsidTr="0024290A">
        <w:trPr>
          <w:jc w:val="center"/>
        </w:trPr>
        <w:tc>
          <w:tcPr>
            <w:tcW w:w="5418" w:type="dxa"/>
            <w:gridSpan w:val="3"/>
            <w:shd w:val="clear" w:color="auto" w:fill="auto"/>
            <w:vAlign w:val="center"/>
          </w:tcPr>
          <w:p w14:paraId="06065090" w14:textId="27585F77" w:rsidR="00606A04" w:rsidRPr="004B3397" w:rsidRDefault="00606A04" w:rsidP="0024290A">
            <w:pPr>
              <w:pStyle w:val="TAL"/>
              <w:keepNext w:val="0"/>
              <w:keepLines w:val="0"/>
            </w:pPr>
            <w:r w:rsidRPr="004B3397">
              <w:t>PDSCH</w:t>
            </w:r>
            <w:r w:rsidR="002A2300" w:rsidRPr="004B3397">
              <w:t xml:space="preserve"> </w:t>
            </w:r>
            <w:r w:rsidRPr="004B3397">
              <w:t>transmission</w:t>
            </w:r>
            <w:r w:rsidR="002A2300" w:rsidRPr="004B3397">
              <w:t xml:space="preserve"> </w:t>
            </w:r>
            <w:r w:rsidRPr="004B3397">
              <w:t>scheme</w:t>
            </w:r>
          </w:p>
        </w:tc>
        <w:tc>
          <w:tcPr>
            <w:tcW w:w="907" w:type="dxa"/>
            <w:shd w:val="clear" w:color="auto" w:fill="auto"/>
            <w:vAlign w:val="center"/>
          </w:tcPr>
          <w:p w14:paraId="3B4D637A" w14:textId="77777777" w:rsidR="00606A04" w:rsidRPr="004B3397" w:rsidRDefault="00606A04" w:rsidP="0024290A">
            <w:pPr>
              <w:pStyle w:val="TAC"/>
              <w:keepNext w:val="0"/>
              <w:keepLines w:val="0"/>
            </w:pPr>
          </w:p>
        </w:tc>
        <w:tc>
          <w:tcPr>
            <w:tcW w:w="3305" w:type="dxa"/>
            <w:gridSpan w:val="2"/>
            <w:shd w:val="clear" w:color="auto" w:fill="auto"/>
            <w:vAlign w:val="center"/>
          </w:tcPr>
          <w:p w14:paraId="22EE1DE2" w14:textId="4C63A24D" w:rsidR="00606A04" w:rsidRPr="004B3397" w:rsidRDefault="00606A04" w:rsidP="0024290A">
            <w:pPr>
              <w:pStyle w:val="TAC"/>
              <w:keepNext w:val="0"/>
              <w:keepLines w:val="0"/>
            </w:pPr>
            <w:r w:rsidRPr="004B3397">
              <w:t>Transmission</w:t>
            </w:r>
            <w:r w:rsidR="002A2300" w:rsidRPr="004B3397">
              <w:t xml:space="preserve"> </w:t>
            </w:r>
            <w:r w:rsidRPr="004B3397">
              <w:t>scheme</w:t>
            </w:r>
            <w:r w:rsidR="002A2300" w:rsidRPr="004B3397">
              <w:t xml:space="preserve"> </w:t>
            </w:r>
            <w:r w:rsidRPr="004B3397">
              <w:t>1</w:t>
            </w:r>
          </w:p>
        </w:tc>
      </w:tr>
      <w:tr w:rsidR="00606A04" w:rsidRPr="004B3397" w14:paraId="11ED227C" w14:textId="77777777" w:rsidTr="0024290A">
        <w:trPr>
          <w:jc w:val="center"/>
        </w:trPr>
        <w:tc>
          <w:tcPr>
            <w:tcW w:w="1793" w:type="dxa"/>
            <w:vMerge w:val="restart"/>
            <w:shd w:val="clear" w:color="auto" w:fill="auto"/>
            <w:vAlign w:val="center"/>
          </w:tcPr>
          <w:p w14:paraId="4144A22D" w14:textId="7A31D359" w:rsidR="00606A04" w:rsidRPr="004B3397" w:rsidRDefault="00606A04" w:rsidP="0024290A">
            <w:pPr>
              <w:pStyle w:val="TAL"/>
              <w:keepNext w:val="0"/>
              <w:keepLines w:val="0"/>
              <w:rPr>
                <w:lang w:eastAsia="ja-JP"/>
              </w:rPr>
            </w:pPr>
            <w:r w:rsidRPr="004B3397">
              <w:rPr>
                <w:lang w:eastAsia="zh-CN"/>
              </w:rPr>
              <w:t>C</w:t>
            </w:r>
            <w:r w:rsidRPr="004B3397">
              <w:t>arrier</w:t>
            </w:r>
            <w:r w:rsidR="002A2300" w:rsidRPr="004B3397">
              <w:t xml:space="preserve"> </w:t>
            </w:r>
            <w:r w:rsidRPr="004B3397">
              <w:t>configuration</w:t>
            </w:r>
          </w:p>
        </w:tc>
        <w:tc>
          <w:tcPr>
            <w:tcW w:w="3625" w:type="dxa"/>
            <w:gridSpan w:val="2"/>
            <w:shd w:val="clear" w:color="auto" w:fill="auto"/>
            <w:vAlign w:val="center"/>
          </w:tcPr>
          <w:p w14:paraId="010E7E2E" w14:textId="3A2BD383" w:rsidR="00606A04" w:rsidRPr="004B3397" w:rsidRDefault="00606A04" w:rsidP="0024290A">
            <w:pPr>
              <w:pStyle w:val="TAL"/>
              <w:keepNext w:val="0"/>
              <w:keepLines w:val="0"/>
              <w:rPr>
                <w:lang w:eastAsia="ja-JP"/>
              </w:rPr>
            </w:pPr>
            <w:r w:rsidRPr="004B3397">
              <w:t>Offset</w:t>
            </w:r>
            <w:r w:rsidR="002A2300" w:rsidRPr="004B3397">
              <w:t xml:space="preserve"> </w:t>
            </w:r>
            <w:r w:rsidRPr="004B3397">
              <w:t>between</w:t>
            </w:r>
            <w:r w:rsidR="002A2300" w:rsidRPr="004B3397">
              <w:t xml:space="preserve"> </w:t>
            </w:r>
            <w:r w:rsidRPr="004B3397">
              <w:t>Point</w:t>
            </w:r>
            <w:r w:rsidR="002A2300" w:rsidRPr="004B3397">
              <w:t xml:space="preserve"> </w:t>
            </w:r>
            <w:r w:rsidRPr="004B3397">
              <w:t>A</w:t>
            </w:r>
            <w:r w:rsidR="002A2300" w:rsidRPr="004B3397">
              <w:t xml:space="preserve"> </w:t>
            </w:r>
            <w:r w:rsidRPr="004B3397">
              <w:t>and</w:t>
            </w:r>
            <w:r w:rsidR="002A2300" w:rsidRPr="004B3397">
              <w:t xml:space="preserve"> </w:t>
            </w:r>
            <w:r w:rsidRPr="004B3397">
              <w:t>the</w:t>
            </w:r>
            <w:r w:rsidR="002A2300" w:rsidRPr="004B3397">
              <w:t xml:space="preserve"> </w:t>
            </w:r>
            <w:r w:rsidRPr="004B3397">
              <w:t>lowest</w:t>
            </w:r>
            <w:r w:rsidR="002A2300" w:rsidRPr="004B3397">
              <w:t xml:space="preserve"> </w:t>
            </w:r>
            <w:r w:rsidRPr="004B3397">
              <w:t>usable</w:t>
            </w:r>
            <w:r w:rsidR="002A2300" w:rsidRPr="004B3397">
              <w:t xml:space="preserve"> </w:t>
            </w:r>
            <w:r w:rsidRPr="004B3397">
              <w:t>subcarrier</w:t>
            </w:r>
            <w:r w:rsidR="002A2300" w:rsidRPr="004B3397">
              <w:t xml:space="preserve"> </w:t>
            </w:r>
            <w:r w:rsidRPr="004B3397">
              <w:t>on</w:t>
            </w:r>
            <w:r w:rsidR="002A2300" w:rsidRPr="004B3397">
              <w:t xml:space="preserve"> </w:t>
            </w:r>
            <w:r w:rsidRPr="004B3397">
              <w:t>this</w:t>
            </w:r>
            <w:r w:rsidR="002A2300" w:rsidRPr="004B3397">
              <w:t xml:space="preserve"> </w:t>
            </w:r>
            <w:r w:rsidRPr="004B3397">
              <w:t>carrier</w:t>
            </w:r>
            <w:r w:rsidR="002A2300" w:rsidRPr="004B3397">
              <w:t xml:space="preserve"> </w:t>
            </w:r>
            <w:r w:rsidRPr="004B3397">
              <w:t>(Note</w:t>
            </w:r>
            <w:r w:rsidR="002A2300" w:rsidRPr="004B3397">
              <w:t xml:space="preserve"> </w:t>
            </w:r>
            <w:r w:rsidRPr="004B3397">
              <w:t>2)</w:t>
            </w:r>
          </w:p>
        </w:tc>
        <w:tc>
          <w:tcPr>
            <w:tcW w:w="907" w:type="dxa"/>
            <w:shd w:val="clear" w:color="auto" w:fill="auto"/>
            <w:vAlign w:val="center"/>
          </w:tcPr>
          <w:p w14:paraId="240B586B" w14:textId="77777777" w:rsidR="00606A04" w:rsidRPr="004B3397" w:rsidRDefault="00606A04" w:rsidP="0024290A">
            <w:pPr>
              <w:pStyle w:val="TAC"/>
              <w:keepNext w:val="0"/>
              <w:keepLines w:val="0"/>
            </w:pPr>
            <w:r w:rsidRPr="004B3397">
              <w:t>RBs</w:t>
            </w:r>
          </w:p>
        </w:tc>
        <w:tc>
          <w:tcPr>
            <w:tcW w:w="3305" w:type="dxa"/>
            <w:gridSpan w:val="2"/>
            <w:shd w:val="clear" w:color="auto" w:fill="auto"/>
            <w:vAlign w:val="center"/>
          </w:tcPr>
          <w:p w14:paraId="624BD311" w14:textId="77777777" w:rsidR="00606A04" w:rsidRPr="004B3397" w:rsidRDefault="00606A04" w:rsidP="0024290A">
            <w:pPr>
              <w:pStyle w:val="TAC"/>
              <w:keepNext w:val="0"/>
              <w:keepLines w:val="0"/>
            </w:pPr>
            <w:r w:rsidRPr="004B3397">
              <w:t>0</w:t>
            </w:r>
          </w:p>
        </w:tc>
      </w:tr>
      <w:tr w:rsidR="00606A04" w:rsidRPr="004B3397" w14:paraId="6B3966B7" w14:textId="77777777" w:rsidTr="0024290A">
        <w:trPr>
          <w:jc w:val="center"/>
        </w:trPr>
        <w:tc>
          <w:tcPr>
            <w:tcW w:w="1793" w:type="dxa"/>
            <w:vMerge/>
            <w:shd w:val="clear" w:color="auto" w:fill="auto"/>
            <w:vAlign w:val="center"/>
          </w:tcPr>
          <w:p w14:paraId="5150AF09" w14:textId="77777777" w:rsidR="00606A04" w:rsidRPr="004B3397" w:rsidRDefault="00606A04" w:rsidP="0024290A">
            <w:pPr>
              <w:pStyle w:val="TAL"/>
              <w:keepNext w:val="0"/>
              <w:keepLines w:val="0"/>
              <w:rPr>
                <w:lang w:eastAsia="ja-JP"/>
              </w:rPr>
            </w:pPr>
          </w:p>
        </w:tc>
        <w:tc>
          <w:tcPr>
            <w:tcW w:w="3625" w:type="dxa"/>
            <w:gridSpan w:val="2"/>
            <w:shd w:val="clear" w:color="auto" w:fill="auto"/>
            <w:vAlign w:val="center"/>
          </w:tcPr>
          <w:p w14:paraId="1F57CAC2" w14:textId="38C990C2" w:rsidR="00606A04" w:rsidRPr="004B3397" w:rsidRDefault="00606A04" w:rsidP="0024290A">
            <w:pPr>
              <w:pStyle w:val="TAL"/>
              <w:keepNext w:val="0"/>
              <w:keepLines w:val="0"/>
              <w:rPr>
                <w:lang w:eastAsia="ja-JP"/>
              </w:rPr>
            </w:pPr>
            <w:r w:rsidRPr="004B3397">
              <w:t>Subcarrier</w:t>
            </w:r>
            <w:r w:rsidR="002A2300" w:rsidRPr="004B3397">
              <w:t xml:space="preserve"> </w:t>
            </w:r>
            <w:r w:rsidRPr="004B3397">
              <w:t>spacing</w:t>
            </w:r>
          </w:p>
        </w:tc>
        <w:tc>
          <w:tcPr>
            <w:tcW w:w="907" w:type="dxa"/>
            <w:shd w:val="clear" w:color="auto" w:fill="auto"/>
            <w:vAlign w:val="center"/>
          </w:tcPr>
          <w:p w14:paraId="060A29D4" w14:textId="77777777" w:rsidR="00606A04" w:rsidRPr="004B3397" w:rsidRDefault="00606A04" w:rsidP="0024290A">
            <w:pPr>
              <w:pStyle w:val="TAC"/>
              <w:keepNext w:val="0"/>
              <w:keepLines w:val="0"/>
            </w:pPr>
            <w:r w:rsidRPr="004B3397">
              <w:t>kHz</w:t>
            </w:r>
          </w:p>
        </w:tc>
        <w:tc>
          <w:tcPr>
            <w:tcW w:w="3305" w:type="dxa"/>
            <w:gridSpan w:val="2"/>
            <w:shd w:val="clear" w:color="auto" w:fill="auto"/>
            <w:vAlign w:val="center"/>
          </w:tcPr>
          <w:p w14:paraId="4EF36A14" w14:textId="21878098" w:rsidR="00606A04" w:rsidRPr="004B3397" w:rsidRDefault="00606A04" w:rsidP="0024290A">
            <w:pPr>
              <w:pStyle w:val="TAC"/>
              <w:keepNext w:val="0"/>
              <w:keepLines w:val="0"/>
            </w:pPr>
            <w:r w:rsidRPr="004B3397">
              <w:t>15</w:t>
            </w:r>
            <w:r w:rsidR="002A2300" w:rsidRPr="004B3397">
              <w:t xml:space="preserve"> </w:t>
            </w:r>
            <w:r w:rsidRPr="004B3397">
              <w:t>or</w:t>
            </w:r>
            <w:r w:rsidR="002A2300" w:rsidRPr="004B3397">
              <w:t xml:space="preserve"> </w:t>
            </w:r>
            <w:r w:rsidRPr="004B3397">
              <w:t>30</w:t>
            </w:r>
          </w:p>
        </w:tc>
      </w:tr>
      <w:tr w:rsidR="00606A04" w:rsidRPr="004B3397" w14:paraId="60EDF3B3" w14:textId="77777777" w:rsidTr="0024290A">
        <w:trPr>
          <w:jc w:val="center"/>
        </w:trPr>
        <w:tc>
          <w:tcPr>
            <w:tcW w:w="1793" w:type="dxa"/>
            <w:vMerge w:val="restart"/>
            <w:shd w:val="clear" w:color="auto" w:fill="auto"/>
            <w:vAlign w:val="center"/>
          </w:tcPr>
          <w:p w14:paraId="14267870" w14:textId="06BE945D" w:rsidR="00606A04" w:rsidRPr="004B3397" w:rsidRDefault="00606A04" w:rsidP="0024290A">
            <w:pPr>
              <w:pStyle w:val="TAL"/>
              <w:keepNext w:val="0"/>
              <w:keepLines w:val="0"/>
            </w:pPr>
            <w:r w:rsidRPr="004B3397">
              <w:t>DL</w:t>
            </w:r>
            <w:r w:rsidR="002A2300" w:rsidRPr="004B3397">
              <w:t xml:space="preserve"> </w:t>
            </w:r>
            <w:r w:rsidRPr="004B3397">
              <w:t>BWP</w:t>
            </w:r>
            <w:r w:rsidR="002A2300" w:rsidRPr="004B3397">
              <w:t xml:space="preserve"> </w:t>
            </w:r>
            <w:r w:rsidRPr="004B3397">
              <w:t>configuration</w:t>
            </w:r>
            <w:r w:rsidR="002A2300" w:rsidRPr="004B3397">
              <w:t xml:space="preserve"> </w:t>
            </w:r>
            <w:r w:rsidRPr="004B3397">
              <w:t>#1</w:t>
            </w:r>
          </w:p>
        </w:tc>
        <w:tc>
          <w:tcPr>
            <w:tcW w:w="3625" w:type="dxa"/>
            <w:gridSpan w:val="2"/>
            <w:shd w:val="clear" w:color="auto" w:fill="auto"/>
            <w:vAlign w:val="center"/>
          </w:tcPr>
          <w:p w14:paraId="22E72134" w14:textId="5080A22B" w:rsidR="00606A04" w:rsidRPr="004B3397" w:rsidRDefault="00606A04" w:rsidP="0024290A">
            <w:pPr>
              <w:pStyle w:val="TAL"/>
              <w:keepNext w:val="0"/>
              <w:keepLines w:val="0"/>
            </w:pPr>
            <w:r w:rsidRPr="004B3397">
              <w:t>Cyclic</w:t>
            </w:r>
            <w:r w:rsidR="002A2300" w:rsidRPr="004B3397">
              <w:t xml:space="preserve"> </w:t>
            </w:r>
            <w:r w:rsidRPr="004B3397">
              <w:t>prefix</w:t>
            </w:r>
          </w:p>
        </w:tc>
        <w:tc>
          <w:tcPr>
            <w:tcW w:w="907" w:type="dxa"/>
            <w:shd w:val="clear" w:color="auto" w:fill="auto"/>
            <w:vAlign w:val="center"/>
          </w:tcPr>
          <w:p w14:paraId="17F18A6E" w14:textId="77777777" w:rsidR="00606A04" w:rsidRPr="004B3397" w:rsidRDefault="00606A04" w:rsidP="0024290A">
            <w:pPr>
              <w:pStyle w:val="TAC"/>
              <w:keepNext w:val="0"/>
              <w:keepLines w:val="0"/>
            </w:pPr>
          </w:p>
        </w:tc>
        <w:tc>
          <w:tcPr>
            <w:tcW w:w="3305" w:type="dxa"/>
            <w:gridSpan w:val="2"/>
            <w:shd w:val="clear" w:color="auto" w:fill="auto"/>
            <w:vAlign w:val="center"/>
          </w:tcPr>
          <w:p w14:paraId="28585CD4" w14:textId="77777777" w:rsidR="00606A04" w:rsidRPr="004B3397" w:rsidRDefault="00606A04" w:rsidP="0024290A">
            <w:pPr>
              <w:pStyle w:val="TAC"/>
              <w:keepNext w:val="0"/>
              <w:keepLines w:val="0"/>
            </w:pPr>
            <w:r w:rsidRPr="004B3397">
              <w:t>Normal</w:t>
            </w:r>
          </w:p>
        </w:tc>
      </w:tr>
      <w:tr w:rsidR="00606A04" w:rsidRPr="004B3397" w14:paraId="0222F39C" w14:textId="77777777" w:rsidTr="0024290A">
        <w:trPr>
          <w:jc w:val="center"/>
        </w:trPr>
        <w:tc>
          <w:tcPr>
            <w:tcW w:w="1793" w:type="dxa"/>
            <w:vMerge/>
            <w:shd w:val="clear" w:color="auto" w:fill="auto"/>
            <w:vAlign w:val="center"/>
          </w:tcPr>
          <w:p w14:paraId="23AB0D32" w14:textId="77777777" w:rsidR="00606A04" w:rsidRPr="004B3397" w:rsidRDefault="00606A04" w:rsidP="0024290A">
            <w:pPr>
              <w:pStyle w:val="TAL"/>
              <w:keepNext w:val="0"/>
              <w:keepLines w:val="0"/>
            </w:pPr>
          </w:p>
        </w:tc>
        <w:tc>
          <w:tcPr>
            <w:tcW w:w="3625" w:type="dxa"/>
            <w:gridSpan w:val="2"/>
            <w:shd w:val="clear" w:color="auto" w:fill="auto"/>
            <w:vAlign w:val="center"/>
          </w:tcPr>
          <w:p w14:paraId="7425F19B" w14:textId="5C00CD54" w:rsidR="00606A04" w:rsidRPr="004B3397" w:rsidRDefault="00606A04" w:rsidP="0024290A">
            <w:pPr>
              <w:pStyle w:val="TAL"/>
              <w:keepNext w:val="0"/>
              <w:keepLines w:val="0"/>
            </w:pPr>
            <w:r w:rsidRPr="004B3397">
              <w:t>RB</w:t>
            </w:r>
            <w:r w:rsidR="002A2300" w:rsidRPr="004B3397">
              <w:t xml:space="preserve"> </w:t>
            </w:r>
            <w:r w:rsidRPr="004B3397">
              <w:t>offset</w:t>
            </w:r>
          </w:p>
        </w:tc>
        <w:tc>
          <w:tcPr>
            <w:tcW w:w="907" w:type="dxa"/>
            <w:shd w:val="clear" w:color="auto" w:fill="auto"/>
            <w:vAlign w:val="center"/>
          </w:tcPr>
          <w:p w14:paraId="6EB2BB38" w14:textId="77777777" w:rsidR="00606A04" w:rsidRPr="004B3397" w:rsidRDefault="00606A04" w:rsidP="0024290A">
            <w:pPr>
              <w:pStyle w:val="TAC"/>
              <w:keepNext w:val="0"/>
              <w:keepLines w:val="0"/>
            </w:pPr>
            <w:r w:rsidRPr="004B3397">
              <w:t>RBs</w:t>
            </w:r>
          </w:p>
        </w:tc>
        <w:tc>
          <w:tcPr>
            <w:tcW w:w="3305" w:type="dxa"/>
            <w:gridSpan w:val="2"/>
            <w:shd w:val="clear" w:color="auto" w:fill="auto"/>
            <w:vAlign w:val="center"/>
          </w:tcPr>
          <w:p w14:paraId="59C5538B" w14:textId="77777777" w:rsidR="00606A04" w:rsidRPr="004B3397" w:rsidRDefault="00606A04" w:rsidP="0024290A">
            <w:pPr>
              <w:pStyle w:val="TAC"/>
              <w:keepNext w:val="0"/>
              <w:keepLines w:val="0"/>
            </w:pPr>
            <w:r w:rsidRPr="004B3397">
              <w:t>0</w:t>
            </w:r>
          </w:p>
        </w:tc>
      </w:tr>
      <w:tr w:rsidR="00606A04" w:rsidRPr="004B3397" w14:paraId="428D3042" w14:textId="77777777" w:rsidTr="0024290A">
        <w:trPr>
          <w:jc w:val="center"/>
        </w:trPr>
        <w:tc>
          <w:tcPr>
            <w:tcW w:w="1793" w:type="dxa"/>
            <w:vMerge/>
            <w:shd w:val="clear" w:color="auto" w:fill="auto"/>
            <w:vAlign w:val="center"/>
          </w:tcPr>
          <w:p w14:paraId="11E861AB" w14:textId="77777777" w:rsidR="00606A04" w:rsidRPr="004B3397" w:rsidRDefault="00606A04" w:rsidP="0024290A">
            <w:pPr>
              <w:pStyle w:val="TAL"/>
              <w:keepNext w:val="0"/>
              <w:keepLines w:val="0"/>
            </w:pPr>
          </w:p>
        </w:tc>
        <w:tc>
          <w:tcPr>
            <w:tcW w:w="3625" w:type="dxa"/>
            <w:gridSpan w:val="2"/>
            <w:shd w:val="clear" w:color="auto" w:fill="auto"/>
            <w:vAlign w:val="center"/>
          </w:tcPr>
          <w:p w14:paraId="1AF7A73B" w14:textId="4F10FE73" w:rsidR="00606A04" w:rsidRPr="004B3397" w:rsidRDefault="00606A04" w:rsidP="0024290A">
            <w:pPr>
              <w:pStyle w:val="TAL"/>
              <w:keepNext w:val="0"/>
              <w:keepLines w:val="0"/>
            </w:pPr>
            <w:r w:rsidRPr="004B3397">
              <w:t>Number</w:t>
            </w:r>
            <w:r w:rsidR="002A2300" w:rsidRPr="004B3397">
              <w:t xml:space="preserve"> </w:t>
            </w:r>
            <w:r w:rsidRPr="004B3397">
              <w:t>of</w:t>
            </w:r>
            <w:r w:rsidR="002A2300" w:rsidRPr="004B3397">
              <w:t xml:space="preserve"> </w:t>
            </w:r>
            <w:r w:rsidRPr="004B3397">
              <w:t>contiguous</w:t>
            </w:r>
            <w:r w:rsidR="002A2300" w:rsidRPr="004B3397">
              <w:t xml:space="preserve"> </w:t>
            </w:r>
            <w:r w:rsidRPr="004B3397">
              <w:t>PRB</w:t>
            </w:r>
          </w:p>
        </w:tc>
        <w:tc>
          <w:tcPr>
            <w:tcW w:w="907" w:type="dxa"/>
            <w:shd w:val="clear" w:color="auto" w:fill="auto"/>
            <w:vAlign w:val="center"/>
          </w:tcPr>
          <w:p w14:paraId="29D73F34" w14:textId="77777777" w:rsidR="00606A04" w:rsidRPr="004B3397" w:rsidRDefault="00606A04" w:rsidP="0024290A">
            <w:pPr>
              <w:pStyle w:val="TAC"/>
              <w:keepNext w:val="0"/>
              <w:keepLines w:val="0"/>
            </w:pPr>
            <w:r w:rsidRPr="004B3397">
              <w:t>PRBs</w:t>
            </w:r>
          </w:p>
        </w:tc>
        <w:tc>
          <w:tcPr>
            <w:tcW w:w="3305" w:type="dxa"/>
            <w:gridSpan w:val="2"/>
            <w:shd w:val="clear" w:color="auto" w:fill="auto"/>
            <w:vAlign w:val="center"/>
          </w:tcPr>
          <w:p w14:paraId="41A06D48" w14:textId="22E33198" w:rsidR="00606A04" w:rsidRPr="004B3397" w:rsidRDefault="00606A04" w:rsidP="0024290A">
            <w:pPr>
              <w:pStyle w:val="TAC"/>
              <w:keepNext w:val="0"/>
              <w:keepLines w:val="0"/>
            </w:pPr>
            <w:r w:rsidRPr="004B3397">
              <w:t>Maximum</w:t>
            </w:r>
            <w:r w:rsidR="002A2300" w:rsidRPr="004B3397">
              <w:t xml:space="preserve"> </w:t>
            </w:r>
            <w:r w:rsidRPr="004B3397">
              <w:t>transmission</w:t>
            </w:r>
            <w:r w:rsidR="002A2300" w:rsidRPr="004B3397">
              <w:t xml:space="preserve"> </w:t>
            </w:r>
            <w:r w:rsidRPr="004B3397">
              <w:t>bandwidth</w:t>
            </w:r>
            <w:r w:rsidR="002A2300" w:rsidRPr="004B3397">
              <w:t xml:space="preserve"> </w:t>
            </w:r>
            <w:r w:rsidRPr="004B3397">
              <w:t>configuration</w:t>
            </w:r>
            <w:r w:rsidR="002A2300" w:rsidRPr="004B3397">
              <w:rPr>
                <w:lang w:eastAsia="zh-CN"/>
              </w:rPr>
              <w:t xml:space="preserve"> </w:t>
            </w:r>
            <w:r w:rsidRPr="004B3397">
              <w:rPr>
                <w:lang w:eastAsia="zh-CN"/>
              </w:rPr>
              <w:t>as</w:t>
            </w:r>
            <w:r w:rsidR="002A2300" w:rsidRPr="004B3397">
              <w:rPr>
                <w:lang w:eastAsia="zh-CN"/>
              </w:rPr>
              <w:t xml:space="preserve"> </w:t>
            </w:r>
            <w:r w:rsidRPr="004B3397">
              <w:rPr>
                <w:lang w:eastAsia="zh-CN"/>
              </w:rPr>
              <w:t>specified</w:t>
            </w:r>
            <w:r w:rsidR="002A2300" w:rsidRPr="004B3397">
              <w:rPr>
                <w:lang w:eastAsia="zh-CN"/>
              </w:rPr>
              <w:t xml:space="preserve"> </w:t>
            </w:r>
            <w:r w:rsidRPr="004B3397">
              <w:rPr>
                <w:lang w:eastAsia="zh-CN"/>
              </w:rPr>
              <w:t>in</w:t>
            </w:r>
            <w:r w:rsidR="002A2300" w:rsidRPr="004B3397">
              <w:rPr>
                <w:lang w:eastAsia="zh-CN"/>
              </w:rPr>
              <w:t xml:space="preserve"> </w:t>
            </w:r>
            <w:r w:rsidRPr="004B3397">
              <w:rPr>
                <w:lang w:eastAsia="zh-CN"/>
              </w:rPr>
              <w:t>clause</w:t>
            </w:r>
            <w:r w:rsidR="00A11C0E" w:rsidRPr="004B3397">
              <w:rPr>
                <w:lang w:eastAsia="zh-CN"/>
              </w:rPr>
              <w:t> </w:t>
            </w:r>
            <w:r w:rsidRPr="004B3397">
              <w:t>5.3.2</w:t>
            </w:r>
            <w:r w:rsidR="002A2300" w:rsidRPr="004B3397">
              <w:t xml:space="preserve"> </w:t>
            </w:r>
            <w:r w:rsidRPr="004B3397">
              <w:t>of</w:t>
            </w:r>
            <w:r w:rsidR="002A2300" w:rsidRPr="004B3397">
              <w:t xml:space="preserve"> </w:t>
            </w:r>
            <w:r w:rsidR="005D1F6A" w:rsidRPr="004B3397">
              <w:t>3GPP</w:t>
            </w:r>
            <w:r w:rsidR="002A2300" w:rsidRPr="004B3397">
              <w:t xml:space="preserve"> </w:t>
            </w:r>
            <w:r w:rsidRPr="004B3397">
              <w:rPr>
                <w:lang w:eastAsia="zh-CN"/>
              </w:rPr>
              <w:t>TS</w:t>
            </w:r>
            <w:r w:rsidR="002A2300" w:rsidRPr="004B3397">
              <w:rPr>
                <w:lang w:eastAsia="zh-CN"/>
              </w:rPr>
              <w:t xml:space="preserve"> </w:t>
            </w:r>
            <w:r w:rsidRPr="004B3397">
              <w:rPr>
                <w:lang w:eastAsia="zh-CN"/>
              </w:rPr>
              <w:t>38.101-1</w:t>
            </w:r>
            <w:r w:rsidR="002A2300" w:rsidRPr="004B3397">
              <w:rPr>
                <w:lang w:eastAsia="zh-CN"/>
              </w:rPr>
              <w:t xml:space="preserve"> </w:t>
            </w:r>
            <w:r w:rsidR="005D1F6A" w:rsidRPr="004B3397">
              <w:rPr>
                <w:lang w:eastAsia="zh-CN"/>
              </w:rPr>
              <w:t>[</w:t>
            </w:r>
            <w:r w:rsidR="00A51207" w:rsidRPr="004B3397">
              <w:rPr>
                <w:lang w:eastAsia="zh-CN"/>
              </w:rPr>
              <w:t>2</w:t>
            </w:r>
            <w:r w:rsidR="005D1F6A" w:rsidRPr="004B3397">
              <w:rPr>
                <w:lang w:eastAsia="zh-CN"/>
              </w:rPr>
              <w:t>]</w:t>
            </w:r>
            <w:r w:rsidR="002A2300" w:rsidRPr="004B3397">
              <w:rPr>
                <w:lang w:eastAsia="zh-CN"/>
              </w:rPr>
              <w:t xml:space="preserve"> </w:t>
            </w:r>
            <w:r w:rsidRPr="004B3397">
              <w:t>for</w:t>
            </w:r>
            <w:r w:rsidR="002A2300" w:rsidRPr="004B3397">
              <w:t xml:space="preserve"> </w:t>
            </w:r>
            <w:r w:rsidRPr="004B3397">
              <w:t>tested</w:t>
            </w:r>
            <w:r w:rsidR="002A2300" w:rsidRPr="004B3397">
              <w:t xml:space="preserve"> </w:t>
            </w:r>
            <w:r w:rsidRPr="004B3397">
              <w:t>channel</w:t>
            </w:r>
            <w:r w:rsidR="002A2300" w:rsidRPr="004B3397">
              <w:t xml:space="preserve"> </w:t>
            </w:r>
            <w:r w:rsidRPr="004B3397">
              <w:t>bandwidth</w:t>
            </w:r>
            <w:r w:rsidR="002A2300" w:rsidRPr="004B3397">
              <w:t xml:space="preserve"> </w:t>
            </w:r>
            <w:r w:rsidRPr="004B3397">
              <w:t>and</w:t>
            </w:r>
            <w:r w:rsidR="002A2300" w:rsidRPr="004B3397">
              <w:t xml:space="preserve"> </w:t>
            </w:r>
            <w:r w:rsidRPr="004B3397">
              <w:t>subcarrier</w:t>
            </w:r>
            <w:r w:rsidR="002A2300" w:rsidRPr="004B3397">
              <w:t xml:space="preserve"> </w:t>
            </w:r>
            <w:r w:rsidRPr="004B3397">
              <w:t>spacing</w:t>
            </w:r>
          </w:p>
        </w:tc>
      </w:tr>
      <w:tr w:rsidR="00606A04" w:rsidRPr="004B3397" w14:paraId="535242FC" w14:textId="77777777" w:rsidTr="0024290A">
        <w:trPr>
          <w:jc w:val="center"/>
        </w:trPr>
        <w:tc>
          <w:tcPr>
            <w:tcW w:w="1793" w:type="dxa"/>
            <w:vMerge w:val="restart"/>
            <w:shd w:val="clear" w:color="auto" w:fill="auto"/>
            <w:vAlign w:val="center"/>
          </w:tcPr>
          <w:p w14:paraId="3D812A4B" w14:textId="7B4FDA2C" w:rsidR="00606A04" w:rsidRPr="004B3397" w:rsidRDefault="00606A04" w:rsidP="0024290A">
            <w:pPr>
              <w:pStyle w:val="TAL"/>
              <w:keepNext w:val="0"/>
              <w:keepLines w:val="0"/>
            </w:pPr>
            <w:r w:rsidRPr="004B3397">
              <w:t>Common</w:t>
            </w:r>
            <w:r w:rsidR="002A2300" w:rsidRPr="004B3397">
              <w:t xml:space="preserve"> </w:t>
            </w:r>
            <w:r w:rsidRPr="004B3397">
              <w:t>serving</w:t>
            </w:r>
            <w:r w:rsidR="002A2300" w:rsidRPr="004B3397">
              <w:t xml:space="preserve"> </w:t>
            </w:r>
            <w:r w:rsidRPr="004B3397">
              <w:t>cell</w:t>
            </w:r>
            <w:r w:rsidR="002A2300" w:rsidRPr="004B3397">
              <w:t xml:space="preserve"> </w:t>
            </w:r>
            <w:r w:rsidRPr="004B3397">
              <w:t>parameters</w:t>
            </w:r>
          </w:p>
        </w:tc>
        <w:tc>
          <w:tcPr>
            <w:tcW w:w="3625" w:type="dxa"/>
            <w:gridSpan w:val="2"/>
            <w:shd w:val="clear" w:color="auto" w:fill="auto"/>
            <w:vAlign w:val="center"/>
          </w:tcPr>
          <w:p w14:paraId="1F4062AE" w14:textId="2AA10174" w:rsidR="00606A04" w:rsidRPr="004B3397" w:rsidRDefault="00606A04" w:rsidP="0024290A">
            <w:pPr>
              <w:pStyle w:val="TAL"/>
              <w:keepNext w:val="0"/>
              <w:keepLines w:val="0"/>
            </w:pPr>
            <w:r w:rsidRPr="004B3397">
              <w:t>Physical</w:t>
            </w:r>
            <w:r w:rsidR="002A2300" w:rsidRPr="004B3397">
              <w:t xml:space="preserve"> </w:t>
            </w:r>
            <w:r w:rsidRPr="004B3397">
              <w:t>Cell</w:t>
            </w:r>
            <w:r w:rsidR="002A2300" w:rsidRPr="004B3397">
              <w:t xml:space="preserve"> </w:t>
            </w:r>
            <w:r w:rsidRPr="004B3397">
              <w:t>ID</w:t>
            </w:r>
          </w:p>
        </w:tc>
        <w:tc>
          <w:tcPr>
            <w:tcW w:w="907" w:type="dxa"/>
            <w:shd w:val="clear" w:color="auto" w:fill="auto"/>
            <w:vAlign w:val="center"/>
          </w:tcPr>
          <w:p w14:paraId="0416621D" w14:textId="77777777" w:rsidR="00606A04" w:rsidRPr="004B3397" w:rsidRDefault="00606A04" w:rsidP="0024290A">
            <w:pPr>
              <w:pStyle w:val="TAC"/>
              <w:keepNext w:val="0"/>
              <w:keepLines w:val="0"/>
            </w:pPr>
          </w:p>
        </w:tc>
        <w:tc>
          <w:tcPr>
            <w:tcW w:w="3305" w:type="dxa"/>
            <w:gridSpan w:val="2"/>
            <w:shd w:val="clear" w:color="auto" w:fill="auto"/>
            <w:vAlign w:val="center"/>
          </w:tcPr>
          <w:p w14:paraId="69BEAF26" w14:textId="77777777" w:rsidR="00606A04" w:rsidRPr="004B3397" w:rsidRDefault="00606A04" w:rsidP="0024290A">
            <w:pPr>
              <w:pStyle w:val="TAC"/>
              <w:keepNext w:val="0"/>
              <w:keepLines w:val="0"/>
            </w:pPr>
            <w:r w:rsidRPr="004B3397">
              <w:t>0</w:t>
            </w:r>
          </w:p>
        </w:tc>
      </w:tr>
      <w:tr w:rsidR="00606A04" w:rsidRPr="004B3397" w14:paraId="31C64162" w14:textId="77777777" w:rsidTr="0024290A">
        <w:trPr>
          <w:jc w:val="center"/>
        </w:trPr>
        <w:tc>
          <w:tcPr>
            <w:tcW w:w="1793" w:type="dxa"/>
            <w:vMerge/>
            <w:shd w:val="clear" w:color="auto" w:fill="auto"/>
            <w:vAlign w:val="center"/>
          </w:tcPr>
          <w:p w14:paraId="15E092E5" w14:textId="77777777" w:rsidR="00606A04" w:rsidRPr="004B3397" w:rsidRDefault="00606A04" w:rsidP="0024290A">
            <w:pPr>
              <w:pStyle w:val="TAL"/>
              <w:keepNext w:val="0"/>
              <w:keepLines w:val="0"/>
            </w:pPr>
          </w:p>
        </w:tc>
        <w:tc>
          <w:tcPr>
            <w:tcW w:w="3625" w:type="dxa"/>
            <w:gridSpan w:val="2"/>
            <w:shd w:val="clear" w:color="auto" w:fill="auto"/>
            <w:vAlign w:val="center"/>
          </w:tcPr>
          <w:p w14:paraId="63700A65" w14:textId="28E536CE" w:rsidR="00606A04" w:rsidRPr="004B3397" w:rsidRDefault="00606A04" w:rsidP="0024290A">
            <w:pPr>
              <w:pStyle w:val="TAL"/>
              <w:keepNext w:val="0"/>
              <w:keepLines w:val="0"/>
            </w:pPr>
            <w:r w:rsidRPr="004B3397">
              <w:t>SSB</w:t>
            </w:r>
            <w:r w:rsidR="002A2300" w:rsidRPr="004B3397">
              <w:t xml:space="preserve"> </w:t>
            </w:r>
            <w:r w:rsidRPr="004B3397">
              <w:t>position</w:t>
            </w:r>
            <w:r w:rsidR="002A2300" w:rsidRPr="004B3397">
              <w:t xml:space="preserve"> </w:t>
            </w:r>
            <w:r w:rsidRPr="004B3397">
              <w:t>in</w:t>
            </w:r>
            <w:r w:rsidR="002A2300" w:rsidRPr="004B3397">
              <w:t xml:space="preserve"> </w:t>
            </w:r>
            <w:r w:rsidRPr="004B3397">
              <w:rPr>
                <w:szCs w:val="22"/>
                <w:lang w:eastAsia="ja-JP"/>
              </w:rPr>
              <w:t>burst</w:t>
            </w:r>
          </w:p>
        </w:tc>
        <w:tc>
          <w:tcPr>
            <w:tcW w:w="907" w:type="dxa"/>
            <w:shd w:val="clear" w:color="auto" w:fill="auto"/>
            <w:vAlign w:val="center"/>
          </w:tcPr>
          <w:p w14:paraId="5C4BAF2A" w14:textId="77777777" w:rsidR="00606A04" w:rsidRPr="004B3397" w:rsidRDefault="00606A04" w:rsidP="0024290A">
            <w:pPr>
              <w:pStyle w:val="TAC"/>
              <w:keepNext w:val="0"/>
              <w:keepLines w:val="0"/>
            </w:pPr>
          </w:p>
        </w:tc>
        <w:tc>
          <w:tcPr>
            <w:tcW w:w="3305" w:type="dxa"/>
            <w:gridSpan w:val="2"/>
            <w:shd w:val="clear" w:color="auto" w:fill="auto"/>
            <w:vAlign w:val="center"/>
          </w:tcPr>
          <w:p w14:paraId="5E8BBC5E" w14:textId="5CC341BE" w:rsidR="00606A04" w:rsidRPr="004B3397" w:rsidRDefault="00606A04" w:rsidP="0024290A">
            <w:pPr>
              <w:pStyle w:val="TAC"/>
              <w:keepNext w:val="0"/>
              <w:keepLines w:val="0"/>
            </w:pPr>
            <w:r w:rsidRPr="004B3397">
              <w:t>First</w:t>
            </w:r>
            <w:r w:rsidR="002A2300" w:rsidRPr="004B3397">
              <w:t xml:space="preserve"> </w:t>
            </w:r>
            <w:r w:rsidRPr="004B3397">
              <w:t>SSB</w:t>
            </w:r>
            <w:r w:rsidR="002A2300" w:rsidRPr="004B3397">
              <w:t xml:space="preserve"> </w:t>
            </w:r>
            <w:r w:rsidRPr="004B3397">
              <w:t>in</w:t>
            </w:r>
            <w:r w:rsidR="002A2300" w:rsidRPr="004B3397">
              <w:t xml:space="preserve"> </w:t>
            </w:r>
            <w:r w:rsidRPr="004B3397">
              <w:t>Slot</w:t>
            </w:r>
            <w:r w:rsidR="002A2300" w:rsidRPr="004B3397">
              <w:t xml:space="preserve"> </w:t>
            </w:r>
            <w:r w:rsidRPr="004B3397">
              <w:t>#0</w:t>
            </w:r>
          </w:p>
        </w:tc>
      </w:tr>
      <w:tr w:rsidR="00606A04" w:rsidRPr="004B3397" w14:paraId="65A81B7D" w14:textId="77777777" w:rsidTr="0024290A">
        <w:trPr>
          <w:jc w:val="center"/>
        </w:trPr>
        <w:tc>
          <w:tcPr>
            <w:tcW w:w="1793" w:type="dxa"/>
            <w:vMerge/>
            <w:shd w:val="clear" w:color="auto" w:fill="auto"/>
            <w:vAlign w:val="center"/>
          </w:tcPr>
          <w:p w14:paraId="1DC72146" w14:textId="77777777" w:rsidR="00606A04" w:rsidRPr="004B3397" w:rsidRDefault="00606A04" w:rsidP="0024290A">
            <w:pPr>
              <w:pStyle w:val="TAL"/>
              <w:keepNext w:val="0"/>
              <w:keepLines w:val="0"/>
            </w:pPr>
          </w:p>
        </w:tc>
        <w:tc>
          <w:tcPr>
            <w:tcW w:w="3625" w:type="dxa"/>
            <w:gridSpan w:val="2"/>
            <w:shd w:val="clear" w:color="auto" w:fill="auto"/>
            <w:vAlign w:val="center"/>
          </w:tcPr>
          <w:p w14:paraId="7B5437A5" w14:textId="1B760B9C" w:rsidR="00606A04" w:rsidRPr="004B3397" w:rsidRDefault="00606A04" w:rsidP="0024290A">
            <w:pPr>
              <w:pStyle w:val="TAL"/>
              <w:keepNext w:val="0"/>
              <w:keepLines w:val="0"/>
            </w:pPr>
            <w:r w:rsidRPr="004B3397">
              <w:t>SSB</w:t>
            </w:r>
            <w:r w:rsidR="002A2300" w:rsidRPr="004B3397">
              <w:t xml:space="preserve"> </w:t>
            </w:r>
            <w:r w:rsidRPr="004B3397">
              <w:t>periodicity</w:t>
            </w:r>
          </w:p>
        </w:tc>
        <w:tc>
          <w:tcPr>
            <w:tcW w:w="907" w:type="dxa"/>
            <w:shd w:val="clear" w:color="auto" w:fill="auto"/>
            <w:vAlign w:val="center"/>
          </w:tcPr>
          <w:p w14:paraId="68E79E23" w14:textId="77777777" w:rsidR="00606A04" w:rsidRPr="004B3397" w:rsidRDefault="00606A04" w:rsidP="0024290A">
            <w:pPr>
              <w:pStyle w:val="TAC"/>
              <w:keepNext w:val="0"/>
              <w:keepLines w:val="0"/>
            </w:pPr>
            <w:r w:rsidRPr="004B3397">
              <w:t>ms</w:t>
            </w:r>
          </w:p>
        </w:tc>
        <w:tc>
          <w:tcPr>
            <w:tcW w:w="3305" w:type="dxa"/>
            <w:gridSpan w:val="2"/>
            <w:shd w:val="clear" w:color="auto" w:fill="auto"/>
            <w:vAlign w:val="center"/>
          </w:tcPr>
          <w:p w14:paraId="18AAA5D2" w14:textId="77777777" w:rsidR="00606A04" w:rsidRPr="004B3397" w:rsidRDefault="00606A04" w:rsidP="0024290A">
            <w:pPr>
              <w:pStyle w:val="TAC"/>
              <w:keepNext w:val="0"/>
              <w:keepLines w:val="0"/>
            </w:pPr>
            <w:r w:rsidRPr="004B3397">
              <w:t>20</w:t>
            </w:r>
          </w:p>
        </w:tc>
      </w:tr>
      <w:tr w:rsidR="00606A04" w:rsidRPr="004B3397" w14:paraId="718C150C" w14:textId="77777777" w:rsidTr="0024290A">
        <w:trPr>
          <w:jc w:val="center"/>
        </w:trPr>
        <w:tc>
          <w:tcPr>
            <w:tcW w:w="1793" w:type="dxa"/>
            <w:vMerge/>
            <w:shd w:val="clear" w:color="auto" w:fill="auto"/>
            <w:vAlign w:val="center"/>
          </w:tcPr>
          <w:p w14:paraId="7D337F12" w14:textId="77777777" w:rsidR="00606A04" w:rsidRPr="004B3397" w:rsidRDefault="00606A04" w:rsidP="0024290A">
            <w:pPr>
              <w:pStyle w:val="TAL"/>
              <w:keepNext w:val="0"/>
              <w:keepLines w:val="0"/>
            </w:pPr>
          </w:p>
        </w:tc>
        <w:tc>
          <w:tcPr>
            <w:tcW w:w="3625" w:type="dxa"/>
            <w:gridSpan w:val="2"/>
            <w:shd w:val="clear" w:color="auto" w:fill="auto"/>
            <w:vAlign w:val="center"/>
          </w:tcPr>
          <w:p w14:paraId="3B9ECEA0" w14:textId="7DA58339" w:rsidR="00606A04" w:rsidRPr="004B3397" w:rsidRDefault="00606A04" w:rsidP="0024290A">
            <w:pPr>
              <w:pStyle w:val="TAL"/>
              <w:keepNext w:val="0"/>
              <w:keepLines w:val="0"/>
            </w:pPr>
            <w:r w:rsidRPr="004B3397">
              <w:t>First</w:t>
            </w:r>
            <w:r w:rsidR="002A2300" w:rsidRPr="004B3397">
              <w:t xml:space="preserve"> </w:t>
            </w:r>
            <w:r w:rsidRPr="004B3397">
              <w:t>DMRS</w:t>
            </w:r>
            <w:r w:rsidR="002A2300" w:rsidRPr="004B3397">
              <w:t xml:space="preserve"> </w:t>
            </w:r>
            <w:r w:rsidRPr="004B3397">
              <w:t>position</w:t>
            </w:r>
            <w:r w:rsidR="002A2300" w:rsidRPr="004B3397">
              <w:t xml:space="preserve"> </w:t>
            </w:r>
            <w:r w:rsidRPr="004B3397">
              <w:t>for</w:t>
            </w:r>
            <w:r w:rsidR="002A2300" w:rsidRPr="004B3397">
              <w:t xml:space="preserve"> </w:t>
            </w:r>
            <w:r w:rsidRPr="004B3397">
              <w:t>Type</w:t>
            </w:r>
            <w:r w:rsidR="002A2300" w:rsidRPr="004B3397">
              <w:t xml:space="preserve"> </w:t>
            </w:r>
            <w:r w:rsidRPr="004B3397">
              <w:t>A</w:t>
            </w:r>
            <w:r w:rsidR="002A2300" w:rsidRPr="004B3397">
              <w:t xml:space="preserve"> </w:t>
            </w:r>
            <w:r w:rsidRPr="004B3397">
              <w:t>PDSCH</w:t>
            </w:r>
            <w:r w:rsidR="002A2300" w:rsidRPr="004B3397">
              <w:t xml:space="preserve"> </w:t>
            </w:r>
            <w:r w:rsidRPr="004B3397">
              <w:t>mapping</w:t>
            </w:r>
          </w:p>
        </w:tc>
        <w:tc>
          <w:tcPr>
            <w:tcW w:w="907" w:type="dxa"/>
            <w:shd w:val="clear" w:color="auto" w:fill="auto"/>
            <w:vAlign w:val="center"/>
          </w:tcPr>
          <w:p w14:paraId="566997FB" w14:textId="77777777" w:rsidR="00606A04" w:rsidRPr="004B3397" w:rsidRDefault="00606A04" w:rsidP="0024290A">
            <w:pPr>
              <w:pStyle w:val="TAC"/>
              <w:keepNext w:val="0"/>
              <w:keepLines w:val="0"/>
            </w:pPr>
          </w:p>
        </w:tc>
        <w:tc>
          <w:tcPr>
            <w:tcW w:w="3305" w:type="dxa"/>
            <w:gridSpan w:val="2"/>
            <w:shd w:val="clear" w:color="auto" w:fill="auto"/>
            <w:vAlign w:val="center"/>
          </w:tcPr>
          <w:p w14:paraId="2BF85971" w14:textId="77777777" w:rsidR="00606A04" w:rsidRPr="004B3397" w:rsidRDefault="00606A04" w:rsidP="0024290A">
            <w:pPr>
              <w:pStyle w:val="TAC"/>
              <w:keepNext w:val="0"/>
              <w:keepLines w:val="0"/>
            </w:pPr>
            <w:r w:rsidRPr="004B3397">
              <w:t>2</w:t>
            </w:r>
          </w:p>
        </w:tc>
      </w:tr>
      <w:tr w:rsidR="00606A04" w:rsidRPr="004B3397" w14:paraId="37DC3A20" w14:textId="77777777" w:rsidTr="0024290A">
        <w:trPr>
          <w:jc w:val="center"/>
        </w:trPr>
        <w:tc>
          <w:tcPr>
            <w:tcW w:w="1793" w:type="dxa"/>
            <w:vMerge w:val="restart"/>
            <w:shd w:val="clear" w:color="auto" w:fill="auto"/>
            <w:vAlign w:val="center"/>
          </w:tcPr>
          <w:p w14:paraId="261054C3" w14:textId="3A51F795" w:rsidR="00606A04" w:rsidRPr="004B3397" w:rsidRDefault="00606A04" w:rsidP="0024290A">
            <w:pPr>
              <w:pStyle w:val="TAL"/>
              <w:keepNext w:val="0"/>
              <w:keepLines w:val="0"/>
              <w:rPr>
                <w:i/>
              </w:rPr>
            </w:pPr>
            <w:r w:rsidRPr="004B3397">
              <w:t>PDCCH</w:t>
            </w:r>
            <w:r w:rsidR="002A2300" w:rsidRPr="004B3397">
              <w:t xml:space="preserve"> </w:t>
            </w:r>
            <w:r w:rsidRPr="004B3397">
              <w:t>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089CA" w14:textId="4DEE61CD" w:rsidR="00606A04" w:rsidRPr="004B3397" w:rsidRDefault="00606A04" w:rsidP="0024290A">
            <w:pPr>
              <w:pStyle w:val="TAL"/>
              <w:keepNext w:val="0"/>
              <w:keepLines w:val="0"/>
            </w:pPr>
            <w:r w:rsidRPr="004B3397">
              <w:t>Slots</w:t>
            </w:r>
            <w:r w:rsidR="002A2300" w:rsidRPr="004B3397">
              <w:t xml:space="preserve"> </w:t>
            </w:r>
            <w:r w:rsidRPr="004B3397">
              <w:t>for</w:t>
            </w:r>
            <w:r w:rsidR="002A2300" w:rsidRPr="004B3397">
              <w:t xml:space="preserve"> </w:t>
            </w:r>
            <w:r w:rsidRPr="004B3397">
              <w:t>PDCCH</w:t>
            </w:r>
            <w:r w:rsidR="002A2300" w:rsidRPr="004B3397">
              <w:t xml:space="preserve"> </w:t>
            </w:r>
            <w:r w:rsidRPr="004B3397">
              <w:t>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02F920" w14:textId="77777777" w:rsidR="00606A04" w:rsidRPr="004B3397"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1C2C4C" w14:textId="7CE492CD" w:rsidR="00606A04" w:rsidRPr="004B3397" w:rsidRDefault="00606A04" w:rsidP="0024290A">
            <w:pPr>
              <w:pStyle w:val="TAC"/>
              <w:keepNext w:val="0"/>
              <w:keepLines w:val="0"/>
            </w:pPr>
            <w:r w:rsidRPr="004B3397">
              <w:t>Each</w:t>
            </w:r>
            <w:r w:rsidR="002A2300" w:rsidRPr="004B3397">
              <w:t xml:space="preserve"> </w:t>
            </w:r>
            <w:r w:rsidRPr="004B3397">
              <w:t>slot</w:t>
            </w:r>
          </w:p>
        </w:tc>
      </w:tr>
      <w:tr w:rsidR="00606A04" w:rsidRPr="004B3397" w14:paraId="192FF2A1" w14:textId="77777777" w:rsidTr="0024290A">
        <w:trPr>
          <w:jc w:val="center"/>
        </w:trPr>
        <w:tc>
          <w:tcPr>
            <w:tcW w:w="1793" w:type="dxa"/>
            <w:vMerge/>
            <w:shd w:val="clear" w:color="auto" w:fill="auto"/>
            <w:vAlign w:val="center"/>
          </w:tcPr>
          <w:p w14:paraId="16AEA14A" w14:textId="77777777" w:rsidR="00606A04" w:rsidRPr="004B3397"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6E482F" w14:textId="10288C50" w:rsidR="00606A04" w:rsidRPr="004B3397" w:rsidRDefault="00606A04" w:rsidP="0024290A">
            <w:pPr>
              <w:pStyle w:val="TAL"/>
              <w:keepNext w:val="0"/>
              <w:keepLines w:val="0"/>
            </w:pPr>
            <w:r w:rsidRPr="004B3397">
              <w:t>Symbols</w:t>
            </w:r>
            <w:r w:rsidR="002A2300" w:rsidRPr="004B3397">
              <w:t xml:space="preserve"> </w:t>
            </w:r>
            <w:r w:rsidRPr="004B3397">
              <w:t>with</w:t>
            </w:r>
            <w:r w:rsidR="002A2300" w:rsidRPr="004B3397">
              <w:t xml:space="preserve"> </w:t>
            </w:r>
            <w:r w:rsidRPr="004B3397">
              <w:t>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D404AC" w14:textId="77777777" w:rsidR="00606A04" w:rsidRPr="004B3397" w:rsidRDefault="00606A04" w:rsidP="0024290A">
            <w:pPr>
              <w:pStyle w:val="TAC"/>
              <w:keepNext w:val="0"/>
              <w:keepLines w:val="0"/>
            </w:pPr>
            <w:r w:rsidRPr="004B3397">
              <w:t>Symbols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C40CE8" w14:textId="2EF897FE" w:rsidR="00606A04" w:rsidRPr="004B3397" w:rsidRDefault="00606A04" w:rsidP="0024290A">
            <w:pPr>
              <w:pStyle w:val="TAC"/>
              <w:keepNext w:val="0"/>
              <w:keepLines w:val="0"/>
            </w:pPr>
            <w:r w:rsidRPr="004B3397">
              <w:t>0,</w:t>
            </w:r>
            <w:r w:rsidR="002A2300" w:rsidRPr="004B3397">
              <w:t xml:space="preserve"> </w:t>
            </w:r>
            <w:r w:rsidRPr="004B3397">
              <w:t>1</w:t>
            </w:r>
          </w:p>
        </w:tc>
      </w:tr>
      <w:tr w:rsidR="00606A04" w:rsidRPr="004B3397" w14:paraId="02952510" w14:textId="77777777" w:rsidTr="0024290A">
        <w:trPr>
          <w:jc w:val="center"/>
        </w:trPr>
        <w:tc>
          <w:tcPr>
            <w:tcW w:w="1793" w:type="dxa"/>
            <w:vMerge/>
            <w:shd w:val="clear" w:color="auto" w:fill="auto"/>
            <w:vAlign w:val="center"/>
          </w:tcPr>
          <w:p w14:paraId="5F7BD5DD" w14:textId="77777777" w:rsidR="00606A04" w:rsidRPr="004B3397"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87526" w14:textId="417B2816" w:rsidR="00606A04" w:rsidRPr="004B3397" w:rsidRDefault="00606A04" w:rsidP="0024290A">
            <w:pPr>
              <w:pStyle w:val="TAL"/>
              <w:keepNext w:val="0"/>
              <w:keepLines w:val="0"/>
            </w:pPr>
            <w:r w:rsidRPr="004B3397">
              <w:t>Number</w:t>
            </w:r>
            <w:r w:rsidR="002A2300" w:rsidRPr="004B3397">
              <w:t xml:space="preserve"> </w:t>
            </w:r>
            <w:r w:rsidRPr="004B3397">
              <w:t>of</w:t>
            </w:r>
            <w:r w:rsidR="002A2300" w:rsidRPr="004B3397">
              <w:t xml:space="preserve"> </w:t>
            </w:r>
            <w:r w:rsidRPr="004B3397">
              <w:t>PRBs</w:t>
            </w:r>
            <w:r w:rsidR="002A2300" w:rsidRPr="004B3397">
              <w:t xml:space="preserve"> </w:t>
            </w:r>
            <w:r w:rsidRPr="004B3397">
              <w:t>in</w:t>
            </w:r>
            <w:r w:rsidR="002A2300" w:rsidRPr="004B3397">
              <w:t xml:space="preserve"> </w:t>
            </w:r>
            <w:r w:rsidRPr="004B3397">
              <w:t>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14301EE" w14:textId="77777777" w:rsidR="00606A04" w:rsidRPr="004B3397"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ADDA1C" w14:textId="1DB662BE" w:rsidR="00606A04" w:rsidRPr="004B3397" w:rsidRDefault="00606A04" w:rsidP="0024290A">
            <w:pPr>
              <w:pStyle w:val="TAC"/>
              <w:keepNext w:val="0"/>
              <w:keepLines w:val="0"/>
            </w:pPr>
            <w:r w:rsidRPr="004B3397">
              <w:t>Table</w:t>
            </w:r>
            <w:r w:rsidR="002A2300" w:rsidRPr="004B3397">
              <w:t xml:space="preserve"> </w:t>
            </w:r>
            <w:r w:rsidRPr="004B3397">
              <w:t>5.2-2</w:t>
            </w:r>
            <w:r w:rsidR="002A2300" w:rsidRPr="004B3397">
              <w:t xml:space="preserve"> </w:t>
            </w:r>
            <w:r w:rsidRPr="004B3397">
              <w:t>of</w:t>
            </w:r>
            <w:r w:rsidR="002A2300" w:rsidRPr="004B3397">
              <w:t xml:space="preserve"> </w:t>
            </w:r>
            <w:r w:rsidR="005D1F6A" w:rsidRPr="004B3397">
              <w:t>3GPP</w:t>
            </w:r>
            <w:r w:rsidR="002A2300" w:rsidRPr="004B3397">
              <w:t xml:space="preserve"> </w:t>
            </w:r>
            <w:r w:rsidRPr="004B3397">
              <w:t>TS</w:t>
            </w:r>
            <w:r w:rsidR="002A2300" w:rsidRPr="004B3397">
              <w:t xml:space="preserve"> </w:t>
            </w:r>
            <w:r w:rsidRPr="004B3397">
              <w:t>38.101-4</w:t>
            </w:r>
            <w:r w:rsidR="002A2300" w:rsidRPr="004B3397">
              <w:t xml:space="preserve"> </w:t>
            </w:r>
            <w:r w:rsidR="005D1F6A" w:rsidRPr="004B3397">
              <w:t>[</w:t>
            </w:r>
            <w:r w:rsidR="00A51207" w:rsidRPr="004B3397">
              <w:t>6</w:t>
            </w:r>
            <w:r w:rsidR="005D1F6A" w:rsidRPr="004B3397">
              <w:t>]</w:t>
            </w:r>
            <w:r w:rsidR="002A2300" w:rsidRPr="004B3397">
              <w:t xml:space="preserve"> </w:t>
            </w:r>
            <w:r w:rsidRPr="004B3397">
              <w:t>for</w:t>
            </w:r>
            <w:r w:rsidR="002A2300" w:rsidRPr="004B3397">
              <w:t xml:space="preserve"> </w:t>
            </w:r>
            <w:r w:rsidRPr="004B3397">
              <w:t>tested</w:t>
            </w:r>
            <w:r w:rsidR="002A2300" w:rsidRPr="004B3397">
              <w:t xml:space="preserve"> </w:t>
            </w:r>
            <w:r w:rsidRPr="004B3397">
              <w:t>channel</w:t>
            </w:r>
            <w:r w:rsidR="002A2300" w:rsidRPr="004B3397">
              <w:t xml:space="preserve"> </w:t>
            </w:r>
            <w:r w:rsidRPr="004B3397">
              <w:t>bandwidth</w:t>
            </w:r>
            <w:r w:rsidR="002A2300" w:rsidRPr="004B3397">
              <w:t xml:space="preserve"> </w:t>
            </w:r>
            <w:r w:rsidRPr="004B3397">
              <w:t>and</w:t>
            </w:r>
            <w:r w:rsidR="002A2300" w:rsidRPr="004B3397">
              <w:t xml:space="preserve"> </w:t>
            </w:r>
            <w:r w:rsidRPr="004B3397">
              <w:t>subcarrier</w:t>
            </w:r>
            <w:r w:rsidR="002A2300" w:rsidRPr="004B3397">
              <w:t xml:space="preserve"> </w:t>
            </w:r>
            <w:r w:rsidRPr="004B3397">
              <w:t>spacing</w:t>
            </w:r>
          </w:p>
        </w:tc>
      </w:tr>
      <w:tr w:rsidR="00606A04" w:rsidRPr="004B3397" w14:paraId="558C4630" w14:textId="77777777" w:rsidTr="0024290A">
        <w:trPr>
          <w:jc w:val="center"/>
        </w:trPr>
        <w:tc>
          <w:tcPr>
            <w:tcW w:w="1793" w:type="dxa"/>
            <w:vMerge/>
            <w:shd w:val="clear" w:color="auto" w:fill="auto"/>
            <w:vAlign w:val="center"/>
          </w:tcPr>
          <w:p w14:paraId="2EBB95D4" w14:textId="77777777" w:rsidR="00606A04" w:rsidRPr="004B3397"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6FB6A3" w14:textId="7ED225F6" w:rsidR="00606A04" w:rsidRPr="004B3397" w:rsidRDefault="00606A04" w:rsidP="0024290A">
            <w:pPr>
              <w:pStyle w:val="TAL"/>
              <w:keepNext w:val="0"/>
              <w:keepLines w:val="0"/>
            </w:pPr>
            <w:r w:rsidRPr="004B3397">
              <w:t>Number</w:t>
            </w:r>
            <w:r w:rsidR="002A2300" w:rsidRPr="004B3397">
              <w:t xml:space="preserve"> </w:t>
            </w:r>
            <w:r w:rsidRPr="004B3397">
              <w:t>of</w:t>
            </w:r>
            <w:r w:rsidR="002A2300" w:rsidRPr="004B3397">
              <w:t xml:space="preserve"> </w:t>
            </w:r>
            <w:r w:rsidRPr="004B3397">
              <w:t>PDCCH</w:t>
            </w:r>
            <w:r w:rsidR="002A2300" w:rsidRPr="004B3397">
              <w:t xml:space="preserve"> </w:t>
            </w:r>
            <w:r w:rsidRPr="004B3397">
              <w:t>candidates</w:t>
            </w:r>
            <w:r w:rsidR="002A2300" w:rsidRPr="004B3397">
              <w:t xml:space="preserve"> </w:t>
            </w:r>
            <w:r w:rsidRPr="004B3397">
              <w:t>and</w:t>
            </w:r>
            <w:r w:rsidR="002A2300" w:rsidRPr="004B3397">
              <w:t xml:space="preserve"> </w:t>
            </w:r>
            <w:r w:rsidRPr="004B3397">
              <w:t>aggregation</w:t>
            </w:r>
            <w:r w:rsidR="002A2300" w:rsidRPr="004B3397">
              <w:t xml:space="preserve"> </w:t>
            </w:r>
            <w:r w:rsidRPr="004B3397">
              <w:t>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1BE8D23" w14:textId="77777777" w:rsidR="00606A04" w:rsidRPr="004B3397"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976B8" w14:textId="77777777" w:rsidR="00606A04" w:rsidRPr="004B3397" w:rsidRDefault="00606A04" w:rsidP="0024290A">
            <w:pPr>
              <w:pStyle w:val="TAC"/>
              <w:keepNext w:val="0"/>
              <w:keepLines w:val="0"/>
              <w:rPr>
                <w:lang w:eastAsia="zh-CN"/>
              </w:rPr>
            </w:pPr>
            <w:r w:rsidRPr="004B3397">
              <w:t>1/AL8</w:t>
            </w:r>
          </w:p>
        </w:tc>
      </w:tr>
      <w:tr w:rsidR="00606A04" w:rsidRPr="004B3397" w14:paraId="52C7BAD8" w14:textId="77777777" w:rsidTr="0024290A">
        <w:trPr>
          <w:jc w:val="center"/>
        </w:trPr>
        <w:tc>
          <w:tcPr>
            <w:tcW w:w="1793" w:type="dxa"/>
            <w:vMerge/>
            <w:shd w:val="clear" w:color="auto" w:fill="auto"/>
            <w:vAlign w:val="center"/>
          </w:tcPr>
          <w:p w14:paraId="016D7502" w14:textId="77777777" w:rsidR="00606A04" w:rsidRPr="004B3397"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E91D6" w14:textId="74A86EEE" w:rsidR="00606A04" w:rsidRPr="004B3397" w:rsidRDefault="00606A04" w:rsidP="0024290A">
            <w:pPr>
              <w:pStyle w:val="TAL"/>
              <w:keepNext w:val="0"/>
              <w:keepLines w:val="0"/>
            </w:pPr>
            <w:r w:rsidRPr="004B3397">
              <w:t>CCE-to-REG</w:t>
            </w:r>
            <w:r w:rsidR="002A2300" w:rsidRPr="004B3397">
              <w:t xml:space="preserve"> </w:t>
            </w:r>
            <w:r w:rsidRPr="004B3397">
              <w:t>mapping</w:t>
            </w:r>
            <w:r w:rsidR="002A2300" w:rsidRPr="004B3397">
              <w:t xml:space="preserve"> </w:t>
            </w:r>
            <w:r w:rsidRPr="004B3397">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9D9CDB" w14:textId="77777777" w:rsidR="00606A04" w:rsidRPr="004B3397"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9741E4" w14:textId="77777777" w:rsidR="00606A04" w:rsidRPr="004B3397" w:rsidRDefault="00606A04" w:rsidP="0024290A">
            <w:pPr>
              <w:pStyle w:val="TAC"/>
              <w:keepNext w:val="0"/>
              <w:keepLines w:val="0"/>
            </w:pPr>
            <w:r w:rsidRPr="004B3397">
              <w:t>Non-interleaved</w:t>
            </w:r>
          </w:p>
        </w:tc>
      </w:tr>
      <w:tr w:rsidR="00606A04" w:rsidRPr="004B3397" w14:paraId="74F8DC3E" w14:textId="77777777" w:rsidTr="0024290A">
        <w:trPr>
          <w:jc w:val="center"/>
        </w:trPr>
        <w:tc>
          <w:tcPr>
            <w:tcW w:w="1793" w:type="dxa"/>
            <w:vMerge/>
            <w:shd w:val="clear" w:color="auto" w:fill="auto"/>
            <w:vAlign w:val="center"/>
          </w:tcPr>
          <w:p w14:paraId="5357C36A" w14:textId="77777777" w:rsidR="00606A04" w:rsidRPr="004B3397"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F09644" w14:textId="3653E4A6" w:rsidR="00606A04" w:rsidRPr="004B3397" w:rsidRDefault="00606A04" w:rsidP="0024290A">
            <w:pPr>
              <w:pStyle w:val="TAL"/>
              <w:keepNext w:val="0"/>
              <w:keepLines w:val="0"/>
            </w:pPr>
            <w:r w:rsidRPr="004B3397">
              <w:t>DCI</w:t>
            </w:r>
            <w:r w:rsidR="002A2300" w:rsidRPr="004B3397">
              <w:t xml:space="preserve"> </w:t>
            </w:r>
            <w:r w:rsidRPr="004B3397">
              <w:t>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1A9F5" w14:textId="77777777" w:rsidR="00606A04" w:rsidRPr="004B3397"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2147D" w14:textId="77777777" w:rsidR="00606A04" w:rsidRPr="004B3397" w:rsidRDefault="00606A04" w:rsidP="0024290A">
            <w:pPr>
              <w:pStyle w:val="TAC"/>
              <w:keepNext w:val="0"/>
              <w:keepLines w:val="0"/>
            </w:pPr>
            <w:r w:rsidRPr="004B3397">
              <w:t>1_1</w:t>
            </w:r>
          </w:p>
        </w:tc>
      </w:tr>
      <w:tr w:rsidR="00606A04" w:rsidRPr="004B3397" w14:paraId="2760E9A9" w14:textId="77777777" w:rsidTr="0024290A">
        <w:trPr>
          <w:jc w:val="center"/>
        </w:trPr>
        <w:tc>
          <w:tcPr>
            <w:tcW w:w="1793" w:type="dxa"/>
            <w:vMerge/>
            <w:shd w:val="clear" w:color="auto" w:fill="auto"/>
            <w:vAlign w:val="center"/>
          </w:tcPr>
          <w:p w14:paraId="0A2638C1" w14:textId="77777777" w:rsidR="00606A04" w:rsidRPr="004B3397"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BEBE6" w14:textId="4438F740" w:rsidR="00606A04" w:rsidRPr="004B3397" w:rsidRDefault="00606A04" w:rsidP="0024290A">
            <w:pPr>
              <w:pStyle w:val="TAL"/>
              <w:keepNext w:val="0"/>
              <w:keepLines w:val="0"/>
              <w:rPr>
                <w:lang w:eastAsia="zh-CN"/>
              </w:rPr>
            </w:pPr>
            <w:r w:rsidRPr="004B3397">
              <w:t>TCI</w:t>
            </w:r>
            <w:r w:rsidR="002A2300" w:rsidRPr="004B3397">
              <w:rPr>
                <w:lang w:eastAsia="zh-CN"/>
              </w:rPr>
              <w:t xml:space="preserve"> </w:t>
            </w:r>
            <w:r w:rsidRPr="004B3397">
              <w:rPr>
                <w:lang w:eastAsia="zh-CN"/>
              </w:rPr>
              <w:t>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75C1B4" w14:textId="77777777" w:rsidR="00606A04" w:rsidRPr="004B3397"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4E6A3" w14:textId="7CCB5C40" w:rsidR="00606A04" w:rsidRPr="004B3397" w:rsidRDefault="00606A04" w:rsidP="0024290A">
            <w:pPr>
              <w:pStyle w:val="TAC"/>
              <w:keepNext w:val="0"/>
              <w:keepLines w:val="0"/>
            </w:pPr>
            <w:r w:rsidRPr="004B3397">
              <w:t>TCI</w:t>
            </w:r>
            <w:r w:rsidR="002A2300" w:rsidRPr="004B3397">
              <w:t xml:space="preserve"> </w:t>
            </w:r>
            <w:r w:rsidRPr="004B3397">
              <w:t>state</w:t>
            </w:r>
            <w:r w:rsidR="002A2300" w:rsidRPr="004B3397">
              <w:t xml:space="preserve"> </w:t>
            </w:r>
            <w:r w:rsidRPr="004B3397">
              <w:t>#1</w:t>
            </w:r>
          </w:p>
        </w:tc>
      </w:tr>
      <w:tr w:rsidR="00606A04" w:rsidRPr="004B3397" w14:paraId="5A3ADC15" w14:textId="77777777" w:rsidTr="0024290A">
        <w:trPr>
          <w:jc w:val="center"/>
        </w:trPr>
        <w:tc>
          <w:tcPr>
            <w:tcW w:w="5418" w:type="dxa"/>
            <w:gridSpan w:val="3"/>
            <w:tcBorders>
              <w:right w:val="single" w:sz="4" w:space="0" w:color="auto"/>
            </w:tcBorders>
            <w:shd w:val="clear" w:color="auto" w:fill="auto"/>
            <w:vAlign w:val="center"/>
          </w:tcPr>
          <w:p w14:paraId="4BF0C858" w14:textId="6B088F6B" w:rsidR="00606A04" w:rsidRPr="004B3397" w:rsidRDefault="00606A04" w:rsidP="0024290A">
            <w:pPr>
              <w:pStyle w:val="TAL"/>
              <w:keepNext w:val="0"/>
              <w:keepLines w:val="0"/>
            </w:pPr>
            <w:r w:rsidRPr="004B3397">
              <w:t>Cross</w:t>
            </w:r>
            <w:r w:rsidR="002A2300" w:rsidRPr="004B3397">
              <w:t xml:space="preserve"> </w:t>
            </w:r>
            <w:r w:rsidRPr="004B3397">
              <w:t>carrier</w:t>
            </w:r>
            <w:r w:rsidR="002A2300" w:rsidRPr="004B3397">
              <w:t xml:space="preserve"> </w:t>
            </w:r>
            <w:r w:rsidRPr="004B3397">
              <w:t>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42AA8A" w14:textId="77777777" w:rsidR="00606A04" w:rsidRPr="004B3397"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95506A" w14:textId="4D157B10" w:rsidR="00606A04" w:rsidRPr="004B3397" w:rsidRDefault="00606A04" w:rsidP="0024290A">
            <w:pPr>
              <w:pStyle w:val="TAC"/>
              <w:keepNext w:val="0"/>
              <w:keepLines w:val="0"/>
            </w:pPr>
            <w:r w:rsidRPr="004B3397">
              <w:t>Not</w:t>
            </w:r>
            <w:r w:rsidR="002A2300" w:rsidRPr="004B3397">
              <w:t xml:space="preserve"> </w:t>
            </w:r>
            <w:r w:rsidRPr="004B3397">
              <w:t>configured</w:t>
            </w:r>
          </w:p>
        </w:tc>
      </w:tr>
      <w:tr w:rsidR="00606A04" w:rsidRPr="004B3397" w14:paraId="7BDE391E" w14:textId="77777777" w:rsidTr="0024290A">
        <w:trPr>
          <w:jc w:val="center"/>
        </w:trPr>
        <w:tc>
          <w:tcPr>
            <w:tcW w:w="1793" w:type="dxa"/>
            <w:vMerge w:val="restart"/>
            <w:shd w:val="clear" w:color="auto" w:fill="auto"/>
            <w:vAlign w:val="center"/>
          </w:tcPr>
          <w:p w14:paraId="1F19E8EC" w14:textId="0FD984A0" w:rsidR="00606A04" w:rsidRPr="004B3397" w:rsidRDefault="00606A04" w:rsidP="0024290A">
            <w:pPr>
              <w:pStyle w:val="TAL"/>
              <w:keepNext w:val="0"/>
              <w:keepLines w:val="0"/>
            </w:pPr>
            <w:r w:rsidRPr="004B3397">
              <w:t>CSI-RS</w:t>
            </w:r>
            <w:r w:rsidR="002A2300" w:rsidRPr="004B3397">
              <w:t xml:space="preserve"> </w:t>
            </w:r>
            <w:r w:rsidRPr="004B3397">
              <w:t>for</w:t>
            </w:r>
            <w:r w:rsidR="002A2300" w:rsidRPr="004B3397">
              <w:t xml:space="preserve"> </w:t>
            </w:r>
            <w:r w:rsidRPr="004B3397">
              <w:t>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970AA" w14:textId="69F70E4F" w:rsidR="00606A04" w:rsidRPr="004B3397" w:rsidRDefault="00606A04" w:rsidP="0024290A">
            <w:pPr>
              <w:pStyle w:val="TAL"/>
              <w:keepNext w:val="0"/>
              <w:keepLines w:val="0"/>
            </w:pPr>
            <w:r w:rsidRPr="004B3397">
              <w:t>First</w:t>
            </w:r>
            <w:r w:rsidR="002A2300" w:rsidRPr="004B3397">
              <w:t xml:space="preserve"> </w:t>
            </w:r>
            <w:r w:rsidRPr="004B3397">
              <w:t>subcarrier</w:t>
            </w:r>
            <w:r w:rsidR="002A2300" w:rsidRPr="004B3397">
              <w:t xml:space="preserve"> </w:t>
            </w:r>
            <w:r w:rsidRPr="004B3397">
              <w:t>index</w:t>
            </w:r>
            <w:r w:rsidR="002A2300" w:rsidRPr="004B3397">
              <w:t xml:space="preserve"> </w:t>
            </w:r>
            <w:r w:rsidRPr="004B3397">
              <w:t>in</w:t>
            </w:r>
            <w:r w:rsidR="002A2300" w:rsidRPr="004B3397">
              <w:t xml:space="preserve"> </w:t>
            </w:r>
            <w:r w:rsidRPr="004B3397">
              <w:t>the</w:t>
            </w:r>
            <w:r w:rsidR="002A2300" w:rsidRPr="004B3397">
              <w:t xml:space="preserve"> </w:t>
            </w:r>
            <w:r w:rsidRPr="004B3397">
              <w:t>PRB</w:t>
            </w:r>
            <w:r w:rsidR="002A2300" w:rsidRPr="004B3397">
              <w:t xml:space="preserve"> </w:t>
            </w:r>
            <w:r w:rsidRPr="004B3397">
              <w:t>used</w:t>
            </w:r>
            <w:r w:rsidR="002A2300" w:rsidRPr="004B3397">
              <w:t xml:space="preserve"> </w:t>
            </w:r>
            <w:r w:rsidRPr="004B3397">
              <w:t>for</w:t>
            </w:r>
            <w:r w:rsidR="002A2300" w:rsidRPr="004B3397">
              <w:t xml:space="preserve"> </w:t>
            </w:r>
            <w:r w:rsidRPr="004B3397">
              <w:t>CSI-RS</w:t>
            </w:r>
            <w:r w:rsidR="002A2300" w:rsidRPr="004B3397">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33F5CF" w14:textId="77777777" w:rsidR="00606A04" w:rsidRPr="004B3397"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69EE0C" w14:textId="6EB6CE0A" w:rsidR="00606A04" w:rsidRPr="004B3397" w:rsidRDefault="00606A04" w:rsidP="0024290A">
            <w:pPr>
              <w:pStyle w:val="TAC"/>
              <w:keepNext w:val="0"/>
              <w:keepLines w:val="0"/>
            </w:pPr>
            <w:r w:rsidRPr="004B3397">
              <w:t>k</w:t>
            </w:r>
            <w:r w:rsidRPr="004B3397">
              <w:rPr>
                <w:vertAlign w:val="subscript"/>
              </w:rPr>
              <w:t>0</w:t>
            </w:r>
            <w:r w:rsidRPr="004B3397">
              <w:t>=0</w:t>
            </w:r>
            <w:r w:rsidR="002A2300" w:rsidRPr="004B3397">
              <w:t xml:space="preserve"> </w:t>
            </w:r>
            <w:r w:rsidRPr="004B3397">
              <w:t>for</w:t>
            </w:r>
            <w:r w:rsidR="002A2300" w:rsidRPr="004B3397">
              <w:t xml:space="preserve"> </w:t>
            </w:r>
            <w:r w:rsidRPr="004B3397">
              <w:t>CSI-RS</w:t>
            </w:r>
            <w:r w:rsidR="002A2300" w:rsidRPr="004B3397">
              <w:t xml:space="preserve"> </w:t>
            </w:r>
            <w:r w:rsidRPr="004B3397">
              <w:t>resource</w:t>
            </w:r>
            <w:r w:rsidR="002A2300" w:rsidRPr="004B3397">
              <w:t xml:space="preserve"> </w:t>
            </w:r>
            <w:r w:rsidRPr="004B3397">
              <w:t>1,2,3,4</w:t>
            </w:r>
          </w:p>
        </w:tc>
      </w:tr>
      <w:tr w:rsidR="00606A04" w:rsidRPr="004B3397" w14:paraId="6A3D0F45" w14:textId="77777777" w:rsidTr="0024290A">
        <w:trPr>
          <w:jc w:val="center"/>
        </w:trPr>
        <w:tc>
          <w:tcPr>
            <w:tcW w:w="1793" w:type="dxa"/>
            <w:vMerge/>
            <w:shd w:val="clear" w:color="auto" w:fill="auto"/>
            <w:vAlign w:val="center"/>
          </w:tcPr>
          <w:p w14:paraId="1742305B" w14:textId="77777777" w:rsidR="00606A04" w:rsidRPr="004B3397"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45E1A8" w14:textId="07E00C6C" w:rsidR="00606A04" w:rsidRPr="004B3397" w:rsidRDefault="00606A04" w:rsidP="0024290A">
            <w:pPr>
              <w:pStyle w:val="TAL"/>
              <w:keepNext w:val="0"/>
              <w:keepLines w:val="0"/>
            </w:pPr>
            <w:r w:rsidRPr="004B3397">
              <w:t>First</w:t>
            </w:r>
            <w:r w:rsidR="002A2300" w:rsidRPr="004B3397">
              <w:t xml:space="preserve"> </w:t>
            </w:r>
            <w:r w:rsidRPr="004B3397">
              <w:t>OFDM</w:t>
            </w:r>
            <w:r w:rsidR="002A2300" w:rsidRPr="004B3397">
              <w:t xml:space="preserve"> </w:t>
            </w:r>
            <w:r w:rsidRPr="004B3397">
              <w:t>symbol</w:t>
            </w:r>
            <w:r w:rsidR="002A2300" w:rsidRPr="004B3397">
              <w:t xml:space="preserve"> </w:t>
            </w:r>
            <w:r w:rsidRPr="004B3397">
              <w:t>in</w:t>
            </w:r>
            <w:r w:rsidR="002A2300" w:rsidRPr="004B3397">
              <w:t xml:space="preserve"> </w:t>
            </w:r>
            <w:r w:rsidRPr="004B3397">
              <w:t>the</w:t>
            </w:r>
            <w:r w:rsidR="002A2300" w:rsidRPr="004B3397">
              <w:t xml:space="preserve"> </w:t>
            </w:r>
            <w:r w:rsidRPr="004B3397">
              <w:t>PRB</w:t>
            </w:r>
            <w:r w:rsidR="002A2300" w:rsidRPr="004B3397">
              <w:t xml:space="preserve"> </w:t>
            </w:r>
            <w:r w:rsidRPr="004B3397">
              <w:t>used</w:t>
            </w:r>
            <w:r w:rsidR="002A2300" w:rsidRPr="004B3397">
              <w:t xml:space="preserve"> </w:t>
            </w:r>
            <w:r w:rsidRPr="004B3397">
              <w:t>for</w:t>
            </w:r>
            <w:r w:rsidR="002A2300" w:rsidRPr="004B3397">
              <w:t xml:space="preserve"> </w:t>
            </w:r>
            <w:r w:rsidRPr="004B3397">
              <w:t>CSI-RS</w:t>
            </w:r>
            <w:r w:rsidR="002A2300" w:rsidRPr="004B3397">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EED8A0" w14:textId="77777777" w:rsidR="00606A04" w:rsidRPr="004B3397"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94FDB" w14:textId="3BF0B048" w:rsidR="00606A04" w:rsidRPr="004B3397" w:rsidRDefault="002A2300" w:rsidP="0024290A">
            <w:pPr>
              <w:pStyle w:val="TAC"/>
              <w:keepNext w:val="0"/>
              <w:keepLines w:val="0"/>
            </w:pPr>
            <w:r w:rsidRPr="004B3397">
              <w:t xml:space="preserve"> </w:t>
            </w:r>
            <w:r w:rsidR="00606A04" w:rsidRPr="004B3397">
              <w:t>l</w:t>
            </w:r>
            <w:r w:rsidR="00606A04" w:rsidRPr="004B3397">
              <w:rPr>
                <w:vertAlign w:val="subscript"/>
              </w:rPr>
              <w:t>0</w:t>
            </w:r>
            <w:r w:rsidRPr="004B3397">
              <w:t xml:space="preserve"> </w:t>
            </w:r>
            <w:r w:rsidR="00606A04" w:rsidRPr="004B3397">
              <w:t>=</w:t>
            </w:r>
            <w:r w:rsidRPr="004B3397">
              <w:t xml:space="preserve"> </w:t>
            </w:r>
            <w:r w:rsidR="00606A04" w:rsidRPr="004B3397">
              <w:t>6</w:t>
            </w:r>
            <w:r w:rsidRPr="004B3397">
              <w:t xml:space="preserve"> </w:t>
            </w:r>
            <w:r w:rsidR="00606A04" w:rsidRPr="004B3397">
              <w:t>for</w:t>
            </w:r>
            <w:r w:rsidRPr="004B3397">
              <w:t xml:space="preserve"> </w:t>
            </w:r>
            <w:r w:rsidR="00606A04" w:rsidRPr="004B3397">
              <w:t>CSI-RS</w:t>
            </w:r>
            <w:r w:rsidRPr="004B3397">
              <w:t xml:space="preserve"> </w:t>
            </w:r>
            <w:r w:rsidR="00606A04" w:rsidRPr="004B3397">
              <w:t>resource</w:t>
            </w:r>
            <w:r w:rsidRPr="004B3397">
              <w:t xml:space="preserve"> </w:t>
            </w:r>
            <w:r w:rsidR="00606A04" w:rsidRPr="004B3397">
              <w:t>1</w:t>
            </w:r>
            <w:r w:rsidRPr="004B3397">
              <w:t xml:space="preserve"> </w:t>
            </w:r>
            <w:r w:rsidR="00606A04" w:rsidRPr="004B3397">
              <w:t>and</w:t>
            </w:r>
            <w:r w:rsidRPr="004B3397">
              <w:t xml:space="preserve"> </w:t>
            </w:r>
            <w:r w:rsidR="00606A04" w:rsidRPr="004B3397">
              <w:t>3</w:t>
            </w:r>
          </w:p>
          <w:p w14:paraId="78798DAD" w14:textId="68B65673" w:rsidR="00606A04" w:rsidRPr="004B3397" w:rsidRDefault="00606A04" w:rsidP="0024290A">
            <w:pPr>
              <w:pStyle w:val="TAC"/>
              <w:keepNext w:val="0"/>
              <w:keepLines w:val="0"/>
            </w:pPr>
            <w:r w:rsidRPr="004B3397">
              <w:t>l</w:t>
            </w:r>
            <w:r w:rsidRPr="004B3397">
              <w:rPr>
                <w:vertAlign w:val="subscript"/>
              </w:rPr>
              <w:t>0</w:t>
            </w:r>
            <w:r w:rsidR="002A2300" w:rsidRPr="004B3397">
              <w:t xml:space="preserve"> </w:t>
            </w:r>
            <w:r w:rsidRPr="004B3397">
              <w:t>=</w:t>
            </w:r>
            <w:r w:rsidR="002A2300" w:rsidRPr="004B3397">
              <w:t xml:space="preserve"> </w:t>
            </w:r>
            <w:r w:rsidRPr="004B3397">
              <w:t>10</w:t>
            </w:r>
            <w:r w:rsidR="002A2300" w:rsidRPr="004B3397">
              <w:t xml:space="preserve"> </w:t>
            </w:r>
            <w:r w:rsidRPr="004B3397">
              <w:t>for</w:t>
            </w:r>
            <w:r w:rsidR="002A2300" w:rsidRPr="004B3397">
              <w:t xml:space="preserve"> </w:t>
            </w:r>
            <w:r w:rsidRPr="004B3397">
              <w:t>CSI-RS</w:t>
            </w:r>
            <w:r w:rsidR="002A2300" w:rsidRPr="004B3397">
              <w:t xml:space="preserve"> </w:t>
            </w:r>
            <w:r w:rsidRPr="004B3397">
              <w:t>resource</w:t>
            </w:r>
            <w:r w:rsidR="002A2300" w:rsidRPr="004B3397">
              <w:t xml:space="preserve"> </w:t>
            </w:r>
            <w:r w:rsidRPr="004B3397">
              <w:t>2</w:t>
            </w:r>
            <w:r w:rsidR="002A2300" w:rsidRPr="004B3397">
              <w:t xml:space="preserve"> </w:t>
            </w:r>
            <w:r w:rsidRPr="004B3397">
              <w:t>and</w:t>
            </w:r>
            <w:r w:rsidR="002A2300" w:rsidRPr="004B3397">
              <w:t xml:space="preserve"> </w:t>
            </w:r>
            <w:r w:rsidRPr="004B3397">
              <w:t>4</w:t>
            </w:r>
          </w:p>
        </w:tc>
      </w:tr>
      <w:tr w:rsidR="00606A04" w:rsidRPr="004B3397" w14:paraId="56F11EDA" w14:textId="77777777" w:rsidTr="0024290A">
        <w:trPr>
          <w:jc w:val="center"/>
        </w:trPr>
        <w:tc>
          <w:tcPr>
            <w:tcW w:w="1793" w:type="dxa"/>
            <w:vMerge/>
            <w:shd w:val="clear" w:color="auto" w:fill="auto"/>
            <w:vAlign w:val="center"/>
          </w:tcPr>
          <w:p w14:paraId="437FB9C9" w14:textId="77777777" w:rsidR="00606A04" w:rsidRPr="004B3397"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72731" w14:textId="43D37989" w:rsidR="00606A04" w:rsidRPr="004B3397" w:rsidRDefault="00606A04" w:rsidP="0024290A">
            <w:pPr>
              <w:pStyle w:val="TAL"/>
              <w:keepNext w:val="0"/>
              <w:keepLines w:val="0"/>
            </w:pPr>
            <w:r w:rsidRPr="004B3397">
              <w:t>Number</w:t>
            </w:r>
            <w:r w:rsidR="002A2300" w:rsidRPr="004B3397">
              <w:t xml:space="preserve"> </w:t>
            </w:r>
            <w:r w:rsidRPr="004B3397">
              <w:t>of</w:t>
            </w:r>
            <w:r w:rsidR="002A2300" w:rsidRPr="004B3397">
              <w:t xml:space="preserve"> </w:t>
            </w:r>
            <w:r w:rsidRPr="004B3397">
              <w:t>CSI-RS</w:t>
            </w:r>
            <w:r w:rsidR="002A2300" w:rsidRPr="004B3397">
              <w:t xml:space="preserve"> </w:t>
            </w:r>
            <w:r w:rsidRPr="004B3397">
              <w:t>ports</w:t>
            </w:r>
            <w:r w:rsidR="002A2300" w:rsidRPr="004B3397">
              <w:t xml:space="preserve"> </w:t>
            </w:r>
            <w:r w:rsidRPr="004B3397">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774E1B" w14:textId="77777777" w:rsidR="00606A04" w:rsidRPr="004B3397"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FC2A57" w14:textId="16A9D083" w:rsidR="00606A04" w:rsidRPr="004B3397" w:rsidRDefault="00606A04" w:rsidP="0024290A">
            <w:pPr>
              <w:pStyle w:val="TAC"/>
              <w:keepNext w:val="0"/>
              <w:keepLines w:val="0"/>
            </w:pPr>
            <w:r w:rsidRPr="004B3397">
              <w:t>1</w:t>
            </w:r>
            <w:r w:rsidR="002A2300" w:rsidRPr="004B3397">
              <w:t xml:space="preserve"> </w:t>
            </w:r>
            <w:r w:rsidRPr="004B3397">
              <w:t>for</w:t>
            </w:r>
            <w:r w:rsidR="002A2300" w:rsidRPr="004B3397">
              <w:t xml:space="preserve"> </w:t>
            </w:r>
            <w:r w:rsidRPr="004B3397">
              <w:t>CSI-RS</w:t>
            </w:r>
            <w:r w:rsidR="002A2300" w:rsidRPr="004B3397">
              <w:t xml:space="preserve"> </w:t>
            </w:r>
            <w:r w:rsidRPr="004B3397">
              <w:t>resource</w:t>
            </w:r>
            <w:r w:rsidR="002A2300" w:rsidRPr="004B3397">
              <w:t xml:space="preserve"> </w:t>
            </w:r>
            <w:r w:rsidRPr="004B3397">
              <w:t>1,2,3,4</w:t>
            </w:r>
          </w:p>
        </w:tc>
      </w:tr>
      <w:tr w:rsidR="00606A04" w:rsidRPr="004B3397" w14:paraId="62B6C1AB" w14:textId="77777777" w:rsidTr="0024290A">
        <w:trPr>
          <w:jc w:val="center"/>
        </w:trPr>
        <w:tc>
          <w:tcPr>
            <w:tcW w:w="1793" w:type="dxa"/>
            <w:vMerge/>
            <w:shd w:val="clear" w:color="auto" w:fill="auto"/>
            <w:vAlign w:val="center"/>
          </w:tcPr>
          <w:p w14:paraId="7B396377" w14:textId="77777777" w:rsidR="00606A04" w:rsidRPr="004B3397"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A9B700" w14:textId="1D6D220C" w:rsidR="00606A04" w:rsidRPr="004B3397" w:rsidRDefault="00606A04" w:rsidP="0024290A">
            <w:pPr>
              <w:pStyle w:val="TAL"/>
              <w:keepNext w:val="0"/>
              <w:keepLines w:val="0"/>
            </w:pPr>
            <w:r w:rsidRPr="004B3397">
              <w:t>CDM</w:t>
            </w:r>
            <w:r w:rsidR="002A2300" w:rsidRPr="004B3397">
              <w:t xml:space="preserve"> </w:t>
            </w:r>
            <w:r w:rsidRPr="004B3397">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DE7510" w14:textId="77777777" w:rsidR="00606A04" w:rsidRPr="004B3397"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D962A" w14:textId="07D989C7" w:rsidR="00606A04" w:rsidRPr="004B3397" w:rsidRDefault="00A11C0E" w:rsidP="0024290A">
            <w:pPr>
              <w:pStyle w:val="TAC"/>
              <w:keepNext w:val="0"/>
              <w:keepLines w:val="0"/>
            </w:pPr>
            <w:r w:rsidRPr="004B3397">
              <w:t>'</w:t>
            </w:r>
            <w:r w:rsidR="00606A04" w:rsidRPr="004B3397">
              <w:t>No</w:t>
            </w:r>
            <w:r w:rsidR="002A2300" w:rsidRPr="004B3397">
              <w:t xml:space="preserve"> </w:t>
            </w:r>
            <w:r w:rsidR="00606A04" w:rsidRPr="004B3397">
              <w:t>CDM</w:t>
            </w:r>
            <w:r w:rsidR="002A2300" w:rsidRPr="004B3397">
              <w:t xml:space="preserve">' </w:t>
            </w:r>
            <w:r w:rsidR="00606A04" w:rsidRPr="004B3397">
              <w:t>for</w:t>
            </w:r>
            <w:r w:rsidR="002A2300" w:rsidRPr="004B3397">
              <w:t xml:space="preserve"> </w:t>
            </w:r>
            <w:r w:rsidR="00606A04" w:rsidRPr="004B3397">
              <w:t>CSI-RS</w:t>
            </w:r>
            <w:r w:rsidR="002A2300" w:rsidRPr="004B3397">
              <w:t xml:space="preserve"> </w:t>
            </w:r>
            <w:r w:rsidR="00606A04" w:rsidRPr="004B3397">
              <w:t>resource</w:t>
            </w:r>
            <w:r w:rsidR="002A2300" w:rsidRPr="004B3397">
              <w:t xml:space="preserve"> </w:t>
            </w:r>
            <w:r w:rsidR="00606A04" w:rsidRPr="004B3397">
              <w:t>1,2,3,4</w:t>
            </w:r>
          </w:p>
        </w:tc>
      </w:tr>
      <w:tr w:rsidR="00606A04" w:rsidRPr="004B3397" w14:paraId="7A92572B" w14:textId="77777777" w:rsidTr="0024290A">
        <w:trPr>
          <w:jc w:val="center"/>
        </w:trPr>
        <w:tc>
          <w:tcPr>
            <w:tcW w:w="1793" w:type="dxa"/>
            <w:vMerge/>
            <w:shd w:val="clear" w:color="auto" w:fill="auto"/>
            <w:vAlign w:val="center"/>
          </w:tcPr>
          <w:p w14:paraId="18309E9B" w14:textId="77777777" w:rsidR="00606A04" w:rsidRPr="004B3397"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415FDA" w14:textId="0658C614" w:rsidR="00606A04" w:rsidRPr="004B3397" w:rsidRDefault="00606A04" w:rsidP="0024290A">
            <w:pPr>
              <w:pStyle w:val="TAL"/>
              <w:keepNext w:val="0"/>
              <w:keepLines w:val="0"/>
            </w:pPr>
            <w:r w:rsidRPr="004B3397">
              <w:t>Density</w:t>
            </w:r>
            <w:r w:rsidR="002A2300" w:rsidRPr="004B3397">
              <w:t xml:space="preserve"> </w:t>
            </w:r>
            <w:r w:rsidRPr="004B3397">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06E2DF" w14:textId="77777777" w:rsidR="00606A04" w:rsidRPr="004B3397"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A5317" w14:textId="3961279C" w:rsidR="00606A04" w:rsidRPr="004B3397" w:rsidRDefault="00606A04" w:rsidP="0024290A">
            <w:pPr>
              <w:pStyle w:val="TAC"/>
              <w:keepNext w:val="0"/>
              <w:keepLines w:val="0"/>
            </w:pPr>
            <w:r w:rsidRPr="004B3397">
              <w:t>3</w:t>
            </w:r>
            <w:r w:rsidR="002A2300" w:rsidRPr="004B3397">
              <w:t xml:space="preserve"> </w:t>
            </w:r>
            <w:r w:rsidRPr="004B3397">
              <w:t>for</w:t>
            </w:r>
            <w:r w:rsidR="002A2300" w:rsidRPr="004B3397">
              <w:t xml:space="preserve"> </w:t>
            </w:r>
            <w:r w:rsidRPr="004B3397">
              <w:t>CSI-RS</w:t>
            </w:r>
            <w:r w:rsidR="002A2300" w:rsidRPr="004B3397">
              <w:t xml:space="preserve"> </w:t>
            </w:r>
            <w:r w:rsidRPr="004B3397">
              <w:t>resource</w:t>
            </w:r>
            <w:r w:rsidR="002A2300" w:rsidRPr="004B3397">
              <w:t xml:space="preserve"> </w:t>
            </w:r>
            <w:r w:rsidRPr="004B3397">
              <w:t>1,2,3,4</w:t>
            </w:r>
          </w:p>
        </w:tc>
      </w:tr>
      <w:tr w:rsidR="00606A04" w:rsidRPr="004B3397" w14:paraId="05D4A6AA" w14:textId="77777777" w:rsidTr="0024290A">
        <w:trPr>
          <w:jc w:val="center"/>
        </w:trPr>
        <w:tc>
          <w:tcPr>
            <w:tcW w:w="1793" w:type="dxa"/>
            <w:vMerge/>
            <w:shd w:val="clear" w:color="auto" w:fill="auto"/>
            <w:vAlign w:val="center"/>
          </w:tcPr>
          <w:p w14:paraId="5B270734" w14:textId="77777777" w:rsidR="00606A04" w:rsidRPr="004B3397"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4C3607" w14:textId="35630202" w:rsidR="00606A04" w:rsidRPr="004B3397" w:rsidRDefault="00606A04" w:rsidP="0024290A">
            <w:pPr>
              <w:pStyle w:val="TAL"/>
              <w:keepNext w:val="0"/>
              <w:keepLines w:val="0"/>
            </w:pPr>
            <w:r w:rsidRPr="004B3397">
              <w:t>CSI-RS</w:t>
            </w:r>
            <w:r w:rsidR="002A2300" w:rsidRPr="004B3397">
              <w:t xml:space="preserve"> </w:t>
            </w:r>
            <w:r w:rsidRPr="004B3397">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DC15FBF" w14:textId="77777777" w:rsidR="00606A04" w:rsidRPr="004B3397" w:rsidRDefault="00606A04" w:rsidP="0024290A">
            <w:pPr>
              <w:pStyle w:val="TAC"/>
              <w:keepNext w:val="0"/>
              <w:keepLines w:val="0"/>
            </w:pPr>
            <w:r w:rsidRPr="004B3397">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82D485" w14:textId="696CD69C" w:rsidR="00606A04" w:rsidRPr="004B3397" w:rsidRDefault="00606A04" w:rsidP="0024290A">
            <w:pPr>
              <w:pStyle w:val="TAC"/>
              <w:keepNext w:val="0"/>
              <w:keepLines w:val="0"/>
            </w:pPr>
            <w:r w:rsidRPr="004B3397">
              <w:t>15</w:t>
            </w:r>
            <w:r w:rsidR="002A2300" w:rsidRPr="004B3397">
              <w:t xml:space="preserve"> </w:t>
            </w:r>
            <w:r w:rsidRPr="004B3397">
              <w:t>kHz</w:t>
            </w:r>
            <w:r w:rsidR="002A2300" w:rsidRPr="004B3397">
              <w:t xml:space="preserve"> </w:t>
            </w:r>
            <w:r w:rsidRPr="004B3397">
              <w:t>SCS:</w:t>
            </w:r>
            <w:r w:rsidR="002A2300" w:rsidRPr="004B3397">
              <w:t xml:space="preserve"> </w:t>
            </w:r>
            <w:r w:rsidRPr="004B3397">
              <w:t>20</w:t>
            </w:r>
            <w:r w:rsidR="002A2300" w:rsidRPr="004B3397">
              <w:t xml:space="preserve"> </w:t>
            </w:r>
            <w:r w:rsidRPr="004B3397">
              <w:t>for</w:t>
            </w:r>
            <w:r w:rsidR="002A2300" w:rsidRPr="004B3397">
              <w:t xml:space="preserve"> </w:t>
            </w:r>
            <w:r w:rsidRPr="004B3397">
              <w:t>CSI-RS</w:t>
            </w:r>
            <w:r w:rsidR="002A2300" w:rsidRPr="004B3397">
              <w:t xml:space="preserve"> </w:t>
            </w:r>
            <w:r w:rsidRPr="004B3397">
              <w:t>resource</w:t>
            </w:r>
            <w:r w:rsidR="002A2300" w:rsidRPr="004B3397">
              <w:t xml:space="preserve"> </w:t>
            </w:r>
            <w:r w:rsidRPr="004B3397">
              <w:t>1,2,3,4</w:t>
            </w:r>
          </w:p>
          <w:p w14:paraId="1C1FAA4A" w14:textId="42643B1D" w:rsidR="00606A04" w:rsidRPr="004B3397" w:rsidRDefault="00606A04" w:rsidP="0024290A">
            <w:pPr>
              <w:pStyle w:val="TAC"/>
              <w:keepNext w:val="0"/>
              <w:keepLines w:val="0"/>
            </w:pPr>
            <w:r w:rsidRPr="004B3397">
              <w:t>30</w:t>
            </w:r>
            <w:r w:rsidR="002A2300" w:rsidRPr="004B3397">
              <w:t xml:space="preserve"> </w:t>
            </w:r>
            <w:r w:rsidRPr="004B3397">
              <w:t>kHz</w:t>
            </w:r>
            <w:r w:rsidR="002A2300" w:rsidRPr="004B3397">
              <w:t xml:space="preserve"> </w:t>
            </w:r>
            <w:r w:rsidRPr="004B3397">
              <w:t>SCS:</w:t>
            </w:r>
            <w:r w:rsidR="002A2300" w:rsidRPr="004B3397">
              <w:t xml:space="preserve"> </w:t>
            </w:r>
            <w:r w:rsidRPr="004B3397">
              <w:t>40</w:t>
            </w:r>
            <w:r w:rsidR="002A2300" w:rsidRPr="004B3397">
              <w:t xml:space="preserve"> </w:t>
            </w:r>
            <w:r w:rsidRPr="004B3397">
              <w:t>for</w:t>
            </w:r>
            <w:r w:rsidR="002A2300" w:rsidRPr="004B3397">
              <w:t xml:space="preserve"> </w:t>
            </w:r>
            <w:r w:rsidRPr="004B3397">
              <w:t>CSI-RS</w:t>
            </w:r>
            <w:r w:rsidR="002A2300" w:rsidRPr="004B3397">
              <w:t xml:space="preserve"> </w:t>
            </w:r>
            <w:r w:rsidRPr="004B3397">
              <w:t>resource</w:t>
            </w:r>
            <w:r w:rsidR="002A2300" w:rsidRPr="004B3397">
              <w:t xml:space="preserve"> </w:t>
            </w:r>
            <w:r w:rsidRPr="004B3397">
              <w:t>1,2,3,4</w:t>
            </w:r>
          </w:p>
        </w:tc>
      </w:tr>
      <w:tr w:rsidR="00606A04" w:rsidRPr="004B3397" w14:paraId="6BE6BF36" w14:textId="77777777" w:rsidTr="0024290A">
        <w:trPr>
          <w:jc w:val="center"/>
        </w:trPr>
        <w:tc>
          <w:tcPr>
            <w:tcW w:w="1793" w:type="dxa"/>
            <w:vMerge/>
            <w:shd w:val="clear" w:color="auto" w:fill="auto"/>
            <w:vAlign w:val="center"/>
          </w:tcPr>
          <w:p w14:paraId="4A0A69B3" w14:textId="77777777" w:rsidR="00606A04" w:rsidRPr="004B3397"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DCBC" w14:textId="20AEEC94" w:rsidR="00606A04" w:rsidRPr="004B3397" w:rsidRDefault="00606A04" w:rsidP="0024290A">
            <w:pPr>
              <w:pStyle w:val="TAL"/>
              <w:keepNext w:val="0"/>
              <w:keepLines w:val="0"/>
            </w:pPr>
            <w:r w:rsidRPr="004B3397">
              <w:t>CSI-RS</w:t>
            </w:r>
            <w:r w:rsidR="002A2300" w:rsidRPr="004B3397">
              <w:t xml:space="preserve"> </w:t>
            </w:r>
            <w:r w:rsidRPr="004B3397">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71D092" w14:textId="77777777" w:rsidR="00606A04" w:rsidRPr="004B3397" w:rsidRDefault="00606A04" w:rsidP="0024290A">
            <w:pPr>
              <w:pStyle w:val="TAC"/>
              <w:keepNext w:val="0"/>
              <w:keepLines w:val="0"/>
            </w:pPr>
            <w:r w:rsidRPr="004B3397">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5B3453" w14:textId="21C61B4E" w:rsidR="00606A04" w:rsidRPr="004B3397" w:rsidRDefault="00606A04" w:rsidP="0024290A">
            <w:pPr>
              <w:pStyle w:val="TAC"/>
              <w:keepNext w:val="0"/>
              <w:keepLines w:val="0"/>
            </w:pPr>
            <w:r w:rsidRPr="004B3397">
              <w:t>15</w:t>
            </w:r>
            <w:r w:rsidR="002A2300" w:rsidRPr="004B3397">
              <w:t xml:space="preserve"> </w:t>
            </w:r>
            <w:r w:rsidRPr="004B3397">
              <w:t>kHz</w:t>
            </w:r>
            <w:r w:rsidR="002A2300" w:rsidRPr="004B3397">
              <w:t xml:space="preserve"> </w:t>
            </w:r>
            <w:r w:rsidRPr="004B3397">
              <w:t>SCS:</w:t>
            </w:r>
          </w:p>
          <w:p w14:paraId="60F33256" w14:textId="74D4AA99" w:rsidR="00606A04" w:rsidRPr="004B3397" w:rsidRDefault="00606A04" w:rsidP="0024290A">
            <w:pPr>
              <w:pStyle w:val="TAC"/>
              <w:keepNext w:val="0"/>
              <w:keepLines w:val="0"/>
            </w:pPr>
            <w:r w:rsidRPr="004B3397">
              <w:t>10</w:t>
            </w:r>
            <w:r w:rsidR="002A2300" w:rsidRPr="004B3397">
              <w:t xml:space="preserve"> </w:t>
            </w:r>
            <w:r w:rsidRPr="004B3397">
              <w:t>for</w:t>
            </w:r>
            <w:r w:rsidR="002A2300" w:rsidRPr="004B3397">
              <w:t xml:space="preserve"> </w:t>
            </w:r>
            <w:r w:rsidRPr="004B3397">
              <w:t>CSI-RS</w:t>
            </w:r>
            <w:r w:rsidR="002A2300" w:rsidRPr="004B3397">
              <w:t xml:space="preserve"> </w:t>
            </w:r>
            <w:r w:rsidRPr="004B3397">
              <w:t>resource</w:t>
            </w:r>
            <w:r w:rsidR="002A2300" w:rsidRPr="004B3397">
              <w:t xml:space="preserve"> </w:t>
            </w:r>
            <w:r w:rsidRPr="004B3397">
              <w:t>1</w:t>
            </w:r>
            <w:r w:rsidR="002A2300" w:rsidRPr="004B3397">
              <w:t xml:space="preserve"> </w:t>
            </w:r>
            <w:r w:rsidRPr="004B3397">
              <w:t>and</w:t>
            </w:r>
            <w:r w:rsidR="002A2300" w:rsidRPr="004B3397">
              <w:t xml:space="preserve"> </w:t>
            </w:r>
            <w:r w:rsidRPr="004B3397">
              <w:t>2</w:t>
            </w:r>
          </w:p>
          <w:p w14:paraId="6CDEF371" w14:textId="6BBF1AFD" w:rsidR="00606A04" w:rsidRPr="004B3397" w:rsidRDefault="00606A04" w:rsidP="0024290A">
            <w:pPr>
              <w:pStyle w:val="TAC"/>
              <w:keepNext w:val="0"/>
              <w:keepLines w:val="0"/>
            </w:pPr>
            <w:r w:rsidRPr="004B3397">
              <w:t>11</w:t>
            </w:r>
            <w:r w:rsidR="002A2300" w:rsidRPr="004B3397">
              <w:t xml:space="preserve"> </w:t>
            </w:r>
            <w:r w:rsidRPr="004B3397">
              <w:t>for</w:t>
            </w:r>
            <w:r w:rsidR="002A2300" w:rsidRPr="004B3397">
              <w:t xml:space="preserve"> </w:t>
            </w:r>
            <w:r w:rsidRPr="004B3397">
              <w:t>CSI-RS</w:t>
            </w:r>
            <w:r w:rsidR="002A2300" w:rsidRPr="004B3397">
              <w:t xml:space="preserve"> </w:t>
            </w:r>
            <w:r w:rsidRPr="004B3397">
              <w:t>resource</w:t>
            </w:r>
            <w:r w:rsidR="002A2300" w:rsidRPr="004B3397">
              <w:t xml:space="preserve"> </w:t>
            </w:r>
            <w:r w:rsidRPr="004B3397">
              <w:t>3</w:t>
            </w:r>
            <w:r w:rsidR="002A2300" w:rsidRPr="004B3397">
              <w:t xml:space="preserve"> </w:t>
            </w:r>
            <w:r w:rsidRPr="004B3397">
              <w:t>and</w:t>
            </w:r>
            <w:r w:rsidR="002A2300" w:rsidRPr="004B3397">
              <w:t xml:space="preserve"> </w:t>
            </w:r>
            <w:r w:rsidRPr="004B3397">
              <w:t>4</w:t>
            </w:r>
          </w:p>
          <w:p w14:paraId="402E2CF6" w14:textId="77777777" w:rsidR="00606A04" w:rsidRPr="004B3397" w:rsidRDefault="00606A04" w:rsidP="0024290A">
            <w:pPr>
              <w:pStyle w:val="TAC"/>
              <w:keepNext w:val="0"/>
              <w:keepLines w:val="0"/>
            </w:pPr>
          </w:p>
          <w:p w14:paraId="467FBD65" w14:textId="5D82F2EF" w:rsidR="00606A04" w:rsidRPr="004B3397" w:rsidRDefault="00606A04" w:rsidP="0024290A">
            <w:pPr>
              <w:pStyle w:val="TAC"/>
              <w:keepNext w:val="0"/>
              <w:keepLines w:val="0"/>
            </w:pPr>
            <w:r w:rsidRPr="004B3397">
              <w:lastRenderedPageBreak/>
              <w:t>30</w:t>
            </w:r>
            <w:r w:rsidR="002A2300" w:rsidRPr="004B3397">
              <w:t xml:space="preserve"> </w:t>
            </w:r>
            <w:r w:rsidRPr="004B3397">
              <w:t>kHz</w:t>
            </w:r>
            <w:r w:rsidR="002A2300" w:rsidRPr="004B3397">
              <w:t xml:space="preserve"> </w:t>
            </w:r>
            <w:r w:rsidRPr="004B3397">
              <w:t>SCS:</w:t>
            </w:r>
          </w:p>
          <w:p w14:paraId="2D91B857" w14:textId="5E49F935" w:rsidR="00606A04" w:rsidRPr="004B3397" w:rsidRDefault="00606A04" w:rsidP="0024290A">
            <w:pPr>
              <w:pStyle w:val="TAC"/>
              <w:keepNext w:val="0"/>
              <w:keepLines w:val="0"/>
            </w:pPr>
            <w:r w:rsidRPr="004B3397">
              <w:t>20</w:t>
            </w:r>
            <w:r w:rsidR="002A2300" w:rsidRPr="004B3397">
              <w:t xml:space="preserve"> </w:t>
            </w:r>
            <w:r w:rsidRPr="004B3397">
              <w:t>for</w:t>
            </w:r>
            <w:r w:rsidR="002A2300" w:rsidRPr="004B3397">
              <w:t xml:space="preserve"> </w:t>
            </w:r>
            <w:r w:rsidRPr="004B3397">
              <w:t>CSI-RS</w:t>
            </w:r>
            <w:r w:rsidR="002A2300" w:rsidRPr="004B3397">
              <w:t xml:space="preserve"> </w:t>
            </w:r>
            <w:r w:rsidRPr="004B3397">
              <w:t>resource</w:t>
            </w:r>
            <w:r w:rsidR="002A2300" w:rsidRPr="004B3397">
              <w:t xml:space="preserve"> </w:t>
            </w:r>
            <w:r w:rsidRPr="004B3397">
              <w:t>1</w:t>
            </w:r>
            <w:r w:rsidR="002A2300" w:rsidRPr="004B3397">
              <w:t xml:space="preserve"> </w:t>
            </w:r>
            <w:r w:rsidRPr="004B3397">
              <w:t>and</w:t>
            </w:r>
            <w:r w:rsidR="002A2300" w:rsidRPr="004B3397">
              <w:t xml:space="preserve"> </w:t>
            </w:r>
            <w:r w:rsidRPr="004B3397">
              <w:t>2</w:t>
            </w:r>
          </w:p>
          <w:p w14:paraId="4A59A39E" w14:textId="7FAD08C8" w:rsidR="00606A04" w:rsidRPr="004B3397" w:rsidRDefault="00606A04" w:rsidP="0024290A">
            <w:pPr>
              <w:pStyle w:val="TAC"/>
              <w:keepNext w:val="0"/>
              <w:keepLines w:val="0"/>
            </w:pPr>
            <w:r w:rsidRPr="004B3397">
              <w:t>21</w:t>
            </w:r>
            <w:r w:rsidR="002A2300" w:rsidRPr="004B3397">
              <w:t xml:space="preserve"> </w:t>
            </w:r>
            <w:r w:rsidRPr="004B3397">
              <w:t>for</w:t>
            </w:r>
            <w:r w:rsidR="002A2300" w:rsidRPr="004B3397">
              <w:t xml:space="preserve"> </w:t>
            </w:r>
            <w:r w:rsidRPr="004B3397">
              <w:t>CSI-RS</w:t>
            </w:r>
            <w:r w:rsidR="002A2300" w:rsidRPr="004B3397">
              <w:t xml:space="preserve"> </w:t>
            </w:r>
            <w:r w:rsidRPr="004B3397">
              <w:t>resource</w:t>
            </w:r>
            <w:r w:rsidR="002A2300" w:rsidRPr="004B3397">
              <w:t xml:space="preserve"> </w:t>
            </w:r>
            <w:r w:rsidRPr="004B3397">
              <w:t>3</w:t>
            </w:r>
            <w:r w:rsidR="002A2300" w:rsidRPr="004B3397">
              <w:t xml:space="preserve"> </w:t>
            </w:r>
            <w:r w:rsidRPr="004B3397">
              <w:t>and</w:t>
            </w:r>
            <w:r w:rsidR="002A2300" w:rsidRPr="004B3397">
              <w:t xml:space="preserve"> </w:t>
            </w:r>
            <w:r w:rsidRPr="004B3397">
              <w:t>4</w:t>
            </w:r>
          </w:p>
        </w:tc>
      </w:tr>
      <w:tr w:rsidR="00606A04" w:rsidRPr="004B3397" w14:paraId="684CC594" w14:textId="77777777" w:rsidTr="0024290A">
        <w:trPr>
          <w:jc w:val="center"/>
        </w:trPr>
        <w:tc>
          <w:tcPr>
            <w:tcW w:w="1793" w:type="dxa"/>
            <w:vMerge/>
            <w:shd w:val="clear" w:color="auto" w:fill="auto"/>
            <w:vAlign w:val="center"/>
          </w:tcPr>
          <w:p w14:paraId="0E425A27" w14:textId="77777777" w:rsidR="00606A04" w:rsidRPr="004B3397"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89546D" w14:textId="4D830A84" w:rsidR="00606A04" w:rsidRPr="004B3397" w:rsidRDefault="00606A04" w:rsidP="0024290A">
            <w:pPr>
              <w:pStyle w:val="TAL"/>
              <w:keepNext w:val="0"/>
              <w:keepLines w:val="0"/>
            </w:pPr>
            <w:r w:rsidRPr="004B3397">
              <w:t>Frequency</w:t>
            </w:r>
            <w:r w:rsidR="002A2300" w:rsidRPr="004B3397">
              <w:t xml:space="preserve"> </w:t>
            </w:r>
            <w:r w:rsidRPr="004B3397">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788D4D" w14:textId="77777777" w:rsidR="00606A04" w:rsidRPr="004B3397"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D1832F" w14:textId="7BFE25CE" w:rsidR="00606A04" w:rsidRPr="004B3397" w:rsidRDefault="00606A04" w:rsidP="0024290A">
            <w:pPr>
              <w:pStyle w:val="TAC"/>
              <w:keepNext w:val="0"/>
              <w:keepLines w:val="0"/>
            </w:pPr>
            <w:r w:rsidRPr="004B3397">
              <w:t>Start</w:t>
            </w:r>
            <w:r w:rsidR="002A2300" w:rsidRPr="004B3397">
              <w:t xml:space="preserve"> </w:t>
            </w:r>
            <w:r w:rsidRPr="004B3397">
              <w:t>PRB</w:t>
            </w:r>
            <w:r w:rsidR="002A2300" w:rsidRPr="004B3397">
              <w:t xml:space="preserve"> </w:t>
            </w:r>
            <w:r w:rsidRPr="004B3397">
              <w:t>0</w:t>
            </w:r>
          </w:p>
          <w:p w14:paraId="30A29577" w14:textId="710133A1" w:rsidR="00606A04" w:rsidRPr="004B3397" w:rsidRDefault="00606A04" w:rsidP="0024290A">
            <w:pPr>
              <w:pStyle w:val="TAC"/>
              <w:keepNext w:val="0"/>
              <w:keepLines w:val="0"/>
            </w:pPr>
            <w:r w:rsidRPr="004B3397">
              <w:t>Number</w:t>
            </w:r>
            <w:r w:rsidR="002A2300" w:rsidRPr="004B3397">
              <w:t xml:space="preserve"> </w:t>
            </w:r>
            <w:r w:rsidRPr="004B3397">
              <w:t>of</w:t>
            </w:r>
            <w:r w:rsidR="002A2300" w:rsidRPr="004B3397">
              <w:t xml:space="preserve"> </w:t>
            </w:r>
            <w:r w:rsidRPr="004B3397">
              <w:t>PRB</w:t>
            </w:r>
            <w:r w:rsidR="002A2300" w:rsidRPr="004B3397">
              <w:t xml:space="preserve"> </w:t>
            </w:r>
            <w:r w:rsidRPr="004B3397">
              <w:t>=</w:t>
            </w:r>
            <w:r w:rsidR="002A2300" w:rsidRPr="004B3397">
              <w:t xml:space="preserve"> </w:t>
            </w:r>
            <w:r w:rsidRPr="004B3397">
              <w:t>BWP</w:t>
            </w:r>
            <w:r w:rsidR="002A2300" w:rsidRPr="004B3397">
              <w:t xml:space="preserve"> </w:t>
            </w:r>
            <w:r w:rsidRPr="004B3397">
              <w:t>size</w:t>
            </w:r>
          </w:p>
        </w:tc>
      </w:tr>
      <w:tr w:rsidR="00606A04" w:rsidRPr="004B3397" w14:paraId="3B9536D8" w14:textId="77777777" w:rsidTr="0024290A">
        <w:trPr>
          <w:jc w:val="center"/>
        </w:trPr>
        <w:tc>
          <w:tcPr>
            <w:tcW w:w="1793" w:type="dxa"/>
            <w:vMerge/>
            <w:shd w:val="clear" w:color="auto" w:fill="auto"/>
            <w:vAlign w:val="center"/>
          </w:tcPr>
          <w:p w14:paraId="6444A651" w14:textId="77777777" w:rsidR="00606A04" w:rsidRPr="004B3397"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AD4C51" w14:textId="23D9849A" w:rsidR="00606A04" w:rsidRPr="004B3397" w:rsidRDefault="00606A04" w:rsidP="0024290A">
            <w:pPr>
              <w:pStyle w:val="TAL"/>
              <w:keepNext w:val="0"/>
              <w:keepLines w:val="0"/>
            </w:pPr>
            <w:r w:rsidRPr="004B3397">
              <w:t>QCL</w:t>
            </w:r>
            <w:r w:rsidR="002A2300" w:rsidRPr="004B3397">
              <w:t xml:space="preserve"> </w:t>
            </w:r>
            <w:r w:rsidRPr="004B3397">
              <w:t>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557F90" w14:textId="77777777" w:rsidR="00606A04" w:rsidRPr="004B3397"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0BA3BC" w14:textId="0F6EE45D" w:rsidR="00606A04" w:rsidRPr="004B3397" w:rsidRDefault="00606A04" w:rsidP="0024290A">
            <w:pPr>
              <w:pStyle w:val="TAC"/>
              <w:keepNext w:val="0"/>
              <w:keepLines w:val="0"/>
            </w:pPr>
            <w:r w:rsidRPr="004B3397">
              <w:t>TCI</w:t>
            </w:r>
            <w:r w:rsidR="002A2300" w:rsidRPr="004B3397">
              <w:t xml:space="preserve"> </w:t>
            </w:r>
            <w:r w:rsidRPr="004B3397">
              <w:t>state</w:t>
            </w:r>
            <w:r w:rsidR="002A2300" w:rsidRPr="004B3397">
              <w:t xml:space="preserve"> </w:t>
            </w:r>
            <w:r w:rsidRPr="004B3397">
              <w:t>#0</w:t>
            </w:r>
          </w:p>
        </w:tc>
      </w:tr>
      <w:tr w:rsidR="00606A04" w:rsidRPr="004B3397" w14:paraId="4EA74E44" w14:textId="77777777" w:rsidTr="0024290A">
        <w:trPr>
          <w:jc w:val="center"/>
        </w:trPr>
        <w:tc>
          <w:tcPr>
            <w:tcW w:w="1793" w:type="dxa"/>
            <w:vMerge w:val="restart"/>
            <w:shd w:val="clear" w:color="auto" w:fill="auto"/>
            <w:vAlign w:val="center"/>
          </w:tcPr>
          <w:p w14:paraId="6665C43F" w14:textId="35CFD92E" w:rsidR="00606A04" w:rsidRPr="004B3397" w:rsidRDefault="00606A04" w:rsidP="0024290A">
            <w:pPr>
              <w:pStyle w:val="TAL"/>
            </w:pPr>
            <w:r w:rsidRPr="004B3397">
              <w:t>NZP</w:t>
            </w:r>
            <w:r w:rsidR="002A2300" w:rsidRPr="004B3397">
              <w:t xml:space="preserve"> </w:t>
            </w:r>
            <w:r w:rsidRPr="004B3397">
              <w:t>CSI-RS</w:t>
            </w:r>
            <w:r w:rsidR="002A2300" w:rsidRPr="004B3397">
              <w:t xml:space="preserve"> </w:t>
            </w:r>
            <w:r w:rsidRPr="004B3397">
              <w:t>for</w:t>
            </w:r>
            <w:r w:rsidR="002A2300" w:rsidRPr="004B3397">
              <w:t xml:space="preserve"> </w:t>
            </w:r>
            <w:r w:rsidRPr="004B3397">
              <w:t>CSI</w:t>
            </w:r>
            <w:r w:rsidR="002A2300" w:rsidRPr="004B3397">
              <w:t xml:space="preserve"> </w:t>
            </w:r>
            <w:r w:rsidRPr="004B3397">
              <w:t>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26A589" w14:textId="145435CE" w:rsidR="00606A04" w:rsidRPr="004B3397" w:rsidRDefault="00606A04" w:rsidP="0024290A">
            <w:pPr>
              <w:pStyle w:val="TAL"/>
            </w:pPr>
            <w:r w:rsidRPr="004B3397">
              <w:t>First</w:t>
            </w:r>
            <w:r w:rsidR="002A2300" w:rsidRPr="004B3397">
              <w:t xml:space="preserve"> </w:t>
            </w:r>
            <w:r w:rsidRPr="004B3397">
              <w:t>subcarrier</w:t>
            </w:r>
            <w:r w:rsidR="002A2300" w:rsidRPr="004B3397">
              <w:t xml:space="preserve"> </w:t>
            </w:r>
            <w:r w:rsidRPr="004B3397">
              <w:t>index</w:t>
            </w:r>
            <w:r w:rsidR="002A2300" w:rsidRPr="004B3397">
              <w:t xml:space="preserve"> </w:t>
            </w:r>
            <w:r w:rsidRPr="004B3397">
              <w:t>in</w:t>
            </w:r>
            <w:r w:rsidR="002A2300" w:rsidRPr="004B3397">
              <w:t xml:space="preserve"> </w:t>
            </w:r>
            <w:r w:rsidRPr="004B3397">
              <w:t>the</w:t>
            </w:r>
            <w:r w:rsidR="002A2300" w:rsidRPr="004B3397">
              <w:t xml:space="preserve"> </w:t>
            </w:r>
            <w:r w:rsidRPr="004B3397">
              <w:t>PRB</w:t>
            </w:r>
            <w:r w:rsidR="002A2300" w:rsidRPr="004B3397">
              <w:t xml:space="preserve"> </w:t>
            </w:r>
            <w:r w:rsidRPr="004B3397">
              <w:t>used</w:t>
            </w:r>
            <w:r w:rsidR="002A2300" w:rsidRPr="004B3397">
              <w:t xml:space="preserve"> </w:t>
            </w:r>
            <w:r w:rsidRPr="004B3397">
              <w:t>for</w:t>
            </w:r>
            <w:r w:rsidR="002A2300" w:rsidRPr="004B3397">
              <w:t xml:space="preserve"> </w:t>
            </w:r>
            <w:r w:rsidRPr="004B3397">
              <w:t>CSI-RS</w:t>
            </w:r>
            <w:r w:rsidR="002A2300" w:rsidRPr="004B3397">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A97441" w14:textId="77777777" w:rsidR="00606A04" w:rsidRPr="004B3397"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DA247" w14:textId="30180170" w:rsidR="00606A04" w:rsidRPr="004B3397" w:rsidRDefault="00606A04" w:rsidP="0024290A">
            <w:pPr>
              <w:pStyle w:val="TAC"/>
            </w:pPr>
            <w:r w:rsidRPr="004B3397">
              <w:t>k</w:t>
            </w:r>
            <w:r w:rsidRPr="004B3397">
              <w:rPr>
                <w:vertAlign w:val="subscript"/>
              </w:rPr>
              <w:t>0</w:t>
            </w:r>
            <w:r w:rsidR="002A2300" w:rsidRPr="004B3397">
              <w:rPr>
                <w:vertAlign w:val="subscript"/>
              </w:rPr>
              <w:t xml:space="preserve"> </w:t>
            </w:r>
            <w:r w:rsidRPr="004B3397">
              <w:t>=</w:t>
            </w:r>
            <w:r w:rsidR="002A2300" w:rsidRPr="004B3397">
              <w:t xml:space="preserve"> </w:t>
            </w:r>
            <w:r w:rsidRPr="004B3397">
              <w:t>0</w:t>
            </w:r>
          </w:p>
        </w:tc>
      </w:tr>
      <w:tr w:rsidR="00606A04" w:rsidRPr="004B3397" w14:paraId="6AD062AC" w14:textId="77777777" w:rsidTr="0024290A">
        <w:trPr>
          <w:jc w:val="center"/>
        </w:trPr>
        <w:tc>
          <w:tcPr>
            <w:tcW w:w="1793" w:type="dxa"/>
            <w:vMerge/>
            <w:shd w:val="clear" w:color="auto" w:fill="auto"/>
            <w:vAlign w:val="center"/>
          </w:tcPr>
          <w:p w14:paraId="037263B1" w14:textId="77777777" w:rsidR="00606A04" w:rsidRPr="004B3397"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6740BC" w14:textId="22D12E2B" w:rsidR="00606A04" w:rsidRPr="004B3397" w:rsidRDefault="00606A04" w:rsidP="0024290A">
            <w:pPr>
              <w:pStyle w:val="TAL"/>
            </w:pPr>
            <w:r w:rsidRPr="004B3397">
              <w:t>First</w:t>
            </w:r>
            <w:r w:rsidR="002A2300" w:rsidRPr="004B3397">
              <w:t xml:space="preserve"> </w:t>
            </w:r>
            <w:r w:rsidRPr="004B3397">
              <w:t>OFDM</w:t>
            </w:r>
            <w:r w:rsidR="002A2300" w:rsidRPr="004B3397">
              <w:t xml:space="preserve"> </w:t>
            </w:r>
            <w:r w:rsidRPr="004B3397">
              <w:t>symbol</w:t>
            </w:r>
            <w:r w:rsidR="002A2300" w:rsidRPr="004B3397">
              <w:t xml:space="preserve"> </w:t>
            </w:r>
            <w:r w:rsidRPr="004B3397">
              <w:t>in</w:t>
            </w:r>
            <w:r w:rsidR="002A2300" w:rsidRPr="004B3397">
              <w:t xml:space="preserve"> </w:t>
            </w:r>
            <w:r w:rsidRPr="004B3397">
              <w:t>the</w:t>
            </w:r>
            <w:r w:rsidR="002A2300" w:rsidRPr="004B3397">
              <w:t xml:space="preserve"> </w:t>
            </w:r>
            <w:r w:rsidRPr="004B3397">
              <w:t>PRB</w:t>
            </w:r>
            <w:r w:rsidR="002A2300" w:rsidRPr="004B3397">
              <w:t xml:space="preserve"> </w:t>
            </w:r>
            <w:r w:rsidRPr="004B3397">
              <w:t>used</w:t>
            </w:r>
            <w:r w:rsidR="002A2300" w:rsidRPr="004B3397">
              <w:t xml:space="preserve"> </w:t>
            </w:r>
            <w:r w:rsidRPr="004B3397">
              <w:t>for</w:t>
            </w:r>
            <w:r w:rsidR="002A2300" w:rsidRPr="004B3397">
              <w:t xml:space="preserve"> </w:t>
            </w:r>
            <w:r w:rsidRPr="004B3397">
              <w:t>CSI-RS</w:t>
            </w:r>
            <w:r w:rsidR="002A2300" w:rsidRPr="004B3397">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2B586B" w14:textId="77777777" w:rsidR="00606A04" w:rsidRPr="004B3397"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EBDED4" w14:textId="41ED7FCF" w:rsidR="00606A04" w:rsidRPr="004B3397" w:rsidRDefault="00606A04" w:rsidP="0024290A">
            <w:pPr>
              <w:pStyle w:val="TAC"/>
            </w:pPr>
            <w:r w:rsidRPr="004B3397">
              <w:t>l</w:t>
            </w:r>
            <w:r w:rsidRPr="004B3397">
              <w:rPr>
                <w:vertAlign w:val="subscript"/>
              </w:rPr>
              <w:t>0</w:t>
            </w:r>
            <w:r w:rsidR="002A2300" w:rsidRPr="004B3397">
              <w:t xml:space="preserve"> </w:t>
            </w:r>
            <w:r w:rsidRPr="004B3397">
              <w:t>=</w:t>
            </w:r>
            <w:r w:rsidR="002A2300" w:rsidRPr="004B3397">
              <w:t xml:space="preserve"> </w:t>
            </w:r>
            <w:r w:rsidRPr="004B3397">
              <w:t>12</w:t>
            </w:r>
          </w:p>
        </w:tc>
      </w:tr>
      <w:tr w:rsidR="00606A04" w:rsidRPr="004B3397" w14:paraId="29928C84" w14:textId="77777777" w:rsidTr="0024290A">
        <w:trPr>
          <w:jc w:val="center"/>
        </w:trPr>
        <w:tc>
          <w:tcPr>
            <w:tcW w:w="1793" w:type="dxa"/>
            <w:vMerge/>
            <w:shd w:val="clear" w:color="auto" w:fill="auto"/>
            <w:vAlign w:val="center"/>
          </w:tcPr>
          <w:p w14:paraId="576663C2" w14:textId="77777777" w:rsidR="00606A04" w:rsidRPr="004B3397"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DEC4F" w14:textId="0E8F1F33" w:rsidR="00606A04" w:rsidRPr="004B3397" w:rsidRDefault="00606A04" w:rsidP="0024290A">
            <w:pPr>
              <w:pStyle w:val="TAL"/>
            </w:pPr>
            <w:r w:rsidRPr="004B3397">
              <w:t>Number</w:t>
            </w:r>
            <w:r w:rsidR="002A2300" w:rsidRPr="004B3397">
              <w:t xml:space="preserve"> </w:t>
            </w:r>
            <w:r w:rsidRPr="004B3397">
              <w:t>of</w:t>
            </w:r>
            <w:r w:rsidR="002A2300" w:rsidRPr="004B3397">
              <w:t xml:space="preserve"> </w:t>
            </w:r>
            <w:r w:rsidRPr="004B3397">
              <w:t>CSI-RS</w:t>
            </w:r>
            <w:r w:rsidR="002A2300" w:rsidRPr="004B3397">
              <w:t xml:space="preserve"> </w:t>
            </w:r>
            <w:r w:rsidRPr="004B3397">
              <w:t>ports</w:t>
            </w:r>
            <w:r w:rsidR="002A2300" w:rsidRPr="004B3397">
              <w:t xml:space="preserve"> </w:t>
            </w:r>
            <w:r w:rsidRPr="004B3397">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2F5C94" w14:textId="77777777" w:rsidR="00606A04" w:rsidRPr="004B3397"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F7759" w14:textId="0477A5E8" w:rsidR="00606A04" w:rsidRPr="004B3397" w:rsidRDefault="00606A04" w:rsidP="0024290A">
            <w:pPr>
              <w:pStyle w:val="TAC"/>
            </w:pPr>
            <w:r w:rsidRPr="004B3397">
              <w:t>Same</w:t>
            </w:r>
            <w:r w:rsidR="002A2300" w:rsidRPr="004B3397">
              <w:t xml:space="preserve"> </w:t>
            </w:r>
            <w:r w:rsidRPr="004B3397">
              <w:t>as</w:t>
            </w:r>
            <w:r w:rsidR="002A2300" w:rsidRPr="004B3397">
              <w:t xml:space="preserve"> </w:t>
            </w:r>
            <w:r w:rsidRPr="004B3397">
              <w:t>number</w:t>
            </w:r>
            <w:r w:rsidR="002A2300" w:rsidRPr="004B3397">
              <w:t xml:space="preserve"> </w:t>
            </w:r>
            <w:r w:rsidRPr="004B3397">
              <w:t>of</w:t>
            </w:r>
            <w:r w:rsidR="002A2300" w:rsidRPr="004B3397">
              <w:t xml:space="preserve"> </w:t>
            </w:r>
            <w:r w:rsidRPr="004B3397">
              <w:t>transmit</w:t>
            </w:r>
            <w:r w:rsidR="002A2300" w:rsidRPr="004B3397">
              <w:t xml:space="preserve"> </w:t>
            </w:r>
            <w:r w:rsidRPr="004B3397">
              <w:t>antenna</w:t>
            </w:r>
          </w:p>
        </w:tc>
      </w:tr>
      <w:tr w:rsidR="00606A04" w:rsidRPr="004B3397" w14:paraId="1AD49DE4" w14:textId="77777777" w:rsidTr="0024290A">
        <w:trPr>
          <w:jc w:val="center"/>
        </w:trPr>
        <w:tc>
          <w:tcPr>
            <w:tcW w:w="1793" w:type="dxa"/>
            <w:vMerge/>
            <w:shd w:val="clear" w:color="auto" w:fill="auto"/>
            <w:vAlign w:val="center"/>
          </w:tcPr>
          <w:p w14:paraId="76256F1A" w14:textId="77777777" w:rsidR="00606A04" w:rsidRPr="004B3397"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243FC5" w14:textId="77F935F9" w:rsidR="00606A04" w:rsidRPr="004B3397" w:rsidRDefault="00606A04" w:rsidP="0024290A">
            <w:pPr>
              <w:pStyle w:val="TAL"/>
            </w:pPr>
            <w:r w:rsidRPr="004B3397">
              <w:t>CDM</w:t>
            </w:r>
            <w:r w:rsidR="002A2300" w:rsidRPr="004B3397">
              <w:t xml:space="preserve"> </w:t>
            </w:r>
            <w:r w:rsidRPr="004B3397">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AF1DD8" w14:textId="77777777" w:rsidR="00606A04" w:rsidRPr="004B3397"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18A091" w14:textId="44A2755C" w:rsidR="00606A04" w:rsidRPr="004B3397" w:rsidRDefault="00A11C0E" w:rsidP="0024290A">
            <w:pPr>
              <w:pStyle w:val="TAC"/>
            </w:pPr>
            <w:r w:rsidRPr="004B3397">
              <w:t>'</w:t>
            </w:r>
            <w:r w:rsidR="00606A04" w:rsidRPr="004B3397">
              <w:t>FD-CDM2</w:t>
            </w:r>
            <w:r w:rsidR="002A2300" w:rsidRPr="004B3397">
              <w:t>'</w:t>
            </w:r>
          </w:p>
        </w:tc>
      </w:tr>
      <w:tr w:rsidR="00606A04" w:rsidRPr="004B3397" w14:paraId="35ED1577" w14:textId="77777777" w:rsidTr="0024290A">
        <w:trPr>
          <w:jc w:val="center"/>
        </w:trPr>
        <w:tc>
          <w:tcPr>
            <w:tcW w:w="1793" w:type="dxa"/>
            <w:vMerge/>
            <w:shd w:val="clear" w:color="auto" w:fill="auto"/>
            <w:vAlign w:val="center"/>
          </w:tcPr>
          <w:p w14:paraId="69B9E4AE" w14:textId="77777777" w:rsidR="00606A04" w:rsidRPr="004B3397"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86D189" w14:textId="2EFEC7CC" w:rsidR="00606A04" w:rsidRPr="004B3397" w:rsidRDefault="00606A04" w:rsidP="0024290A">
            <w:pPr>
              <w:pStyle w:val="TAL"/>
              <w:keepNext w:val="0"/>
              <w:keepLines w:val="0"/>
            </w:pPr>
            <w:r w:rsidRPr="004B3397">
              <w:t>Density</w:t>
            </w:r>
            <w:r w:rsidR="002A2300" w:rsidRPr="004B3397">
              <w:t xml:space="preserve"> </w:t>
            </w:r>
            <w:r w:rsidRPr="004B3397">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E2144F2" w14:textId="77777777" w:rsidR="00606A04" w:rsidRPr="004B3397"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EB906" w14:textId="77777777" w:rsidR="00606A04" w:rsidRPr="004B3397" w:rsidRDefault="00606A04" w:rsidP="0024290A">
            <w:pPr>
              <w:pStyle w:val="TAC"/>
              <w:keepNext w:val="0"/>
              <w:keepLines w:val="0"/>
            </w:pPr>
            <w:r w:rsidRPr="004B3397">
              <w:t>1</w:t>
            </w:r>
          </w:p>
        </w:tc>
      </w:tr>
      <w:tr w:rsidR="00606A04" w:rsidRPr="004B3397" w14:paraId="6CBD089D" w14:textId="77777777" w:rsidTr="0024290A">
        <w:trPr>
          <w:jc w:val="center"/>
        </w:trPr>
        <w:tc>
          <w:tcPr>
            <w:tcW w:w="1793" w:type="dxa"/>
            <w:vMerge/>
            <w:shd w:val="clear" w:color="auto" w:fill="auto"/>
            <w:vAlign w:val="center"/>
          </w:tcPr>
          <w:p w14:paraId="635D3A7D" w14:textId="77777777" w:rsidR="00606A04" w:rsidRPr="004B3397"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99B976" w14:textId="615E9603" w:rsidR="00606A04" w:rsidRPr="004B3397" w:rsidRDefault="00606A04" w:rsidP="0024290A">
            <w:pPr>
              <w:pStyle w:val="TAL"/>
              <w:keepNext w:val="0"/>
              <w:keepLines w:val="0"/>
            </w:pPr>
            <w:r w:rsidRPr="004B3397">
              <w:t>CSI-RS</w:t>
            </w:r>
            <w:r w:rsidR="002A2300" w:rsidRPr="004B3397">
              <w:t xml:space="preserve"> </w:t>
            </w:r>
            <w:r w:rsidRPr="004B3397">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6C947F" w14:textId="77777777" w:rsidR="00606A04" w:rsidRPr="004B3397" w:rsidRDefault="00606A04" w:rsidP="0024290A">
            <w:pPr>
              <w:pStyle w:val="TAC"/>
              <w:keepNext w:val="0"/>
              <w:keepLines w:val="0"/>
              <w:rPr>
                <w:lang w:eastAsia="zh-CN"/>
              </w:rPr>
            </w:pPr>
            <w:r w:rsidRPr="004B3397">
              <w:rPr>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89A18E" w14:textId="3C8FDAEF" w:rsidR="00606A04" w:rsidRPr="004B3397" w:rsidRDefault="00606A04" w:rsidP="0024290A">
            <w:pPr>
              <w:pStyle w:val="TAC"/>
              <w:keepNext w:val="0"/>
              <w:keepLines w:val="0"/>
            </w:pPr>
            <w:r w:rsidRPr="004B3397">
              <w:t>15</w:t>
            </w:r>
            <w:r w:rsidR="002A2300" w:rsidRPr="004B3397">
              <w:t xml:space="preserve"> </w:t>
            </w:r>
            <w:r w:rsidRPr="004B3397">
              <w:t>kHz</w:t>
            </w:r>
            <w:r w:rsidR="002A2300" w:rsidRPr="004B3397">
              <w:t xml:space="preserve"> </w:t>
            </w:r>
            <w:r w:rsidRPr="004B3397">
              <w:t>SCS:</w:t>
            </w:r>
            <w:r w:rsidR="002A2300" w:rsidRPr="004B3397">
              <w:t xml:space="preserve"> </w:t>
            </w:r>
            <w:r w:rsidRPr="004B3397">
              <w:t>20</w:t>
            </w:r>
          </w:p>
          <w:p w14:paraId="1107A120" w14:textId="7FF983DC" w:rsidR="00606A04" w:rsidRPr="004B3397" w:rsidRDefault="00606A04" w:rsidP="0024290A">
            <w:pPr>
              <w:pStyle w:val="TAC"/>
              <w:keepNext w:val="0"/>
              <w:keepLines w:val="0"/>
            </w:pPr>
            <w:r w:rsidRPr="004B3397">
              <w:t>30</w:t>
            </w:r>
            <w:r w:rsidR="002A2300" w:rsidRPr="004B3397">
              <w:t xml:space="preserve"> </w:t>
            </w:r>
            <w:r w:rsidRPr="004B3397">
              <w:t>kHz</w:t>
            </w:r>
            <w:r w:rsidR="002A2300" w:rsidRPr="004B3397">
              <w:t xml:space="preserve"> </w:t>
            </w:r>
            <w:r w:rsidRPr="004B3397">
              <w:t>SCS:</w:t>
            </w:r>
            <w:r w:rsidR="002A2300" w:rsidRPr="004B3397">
              <w:t xml:space="preserve"> </w:t>
            </w:r>
            <w:r w:rsidRPr="004B3397">
              <w:t>40</w:t>
            </w:r>
          </w:p>
        </w:tc>
      </w:tr>
      <w:tr w:rsidR="00606A04" w:rsidRPr="004B3397" w14:paraId="032266A8" w14:textId="77777777" w:rsidTr="0024290A">
        <w:trPr>
          <w:jc w:val="center"/>
        </w:trPr>
        <w:tc>
          <w:tcPr>
            <w:tcW w:w="1793" w:type="dxa"/>
            <w:vMerge/>
            <w:shd w:val="clear" w:color="auto" w:fill="auto"/>
            <w:vAlign w:val="center"/>
          </w:tcPr>
          <w:p w14:paraId="2B004D85" w14:textId="77777777" w:rsidR="00606A04" w:rsidRPr="004B3397"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AAC31B" w14:textId="380EB495" w:rsidR="00606A04" w:rsidRPr="004B3397" w:rsidRDefault="00606A04" w:rsidP="0024290A">
            <w:pPr>
              <w:pStyle w:val="TAL"/>
              <w:keepNext w:val="0"/>
              <w:keepLines w:val="0"/>
            </w:pPr>
            <w:r w:rsidRPr="004B3397">
              <w:t>CSI-RS</w:t>
            </w:r>
            <w:r w:rsidR="002A2300" w:rsidRPr="004B3397">
              <w:t xml:space="preserve"> </w:t>
            </w:r>
            <w:r w:rsidRPr="004B3397">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0BA9D7" w14:textId="77777777" w:rsidR="00606A04" w:rsidRPr="004B3397" w:rsidRDefault="00606A04" w:rsidP="0024290A">
            <w:pPr>
              <w:pStyle w:val="TAC"/>
              <w:keepNext w:val="0"/>
              <w:keepLines w:val="0"/>
              <w:rPr>
                <w:lang w:eastAsia="zh-CN"/>
              </w:rPr>
            </w:pPr>
            <w:r w:rsidRPr="004B3397">
              <w:rPr>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F7E70" w14:textId="77777777" w:rsidR="00606A04" w:rsidRPr="004B3397" w:rsidRDefault="00606A04" w:rsidP="0024290A">
            <w:pPr>
              <w:pStyle w:val="TAC"/>
              <w:keepNext w:val="0"/>
              <w:keepLines w:val="0"/>
            </w:pPr>
            <w:r w:rsidRPr="004B3397">
              <w:t>0</w:t>
            </w:r>
          </w:p>
        </w:tc>
      </w:tr>
      <w:tr w:rsidR="00606A04" w:rsidRPr="004B3397" w14:paraId="40C037B0" w14:textId="77777777" w:rsidTr="0024290A">
        <w:trPr>
          <w:jc w:val="center"/>
        </w:trPr>
        <w:tc>
          <w:tcPr>
            <w:tcW w:w="1793" w:type="dxa"/>
            <w:vMerge/>
            <w:shd w:val="clear" w:color="auto" w:fill="auto"/>
            <w:vAlign w:val="center"/>
          </w:tcPr>
          <w:p w14:paraId="59C8F7F2" w14:textId="77777777" w:rsidR="00606A04" w:rsidRPr="004B3397"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DCF29C" w14:textId="5B83B857" w:rsidR="00606A04" w:rsidRPr="004B3397" w:rsidRDefault="00606A04" w:rsidP="0024290A">
            <w:pPr>
              <w:pStyle w:val="TAL"/>
              <w:keepNext w:val="0"/>
              <w:keepLines w:val="0"/>
            </w:pPr>
            <w:r w:rsidRPr="004B3397">
              <w:t>Frequency</w:t>
            </w:r>
            <w:r w:rsidR="002A2300" w:rsidRPr="004B3397">
              <w:t xml:space="preserve"> </w:t>
            </w:r>
            <w:r w:rsidRPr="004B3397">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54002B" w14:textId="77777777" w:rsidR="00606A04" w:rsidRPr="004B3397"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9765FC" w14:textId="63AA68B7" w:rsidR="00606A04" w:rsidRPr="004B3397" w:rsidRDefault="00606A04" w:rsidP="0024290A">
            <w:pPr>
              <w:pStyle w:val="TAC"/>
              <w:keepNext w:val="0"/>
              <w:keepLines w:val="0"/>
            </w:pPr>
            <w:r w:rsidRPr="004B3397">
              <w:t>Start</w:t>
            </w:r>
            <w:r w:rsidR="002A2300" w:rsidRPr="004B3397">
              <w:t xml:space="preserve"> </w:t>
            </w:r>
            <w:r w:rsidRPr="004B3397">
              <w:t>PRB</w:t>
            </w:r>
            <w:r w:rsidR="002A2300" w:rsidRPr="004B3397">
              <w:t xml:space="preserve"> </w:t>
            </w:r>
            <w:r w:rsidRPr="004B3397">
              <w:t>0</w:t>
            </w:r>
          </w:p>
          <w:p w14:paraId="083051D6" w14:textId="59505C5F" w:rsidR="00606A04" w:rsidRPr="004B3397" w:rsidRDefault="00606A04" w:rsidP="0024290A">
            <w:pPr>
              <w:pStyle w:val="TAC"/>
              <w:keepNext w:val="0"/>
              <w:keepLines w:val="0"/>
            </w:pPr>
            <w:r w:rsidRPr="004B3397">
              <w:t>Number</w:t>
            </w:r>
            <w:r w:rsidR="002A2300" w:rsidRPr="004B3397">
              <w:t xml:space="preserve"> </w:t>
            </w:r>
            <w:r w:rsidRPr="004B3397">
              <w:t>of</w:t>
            </w:r>
            <w:r w:rsidR="002A2300" w:rsidRPr="004B3397">
              <w:t xml:space="preserve"> </w:t>
            </w:r>
            <w:r w:rsidRPr="004B3397">
              <w:t>PRB</w:t>
            </w:r>
            <w:r w:rsidR="002A2300" w:rsidRPr="004B3397">
              <w:t xml:space="preserve"> </w:t>
            </w:r>
            <w:r w:rsidRPr="004B3397">
              <w:t>=</w:t>
            </w:r>
            <w:r w:rsidR="002A2300" w:rsidRPr="004B3397">
              <w:t xml:space="preserve"> </w:t>
            </w:r>
            <w:r w:rsidRPr="004B3397">
              <w:t>BWP</w:t>
            </w:r>
            <w:r w:rsidR="002A2300" w:rsidRPr="004B3397">
              <w:t xml:space="preserve"> </w:t>
            </w:r>
            <w:r w:rsidRPr="004B3397">
              <w:t>size</w:t>
            </w:r>
          </w:p>
        </w:tc>
      </w:tr>
      <w:tr w:rsidR="00606A04" w:rsidRPr="004B3397" w14:paraId="7364A704" w14:textId="77777777" w:rsidTr="0024290A">
        <w:trPr>
          <w:jc w:val="center"/>
        </w:trPr>
        <w:tc>
          <w:tcPr>
            <w:tcW w:w="1793" w:type="dxa"/>
            <w:vMerge/>
            <w:shd w:val="clear" w:color="auto" w:fill="auto"/>
            <w:vAlign w:val="center"/>
          </w:tcPr>
          <w:p w14:paraId="29253694" w14:textId="77777777" w:rsidR="00606A04" w:rsidRPr="004B3397"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AB84DD" w14:textId="10AF8E94" w:rsidR="00606A04" w:rsidRPr="004B3397" w:rsidRDefault="00606A04" w:rsidP="0024290A">
            <w:pPr>
              <w:pStyle w:val="TAL"/>
              <w:keepNext w:val="0"/>
              <w:keepLines w:val="0"/>
            </w:pPr>
            <w:r w:rsidRPr="004B3397">
              <w:t>QCL</w:t>
            </w:r>
            <w:r w:rsidR="002A2300" w:rsidRPr="004B3397">
              <w:t xml:space="preserve"> </w:t>
            </w:r>
            <w:r w:rsidRPr="004B3397">
              <w:t>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14D57F" w14:textId="77777777" w:rsidR="00606A04" w:rsidRPr="004B3397"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4F405A" w14:textId="280ACF39" w:rsidR="00606A04" w:rsidRPr="004B3397" w:rsidRDefault="00606A04" w:rsidP="0024290A">
            <w:pPr>
              <w:pStyle w:val="TAC"/>
              <w:keepNext w:val="0"/>
              <w:keepLines w:val="0"/>
              <w:rPr>
                <w:lang w:eastAsia="zh-CN"/>
              </w:rPr>
            </w:pPr>
            <w:r w:rsidRPr="004B3397">
              <w:t>TCI</w:t>
            </w:r>
            <w:r w:rsidR="002A2300" w:rsidRPr="004B3397">
              <w:t xml:space="preserve"> </w:t>
            </w:r>
            <w:r w:rsidRPr="004B3397">
              <w:t>state</w:t>
            </w:r>
            <w:r w:rsidR="002A2300" w:rsidRPr="004B3397">
              <w:t xml:space="preserve"> </w:t>
            </w:r>
            <w:r w:rsidRPr="004B3397">
              <w:t>#</w:t>
            </w:r>
            <w:r w:rsidRPr="004B3397">
              <w:rPr>
                <w:lang w:eastAsia="zh-CN"/>
              </w:rPr>
              <w:t>1</w:t>
            </w:r>
          </w:p>
        </w:tc>
      </w:tr>
      <w:tr w:rsidR="00606A04" w:rsidRPr="004B3397" w14:paraId="56E9576C" w14:textId="77777777" w:rsidTr="0024290A">
        <w:trPr>
          <w:jc w:val="center"/>
        </w:trPr>
        <w:tc>
          <w:tcPr>
            <w:tcW w:w="1793" w:type="dxa"/>
            <w:vMerge w:val="restart"/>
            <w:shd w:val="clear" w:color="auto" w:fill="auto"/>
            <w:vAlign w:val="center"/>
          </w:tcPr>
          <w:p w14:paraId="77683AFD" w14:textId="0F09A4BE" w:rsidR="00606A04" w:rsidRPr="004B3397" w:rsidRDefault="00606A04" w:rsidP="0024290A">
            <w:pPr>
              <w:pStyle w:val="TAL"/>
              <w:keepNext w:val="0"/>
              <w:keepLines w:val="0"/>
            </w:pPr>
            <w:r w:rsidRPr="004B3397">
              <w:t>ZP</w:t>
            </w:r>
            <w:r w:rsidR="002A2300" w:rsidRPr="004B3397">
              <w:t xml:space="preserve"> </w:t>
            </w:r>
            <w:r w:rsidRPr="004B3397">
              <w:t>CSI-RS</w:t>
            </w:r>
            <w:r w:rsidR="002A2300" w:rsidRPr="004B3397">
              <w:t xml:space="preserve"> </w:t>
            </w:r>
            <w:r w:rsidRPr="004B3397">
              <w:t>for</w:t>
            </w:r>
            <w:r w:rsidR="002A2300" w:rsidRPr="004B3397">
              <w:t xml:space="preserve"> </w:t>
            </w:r>
            <w:r w:rsidRPr="004B3397">
              <w:t>CSI</w:t>
            </w:r>
            <w:r w:rsidR="002A2300" w:rsidRPr="004B3397">
              <w:t xml:space="preserve"> </w:t>
            </w:r>
            <w:r w:rsidRPr="004B3397">
              <w:t>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ABE388" w14:textId="494AD86B" w:rsidR="00606A04" w:rsidRPr="004B3397" w:rsidRDefault="00606A04" w:rsidP="0024290A">
            <w:pPr>
              <w:pStyle w:val="TAL"/>
              <w:keepNext w:val="0"/>
              <w:keepLines w:val="0"/>
            </w:pPr>
            <w:r w:rsidRPr="004B3397">
              <w:t>First</w:t>
            </w:r>
            <w:r w:rsidR="002A2300" w:rsidRPr="004B3397">
              <w:t xml:space="preserve"> </w:t>
            </w:r>
            <w:r w:rsidRPr="004B3397">
              <w:t>subcarrier</w:t>
            </w:r>
            <w:r w:rsidR="002A2300" w:rsidRPr="004B3397">
              <w:t xml:space="preserve"> </w:t>
            </w:r>
            <w:r w:rsidRPr="004B3397">
              <w:t>index</w:t>
            </w:r>
            <w:r w:rsidR="002A2300" w:rsidRPr="004B3397">
              <w:t xml:space="preserve"> </w:t>
            </w:r>
            <w:r w:rsidRPr="004B3397">
              <w:t>in</w:t>
            </w:r>
            <w:r w:rsidR="002A2300" w:rsidRPr="004B3397">
              <w:t xml:space="preserve"> </w:t>
            </w:r>
            <w:r w:rsidRPr="004B3397">
              <w:t>the</w:t>
            </w:r>
            <w:r w:rsidR="002A2300" w:rsidRPr="004B3397">
              <w:t xml:space="preserve"> </w:t>
            </w:r>
            <w:r w:rsidRPr="004B3397">
              <w:t>PRB</w:t>
            </w:r>
            <w:r w:rsidR="002A2300" w:rsidRPr="004B3397">
              <w:t xml:space="preserve"> </w:t>
            </w:r>
            <w:r w:rsidRPr="004B3397">
              <w:t>used</w:t>
            </w:r>
            <w:r w:rsidR="002A2300" w:rsidRPr="004B3397">
              <w:t xml:space="preserve"> </w:t>
            </w:r>
            <w:r w:rsidRPr="004B3397">
              <w:t>for</w:t>
            </w:r>
            <w:r w:rsidR="002A2300" w:rsidRPr="004B3397">
              <w:t xml:space="preserve"> </w:t>
            </w:r>
            <w:r w:rsidRPr="004B3397">
              <w:t>CSI-RS</w:t>
            </w:r>
            <w:r w:rsidR="002A2300" w:rsidRPr="004B3397">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44E0B4" w14:textId="77777777" w:rsidR="00606A04" w:rsidRPr="004B3397"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6D1C73" w14:textId="40B3393B" w:rsidR="00606A04" w:rsidRPr="004B3397" w:rsidRDefault="00606A04" w:rsidP="0024290A">
            <w:pPr>
              <w:pStyle w:val="TAC"/>
              <w:keepNext w:val="0"/>
              <w:keepLines w:val="0"/>
            </w:pPr>
            <w:r w:rsidRPr="004B3397">
              <w:t>k</w:t>
            </w:r>
            <w:r w:rsidRPr="004B3397">
              <w:rPr>
                <w:vertAlign w:val="subscript"/>
              </w:rPr>
              <w:t>0</w:t>
            </w:r>
            <w:r w:rsidR="002A2300" w:rsidRPr="004B3397">
              <w:rPr>
                <w:vertAlign w:val="subscript"/>
              </w:rPr>
              <w:t xml:space="preserve"> </w:t>
            </w:r>
            <w:r w:rsidRPr="004B3397">
              <w:t>=</w:t>
            </w:r>
            <w:r w:rsidR="002A2300" w:rsidRPr="004B3397">
              <w:t xml:space="preserve"> </w:t>
            </w:r>
            <w:r w:rsidRPr="004B3397">
              <w:t>4</w:t>
            </w:r>
          </w:p>
        </w:tc>
      </w:tr>
      <w:tr w:rsidR="00606A04" w:rsidRPr="004B3397" w14:paraId="19408183" w14:textId="77777777" w:rsidTr="0024290A">
        <w:trPr>
          <w:jc w:val="center"/>
        </w:trPr>
        <w:tc>
          <w:tcPr>
            <w:tcW w:w="1793" w:type="dxa"/>
            <w:vMerge/>
            <w:shd w:val="clear" w:color="auto" w:fill="auto"/>
            <w:vAlign w:val="center"/>
          </w:tcPr>
          <w:p w14:paraId="50CBA1E6" w14:textId="77777777" w:rsidR="00606A04" w:rsidRPr="004B3397"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0EE253" w14:textId="31207C6F" w:rsidR="00606A04" w:rsidRPr="004B3397" w:rsidRDefault="00606A04" w:rsidP="0024290A">
            <w:pPr>
              <w:pStyle w:val="TAL"/>
              <w:keepNext w:val="0"/>
              <w:keepLines w:val="0"/>
            </w:pPr>
            <w:r w:rsidRPr="004B3397">
              <w:t>First</w:t>
            </w:r>
            <w:r w:rsidR="002A2300" w:rsidRPr="004B3397">
              <w:t xml:space="preserve"> </w:t>
            </w:r>
            <w:r w:rsidRPr="004B3397">
              <w:t>OFDM</w:t>
            </w:r>
            <w:r w:rsidR="002A2300" w:rsidRPr="004B3397">
              <w:t xml:space="preserve"> </w:t>
            </w:r>
            <w:r w:rsidRPr="004B3397">
              <w:t>symbol</w:t>
            </w:r>
            <w:r w:rsidR="002A2300" w:rsidRPr="004B3397">
              <w:t xml:space="preserve"> </w:t>
            </w:r>
            <w:r w:rsidRPr="004B3397">
              <w:t>in</w:t>
            </w:r>
            <w:r w:rsidR="002A2300" w:rsidRPr="004B3397">
              <w:t xml:space="preserve"> </w:t>
            </w:r>
            <w:r w:rsidRPr="004B3397">
              <w:t>the</w:t>
            </w:r>
            <w:r w:rsidR="002A2300" w:rsidRPr="004B3397">
              <w:t xml:space="preserve"> </w:t>
            </w:r>
            <w:r w:rsidRPr="004B3397">
              <w:t>PRB</w:t>
            </w:r>
            <w:r w:rsidR="002A2300" w:rsidRPr="004B3397">
              <w:t xml:space="preserve"> </w:t>
            </w:r>
            <w:r w:rsidRPr="004B3397">
              <w:t>used</w:t>
            </w:r>
            <w:r w:rsidR="002A2300" w:rsidRPr="004B3397">
              <w:t xml:space="preserve"> </w:t>
            </w:r>
            <w:r w:rsidRPr="004B3397">
              <w:t>for</w:t>
            </w:r>
            <w:r w:rsidR="002A2300" w:rsidRPr="004B3397">
              <w:t xml:space="preserve"> </w:t>
            </w:r>
            <w:r w:rsidRPr="004B3397">
              <w:t>CSI-RS</w:t>
            </w:r>
            <w:r w:rsidR="002A2300" w:rsidRPr="004B3397">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0D67F6" w14:textId="77777777" w:rsidR="00606A04" w:rsidRPr="004B3397"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A3217" w14:textId="276B10C6" w:rsidR="00606A04" w:rsidRPr="004B3397" w:rsidRDefault="00606A04" w:rsidP="0024290A">
            <w:pPr>
              <w:pStyle w:val="TAC"/>
              <w:keepNext w:val="0"/>
              <w:keepLines w:val="0"/>
            </w:pPr>
            <w:r w:rsidRPr="004B3397">
              <w:t>l</w:t>
            </w:r>
            <w:r w:rsidRPr="004B3397">
              <w:rPr>
                <w:vertAlign w:val="subscript"/>
              </w:rPr>
              <w:t>0</w:t>
            </w:r>
            <w:r w:rsidR="002A2300" w:rsidRPr="004B3397">
              <w:t xml:space="preserve"> </w:t>
            </w:r>
            <w:r w:rsidRPr="004B3397">
              <w:t>=</w:t>
            </w:r>
            <w:r w:rsidR="002A2300" w:rsidRPr="004B3397">
              <w:t xml:space="preserve"> </w:t>
            </w:r>
            <w:r w:rsidRPr="004B3397">
              <w:t>12</w:t>
            </w:r>
          </w:p>
        </w:tc>
      </w:tr>
      <w:tr w:rsidR="00606A04" w:rsidRPr="004B3397" w14:paraId="51267009" w14:textId="77777777" w:rsidTr="0024290A">
        <w:trPr>
          <w:jc w:val="center"/>
        </w:trPr>
        <w:tc>
          <w:tcPr>
            <w:tcW w:w="1793" w:type="dxa"/>
            <w:vMerge/>
            <w:shd w:val="clear" w:color="auto" w:fill="auto"/>
            <w:vAlign w:val="center"/>
          </w:tcPr>
          <w:p w14:paraId="5AB53A4E" w14:textId="77777777" w:rsidR="00606A04" w:rsidRPr="004B3397"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AB99E" w14:textId="02A0D32E" w:rsidR="00606A04" w:rsidRPr="004B3397" w:rsidRDefault="00606A04" w:rsidP="0024290A">
            <w:pPr>
              <w:pStyle w:val="TAL"/>
              <w:keepNext w:val="0"/>
              <w:keepLines w:val="0"/>
            </w:pPr>
            <w:r w:rsidRPr="004B3397">
              <w:t>Number</w:t>
            </w:r>
            <w:r w:rsidR="002A2300" w:rsidRPr="004B3397">
              <w:t xml:space="preserve"> </w:t>
            </w:r>
            <w:r w:rsidRPr="004B3397">
              <w:t>of</w:t>
            </w:r>
            <w:r w:rsidR="002A2300" w:rsidRPr="004B3397">
              <w:t xml:space="preserve"> </w:t>
            </w:r>
            <w:r w:rsidRPr="004B3397">
              <w:t>CSI-RS</w:t>
            </w:r>
            <w:r w:rsidR="002A2300" w:rsidRPr="004B3397">
              <w:t xml:space="preserve"> </w:t>
            </w:r>
            <w:r w:rsidRPr="004B3397">
              <w:t>ports</w:t>
            </w:r>
            <w:r w:rsidR="002A2300" w:rsidRPr="004B3397">
              <w:t xml:space="preserve"> </w:t>
            </w:r>
            <w:r w:rsidRPr="004B3397">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5FFE931" w14:textId="77777777" w:rsidR="00606A04" w:rsidRPr="004B3397"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1F450" w14:textId="77777777" w:rsidR="00606A04" w:rsidRPr="004B3397" w:rsidRDefault="00606A04" w:rsidP="0024290A">
            <w:pPr>
              <w:pStyle w:val="TAC"/>
              <w:keepNext w:val="0"/>
              <w:keepLines w:val="0"/>
            </w:pPr>
            <w:r w:rsidRPr="004B3397">
              <w:t>4</w:t>
            </w:r>
          </w:p>
        </w:tc>
      </w:tr>
      <w:tr w:rsidR="00606A04" w:rsidRPr="004B3397" w14:paraId="6E537B6C" w14:textId="77777777" w:rsidTr="0024290A">
        <w:trPr>
          <w:jc w:val="center"/>
        </w:trPr>
        <w:tc>
          <w:tcPr>
            <w:tcW w:w="1793" w:type="dxa"/>
            <w:vMerge/>
            <w:shd w:val="clear" w:color="auto" w:fill="auto"/>
            <w:vAlign w:val="center"/>
          </w:tcPr>
          <w:p w14:paraId="4AA4F457" w14:textId="77777777" w:rsidR="00606A04" w:rsidRPr="004B3397"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3E9D1A" w14:textId="10762125" w:rsidR="00606A04" w:rsidRPr="004B3397" w:rsidRDefault="00606A04" w:rsidP="0024290A">
            <w:pPr>
              <w:pStyle w:val="TAL"/>
              <w:keepNext w:val="0"/>
              <w:keepLines w:val="0"/>
            </w:pPr>
            <w:r w:rsidRPr="004B3397">
              <w:t>CDM</w:t>
            </w:r>
            <w:r w:rsidR="002A2300" w:rsidRPr="004B3397">
              <w:t xml:space="preserve"> </w:t>
            </w:r>
            <w:r w:rsidRPr="004B3397">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1DACB6" w14:textId="77777777" w:rsidR="00606A04" w:rsidRPr="004B3397"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7799C9" w14:textId="058BFF89" w:rsidR="00606A04" w:rsidRPr="004B3397" w:rsidRDefault="00A11C0E" w:rsidP="0024290A">
            <w:pPr>
              <w:pStyle w:val="TAC"/>
              <w:keepNext w:val="0"/>
              <w:keepLines w:val="0"/>
            </w:pPr>
            <w:r w:rsidRPr="004B3397">
              <w:t>'</w:t>
            </w:r>
            <w:r w:rsidR="00606A04" w:rsidRPr="004B3397">
              <w:t>FD-CDM2</w:t>
            </w:r>
            <w:r w:rsidR="002A2300" w:rsidRPr="004B3397">
              <w:t>'</w:t>
            </w:r>
          </w:p>
        </w:tc>
      </w:tr>
      <w:tr w:rsidR="00606A04" w:rsidRPr="004B3397" w14:paraId="12278EB2" w14:textId="77777777" w:rsidTr="0024290A">
        <w:trPr>
          <w:jc w:val="center"/>
        </w:trPr>
        <w:tc>
          <w:tcPr>
            <w:tcW w:w="1793" w:type="dxa"/>
            <w:vMerge/>
            <w:shd w:val="clear" w:color="auto" w:fill="auto"/>
            <w:vAlign w:val="center"/>
          </w:tcPr>
          <w:p w14:paraId="13B2E269" w14:textId="77777777" w:rsidR="00606A04" w:rsidRPr="004B3397"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49981" w14:textId="685AF574" w:rsidR="00606A04" w:rsidRPr="004B3397" w:rsidRDefault="00606A04" w:rsidP="0024290A">
            <w:pPr>
              <w:pStyle w:val="TAL"/>
              <w:keepNext w:val="0"/>
              <w:keepLines w:val="0"/>
            </w:pPr>
            <w:r w:rsidRPr="004B3397">
              <w:t>Density</w:t>
            </w:r>
            <w:r w:rsidR="002A2300" w:rsidRPr="004B3397">
              <w:t xml:space="preserve"> </w:t>
            </w:r>
            <w:r w:rsidRPr="004B3397">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A1CF04" w14:textId="77777777" w:rsidR="00606A04" w:rsidRPr="004B3397"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FAE89" w14:textId="77777777" w:rsidR="00606A04" w:rsidRPr="004B3397" w:rsidRDefault="00606A04" w:rsidP="0024290A">
            <w:pPr>
              <w:pStyle w:val="TAC"/>
              <w:keepNext w:val="0"/>
              <w:keepLines w:val="0"/>
            </w:pPr>
            <w:r w:rsidRPr="004B3397">
              <w:t>1</w:t>
            </w:r>
          </w:p>
        </w:tc>
      </w:tr>
      <w:tr w:rsidR="00606A04" w:rsidRPr="004B3397" w14:paraId="7A464419" w14:textId="77777777" w:rsidTr="0024290A">
        <w:trPr>
          <w:jc w:val="center"/>
        </w:trPr>
        <w:tc>
          <w:tcPr>
            <w:tcW w:w="1793" w:type="dxa"/>
            <w:vMerge/>
            <w:shd w:val="clear" w:color="auto" w:fill="auto"/>
            <w:vAlign w:val="center"/>
          </w:tcPr>
          <w:p w14:paraId="1299FCBD" w14:textId="77777777" w:rsidR="00606A04" w:rsidRPr="004B3397"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81895F" w14:textId="580F433F" w:rsidR="00606A04" w:rsidRPr="004B3397" w:rsidRDefault="00606A04" w:rsidP="0024290A">
            <w:pPr>
              <w:pStyle w:val="TAL"/>
              <w:keepNext w:val="0"/>
              <w:keepLines w:val="0"/>
            </w:pPr>
            <w:r w:rsidRPr="004B3397">
              <w:t>CSI-RS</w:t>
            </w:r>
            <w:r w:rsidR="002A2300" w:rsidRPr="004B3397">
              <w:t xml:space="preserve"> </w:t>
            </w:r>
            <w:r w:rsidRPr="004B3397">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7FC984" w14:textId="77777777" w:rsidR="00606A04" w:rsidRPr="004B3397" w:rsidRDefault="00606A04" w:rsidP="0024290A">
            <w:pPr>
              <w:pStyle w:val="TAC"/>
              <w:keepNext w:val="0"/>
              <w:keepLines w:val="0"/>
              <w:rPr>
                <w:lang w:eastAsia="zh-CN"/>
              </w:rPr>
            </w:pPr>
            <w:r w:rsidRPr="004B3397">
              <w:rPr>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62BC26" w14:textId="39AE2EEF" w:rsidR="00606A04" w:rsidRPr="004B3397" w:rsidRDefault="00606A04" w:rsidP="0024290A">
            <w:pPr>
              <w:pStyle w:val="TAC"/>
              <w:keepNext w:val="0"/>
              <w:keepLines w:val="0"/>
            </w:pPr>
            <w:r w:rsidRPr="004B3397">
              <w:t>15</w:t>
            </w:r>
            <w:r w:rsidR="002A2300" w:rsidRPr="004B3397">
              <w:t xml:space="preserve"> </w:t>
            </w:r>
            <w:r w:rsidRPr="004B3397">
              <w:t>kHz</w:t>
            </w:r>
            <w:r w:rsidR="002A2300" w:rsidRPr="004B3397">
              <w:t xml:space="preserve"> </w:t>
            </w:r>
            <w:r w:rsidRPr="004B3397">
              <w:t>SCS:</w:t>
            </w:r>
            <w:r w:rsidR="002A2300" w:rsidRPr="004B3397">
              <w:t xml:space="preserve"> </w:t>
            </w:r>
            <w:r w:rsidRPr="004B3397">
              <w:t>20</w:t>
            </w:r>
          </w:p>
          <w:p w14:paraId="3FD8C68F" w14:textId="5355CA4E" w:rsidR="00606A04" w:rsidRPr="004B3397" w:rsidRDefault="00606A04" w:rsidP="0024290A">
            <w:pPr>
              <w:pStyle w:val="TAC"/>
              <w:keepNext w:val="0"/>
              <w:keepLines w:val="0"/>
            </w:pPr>
            <w:r w:rsidRPr="004B3397">
              <w:t>30</w:t>
            </w:r>
            <w:r w:rsidR="002A2300" w:rsidRPr="004B3397">
              <w:t xml:space="preserve"> </w:t>
            </w:r>
            <w:r w:rsidRPr="004B3397">
              <w:t>kHz</w:t>
            </w:r>
            <w:r w:rsidR="002A2300" w:rsidRPr="004B3397">
              <w:t xml:space="preserve"> </w:t>
            </w:r>
            <w:r w:rsidRPr="004B3397">
              <w:t>SCS:</w:t>
            </w:r>
            <w:r w:rsidR="002A2300" w:rsidRPr="004B3397">
              <w:t xml:space="preserve"> </w:t>
            </w:r>
            <w:r w:rsidRPr="004B3397">
              <w:t>40</w:t>
            </w:r>
          </w:p>
        </w:tc>
      </w:tr>
      <w:tr w:rsidR="00606A04" w:rsidRPr="004B3397" w14:paraId="6F06BE3C" w14:textId="77777777" w:rsidTr="0024290A">
        <w:trPr>
          <w:jc w:val="center"/>
        </w:trPr>
        <w:tc>
          <w:tcPr>
            <w:tcW w:w="1793" w:type="dxa"/>
            <w:vMerge/>
            <w:shd w:val="clear" w:color="auto" w:fill="auto"/>
            <w:vAlign w:val="center"/>
          </w:tcPr>
          <w:p w14:paraId="74AF5F5A" w14:textId="77777777" w:rsidR="00606A04" w:rsidRPr="004B3397"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9EBAC" w14:textId="10819CD6" w:rsidR="00606A04" w:rsidRPr="004B3397" w:rsidRDefault="00606A04" w:rsidP="0024290A">
            <w:pPr>
              <w:pStyle w:val="TAL"/>
              <w:keepNext w:val="0"/>
              <w:keepLines w:val="0"/>
            </w:pPr>
            <w:r w:rsidRPr="004B3397">
              <w:t>CSI-RS</w:t>
            </w:r>
            <w:r w:rsidR="002A2300" w:rsidRPr="004B3397">
              <w:t xml:space="preserve"> </w:t>
            </w:r>
            <w:r w:rsidRPr="004B3397">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02CF38" w14:textId="77777777" w:rsidR="00606A04" w:rsidRPr="004B3397" w:rsidRDefault="00606A04" w:rsidP="0024290A">
            <w:pPr>
              <w:pStyle w:val="TAC"/>
              <w:keepNext w:val="0"/>
              <w:keepLines w:val="0"/>
              <w:rPr>
                <w:lang w:eastAsia="zh-CN"/>
              </w:rPr>
            </w:pPr>
            <w:r w:rsidRPr="004B3397">
              <w:rPr>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477DB" w14:textId="77777777" w:rsidR="00606A04" w:rsidRPr="004B3397" w:rsidRDefault="00606A04" w:rsidP="0024290A">
            <w:pPr>
              <w:pStyle w:val="TAC"/>
              <w:keepNext w:val="0"/>
              <w:keepLines w:val="0"/>
            </w:pPr>
            <w:r w:rsidRPr="004B3397">
              <w:t>0</w:t>
            </w:r>
          </w:p>
        </w:tc>
      </w:tr>
      <w:tr w:rsidR="00606A04" w:rsidRPr="004B3397" w14:paraId="76CC145B" w14:textId="77777777" w:rsidTr="0024290A">
        <w:trPr>
          <w:jc w:val="center"/>
        </w:trPr>
        <w:tc>
          <w:tcPr>
            <w:tcW w:w="1793" w:type="dxa"/>
            <w:vMerge/>
            <w:shd w:val="clear" w:color="auto" w:fill="auto"/>
            <w:vAlign w:val="center"/>
          </w:tcPr>
          <w:p w14:paraId="70BCEE0B" w14:textId="77777777" w:rsidR="00606A04" w:rsidRPr="004B3397"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50BB7" w14:textId="2941461F" w:rsidR="00606A04" w:rsidRPr="004B3397" w:rsidRDefault="00606A04" w:rsidP="0024290A">
            <w:pPr>
              <w:pStyle w:val="TAL"/>
              <w:keepNext w:val="0"/>
              <w:keepLines w:val="0"/>
            </w:pPr>
            <w:r w:rsidRPr="004B3397">
              <w:t>Frequency</w:t>
            </w:r>
            <w:r w:rsidR="002A2300" w:rsidRPr="004B3397">
              <w:t xml:space="preserve"> </w:t>
            </w:r>
            <w:r w:rsidRPr="004B3397">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9F3EBA" w14:textId="77777777" w:rsidR="00606A04" w:rsidRPr="004B3397"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637D8" w14:textId="5885A018" w:rsidR="00606A04" w:rsidRPr="004B3397" w:rsidRDefault="00606A04" w:rsidP="0024290A">
            <w:pPr>
              <w:pStyle w:val="TAC"/>
              <w:keepNext w:val="0"/>
              <w:keepLines w:val="0"/>
            </w:pPr>
            <w:r w:rsidRPr="004B3397">
              <w:t>Start</w:t>
            </w:r>
            <w:r w:rsidR="002A2300" w:rsidRPr="004B3397">
              <w:t xml:space="preserve"> </w:t>
            </w:r>
            <w:r w:rsidRPr="004B3397">
              <w:t>PRB</w:t>
            </w:r>
            <w:r w:rsidR="002A2300" w:rsidRPr="004B3397">
              <w:t xml:space="preserve"> </w:t>
            </w:r>
            <w:r w:rsidRPr="004B3397">
              <w:t>0</w:t>
            </w:r>
          </w:p>
          <w:p w14:paraId="16091DE2" w14:textId="5B066EB8" w:rsidR="00606A04" w:rsidRPr="004B3397" w:rsidRDefault="00606A04" w:rsidP="0024290A">
            <w:pPr>
              <w:pStyle w:val="TAC"/>
              <w:keepNext w:val="0"/>
              <w:keepLines w:val="0"/>
            </w:pPr>
            <w:r w:rsidRPr="004B3397">
              <w:t>Number</w:t>
            </w:r>
            <w:r w:rsidR="002A2300" w:rsidRPr="004B3397">
              <w:t xml:space="preserve"> </w:t>
            </w:r>
            <w:r w:rsidRPr="004B3397">
              <w:t>of</w:t>
            </w:r>
            <w:r w:rsidR="002A2300" w:rsidRPr="004B3397">
              <w:t xml:space="preserve"> </w:t>
            </w:r>
            <w:r w:rsidRPr="004B3397">
              <w:t>PRB</w:t>
            </w:r>
            <w:r w:rsidR="002A2300" w:rsidRPr="004B3397">
              <w:t xml:space="preserve"> </w:t>
            </w:r>
            <w:r w:rsidRPr="004B3397">
              <w:t>=</w:t>
            </w:r>
            <w:r w:rsidR="002A2300" w:rsidRPr="004B3397">
              <w:t xml:space="preserve"> </w:t>
            </w:r>
            <w:r w:rsidRPr="004B3397">
              <w:t>BWP</w:t>
            </w:r>
            <w:r w:rsidR="002A2300" w:rsidRPr="004B3397">
              <w:t xml:space="preserve"> </w:t>
            </w:r>
            <w:r w:rsidRPr="004B3397">
              <w:t>size</w:t>
            </w:r>
          </w:p>
        </w:tc>
      </w:tr>
      <w:tr w:rsidR="00606A04" w:rsidRPr="004B3397" w14:paraId="79246B3F" w14:textId="77777777" w:rsidTr="0024290A">
        <w:trPr>
          <w:jc w:val="center"/>
        </w:trPr>
        <w:tc>
          <w:tcPr>
            <w:tcW w:w="1793" w:type="dxa"/>
            <w:vMerge w:val="restart"/>
            <w:shd w:val="clear" w:color="auto" w:fill="auto"/>
            <w:vAlign w:val="center"/>
          </w:tcPr>
          <w:p w14:paraId="0E35DC2D" w14:textId="7E57099B" w:rsidR="00606A04" w:rsidRPr="004B3397" w:rsidRDefault="00606A04" w:rsidP="0024290A">
            <w:pPr>
              <w:pStyle w:val="TAL"/>
              <w:keepNext w:val="0"/>
              <w:keepLines w:val="0"/>
            </w:pPr>
            <w:r w:rsidRPr="004B3397">
              <w:t>PDSCH</w:t>
            </w:r>
            <w:r w:rsidR="002A2300" w:rsidRPr="004B3397">
              <w:t xml:space="preserve"> </w:t>
            </w:r>
            <w:r w:rsidRPr="004B3397">
              <w:t>DMRS</w:t>
            </w:r>
            <w:r w:rsidR="002A2300" w:rsidRPr="004B3397">
              <w:t xml:space="preserve"> </w:t>
            </w:r>
            <w:r w:rsidRPr="004B3397">
              <w:t>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4C5A3A" w14:textId="3C5B62FF" w:rsidR="00606A04" w:rsidRPr="004B3397" w:rsidRDefault="00606A04" w:rsidP="0024290A">
            <w:pPr>
              <w:pStyle w:val="TAL"/>
              <w:keepNext w:val="0"/>
              <w:keepLines w:val="0"/>
            </w:pPr>
            <w:r w:rsidRPr="004B3397">
              <w:t>Antenna</w:t>
            </w:r>
            <w:r w:rsidR="002A2300" w:rsidRPr="004B3397">
              <w:t xml:space="preserve"> </w:t>
            </w:r>
            <w:r w:rsidRPr="004B3397">
              <w:t>ports</w:t>
            </w:r>
            <w:r w:rsidR="002A2300" w:rsidRPr="004B3397">
              <w:t xml:space="preserve"> </w:t>
            </w:r>
            <w:r w:rsidRPr="004B3397">
              <w:t>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2E3F88" w14:textId="77777777" w:rsidR="00606A04" w:rsidRPr="004B3397"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823CB" w14:textId="1C5FC617" w:rsidR="00606A04" w:rsidRPr="004B3397" w:rsidRDefault="00606A04" w:rsidP="0024290A">
            <w:pPr>
              <w:pStyle w:val="TAC"/>
              <w:keepNext w:val="0"/>
              <w:keepLines w:val="0"/>
            </w:pPr>
            <w:r w:rsidRPr="004B3397">
              <w:t>{1000,</w:t>
            </w:r>
            <w:r w:rsidR="002A2300" w:rsidRPr="004B3397">
              <w:t xml:space="preserve"> </w:t>
            </w:r>
            <w:r w:rsidRPr="004B3397">
              <w:t>1001}</w:t>
            </w:r>
            <w:r w:rsidR="002A2300" w:rsidRPr="004B3397">
              <w:t xml:space="preserve"> </w:t>
            </w:r>
            <w:r w:rsidRPr="004B3397">
              <w:t>for</w:t>
            </w:r>
            <w:r w:rsidR="002A2300" w:rsidRPr="004B3397">
              <w:t xml:space="preserve"> </w:t>
            </w:r>
            <w:r w:rsidRPr="004B3397">
              <w:t>Rank</w:t>
            </w:r>
            <w:r w:rsidR="002A2300" w:rsidRPr="004B3397">
              <w:t xml:space="preserve"> </w:t>
            </w:r>
            <w:r w:rsidRPr="004B3397">
              <w:t>2</w:t>
            </w:r>
            <w:r w:rsidR="002A2300" w:rsidRPr="004B3397">
              <w:t xml:space="preserve"> </w:t>
            </w:r>
            <w:r w:rsidRPr="004B3397">
              <w:t>tests</w:t>
            </w:r>
          </w:p>
          <w:p w14:paraId="6A91DEFC" w14:textId="2C35C2F4" w:rsidR="00606A04" w:rsidRPr="004B3397" w:rsidRDefault="00606A04" w:rsidP="0024290A">
            <w:pPr>
              <w:pStyle w:val="TAC"/>
              <w:keepNext w:val="0"/>
              <w:keepLines w:val="0"/>
            </w:pPr>
            <w:r w:rsidRPr="004B3397">
              <w:t>{1000-1003}</w:t>
            </w:r>
            <w:r w:rsidR="002A2300" w:rsidRPr="004B3397">
              <w:t xml:space="preserve"> </w:t>
            </w:r>
            <w:r w:rsidRPr="004B3397">
              <w:t>for</w:t>
            </w:r>
            <w:r w:rsidR="002A2300" w:rsidRPr="004B3397">
              <w:t xml:space="preserve"> </w:t>
            </w:r>
            <w:r w:rsidRPr="004B3397">
              <w:t>Rank</w:t>
            </w:r>
            <w:r w:rsidR="002A2300" w:rsidRPr="004B3397">
              <w:t xml:space="preserve"> </w:t>
            </w:r>
            <w:r w:rsidRPr="004B3397">
              <w:t>4</w:t>
            </w:r>
            <w:r w:rsidR="002A2300" w:rsidRPr="004B3397">
              <w:t xml:space="preserve"> </w:t>
            </w:r>
            <w:r w:rsidRPr="004B3397">
              <w:t>tests</w:t>
            </w:r>
          </w:p>
        </w:tc>
      </w:tr>
      <w:tr w:rsidR="00606A04" w:rsidRPr="004B3397" w14:paraId="7EA03BDB" w14:textId="77777777" w:rsidTr="0024290A">
        <w:trPr>
          <w:jc w:val="center"/>
        </w:trPr>
        <w:tc>
          <w:tcPr>
            <w:tcW w:w="1793" w:type="dxa"/>
            <w:vMerge/>
            <w:shd w:val="clear" w:color="auto" w:fill="auto"/>
            <w:vAlign w:val="center"/>
          </w:tcPr>
          <w:p w14:paraId="0533483A" w14:textId="77777777" w:rsidR="00606A04" w:rsidRPr="004B3397"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681C2" w14:textId="31B57E19" w:rsidR="00606A04" w:rsidRPr="004B3397" w:rsidRDefault="00606A04" w:rsidP="0024290A">
            <w:pPr>
              <w:pStyle w:val="TAL"/>
              <w:keepNext w:val="0"/>
              <w:keepLines w:val="0"/>
            </w:pPr>
            <w:r w:rsidRPr="004B3397">
              <w:t>Number</w:t>
            </w:r>
            <w:r w:rsidR="002A2300" w:rsidRPr="004B3397">
              <w:t xml:space="preserve"> </w:t>
            </w:r>
            <w:r w:rsidRPr="004B3397">
              <w:t>of</w:t>
            </w:r>
            <w:r w:rsidR="002A2300" w:rsidRPr="004B3397">
              <w:t xml:space="preserve"> </w:t>
            </w:r>
            <w:r w:rsidRPr="004B3397">
              <w:t>PDSCH</w:t>
            </w:r>
            <w:r w:rsidR="002A2300" w:rsidRPr="004B3397">
              <w:t xml:space="preserve"> </w:t>
            </w:r>
            <w:r w:rsidRPr="004B3397">
              <w:t>DMRS</w:t>
            </w:r>
            <w:r w:rsidR="002A2300" w:rsidRPr="004B3397">
              <w:t xml:space="preserve"> </w:t>
            </w:r>
            <w:r w:rsidRPr="004B3397">
              <w:t>CDM</w:t>
            </w:r>
            <w:r w:rsidR="002A2300" w:rsidRPr="004B3397">
              <w:t xml:space="preserve"> </w:t>
            </w:r>
            <w:r w:rsidRPr="004B3397">
              <w:t>group(s)</w:t>
            </w:r>
            <w:r w:rsidR="002A2300" w:rsidRPr="004B3397">
              <w:t xml:space="preserve"> </w:t>
            </w:r>
            <w:r w:rsidRPr="004B3397">
              <w:t>without</w:t>
            </w:r>
            <w:r w:rsidR="002A2300" w:rsidRPr="004B3397">
              <w:t xml:space="preserve"> </w:t>
            </w:r>
            <w:r w:rsidRPr="004B3397">
              <w:t>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8CBB27" w14:textId="77777777" w:rsidR="00606A04" w:rsidRPr="004B3397"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4B28B" w14:textId="6AB0FA1E" w:rsidR="00606A04" w:rsidRPr="004B3397" w:rsidRDefault="00606A04" w:rsidP="0024290A">
            <w:pPr>
              <w:pStyle w:val="TAC"/>
              <w:keepNext w:val="0"/>
              <w:keepLines w:val="0"/>
            </w:pPr>
            <w:r w:rsidRPr="004B3397">
              <w:t>1</w:t>
            </w:r>
            <w:r w:rsidR="002A2300" w:rsidRPr="004B3397">
              <w:t xml:space="preserve"> </w:t>
            </w:r>
            <w:r w:rsidRPr="004B3397">
              <w:t>for</w:t>
            </w:r>
            <w:r w:rsidR="002A2300" w:rsidRPr="004B3397">
              <w:t xml:space="preserve"> </w:t>
            </w:r>
            <w:r w:rsidRPr="004B3397">
              <w:t>Rank</w:t>
            </w:r>
            <w:r w:rsidR="002A2300" w:rsidRPr="004B3397">
              <w:t xml:space="preserve"> </w:t>
            </w:r>
            <w:r w:rsidRPr="004B3397">
              <w:t>2</w:t>
            </w:r>
            <w:r w:rsidR="002A2300" w:rsidRPr="004B3397">
              <w:t xml:space="preserve"> </w:t>
            </w:r>
            <w:r w:rsidRPr="004B3397">
              <w:t>tests</w:t>
            </w:r>
          </w:p>
          <w:p w14:paraId="09723D24" w14:textId="09FD53F9" w:rsidR="00606A04" w:rsidRPr="004B3397" w:rsidRDefault="00606A04" w:rsidP="0024290A">
            <w:pPr>
              <w:pStyle w:val="TAC"/>
              <w:keepNext w:val="0"/>
              <w:keepLines w:val="0"/>
            </w:pPr>
            <w:r w:rsidRPr="004B3397">
              <w:t>2</w:t>
            </w:r>
            <w:r w:rsidR="002A2300" w:rsidRPr="004B3397">
              <w:t xml:space="preserve"> </w:t>
            </w:r>
            <w:r w:rsidRPr="004B3397">
              <w:t>for</w:t>
            </w:r>
            <w:r w:rsidR="002A2300" w:rsidRPr="004B3397">
              <w:t xml:space="preserve"> </w:t>
            </w:r>
            <w:r w:rsidRPr="004B3397">
              <w:t>Rank</w:t>
            </w:r>
            <w:r w:rsidR="002A2300" w:rsidRPr="004B3397">
              <w:t xml:space="preserve"> </w:t>
            </w:r>
            <w:r w:rsidRPr="004B3397">
              <w:t>4</w:t>
            </w:r>
            <w:r w:rsidR="002A2300" w:rsidRPr="004B3397">
              <w:t xml:space="preserve"> </w:t>
            </w:r>
            <w:r w:rsidRPr="004B3397">
              <w:t>tests</w:t>
            </w:r>
          </w:p>
        </w:tc>
      </w:tr>
      <w:tr w:rsidR="00606A04" w:rsidRPr="004B3397" w14:paraId="789B721C" w14:textId="77777777" w:rsidTr="0024290A">
        <w:trPr>
          <w:jc w:val="center"/>
        </w:trPr>
        <w:tc>
          <w:tcPr>
            <w:tcW w:w="1793" w:type="dxa"/>
            <w:vMerge w:val="restart"/>
            <w:shd w:val="clear" w:color="auto" w:fill="auto"/>
            <w:vAlign w:val="center"/>
          </w:tcPr>
          <w:p w14:paraId="64254016" w14:textId="2FD907D6" w:rsidR="00606A04" w:rsidRPr="004B3397" w:rsidRDefault="00606A04" w:rsidP="0024290A">
            <w:pPr>
              <w:pStyle w:val="TAL"/>
              <w:keepNext w:val="0"/>
              <w:keepLines w:val="0"/>
            </w:pPr>
            <w:r w:rsidRPr="004B3397">
              <w:t>TCI</w:t>
            </w:r>
            <w:r w:rsidR="002A2300" w:rsidRPr="004B3397">
              <w:t xml:space="preserve"> </w:t>
            </w:r>
            <w:r w:rsidRPr="004B3397">
              <w:t>state</w:t>
            </w:r>
            <w:r w:rsidR="002A2300" w:rsidRPr="004B3397">
              <w:t xml:space="preserve"> </w:t>
            </w:r>
            <w:r w:rsidRPr="004B3397">
              <w:t>#0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4186BD4" w14:textId="5CE41096" w:rsidR="00606A04" w:rsidRPr="004B3397" w:rsidRDefault="00606A04" w:rsidP="0024290A">
            <w:pPr>
              <w:pStyle w:val="TAL"/>
              <w:keepNext w:val="0"/>
              <w:keepLines w:val="0"/>
            </w:pPr>
            <w:r w:rsidRPr="004B3397">
              <w:t>Type</w:t>
            </w:r>
            <w:r w:rsidR="002A2300" w:rsidRPr="004B3397">
              <w:t xml:space="preserve"> </w:t>
            </w:r>
            <w:r w:rsidRPr="004B3397">
              <w:t>1</w:t>
            </w:r>
            <w:r w:rsidR="002A2300" w:rsidRPr="004B3397">
              <w:t xml:space="preserve"> </w:t>
            </w:r>
            <w:r w:rsidRPr="004B3397">
              <w:t>QCL</w:t>
            </w:r>
            <w:r w:rsidR="002A2300" w:rsidRPr="004B3397">
              <w:t xml:space="preserve"> </w:t>
            </w:r>
            <w:r w:rsidRPr="004B3397">
              <w:t>information</w:t>
            </w:r>
            <w:r w:rsidR="002A2300" w:rsidRPr="004B3397">
              <w:t xml:space="preserve">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7ED63B5" w14:textId="773300EC" w:rsidR="00606A04" w:rsidRPr="004B3397" w:rsidRDefault="00606A04" w:rsidP="0024290A">
            <w:pPr>
              <w:pStyle w:val="TAL"/>
              <w:keepNext w:val="0"/>
              <w:keepLines w:val="0"/>
            </w:pPr>
            <w:r w:rsidRPr="004B3397">
              <w:t>SSB</w:t>
            </w:r>
            <w:r w:rsidR="002A2300" w:rsidRPr="004B3397">
              <w:t xml:space="preserve"> </w:t>
            </w:r>
            <w:r w:rsidRPr="004B3397">
              <w:t>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16D95E" w14:textId="77777777" w:rsidR="00606A04" w:rsidRPr="004B3397"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DB0FB" w14:textId="67F1CE0D" w:rsidR="00606A04" w:rsidRPr="004B3397" w:rsidRDefault="00606A04" w:rsidP="0024290A">
            <w:pPr>
              <w:pStyle w:val="TAC"/>
              <w:keepNext w:val="0"/>
              <w:keepLines w:val="0"/>
            </w:pPr>
            <w:r w:rsidRPr="004B3397">
              <w:t>SSB</w:t>
            </w:r>
            <w:r w:rsidR="002A2300" w:rsidRPr="004B3397">
              <w:t xml:space="preserve"> </w:t>
            </w:r>
            <w:r w:rsidRPr="004B3397">
              <w:t>#0</w:t>
            </w:r>
          </w:p>
        </w:tc>
      </w:tr>
      <w:tr w:rsidR="00606A04" w:rsidRPr="004B3397" w14:paraId="6D6BE30F" w14:textId="77777777" w:rsidTr="0024290A">
        <w:trPr>
          <w:jc w:val="center"/>
        </w:trPr>
        <w:tc>
          <w:tcPr>
            <w:tcW w:w="1793" w:type="dxa"/>
            <w:vMerge/>
            <w:shd w:val="clear" w:color="auto" w:fill="auto"/>
            <w:vAlign w:val="center"/>
          </w:tcPr>
          <w:p w14:paraId="7E758FC8" w14:textId="77777777" w:rsidR="00606A04" w:rsidRPr="004B3397"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shd w:val="clear" w:color="auto" w:fill="auto"/>
            <w:vAlign w:val="center"/>
          </w:tcPr>
          <w:p w14:paraId="7F19F658" w14:textId="77777777" w:rsidR="00606A04" w:rsidRPr="004B3397"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0C9691" w14:textId="7B304121" w:rsidR="00606A04" w:rsidRPr="004B3397" w:rsidRDefault="00606A04" w:rsidP="0024290A">
            <w:pPr>
              <w:pStyle w:val="TAL"/>
              <w:keepNext w:val="0"/>
              <w:keepLines w:val="0"/>
            </w:pPr>
            <w:r w:rsidRPr="004B3397">
              <w:t>QCL</w:t>
            </w:r>
            <w:r w:rsidR="002A2300" w:rsidRPr="004B3397">
              <w:t xml:space="preserve"> </w:t>
            </w:r>
            <w:r w:rsidRPr="004B3397">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F8F13F" w14:textId="77777777" w:rsidR="00606A04" w:rsidRPr="004B3397"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4BDD0D" w14:textId="71232B08" w:rsidR="00606A04" w:rsidRPr="004B3397" w:rsidRDefault="00606A04" w:rsidP="0024290A">
            <w:pPr>
              <w:pStyle w:val="TAC"/>
              <w:keepNext w:val="0"/>
              <w:keepLines w:val="0"/>
            </w:pPr>
            <w:r w:rsidRPr="004B3397">
              <w:t>Type</w:t>
            </w:r>
            <w:r w:rsidR="002A2300" w:rsidRPr="004B3397">
              <w:t xml:space="preserve"> </w:t>
            </w:r>
            <w:r w:rsidRPr="004B3397">
              <w:t>C</w:t>
            </w:r>
          </w:p>
        </w:tc>
      </w:tr>
      <w:tr w:rsidR="00606A04" w:rsidRPr="004B3397" w14:paraId="14143B35" w14:textId="77777777" w:rsidTr="0024290A">
        <w:trPr>
          <w:jc w:val="center"/>
        </w:trPr>
        <w:tc>
          <w:tcPr>
            <w:tcW w:w="1793" w:type="dxa"/>
            <w:vMerge/>
            <w:shd w:val="clear" w:color="auto" w:fill="auto"/>
            <w:vAlign w:val="center"/>
          </w:tcPr>
          <w:p w14:paraId="5EF29E26" w14:textId="77777777" w:rsidR="00606A04" w:rsidRPr="004B3397" w:rsidRDefault="00606A04" w:rsidP="0024290A">
            <w:pPr>
              <w:pStyle w:val="TAL"/>
              <w:keepNext w:val="0"/>
              <w:keepLines w:val="0"/>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CAA00A2" w14:textId="0B9E2323" w:rsidR="00606A04" w:rsidRPr="004B3397" w:rsidRDefault="00606A04" w:rsidP="0024290A">
            <w:pPr>
              <w:pStyle w:val="TAL"/>
              <w:keepNext w:val="0"/>
              <w:keepLines w:val="0"/>
            </w:pPr>
            <w:r w:rsidRPr="004B3397">
              <w:t>Type</w:t>
            </w:r>
            <w:r w:rsidR="002A2300" w:rsidRPr="004B3397">
              <w:t xml:space="preserve"> </w:t>
            </w:r>
            <w:r w:rsidRPr="004B3397">
              <w:t>2</w:t>
            </w:r>
            <w:r w:rsidR="002A2300" w:rsidRPr="004B3397">
              <w:t xml:space="preserve"> </w:t>
            </w:r>
            <w:r w:rsidRPr="004B3397">
              <w:t>QCL</w:t>
            </w:r>
            <w:r w:rsidR="002A2300" w:rsidRPr="004B3397">
              <w:t xml:space="preserve"> </w:t>
            </w:r>
            <w:r w:rsidRPr="004B3397">
              <w:t>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0E6FEC0" w14:textId="16CA8B5F" w:rsidR="00606A04" w:rsidRPr="004B3397" w:rsidRDefault="00606A04" w:rsidP="0024290A">
            <w:pPr>
              <w:pStyle w:val="TAL"/>
              <w:keepNext w:val="0"/>
              <w:keepLines w:val="0"/>
            </w:pPr>
            <w:r w:rsidRPr="004B3397">
              <w:t>SSB</w:t>
            </w:r>
            <w:r w:rsidR="002A2300" w:rsidRPr="004B3397">
              <w:t xml:space="preserve"> </w:t>
            </w:r>
            <w:r w:rsidRPr="004B3397">
              <w:t>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C7D28E" w14:textId="77777777" w:rsidR="00606A04" w:rsidRPr="004B3397"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E58461" w14:textId="77777777" w:rsidR="00606A04" w:rsidRPr="004B3397" w:rsidRDefault="00606A04" w:rsidP="0024290A">
            <w:pPr>
              <w:pStyle w:val="TAC"/>
              <w:keepNext w:val="0"/>
              <w:keepLines w:val="0"/>
            </w:pPr>
            <w:r w:rsidRPr="004B3397">
              <w:t>N/A</w:t>
            </w:r>
          </w:p>
        </w:tc>
      </w:tr>
      <w:tr w:rsidR="00606A04" w:rsidRPr="004B3397" w14:paraId="7BCC8FBD" w14:textId="77777777" w:rsidTr="0024290A">
        <w:trPr>
          <w:jc w:val="center"/>
        </w:trPr>
        <w:tc>
          <w:tcPr>
            <w:tcW w:w="1793" w:type="dxa"/>
            <w:vMerge/>
            <w:shd w:val="clear" w:color="auto" w:fill="auto"/>
            <w:vAlign w:val="center"/>
          </w:tcPr>
          <w:p w14:paraId="67301C0B" w14:textId="77777777" w:rsidR="00606A04" w:rsidRPr="004B3397"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shd w:val="clear" w:color="auto" w:fill="auto"/>
            <w:vAlign w:val="center"/>
          </w:tcPr>
          <w:p w14:paraId="3BB0D040" w14:textId="77777777" w:rsidR="00606A04" w:rsidRPr="004B3397"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320391" w14:textId="1877566D" w:rsidR="00606A04" w:rsidRPr="004B3397" w:rsidRDefault="00606A04" w:rsidP="0024290A">
            <w:pPr>
              <w:pStyle w:val="TAL"/>
              <w:keepNext w:val="0"/>
              <w:keepLines w:val="0"/>
            </w:pPr>
            <w:r w:rsidRPr="004B3397">
              <w:t>QCL</w:t>
            </w:r>
            <w:r w:rsidR="002A2300" w:rsidRPr="004B3397">
              <w:t xml:space="preserve"> </w:t>
            </w:r>
            <w:r w:rsidRPr="004B3397">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EBF7CC2" w14:textId="77777777" w:rsidR="00606A04" w:rsidRPr="004B3397"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220952" w14:textId="77777777" w:rsidR="00606A04" w:rsidRPr="004B3397" w:rsidRDefault="00606A04" w:rsidP="0024290A">
            <w:pPr>
              <w:pStyle w:val="TAC"/>
              <w:keepNext w:val="0"/>
              <w:keepLines w:val="0"/>
            </w:pPr>
            <w:r w:rsidRPr="004B3397">
              <w:t>N/A</w:t>
            </w:r>
          </w:p>
        </w:tc>
      </w:tr>
      <w:tr w:rsidR="00606A04" w:rsidRPr="004B3397" w14:paraId="4D86C35F" w14:textId="77777777" w:rsidTr="0024290A">
        <w:trPr>
          <w:jc w:val="center"/>
        </w:trPr>
        <w:tc>
          <w:tcPr>
            <w:tcW w:w="1793" w:type="dxa"/>
            <w:vMerge w:val="restart"/>
            <w:shd w:val="clear" w:color="auto" w:fill="auto"/>
            <w:vAlign w:val="center"/>
          </w:tcPr>
          <w:p w14:paraId="71B336B9" w14:textId="7E1A6394" w:rsidR="00606A04" w:rsidRPr="004B3397" w:rsidRDefault="00606A04" w:rsidP="0024290A">
            <w:pPr>
              <w:pStyle w:val="TAL"/>
              <w:keepNext w:val="0"/>
              <w:keepLines w:val="0"/>
            </w:pPr>
            <w:r w:rsidRPr="004B3397">
              <w:t>TCI</w:t>
            </w:r>
            <w:r w:rsidR="002A2300" w:rsidRPr="004B3397">
              <w:t xml:space="preserve"> </w:t>
            </w:r>
            <w:r w:rsidRPr="004B3397">
              <w:t>state</w:t>
            </w:r>
            <w:r w:rsidR="002A2300" w:rsidRPr="004B3397">
              <w:t xml:space="preserve"> </w:t>
            </w:r>
            <w:r w:rsidRPr="004B3397">
              <w:t>#1</w:t>
            </w:r>
          </w:p>
        </w:tc>
        <w:tc>
          <w:tcPr>
            <w:tcW w:w="1387" w:type="dxa"/>
            <w:vMerge w:val="restart"/>
            <w:tcBorders>
              <w:left w:val="single" w:sz="4" w:space="0" w:color="auto"/>
              <w:right w:val="single" w:sz="4" w:space="0" w:color="auto"/>
            </w:tcBorders>
            <w:shd w:val="clear" w:color="auto" w:fill="auto"/>
            <w:vAlign w:val="center"/>
          </w:tcPr>
          <w:p w14:paraId="03475B29" w14:textId="2994F40D" w:rsidR="00606A04" w:rsidRPr="004B3397" w:rsidRDefault="00606A04" w:rsidP="0024290A">
            <w:pPr>
              <w:pStyle w:val="TAL"/>
              <w:keepNext w:val="0"/>
              <w:keepLines w:val="0"/>
            </w:pPr>
            <w:r w:rsidRPr="004B3397">
              <w:t>Type</w:t>
            </w:r>
            <w:r w:rsidR="002A2300" w:rsidRPr="004B3397">
              <w:t xml:space="preserve"> </w:t>
            </w:r>
            <w:r w:rsidRPr="004B3397">
              <w:t>1</w:t>
            </w:r>
            <w:r w:rsidR="002A2300" w:rsidRPr="004B3397">
              <w:t xml:space="preserve"> </w:t>
            </w:r>
            <w:r w:rsidRPr="004B3397">
              <w:t>QCL</w:t>
            </w:r>
            <w:r w:rsidR="002A2300" w:rsidRPr="004B3397">
              <w:t xml:space="preserve"> </w:t>
            </w:r>
            <w:r w:rsidRPr="004B3397">
              <w:t>information</w:t>
            </w:r>
            <w:r w:rsidR="002A2300" w:rsidRPr="004B3397">
              <w:t xml:space="preserve">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80E26C" w14:textId="4B217EA6" w:rsidR="00606A04" w:rsidRPr="004B3397" w:rsidRDefault="00606A04" w:rsidP="0024290A">
            <w:pPr>
              <w:pStyle w:val="TAL"/>
              <w:keepNext w:val="0"/>
              <w:keepLines w:val="0"/>
            </w:pPr>
            <w:r w:rsidRPr="004B3397">
              <w:t>CSI-RS</w:t>
            </w:r>
            <w:r w:rsidR="002A2300" w:rsidRPr="004B3397">
              <w:t xml:space="preserve"> </w:t>
            </w:r>
            <w:r w:rsidRPr="004B3397">
              <w:t>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B41B8" w14:textId="77777777" w:rsidR="00606A04" w:rsidRPr="004B3397"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9523AF" w14:textId="5B66B093" w:rsidR="00606A04" w:rsidRPr="004B3397" w:rsidRDefault="00606A04" w:rsidP="0024290A">
            <w:pPr>
              <w:pStyle w:val="TAC"/>
              <w:keepNext w:val="0"/>
              <w:keepLines w:val="0"/>
            </w:pPr>
            <w:r w:rsidRPr="004B3397">
              <w:t>CSI-RS</w:t>
            </w:r>
            <w:r w:rsidR="002A2300" w:rsidRPr="004B3397">
              <w:t xml:space="preserve"> </w:t>
            </w:r>
            <w:r w:rsidRPr="004B3397">
              <w:t>resource</w:t>
            </w:r>
            <w:r w:rsidR="002A2300" w:rsidRPr="004B3397">
              <w:t xml:space="preserve"> </w:t>
            </w:r>
            <w:r w:rsidRPr="004B3397">
              <w:t>1</w:t>
            </w:r>
            <w:r w:rsidR="002A2300" w:rsidRPr="004B3397">
              <w:t xml:space="preserve"> </w:t>
            </w:r>
            <w:r w:rsidRPr="004B3397">
              <w:t>from</w:t>
            </w:r>
            <w:r w:rsidR="002A2300" w:rsidRPr="004B3397">
              <w:t xml:space="preserve"> </w:t>
            </w:r>
            <w:r w:rsidR="00A11C0E" w:rsidRPr="004B3397">
              <w:t>'</w:t>
            </w:r>
            <w:r w:rsidRPr="004B3397">
              <w:t>CSI-RS</w:t>
            </w:r>
            <w:r w:rsidR="002A2300" w:rsidRPr="004B3397">
              <w:t xml:space="preserve"> </w:t>
            </w:r>
            <w:r w:rsidRPr="004B3397">
              <w:t>for</w:t>
            </w:r>
            <w:r w:rsidR="002A2300" w:rsidRPr="004B3397">
              <w:t xml:space="preserve"> </w:t>
            </w:r>
            <w:r w:rsidRPr="004B3397">
              <w:t>tracking</w:t>
            </w:r>
            <w:r w:rsidR="002A2300" w:rsidRPr="004B3397">
              <w:t xml:space="preserve">' </w:t>
            </w:r>
            <w:r w:rsidRPr="004B3397">
              <w:t>configuration</w:t>
            </w:r>
          </w:p>
        </w:tc>
      </w:tr>
      <w:tr w:rsidR="00606A04" w:rsidRPr="004B3397" w14:paraId="31E65E14" w14:textId="77777777" w:rsidTr="0024290A">
        <w:trPr>
          <w:jc w:val="center"/>
        </w:trPr>
        <w:tc>
          <w:tcPr>
            <w:tcW w:w="1793" w:type="dxa"/>
            <w:vMerge/>
            <w:shd w:val="clear" w:color="auto" w:fill="auto"/>
            <w:vAlign w:val="center"/>
          </w:tcPr>
          <w:p w14:paraId="4601E256" w14:textId="77777777" w:rsidR="00606A04" w:rsidRPr="004B3397"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shd w:val="clear" w:color="auto" w:fill="auto"/>
            <w:vAlign w:val="center"/>
          </w:tcPr>
          <w:p w14:paraId="5154DA61" w14:textId="77777777" w:rsidR="00606A04" w:rsidRPr="004B3397"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F4A8C9C" w14:textId="43B6EE5C" w:rsidR="00606A04" w:rsidRPr="004B3397" w:rsidRDefault="00606A04" w:rsidP="0024290A">
            <w:pPr>
              <w:pStyle w:val="TAL"/>
              <w:keepNext w:val="0"/>
              <w:keepLines w:val="0"/>
            </w:pPr>
            <w:r w:rsidRPr="004B3397">
              <w:t>QCL</w:t>
            </w:r>
            <w:r w:rsidR="002A2300" w:rsidRPr="004B3397">
              <w:t xml:space="preserve"> </w:t>
            </w:r>
            <w:r w:rsidRPr="004B3397">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01208E" w14:textId="77777777" w:rsidR="00606A04" w:rsidRPr="004B3397"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A9FF0" w14:textId="31641B7D" w:rsidR="00606A04" w:rsidRPr="004B3397" w:rsidRDefault="00606A04" w:rsidP="0024290A">
            <w:pPr>
              <w:pStyle w:val="TAC"/>
              <w:keepNext w:val="0"/>
              <w:keepLines w:val="0"/>
            </w:pPr>
            <w:r w:rsidRPr="004B3397">
              <w:t>Type</w:t>
            </w:r>
            <w:r w:rsidR="002A2300" w:rsidRPr="004B3397">
              <w:t xml:space="preserve"> </w:t>
            </w:r>
            <w:r w:rsidRPr="004B3397">
              <w:t>A</w:t>
            </w:r>
          </w:p>
        </w:tc>
      </w:tr>
      <w:tr w:rsidR="00606A04" w:rsidRPr="004B3397" w14:paraId="383024ED" w14:textId="77777777" w:rsidTr="0024290A">
        <w:trPr>
          <w:jc w:val="center"/>
        </w:trPr>
        <w:tc>
          <w:tcPr>
            <w:tcW w:w="1793" w:type="dxa"/>
            <w:vMerge/>
            <w:shd w:val="clear" w:color="auto" w:fill="auto"/>
            <w:vAlign w:val="center"/>
          </w:tcPr>
          <w:p w14:paraId="6DB3FF54" w14:textId="77777777" w:rsidR="00606A04" w:rsidRPr="004B3397" w:rsidRDefault="00606A04" w:rsidP="0024290A">
            <w:pPr>
              <w:pStyle w:val="TAL"/>
              <w:keepNext w:val="0"/>
              <w:keepLines w:val="0"/>
            </w:pPr>
          </w:p>
        </w:tc>
        <w:tc>
          <w:tcPr>
            <w:tcW w:w="1387" w:type="dxa"/>
            <w:vMerge w:val="restart"/>
            <w:tcBorders>
              <w:left w:val="single" w:sz="4" w:space="0" w:color="auto"/>
              <w:right w:val="single" w:sz="4" w:space="0" w:color="auto"/>
            </w:tcBorders>
            <w:shd w:val="clear" w:color="auto" w:fill="auto"/>
            <w:vAlign w:val="center"/>
          </w:tcPr>
          <w:p w14:paraId="2D572018" w14:textId="7176E9DB" w:rsidR="00606A04" w:rsidRPr="004B3397" w:rsidRDefault="00606A04" w:rsidP="0024290A">
            <w:pPr>
              <w:pStyle w:val="TAL"/>
              <w:keepNext w:val="0"/>
              <w:keepLines w:val="0"/>
            </w:pPr>
            <w:r w:rsidRPr="004B3397">
              <w:t>Type</w:t>
            </w:r>
            <w:r w:rsidR="002A2300" w:rsidRPr="004B3397">
              <w:t xml:space="preserve"> </w:t>
            </w:r>
            <w:r w:rsidRPr="004B3397">
              <w:t>2</w:t>
            </w:r>
            <w:r w:rsidR="002A2300" w:rsidRPr="004B3397">
              <w:t xml:space="preserve"> </w:t>
            </w:r>
            <w:r w:rsidRPr="004B3397">
              <w:t>QCL</w:t>
            </w:r>
            <w:r w:rsidR="002A2300" w:rsidRPr="004B3397">
              <w:t xml:space="preserve"> </w:t>
            </w:r>
            <w:r w:rsidRPr="004B3397">
              <w:t>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7705D3" w14:textId="7C6B28DC" w:rsidR="00606A04" w:rsidRPr="004B3397" w:rsidRDefault="00606A04" w:rsidP="0024290A">
            <w:pPr>
              <w:pStyle w:val="TAL"/>
              <w:keepNext w:val="0"/>
              <w:keepLines w:val="0"/>
            </w:pPr>
            <w:r w:rsidRPr="004B3397">
              <w:t>CSI-RS</w:t>
            </w:r>
            <w:r w:rsidR="002A2300" w:rsidRPr="004B3397">
              <w:t xml:space="preserve"> </w:t>
            </w:r>
            <w:r w:rsidRPr="004B3397">
              <w:t>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271F9C" w14:textId="77777777" w:rsidR="00606A04" w:rsidRPr="004B3397"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F460BE" w14:textId="77777777" w:rsidR="00606A04" w:rsidRPr="004B3397" w:rsidRDefault="00606A04" w:rsidP="0024290A">
            <w:pPr>
              <w:pStyle w:val="TAC"/>
              <w:keepNext w:val="0"/>
              <w:keepLines w:val="0"/>
            </w:pPr>
            <w:r w:rsidRPr="004B3397">
              <w:t>N/A</w:t>
            </w:r>
          </w:p>
        </w:tc>
      </w:tr>
      <w:tr w:rsidR="00606A04" w:rsidRPr="004B3397" w14:paraId="6D9BD2F7" w14:textId="77777777" w:rsidTr="0024290A">
        <w:trPr>
          <w:jc w:val="center"/>
        </w:trPr>
        <w:tc>
          <w:tcPr>
            <w:tcW w:w="1793" w:type="dxa"/>
            <w:vMerge/>
            <w:shd w:val="clear" w:color="auto" w:fill="auto"/>
            <w:vAlign w:val="center"/>
          </w:tcPr>
          <w:p w14:paraId="2A057203" w14:textId="77777777" w:rsidR="00606A04" w:rsidRPr="004B3397"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shd w:val="clear" w:color="auto" w:fill="auto"/>
            <w:vAlign w:val="center"/>
          </w:tcPr>
          <w:p w14:paraId="2DF3B5BB" w14:textId="77777777" w:rsidR="00606A04" w:rsidRPr="004B3397"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98F9C33" w14:textId="72D496A5" w:rsidR="00606A04" w:rsidRPr="004B3397" w:rsidRDefault="00606A04" w:rsidP="0024290A">
            <w:pPr>
              <w:pStyle w:val="TAL"/>
              <w:keepNext w:val="0"/>
              <w:keepLines w:val="0"/>
            </w:pPr>
            <w:r w:rsidRPr="004B3397">
              <w:t>QCL</w:t>
            </w:r>
            <w:r w:rsidR="002A2300" w:rsidRPr="004B3397">
              <w:t xml:space="preserve"> </w:t>
            </w:r>
            <w:r w:rsidRPr="004B3397">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68457E" w14:textId="77777777" w:rsidR="00606A04" w:rsidRPr="004B3397"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EBB14" w14:textId="77777777" w:rsidR="00606A04" w:rsidRPr="004B3397" w:rsidRDefault="00606A04" w:rsidP="0024290A">
            <w:pPr>
              <w:pStyle w:val="TAC"/>
              <w:keepNext w:val="0"/>
              <w:keepLines w:val="0"/>
            </w:pPr>
            <w:r w:rsidRPr="004B3397">
              <w:t>N/A</w:t>
            </w:r>
          </w:p>
        </w:tc>
      </w:tr>
      <w:tr w:rsidR="00606A04" w:rsidRPr="004B3397" w14:paraId="1245F024" w14:textId="77777777" w:rsidTr="0024290A">
        <w:trPr>
          <w:jc w:val="center"/>
        </w:trPr>
        <w:tc>
          <w:tcPr>
            <w:tcW w:w="5418" w:type="dxa"/>
            <w:gridSpan w:val="3"/>
            <w:tcBorders>
              <w:right w:val="single" w:sz="4" w:space="0" w:color="auto"/>
            </w:tcBorders>
            <w:shd w:val="clear" w:color="auto" w:fill="auto"/>
            <w:vAlign w:val="center"/>
          </w:tcPr>
          <w:p w14:paraId="0DF952BB" w14:textId="14A670D0" w:rsidR="00606A04" w:rsidRPr="004B3397" w:rsidRDefault="00606A04" w:rsidP="0024290A">
            <w:pPr>
              <w:pStyle w:val="TAL"/>
              <w:keepNext w:val="0"/>
              <w:keepLines w:val="0"/>
            </w:pPr>
            <w:r w:rsidRPr="004B3397">
              <w:t>PT</w:t>
            </w:r>
            <w:r w:rsidRPr="004B3397">
              <w:rPr>
                <w:lang w:eastAsia="zh-CN"/>
              </w:rPr>
              <w:t>-</w:t>
            </w:r>
            <w:r w:rsidRPr="004B3397">
              <w:t>RS</w:t>
            </w:r>
            <w:r w:rsidR="002A2300" w:rsidRPr="004B3397">
              <w:t xml:space="preserve"> </w:t>
            </w:r>
            <w:r w:rsidRPr="004B3397">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E7934C" w14:textId="77777777" w:rsidR="00606A04" w:rsidRPr="004B3397"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0A8966" w14:textId="765AD320" w:rsidR="00606A04" w:rsidRPr="004B3397" w:rsidRDefault="00606A04" w:rsidP="0024290A">
            <w:pPr>
              <w:pStyle w:val="TAC"/>
              <w:keepNext w:val="0"/>
              <w:keepLines w:val="0"/>
            </w:pPr>
            <w:r w:rsidRPr="004B3397">
              <w:t>PT</w:t>
            </w:r>
            <w:r w:rsidRPr="004B3397">
              <w:rPr>
                <w:lang w:eastAsia="zh-CN"/>
              </w:rPr>
              <w:t>-</w:t>
            </w:r>
            <w:r w:rsidRPr="004B3397">
              <w:t>RS</w:t>
            </w:r>
            <w:r w:rsidR="002A2300" w:rsidRPr="004B3397">
              <w:t xml:space="preserve"> </w:t>
            </w:r>
            <w:r w:rsidRPr="004B3397">
              <w:t>is</w:t>
            </w:r>
            <w:r w:rsidR="002A2300" w:rsidRPr="004B3397">
              <w:t xml:space="preserve"> </w:t>
            </w:r>
            <w:r w:rsidRPr="004B3397">
              <w:t>not</w:t>
            </w:r>
            <w:r w:rsidR="002A2300" w:rsidRPr="004B3397">
              <w:t xml:space="preserve"> </w:t>
            </w:r>
            <w:r w:rsidRPr="004B3397">
              <w:t>configured</w:t>
            </w:r>
          </w:p>
        </w:tc>
      </w:tr>
      <w:tr w:rsidR="00606A04" w:rsidRPr="004B3397" w14:paraId="6BF04E3E" w14:textId="77777777" w:rsidTr="0024290A">
        <w:trPr>
          <w:jc w:val="center"/>
        </w:trPr>
        <w:tc>
          <w:tcPr>
            <w:tcW w:w="5418" w:type="dxa"/>
            <w:gridSpan w:val="3"/>
            <w:tcBorders>
              <w:right w:val="single" w:sz="4" w:space="0" w:color="auto"/>
            </w:tcBorders>
            <w:shd w:val="clear" w:color="auto" w:fill="auto"/>
            <w:vAlign w:val="center"/>
          </w:tcPr>
          <w:p w14:paraId="201A3FA4" w14:textId="4FCCF0F8" w:rsidR="00606A04" w:rsidRPr="004B3397" w:rsidRDefault="00606A04" w:rsidP="0024290A">
            <w:pPr>
              <w:pStyle w:val="TAL"/>
              <w:keepNext w:val="0"/>
              <w:keepLines w:val="0"/>
              <w:rPr>
                <w:rFonts w:cs="Arial"/>
              </w:rPr>
            </w:pPr>
            <w:r w:rsidRPr="004B3397">
              <w:t>Maximum</w:t>
            </w:r>
            <w:r w:rsidR="002A2300" w:rsidRPr="004B3397">
              <w:t xml:space="preserve"> </w:t>
            </w:r>
            <w:r w:rsidRPr="004B3397">
              <w:t>number</w:t>
            </w:r>
            <w:r w:rsidR="002A2300" w:rsidRPr="004B3397">
              <w:t xml:space="preserve"> </w:t>
            </w:r>
            <w:r w:rsidRPr="004B3397">
              <w:t>of</w:t>
            </w:r>
            <w:r w:rsidR="002A2300" w:rsidRPr="004B3397">
              <w:t xml:space="preserve"> </w:t>
            </w:r>
            <w:r w:rsidRPr="004B3397">
              <w:t>code</w:t>
            </w:r>
            <w:r w:rsidR="002A2300" w:rsidRPr="004B3397">
              <w:t xml:space="preserve"> </w:t>
            </w:r>
            <w:r w:rsidRPr="004B3397">
              <w:t>block</w:t>
            </w:r>
            <w:r w:rsidR="002A2300" w:rsidRPr="004B3397">
              <w:t xml:space="preserve"> </w:t>
            </w:r>
            <w:r w:rsidRPr="004B3397">
              <w:t>groups</w:t>
            </w:r>
            <w:r w:rsidR="002A2300" w:rsidRPr="004B3397">
              <w:t xml:space="preserve"> </w:t>
            </w:r>
            <w:r w:rsidRPr="004B3397">
              <w:t>for</w:t>
            </w:r>
            <w:r w:rsidR="002A2300" w:rsidRPr="004B3397">
              <w:t xml:space="preserve"> </w:t>
            </w:r>
            <w:r w:rsidRPr="004B3397">
              <w:t>ACK/NACK</w:t>
            </w:r>
            <w:r w:rsidR="002A2300" w:rsidRPr="004B3397">
              <w:t xml:space="preserve"> </w:t>
            </w:r>
            <w:r w:rsidRPr="004B3397">
              <w:t>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0830A6" w14:textId="77777777" w:rsidR="00606A04" w:rsidRPr="004B3397"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F2161" w14:textId="77777777" w:rsidR="00606A04" w:rsidRPr="004B3397" w:rsidRDefault="00606A04" w:rsidP="0024290A">
            <w:pPr>
              <w:pStyle w:val="TAC"/>
              <w:keepNext w:val="0"/>
              <w:keepLines w:val="0"/>
            </w:pPr>
            <w:r w:rsidRPr="004B3397">
              <w:t>1</w:t>
            </w:r>
          </w:p>
        </w:tc>
      </w:tr>
      <w:tr w:rsidR="00606A04" w:rsidRPr="004B3397" w14:paraId="39357114" w14:textId="77777777" w:rsidTr="0024290A">
        <w:trPr>
          <w:jc w:val="center"/>
        </w:trPr>
        <w:tc>
          <w:tcPr>
            <w:tcW w:w="5418" w:type="dxa"/>
            <w:gridSpan w:val="3"/>
            <w:tcBorders>
              <w:right w:val="single" w:sz="4" w:space="0" w:color="auto"/>
            </w:tcBorders>
            <w:shd w:val="clear" w:color="auto" w:fill="auto"/>
            <w:vAlign w:val="center"/>
          </w:tcPr>
          <w:p w14:paraId="7CF68FB7" w14:textId="030984B3" w:rsidR="00606A04" w:rsidRPr="004B3397" w:rsidRDefault="00606A04" w:rsidP="0024290A">
            <w:pPr>
              <w:pStyle w:val="TAL"/>
              <w:keepNext w:val="0"/>
              <w:keepLines w:val="0"/>
              <w:rPr>
                <w:rFonts w:cs="Arial"/>
              </w:rPr>
            </w:pPr>
            <w:r w:rsidRPr="004B3397">
              <w:t>Maximum</w:t>
            </w:r>
            <w:r w:rsidR="002A2300" w:rsidRPr="004B3397">
              <w:t xml:space="preserve"> </w:t>
            </w:r>
            <w:r w:rsidRPr="004B3397">
              <w:t>number</w:t>
            </w:r>
            <w:r w:rsidR="002A2300" w:rsidRPr="004B3397">
              <w:t xml:space="preserve"> </w:t>
            </w:r>
            <w:r w:rsidRPr="004B3397">
              <w:t>of</w:t>
            </w:r>
            <w:r w:rsidR="002A2300" w:rsidRPr="004B3397">
              <w:t xml:space="preserve"> </w:t>
            </w:r>
            <w:r w:rsidRPr="004B3397">
              <w:t>HARQ</w:t>
            </w:r>
            <w:r w:rsidR="002A2300" w:rsidRPr="004B3397">
              <w:t xml:space="preserve"> </w:t>
            </w:r>
            <w:r w:rsidRPr="004B3397">
              <w:t>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9F44E9A" w14:textId="77777777" w:rsidR="00606A04" w:rsidRPr="004B3397"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782BCF" w14:textId="77777777" w:rsidR="00606A04" w:rsidRPr="004B3397" w:rsidRDefault="00606A04" w:rsidP="0024290A">
            <w:pPr>
              <w:pStyle w:val="TAC"/>
              <w:keepNext w:val="0"/>
              <w:keepLines w:val="0"/>
            </w:pPr>
            <w:r w:rsidRPr="004B3397">
              <w:t>1</w:t>
            </w:r>
          </w:p>
        </w:tc>
      </w:tr>
      <w:tr w:rsidR="00606A04" w:rsidRPr="004B3397" w14:paraId="1644B01A" w14:textId="77777777" w:rsidTr="0024290A">
        <w:trPr>
          <w:jc w:val="center"/>
        </w:trPr>
        <w:tc>
          <w:tcPr>
            <w:tcW w:w="5418" w:type="dxa"/>
            <w:gridSpan w:val="3"/>
            <w:tcBorders>
              <w:right w:val="single" w:sz="4" w:space="0" w:color="auto"/>
            </w:tcBorders>
            <w:shd w:val="clear" w:color="auto" w:fill="auto"/>
            <w:vAlign w:val="center"/>
          </w:tcPr>
          <w:p w14:paraId="523FCDAD" w14:textId="2B269376" w:rsidR="00606A04" w:rsidRPr="004B3397" w:rsidRDefault="00606A04" w:rsidP="0024290A">
            <w:pPr>
              <w:pStyle w:val="TAL"/>
              <w:keepNext w:val="0"/>
              <w:keepLines w:val="0"/>
            </w:pPr>
            <w:r w:rsidRPr="004B3397">
              <w:t>HARQ</w:t>
            </w:r>
            <w:r w:rsidR="002A2300" w:rsidRPr="004B3397">
              <w:t xml:space="preserve"> </w:t>
            </w:r>
            <w:r w:rsidRPr="004B3397">
              <w:t>ACK/NACK</w:t>
            </w:r>
            <w:r w:rsidR="002A2300" w:rsidRPr="004B3397">
              <w:t xml:space="preserve"> </w:t>
            </w:r>
            <w:r w:rsidRPr="004B3397">
              <w:t>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C255A3" w14:textId="77777777" w:rsidR="00606A04" w:rsidRPr="004B3397"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5C4EB7" w14:textId="77777777" w:rsidR="00606A04" w:rsidRPr="004B3397" w:rsidRDefault="00606A04" w:rsidP="0024290A">
            <w:pPr>
              <w:pStyle w:val="TAC"/>
              <w:keepNext w:val="0"/>
              <w:keepLines w:val="0"/>
            </w:pPr>
            <w:r w:rsidRPr="004B3397">
              <w:t>Multiplexed</w:t>
            </w:r>
          </w:p>
        </w:tc>
      </w:tr>
      <w:tr w:rsidR="00606A04" w:rsidRPr="004B3397" w14:paraId="225B050F" w14:textId="77777777" w:rsidTr="0024290A">
        <w:trPr>
          <w:jc w:val="center"/>
        </w:trPr>
        <w:tc>
          <w:tcPr>
            <w:tcW w:w="5418" w:type="dxa"/>
            <w:gridSpan w:val="3"/>
            <w:tcBorders>
              <w:right w:val="single" w:sz="4" w:space="0" w:color="auto"/>
            </w:tcBorders>
            <w:shd w:val="clear" w:color="auto" w:fill="auto"/>
            <w:vAlign w:val="center"/>
          </w:tcPr>
          <w:p w14:paraId="6424A551" w14:textId="56CBA9D7" w:rsidR="00606A04" w:rsidRPr="004B3397" w:rsidRDefault="00606A04" w:rsidP="0024290A">
            <w:pPr>
              <w:pStyle w:val="TAL"/>
              <w:keepNext w:val="0"/>
              <w:keepLines w:val="0"/>
              <w:rPr>
                <w:rFonts w:cs="Arial"/>
              </w:rPr>
            </w:pPr>
            <w:r w:rsidRPr="004B3397">
              <w:t>Redundancy</w:t>
            </w:r>
            <w:r w:rsidR="002A2300" w:rsidRPr="004B3397">
              <w:t xml:space="preserve"> </w:t>
            </w:r>
            <w:r w:rsidRPr="004B3397">
              <w:t>version</w:t>
            </w:r>
            <w:r w:rsidR="002A2300" w:rsidRPr="004B3397">
              <w:t xml:space="preserve"> </w:t>
            </w:r>
            <w:r w:rsidRPr="004B3397">
              <w:t>coding</w:t>
            </w:r>
            <w:r w:rsidR="002A2300" w:rsidRPr="004B3397">
              <w:t xml:space="preserve"> </w:t>
            </w:r>
            <w:r w:rsidRPr="004B3397">
              <w:t>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70664" w14:textId="77777777" w:rsidR="00606A04" w:rsidRPr="004B3397"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D0EBB" w14:textId="77777777" w:rsidR="00606A04" w:rsidRPr="004B3397" w:rsidRDefault="00606A04" w:rsidP="0024290A">
            <w:pPr>
              <w:pStyle w:val="TAC"/>
              <w:keepNext w:val="0"/>
              <w:keepLines w:val="0"/>
            </w:pPr>
            <w:r w:rsidRPr="004B3397">
              <w:t>N.A</w:t>
            </w:r>
          </w:p>
        </w:tc>
      </w:tr>
      <w:tr w:rsidR="00606A04" w:rsidRPr="004B3397" w14:paraId="3CB18ED3" w14:textId="77777777" w:rsidTr="0024290A">
        <w:trPr>
          <w:jc w:val="center"/>
        </w:trPr>
        <w:tc>
          <w:tcPr>
            <w:tcW w:w="5418" w:type="dxa"/>
            <w:gridSpan w:val="3"/>
            <w:tcBorders>
              <w:right w:val="single" w:sz="4" w:space="0" w:color="auto"/>
            </w:tcBorders>
            <w:shd w:val="clear" w:color="auto" w:fill="auto"/>
            <w:vAlign w:val="center"/>
          </w:tcPr>
          <w:p w14:paraId="18DDE44C" w14:textId="44BD0856" w:rsidR="00606A04" w:rsidRPr="004B3397" w:rsidRDefault="00606A04" w:rsidP="0024290A">
            <w:pPr>
              <w:pStyle w:val="TAL"/>
              <w:keepNext w:val="0"/>
              <w:keepLines w:val="0"/>
              <w:rPr>
                <w:rFonts w:cs="Arial"/>
              </w:rPr>
            </w:pPr>
            <w:r w:rsidRPr="004B3397">
              <w:t>Precoding</w:t>
            </w:r>
            <w:r w:rsidR="002A2300" w:rsidRPr="004B3397">
              <w:t xml:space="preserve"> </w:t>
            </w:r>
            <w:r w:rsidRPr="004B3397">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8BF4E7" w14:textId="77777777" w:rsidR="00606A04" w:rsidRPr="004B3397"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3F0BB8" w14:textId="5654BEB9" w:rsidR="00606A04" w:rsidRPr="004B3397" w:rsidRDefault="00606A04" w:rsidP="0024290A">
            <w:pPr>
              <w:pStyle w:val="TAC"/>
              <w:keepNext w:val="0"/>
              <w:keepLines w:val="0"/>
            </w:pPr>
            <w:r w:rsidRPr="004B3397">
              <w:t>SP</w:t>
            </w:r>
            <w:r w:rsidR="002A2300" w:rsidRPr="004B3397">
              <w:t xml:space="preserve"> </w:t>
            </w:r>
            <w:r w:rsidRPr="004B3397">
              <w:t>Type</w:t>
            </w:r>
            <w:r w:rsidR="002A2300" w:rsidRPr="004B3397">
              <w:t xml:space="preserve"> </w:t>
            </w:r>
            <w:r w:rsidRPr="004B3397">
              <w:t>I,</w:t>
            </w:r>
            <w:r w:rsidR="002A2300" w:rsidRPr="004B3397">
              <w:t xml:space="preserve"> </w:t>
            </w:r>
            <w:r w:rsidRPr="004B3397">
              <w:t>Random</w:t>
            </w:r>
            <w:r w:rsidR="002A2300" w:rsidRPr="004B3397">
              <w:t xml:space="preserve"> </w:t>
            </w:r>
            <w:r w:rsidRPr="004B3397">
              <w:t>per</w:t>
            </w:r>
            <w:r w:rsidR="002A2300" w:rsidRPr="004B3397">
              <w:t xml:space="preserve"> </w:t>
            </w:r>
            <w:r w:rsidRPr="004B3397">
              <w:t>slot</w:t>
            </w:r>
            <w:r w:rsidR="002A2300" w:rsidRPr="004B3397">
              <w:t xml:space="preserve"> </w:t>
            </w:r>
            <w:r w:rsidRPr="004B3397">
              <w:t>with</w:t>
            </w:r>
            <w:r w:rsidR="002A2300" w:rsidRPr="004B3397">
              <w:t xml:space="preserve"> </w:t>
            </w:r>
            <w:r w:rsidRPr="004B3397">
              <w:t>PRB</w:t>
            </w:r>
            <w:r w:rsidR="002A2300" w:rsidRPr="004B3397">
              <w:t xml:space="preserve"> </w:t>
            </w:r>
            <w:r w:rsidRPr="004B3397">
              <w:t>bundling</w:t>
            </w:r>
            <w:r w:rsidR="002A2300" w:rsidRPr="004B3397">
              <w:t xml:space="preserve"> </w:t>
            </w:r>
            <w:r w:rsidRPr="004B3397">
              <w:t>granularity</w:t>
            </w:r>
          </w:p>
        </w:tc>
      </w:tr>
      <w:tr w:rsidR="00606A04" w:rsidRPr="004B3397" w14:paraId="698B48A1" w14:textId="77777777" w:rsidTr="0024290A">
        <w:trPr>
          <w:jc w:val="center"/>
        </w:trPr>
        <w:tc>
          <w:tcPr>
            <w:tcW w:w="5418" w:type="dxa"/>
            <w:gridSpan w:val="3"/>
            <w:tcBorders>
              <w:right w:val="single" w:sz="4" w:space="0" w:color="auto"/>
            </w:tcBorders>
            <w:shd w:val="clear" w:color="auto" w:fill="auto"/>
            <w:vAlign w:val="center"/>
          </w:tcPr>
          <w:p w14:paraId="02C10D99" w14:textId="48113628" w:rsidR="00606A04" w:rsidRPr="004B3397" w:rsidRDefault="00606A04" w:rsidP="0024290A">
            <w:pPr>
              <w:pStyle w:val="TAL"/>
              <w:keepNext w:val="0"/>
              <w:keepLines w:val="0"/>
            </w:pPr>
            <w:r w:rsidRPr="004B3397">
              <w:rPr>
                <w:rFonts w:cs="Arial"/>
              </w:rPr>
              <w:t>Symbols</w:t>
            </w:r>
            <w:r w:rsidR="002A2300" w:rsidRPr="004B3397">
              <w:rPr>
                <w:rFonts w:cs="Arial"/>
              </w:rPr>
              <w:t xml:space="preserve"> </w:t>
            </w:r>
            <w:r w:rsidRPr="004B3397">
              <w:rPr>
                <w:rFonts w:cs="Arial"/>
              </w:rPr>
              <w:t>for</w:t>
            </w:r>
            <w:r w:rsidR="002A2300" w:rsidRPr="004B3397">
              <w:rPr>
                <w:rFonts w:cs="Arial"/>
              </w:rPr>
              <w:t xml:space="preserve"> </w:t>
            </w:r>
            <w:r w:rsidRPr="004B3397">
              <w:rPr>
                <w:snapToGrid w:val="0"/>
              </w:rPr>
              <w:t>all</w:t>
            </w:r>
            <w:r w:rsidR="002A2300" w:rsidRPr="004B3397">
              <w:rPr>
                <w:snapToGrid w:val="0"/>
              </w:rPr>
              <w:t xml:space="preserve"> </w:t>
            </w:r>
            <w:r w:rsidRPr="004B3397">
              <w:rPr>
                <w:snapToGrid w:val="0"/>
              </w:rPr>
              <w:t>unused</w:t>
            </w:r>
            <w:r w:rsidR="002A2300" w:rsidRPr="004B3397">
              <w:rPr>
                <w:snapToGrid w:val="0"/>
              </w:rPr>
              <w:t xml:space="preserve"> </w:t>
            </w:r>
            <w:r w:rsidRPr="004B3397">
              <w:rPr>
                <w:snapToGrid w:val="0"/>
              </w:rPr>
              <w:t>R</w:t>
            </w:r>
            <w:r w:rsidRPr="004B3397">
              <w:rPr>
                <w:snapToGrid w:val="0"/>
                <w:lang w:eastAsia="zh-CN"/>
              </w:rPr>
              <w:t>E</w:t>
            </w:r>
            <w:r w:rsidRPr="004B3397">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334AFF" w14:textId="77777777" w:rsidR="00606A04" w:rsidRPr="004B3397"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0FD1F" w14:textId="717425E1" w:rsidR="00606A04" w:rsidRPr="004B3397" w:rsidRDefault="00606A04" w:rsidP="0024290A">
            <w:pPr>
              <w:pStyle w:val="TAC"/>
              <w:keepNext w:val="0"/>
              <w:keepLines w:val="0"/>
            </w:pPr>
            <w:r w:rsidRPr="004B3397">
              <w:t>OCNG</w:t>
            </w:r>
            <w:r w:rsidR="002A2300" w:rsidRPr="004B3397">
              <w:t xml:space="preserve"> </w:t>
            </w:r>
            <w:r w:rsidR="00A11C0E" w:rsidRPr="004B3397">
              <w:t>clause</w:t>
            </w:r>
            <w:r w:rsidR="002A2300" w:rsidRPr="004B3397">
              <w:t xml:space="preserve"> </w:t>
            </w:r>
            <w:r w:rsidRPr="004B3397">
              <w:t>A.5</w:t>
            </w:r>
            <w:r w:rsidR="002A2300" w:rsidRPr="004B3397">
              <w:t xml:space="preserve"> </w:t>
            </w:r>
            <w:r w:rsidRPr="004B3397">
              <w:t>of</w:t>
            </w:r>
            <w:r w:rsidR="002A2300" w:rsidRPr="004B3397">
              <w:t xml:space="preserve"> </w:t>
            </w:r>
            <w:r w:rsidR="005D1F6A" w:rsidRPr="004B3397">
              <w:t>3GPP</w:t>
            </w:r>
            <w:r w:rsidR="002A2300" w:rsidRPr="004B3397">
              <w:t xml:space="preserve"> </w:t>
            </w:r>
            <w:r w:rsidR="005D1F6A" w:rsidRPr="004B3397">
              <w:t>TS</w:t>
            </w:r>
            <w:r w:rsidR="00A11C0E" w:rsidRPr="004B3397">
              <w:t> </w:t>
            </w:r>
            <w:r w:rsidR="005D1F6A" w:rsidRPr="004B3397">
              <w:t>38.101</w:t>
            </w:r>
            <w:r w:rsidR="00A11C0E" w:rsidRPr="004B3397">
              <w:noBreakHyphen/>
            </w:r>
            <w:r w:rsidR="005D1F6A" w:rsidRPr="004B3397">
              <w:t>4</w:t>
            </w:r>
            <w:r w:rsidR="002A2300" w:rsidRPr="004B3397">
              <w:t xml:space="preserve"> </w:t>
            </w:r>
            <w:r w:rsidR="005D1F6A" w:rsidRPr="004B3397">
              <w:t>[9]</w:t>
            </w:r>
          </w:p>
        </w:tc>
      </w:tr>
      <w:tr w:rsidR="00606A04" w:rsidRPr="004B3397" w14:paraId="1E7EF1CA"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1F6E3570" w14:textId="4396D4A6" w:rsidR="00606A04" w:rsidRPr="004B3397" w:rsidRDefault="00606A04" w:rsidP="0024290A">
            <w:pPr>
              <w:pStyle w:val="TAL"/>
              <w:keepNext w:val="0"/>
              <w:keepLines w:val="0"/>
              <w:rPr>
                <w:rFonts w:cs="Arial"/>
              </w:rPr>
            </w:pPr>
            <w:r w:rsidRPr="004B3397">
              <w:rPr>
                <w:rFonts w:cs="Arial"/>
              </w:rPr>
              <w:t>Minimum</w:t>
            </w:r>
            <w:r w:rsidR="002A2300" w:rsidRPr="004B3397">
              <w:rPr>
                <w:rFonts w:cs="Arial"/>
              </w:rPr>
              <w:t xml:space="preserve"> </w:t>
            </w:r>
            <w:r w:rsidRPr="004B3397">
              <w:rPr>
                <w:rFonts w:cs="Arial"/>
              </w:rPr>
              <w:t>Number</w:t>
            </w:r>
            <w:r w:rsidR="002A2300" w:rsidRPr="004B3397">
              <w:rPr>
                <w:rFonts w:cs="Arial"/>
              </w:rPr>
              <w:t xml:space="preserve"> </w:t>
            </w:r>
            <w:r w:rsidRPr="004B3397">
              <w:rPr>
                <w:rFonts w:cs="Arial"/>
              </w:rPr>
              <w:t>of</w:t>
            </w:r>
            <w:r w:rsidR="002A2300" w:rsidRPr="004B3397">
              <w:rPr>
                <w:rFonts w:cs="Arial"/>
              </w:rPr>
              <w:t xml:space="preserve"> </w:t>
            </w:r>
            <w:r w:rsidRPr="004B3397">
              <w:rPr>
                <w:rFonts w:cs="Arial"/>
              </w:rPr>
              <w:t>Slots</w:t>
            </w:r>
            <w:r w:rsidR="002A2300" w:rsidRPr="004B3397">
              <w:rPr>
                <w:rFonts w:cs="Arial"/>
              </w:rPr>
              <w:t xml:space="preserve"> </w:t>
            </w:r>
            <w:r w:rsidRPr="004B3397">
              <w:rPr>
                <w:rFonts w:cs="Arial"/>
              </w:rPr>
              <w:t>per</w:t>
            </w:r>
            <w:r w:rsidR="002A2300" w:rsidRPr="004B3397">
              <w:rPr>
                <w:rFonts w:cs="Arial"/>
              </w:rPr>
              <w:t xml:space="preserve"> </w:t>
            </w:r>
            <w:r w:rsidRPr="004B3397">
              <w:rPr>
                <w:rFonts w:cs="Arial"/>
              </w:rPr>
              <w:t>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04C135" w14:textId="77777777" w:rsidR="00606A04" w:rsidRPr="004B3397" w:rsidRDefault="00606A04" w:rsidP="0024290A">
            <w:pPr>
              <w:pStyle w:val="TAC"/>
              <w:keepNext w:val="0"/>
              <w:keepLines w:val="0"/>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74FEF2" w14:textId="17AE94BE" w:rsidR="00606A04" w:rsidRPr="004B3397" w:rsidRDefault="00606A04" w:rsidP="0024290A">
            <w:pPr>
              <w:spacing w:after="0"/>
              <w:jc w:val="center"/>
              <w:rPr>
                <w:rFonts w:ascii="Arial" w:hAnsi="Arial" w:cs="Arial"/>
                <w:sz w:val="18"/>
                <w:lang w:eastAsia="zh-CN"/>
              </w:rPr>
            </w:pPr>
            <w:r w:rsidRPr="004B3397">
              <w:rPr>
                <w:rFonts w:ascii="Arial" w:hAnsi="Arial" w:cs="Arial"/>
                <w:sz w:val="18"/>
              </w:rPr>
              <w:t>20000</w:t>
            </w:r>
            <w:r w:rsidR="002A2300" w:rsidRPr="004B3397">
              <w:rPr>
                <w:rFonts w:ascii="Arial" w:hAnsi="Arial" w:cs="Arial"/>
                <w:sz w:val="18"/>
              </w:rPr>
              <w:t xml:space="preserve"> </w:t>
            </w:r>
            <w:r w:rsidRPr="004B3397">
              <w:rPr>
                <w:rFonts w:ascii="Arial" w:hAnsi="Arial" w:cs="Arial"/>
                <w:sz w:val="18"/>
                <w:lang w:eastAsia="zh-CN"/>
              </w:rPr>
              <w:t>for</w:t>
            </w:r>
            <w:r w:rsidR="002A2300" w:rsidRPr="004B3397">
              <w:rPr>
                <w:rFonts w:ascii="Arial" w:hAnsi="Arial" w:cs="Arial"/>
                <w:sz w:val="18"/>
                <w:lang w:eastAsia="zh-CN"/>
              </w:rPr>
              <w:t xml:space="preserve"> </w:t>
            </w:r>
            <w:r w:rsidRPr="004B3397">
              <w:rPr>
                <w:rFonts w:ascii="Arial" w:hAnsi="Arial" w:cs="Arial"/>
                <w:sz w:val="18"/>
                <w:lang w:eastAsia="zh-CN"/>
              </w:rPr>
              <w:t>15kHz</w:t>
            </w:r>
            <w:r w:rsidR="002A2300" w:rsidRPr="004B3397">
              <w:rPr>
                <w:rFonts w:ascii="Arial" w:hAnsi="Arial" w:cs="Arial"/>
                <w:sz w:val="18"/>
                <w:lang w:eastAsia="zh-CN"/>
              </w:rPr>
              <w:t xml:space="preserve"> </w:t>
            </w:r>
            <w:r w:rsidRPr="004B3397">
              <w:rPr>
                <w:rFonts w:ascii="Arial" w:hAnsi="Arial" w:cs="Arial"/>
                <w:sz w:val="18"/>
                <w:lang w:eastAsia="zh-CN"/>
              </w:rPr>
              <w:t>SCS</w:t>
            </w:r>
          </w:p>
          <w:p w14:paraId="02656AF3" w14:textId="25DD4D9F" w:rsidR="00606A04" w:rsidRPr="004B3397" w:rsidRDefault="00606A04" w:rsidP="0024290A">
            <w:pPr>
              <w:pStyle w:val="TAC"/>
              <w:keepNext w:val="0"/>
              <w:keepLines w:val="0"/>
              <w:rPr>
                <w:rFonts w:cs="Arial"/>
                <w:lang w:eastAsia="zh-CN"/>
              </w:rPr>
            </w:pPr>
            <w:r w:rsidRPr="004B3397">
              <w:rPr>
                <w:rFonts w:cs="Arial"/>
              </w:rPr>
              <w:t>40000</w:t>
            </w:r>
            <w:r w:rsidR="002A2300" w:rsidRPr="004B3397">
              <w:rPr>
                <w:rFonts w:cs="Arial"/>
              </w:rPr>
              <w:t xml:space="preserve"> </w:t>
            </w:r>
            <w:r w:rsidRPr="004B3397">
              <w:rPr>
                <w:rFonts w:cs="Arial"/>
                <w:lang w:eastAsia="zh-CN"/>
              </w:rPr>
              <w:t>for</w:t>
            </w:r>
            <w:r w:rsidR="002A2300" w:rsidRPr="004B3397">
              <w:rPr>
                <w:rFonts w:cs="Arial"/>
                <w:lang w:eastAsia="zh-CN"/>
              </w:rPr>
              <w:t xml:space="preserve"> </w:t>
            </w:r>
            <w:r w:rsidRPr="004B3397">
              <w:rPr>
                <w:rFonts w:cs="Arial"/>
                <w:lang w:eastAsia="zh-CN"/>
              </w:rPr>
              <w:t>30kHz</w:t>
            </w:r>
            <w:r w:rsidR="002A2300" w:rsidRPr="004B3397">
              <w:rPr>
                <w:rFonts w:cs="Arial"/>
                <w:lang w:eastAsia="zh-CN"/>
              </w:rPr>
              <w:t xml:space="preserve"> </w:t>
            </w:r>
            <w:r w:rsidRPr="004B3397">
              <w:rPr>
                <w:rFonts w:cs="Arial"/>
                <w:lang w:eastAsia="zh-CN"/>
              </w:rPr>
              <w:t>SCS</w:t>
            </w:r>
          </w:p>
          <w:p w14:paraId="07C4A873" w14:textId="0FBA9F2D" w:rsidR="00606A04" w:rsidRPr="004B3397" w:rsidRDefault="00606A04" w:rsidP="0024290A">
            <w:pPr>
              <w:pStyle w:val="TAC"/>
              <w:keepNext w:val="0"/>
              <w:keepLines w:val="0"/>
            </w:pPr>
            <w:r w:rsidRPr="004B3397">
              <w:t>(Note</w:t>
            </w:r>
            <w:r w:rsidR="002A2300" w:rsidRPr="004B3397">
              <w:t xml:space="preserve"> </w:t>
            </w:r>
            <w:r w:rsidRPr="004B3397">
              <w:t>3)</w:t>
            </w:r>
          </w:p>
        </w:tc>
      </w:tr>
      <w:tr w:rsidR="00606A04" w:rsidRPr="004B3397" w14:paraId="0A1D5954"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070E8AB9" w14:textId="241ECCDC" w:rsidR="00606A04" w:rsidRPr="004B3397" w:rsidRDefault="00606A04" w:rsidP="0024290A">
            <w:pPr>
              <w:pStyle w:val="TAL"/>
              <w:keepNext w:val="0"/>
              <w:keepLines w:val="0"/>
              <w:rPr>
                <w:rFonts w:cs="Arial"/>
              </w:rPr>
            </w:pPr>
            <w:r w:rsidRPr="004B3397">
              <w:rPr>
                <w:rFonts w:cs="Arial"/>
              </w:rPr>
              <w:t>Transmit</w:t>
            </w:r>
            <w:r w:rsidR="002A2300" w:rsidRPr="004B3397">
              <w:rPr>
                <w:rFonts w:cs="Arial"/>
              </w:rPr>
              <w:t xml:space="preserve"> </w:t>
            </w:r>
            <w:r w:rsidRPr="004B3397">
              <w:rPr>
                <w:rFonts w:cs="Arial"/>
              </w:rPr>
              <w:t>Power</w:t>
            </w:r>
            <w:r w:rsidR="002A2300" w:rsidRPr="004B3397">
              <w:rPr>
                <w:rFonts w:cs="Arial"/>
              </w:rPr>
              <w:t xml:space="preserve"> </w:t>
            </w:r>
            <w:r w:rsidRPr="004B3397">
              <w:rPr>
                <w:rFonts w:cs="Arial"/>
              </w:rPr>
              <w:t>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EC9636" w14:textId="77777777" w:rsidR="00606A04" w:rsidRPr="004B3397" w:rsidRDefault="00606A04" w:rsidP="0024290A">
            <w:pPr>
              <w:pStyle w:val="TAC"/>
              <w:keepNext w:val="0"/>
              <w:keepLines w:val="0"/>
            </w:pPr>
            <w:r w:rsidRPr="004B3397">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4B8440" w14:textId="0EF664B2" w:rsidR="00606A04" w:rsidRPr="004B3397" w:rsidRDefault="00606A04" w:rsidP="0024290A">
            <w:pPr>
              <w:spacing w:after="0"/>
              <w:jc w:val="center"/>
              <w:rPr>
                <w:rFonts w:ascii="Arial" w:hAnsi="Arial" w:cs="Arial"/>
                <w:sz w:val="18"/>
              </w:rPr>
            </w:pPr>
            <w:r w:rsidRPr="004B3397">
              <w:rPr>
                <w:rFonts w:ascii="Arial" w:hAnsi="Arial" w:cs="Arial"/>
                <w:sz w:val="18"/>
              </w:rPr>
              <w:t>13</w:t>
            </w:r>
            <w:r w:rsidR="002A2300" w:rsidRPr="004B3397">
              <w:rPr>
                <w:rFonts w:ascii="Arial" w:hAnsi="Arial" w:cs="Arial"/>
                <w:sz w:val="18"/>
              </w:rPr>
              <w:t xml:space="preserve"> </w:t>
            </w:r>
          </w:p>
        </w:tc>
      </w:tr>
      <w:tr w:rsidR="00606A04" w:rsidRPr="004B3397" w14:paraId="680DBF51"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22F8A955" w14:textId="41CA8DB0" w:rsidR="00606A04" w:rsidRPr="004B3397" w:rsidRDefault="00606A04" w:rsidP="0024290A">
            <w:pPr>
              <w:pStyle w:val="TAL"/>
              <w:keepNext w:val="0"/>
              <w:keepLines w:val="0"/>
              <w:rPr>
                <w:rFonts w:cs="Arial"/>
                <w:lang w:eastAsia="zh-CN"/>
              </w:rPr>
            </w:pPr>
            <w:r w:rsidRPr="004B3397">
              <w:rPr>
                <w:rFonts w:cs="Arial"/>
                <w:lang w:eastAsia="zh-CN"/>
              </w:rPr>
              <w:t>DL</w:t>
            </w:r>
            <w:r w:rsidR="002A2300" w:rsidRPr="004B3397">
              <w:rPr>
                <w:rFonts w:cs="Arial"/>
                <w:lang w:eastAsia="zh-CN"/>
              </w:rPr>
              <w:t xml:space="preserve"> </w:t>
            </w:r>
            <w:r w:rsidRPr="004B3397">
              <w:rPr>
                <w:rFonts w:cs="Arial"/>
                <w:lang w:eastAsia="zh-CN"/>
              </w:rPr>
              <w:t>power</w:t>
            </w:r>
            <w:r w:rsidR="002A2300" w:rsidRPr="004B3397">
              <w:rPr>
                <w:rFonts w:cs="Arial"/>
                <w:lang w:eastAsia="zh-CN"/>
              </w:rPr>
              <w:t xml:space="preserve"> </w:t>
            </w:r>
            <w:r w:rsidRPr="004B3397">
              <w:rPr>
                <w:rFonts w:cs="Arial"/>
                <w:lang w:eastAsia="zh-CN"/>
              </w:rPr>
              <w:t>level</w:t>
            </w:r>
          </w:p>
          <w:p w14:paraId="3884F619" w14:textId="34A52173" w:rsidR="00606A04" w:rsidRPr="004B3397" w:rsidRDefault="00606A04" w:rsidP="0024290A">
            <w:pPr>
              <w:pStyle w:val="TAL"/>
              <w:keepNext w:val="0"/>
              <w:keepLines w:val="0"/>
              <w:rPr>
                <w:rFonts w:cs="Arial"/>
              </w:rPr>
            </w:pPr>
            <w:r w:rsidRPr="004B3397">
              <w:rPr>
                <w:rFonts w:cs="Arial"/>
                <w:lang w:eastAsia="zh-CN"/>
              </w:rPr>
              <w:t>(RS</w:t>
            </w:r>
            <w:r w:rsidR="002A2300" w:rsidRPr="004B3397">
              <w:rPr>
                <w:rFonts w:cs="Arial"/>
                <w:lang w:eastAsia="zh-CN"/>
              </w:rPr>
              <w:t xml:space="preserve"> </w:t>
            </w:r>
            <w:r w:rsidRPr="004B3397">
              <w:rPr>
                <w:rFonts w:cs="Arial"/>
                <w:lang w:eastAsia="zh-CN"/>
              </w:rPr>
              <w:t>EPRE</w:t>
            </w:r>
            <w:r w:rsidR="002A2300" w:rsidRPr="004B3397">
              <w:rPr>
                <w:rFonts w:cs="Arial"/>
                <w:lang w:eastAsia="zh-CN"/>
              </w:rPr>
              <w:t xml:space="preserve"> </w:t>
            </w:r>
            <w:r w:rsidRPr="004B3397">
              <w:rPr>
                <w:rFonts w:cs="Arial"/>
                <w:lang w:eastAsia="zh-CN"/>
              </w:rPr>
              <w:t>of</w:t>
            </w:r>
            <w:r w:rsidR="002A2300" w:rsidRPr="004B3397">
              <w:rPr>
                <w:rFonts w:cs="Arial"/>
                <w:lang w:eastAsia="zh-CN"/>
              </w:rPr>
              <w:t xml:space="preserve"> </w:t>
            </w:r>
            <w:r w:rsidRPr="004B3397">
              <w:rPr>
                <w:rFonts w:cs="Arial"/>
                <w:lang w:eastAsia="zh-CN"/>
              </w:rPr>
              <w:t>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E1FD37" w14:textId="608CC562" w:rsidR="00606A04" w:rsidRPr="004B3397" w:rsidRDefault="00606A04" w:rsidP="0024290A">
            <w:pPr>
              <w:pStyle w:val="TAC"/>
              <w:keepNext w:val="0"/>
              <w:keepLines w:val="0"/>
              <w:rPr>
                <w:rFonts w:cs="Arial"/>
              </w:rPr>
            </w:pPr>
            <w:r w:rsidRPr="004B3397">
              <w:rPr>
                <w:rFonts w:cs="Arial"/>
                <w:lang w:eastAsia="zh-CN"/>
              </w:rPr>
              <w:t>dBm</w:t>
            </w:r>
            <w:r w:rsidR="002A2300" w:rsidRPr="004B3397">
              <w:rPr>
                <w:rFonts w:cs="Arial"/>
                <w:lang w:eastAsia="zh-CN"/>
              </w:rPr>
              <w:t xml:space="preserve"> </w:t>
            </w:r>
            <w:r w:rsidRPr="004B3397">
              <w:rPr>
                <w:rFonts w:cs="Arial"/>
                <w:lang w:eastAsia="zh-CN"/>
              </w:rPr>
              <w:t>/</w:t>
            </w:r>
            <w:r w:rsidR="002A2300" w:rsidRPr="004B3397">
              <w:rPr>
                <w:rFonts w:cs="Arial"/>
                <w:lang w:eastAsia="zh-CN"/>
              </w:rPr>
              <w:t xml:space="preserve"> </w:t>
            </w:r>
            <w:r w:rsidRPr="004B3397">
              <w:rPr>
                <w:rFonts w:cs="Arial"/>
                <w:lang w:eastAsia="zh-CN"/>
              </w:rPr>
              <w:t>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BC028A" w14:textId="17BDC0EC" w:rsidR="00606A04" w:rsidRPr="004B3397" w:rsidRDefault="00606A04" w:rsidP="0024290A">
            <w:pPr>
              <w:spacing w:after="0"/>
              <w:jc w:val="center"/>
              <w:rPr>
                <w:rFonts w:ascii="Arial" w:hAnsi="Arial" w:cs="Arial"/>
                <w:sz w:val="18"/>
              </w:rPr>
            </w:pPr>
            <w:r w:rsidRPr="004B3397">
              <w:rPr>
                <w:rFonts w:ascii="Arial" w:hAnsi="Arial" w:cs="Arial"/>
                <w:sz w:val="18"/>
              </w:rPr>
              <w:t>Set</w:t>
            </w:r>
            <w:r w:rsidR="002A2300" w:rsidRPr="004B3397">
              <w:rPr>
                <w:rFonts w:ascii="Arial" w:hAnsi="Arial" w:cs="Arial"/>
                <w:sz w:val="18"/>
              </w:rPr>
              <w:t xml:space="preserve"> </w:t>
            </w:r>
            <w:r w:rsidRPr="004B3397">
              <w:rPr>
                <w:rFonts w:ascii="Arial" w:hAnsi="Arial" w:cs="Arial"/>
                <w:sz w:val="18"/>
              </w:rPr>
              <w:t>at</w:t>
            </w:r>
            <w:r w:rsidR="002A2300" w:rsidRPr="004B3397">
              <w:rPr>
                <w:rFonts w:ascii="Arial" w:hAnsi="Arial" w:cs="Arial"/>
                <w:sz w:val="18"/>
              </w:rPr>
              <w:t xml:space="preserve"> </w:t>
            </w:r>
            <w:r w:rsidRPr="004B3397">
              <w:rPr>
                <w:rFonts w:ascii="Arial" w:hAnsi="Arial" w:cs="Arial"/>
                <w:sz w:val="18"/>
              </w:rPr>
              <w:t>gNodeB</w:t>
            </w:r>
            <w:r w:rsidR="002A2300" w:rsidRPr="004B3397">
              <w:rPr>
                <w:rFonts w:ascii="Arial" w:hAnsi="Arial" w:cs="Arial"/>
                <w:sz w:val="18"/>
              </w:rPr>
              <w:t xml:space="preserve"> </w:t>
            </w:r>
            <w:r w:rsidRPr="004B3397">
              <w:rPr>
                <w:rFonts w:ascii="Arial" w:hAnsi="Arial" w:cs="Arial"/>
                <w:sz w:val="18"/>
              </w:rPr>
              <w:t>simulator</w:t>
            </w:r>
            <w:r w:rsidR="002A2300" w:rsidRPr="004B3397">
              <w:rPr>
                <w:rFonts w:ascii="Arial" w:hAnsi="Arial" w:cs="Arial"/>
                <w:sz w:val="18"/>
              </w:rPr>
              <w:t xml:space="preserve"> </w:t>
            </w:r>
          </w:p>
          <w:p w14:paraId="76BA66FC" w14:textId="268CAC3C" w:rsidR="00606A04" w:rsidRPr="004B3397" w:rsidRDefault="00606A04" w:rsidP="0024290A">
            <w:pPr>
              <w:spacing w:after="0"/>
              <w:jc w:val="center"/>
              <w:rPr>
                <w:rFonts w:ascii="Arial" w:hAnsi="Arial" w:cs="Arial"/>
                <w:sz w:val="18"/>
              </w:rPr>
            </w:pPr>
            <w:r w:rsidRPr="004B3397">
              <w:rPr>
                <w:rFonts w:ascii="Arial" w:hAnsi="Arial" w:cs="Arial"/>
                <w:sz w:val="18"/>
              </w:rPr>
              <w:t>with</w:t>
            </w:r>
            <w:r w:rsidR="002A2300" w:rsidRPr="004B3397">
              <w:rPr>
                <w:rFonts w:ascii="Arial" w:hAnsi="Arial" w:cs="Arial"/>
                <w:sz w:val="18"/>
              </w:rPr>
              <w:t xml:space="preserve"> </w:t>
            </w:r>
            <w:r w:rsidRPr="004B3397">
              <w:rPr>
                <w:rFonts w:ascii="Arial" w:hAnsi="Arial" w:cs="Arial"/>
                <w:sz w:val="18"/>
              </w:rPr>
              <w:t>correction</w:t>
            </w:r>
            <w:r w:rsidR="002A2300" w:rsidRPr="004B3397">
              <w:rPr>
                <w:rFonts w:ascii="Arial" w:hAnsi="Arial" w:cs="Arial"/>
                <w:sz w:val="18"/>
              </w:rPr>
              <w:t xml:space="preserve"> </w:t>
            </w:r>
            <w:r w:rsidRPr="004B3397">
              <w:rPr>
                <w:rFonts w:ascii="Arial" w:hAnsi="Arial" w:cs="Arial"/>
                <w:sz w:val="18"/>
              </w:rPr>
              <w:t>from</w:t>
            </w:r>
            <w:r w:rsidR="002A2300" w:rsidRPr="004B3397">
              <w:rPr>
                <w:rFonts w:ascii="Arial" w:hAnsi="Arial" w:cs="Arial"/>
                <w:sz w:val="18"/>
              </w:rPr>
              <w:t xml:space="preserve"> </w:t>
            </w:r>
            <w:r w:rsidRPr="004B3397">
              <w:rPr>
                <w:rFonts w:ascii="Arial" w:hAnsi="Arial" w:cs="Arial"/>
                <w:sz w:val="18"/>
              </w:rPr>
              <w:t>calibration</w:t>
            </w:r>
          </w:p>
        </w:tc>
      </w:tr>
      <w:tr w:rsidR="00606A04" w:rsidRPr="004B3397" w14:paraId="5FBE27E1"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7271644F" w14:textId="521C1B14" w:rsidR="00606A04" w:rsidRPr="004B3397" w:rsidRDefault="00606A04" w:rsidP="0024290A">
            <w:pPr>
              <w:pStyle w:val="TAL"/>
              <w:keepNext w:val="0"/>
              <w:keepLines w:val="0"/>
              <w:rPr>
                <w:rFonts w:cs="Arial"/>
              </w:rPr>
            </w:pPr>
            <w:r w:rsidRPr="004B3397">
              <w:rPr>
                <w:rFonts w:cs="Arial"/>
                <w:lang w:eastAsia="zh-CN"/>
              </w:rPr>
              <w:t>EPRE</w:t>
            </w:r>
            <w:r w:rsidR="002A2300" w:rsidRPr="004B3397">
              <w:rPr>
                <w:rFonts w:cs="Arial"/>
                <w:lang w:eastAsia="zh-CN"/>
              </w:rPr>
              <w:t xml:space="preserve"> </w:t>
            </w:r>
            <w:r w:rsidRPr="004B3397">
              <w:rPr>
                <w:rFonts w:cs="Arial"/>
                <w:lang w:eastAsia="zh-CN"/>
              </w:rPr>
              <w:t>ratio</w:t>
            </w:r>
            <w:r w:rsidR="002A2300" w:rsidRPr="004B3397">
              <w:rPr>
                <w:rFonts w:cs="Arial"/>
                <w:lang w:eastAsia="zh-CN"/>
              </w:rPr>
              <w:t xml:space="preserve"> </w:t>
            </w:r>
            <w:r w:rsidRPr="004B3397">
              <w:rPr>
                <w:rFonts w:cs="Arial"/>
                <w:lang w:eastAsia="zh-CN"/>
              </w:rPr>
              <w:t>of</w:t>
            </w:r>
            <w:r w:rsidR="002A2300" w:rsidRPr="004B3397">
              <w:rPr>
                <w:rFonts w:cs="Arial"/>
                <w:lang w:eastAsia="zh-CN"/>
              </w:rPr>
              <w:t xml:space="preserve"> </w:t>
            </w:r>
            <w:r w:rsidRPr="004B3397">
              <w:rPr>
                <w:rFonts w:cs="Arial"/>
                <w:lang w:eastAsia="zh-CN"/>
              </w:rPr>
              <w:t>PDSCH</w:t>
            </w:r>
            <w:r w:rsidR="002A2300" w:rsidRPr="004B3397">
              <w:rPr>
                <w:rFonts w:cs="Arial"/>
                <w:lang w:eastAsia="zh-CN"/>
              </w:rPr>
              <w:t xml:space="preserve"> </w:t>
            </w:r>
            <w:r w:rsidRPr="004B3397">
              <w:rPr>
                <w:rFonts w:cs="Arial"/>
                <w:lang w:eastAsia="zh-CN"/>
              </w:rPr>
              <w:t>to</w:t>
            </w:r>
            <w:r w:rsidR="002A2300" w:rsidRPr="004B3397">
              <w:rPr>
                <w:rFonts w:cs="Arial"/>
                <w:lang w:eastAsia="zh-CN"/>
              </w:rPr>
              <w:t xml:space="preserve"> </w:t>
            </w:r>
            <w:r w:rsidRPr="004B3397">
              <w:rPr>
                <w:rFonts w:cs="Arial"/>
                <w:lang w:eastAsia="zh-CN"/>
              </w:rPr>
              <w:t>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221B65" w14:textId="77777777" w:rsidR="00606A04" w:rsidRPr="004B3397" w:rsidRDefault="00606A04" w:rsidP="0024290A">
            <w:pPr>
              <w:pStyle w:val="TAC"/>
              <w:keepNext w:val="0"/>
              <w:keepLines w:val="0"/>
              <w:rPr>
                <w:rFonts w:cs="Arial"/>
              </w:rPr>
            </w:pPr>
            <w:r w:rsidRPr="004B3397">
              <w:rPr>
                <w:rFonts w:cs="Arial"/>
                <w:lang w:eastAsia="zh-CN"/>
              </w:rPr>
              <w:t>dB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81AC5C" w14:textId="77777777" w:rsidR="00606A04" w:rsidRPr="004B3397" w:rsidRDefault="00606A04" w:rsidP="0024290A">
            <w:pPr>
              <w:spacing w:after="0"/>
              <w:jc w:val="center"/>
              <w:rPr>
                <w:rFonts w:ascii="Arial" w:hAnsi="Arial" w:cs="Arial"/>
                <w:sz w:val="18"/>
              </w:rPr>
            </w:pPr>
            <w:r w:rsidRPr="004B3397">
              <w:rPr>
                <w:rFonts w:ascii="Arial" w:hAnsi="Arial" w:cs="Arial"/>
                <w:sz w:val="18"/>
                <w:lang w:eastAsia="zh-CN"/>
              </w:rPr>
              <w:t>0</w:t>
            </w:r>
          </w:p>
        </w:tc>
      </w:tr>
      <w:tr w:rsidR="00606A04" w:rsidRPr="004B3397" w14:paraId="0E9B887B" w14:textId="77777777" w:rsidTr="0024290A">
        <w:trPr>
          <w:jc w:val="center"/>
        </w:trPr>
        <w:tc>
          <w:tcPr>
            <w:tcW w:w="9630" w:type="dxa"/>
            <w:gridSpan w:val="6"/>
            <w:tcBorders>
              <w:right w:val="single" w:sz="4" w:space="0" w:color="auto"/>
            </w:tcBorders>
            <w:shd w:val="clear" w:color="auto" w:fill="auto"/>
            <w:vAlign w:val="center"/>
          </w:tcPr>
          <w:p w14:paraId="1D0CC725" w14:textId="7FD099D6" w:rsidR="00606A04" w:rsidRPr="004B3397" w:rsidRDefault="00B8450F" w:rsidP="0024290A">
            <w:pPr>
              <w:pStyle w:val="TAN"/>
              <w:keepNext w:val="0"/>
              <w:keepLines w:val="0"/>
              <w:rPr>
                <w:lang w:eastAsia="zh-CN"/>
              </w:rPr>
            </w:pPr>
            <w:r w:rsidRPr="004B3397">
              <w:t>NOTE</w:t>
            </w:r>
            <w:r w:rsidR="002A2300" w:rsidRPr="004B3397">
              <w:t xml:space="preserve"> </w:t>
            </w:r>
            <w:r w:rsidR="00606A04" w:rsidRPr="004B3397">
              <w:t>1:</w:t>
            </w:r>
            <w:r w:rsidR="00606A04" w:rsidRPr="004B3397">
              <w:tab/>
              <w:t>UE</w:t>
            </w:r>
            <w:r w:rsidR="002A2300" w:rsidRPr="004B3397">
              <w:t xml:space="preserve"> </w:t>
            </w:r>
            <w:r w:rsidR="00606A04" w:rsidRPr="004B3397">
              <w:t>assumes</w:t>
            </w:r>
            <w:r w:rsidR="002A2300" w:rsidRPr="004B3397">
              <w:t xml:space="preserve"> </w:t>
            </w:r>
            <w:r w:rsidR="00606A04" w:rsidRPr="004B3397">
              <w:t>that</w:t>
            </w:r>
            <w:r w:rsidR="002A2300" w:rsidRPr="004B3397">
              <w:t xml:space="preserve"> </w:t>
            </w:r>
            <w:r w:rsidR="00606A04" w:rsidRPr="004B3397">
              <w:t>the</w:t>
            </w:r>
            <w:r w:rsidR="002A2300" w:rsidRPr="004B3397">
              <w:t xml:space="preserve"> </w:t>
            </w:r>
            <w:r w:rsidR="00606A04" w:rsidRPr="004B3397">
              <w:t>TCI</w:t>
            </w:r>
            <w:r w:rsidR="002A2300" w:rsidRPr="004B3397">
              <w:t xml:space="preserve"> </w:t>
            </w:r>
            <w:r w:rsidR="00606A04" w:rsidRPr="004B3397">
              <w:t>state</w:t>
            </w:r>
            <w:r w:rsidR="002A2300" w:rsidRPr="004B3397">
              <w:t xml:space="preserve"> </w:t>
            </w:r>
            <w:r w:rsidR="00606A04" w:rsidRPr="004B3397">
              <w:t>for</w:t>
            </w:r>
            <w:r w:rsidR="002A2300" w:rsidRPr="004B3397">
              <w:t xml:space="preserve"> </w:t>
            </w:r>
            <w:r w:rsidR="00606A04" w:rsidRPr="004B3397">
              <w:t>the</w:t>
            </w:r>
            <w:r w:rsidR="002A2300" w:rsidRPr="004B3397">
              <w:t xml:space="preserve"> </w:t>
            </w:r>
            <w:r w:rsidR="00606A04" w:rsidRPr="004B3397">
              <w:t>PDSCH</w:t>
            </w:r>
            <w:r w:rsidR="002A2300" w:rsidRPr="004B3397">
              <w:t xml:space="preserve"> </w:t>
            </w:r>
            <w:r w:rsidR="00606A04" w:rsidRPr="004B3397">
              <w:t>is</w:t>
            </w:r>
            <w:r w:rsidR="002A2300" w:rsidRPr="004B3397">
              <w:t xml:space="preserve"> </w:t>
            </w:r>
            <w:r w:rsidR="00606A04" w:rsidRPr="004B3397">
              <w:t>identical</w:t>
            </w:r>
            <w:r w:rsidR="002A2300" w:rsidRPr="004B3397">
              <w:t xml:space="preserve"> </w:t>
            </w:r>
            <w:r w:rsidR="00606A04" w:rsidRPr="004B3397">
              <w:t>to</w:t>
            </w:r>
            <w:r w:rsidR="002A2300" w:rsidRPr="004B3397">
              <w:t xml:space="preserve"> </w:t>
            </w:r>
            <w:r w:rsidR="00606A04" w:rsidRPr="004B3397">
              <w:t>the</w:t>
            </w:r>
            <w:r w:rsidR="002A2300" w:rsidRPr="004B3397">
              <w:t xml:space="preserve"> </w:t>
            </w:r>
            <w:r w:rsidR="00606A04" w:rsidRPr="004B3397">
              <w:t>TCI</w:t>
            </w:r>
            <w:r w:rsidR="002A2300" w:rsidRPr="004B3397">
              <w:t xml:space="preserve"> </w:t>
            </w:r>
            <w:r w:rsidR="00606A04" w:rsidRPr="004B3397">
              <w:t>state</w:t>
            </w:r>
            <w:r w:rsidR="002A2300" w:rsidRPr="004B3397">
              <w:t xml:space="preserve"> </w:t>
            </w:r>
            <w:r w:rsidR="00606A04" w:rsidRPr="004B3397">
              <w:t>applied</w:t>
            </w:r>
            <w:r w:rsidR="002A2300" w:rsidRPr="004B3397">
              <w:t xml:space="preserve"> </w:t>
            </w:r>
            <w:r w:rsidR="00606A04" w:rsidRPr="004B3397">
              <w:t>for</w:t>
            </w:r>
            <w:r w:rsidR="002A2300" w:rsidRPr="004B3397">
              <w:t xml:space="preserve"> </w:t>
            </w:r>
            <w:r w:rsidR="00606A04" w:rsidRPr="004B3397">
              <w:t>the</w:t>
            </w:r>
            <w:r w:rsidR="002A2300" w:rsidRPr="004B3397">
              <w:t xml:space="preserve"> </w:t>
            </w:r>
            <w:r w:rsidR="00606A04" w:rsidRPr="004B3397">
              <w:t>PDCCH</w:t>
            </w:r>
            <w:r w:rsidR="002A2300" w:rsidRPr="004B3397">
              <w:t xml:space="preserve"> </w:t>
            </w:r>
            <w:r w:rsidR="00606A04" w:rsidRPr="004B3397">
              <w:t>transmission.</w:t>
            </w:r>
          </w:p>
          <w:p w14:paraId="0E409935" w14:textId="08B5DCBC" w:rsidR="00606A04" w:rsidRPr="004B3397" w:rsidRDefault="00B8450F" w:rsidP="0024290A">
            <w:pPr>
              <w:pStyle w:val="TAN"/>
              <w:keepNext w:val="0"/>
              <w:keepLines w:val="0"/>
            </w:pPr>
            <w:r w:rsidRPr="004B3397">
              <w:t>NOTE</w:t>
            </w:r>
            <w:r w:rsidR="002A2300" w:rsidRPr="004B3397">
              <w:t xml:space="preserve"> </w:t>
            </w:r>
            <w:r w:rsidR="00606A04" w:rsidRPr="004B3397">
              <w:t>2:</w:t>
            </w:r>
            <w:r w:rsidR="00606A04" w:rsidRPr="004B3397">
              <w:tab/>
              <w:t>Point</w:t>
            </w:r>
            <w:r w:rsidR="002A2300" w:rsidRPr="004B3397">
              <w:t xml:space="preserve"> </w:t>
            </w:r>
            <w:r w:rsidR="00606A04" w:rsidRPr="004B3397">
              <w:t>A</w:t>
            </w:r>
            <w:r w:rsidR="002A2300" w:rsidRPr="004B3397">
              <w:t xml:space="preserve"> </w:t>
            </w:r>
            <w:r w:rsidR="00606A04" w:rsidRPr="004B3397">
              <w:t>coincides</w:t>
            </w:r>
            <w:r w:rsidR="002A2300" w:rsidRPr="004B3397">
              <w:t xml:space="preserve"> </w:t>
            </w:r>
            <w:r w:rsidR="00606A04" w:rsidRPr="004B3397">
              <w:t>with</w:t>
            </w:r>
            <w:r w:rsidR="002A2300" w:rsidRPr="004B3397">
              <w:t xml:space="preserve"> </w:t>
            </w:r>
            <w:r w:rsidR="00606A04" w:rsidRPr="004B3397">
              <w:t>minimum</w:t>
            </w:r>
            <w:r w:rsidR="002A2300" w:rsidRPr="004B3397">
              <w:t xml:space="preserve"> </w:t>
            </w:r>
            <w:r w:rsidR="00606A04" w:rsidRPr="004B3397">
              <w:t>guard</w:t>
            </w:r>
            <w:r w:rsidR="002A2300" w:rsidRPr="004B3397">
              <w:t xml:space="preserve"> </w:t>
            </w:r>
            <w:r w:rsidR="00606A04" w:rsidRPr="004B3397">
              <w:t>band</w:t>
            </w:r>
            <w:r w:rsidR="002A2300" w:rsidRPr="004B3397">
              <w:t xml:space="preserve"> </w:t>
            </w:r>
            <w:r w:rsidR="00606A04" w:rsidRPr="004B3397">
              <w:t>as</w:t>
            </w:r>
            <w:r w:rsidR="002A2300" w:rsidRPr="004B3397">
              <w:t xml:space="preserve"> </w:t>
            </w:r>
            <w:r w:rsidR="00606A04" w:rsidRPr="004B3397">
              <w:t>specified</w:t>
            </w:r>
            <w:r w:rsidR="002A2300" w:rsidRPr="004B3397">
              <w:t xml:space="preserve"> </w:t>
            </w:r>
            <w:r w:rsidR="00606A04" w:rsidRPr="004B3397">
              <w:t>in</w:t>
            </w:r>
            <w:r w:rsidR="002A2300" w:rsidRPr="004B3397">
              <w:t xml:space="preserve"> </w:t>
            </w:r>
            <w:r w:rsidR="00606A04" w:rsidRPr="004B3397">
              <w:t>Table</w:t>
            </w:r>
            <w:r w:rsidR="002A2300" w:rsidRPr="004B3397">
              <w:t xml:space="preserve"> </w:t>
            </w:r>
            <w:r w:rsidR="00606A04" w:rsidRPr="004B3397">
              <w:t>5.3.3-1</w:t>
            </w:r>
            <w:r w:rsidR="002A2300" w:rsidRPr="004B3397">
              <w:t xml:space="preserve"> </w:t>
            </w:r>
            <w:r w:rsidR="00606A04" w:rsidRPr="004B3397">
              <w:t>from</w:t>
            </w:r>
            <w:r w:rsidR="002A2300" w:rsidRPr="004B3397">
              <w:t xml:space="preserve"> </w:t>
            </w:r>
            <w:r w:rsidR="005D1F6A" w:rsidRPr="004B3397">
              <w:t>3GPP</w:t>
            </w:r>
            <w:r w:rsidR="002A2300" w:rsidRPr="004B3397">
              <w:t xml:space="preserve"> </w:t>
            </w:r>
            <w:r w:rsidR="00606A04" w:rsidRPr="004B3397">
              <w:t>TS</w:t>
            </w:r>
            <w:r w:rsidR="002A2300" w:rsidRPr="004B3397">
              <w:t xml:space="preserve"> </w:t>
            </w:r>
            <w:r w:rsidR="00606A04" w:rsidRPr="004B3397">
              <w:t>38.101-1</w:t>
            </w:r>
            <w:r w:rsidR="002A2300" w:rsidRPr="004B3397">
              <w:t xml:space="preserve"> </w:t>
            </w:r>
            <w:r w:rsidR="005D1F6A" w:rsidRPr="004B3397">
              <w:t>[</w:t>
            </w:r>
            <w:r w:rsidR="00A51207" w:rsidRPr="004B3397">
              <w:t>2</w:t>
            </w:r>
            <w:r w:rsidR="005D1F6A" w:rsidRPr="004B3397">
              <w:t>]</w:t>
            </w:r>
            <w:r w:rsidR="002A2300" w:rsidRPr="004B3397">
              <w:t xml:space="preserve"> </w:t>
            </w:r>
            <w:r w:rsidR="00606A04" w:rsidRPr="004B3397">
              <w:t>for</w:t>
            </w:r>
            <w:r w:rsidR="002A2300" w:rsidRPr="004B3397">
              <w:t xml:space="preserve"> </w:t>
            </w:r>
            <w:r w:rsidR="00606A04" w:rsidRPr="004B3397">
              <w:t>tested</w:t>
            </w:r>
            <w:r w:rsidR="002A2300" w:rsidRPr="004B3397">
              <w:t xml:space="preserve"> </w:t>
            </w:r>
            <w:r w:rsidR="00606A04" w:rsidRPr="004B3397">
              <w:t>channel</w:t>
            </w:r>
            <w:r w:rsidR="002A2300" w:rsidRPr="004B3397">
              <w:t xml:space="preserve"> </w:t>
            </w:r>
            <w:r w:rsidR="00606A04" w:rsidRPr="004B3397">
              <w:t>bandwidth</w:t>
            </w:r>
            <w:r w:rsidR="002A2300" w:rsidRPr="004B3397">
              <w:t xml:space="preserve"> </w:t>
            </w:r>
            <w:r w:rsidR="00606A04" w:rsidRPr="004B3397">
              <w:t>and</w:t>
            </w:r>
            <w:r w:rsidR="002A2300" w:rsidRPr="004B3397">
              <w:t xml:space="preserve"> </w:t>
            </w:r>
            <w:r w:rsidR="00606A04" w:rsidRPr="004B3397">
              <w:t>subcarrier</w:t>
            </w:r>
            <w:r w:rsidR="002A2300" w:rsidRPr="004B3397">
              <w:t xml:space="preserve"> </w:t>
            </w:r>
            <w:r w:rsidR="00606A04" w:rsidRPr="004B3397">
              <w:t>spacing.</w:t>
            </w:r>
          </w:p>
          <w:p w14:paraId="3D8E13D4" w14:textId="6F35D56F" w:rsidR="00606A04" w:rsidRPr="004B3397" w:rsidRDefault="00B8450F" w:rsidP="0024290A">
            <w:pPr>
              <w:pStyle w:val="TAN"/>
              <w:keepNext w:val="0"/>
              <w:keepLines w:val="0"/>
            </w:pPr>
            <w:r w:rsidRPr="004B3397">
              <w:lastRenderedPageBreak/>
              <w:t>NOTE</w:t>
            </w:r>
            <w:r w:rsidR="002A2300" w:rsidRPr="004B3397">
              <w:t xml:space="preserve"> </w:t>
            </w:r>
            <w:r w:rsidR="00606A04" w:rsidRPr="004B3397">
              <w:t>3:</w:t>
            </w:r>
            <w:r w:rsidR="00606A04" w:rsidRPr="004B3397">
              <w:tab/>
              <w:t>For</w:t>
            </w:r>
            <w:r w:rsidR="002A2300" w:rsidRPr="004B3397">
              <w:t xml:space="preserve"> </w:t>
            </w:r>
            <w:r w:rsidR="00606A04" w:rsidRPr="004B3397">
              <w:t>FR1</w:t>
            </w:r>
            <w:r w:rsidR="002A2300" w:rsidRPr="004B3397">
              <w:t xml:space="preserve"> </w:t>
            </w:r>
            <w:r w:rsidR="00606A04" w:rsidRPr="004B3397">
              <w:t>MIMO</w:t>
            </w:r>
            <w:r w:rsidR="002A2300" w:rsidRPr="004B3397">
              <w:t xml:space="preserve"> </w:t>
            </w:r>
            <w:r w:rsidR="00606A04" w:rsidRPr="004B3397">
              <w:t>OTA</w:t>
            </w:r>
            <w:r w:rsidR="002A2300" w:rsidRPr="004B3397">
              <w:t xml:space="preserve"> </w:t>
            </w:r>
            <w:r w:rsidR="00606A04" w:rsidRPr="004B3397">
              <w:t>test</w:t>
            </w:r>
            <w:r w:rsidR="002A2300" w:rsidRPr="004B3397">
              <w:t xml:space="preserve"> </w:t>
            </w:r>
            <w:r w:rsidR="00606A04" w:rsidRPr="004B3397">
              <w:t>lab</w:t>
            </w:r>
            <w:r w:rsidR="002A2300" w:rsidRPr="004B3397">
              <w:t xml:space="preserve"> </w:t>
            </w:r>
            <w:r w:rsidR="00606A04" w:rsidRPr="004B3397">
              <w:t>alignments</w:t>
            </w:r>
            <w:r w:rsidR="002A2300" w:rsidRPr="004B3397">
              <w:t xml:space="preserve"> </w:t>
            </w:r>
            <w:r w:rsidR="00606A04" w:rsidRPr="004B3397">
              <w:t>and</w:t>
            </w:r>
            <w:r w:rsidR="002A2300" w:rsidRPr="004B3397">
              <w:t xml:space="preserve"> </w:t>
            </w:r>
            <w:r w:rsidR="00606A04" w:rsidRPr="004B3397">
              <w:t>FR1</w:t>
            </w:r>
            <w:r w:rsidR="002A2300" w:rsidRPr="004B3397">
              <w:t xml:space="preserve"> </w:t>
            </w:r>
            <w:r w:rsidR="00606A04" w:rsidRPr="004B3397">
              <w:t>MIMO</w:t>
            </w:r>
            <w:r w:rsidR="002A2300" w:rsidRPr="004B3397">
              <w:t xml:space="preserve"> </w:t>
            </w:r>
            <w:r w:rsidR="00606A04" w:rsidRPr="004B3397">
              <w:t>OTA</w:t>
            </w:r>
            <w:r w:rsidR="002A2300" w:rsidRPr="004B3397">
              <w:t xml:space="preserve"> </w:t>
            </w:r>
            <w:r w:rsidR="00606A04" w:rsidRPr="004B3397">
              <w:t>UE</w:t>
            </w:r>
            <w:r w:rsidR="002A2300" w:rsidRPr="004B3397">
              <w:t xml:space="preserve"> </w:t>
            </w:r>
            <w:r w:rsidR="00606A04" w:rsidRPr="004B3397">
              <w:t>performance</w:t>
            </w:r>
            <w:r w:rsidR="002A2300" w:rsidRPr="004B3397">
              <w:t xml:space="preserve"> </w:t>
            </w:r>
            <w:r w:rsidR="00606A04" w:rsidRPr="004B3397">
              <w:t>requirements,</w:t>
            </w:r>
            <w:r w:rsidR="002A2300" w:rsidRPr="004B3397">
              <w:t xml:space="preserve"> </w:t>
            </w:r>
            <w:r w:rsidR="00606A04" w:rsidRPr="004B3397">
              <w:t>the</w:t>
            </w:r>
            <w:r w:rsidR="002A2300" w:rsidRPr="004B3397">
              <w:t xml:space="preserve"> </w:t>
            </w:r>
            <w:r w:rsidR="00606A04" w:rsidRPr="004B3397">
              <w:t>following</w:t>
            </w:r>
            <w:r w:rsidR="002A2300" w:rsidRPr="004B3397">
              <w:t xml:space="preserve"> </w:t>
            </w:r>
            <w:r w:rsidR="00606A04" w:rsidRPr="004B3397">
              <w:t>values</w:t>
            </w:r>
            <w:r w:rsidR="002A2300" w:rsidRPr="004B3397">
              <w:t xml:space="preserve"> </w:t>
            </w:r>
            <w:r w:rsidR="00606A04" w:rsidRPr="004B3397">
              <w:t>can</w:t>
            </w:r>
            <w:r w:rsidR="002A2300" w:rsidRPr="004B3397">
              <w:t xml:space="preserve"> </w:t>
            </w:r>
            <w:r w:rsidR="00606A04" w:rsidRPr="004B3397">
              <w:t>be</w:t>
            </w:r>
            <w:r w:rsidR="002A2300" w:rsidRPr="004B3397">
              <w:t xml:space="preserve"> </w:t>
            </w:r>
            <w:r w:rsidR="00606A04" w:rsidRPr="004B3397">
              <w:t>used:</w:t>
            </w:r>
            <w:r w:rsidR="00604C4C" w:rsidRPr="004B3397">
              <w:br/>
            </w:r>
            <w:r w:rsidR="00606A04" w:rsidRPr="004B3397">
              <w:t>For</w:t>
            </w:r>
            <w:r w:rsidR="002A2300" w:rsidRPr="004B3397">
              <w:t xml:space="preserve"> </w:t>
            </w:r>
            <w:r w:rsidR="00606A04" w:rsidRPr="004B3397">
              <w:t>FR1</w:t>
            </w:r>
            <w:r w:rsidR="002A2300" w:rsidRPr="004B3397">
              <w:t xml:space="preserve"> </w:t>
            </w:r>
            <w:r w:rsidR="00606A04" w:rsidRPr="004B3397">
              <w:t>bands</w:t>
            </w:r>
            <w:r w:rsidR="002A2300" w:rsidRPr="004B3397">
              <w:t xml:space="preserve"> </w:t>
            </w:r>
            <w:r w:rsidR="00606A04" w:rsidRPr="004B3397">
              <w:t>&gt;1GHz:</w:t>
            </w:r>
            <w:r w:rsidR="002A2300" w:rsidRPr="004B3397">
              <w:t xml:space="preserve"> </w:t>
            </w:r>
            <w:r w:rsidR="00606A04" w:rsidRPr="004B3397">
              <w:t>20k</w:t>
            </w:r>
            <w:r w:rsidR="002A2300" w:rsidRPr="004B3397">
              <w:t xml:space="preserve"> </w:t>
            </w:r>
            <w:r w:rsidR="00606A04" w:rsidRPr="004B3397">
              <w:t>for</w:t>
            </w:r>
            <w:r w:rsidR="002A2300" w:rsidRPr="004B3397">
              <w:t xml:space="preserve"> </w:t>
            </w:r>
            <w:r w:rsidR="00606A04" w:rsidRPr="004B3397">
              <w:t>30kHz</w:t>
            </w:r>
            <w:r w:rsidR="002A2300" w:rsidRPr="004B3397">
              <w:t xml:space="preserve"> </w:t>
            </w:r>
            <w:r w:rsidR="00606A04" w:rsidRPr="004B3397">
              <w:t>SCS,</w:t>
            </w:r>
            <w:r w:rsidR="002A2300" w:rsidRPr="004B3397">
              <w:t xml:space="preserve"> </w:t>
            </w:r>
            <w:r w:rsidR="00606A04" w:rsidRPr="004B3397">
              <w:t>10k</w:t>
            </w:r>
            <w:r w:rsidR="002A2300" w:rsidRPr="004B3397">
              <w:t xml:space="preserve"> </w:t>
            </w:r>
            <w:r w:rsidR="00606A04" w:rsidRPr="004B3397">
              <w:t>for</w:t>
            </w:r>
            <w:r w:rsidR="002A2300" w:rsidRPr="004B3397">
              <w:t xml:space="preserve"> </w:t>
            </w:r>
            <w:r w:rsidR="00606A04" w:rsidRPr="004B3397">
              <w:t>15kHz</w:t>
            </w:r>
            <w:r w:rsidR="002A2300" w:rsidRPr="004B3397">
              <w:t xml:space="preserve"> </w:t>
            </w:r>
            <w:r w:rsidR="00606A04" w:rsidRPr="004B3397">
              <w:t>SCS;</w:t>
            </w:r>
            <w:r w:rsidR="00604C4C" w:rsidRPr="004B3397">
              <w:br/>
            </w:r>
            <w:r w:rsidR="00606A04" w:rsidRPr="004B3397">
              <w:t>For</w:t>
            </w:r>
            <w:r w:rsidR="002A2300" w:rsidRPr="004B3397">
              <w:t xml:space="preserve"> </w:t>
            </w:r>
            <w:r w:rsidR="00606A04" w:rsidRPr="004B3397">
              <w:t>FR1</w:t>
            </w:r>
            <w:r w:rsidR="002A2300" w:rsidRPr="004B3397">
              <w:t xml:space="preserve"> </w:t>
            </w:r>
            <w:r w:rsidR="00606A04" w:rsidRPr="004B3397">
              <w:t>bands</w:t>
            </w:r>
            <w:r w:rsidR="002A2300" w:rsidRPr="004B3397">
              <w:t xml:space="preserve"> </w:t>
            </w:r>
            <w:r w:rsidR="00606A04" w:rsidRPr="004B3397">
              <w:t>&lt;1GHz:</w:t>
            </w:r>
            <w:r w:rsidR="002A2300" w:rsidRPr="004B3397">
              <w:t xml:space="preserve"> </w:t>
            </w:r>
            <w:r w:rsidR="00606A04" w:rsidRPr="004B3397">
              <w:t>[20k]</w:t>
            </w:r>
            <w:r w:rsidR="002A2300" w:rsidRPr="004B3397">
              <w:t xml:space="preserve"> </w:t>
            </w:r>
            <w:r w:rsidR="00606A04" w:rsidRPr="004B3397">
              <w:t>for</w:t>
            </w:r>
            <w:r w:rsidR="002A2300" w:rsidRPr="004B3397">
              <w:t xml:space="preserve"> </w:t>
            </w:r>
            <w:r w:rsidR="00606A04" w:rsidRPr="004B3397">
              <w:t>15kHz</w:t>
            </w:r>
            <w:r w:rsidR="002A2300" w:rsidRPr="004B3397">
              <w:t xml:space="preserve"> </w:t>
            </w:r>
            <w:r w:rsidR="00606A04" w:rsidRPr="004B3397">
              <w:t>SCS;</w:t>
            </w:r>
          </w:p>
        </w:tc>
      </w:tr>
    </w:tbl>
    <w:p w14:paraId="7FCF8FB3" w14:textId="77777777" w:rsidR="00606A04" w:rsidRPr="004B3397" w:rsidRDefault="00606A04" w:rsidP="00606A04"/>
    <w:p w14:paraId="58C8CEFF" w14:textId="77777777" w:rsidR="00606A04" w:rsidRPr="004B3397" w:rsidRDefault="00606A04" w:rsidP="00606A04">
      <w:pPr>
        <w:pStyle w:val="TH"/>
      </w:pPr>
      <w:r w:rsidRPr="004B3397">
        <w:t>Table D.1-2</w:t>
      </w:r>
      <w:r w:rsidRPr="004B3397">
        <w:rPr>
          <w:lang w:eastAsia="zh-CN"/>
        </w:rPr>
        <w:t>:</w:t>
      </w:r>
      <w:r w:rsidRPr="004B3397">
        <w:t xml:space="preserve"> Test parameters for FR1 FDD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4"/>
        <w:gridCol w:w="3655"/>
        <w:gridCol w:w="802"/>
        <w:gridCol w:w="3359"/>
      </w:tblGrid>
      <w:tr w:rsidR="00606A04" w:rsidRPr="004B3397" w14:paraId="5862500A" w14:textId="77777777" w:rsidTr="002A2300">
        <w:trPr>
          <w:jc w:val="center"/>
        </w:trPr>
        <w:tc>
          <w:tcPr>
            <w:tcW w:w="5469" w:type="dxa"/>
            <w:gridSpan w:val="2"/>
            <w:shd w:val="clear" w:color="auto" w:fill="D9D9D9"/>
          </w:tcPr>
          <w:p w14:paraId="2AB9E7FA" w14:textId="77777777" w:rsidR="00606A04" w:rsidRPr="004B3397" w:rsidRDefault="00606A04" w:rsidP="007033F3">
            <w:pPr>
              <w:pStyle w:val="TAH"/>
            </w:pPr>
            <w:r w:rsidRPr="004B3397">
              <w:t>Parameter</w:t>
            </w:r>
          </w:p>
        </w:tc>
        <w:tc>
          <w:tcPr>
            <w:tcW w:w="802" w:type="dxa"/>
            <w:shd w:val="clear" w:color="auto" w:fill="D9D9D9"/>
          </w:tcPr>
          <w:p w14:paraId="39052568" w14:textId="77777777" w:rsidR="00606A04" w:rsidRPr="004B3397" w:rsidRDefault="00606A04" w:rsidP="007033F3">
            <w:pPr>
              <w:pStyle w:val="TAH"/>
            </w:pPr>
            <w:r w:rsidRPr="004B3397">
              <w:t>Unit</w:t>
            </w:r>
          </w:p>
        </w:tc>
        <w:tc>
          <w:tcPr>
            <w:tcW w:w="3359" w:type="dxa"/>
            <w:shd w:val="clear" w:color="auto" w:fill="D9D9D9"/>
          </w:tcPr>
          <w:p w14:paraId="1578DA7B" w14:textId="77777777" w:rsidR="00606A04" w:rsidRPr="004B3397" w:rsidRDefault="00606A04" w:rsidP="007033F3">
            <w:pPr>
              <w:pStyle w:val="TAH"/>
            </w:pPr>
            <w:r w:rsidRPr="004B3397">
              <w:t>Value</w:t>
            </w:r>
          </w:p>
        </w:tc>
      </w:tr>
      <w:tr w:rsidR="00606A04" w:rsidRPr="004B3397" w14:paraId="5D893DE0" w14:textId="77777777" w:rsidTr="002A2300">
        <w:trPr>
          <w:jc w:val="center"/>
        </w:trPr>
        <w:tc>
          <w:tcPr>
            <w:tcW w:w="5469" w:type="dxa"/>
            <w:gridSpan w:val="2"/>
            <w:shd w:val="clear" w:color="auto" w:fill="auto"/>
            <w:vAlign w:val="center"/>
          </w:tcPr>
          <w:p w14:paraId="4EA561AE" w14:textId="7AD5314A" w:rsidR="00606A04" w:rsidRPr="004B3397" w:rsidRDefault="00606A04" w:rsidP="007033F3">
            <w:pPr>
              <w:pStyle w:val="TAL"/>
            </w:pPr>
            <w:r w:rsidRPr="004B3397">
              <w:t>Duplex</w:t>
            </w:r>
            <w:r w:rsidR="002A2300" w:rsidRPr="004B3397">
              <w:t xml:space="preserve"> </w:t>
            </w:r>
            <w:r w:rsidRPr="004B3397">
              <w:t>mode</w:t>
            </w:r>
          </w:p>
        </w:tc>
        <w:tc>
          <w:tcPr>
            <w:tcW w:w="802" w:type="dxa"/>
            <w:shd w:val="clear" w:color="auto" w:fill="auto"/>
            <w:vAlign w:val="center"/>
          </w:tcPr>
          <w:p w14:paraId="39A12614" w14:textId="77777777" w:rsidR="00606A04" w:rsidRPr="004B3397" w:rsidRDefault="00606A04" w:rsidP="007033F3">
            <w:pPr>
              <w:pStyle w:val="TAC"/>
            </w:pPr>
          </w:p>
        </w:tc>
        <w:tc>
          <w:tcPr>
            <w:tcW w:w="3359" w:type="dxa"/>
            <w:shd w:val="clear" w:color="auto" w:fill="auto"/>
            <w:vAlign w:val="center"/>
          </w:tcPr>
          <w:p w14:paraId="763EAD3F" w14:textId="77777777" w:rsidR="00606A04" w:rsidRPr="004B3397" w:rsidRDefault="00606A04" w:rsidP="007033F3">
            <w:pPr>
              <w:pStyle w:val="TAC"/>
            </w:pPr>
            <w:r w:rsidRPr="004B3397">
              <w:t>FDD</w:t>
            </w:r>
          </w:p>
        </w:tc>
      </w:tr>
      <w:tr w:rsidR="00606A04" w:rsidRPr="004B3397" w14:paraId="7835AB11" w14:textId="77777777" w:rsidTr="002A2300">
        <w:trPr>
          <w:jc w:val="center"/>
        </w:trPr>
        <w:tc>
          <w:tcPr>
            <w:tcW w:w="5469" w:type="dxa"/>
            <w:gridSpan w:val="2"/>
            <w:shd w:val="clear" w:color="auto" w:fill="auto"/>
            <w:vAlign w:val="center"/>
          </w:tcPr>
          <w:p w14:paraId="75179B1B" w14:textId="69CB48C2" w:rsidR="00606A04" w:rsidRPr="004B3397" w:rsidRDefault="00606A04" w:rsidP="007033F3">
            <w:pPr>
              <w:pStyle w:val="TAL"/>
              <w:rPr>
                <w:lang w:eastAsia="zh-CN"/>
              </w:rPr>
            </w:pPr>
            <w:r w:rsidRPr="004B3397">
              <w:rPr>
                <w:lang w:eastAsia="zh-CN"/>
              </w:rPr>
              <w:t>Reference</w:t>
            </w:r>
            <w:r w:rsidR="002A2300" w:rsidRPr="004B3397">
              <w:rPr>
                <w:lang w:eastAsia="zh-CN"/>
              </w:rPr>
              <w:t xml:space="preserve"> </w:t>
            </w:r>
            <w:r w:rsidRPr="004B3397">
              <w:rPr>
                <w:lang w:eastAsia="zh-CN"/>
              </w:rPr>
              <w:t>channel</w:t>
            </w:r>
          </w:p>
        </w:tc>
        <w:tc>
          <w:tcPr>
            <w:tcW w:w="802" w:type="dxa"/>
            <w:shd w:val="clear" w:color="auto" w:fill="auto"/>
            <w:vAlign w:val="center"/>
          </w:tcPr>
          <w:p w14:paraId="25A647C2" w14:textId="77777777" w:rsidR="00606A04" w:rsidRPr="004B3397" w:rsidRDefault="00606A04" w:rsidP="007033F3">
            <w:pPr>
              <w:pStyle w:val="TAC"/>
            </w:pPr>
          </w:p>
        </w:tc>
        <w:tc>
          <w:tcPr>
            <w:tcW w:w="3359" w:type="dxa"/>
            <w:shd w:val="clear" w:color="auto" w:fill="auto"/>
            <w:vAlign w:val="center"/>
          </w:tcPr>
          <w:p w14:paraId="771B9525" w14:textId="6FEE04D4" w:rsidR="00606A04" w:rsidRPr="004B3397" w:rsidRDefault="00606A04" w:rsidP="007033F3">
            <w:pPr>
              <w:pStyle w:val="TAC"/>
            </w:pPr>
            <w:r w:rsidRPr="004B3397">
              <w:t>R.PDSCH.1-3.1</w:t>
            </w:r>
            <w:r w:rsidR="002A2300" w:rsidRPr="004B3397">
              <w:t xml:space="preserve"> </w:t>
            </w:r>
            <w:r w:rsidRPr="004B3397">
              <w:t>FDD</w:t>
            </w:r>
            <w:r w:rsidR="002A2300" w:rsidRPr="004B3397">
              <w:t xml:space="preserve"> </w:t>
            </w:r>
            <w:r w:rsidRPr="004B3397">
              <w:t>(Note)</w:t>
            </w:r>
          </w:p>
        </w:tc>
      </w:tr>
      <w:tr w:rsidR="00606A04" w:rsidRPr="004B3397" w14:paraId="256A03F4" w14:textId="77777777" w:rsidTr="002A2300">
        <w:trPr>
          <w:jc w:val="center"/>
        </w:trPr>
        <w:tc>
          <w:tcPr>
            <w:tcW w:w="5469" w:type="dxa"/>
            <w:gridSpan w:val="2"/>
            <w:shd w:val="clear" w:color="auto" w:fill="auto"/>
            <w:vAlign w:val="center"/>
          </w:tcPr>
          <w:p w14:paraId="3DF0AA7B" w14:textId="77777777" w:rsidR="00606A04" w:rsidRPr="004B3397" w:rsidRDefault="00606A04" w:rsidP="007033F3">
            <w:pPr>
              <w:pStyle w:val="TAL"/>
              <w:rPr>
                <w:lang w:eastAsia="zh-CN"/>
              </w:rPr>
            </w:pPr>
            <w:r w:rsidRPr="004B3397">
              <w:rPr>
                <w:lang w:eastAsia="zh-CN"/>
              </w:rPr>
              <w:t>Bandwidth</w:t>
            </w:r>
          </w:p>
        </w:tc>
        <w:tc>
          <w:tcPr>
            <w:tcW w:w="802" w:type="dxa"/>
            <w:shd w:val="clear" w:color="auto" w:fill="auto"/>
            <w:vAlign w:val="center"/>
          </w:tcPr>
          <w:p w14:paraId="54C8FB89" w14:textId="77777777" w:rsidR="00606A04" w:rsidRPr="004B3397" w:rsidRDefault="00606A04" w:rsidP="007033F3">
            <w:pPr>
              <w:pStyle w:val="TAC"/>
              <w:rPr>
                <w:lang w:eastAsia="zh-CN"/>
              </w:rPr>
            </w:pPr>
            <w:r w:rsidRPr="004B3397">
              <w:rPr>
                <w:lang w:eastAsia="zh-CN"/>
              </w:rPr>
              <w:t>MHz</w:t>
            </w:r>
          </w:p>
        </w:tc>
        <w:tc>
          <w:tcPr>
            <w:tcW w:w="3359" w:type="dxa"/>
            <w:shd w:val="clear" w:color="auto" w:fill="auto"/>
            <w:vAlign w:val="center"/>
          </w:tcPr>
          <w:p w14:paraId="3D66A238" w14:textId="77777777" w:rsidR="00606A04" w:rsidRPr="004B3397" w:rsidRDefault="00606A04" w:rsidP="007033F3">
            <w:pPr>
              <w:pStyle w:val="TAC"/>
              <w:rPr>
                <w:lang w:eastAsia="zh-CN"/>
              </w:rPr>
            </w:pPr>
            <w:r w:rsidRPr="004B3397">
              <w:rPr>
                <w:lang w:eastAsia="zh-CN"/>
              </w:rPr>
              <w:t>10</w:t>
            </w:r>
          </w:p>
        </w:tc>
      </w:tr>
      <w:tr w:rsidR="00606A04" w:rsidRPr="004B3397" w14:paraId="636CB04F" w14:textId="77777777" w:rsidTr="002A2300">
        <w:trPr>
          <w:jc w:val="center"/>
        </w:trPr>
        <w:tc>
          <w:tcPr>
            <w:tcW w:w="5469" w:type="dxa"/>
            <w:gridSpan w:val="2"/>
            <w:shd w:val="clear" w:color="auto" w:fill="auto"/>
            <w:vAlign w:val="center"/>
          </w:tcPr>
          <w:p w14:paraId="6F2677A9" w14:textId="77777777" w:rsidR="00606A04" w:rsidRPr="004B3397" w:rsidRDefault="00606A04" w:rsidP="007033F3">
            <w:pPr>
              <w:pStyle w:val="TAL"/>
              <w:rPr>
                <w:lang w:eastAsia="zh-CN"/>
              </w:rPr>
            </w:pPr>
            <w:r w:rsidRPr="004B3397">
              <w:rPr>
                <w:lang w:eastAsia="zh-CN"/>
              </w:rPr>
              <w:t>SCS</w:t>
            </w:r>
          </w:p>
        </w:tc>
        <w:tc>
          <w:tcPr>
            <w:tcW w:w="802" w:type="dxa"/>
            <w:shd w:val="clear" w:color="auto" w:fill="auto"/>
            <w:vAlign w:val="center"/>
          </w:tcPr>
          <w:p w14:paraId="31C98E4C" w14:textId="77777777" w:rsidR="00606A04" w:rsidRPr="004B3397" w:rsidRDefault="00606A04" w:rsidP="007033F3">
            <w:pPr>
              <w:pStyle w:val="TAC"/>
              <w:rPr>
                <w:lang w:eastAsia="zh-CN"/>
              </w:rPr>
            </w:pPr>
            <w:r w:rsidRPr="004B3397">
              <w:rPr>
                <w:lang w:eastAsia="zh-CN"/>
              </w:rPr>
              <w:t>kHz</w:t>
            </w:r>
          </w:p>
        </w:tc>
        <w:tc>
          <w:tcPr>
            <w:tcW w:w="3359" w:type="dxa"/>
            <w:shd w:val="clear" w:color="auto" w:fill="auto"/>
            <w:vAlign w:val="center"/>
          </w:tcPr>
          <w:p w14:paraId="1C64D5D9" w14:textId="77777777" w:rsidR="00606A04" w:rsidRPr="004B3397" w:rsidRDefault="00606A04" w:rsidP="007033F3">
            <w:pPr>
              <w:pStyle w:val="TAC"/>
              <w:rPr>
                <w:lang w:eastAsia="zh-CN"/>
              </w:rPr>
            </w:pPr>
            <w:r w:rsidRPr="004B3397">
              <w:rPr>
                <w:lang w:eastAsia="zh-CN"/>
              </w:rPr>
              <w:t>15</w:t>
            </w:r>
          </w:p>
        </w:tc>
      </w:tr>
      <w:tr w:rsidR="00606A04" w:rsidRPr="004B3397" w14:paraId="29EE877A" w14:textId="77777777" w:rsidTr="002A2300">
        <w:trPr>
          <w:jc w:val="center"/>
        </w:trPr>
        <w:tc>
          <w:tcPr>
            <w:tcW w:w="5469" w:type="dxa"/>
            <w:gridSpan w:val="2"/>
            <w:shd w:val="clear" w:color="auto" w:fill="auto"/>
            <w:vAlign w:val="center"/>
          </w:tcPr>
          <w:p w14:paraId="5BB4B5AB" w14:textId="6ED1CCCB" w:rsidR="00606A04" w:rsidRPr="004B3397" w:rsidRDefault="00606A04" w:rsidP="007033F3">
            <w:pPr>
              <w:pStyle w:val="TAL"/>
              <w:rPr>
                <w:lang w:eastAsia="zh-CN"/>
              </w:rPr>
            </w:pPr>
            <w:r w:rsidRPr="004B3397">
              <w:rPr>
                <w:lang w:eastAsia="zh-CN"/>
              </w:rPr>
              <w:t>Modulation</w:t>
            </w:r>
            <w:r w:rsidR="002A2300" w:rsidRPr="004B3397">
              <w:rPr>
                <w:lang w:eastAsia="zh-CN"/>
              </w:rPr>
              <w:t xml:space="preserve"> </w:t>
            </w:r>
            <w:r w:rsidRPr="004B3397">
              <w:rPr>
                <w:lang w:eastAsia="zh-CN"/>
              </w:rPr>
              <w:t>DL</w:t>
            </w:r>
          </w:p>
        </w:tc>
        <w:tc>
          <w:tcPr>
            <w:tcW w:w="802" w:type="dxa"/>
            <w:shd w:val="clear" w:color="auto" w:fill="auto"/>
            <w:vAlign w:val="center"/>
          </w:tcPr>
          <w:p w14:paraId="3EAA3B56" w14:textId="77777777" w:rsidR="00606A04" w:rsidRPr="004B3397" w:rsidRDefault="00606A04" w:rsidP="007033F3">
            <w:pPr>
              <w:pStyle w:val="TAC"/>
            </w:pPr>
          </w:p>
        </w:tc>
        <w:tc>
          <w:tcPr>
            <w:tcW w:w="3359" w:type="dxa"/>
            <w:shd w:val="clear" w:color="auto" w:fill="auto"/>
            <w:vAlign w:val="center"/>
          </w:tcPr>
          <w:p w14:paraId="23B32065" w14:textId="77777777" w:rsidR="00606A04" w:rsidRPr="004B3397" w:rsidRDefault="00606A04" w:rsidP="007033F3">
            <w:pPr>
              <w:pStyle w:val="TAC"/>
              <w:rPr>
                <w:lang w:eastAsia="zh-CN"/>
              </w:rPr>
            </w:pPr>
            <w:r w:rsidRPr="004B3397">
              <w:rPr>
                <w:lang w:eastAsia="zh-CN"/>
              </w:rPr>
              <w:t>64QAM</w:t>
            </w:r>
          </w:p>
        </w:tc>
      </w:tr>
      <w:tr w:rsidR="00606A04" w:rsidRPr="004B3397" w14:paraId="2B906B0B" w14:textId="77777777" w:rsidTr="002A2300">
        <w:trPr>
          <w:jc w:val="center"/>
        </w:trPr>
        <w:tc>
          <w:tcPr>
            <w:tcW w:w="5469" w:type="dxa"/>
            <w:gridSpan w:val="2"/>
            <w:shd w:val="clear" w:color="auto" w:fill="auto"/>
            <w:vAlign w:val="center"/>
          </w:tcPr>
          <w:p w14:paraId="3ED0236B" w14:textId="042E9E0C" w:rsidR="00606A04" w:rsidRPr="004B3397" w:rsidRDefault="00606A04" w:rsidP="007033F3">
            <w:pPr>
              <w:pStyle w:val="TAL"/>
              <w:rPr>
                <w:lang w:eastAsia="zh-CN"/>
              </w:rPr>
            </w:pPr>
            <w:r w:rsidRPr="004B3397">
              <w:rPr>
                <w:lang w:eastAsia="zh-CN"/>
              </w:rPr>
              <w:t>Modulation</w:t>
            </w:r>
            <w:r w:rsidR="002A2300" w:rsidRPr="004B3397">
              <w:rPr>
                <w:lang w:eastAsia="zh-CN"/>
              </w:rPr>
              <w:t xml:space="preserve"> </w:t>
            </w:r>
            <w:r w:rsidRPr="004B3397">
              <w:rPr>
                <w:lang w:eastAsia="zh-CN"/>
              </w:rPr>
              <w:t>UL</w:t>
            </w:r>
          </w:p>
        </w:tc>
        <w:tc>
          <w:tcPr>
            <w:tcW w:w="802" w:type="dxa"/>
            <w:shd w:val="clear" w:color="auto" w:fill="auto"/>
            <w:vAlign w:val="center"/>
          </w:tcPr>
          <w:p w14:paraId="51EBA061" w14:textId="77777777" w:rsidR="00606A04" w:rsidRPr="004B3397" w:rsidRDefault="00606A04" w:rsidP="007033F3">
            <w:pPr>
              <w:pStyle w:val="TAC"/>
            </w:pPr>
          </w:p>
        </w:tc>
        <w:tc>
          <w:tcPr>
            <w:tcW w:w="3359" w:type="dxa"/>
            <w:shd w:val="clear" w:color="auto" w:fill="auto"/>
            <w:vAlign w:val="center"/>
          </w:tcPr>
          <w:p w14:paraId="57748147" w14:textId="77777777" w:rsidR="00606A04" w:rsidRPr="004B3397" w:rsidRDefault="00606A04" w:rsidP="007033F3">
            <w:pPr>
              <w:pStyle w:val="TAC"/>
              <w:rPr>
                <w:lang w:eastAsia="zh-CN"/>
              </w:rPr>
            </w:pPr>
            <w:r w:rsidRPr="004B3397">
              <w:rPr>
                <w:lang w:eastAsia="zh-CN"/>
              </w:rPr>
              <w:t>QPSK</w:t>
            </w:r>
          </w:p>
        </w:tc>
      </w:tr>
      <w:tr w:rsidR="00606A04" w:rsidRPr="004B3397" w14:paraId="467DB8C4" w14:textId="77777777" w:rsidTr="002A2300">
        <w:trPr>
          <w:jc w:val="center"/>
        </w:trPr>
        <w:tc>
          <w:tcPr>
            <w:tcW w:w="5469" w:type="dxa"/>
            <w:gridSpan w:val="2"/>
            <w:shd w:val="clear" w:color="auto" w:fill="auto"/>
            <w:vAlign w:val="center"/>
          </w:tcPr>
          <w:p w14:paraId="5E674E33" w14:textId="6B66CDC7" w:rsidR="00606A04" w:rsidRPr="004B3397" w:rsidRDefault="00606A04" w:rsidP="007033F3">
            <w:pPr>
              <w:pStyle w:val="TAL"/>
            </w:pPr>
            <w:r w:rsidRPr="004B3397">
              <w:t>Active</w:t>
            </w:r>
            <w:r w:rsidR="002A2300" w:rsidRPr="004B3397">
              <w:t xml:space="preserve"> </w:t>
            </w:r>
            <w:r w:rsidRPr="004B3397">
              <w:t>DL</w:t>
            </w:r>
            <w:r w:rsidR="002A2300" w:rsidRPr="004B3397">
              <w:t xml:space="preserve"> </w:t>
            </w:r>
            <w:r w:rsidRPr="004B3397">
              <w:t>BWP</w:t>
            </w:r>
            <w:r w:rsidR="002A2300" w:rsidRPr="004B3397">
              <w:t xml:space="preserve"> </w:t>
            </w:r>
            <w:r w:rsidRPr="004B3397">
              <w:t>index</w:t>
            </w:r>
          </w:p>
        </w:tc>
        <w:tc>
          <w:tcPr>
            <w:tcW w:w="802" w:type="dxa"/>
            <w:shd w:val="clear" w:color="auto" w:fill="auto"/>
            <w:vAlign w:val="center"/>
          </w:tcPr>
          <w:p w14:paraId="3C2FE620" w14:textId="77777777" w:rsidR="00606A04" w:rsidRPr="004B3397" w:rsidRDefault="00606A04" w:rsidP="007033F3">
            <w:pPr>
              <w:pStyle w:val="TAC"/>
            </w:pPr>
          </w:p>
        </w:tc>
        <w:tc>
          <w:tcPr>
            <w:tcW w:w="3359" w:type="dxa"/>
            <w:shd w:val="clear" w:color="auto" w:fill="auto"/>
            <w:vAlign w:val="center"/>
          </w:tcPr>
          <w:p w14:paraId="149C2D2C" w14:textId="77777777" w:rsidR="00606A04" w:rsidRPr="004B3397" w:rsidRDefault="00606A04" w:rsidP="007033F3">
            <w:pPr>
              <w:pStyle w:val="TAC"/>
            </w:pPr>
            <w:r w:rsidRPr="004B3397">
              <w:t>1</w:t>
            </w:r>
          </w:p>
        </w:tc>
      </w:tr>
      <w:tr w:rsidR="00606A04" w:rsidRPr="004B3397" w14:paraId="46E8B20B" w14:textId="77777777" w:rsidTr="002A2300">
        <w:trPr>
          <w:jc w:val="center"/>
        </w:trPr>
        <w:tc>
          <w:tcPr>
            <w:tcW w:w="1814" w:type="dxa"/>
            <w:vMerge w:val="restart"/>
            <w:shd w:val="clear" w:color="auto" w:fill="auto"/>
            <w:vAlign w:val="center"/>
          </w:tcPr>
          <w:p w14:paraId="6026117D" w14:textId="7CA8B55C" w:rsidR="00606A04" w:rsidRPr="004B3397" w:rsidRDefault="00606A04" w:rsidP="007033F3">
            <w:pPr>
              <w:pStyle w:val="TAL"/>
            </w:pPr>
            <w:r w:rsidRPr="004B3397">
              <w:t>PDSCH</w:t>
            </w:r>
            <w:r w:rsidR="002A2300" w:rsidRPr="004B3397">
              <w:t xml:space="preserve"> </w:t>
            </w:r>
            <w:r w:rsidRPr="004B3397">
              <w:t>configuration</w:t>
            </w:r>
          </w:p>
        </w:tc>
        <w:tc>
          <w:tcPr>
            <w:tcW w:w="3655" w:type="dxa"/>
            <w:shd w:val="clear" w:color="auto" w:fill="auto"/>
            <w:vAlign w:val="center"/>
          </w:tcPr>
          <w:p w14:paraId="2F79E3E5" w14:textId="64ECE364" w:rsidR="00606A04" w:rsidRPr="004B3397" w:rsidRDefault="00606A04" w:rsidP="007033F3">
            <w:pPr>
              <w:pStyle w:val="TAL"/>
            </w:pPr>
            <w:r w:rsidRPr="004B3397">
              <w:t>Mapping</w:t>
            </w:r>
            <w:r w:rsidR="002A2300" w:rsidRPr="004B3397">
              <w:t xml:space="preserve"> </w:t>
            </w:r>
            <w:r w:rsidRPr="004B3397">
              <w:t>type</w:t>
            </w:r>
          </w:p>
        </w:tc>
        <w:tc>
          <w:tcPr>
            <w:tcW w:w="802" w:type="dxa"/>
            <w:shd w:val="clear" w:color="auto" w:fill="auto"/>
            <w:vAlign w:val="center"/>
          </w:tcPr>
          <w:p w14:paraId="722888DA" w14:textId="77777777" w:rsidR="00606A04" w:rsidRPr="004B3397" w:rsidRDefault="00606A04" w:rsidP="007033F3">
            <w:pPr>
              <w:pStyle w:val="TAC"/>
            </w:pPr>
          </w:p>
        </w:tc>
        <w:tc>
          <w:tcPr>
            <w:tcW w:w="3359" w:type="dxa"/>
            <w:shd w:val="clear" w:color="auto" w:fill="auto"/>
            <w:vAlign w:val="center"/>
          </w:tcPr>
          <w:p w14:paraId="18170A09" w14:textId="19E17EBD" w:rsidR="00606A04" w:rsidRPr="004B3397" w:rsidRDefault="00606A04" w:rsidP="007033F3">
            <w:pPr>
              <w:pStyle w:val="TAC"/>
            </w:pPr>
            <w:r w:rsidRPr="004B3397">
              <w:t>Type</w:t>
            </w:r>
            <w:r w:rsidR="002A2300" w:rsidRPr="004B3397">
              <w:t xml:space="preserve"> </w:t>
            </w:r>
            <w:r w:rsidRPr="004B3397">
              <w:t>A</w:t>
            </w:r>
          </w:p>
        </w:tc>
      </w:tr>
      <w:tr w:rsidR="00606A04" w:rsidRPr="004B3397" w14:paraId="197F7FB7" w14:textId="77777777" w:rsidTr="002A2300">
        <w:trPr>
          <w:jc w:val="center"/>
        </w:trPr>
        <w:tc>
          <w:tcPr>
            <w:tcW w:w="1814" w:type="dxa"/>
            <w:vMerge/>
            <w:shd w:val="clear" w:color="auto" w:fill="auto"/>
            <w:vAlign w:val="center"/>
          </w:tcPr>
          <w:p w14:paraId="6803215E" w14:textId="77777777" w:rsidR="00606A04" w:rsidRPr="004B3397" w:rsidRDefault="00606A04" w:rsidP="007033F3">
            <w:pPr>
              <w:pStyle w:val="TAL"/>
            </w:pPr>
          </w:p>
        </w:tc>
        <w:tc>
          <w:tcPr>
            <w:tcW w:w="3655" w:type="dxa"/>
            <w:shd w:val="clear" w:color="auto" w:fill="auto"/>
            <w:vAlign w:val="center"/>
          </w:tcPr>
          <w:p w14:paraId="5B23F707" w14:textId="77777777" w:rsidR="00606A04" w:rsidRPr="004B3397" w:rsidRDefault="00606A04" w:rsidP="007033F3">
            <w:pPr>
              <w:pStyle w:val="TAL"/>
            </w:pPr>
            <w:r w:rsidRPr="004B3397">
              <w:t>k0</w:t>
            </w:r>
          </w:p>
        </w:tc>
        <w:tc>
          <w:tcPr>
            <w:tcW w:w="802" w:type="dxa"/>
            <w:shd w:val="clear" w:color="auto" w:fill="auto"/>
            <w:vAlign w:val="center"/>
          </w:tcPr>
          <w:p w14:paraId="0DC8A641" w14:textId="77777777" w:rsidR="00606A04" w:rsidRPr="004B3397" w:rsidRDefault="00606A04" w:rsidP="007033F3">
            <w:pPr>
              <w:pStyle w:val="TAC"/>
            </w:pPr>
          </w:p>
        </w:tc>
        <w:tc>
          <w:tcPr>
            <w:tcW w:w="3359" w:type="dxa"/>
            <w:shd w:val="clear" w:color="auto" w:fill="auto"/>
            <w:vAlign w:val="center"/>
          </w:tcPr>
          <w:p w14:paraId="659ED5DE" w14:textId="77777777" w:rsidR="00606A04" w:rsidRPr="004B3397" w:rsidRDefault="00606A04" w:rsidP="007033F3">
            <w:pPr>
              <w:pStyle w:val="TAC"/>
            </w:pPr>
            <w:r w:rsidRPr="004B3397">
              <w:t>0</w:t>
            </w:r>
          </w:p>
        </w:tc>
      </w:tr>
      <w:tr w:rsidR="00606A04" w:rsidRPr="004B3397" w14:paraId="572D9098" w14:textId="77777777" w:rsidTr="002A2300">
        <w:trPr>
          <w:jc w:val="center"/>
        </w:trPr>
        <w:tc>
          <w:tcPr>
            <w:tcW w:w="1814" w:type="dxa"/>
            <w:vMerge/>
            <w:shd w:val="clear" w:color="auto" w:fill="auto"/>
            <w:vAlign w:val="center"/>
          </w:tcPr>
          <w:p w14:paraId="4B534FB2" w14:textId="77777777" w:rsidR="00606A04" w:rsidRPr="004B3397" w:rsidRDefault="00606A04" w:rsidP="007033F3">
            <w:pPr>
              <w:pStyle w:val="TAL"/>
            </w:pPr>
          </w:p>
        </w:tc>
        <w:tc>
          <w:tcPr>
            <w:tcW w:w="3655" w:type="dxa"/>
            <w:shd w:val="clear" w:color="auto" w:fill="auto"/>
            <w:vAlign w:val="center"/>
          </w:tcPr>
          <w:p w14:paraId="56252CB0" w14:textId="0EDD748D" w:rsidR="00606A04" w:rsidRPr="004B3397" w:rsidRDefault="00606A04" w:rsidP="007033F3">
            <w:pPr>
              <w:pStyle w:val="TAL"/>
            </w:pPr>
            <w:r w:rsidRPr="004B3397">
              <w:t>Starting</w:t>
            </w:r>
            <w:r w:rsidR="002A2300" w:rsidRPr="004B3397">
              <w:t xml:space="preserve"> </w:t>
            </w:r>
            <w:r w:rsidRPr="004B3397">
              <w:t>symbol</w:t>
            </w:r>
            <w:r w:rsidR="002A2300" w:rsidRPr="004B3397">
              <w:t xml:space="preserve"> </w:t>
            </w:r>
            <w:r w:rsidRPr="004B3397">
              <w:t>(S)</w:t>
            </w:r>
            <w:r w:rsidR="002A2300" w:rsidRPr="004B3397">
              <w:t xml:space="preserve"> </w:t>
            </w:r>
          </w:p>
        </w:tc>
        <w:tc>
          <w:tcPr>
            <w:tcW w:w="802" w:type="dxa"/>
            <w:shd w:val="clear" w:color="auto" w:fill="auto"/>
            <w:vAlign w:val="center"/>
          </w:tcPr>
          <w:p w14:paraId="6B3051A6" w14:textId="77777777" w:rsidR="00606A04" w:rsidRPr="004B3397" w:rsidRDefault="00606A04" w:rsidP="007033F3">
            <w:pPr>
              <w:pStyle w:val="TAC"/>
            </w:pPr>
          </w:p>
        </w:tc>
        <w:tc>
          <w:tcPr>
            <w:tcW w:w="3359" w:type="dxa"/>
            <w:shd w:val="clear" w:color="auto" w:fill="auto"/>
            <w:vAlign w:val="center"/>
          </w:tcPr>
          <w:p w14:paraId="37B934DB" w14:textId="77777777" w:rsidR="00606A04" w:rsidRPr="004B3397" w:rsidRDefault="00606A04" w:rsidP="007033F3">
            <w:pPr>
              <w:pStyle w:val="TAC"/>
            </w:pPr>
            <w:r w:rsidRPr="004B3397">
              <w:t>2</w:t>
            </w:r>
          </w:p>
        </w:tc>
      </w:tr>
      <w:tr w:rsidR="00606A04" w:rsidRPr="004B3397" w14:paraId="6B90CCEF" w14:textId="77777777" w:rsidTr="002A2300">
        <w:trPr>
          <w:jc w:val="center"/>
        </w:trPr>
        <w:tc>
          <w:tcPr>
            <w:tcW w:w="1814" w:type="dxa"/>
            <w:vMerge/>
            <w:shd w:val="clear" w:color="auto" w:fill="auto"/>
            <w:vAlign w:val="center"/>
          </w:tcPr>
          <w:p w14:paraId="0A110BA9" w14:textId="77777777" w:rsidR="00606A04" w:rsidRPr="004B3397" w:rsidRDefault="00606A04" w:rsidP="007033F3">
            <w:pPr>
              <w:pStyle w:val="TAL"/>
            </w:pPr>
          </w:p>
        </w:tc>
        <w:tc>
          <w:tcPr>
            <w:tcW w:w="3655" w:type="dxa"/>
            <w:shd w:val="clear" w:color="auto" w:fill="auto"/>
            <w:vAlign w:val="center"/>
          </w:tcPr>
          <w:p w14:paraId="4AF91036" w14:textId="35369CA1" w:rsidR="00606A04" w:rsidRPr="004B3397" w:rsidRDefault="00606A04" w:rsidP="007033F3">
            <w:pPr>
              <w:pStyle w:val="TAL"/>
            </w:pPr>
            <w:r w:rsidRPr="004B3397">
              <w:t>Length</w:t>
            </w:r>
            <w:r w:rsidR="002A2300" w:rsidRPr="004B3397">
              <w:t xml:space="preserve"> </w:t>
            </w:r>
            <w:r w:rsidRPr="004B3397">
              <w:t>(L)</w:t>
            </w:r>
          </w:p>
        </w:tc>
        <w:tc>
          <w:tcPr>
            <w:tcW w:w="802" w:type="dxa"/>
            <w:shd w:val="clear" w:color="auto" w:fill="auto"/>
            <w:vAlign w:val="center"/>
          </w:tcPr>
          <w:p w14:paraId="4FEFBBD6" w14:textId="77777777" w:rsidR="00606A04" w:rsidRPr="004B3397" w:rsidRDefault="00606A04" w:rsidP="007033F3">
            <w:pPr>
              <w:pStyle w:val="TAC"/>
            </w:pPr>
          </w:p>
        </w:tc>
        <w:tc>
          <w:tcPr>
            <w:tcW w:w="3359" w:type="dxa"/>
            <w:shd w:val="clear" w:color="auto" w:fill="auto"/>
            <w:vAlign w:val="center"/>
          </w:tcPr>
          <w:p w14:paraId="3B05E0E0" w14:textId="77777777" w:rsidR="00606A04" w:rsidRPr="004B3397" w:rsidRDefault="00606A04" w:rsidP="007033F3">
            <w:pPr>
              <w:pStyle w:val="TAC"/>
            </w:pPr>
            <w:r w:rsidRPr="004B3397">
              <w:t>12</w:t>
            </w:r>
          </w:p>
        </w:tc>
      </w:tr>
      <w:tr w:rsidR="00606A04" w:rsidRPr="004B3397" w14:paraId="6282CE0C" w14:textId="77777777" w:rsidTr="002A2300">
        <w:trPr>
          <w:jc w:val="center"/>
        </w:trPr>
        <w:tc>
          <w:tcPr>
            <w:tcW w:w="1814" w:type="dxa"/>
            <w:vMerge/>
            <w:shd w:val="clear" w:color="auto" w:fill="auto"/>
            <w:vAlign w:val="center"/>
          </w:tcPr>
          <w:p w14:paraId="2D12EBAE" w14:textId="77777777" w:rsidR="00606A04" w:rsidRPr="004B3397" w:rsidRDefault="00606A04" w:rsidP="007033F3">
            <w:pPr>
              <w:pStyle w:val="TAL"/>
            </w:pPr>
          </w:p>
        </w:tc>
        <w:tc>
          <w:tcPr>
            <w:tcW w:w="3655" w:type="dxa"/>
            <w:shd w:val="clear" w:color="auto" w:fill="auto"/>
            <w:vAlign w:val="center"/>
          </w:tcPr>
          <w:p w14:paraId="49E8399E" w14:textId="217C7798" w:rsidR="00606A04" w:rsidRPr="004B3397" w:rsidRDefault="00606A04" w:rsidP="007033F3">
            <w:pPr>
              <w:pStyle w:val="TAL"/>
            </w:pPr>
            <w:r w:rsidRPr="004B3397">
              <w:t>PDSCH</w:t>
            </w:r>
            <w:r w:rsidR="002A2300" w:rsidRPr="004B3397">
              <w:t xml:space="preserve"> </w:t>
            </w:r>
            <w:r w:rsidRPr="004B3397">
              <w:t>aggregation</w:t>
            </w:r>
            <w:r w:rsidR="002A2300" w:rsidRPr="004B3397">
              <w:t xml:space="preserve"> </w:t>
            </w:r>
            <w:r w:rsidRPr="004B3397">
              <w:t>factor</w:t>
            </w:r>
          </w:p>
        </w:tc>
        <w:tc>
          <w:tcPr>
            <w:tcW w:w="802" w:type="dxa"/>
            <w:shd w:val="clear" w:color="auto" w:fill="auto"/>
            <w:vAlign w:val="center"/>
          </w:tcPr>
          <w:p w14:paraId="6CF74035" w14:textId="77777777" w:rsidR="00606A04" w:rsidRPr="004B3397" w:rsidRDefault="00606A04" w:rsidP="007033F3">
            <w:pPr>
              <w:pStyle w:val="TAC"/>
            </w:pPr>
          </w:p>
        </w:tc>
        <w:tc>
          <w:tcPr>
            <w:tcW w:w="3359" w:type="dxa"/>
            <w:shd w:val="clear" w:color="auto" w:fill="auto"/>
            <w:vAlign w:val="center"/>
          </w:tcPr>
          <w:p w14:paraId="64671AFA" w14:textId="77777777" w:rsidR="00606A04" w:rsidRPr="004B3397" w:rsidRDefault="00606A04" w:rsidP="007033F3">
            <w:pPr>
              <w:pStyle w:val="TAC"/>
            </w:pPr>
            <w:r w:rsidRPr="004B3397">
              <w:t>1</w:t>
            </w:r>
          </w:p>
        </w:tc>
      </w:tr>
      <w:tr w:rsidR="00606A04" w:rsidRPr="004B3397" w14:paraId="4BF4013E" w14:textId="77777777" w:rsidTr="002A2300">
        <w:trPr>
          <w:jc w:val="center"/>
        </w:trPr>
        <w:tc>
          <w:tcPr>
            <w:tcW w:w="1814" w:type="dxa"/>
            <w:vMerge/>
            <w:shd w:val="clear" w:color="auto" w:fill="auto"/>
            <w:vAlign w:val="center"/>
          </w:tcPr>
          <w:p w14:paraId="4F278B69" w14:textId="77777777" w:rsidR="00606A04" w:rsidRPr="004B3397" w:rsidRDefault="00606A04" w:rsidP="007033F3">
            <w:pPr>
              <w:pStyle w:val="TAL"/>
            </w:pPr>
          </w:p>
        </w:tc>
        <w:tc>
          <w:tcPr>
            <w:tcW w:w="3655" w:type="dxa"/>
            <w:shd w:val="clear" w:color="auto" w:fill="auto"/>
            <w:vAlign w:val="center"/>
          </w:tcPr>
          <w:p w14:paraId="3B1C07F2" w14:textId="7A5DF959" w:rsidR="00606A04" w:rsidRPr="004B3397" w:rsidRDefault="00606A04" w:rsidP="007033F3">
            <w:pPr>
              <w:pStyle w:val="TAL"/>
            </w:pPr>
            <w:r w:rsidRPr="004B3397">
              <w:t>PRB</w:t>
            </w:r>
            <w:r w:rsidR="002A2300" w:rsidRPr="004B3397">
              <w:t xml:space="preserve"> </w:t>
            </w:r>
            <w:r w:rsidRPr="004B3397">
              <w:t>bundling</w:t>
            </w:r>
            <w:r w:rsidR="002A2300" w:rsidRPr="004B3397">
              <w:t xml:space="preserve"> </w:t>
            </w:r>
            <w:r w:rsidRPr="004B3397">
              <w:t>type</w:t>
            </w:r>
          </w:p>
        </w:tc>
        <w:tc>
          <w:tcPr>
            <w:tcW w:w="802" w:type="dxa"/>
            <w:shd w:val="clear" w:color="auto" w:fill="auto"/>
            <w:vAlign w:val="center"/>
          </w:tcPr>
          <w:p w14:paraId="3D69AFB9" w14:textId="77777777" w:rsidR="00606A04" w:rsidRPr="004B3397" w:rsidRDefault="00606A04" w:rsidP="007033F3">
            <w:pPr>
              <w:pStyle w:val="TAC"/>
            </w:pPr>
          </w:p>
        </w:tc>
        <w:tc>
          <w:tcPr>
            <w:tcW w:w="3359" w:type="dxa"/>
            <w:shd w:val="clear" w:color="auto" w:fill="auto"/>
            <w:vAlign w:val="center"/>
          </w:tcPr>
          <w:p w14:paraId="1A8719C3" w14:textId="77777777" w:rsidR="00606A04" w:rsidRPr="004B3397" w:rsidRDefault="00606A04" w:rsidP="007033F3">
            <w:pPr>
              <w:pStyle w:val="TAC"/>
            </w:pPr>
            <w:r w:rsidRPr="004B3397">
              <w:t>Static</w:t>
            </w:r>
          </w:p>
        </w:tc>
      </w:tr>
      <w:tr w:rsidR="00606A04" w:rsidRPr="004B3397" w14:paraId="0CE06617" w14:textId="77777777" w:rsidTr="002A2300">
        <w:trPr>
          <w:jc w:val="center"/>
        </w:trPr>
        <w:tc>
          <w:tcPr>
            <w:tcW w:w="1814" w:type="dxa"/>
            <w:vMerge/>
            <w:shd w:val="clear" w:color="auto" w:fill="auto"/>
            <w:vAlign w:val="center"/>
          </w:tcPr>
          <w:p w14:paraId="6AE0723A" w14:textId="77777777" w:rsidR="00606A04" w:rsidRPr="004B3397" w:rsidRDefault="00606A04" w:rsidP="007033F3">
            <w:pPr>
              <w:pStyle w:val="TAL"/>
              <w:rPr>
                <w:i/>
              </w:rPr>
            </w:pPr>
          </w:p>
        </w:tc>
        <w:tc>
          <w:tcPr>
            <w:tcW w:w="3655" w:type="dxa"/>
            <w:shd w:val="clear" w:color="auto" w:fill="auto"/>
            <w:vAlign w:val="center"/>
          </w:tcPr>
          <w:p w14:paraId="3F8AF895" w14:textId="6AA1F17C" w:rsidR="00606A04" w:rsidRPr="004B3397" w:rsidRDefault="00606A04" w:rsidP="007033F3">
            <w:pPr>
              <w:pStyle w:val="TAL"/>
            </w:pPr>
            <w:r w:rsidRPr="004B3397">
              <w:t>PRB</w:t>
            </w:r>
            <w:r w:rsidR="002A2300" w:rsidRPr="004B3397">
              <w:t xml:space="preserve"> </w:t>
            </w:r>
            <w:r w:rsidRPr="004B3397">
              <w:t>bundling</w:t>
            </w:r>
            <w:r w:rsidR="002A2300" w:rsidRPr="004B3397">
              <w:t xml:space="preserve"> </w:t>
            </w:r>
            <w:r w:rsidRPr="004B3397">
              <w:t>size</w:t>
            </w:r>
          </w:p>
        </w:tc>
        <w:tc>
          <w:tcPr>
            <w:tcW w:w="802" w:type="dxa"/>
            <w:shd w:val="clear" w:color="auto" w:fill="auto"/>
            <w:vAlign w:val="center"/>
          </w:tcPr>
          <w:p w14:paraId="516F39FB" w14:textId="77777777" w:rsidR="00606A04" w:rsidRPr="004B3397" w:rsidRDefault="00606A04" w:rsidP="007033F3">
            <w:pPr>
              <w:pStyle w:val="TAC"/>
            </w:pPr>
          </w:p>
        </w:tc>
        <w:tc>
          <w:tcPr>
            <w:tcW w:w="3359" w:type="dxa"/>
            <w:shd w:val="clear" w:color="auto" w:fill="auto"/>
            <w:vAlign w:val="center"/>
          </w:tcPr>
          <w:p w14:paraId="33102175" w14:textId="77777777" w:rsidR="00606A04" w:rsidRPr="004B3397" w:rsidRDefault="00606A04" w:rsidP="007033F3">
            <w:pPr>
              <w:pStyle w:val="TAC"/>
            </w:pPr>
            <w:r w:rsidRPr="004B3397">
              <w:t>2</w:t>
            </w:r>
          </w:p>
        </w:tc>
      </w:tr>
      <w:tr w:rsidR="00606A04" w:rsidRPr="004B3397" w14:paraId="28DC5F0E" w14:textId="77777777" w:rsidTr="002A2300">
        <w:trPr>
          <w:jc w:val="center"/>
        </w:trPr>
        <w:tc>
          <w:tcPr>
            <w:tcW w:w="1814" w:type="dxa"/>
            <w:vMerge/>
            <w:shd w:val="clear" w:color="auto" w:fill="auto"/>
            <w:vAlign w:val="center"/>
          </w:tcPr>
          <w:p w14:paraId="17B93901" w14:textId="77777777" w:rsidR="00606A04" w:rsidRPr="004B3397" w:rsidRDefault="00606A04" w:rsidP="007033F3">
            <w:pPr>
              <w:pStyle w:val="TAL"/>
              <w:rPr>
                <w:i/>
              </w:rPr>
            </w:pPr>
          </w:p>
        </w:tc>
        <w:tc>
          <w:tcPr>
            <w:tcW w:w="3655" w:type="dxa"/>
            <w:shd w:val="clear" w:color="auto" w:fill="auto"/>
            <w:vAlign w:val="center"/>
          </w:tcPr>
          <w:p w14:paraId="37CC9B21" w14:textId="0EBCFA3F" w:rsidR="00606A04" w:rsidRPr="004B3397" w:rsidRDefault="00606A04" w:rsidP="007033F3">
            <w:pPr>
              <w:pStyle w:val="TAL"/>
            </w:pPr>
            <w:r w:rsidRPr="004B3397">
              <w:t>Resource</w:t>
            </w:r>
            <w:r w:rsidR="002A2300" w:rsidRPr="004B3397">
              <w:t xml:space="preserve"> </w:t>
            </w:r>
            <w:r w:rsidRPr="004B3397">
              <w:t>allocation</w:t>
            </w:r>
            <w:r w:rsidR="002A2300" w:rsidRPr="004B3397">
              <w:t xml:space="preserve"> </w:t>
            </w:r>
            <w:r w:rsidRPr="004B3397">
              <w:t>type</w:t>
            </w:r>
          </w:p>
        </w:tc>
        <w:tc>
          <w:tcPr>
            <w:tcW w:w="802" w:type="dxa"/>
            <w:shd w:val="clear" w:color="auto" w:fill="auto"/>
            <w:vAlign w:val="center"/>
          </w:tcPr>
          <w:p w14:paraId="3F680A91" w14:textId="77777777" w:rsidR="00606A04" w:rsidRPr="004B3397" w:rsidRDefault="00606A04" w:rsidP="007033F3">
            <w:pPr>
              <w:pStyle w:val="TAC"/>
            </w:pPr>
          </w:p>
        </w:tc>
        <w:tc>
          <w:tcPr>
            <w:tcW w:w="3359" w:type="dxa"/>
            <w:shd w:val="clear" w:color="auto" w:fill="auto"/>
            <w:vAlign w:val="center"/>
          </w:tcPr>
          <w:p w14:paraId="156A44C1" w14:textId="57732AD6" w:rsidR="00606A04" w:rsidRPr="004B3397" w:rsidRDefault="00606A04" w:rsidP="007033F3">
            <w:pPr>
              <w:pStyle w:val="TAC"/>
            </w:pPr>
            <w:r w:rsidRPr="004B3397">
              <w:t>Type</w:t>
            </w:r>
            <w:r w:rsidR="002A2300" w:rsidRPr="004B3397">
              <w:t xml:space="preserve"> </w:t>
            </w:r>
            <w:r w:rsidRPr="004B3397">
              <w:t>0</w:t>
            </w:r>
          </w:p>
        </w:tc>
      </w:tr>
      <w:tr w:rsidR="00606A04" w:rsidRPr="004B3397" w14:paraId="6B78387B" w14:textId="77777777" w:rsidTr="002A2300">
        <w:trPr>
          <w:jc w:val="center"/>
        </w:trPr>
        <w:tc>
          <w:tcPr>
            <w:tcW w:w="1814" w:type="dxa"/>
            <w:vMerge/>
            <w:shd w:val="clear" w:color="auto" w:fill="auto"/>
            <w:vAlign w:val="center"/>
          </w:tcPr>
          <w:p w14:paraId="293765BE" w14:textId="77777777" w:rsidR="00606A04" w:rsidRPr="004B3397" w:rsidRDefault="00606A04" w:rsidP="007033F3">
            <w:pPr>
              <w:pStyle w:val="TAL"/>
              <w:rPr>
                <w:i/>
              </w:rPr>
            </w:pPr>
          </w:p>
        </w:tc>
        <w:tc>
          <w:tcPr>
            <w:tcW w:w="3655" w:type="dxa"/>
            <w:shd w:val="clear" w:color="auto" w:fill="auto"/>
            <w:vAlign w:val="center"/>
          </w:tcPr>
          <w:p w14:paraId="4D46F2B4" w14:textId="2D4E3894" w:rsidR="00606A04" w:rsidRPr="004B3397" w:rsidRDefault="00606A04" w:rsidP="007033F3">
            <w:pPr>
              <w:pStyle w:val="TAL"/>
            </w:pPr>
            <w:r w:rsidRPr="004B3397">
              <w:t>RBG</w:t>
            </w:r>
            <w:r w:rsidR="002A2300" w:rsidRPr="004B3397">
              <w:t xml:space="preserve"> </w:t>
            </w:r>
            <w:r w:rsidRPr="004B3397">
              <w:t>size</w:t>
            </w:r>
          </w:p>
        </w:tc>
        <w:tc>
          <w:tcPr>
            <w:tcW w:w="802" w:type="dxa"/>
            <w:shd w:val="clear" w:color="auto" w:fill="auto"/>
            <w:vAlign w:val="center"/>
          </w:tcPr>
          <w:p w14:paraId="35D9C493" w14:textId="77777777" w:rsidR="00606A04" w:rsidRPr="004B3397" w:rsidRDefault="00606A04" w:rsidP="007033F3">
            <w:pPr>
              <w:pStyle w:val="TAC"/>
            </w:pPr>
          </w:p>
        </w:tc>
        <w:tc>
          <w:tcPr>
            <w:tcW w:w="3359" w:type="dxa"/>
            <w:shd w:val="clear" w:color="auto" w:fill="auto"/>
            <w:vAlign w:val="center"/>
          </w:tcPr>
          <w:p w14:paraId="7E57056E" w14:textId="77777777" w:rsidR="00606A04" w:rsidRPr="004B3397" w:rsidRDefault="00606A04" w:rsidP="007033F3">
            <w:pPr>
              <w:pStyle w:val="TAC"/>
            </w:pPr>
            <w:r w:rsidRPr="004B3397">
              <w:rPr>
                <w:lang w:eastAsia="zh-CN"/>
              </w:rPr>
              <w:t>Config2</w:t>
            </w:r>
          </w:p>
        </w:tc>
      </w:tr>
      <w:tr w:rsidR="00606A04" w:rsidRPr="004B3397" w14:paraId="3AE5AC2C" w14:textId="77777777" w:rsidTr="002A2300">
        <w:trPr>
          <w:jc w:val="center"/>
        </w:trPr>
        <w:tc>
          <w:tcPr>
            <w:tcW w:w="1814" w:type="dxa"/>
            <w:vMerge/>
            <w:shd w:val="clear" w:color="auto" w:fill="auto"/>
            <w:vAlign w:val="center"/>
          </w:tcPr>
          <w:p w14:paraId="7E1BB9B2" w14:textId="77777777" w:rsidR="00606A04" w:rsidRPr="004B3397" w:rsidRDefault="00606A04" w:rsidP="007033F3">
            <w:pPr>
              <w:pStyle w:val="TAL"/>
              <w:rPr>
                <w:i/>
              </w:rPr>
            </w:pPr>
          </w:p>
        </w:tc>
        <w:tc>
          <w:tcPr>
            <w:tcW w:w="3655" w:type="dxa"/>
            <w:shd w:val="clear" w:color="auto" w:fill="auto"/>
            <w:vAlign w:val="center"/>
          </w:tcPr>
          <w:p w14:paraId="08AFDAFA" w14:textId="460E3B49" w:rsidR="00606A04" w:rsidRPr="004B3397" w:rsidRDefault="00606A04" w:rsidP="007033F3">
            <w:pPr>
              <w:pStyle w:val="TAL"/>
            </w:pPr>
            <w:r w:rsidRPr="004B3397">
              <w:rPr>
                <w:szCs w:val="22"/>
                <w:lang w:eastAsia="ja-JP"/>
              </w:rPr>
              <w:t>VRB-to-PRB</w:t>
            </w:r>
            <w:r w:rsidR="002A2300" w:rsidRPr="004B3397">
              <w:rPr>
                <w:szCs w:val="22"/>
                <w:lang w:eastAsia="ja-JP"/>
              </w:rPr>
              <w:t xml:space="preserve"> </w:t>
            </w:r>
            <w:r w:rsidRPr="004B3397">
              <w:rPr>
                <w:szCs w:val="22"/>
                <w:lang w:eastAsia="ja-JP"/>
              </w:rPr>
              <w:t>mapping</w:t>
            </w:r>
            <w:r w:rsidR="002A2300" w:rsidRPr="004B3397">
              <w:rPr>
                <w:szCs w:val="22"/>
                <w:lang w:eastAsia="ja-JP"/>
              </w:rPr>
              <w:t xml:space="preserve"> </w:t>
            </w:r>
            <w:r w:rsidRPr="004B3397">
              <w:rPr>
                <w:szCs w:val="22"/>
                <w:lang w:eastAsia="ja-JP"/>
              </w:rPr>
              <w:t>type</w:t>
            </w:r>
          </w:p>
        </w:tc>
        <w:tc>
          <w:tcPr>
            <w:tcW w:w="802" w:type="dxa"/>
            <w:shd w:val="clear" w:color="auto" w:fill="auto"/>
            <w:vAlign w:val="center"/>
          </w:tcPr>
          <w:p w14:paraId="5D705F4B" w14:textId="77777777" w:rsidR="00606A04" w:rsidRPr="004B3397" w:rsidRDefault="00606A04" w:rsidP="007033F3">
            <w:pPr>
              <w:pStyle w:val="TAC"/>
            </w:pPr>
          </w:p>
        </w:tc>
        <w:tc>
          <w:tcPr>
            <w:tcW w:w="3359" w:type="dxa"/>
            <w:shd w:val="clear" w:color="auto" w:fill="auto"/>
            <w:vAlign w:val="center"/>
          </w:tcPr>
          <w:p w14:paraId="3B049C1C" w14:textId="77777777" w:rsidR="00606A04" w:rsidRPr="004B3397" w:rsidRDefault="00606A04" w:rsidP="007033F3">
            <w:pPr>
              <w:pStyle w:val="TAC"/>
            </w:pPr>
            <w:r w:rsidRPr="004B3397">
              <w:t>Non-interleaved</w:t>
            </w:r>
          </w:p>
        </w:tc>
      </w:tr>
      <w:tr w:rsidR="00606A04" w:rsidRPr="004B3397" w14:paraId="3D1BF84E" w14:textId="77777777" w:rsidTr="002A2300">
        <w:trPr>
          <w:jc w:val="center"/>
        </w:trPr>
        <w:tc>
          <w:tcPr>
            <w:tcW w:w="1814" w:type="dxa"/>
            <w:vMerge/>
            <w:shd w:val="clear" w:color="auto" w:fill="auto"/>
            <w:vAlign w:val="center"/>
          </w:tcPr>
          <w:p w14:paraId="180AF133" w14:textId="77777777" w:rsidR="00606A04" w:rsidRPr="004B3397" w:rsidRDefault="00606A04" w:rsidP="007033F3">
            <w:pPr>
              <w:pStyle w:val="TAL"/>
            </w:pPr>
          </w:p>
        </w:tc>
        <w:tc>
          <w:tcPr>
            <w:tcW w:w="3655" w:type="dxa"/>
            <w:shd w:val="clear" w:color="auto" w:fill="auto"/>
            <w:vAlign w:val="center"/>
          </w:tcPr>
          <w:p w14:paraId="76D3E380" w14:textId="6E35EEB6" w:rsidR="00606A04" w:rsidRPr="004B3397" w:rsidRDefault="00606A04" w:rsidP="007033F3">
            <w:pPr>
              <w:pStyle w:val="TAL"/>
            </w:pPr>
            <w:r w:rsidRPr="004B3397">
              <w:rPr>
                <w:szCs w:val="22"/>
                <w:lang w:eastAsia="ja-JP"/>
              </w:rPr>
              <w:t>VRB-to-PRB</w:t>
            </w:r>
            <w:r w:rsidR="002A2300" w:rsidRPr="004B3397">
              <w:rPr>
                <w:szCs w:val="22"/>
                <w:lang w:eastAsia="ja-JP"/>
              </w:rPr>
              <w:t xml:space="preserve"> </w:t>
            </w:r>
            <w:r w:rsidRPr="004B3397">
              <w:rPr>
                <w:szCs w:val="22"/>
                <w:lang w:eastAsia="ja-JP"/>
              </w:rPr>
              <w:t>mapping</w:t>
            </w:r>
            <w:r w:rsidR="002A2300" w:rsidRPr="004B3397">
              <w:rPr>
                <w:szCs w:val="22"/>
                <w:lang w:eastAsia="ja-JP"/>
              </w:rPr>
              <w:t xml:space="preserve"> </w:t>
            </w:r>
            <w:r w:rsidR="00F4565C" w:rsidRPr="004B3397">
              <w:rPr>
                <w:szCs w:val="22"/>
                <w:lang w:eastAsia="ja-JP"/>
              </w:rPr>
              <w:t>interleave</w:t>
            </w:r>
            <w:r w:rsidR="002A2300" w:rsidRPr="004B3397">
              <w:rPr>
                <w:szCs w:val="22"/>
                <w:lang w:eastAsia="ja-JP"/>
              </w:rPr>
              <w:t xml:space="preserve"> </w:t>
            </w:r>
            <w:r w:rsidRPr="004B3397">
              <w:rPr>
                <w:szCs w:val="22"/>
                <w:lang w:eastAsia="ja-JP"/>
              </w:rPr>
              <w:t>bundle</w:t>
            </w:r>
            <w:r w:rsidR="002A2300" w:rsidRPr="004B3397">
              <w:rPr>
                <w:szCs w:val="22"/>
                <w:lang w:eastAsia="ja-JP"/>
              </w:rPr>
              <w:t xml:space="preserve"> </w:t>
            </w:r>
            <w:r w:rsidRPr="004B3397">
              <w:rPr>
                <w:szCs w:val="22"/>
                <w:lang w:eastAsia="ja-JP"/>
              </w:rPr>
              <w:t>size</w:t>
            </w:r>
          </w:p>
        </w:tc>
        <w:tc>
          <w:tcPr>
            <w:tcW w:w="802" w:type="dxa"/>
            <w:shd w:val="clear" w:color="auto" w:fill="auto"/>
            <w:vAlign w:val="center"/>
          </w:tcPr>
          <w:p w14:paraId="39CBAB9F" w14:textId="77777777" w:rsidR="00606A04" w:rsidRPr="004B3397" w:rsidRDefault="00606A04" w:rsidP="007033F3">
            <w:pPr>
              <w:pStyle w:val="TAC"/>
            </w:pPr>
          </w:p>
        </w:tc>
        <w:tc>
          <w:tcPr>
            <w:tcW w:w="3359" w:type="dxa"/>
            <w:shd w:val="clear" w:color="auto" w:fill="auto"/>
            <w:vAlign w:val="center"/>
          </w:tcPr>
          <w:p w14:paraId="5583D1FF" w14:textId="77777777" w:rsidR="00606A04" w:rsidRPr="004B3397" w:rsidRDefault="00606A04" w:rsidP="007033F3">
            <w:pPr>
              <w:pStyle w:val="TAC"/>
            </w:pPr>
            <w:r w:rsidRPr="004B3397">
              <w:t>N/A</w:t>
            </w:r>
          </w:p>
        </w:tc>
      </w:tr>
      <w:tr w:rsidR="00606A04" w:rsidRPr="004B3397" w14:paraId="3DC72E68" w14:textId="77777777" w:rsidTr="002A2300">
        <w:trPr>
          <w:jc w:val="center"/>
        </w:trPr>
        <w:tc>
          <w:tcPr>
            <w:tcW w:w="1814" w:type="dxa"/>
            <w:vMerge w:val="restart"/>
            <w:shd w:val="clear" w:color="auto" w:fill="auto"/>
            <w:vAlign w:val="center"/>
          </w:tcPr>
          <w:p w14:paraId="7511ABEA" w14:textId="702175F0" w:rsidR="00606A04" w:rsidRPr="004B3397" w:rsidRDefault="00606A04" w:rsidP="007033F3">
            <w:pPr>
              <w:pStyle w:val="TAL"/>
            </w:pPr>
            <w:r w:rsidRPr="004B3397">
              <w:t>PDSCH</w:t>
            </w:r>
            <w:r w:rsidR="002A2300" w:rsidRPr="004B3397">
              <w:t xml:space="preserve"> </w:t>
            </w:r>
            <w:r w:rsidRPr="004B3397">
              <w:t>DMRS</w:t>
            </w:r>
            <w:r w:rsidR="002A2300" w:rsidRPr="004B3397">
              <w:t xml:space="preserve"> </w:t>
            </w:r>
            <w:r w:rsidRPr="004B3397">
              <w:t>configuration</w:t>
            </w:r>
          </w:p>
        </w:tc>
        <w:tc>
          <w:tcPr>
            <w:tcW w:w="3655" w:type="dxa"/>
            <w:shd w:val="clear" w:color="auto" w:fill="auto"/>
            <w:vAlign w:val="center"/>
          </w:tcPr>
          <w:p w14:paraId="41FD1935" w14:textId="44729CE9" w:rsidR="00606A04" w:rsidRPr="004B3397" w:rsidRDefault="00606A04" w:rsidP="007033F3">
            <w:pPr>
              <w:pStyle w:val="TAL"/>
              <w:rPr>
                <w:rFonts w:cs="Arial"/>
                <w:szCs w:val="18"/>
              </w:rPr>
            </w:pPr>
            <w:r w:rsidRPr="004B3397">
              <w:rPr>
                <w:rFonts w:cs="Arial"/>
                <w:szCs w:val="18"/>
              </w:rPr>
              <w:t>DMRS</w:t>
            </w:r>
            <w:r w:rsidR="002A2300" w:rsidRPr="004B3397">
              <w:rPr>
                <w:rFonts w:cs="Arial"/>
                <w:szCs w:val="18"/>
              </w:rPr>
              <w:t xml:space="preserve"> </w:t>
            </w:r>
            <w:r w:rsidRPr="004B3397">
              <w:rPr>
                <w:rFonts w:cs="Arial"/>
                <w:szCs w:val="18"/>
              </w:rPr>
              <w:t>Type</w:t>
            </w:r>
          </w:p>
        </w:tc>
        <w:tc>
          <w:tcPr>
            <w:tcW w:w="802" w:type="dxa"/>
            <w:shd w:val="clear" w:color="auto" w:fill="auto"/>
            <w:vAlign w:val="center"/>
          </w:tcPr>
          <w:p w14:paraId="25BCE0FE" w14:textId="77777777" w:rsidR="00606A04" w:rsidRPr="004B3397" w:rsidRDefault="00606A04" w:rsidP="007033F3">
            <w:pPr>
              <w:pStyle w:val="TAC"/>
            </w:pPr>
          </w:p>
        </w:tc>
        <w:tc>
          <w:tcPr>
            <w:tcW w:w="3359" w:type="dxa"/>
            <w:shd w:val="clear" w:color="auto" w:fill="auto"/>
            <w:vAlign w:val="center"/>
          </w:tcPr>
          <w:p w14:paraId="5A1048D6" w14:textId="50194978" w:rsidR="00606A04" w:rsidRPr="004B3397" w:rsidRDefault="00606A04" w:rsidP="007033F3">
            <w:pPr>
              <w:pStyle w:val="TAC"/>
            </w:pPr>
            <w:r w:rsidRPr="004B3397">
              <w:t>Type</w:t>
            </w:r>
            <w:r w:rsidR="002A2300" w:rsidRPr="004B3397">
              <w:t xml:space="preserve"> </w:t>
            </w:r>
            <w:r w:rsidRPr="004B3397">
              <w:t>1</w:t>
            </w:r>
          </w:p>
        </w:tc>
      </w:tr>
      <w:tr w:rsidR="00606A04" w:rsidRPr="004B3397" w14:paraId="24521274" w14:textId="77777777" w:rsidTr="002A2300">
        <w:trPr>
          <w:jc w:val="center"/>
        </w:trPr>
        <w:tc>
          <w:tcPr>
            <w:tcW w:w="1814" w:type="dxa"/>
            <w:vMerge/>
            <w:shd w:val="clear" w:color="auto" w:fill="auto"/>
            <w:vAlign w:val="center"/>
          </w:tcPr>
          <w:p w14:paraId="1D4C1E81" w14:textId="77777777" w:rsidR="00606A04" w:rsidRPr="004B3397" w:rsidRDefault="00606A04" w:rsidP="007033F3">
            <w:pPr>
              <w:pStyle w:val="TAL"/>
            </w:pPr>
          </w:p>
        </w:tc>
        <w:tc>
          <w:tcPr>
            <w:tcW w:w="3655" w:type="dxa"/>
            <w:shd w:val="clear" w:color="auto" w:fill="auto"/>
            <w:vAlign w:val="center"/>
          </w:tcPr>
          <w:p w14:paraId="0C3B02B9" w14:textId="2CB6FCA3" w:rsidR="00606A04" w:rsidRPr="004B3397" w:rsidRDefault="00606A04" w:rsidP="007033F3">
            <w:pPr>
              <w:pStyle w:val="TAL"/>
            </w:pPr>
            <w:r w:rsidRPr="004B3397">
              <w:t>Number</w:t>
            </w:r>
            <w:r w:rsidR="002A2300" w:rsidRPr="004B3397">
              <w:t xml:space="preserve"> </w:t>
            </w:r>
            <w:r w:rsidRPr="004B3397">
              <w:t>of</w:t>
            </w:r>
            <w:r w:rsidR="002A2300" w:rsidRPr="004B3397">
              <w:t xml:space="preserve"> </w:t>
            </w:r>
            <w:r w:rsidRPr="004B3397">
              <w:t>additional</w:t>
            </w:r>
            <w:r w:rsidR="002A2300" w:rsidRPr="004B3397">
              <w:t xml:space="preserve"> </w:t>
            </w:r>
            <w:r w:rsidRPr="004B3397">
              <w:t>DMRS</w:t>
            </w:r>
          </w:p>
        </w:tc>
        <w:tc>
          <w:tcPr>
            <w:tcW w:w="802" w:type="dxa"/>
            <w:shd w:val="clear" w:color="auto" w:fill="auto"/>
            <w:vAlign w:val="center"/>
          </w:tcPr>
          <w:p w14:paraId="4EE42E1A" w14:textId="77777777" w:rsidR="00606A04" w:rsidRPr="004B3397" w:rsidRDefault="00606A04" w:rsidP="007033F3">
            <w:pPr>
              <w:pStyle w:val="TAC"/>
            </w:pPr>
          </w:p>
        </w:tc>
        <w:tc>
          <w:tcPr>
            <w:tcW w:w="3359" w:type="dxa"/>
            <w:shd w:val="clear" w:color="auto" w:fill="auto"/>
            <w:vAlign w:val="center"/>
          </w:tcPr>
          <w:p w14:paraId="22C96C72" w14:textId="77777777" w:rsidR="00606A04" w:rsidRPr="004B3397" w:rsidRDefault="00606A04" w:rsidP="007033F3">
            <w:pPr>
              <w:pStyle w:val="TAC"/>
            </w:pPr>
            <w:r w:rsidRPr="004B3397">
              <w:t>1</w:t>
            </w:r>
          </w:p>
        </w:tc>
      </w:tr>
      <w:tr w:rsidR="00606A04" w:rsidRPr="004B3397" w14:paraId="7CB6EDCC" w14:textId="77777777" w:rsidTr="002A2300">
        <w:trPr>
          <w:jc w:val="center"/>
        </w:trPr>
        <w:tc>
          <w:tcPr>
            <w:tcW w:w="1814" w:type="dxa"/>
            <w:vMerge/>
            <w:shd w:val="clear" w:color="auto" w:fill="auto"/>
            <w:vAlign w:val="center"/>
          </w:tcPr>
          <w:p w14:paraId="7B9AB917" w14:textId="77777777" w:rsidR="00606A04" w:rsidRPr="004B3397" w:rsidRDefault="00606A04" w:rsidP="007033F3">
            <w:pPr>
              <w:pStyle w:val="TAL"/>
            </w:pPr>
          </w:p>
        </w:tc>
        <w:tc>
          <w:tcPr>
            <w:tcW w:w="3655" w:type="dxa"/>
            <w:shd w:val="clear" w:color="auto" w:fill="auto"/>
            <w:vAlign w:val="center"/>
          </w:tcPr>
          <w:p w14:paraId="79BB9619" w14:textId="667AA134" w:rsidR="00606A04" w:rsidRPr="004B3397" w:rsidRDefault="00606A04" w:rsidP="007033F3">
            <w:pPr>
              <w:pStyle w:val="TAL"/>
            </w:pPr>
            <w:r w:rsidRPr="004B3397">
              <w:t>Maximum</w:t>
            </w:r>
            <w:r w:rsidR="002A2300" w:rsidRPr="004B3397">
              <w:t xml:space="preserve"> </w:t>
            </w:r>
            <w:r w:rsidRPr="004B3397">
              <w:t>number</w:t>
            </w:r>
            <w:r w:rsidR="002A2300" w:rsidRPr="004B3397">
              <w:t xml:space="preserve"> </w:t>
            </w:r>
            <w:r w:rsidRPr="004B3397">
              <w:t>of</w:t>
            </w:r>
            <w:r w:rsidR="002A2300" w:rsidRPr="004B3397">
              <w:t xml:space="preserve"> </w:t>
            </w:r>
            <w:r w:rsidRPr="004B3397">
              <w:t>OFDM</w:t>
            </w:r>
            <w:r w:rsidR="002A2300" w:rsidRPr="004B3397">
              <w:t xml:space="preserve"> </w:t>
            </w:r>
            <w:r w:rsidRPr="004B3397">
              <w:t>symbols</w:t>
            </w:r>
            <w:r w:rsidR="002A2300" w:rsidRPr="004B3397">
              <w:t xml:space="preserve"> </w:t>
            </w:r>
            <w:r w:rsidRPr="004B3397">
              <w:t>for</w:t>
            </w:r>
            <w:r w:rsidR="002A2300" w:rsidRPr="004B3397">
              <w:t xml:space="preserve"> </w:t>
            </w:r>
            <w:r w:rsidRPr="004B3397">
              <w:t>DL</w:t>
            </w:r>
            <w:r w:rsidR="002A2300" w:rsidRPr="004B3397">
              <w:t xml:space="preserve"> </w:t>
            </w:r>
            <w:r w:rsidRPr="004B3397">
              <w:t>front</w:t>
            </w:r>
            <w:r w:rsidR="002A2300" w:rsidRPr="004B3397">
              <w:t xml:space="preserve"> </w:t>
            </w:r>
            <w:r w:rsidRPr="004B3397">
              <w:t>loaded</w:t>
            </w:r>
            <w:r w:rsidR="002A2300" w:rsidRPr="004B3397">
              <w:t xml:space="preserve"> </w:t>
            </w:r>
            <w:r w:rsidRPr="004B3397">
              <w:t>DMRS</w:t>
            </w:r>
          </w:p>
        </w:tc>
        <w:tc>
          <w:tcPr>
            <w:tcW w:w="802" w:type="dxa"/>
            <w:shd w:val="clear" w:color="auto" w:fill="auto"/>
            <w:vAlign w:val="center"/>
          </w:tcPr>
          <w:p w14:paraId="2C7A28E8" w14:textId="77777777" w:rsidR="00606A04" w:rsidRPr="004B3397" w:rsidRDefault="00606A04" w:rsidP="007033F3">
            <w:pPr>
              <w:pStyle w:val="TAC"/>
            </w:pPr>
          </w:p>
        </w:tc>
        <w:tc>
          <w:tcPr>
            <w:tcW w:w="3359" w:type="dxa"/>
            <w:shd w:val="clear" w:color="auto" w:fill="auto"/>
            <w:vAlign w:val="center"/>
          </w:tcPr>
          <w:p w14:paraId="65800E71" w14:textId="77777777" w:rsidR="00606A04" w:rsidRPr="004B3397" w:rsidRDefault="00606A04" w:rsidP="007033F3">
            <w:pPr>
              <w:pStyle w:val="TAC"/>
              <w:rPr>
                <w:lang w:eastAsia="zh-CN"/>
              </w:rPr>
            </w:pPr>
            <w:r w:rsidRPr="004B3397">
              <w:rPr>
                <w:lang w:eastAsia="zh-CN"/>
              </w:rPr>
              <w:t>1</w:t>
            </w:r>
          </w:p>
        </w:tc>
      </w:tr>
      <w:tr w:rsidR="00606A04" w:rsidRPr="004B3397" w14:paraId="4C1A10AB" w14:textId="77777777" w:rsidTr="002A2300">
        <w:trPr>
          <w:jc w:val="center"/>
        </w:trPr>
        <w:tc>
          <w:tcPr>
            <w:tcW w:w="1814" w:type="dxa"/>
            <w:vMerge w:val="restart"/>
            <w:shd w:val="clear" w:color="auto" w:fill="auto"/>
            <w:vAlign w:val="center"/>
          </w:tcPr>
          <w:p w14:paraId="10CDA8C4" w14:textId="43AE7DE0" w:rsidR="00606A04" w:rsidRPr="004B3397" w:rsidRDefault="00606A04" w:rsidP="007033F3">
            <w:pPr>
              <w:pStyle w:val="TAL"/>
              <w:rPr>
                <w:lang w:eastAsia="zh-CN"/>
              </w:rPr>
            </w:pPr>
            <w:r w:rsidRPr="004B3397">
              <w:rPr>
                <w:lang w:eastAsia="zh-CN"/>
              </w:rPr>
              <w:t>CSI-RS</w:t>
            </w:r>
            <w:r w:rsidR="002A2300" w:rsidRPr="004B3397">
              <w:rPr>
                <w:lang w:eastAsia="zh-CN"/>
              </w:rPr>
              <w:t xml:space="preserve"> </w:t>
            </w:r>
            <w:r w:rsidRPr="004B3397">
              <w:rPr>
                <w:lang w:eastAsia="zh-CN"/>
              </w:rPr>
              <w:t>for</w:t>
            </w:r>
            <w:r w:rsidR="002A2300" w:rsidRPr="004B3397">
              <w:rPr>
                <w:lang w:eastAsia="zh-CN"/>
              </w:rPr>
              <w:t xml:space="preserve"> </w:t>
            </w:r>
            <w:r w:rsidRPr="004B3397">
              <w:rPr>
                <w:lang w:eastAsia="zh-CN"/>
              </w:rPr>
              <w:t>tracking</w:t>
            </w:r>
          </w:p>
        </w:tc>
        <w:tc>
          <w:tcPr>
            <w:tcW w:w="3655" w:type="dxa"/>
            <w:shd w:val="clear" w:color="auto" w:fill="auto"/>
            <w:vAlign w:val="center"/>
          </w:tcPr>
          <w:p w14:paraId="3CD03235" w14:textId="17879A61" w:rsidR="00606A04" w:rsidRPr="004B3397" w:rsidRDefault="00606A04" w:rsidP="007033F3">
            <w:pPr>
              <w:pStyle w:val="TAL"/>
            </w:pPr>
            <w:r w:rsidRPr="004B3397">
              <w:t>CSI-RS</w:t>
            </w:r>
            <w:r w:rsidR="002A2300" w:rsidRPr="004B3397">
              <w:t xml:space="preserve"> </w:t>
            </w:r>
            <w:r w:rsidRPr="004B3397">
              <w:t>periodicity</w:t>
            </w:r>
          </w:p>
        </w:tc>
        <w:tc>
          <w:tcPr>
            <w:tcW w:w="802" w:type="dxa"/>
            <w:shd w:val="clear" w:color="auto" w:fill="auto"/>
            <w:vAlign w:val="center"/>
          </w:tcPr>
          <w:p w14:paraId="1A22EE47" w14:textId="77777777" w:rsidR="00606A04" w:rsidRPr="004B3397" w:rsidRDefault="00606A04" w:rsidP="007033F3">
            <w:pPr>
              <w:pStyle w:val="TAC"/>
            </w:pPr>
            <w:r w:rsidRPr="004B3397">
              <w:t>Slots</w:t>
            </w:r>
          </w:p>
        </w:tc>
        <w:tc>
          <w:tcPr>
            <w:tcW w:w="3359" w:type="dxa"/>
            <w:shd w:val="clear" w:color="auto" w:fill="auto"/>
            <w:vAlign w:val="center"/>
          </w:tcPr>
          <w:p w14:paraId="491BD729" w14:textId="77777777" w:rsidR="00606A04" w:rsidRPr="004B3397" w:rsidDel="007B13C5" w:rsidRDefault="00606A04" w:rsidP="007033F3">
            <w:pPr>
              <w:pStyle w:val="TAC"/>
            </w:pPr>
            <w:r w:rsidRPr="004B3397">
              <w:t>20</w:t>
            </w:r>
          </w:p>
        </w:tc>
      </w:tr>
      <w:tr w:rsidR="00606A04" w:rsidRPr="004B3397" w14:paraId="7DDE385E" w14:textId="77777777" w:rsidTr="002A2300">
        <w:trPr>
          <w:jc w:val="center"/>
        </w:trPr>
        <w:tc>
          <w:tcPr>
            <w:tcW w:w="1814" w:type="dxa"/>
            <w:vMerge/>
            <w:shd w:val="clear" w:color="auto" w:fill="auto"/>
            <w:vAlign w:val="center"/>
          </w:tcPr>
          <w:p w14:paraId="1EFE429F" w14:textId="77777777" w:rsidR="00606A04" w:rsidRPr="004B3397" w:rsidRDefault="00606A04" w:rsidP="007033F3">
            <w:pPr>
              <w:pStyle w:val="TAL"/>
            </w:pPr>
          </w:p>
        </w:tc>
        <w:tc>
          <w:tcPr>
            <w:tcW w:w="3655" w:type="dxa"/>
            <w:shd w:val="clear" w:color="auto" w:fill="auto"/>
            <w:vAlign w:val="center"/>
          </w:tcPr>
          <w:p w14:paraId="1B4E80B7" w14:textId="7E6C0E21" w:rsidR="00606A04" w:rsidRPr="004B3397" w:rsidRDefault="00606A04" w:rsidP="007033F3">
            <w:pPr>
              <w:pStyle w:val="TAL"/>
            </w:pPr>
            <w:r w:rsidRPr="004B3397">
              <w:t>CSI-RS</w:t>
            </w:r>
            <w:r w:rsidR="002A2300" w:rsidRPr="004B3397">
              <w:t xml:space="preserve"> </w:t>
            </w:r>
            <w:r w:rsidRPr="004B3397">
              <w:t>offset</w:t>
            </w:r>
          </w:p>
        </w:tc>
        <w:tc>
          <w:tcPr>
            <w:tcW w:w="802" w:type="dxa"/>
            <w:shd w:val="clear" w:color="auto" w:fill="auto"/>
            <w:vAlign w:val="center"/>
          </w:tcPr>
          <w:p w14:paraId="2DACB3BD" w14:textId="77777777" w:rsidR="00606A04" w:rsidRPr="004B3397" w:rsidRDefault="00606A04" w:rsidP="007033F3">
            <w:pPr>
              <w:pStyle w:val="TAC"/>
            </w:pPr>
            <w:r w:rsidRPr="004B3397">
              <w:t>Slots</w:t>
            </w:r>
          </w:p>
        </w:tc>
        <w:tc>
          <w:tcPr>
            <w:tcW w:w="3359" w:type="dxa"/>
            <w:shd w:val="clear" w:color="auto" w:fill="auto"/>
            <w:vAlign w:val="center"/>
          </w:tcPr>
          <w:p w14:paraId="55782988" w14:textId="1AE8E1FA" w:rsidR="00606A04" w:rsidRPr="004B3397" w:rsidDel="007B13C5" w:rsidRDefault="00606A04" w:rsidP="007033F3">
            <w:pPr>
              <w:pStyle w:val="TAC"/>
            </w:pPr>
            <w:r w:rsidRPr="004B3397">
              <w:t>Table</w:t>
            </w:r>
            <w:r w:rsidR="002A2300" w:rsidRPr="004B3397">
              <w:t xml:space="preserve"> </w:t>
            </w:r>
            <w:r w:rsidR="00A51207" w:rsidRPr="004B3397">
              <w:t>5</w:t>
            </w:r>
            <w:r w:rsidRPr="004B3397">
              <w:t>.2-1</w:t>
            </w:r>
            <w:r w:rsidR="00A51207" w:rsidRPr="004B3397">
              <w:t xml:space="preserve"> [3]</w:t>
            </w:r>
          </w:p>
        </w:tc>
      </w:tr>
      <w:tr w:rsidR="00606A04" w:rsidRPr="004B3397" w14:paraId="2754DFF3" w14:textId="77777777" w:rsidTr="002A2300">
        <w:trPr>
          <w:jc w:val="center"/>
        </w:trPr>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2578EA" w14:textId="752EB028" w:rsidR="00606A04" w:rsidRPr="004B3397" w:rsidRDefault="00606A04" w:rsidP="007033F3">
            <w:pPr>
              <w:pStyle w:val="TAL"/>
            </w:pPr>
            <w:r w:rsidRPr="004B3397">
              <w:t>Number</w:t>
            </w:r>
            <w:r w:rsidR="002A2300" w:rsidRPr="004B3397">
              <w:t xml:space="preserve"> </w:t>
            </w:r>
            <w:r w:rsidRPr="004B3397">
              <w:t>of</w:t>
            </w:r>
            <w:r w:rsidR="002A2300" w:rsidRPr="004B3397">
              <w:t xml:space="preserve"> </w:t>
            </w:r>
            <w:r w:rsidRPr="004B3397">
              <w:t>HARQ</w:t>
            </w:r>
            <w:r w:rsidR="002A2300" w:rsidRPr="004B3397">
              <w:t xml:space="preserve"> </w:t>
            </w:r>
            <w:r w:rsidRPr="004B3397">
              <w:t>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59C9222" w14:textId="77777777" w:rsidR="00606A04" w:rsidRPr="004B3397" w:rsidRDefault="00606A04" w:rsidP="007033F3">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029EF620" w14:textId="77777777" w:rsidR="00606A04" w:rsidRPr="004B3397" w:rsidRDefault="00606A04" w:rsidP="007033F3">
            <w:pPr>
              <w:pStyle w:val="TAC"/>
              <w:rPr>
                <w:lang w:eastAsia="zh-CN"/>
              </w:rPr>
            </w:pPr>
            <w:r w:rsidRPr="004B3397">
              <w:t>4</w:t>
            </w:r>
          </w:p>
        </w:tc>
      </w:tr>
      <w:tr w:rsidR="00606A04" w:rsidRPr="004B3397" w14:paraId="3C28FB1F" w14:textId="77777777" w:rsidTr="002A2300">
        <w:trPr>
          <w:jc w:val="center"/>
        </w:trPr>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03B34" w14:textId="0DA79F9C" w:rsidR="00606A04" w:rsidRPr="004B3397" w:rsidRDefault="00606A04" w:rsidP="007033F3">
            <w:pPr>
              <w:pStyle w:val="TAL"/>
            </w:pPr>
            <w:r w:rsidRPr="004B3397">
              <w:t>The</w:t>
            </w:r>
            <w:r w:rsidR="002A2300" w:rsidRPr="004B3397">
              <w:t xml:space="preserve"> </w:t>
            </w:r>
            <w:r w:rsidRPr="004B3397">
              <w:t>number</w:t>
            </w:r>
            <w:r w:rsidR="002A2300" w:rsidRPr="004B3397">
              <w:t xml:space="preserve"> </w:t>
            </w:r>
            <w:r w:rsidRPr="004B3397">
              <w:t>of</w:t>
            </w:r>
            <w:r w:rsidR="002A2300" w:rsidRPr="004B3397">
              <w:t xml:space="preserve"> </w:t>
            </w:r>
            <w:r w:rsidRPr="004B3397">
              <w:t>slots</w:t>
            </w:r>
            <w:r w:rsidR="002A2300" w:rsidRPr="004B3397">
              <w:t xml:space="preserve"> </w:t>
            </w:r>
            <w:r w:rsidRPr="004B3397">
              <w:t>between</w:t>
            </w:r>
            <w:r w:rsidR="002A2300" w:rsidRPr="004B3397">
              <w:t xml:space="preserve"> </w:t>
            </w:r>
            <w:r w:rsidRPr="004B3397">
              <w:t>PDSCH</w:t>
            </w:r>
            <w:r w:rsidR="002A2300" w:rsidRPr="004B3397">
              <w:t xml:space="preserve"> </w:t>
            </w:r>
            <w:r w:rsidRPr="004B3397">
              <w:t>and</w:t>
            </w:r>
            <w:r w:rsidR="002A2300" w:rsidRPr="004B3397">
              <w:t xml:space="preserve"> </w:t>
            </w:r>
            <w:r w:rsidRPr="004B3397">
              <w:t>corresponding</w:t>
            </w:r>
            <w:r w:rsidR="002A2300" w:rsidRPr="004B3397">
              <w:t xml:space="preserve"> </w:t>
            </w:r>
            <w:r w:rsidRPr="004B3397">
              <w:t>HARQ-ACK</w:t>
            </w:r>
            <w:r w:rsidR="002A2300" w:rsidRPr="004B3397">
              <w:t xml:space="preserve"> </w:t>
            </w:r>
            <w:r w:rsidRPr="004B3397">
              <w:t>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58C2723" w14:textId="77777777" w:rsidR="00606A04" w:rsidRPr="004B3397" w:rsidRDefault="00606A04" w:rsidP="007033F3">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5CC63D42" w14:textId="77777777" w:rsidR="00606A04" w:rsidRPr="004B3397" w:rsidRDefault="00606A04" w:rsidP="007033F3">
            <w:pPr>
              <w:pStyle w:val="TAC"/>
              <w:rPr>
                <w:lang w:eastAsia="zh-CN"/>
              </w:rPr>
            </w:pPr>
            <w:r w:rsidRPr="004B3397">
              <w:rPr>
                <w:lang w:eastAsia="zh-CN"/>
              </w:rPr>
              <w:t>2</w:t>
            </w:r>
          </w:p>
        </w:tc>
      </w:tr>
      <w:tr w:rsidR="00606A04" w:rsidRPr="004B3397" w14:paraId="4BD32C57" w14:textId="77777777" w:rsidTr="002A2300">
        <w:trPr>
          <w:jc w:val="center"/>
        </w:trPr>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B36AE8E" w14:textId="0F7C8ACB" w:rsidR="00606A04" w:rsidRPr="004B3397" w:rsidRDefault="00B8450F" w:rsidP="007033F3">
            <w:pPr>
              <w:pStyle w:val="TAN"/>
              <w:rPr>
                <w:lang w:eastAsia="zh-CN"/>
              </w:rPr>
            </w:pPr>
            <w:r w:rsidRPr="004B3397">
              <w:t>NOTE</w:t>
            </w:r>
            <w:r w:rsidR="00606A04" w:rsidRPr="004B3397">
              <w:t>:</w:t>
            </w:r>
            <w:r w:rsidRPr="004B3397">
              <w:tab/>
            </w:r>
            <w:r w:rsidR="0043594D" w:rsidRPr="004B3397">
              <w:t>"</w:t>
            </w:r>
            <w:r w:rsidR="00606A04" w:rsidRPr="004B3397">
              <w:t>R.PDSCH.1-3.1</w:t>
            </w:r>
            <w:r w:rsidR="002A2300" w:rsidRPr="004B3397">
              <w:t xml:space="preserve"> </w:t>
            </w:r>
            <w:r w:rsidR="00606A04" w:rsidRPr="004B3397">
              <w:t>FDD</w:t>
            </w:r>
            <w:r w:rsidR="0043594D" w:rsidRPr="004B3397">
              <w:t>"</w:t>
            </w:r>
            <w:r w:rsidR="002A2300" w:rsidRPr="004B3397">
              <w:t xml:space="preserve">  </w:t>
            </w:r>
            <w:r w:rsidR="00606A04" w:rsidRPr="004B3397">
              <w:t>is</w:t>
            </w:r>
            <w:r w:rsidR="002A2300" w:rsidRPr="004B3397">
              <w:t xml:space="preserve"> </w:t>
            </w:r>
            <w:r w:rsidR="00606A04" w:rsidRPr="004B3397">
              <w:t>defined</w:t>
            </w:r>
            <w:r w:rsidR="002A2300" w:rsidRPr="004B3397">
              <w:t xml:space="preserve"> </w:t>
            </w:r>
            <w:r w:rsidR="00606A04" w:rsidRPr="004B3397">
              <w:t>in</w:t>
            </w:r>
            <w:r w:rsidR="002A2300" w:rsidRPr="004B3397">
              <w:t xml:space="preserve"> </w:t>
            </w:r>
            <w:r w:rsidR="00606A04" w:rsidRPr="004B3397">
              <w:t>Table</w:t>
            </w:r>
            <w:r w:rsidR="002A2300" w:rsidRPr="004B3397">
              <w:t xml:space="preserve"> </w:t>
            </w:r>
            <w:r w:rsidR="00606A04" w:rsidRPr="004B3397">
              <w:t>A.3.2.1.1-3</w:t>
            </w:r>
            <w:r w:rsidR="002A2300" w:rsidRPr="004B3397">
              <w:t xml:space="preserve"> </w:t>
            </w:r>
            <w:r w:rsidR="00606A04" w:rsidRPr="004B3397">
              <w:t>of</w:t>
            </w:r>
            <w:r w:rsidR="002A2300" w:rsidRPr="004B3397">
              <w:t xml:space="preserve"> </w:t>
            </w:r>
            <w:r w:rsidR="005D1F6A" w:rsidRPr="004B3397">
              <w:t>3GPP</w:t>
            </w:r>
            <w:r w:rsidR="002A2300" w:rsidRPr="004B3397">
              <w:t xml:space="preserve"> </w:t>
            </w:r>
            <w:r w:rsidR="00606A04" w:rsidRPr="004B3397">
              <w:t>TS</w:t>
            </w:r>
            <w:r w:rsidR="002A2300" w:rsidRPr="004B3397">
              <w:t xml:space="preserve"> </w:t>
            </w:r>
            <w:r w:rsidR="00606A04" w:rsidRPr="004B3397">
              <w:t>38.101-4</w:t>
            </w:r>
            <w:r w:rsidR="002A2300" w:rsidRPr="004B3397">
              <w:t xml:space="preserve"> </w:t>
            </w:r>
            <w:r w:rsidR="005D1F6A" w:rsidRPr="004B3397">
              <w:t>[</w:t>
            </w:r>
            <w:r w:rsidR="00F90A07" w:rsidRPr="004B3397">
              <w:t>6</w:t>
            </w:r>
            <w:r w:rsidR="005D1F6A" w:rsidRPr="004B3397">
              <w:t>]</w:t>
            </w:r>
            <w:r w:rsidRPr="004B3397">
              <w:t>.</w:t>
            </w:r>
          </w:p>
        </w:tc>
      </w:tr>
    </w:tbl>
    <w:p w14:paraId="7F58ECA1" w14:textId="77777777" w:rsidR="00606A04" w:rsidRPr="004B3397" w:rsidRDefault="00606A04" w:rsidP="00606A04"/>
    <w:p w14:paraId="117AD354" w14:textId="77777777" w:rsidR="00606A04" w:rsidRPr="004B3397" w:rsidRDefault="00606A04" w:rsidP="00606A04">
      <w:pPr>
        <w:pStyle w:val="TH"/>
      </w:pPr>
      <w:r w:rsidRPr="004B3397">
        <w:lastRenderedPageBreak/>
        <w:t>Table D.1-3</w:t>
      </w:r>
      <w:r w:rsidRPr="004B3397">
        <w:rPr>
          <w:lang w:eastAsia="zh-CN"/>
        </w:rPr>
        <w:t>:</w:t>
      </w:r>
      <w:r w:rsidRPr="004B3397">
        <w:t xml:space="preserve"> Test parameters for FR1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5"/>
        <w:gridCol w:w="3757"/>
        <w:gridCol w:w="810"/>
        <w:gridCol w:w="3445"/>
      </w:tblGrid>
      <w:tr w:rsidR="00606A04" w:rsidRPr="004B3397" w14:paraId="251D297C" w14:textId="77777777" w:rsidTr="0024290A">
        <w:trPr>
          <w:tblHeader/>
          <w:jc w:val="center"/>
        </w:trPr>
        <w:tc>
          <w:tcPr>
            <w:tcW w:w="5592" w:type="dxa"/>
            <w:gridSpan w:val="2"/>
            <w:shd w:val="clear" w:color="auto" w:fill="D9D9D9"/>
          </w:tcPr>
          <w:p w14:paraId="3009F44A" w14:textId="77777777" w:rsidR="00606A04" w:rsidRPr="004B3397" w:rsidRDefault="00606A04" w:rsidP="0024290A">
            <w:pPr>
              <w:pStyle w:val="TAC"/>
              <w:rPr>
                <w:b/>
              </w:rPr>
            </w:pPr>
            <w:r w:rsidRPr="004B3397">
              <w:rPr>
                <w:b/>
              </w:rPr>
              <w:t>Parameter</w:t>
            </w:r>
          </w:p>
        </w:tc>
        <w:tc>
          <w:tcPr>
            <w:tcW w:w="810" w:type="dxa"/>
            <w:shd w:val="clear" w:color="auto" w:fill="D9D9D9"/>
          </w:tcPr>
          <w:p w14:paraId="08ED8C42" w14:textId="77777777" w:rsidR="00606A04" w:rsidRPr="004B3397" w:rsidRDefault="00606A04" w:rsidP="0024290A">
            <w:pPr>
              <w:pStyle w:val="TAC"/>
              <w:rPr>
                <w:b/>
              </w:rPr>
            </w:pPr>
            <w:r w:rsidRPr="004B3397">
              <w:rPr>
                <w:b/>
              </w:rPr>
              <w:t>Unit</w:t>
            </w:r>
          </w:p>
        </w:tc>
        <w:tc>
          <w:tcPr>
            <w:tcW w:w="3445" w:type="dxa"/>
            <w:shd w:val="clear" w:color="auto" w:fill="D9D9D9"/>
          </w:tcPr>
          <w:p w14:paraId="1C2A7D7F" w14:textId="77777777" w:rsidR="00606A04" w:rsidRPr="004B3397" w:rsidRDefault="00606A04" w:rsidP="0024290A">
            <w:pPr>
              <w:pStyle w:val="TAC"/>
              <w:rPr>
                <w:b/>
              </w:rPr>
            </w:pPr>
            <w:r w:rsidRPr="004B3397">
              <w:rPr>
                <w:b/>
              </w:rPr>
              <w:t>Value</w:t>
            </w:r>
          </w:p>
        </w:tc>
      </w:tr>
      <w:tr w:rsidR="00606A04" w:rsidRPr="004B3397" w14:paraId="6FD6CC99" w14:textId="77777777" w:rsidTr="0024290A">
        <w:trPr>
          <w:jc w:val="center"/>
        </w:trPr>
        <w:tc>
          <w:tcPr>
            <w:tcW w:w="5592" w:type="dxa"/>
            <w:gridSpan w:val="2"/>
            <w:shd w:val="clear" w:color="auto" w:fill="auto"/>
            <w:vAlign w:val="center"/>
          </w:tcPr>
          <w:p w14:paraId="6ACD444C" w14:textId="1BF9EAB6" w:rsidR="00606A04" w:rsidRPr="004B3397" w:rsidRDefault="00606A04" w:rsidP="0024290A">
            <w:pPr>
              <w:pStyle w:val="TAL"/>
            </w:pPr>
            <w:r w:rsidRPr="004B3397">
              <w:t>Duplex</w:t>
            </w:r>
            <w:r w:rsidR="002A2300" w:rsidRPr="004B3397">
              <w:t xml:space="preserve"> </w:t>
            </w:r>
            <w:r w:rsidRPr="004B3397">
              <w:t>mode</w:t>
            </w:r>
          </w:p>
        </w:tc>
        <w:tc>
          <w:tcPr>
            <w:tcW w:w="810" w:type="dxa"/>
            <w:shd w:val="clear" w:color="auto" w:fill="auto"/>
            <w:vAlign w:val="center"/>
          </w:tcPr>
          <w:p w14:paraId="5FC21809" w14:textId="77777777" w:rsidR="00606A04" w:rsidRPr="004B3397" w:rsidRDefault="00606A04" w:rsidP="0024290A">
            <w:pPr>
              <w:pStyle w:val="TAC"/>
            </w:pPr>
          </w:p>
        </w:tc>
        <w:tc>
          <w:tcPr>
            <w:tcW w:w="3445" w:type="dxa"/>
            <w:shd w:val="clear" w:color="auto" w:fill="auto"/>
            <w:vAlign w:val="center"/>
          </w:tcPr>
          <w:p w14:paraId="3420F7FF" w14:textId="77777777" w:rsidR="00606A04" w:rsidRPr="004B3397" w:rsidRDefault="00606A04" w:rsidP="0024290A">
            <w:pPr>
              <w:pStyle w:val="TAC"/>
            </w:pPr>
            <w:r w:rsidRPr="004B3397">
              <w:t>TDD</w:t>
            </w:r>
          </w:p>
        </w:tc>
      </w:tr>
      <w:tr w:rsidR="00606A04" w:rsidRPr="004B3397" w14:paraId="48818BBA" w14:textId="77777777" w:rsidTr="0024290A">
        <w:trPr>
          <w:jc w:val="center"/>
        </w:trPr>
        <w:tc>
          <w:tcPr>
            <w:tcW w:w="5592" w:type="dxa"/>
            <w:gridSpan w:val="2"/>
            <w:shd w:val="clear" w:color="auto" w:fill="auto"/>
            <w:vAlign w:val="center"/>
          </w:tcPr>
          <w:p w14:paraId="1E73F70E" w14:textId="782C35C8" w:rsidR="00606A04" w:rsidRPr="004B3397" w:rsidRDefault="00606A04" w:rsidP="0024290A">
            <w:pPr>
              <w:pStyle w:val="TAL"/>
              <w:rPr>
                <w:lang w:eastAsia="zh-CN"/>
              </w:rPr>
            </w:pPr>
            <w:r w:rsidRPr="004B3397">
              <w:rPr>
                <w:lang w:eastAsia="zh-CN"/>
              </w:rPr>
              <w:t>Reference</w:t>
            </w:r>
            <w:r w:rsidR="002A2300" w:rsidRPr="004B3397">
              <w:rPr>
                <w:lang w:eastAsia="zh-CN"/>
              </w:rPr>
              <w:t xml:space="preserve"> </w:t>
            </w:r>
            <w:r w:rsidRPr="004B3397">
              <w:rPr>
                <w:lang w:eastAsia="zh-CN"/>
              </w:rPr>
              <w:t>channel</w:t>
            </w:r>
          </w:p>
        </w:tc>
        <w:tc>
          <w:tcPr>
            <w:tcW w:w="810" w:type="dxa"/>
            <w:shd w:val="clear" w:color="auto" w:fill="auto"/>
            <w:vAlign w:val="center"/>
          </w:tcPr>
          <w:p w14:paraId="61D99619" w14:textId="77777777" w:rsidR="00606A04" w:rsidRPr="004B3397" w:rsidRDefault="00606A04" w:rsidP="0024290A">
            <w:pPr>
              <w:pStyle w:val="TAC"/>
            </w:pPr>
          </w:p>
        </w:tc>
        <w:tc>
          <w:tcPr>
            <w:tcW w:w="3445" w:type="dxa"/>
            <w:shd w:val="clear" w:color="auto" w:fill="auto"/>
            <w:vAlign w:val="center"/>
          </w:tcPr>
          <w:p w14:paraId="736017E4" w14:textId="710D21A0" w:rsidR="00606A04" w:rsidRPr="004B3397" w:rsidRDefault="00606A04" w:rsidP="0024290A">
            <w:pPr>
              <w:pStyle w:val="TAC"/>
            </w:pPr>
            <w:r w:rsidRPr="004B3397">
              <w:t>R.PDSCH.2-3.1</w:t>
            </w:r>
            <w:r w:rsidR="002A2300" w:rsidRPr="004B3397">
              <w:t xml:space="preserve"> </w:t>
            </w:r>
            <w:r w:rsidRPr="004B3397">
              <w:t>TDD</w:t>
            </w:r>
            <w:r w:rsidR="002A2300" w:rsidRPr="004B3397">
              <w:t xml:space="preserve"> </w:t>
            </w:r>
            <w:r w:rsidRPr="004B3397">
              <w:t>(Note</w:t>
            </w:r>
            <w:r w:rsidR="002A2300" w:rsidRPr="004B3397">
              <w:t xml:space="preserve"> </w:t>
            </w:r>
            <w:r w:rsidRPr="004B3397">
              <w:t>1)</w:t>
            </w:r>
          </w:p>
        </w:tc>
      </w:tr>
      <w:tr w:rsidR="00606A04" w:rsidRPr="004B3397" w14:paraId="6F0C3379" w14:textId="77777777" w:rsidTr="0024290A">
        <w:trPr>
          <w:jc w:val="center"/>
        </w:trPr>
        <w:tc>
          <w:tcPr>
            <w:tcW w:w="5592" w:type="dxa"/>
            <w:gridSpan w:val="2"/>
            <w:shd w:val="clear" w:color="auto" w:fill="auto"/>
            <w:vAlign w:val="center"/>
          </w:tcPr>
          <w:p w14:paraId="2CDA28D3" w14:textId="77777777" w:rsidR="00606A04" w:rsidRPr="004B3397" w:rsidRDefault="00606A04" w:rsidP="0024290A">
            <w:pPr>
              <w:pStyle w:val="TAL"/>
              <w:rPr>
                <w:lang w:eastAsia="zh-CN"/>
              </w:rPr>
            </w:pPr>
            <w:r w:rsidRPr="004B3397">
              <w:rPr>
                <w:lang w:eastAsia="zh-CN"/>
              </w:rPr>
              <w:t>Bandwidth</w:t>
            </w:r>
          </w:p>
        </w:tc>
        <w:tc>
          <w:tcPr>
            <w:tcW w:w="810" w:type="dxa"/>
            <w:shd w:val="clear" w:color="auto" w:fill="auto"/>
            <w:vAlign w:val="center"/>
          </w:tcPr>
          <w:p w14:paraId="485D00B7" w14:textId="77777777" w:rsidR="00606A04" w:rsidRPr="004B3397" w:rsidRDefault="00606A04" w:rsidP="0024290A">
            <w:pPr>
              <w:pStyle w:val="TAC"/>
              <w:rPr>
                <w:lang w:eastAsia="zh-CN"/>
              </w:rPr>
            </w:pPr>
            <w:r w:rsidRPr="004B3397">
              <w:rPr>
                <w:lang w:eastAsia="zh-CN"/>
              </w:rPr>
              <w:t>MHz</w:t>
            </w:r>
          </w:p>
        </w:tc>
        <w:tc>
          <w:tcPr>
            <w:tcW w:w="3445" w:type="dxa"/>
            <w:shd w:val="clear" w:color="auto" w:fill="auto"/>
            <w:vAlign w:val="center"/>
          </w:tcPr>
          <w:p w14:paraId="32F1530F" w14:textId="77777777" w:rsidR="00606A04" w:rsidRPr="004B3397" w:rsidRDefault="00606A04" w:rsidP="0024290A">
            <w:pPr>
              <w:pStyle w:val="TAC"/>
              <w:rPr>
                <w:lang w:eastAsia="zh-CN"/>
              </w:rPr>
            </w:pPr>
            <w:r w:rsidRPr="004B3397">
              <w:rPr>
                <w:lang w:eastAsia="zh-CN"/>
              </w:rPr>
              <w:t>40</w:t>
            </w:r>
          </w:p>
        </w:tc>
      </w:tr>
      <w:tr w:rsidR="00606A04" w:rsidRPr="004B3397" w14:paraId="56491EE7" w14:textId="77777777" w:rsidTr="0024290A">
        <w:trPr>
          <w:jc w:val="center"/>
        </w:trPr>
        <w:tc>
          <w:tcPr>
            <w:tcW w:w="5592" w:type="dxa"/>
            <w:gridSpan w:val="2"/>
            <w:shd w:val="clear" w:color="auto" w:fill="auto"/>
            <w:vAlign w:val="center"/>
          </w:tcPr>
          <w:p w14:paraId="421F9EAB" w14:textId="77777777" w:rsidR="00606A04" w:rsidRPr="004B3397" w:rsidRDefault="00606A04" w:rsidP="0024290A">
            <w:pPr>
              <w:pStyle w:val="TAL"/>
              <w:rPr>
                <w:lang w:eastAsia="zh-CN"/>
              </w:rPr>
            </w:pPr>
            <w:r w:rsidRPr="004B3397">
              <w:rPr>
                <w:lang w:eastAsia="zh-CN"/>
              </w:rPr>
              <w:t>SCS</w:t>
            </w:r>
          </w:p>
        </w:tc>
        <w:tc>
          <w:tcPr>
            <w:tcW w:w="810" w:type="dxa"/>
            <w:shd w:val="clear" w:color="auto" w:fill="auto"/>
            <w:vAlign w:val="center"/>
          </w:tcPr>
          <w:p w14:paraId="5216EDBF" w14:textId="77777777" w:rsidR="00606A04" w:rsidRPr="004B3397" w:rsidRDefault="00606A04" w:rsidP="0024290A">
            <w:pPr>
              <w:pStyle w:val="TAC"/>
              <w:rPr>
                <w:lang w:eastAsia="zh-CN"/>
              </w:rPr>
            </w:pPr>
            <w:r w:rsidRPr="004B3397">
              <w:rPr>
                <w:lang w:eastAsia="zh-CN"/>
              </w:rPr>
              <w:t>kHz</w:t>
            </w:r>
          </w:p>
        </w:tc>
        <w:tc>
          <w:tcPr>
            <w:tcW w:w="3445" w:type="dxa"/>
            <w:shd w:val="clear" w:color="auto" w:fill="auto"/>
            <w:vAlign w:val="center"/>
          </w:tcPr>
          <w:p w14:paraId="54AB9A3E" w14:textId="77777777" w:rsidR="00606A04" w:rsidRPr="004B3397" w:rsidRDefault="00606A04" w:rsidP="0024290A">
            <w:pPr>
              <w:pStyle w:val="TAC"/>
              <w:rPr>
                <w:lang w:eastAsia="zh-CN"/>
              </w:rPr>
            </w:pPr>
            <w:r w:rsidRPr="004B3397">
              <w:rPr>
                <w:lang w:eastAsia="zh-CN"/>
              </w:rPr>
              <w:t>30</w:t>
            </w:r>
          </w:p>
        </w:tc>
      </w:tr>
      <w:tr w:rsidR="00606A04" w:rsidRPr="004B3397" w14:paraId="1FBEE3B1" w14:textId="77777777" w:rsidTr="0024290A">
        <w:trPr>
          <w:jc w:val="center"/>
        </w:trPr>
        <w:tc>
          <w:tcPr>
            <w:tcW w:w="5592" w:type="dxa"/>
            <w:gridSpan w:val="2"/>
            <w:shd w:val="clear" w:color="auto" w:fill="auto"/>
            <w:vAlign w:val="center"/>
          </w:tcPr>
          <w:p w14:paraId="4E3370B7" w14:textId="06D1D48B" w:rsidR="00606A04" w:rsidRPr="004B3397" w:rsidRDefault="00606A04" w:rsidP="0024290A">
            <w:pPr>
              <w:pStyle w:val="TAL"/>
              <w:rPr>
                <w:lang w:eastAsia="zh-CN"/>
              </w:rPr>
            </w:pPr>
            <w:r w:rsidRPr="004B3397">
              <w:rPr>
                <w:lang w:eastAsia="zh-CN"/>
              </w:rPr>
              <w:t>Modulation</w:t>
            </w:r>
            <w:r w:rsidR="002A2300" w:rsidRPr="004B3397">
              <w:rPr>
                <w:lang w:eastAsia="zh-CN"/>
              </w:rPr>
              <w:t xml:space="preserve"> </w:t>
            </w:r>
            <w:r w:rsidRPr="004B3397">
              <w:rPr>
                <w:lang w:eastAsia="zh-CN"/>
              </w:rPr>
              <w:t>DL</w:t>
            </w:r>
          </w:p>
        </w:tc>
        <w:tc>
          <w:tcPr>
            <w:tcW w:w="810" w:type="dxa"/>
            <w:shd w:val="clear" w:color="auto" w:fill="auto"/>
            <w:vAlign w:val="center"/>
          </w:tcPr>
          <w:p w14:paraId="2677EC6E" w14:textId="77777777" w:rsidR="00606A04" w:rsidRPr="004B3397" w:rsidRDefault="00606A04" w:rsidP="0024290A">
            <w:pPr>
              <w:pStyle w:val="TAC"/>
            </w:pPr>
          </w:p>
        </w:tc>
        <w:tc>
          <w:tcPr>
            <w:tcW w:w="3445" w:type="dxa"/>
            <w:shd w:val="clear" w:color="auto" w:fill="auto"/>
            <w:vAlign w:val="center"/>
          </w:tcPr>
          <w:p w14:paraId="61B60A88" w14:textId="77777777" w:rsidR="00606A04" w:rsidRPr="004B3397" w:rsidRDefault="00606A04" w:rsidP="0024290A">
            <w:pPr>
              <w:pStyle w:val="TAC"/>
              <w:rPr>
                <w:lang w:eastAsia="zh-CN"/>
              </w:rPr>
            </w:pPr>
            <w:r w:rsidRPr="004B3397">
              <w:rPr>
                <w:lang w:eastAsia="zh-CN"/>
              </w:rPr>
              <w:t>64QAM</w:t>
            </w:r>
          </w:p>
        </w:tc>
      </w:tr>
      <w:tr w:rsidR="00606A04" w:rsidRPr="004B3397" w14:paraId="3F9681BC" w14:textId="77777777" w:rsidTr="0024290A">
        <w:trPr>
          <w:jc w:val="center"/>
        </w:trPr>
        <w:tc>
          <w:tcPr>
            <w:tcW w:w="5592" w:type="dxa"/>
            <w:gridSpan w:val="2"/>
            <w:shd w:val="clear" w:color="auto" w:fill="auto"/>
            <w:vAlign w:val="center"/>
          </w:tcPr>
          <w:p w14:paraId="7931C06F" w14:textId="5E99D90D" w:rsidR="00606A04" w:rsidRPr="004B3397" w:rsidRDefault="00606A04" w:rsidP="0024290A">
            <w:pPr>
              <w:pStyle w:val="TAL"/>
              <w:rPr>
                <w:lang w:eastAsia="zh-CN"/>
              </w:rPr>
            </w:pPr>
            <w:r w:rsidRPr="004B3397">
              <w:rPr>
                <w:lang w:eastAsia="zh-CN"/>
              </w:rPr>
              <w:t>Modulation</w:t>
            </w:r>
            <w:r w:rsidR="002A2300" w:rsidRPr="004B3397">
              <w:rPr>
                <w:lang w:eastAsia="zh-CN"/>
              </w:rPr>
              <w:t xml:space="preserve"> </w:t>
            </w:r>
            <w:r w:rsidRPr="004B3397">
              <w:rPr>
                <w:lang w:eastAsia="zh-CN"/>
              </w:rPr>
              <w:t>UL</w:t>
            </w:r>
          </w:p>
        </w:tc>
        <w:tc>
          <w:tcPr>
            <w:tcW w:w="810" w:type="dxa"/>
            <w:shd w:val="clear" w:color="auto" w:fill="auto"/>
            <w:vAlign w:val="center"/>
          </w:tcPr>
          <w:p w14:paraId="04B058F1" w14:textId="77777777" w:rsidR="00606A04" w:rsidRPr="004B3397" w:rsidRDefault="00606A04" w:rsidP="0024290A">
            <w:pPr>
              <w:pStyle w:val="TAC"/>
            </w:pPr>
          </w:p>
        </w:tc>
        <w:tc>
          <w:tcPr>
            <w:tcW w:w="3445" w:type="dxa"/>
            <w:shd w:val="clear" w:color="auto" w:fill="auto"/>
            <w:vAlign w:val="center"/>
          </w:tcPr>
          <w:p w14:paraId="7C50B757" w14:textId="77777777" w:rsidR="00606A04" w:rsidRPr="004B3397" w:rsidRDefault="00606A04" w:rsidP="0024290A">
            <w:pPr>
              <w:pStyle w:val="TAC"/>
              <w:rPr>
                <w:lang w:eastAsia="zh-CN"/>
              </w:rPr>
            </w:pPr>
            <w:r w:rsidRPr="004B3397">
              <w:rPr>
                <w:lang w:eastAsia="zh-CN"/>
              </w:rPr>
              <w:t>QPSK</w:t>
            </w:r>
          </w:p>
        </w:tc>
      </w:tr>
      <w:tr w:rsidR="00606A04" w:rsidRPr="004B3397" w14:paraId="79DC26F8" w14:textId="77777777" w:rsidTr="0024290A">
        <w:trPr>
          <w:jc w:val="center"/>
        </w:trPr>
        <w:tc>
          <w:tcPr>
            <w:tcW w:w="5592" w:type="dxa"/>
            <w:gridSpan w:val="2"/>
            <w:shd w:val="clear" w:color="auto" w:fill="auto"/>
            <w:vAlign w:val="center"/>
          </w:tcPr>
          <w:p w14:paraId="0BFBF054" w14:textId="14A8890F" w:rsidR="00606A04" w:rsidRPr="004B3397" w:rsidRDefault="00606A04" w:rsidP="0024290A">
            <w:pPr>
              <w:pStyle w:val="TAL"/>
            </w:pPr>
            <w:r w:rsidRPr="004B3397">
              <w:t>Active</w:t>
            </w:r>
            <w:r w:rsidR="002A2300" w:rsidRPr="004B3397">
              <w:t xml:space="preserve"> </w:t>
            </w:r>
            <w:r w:rsidRPr="004B3397">
              <w:t>DL</w:t>
            </w:r>
            <w:r w:rsidR="002A2300" w:rsidRPr="004B3397">
              <w:t xml:space="preserve"> </w:t>
            </w:r>
            <w:r w:rsidRPr="004B3397">
              <w:t>BWP</w:t>
            </w:r>
            <w:r w:rsidR="002A2300" w:rsidRPr="004B3397">
              <w:t xml:space="preserve"> </w:t>
            </w:r>
            <w:r w:rsidRPr="004B3397">
              <w:t>index</w:t>
            </w:r>
          </w:p>
        </w:tc>
        <w:tc>
          <w:tcPr>
            <w:tcW w:w="810" w:type="dxa"/>
            <w:shd w:val="clear" w:color="auto" w:fill="auto"/>
            <w:vAlign w:val="center"/>
          </w:tcPr>
          <w:p w14:paraId="5B3F70A0" w14:textId="77777777" w:rsidR="00606A04" w:rsidRPr="004B3397" w:rsidRDefault="00606A04" w:rsidP="0024290A">
            <w:pPr>
              <w:pStyle w:val="TAC"/>
            </w:pPr>
          </w:p>
        </w:tc>
        <w:tc>
          <w:tcPr>
            <w:tcW w:w="3445" w:type="dxa"/>
            <w:shd w:val="clear" w:color="auto" w:fill="auto"/>
            <w:vAlign w:val="center"/>
          </w:tcPr>
          <w:p w14:paraId="2BD0871D" w14:textId="77777777" w:rsidR="00606A04" w:rsidRPr="004B3397" w:rsidRDefault="00606A04" w:rsidP="0024290A">
            <w:pPr>
              <w:pStyle w:val="TAC"/>
              <w:rPr>
                <w:lang w:eastAsia="zh-CN"/>
              </w:rPr>
            </w:pPr>
            <w:r w:rsidRPr="004B3397">
              <w:t>1</w:t>
            </w:r>
          </w:p>
        </w:tc>
      </w:tr>
      <w:tr w:rsidR="00606A04" w:rsidRPr="004B3397" w14:paraId="767531CC" w14:textId="77777777" w:rsidTr="0024290A">
        <w:trPr>
          <w:jc w:val="center"/>
        </w:trPr>
        <w:tc>
          <w:tcPr>
            <w:tcW w:w="1835" w:type="dxa"/>
            <w:vMerge w:val="restart"/>
            <w:shd w:val="clear" w:color="auto" w:fill="auto"/>
            <w:vAlign w:val="center"/>
          </w:tcPr>
          <w:p w14:paraId="0DCFE438" w14:textId="0824A12E" w:rsidR="00606A04" w:rsidRPr="004B3397" w:rsidRDefault="00606A04" w:rsidP="0024290A">
            <w:pPr>
              <w:pStyle w:val="TAL"/>
            </w:pPr>
            <w:r w:rsidRPr="004B3397">
              <w:t>PDSCH</w:t>
            </w:r>
            <w:r w:rsidR="002A2300" w:rsidRPr="004B3397">
              <w:t xml:space="preserve"> </w:t>
            </w:r>
            <w:r w:rsidRPr="004B3397">
              <w:t>configuration</w:t>
            </w:r>
          </w:p>
        </w:tc>
        <w:tc>
          <w:tcPr>
            <w:tcW w:w="3757" w:type="dxa"/>
            <w:shd w:val="clear" w:color="auto" w:fill="auto"/>
            <w:vAlign w:val="center"/>
          </w:tcPr>
          <w:p w14:paraId="7B72F003" w14:textId="6B0245D8" w:rsidR="00606A04" w:rsidRPr="004B3397" w:rsidRDefault="00606A04" w:rsidP="0024290A">
            <w:pPr>
              <w:pStyle w:val="TAL"/>
            </w:pPr>
            <w:r w:rsidRPr="004B3397">
              <w:t>Mapping</w:t>
            </w:r>
            <w:r w:rsidR="002A2300" w:rsidRPr="004B3397">
              <w:t xml:space="preserve"> </w:t>
            </w:r>
            <w:r w:rsidRPr="004B3397">
              <w:t>type</w:t>
            </w:r>
          </w:p>
        </w:tc>
        <w:tc>
          <w:tcPr>
            <w:tcW w:w="810" w:type="dxa"/>
            <w:shd w:val="clear" w:color="auto" w:fill="auto"/>
            <w:vAlign w:val="center"/>
          </w:tcPr>
          <w:p w14:paraId="036EA1B9" w14:textId="77777777" w:rsidR="00606A04" w:rsidRPr="004B3397" w:rsidRDefault="00606A04" w:rsidP="0024290A">
            <w:pPr>
              <w:pStyle w:val="TAC"/>
            </w:pPr>
          </w:p>
        </w:tc>
        <w:tc>
          <w:tcPr>
            <w:tcW w:w="3445" w:type="dxa"/>
            <w:shd w:val="clear" w:color="auto" w:fill="auto"/>
            <w:vAlign w:val="center"/>
          </w:tcPr>
          <w:p w14:paraId="463EE8C9" w14:textId="62748372" w:rsidR="00606A04" w:rsidRPr="004B3397" w:rsidRDefault="00606A04" w:rsidP="0024290A">
            <w:pPr>
              <w:pStyle w:val="TAC"/>
            </w:pPr>
            <w:r w:rsidRPr="004B3397">
              <w:t>Type</w:t>
            </w:r>
            <w:r w:rsidR="002A2300" w:rsidRPr="004B3397">
              <w:t xml:space="preserve"> </w:t>
            </w:r>
            <w:r w:rsidRPr="004B3397">
              <w:t>A</w:t>
            </w:r>
          </w:p>
        </w:tc>
      </w:tr>
      <w:tr w:rsidR="00606A04" w:rsidRPr="004B3397" w14:paraId="401458C3" w14:textId="77777777" w:rsidTr="0024290A">
        <w:trPr>
          <w:jc w:val="center"/>
        </w:trPr>
        <w:tc>
          <w:tcPr>
            <w:tcW w:w="1835" w:type="dxa"/>
            <w:vMerge/>
            <w:shd w:val="clear" w:color="auto" w:fill="auto"/>
            <w:vAlign w:val="center"/>
          </w:tcPr>
          <w:p w14:paraId="09044398" w14:textId="77777777" w:rsidR="00606A04" w:rsidRPr="004B3397" w:rsidRDefault="00606A04" w:rsidP="0024290A">
            <w:pPr>
              <w:pStyle w:val="TAL"/>
            </w:pPr>
          </w:p>
        </w:tc>
        <w:tc>
          <w:tcPr>
            <w:tcW w:w="3757" w:type="dxa"/>
            <w:shd w:val="clear" w:color="auto" w:fill="auto"/>
            <w:vAlign w:val="center"/>
          </w:tcPr>
          <w:p w14:paraId="03A1C1AA" w14:textId="77777777" w:rsidR="00606A04" w:rsidRPr="004B3397" w:rsidRDefault="00606A04" w:rsidP="0024290A">
            <w:pPr>
              <w:pStyle w:val="TAL"/>
            </w:pPr>
            <w:r w:rsidRPr="004B3397">
              <w:t>k0</w:t>
            </w:r>
          </w:p>
        </w:tc>
        <w:tc>
          <w:tcPr>
            <w:tcW w:w="810" w:type="dxa"/>
            <w:shd w:val="clear" w:color="auto" w:fill="auto"/>
            <w:vAlign w:val="center"/>
          </w:tcPr>
          <w:p w14:paraId="6F8F4702" w14:textId="77777777" w:rsidR="00606A04" w:rsidRPr="004B3397" w:rsidRDefault="00606A04" w:rsidP="0024290A">
            <w:pPr>
              <w:pStyle w:val="TAC"/>
            </w:pPr>
          </w:p>
        </w:tc>
        <w:tc>
          <w:tcPr>
            <w:tcW w:w="3445" w:type="dxa"/>
            <w:shd w:val="clear" w:color="auto" w:fill="auto"/>
            <w:vAlign w:val="center"/>
          </w:tcPr>
          <w:p w14:paraId="66A41707" w14:textId="77777777" w:rsidR="00606A04" w:rsidRPr="004B3397" w:rsidRDefault="00606A04" w:rsidP="0024290A">
            <w:pPr>
              <w:pStyle w:val="TAC"/>
            </w:pPr>
            <w:r w:rsidRPr="004B3397">
              <w:t>0</w:t>
            </w:r>
          </w:p>
        </w:tc>
      </w:tr>
      <w:tr w:rsidR="00606A04" w:rsidRPr="004B3397" w14:paraId="1F5DFF8B" w14:textId="77777777" w:rsidTr="0024290A">
        <w:trPr>
          <w:jc w:val="center"/>
        </w:trPr>
        <w:tc>
          <w:tcPr>
            <w:tcW w:w="1835" w:type="dxa"/>
            <w:vMerge/>
            <w:shd w:val="clear" w:color="auto" w:fill="auto"/>
            <w:vAlign w:val="center"/>
          </w:tcPr>
          <w:p w14:paraId="679DF5EC" w14:textId="77777777" w:rsidR="00606A04" w:rsidRPr="004B3397" w:rsidRDefault="00606A04" w:rsidP="0024290A">
            <w:pPr>
              <w:pStyle w:val="TAL"/>
            </w:pPr>
          </w:p>
        </w:tc>
        <w:tc>
          <w:tcPr>
            <w:tcW w:w="3757" w:type="dxa"/>
            <w:shd w:val="clear" w:color="auto" w:fill="auto"/>
            <w:vAlign w:val="center"/>
          </w:tcPr>
          <w:p w14:paraId="31F04AB5" w14:textId="2C82F22C" w:rsidR="00606A04" w:rsidRPr="004B3397" w:rsidRDefault="00606A04" w:rsidP="0024290A">
            <w:pPr>
              <w:pStyle w:val="TAL"/>
            </w:pPr>
            <w:r w:rsidRPr="004B3397">
              <w:t>Starting</w:t>
            </w:r>
            <w:r w:rsidR="002A2300" w:rsidRPr="004B3397">
              <w:t xml:space="preserve"> </w:t>
            </w:r>
            <w:r w:rsidRPr="004B3397">
              <w:t>symbol</w:t>
            </w:r>
            <w:r w:rsidR="002A2300" w:rsidRPr="004B3397">
              <w:t xml:space="preserve"> </w:t>
            </w:r>
            <w:r w:rsidRPr="004B3397">
              <w:t>(S)</w:t>
            </w:r>
            <w:r w:rsidR="002A2300" w:rsidRPr="004B3397">
              <w:t xml:space="preserve"> </w:t>
            </w:r>
          </w:p>
        </w:tc>
        <w:tc>
          <w:tcPr>
            <w:tcW w:w="810" w:type="dxa"/>
            <w:shd w:val="clear" w:color="auto" w:fill="auto"/>
            <w:vAlign w:val="center"/>
          </w:tcPr>
          <w:p w14:paraId="6A6ED1C6" w14:textId="77777777" w:rsidR="00606A04" w:rsidRPr="004B3397" w:rsidRDefault="00606A04" w:rsidP="0024290A">
            <w:pPr>
              <w:pStyle w:val="TAC"/>
            </w:pPr>
          </w:p>
        </w:tc>
        <w:tc>
          <w:tcPr>
            <w:tcW w:w="3445" w:type="dxa"/>
            <w:shd w:val="clear" w:color="auto" w:fill="auto"/>
            <w:vAlign w:val="center"/>
          </w:tcPr>
          <w:p w14:paraId="387298D5" w14:textId="77777777" w:rsidR="00606A04" w:rsidRPr="004B3397" w:rsidRDefault="00606A04" w:rsidP="0024290A">
            <w:pPr>
              <w:pStyle w:val="TAC"/>
            </w:pPr>
            <w:r w:rsidRPr="004B3397">
              <w:t>2</w:t>
            </w:r>
          </w:p>
        </w:tc>
      </w:tr>
      <w:tr w:rsidR="00606A04" w:rsidRPr="004B3397" w14:paraId="05C69BF4" w14:textId="77777777" w:rsidTr="0024290A">
        <w:trPr>
          <w:jc w:val="center"/>
        </w:trPr>
        <w:tc>
          <w:tcPr>
            <w:tcW w:w="1835" w:type="dxa"/>
            <w:vMerge/>
            <w:shd w:val="clear" w:color="auto" w:fill="auto"/>
            <w:vAlign w:val="center"/>
          </w:tcPr>
          <w:p w14:paraId="74213B01" w14:textId="77777777" w:rsidR="00606A04" w:rsidRPr="004B3397" w:rsidRDefault="00606A04" w:rsidP="0024290A">
            <w:pPr>
              <w:pStyle w:val="TAL"/>
            </w:pPr>
          </w:p>
        </w:tc>
        <w:tc>
          <w:tcPr>
            <w:tcW w:w="3757" w:type="dxa"/>
            <w:shd w:val="clear" w:color="auto" w:fill="auto"/>
            <w:vAlign w:val="center"/>
          </w:tcPr>
          <w:p w14:paraId="39E18874" w14:textId="0187FED0" w:rsidR="00606A04" w:rsidRPr="004B3397" w:rsidRDefault="00606A04" w:rsidP="0024290A">
            <w:pPr>
              <w:pStyle w:val="TAL"/>
            </w:pPr>
            <w:r w:rsidRPr="004B3397">
              <w:t>Length</w:t>
            </w:r>
            <w:r w:rsidR="002A2300" w:rsidRPr="004B3397">
              <w:t xml:space="preserve"> </w:t>
            </w:r>
            <w:r w:rsidRPr="004B3397">
              <w:t>(L)</w:t>
            </w:r>
          </w:p>
        </w:tc>
        <w:tc>
          <w:tcPr>
            <w:tcW w:w="810" w:type="dxa"/>
            <w:shd w:val="clear" w:color="auto" w:fill="auto"/>
            <w:vAlign w:val="center"/>
          </w:tcPr>
          <w:p w14:paraId="1C3CA3FB" w14:textId="77777777" w:rsidR="00606A04" w:rsidRPr="004B3397" w:rsidRDefault="00606A04" w:rsidP="0024290A">
            <w:pPr>
              <w:pStyle w:val="TAC"/>
            </w:pPr>
          </w:p>
        </w:tc>
        <w:tc>
          <w:tcPr>
            <w:tcW w:w="3445" w:type="dxa"/>
            <w:shd w:val="clear" w:color="auto" w:fill="auto"/>
            <w:vAlign w:val="center"/>
          </w:tcPr>
          <w:p w14:paraId="5D6BA5DB" w14:textId="44C7F17E" w:rsidR="00606A04" w:rsidRPr="004B3397" w:rsidRDefault="00606A04" w:rsidP="0024290A">
            <w:pPr>
              <w:pStyle w:val="TAC"/>
            </w:pPr>
            <w:r w:rsidRPr="004B3397">
              <w:t>Specific</w:t>
            </w:r>
            <w:r w:rsidR="002A2300" w:rsidRPr="004B3397">
              <w:t xml:space="preserve"> </w:t>
            </w:r>
            <w:r w:rsidRPr="004B3397">
              <w:t>to</w:t>
            </w:r>
            <w:r w:rsidR="002A2300" w:rsidRPr="004B3397">
              <w:t xml:space="preserve"> </w:t>
            </w:r>
            <w:r w:rsidRPr="004B3397">
              <w:t>each</w:t>
            </w:r>
            <w:r w:rsidR="002A2300" w:rsidRPr="004B3397">
              <w:t xml:space="preserve"> </w:t>
            </w:r>
            <w:r w:rsidRPr="004B3397">
              <w:rPr>
                <w:rFonts w:cs="Arial"/>
              </w:rPr>
              <w:t>Reference</w:t>
            </w:r>
            <w:r w:rsidR="002A2300" w:rsidRPr="004B3397">
              <w:rPr>
                <w:rFonts w:cs="Arial"/>
              </w:rPr>
              <w:t xml:space="preserve"> </w:t>
            </w:r>
            <w:r w:rsidRPr="004B3397">
              <w:rPr>
                <w:rFonts w:cs="Arial"/>
              </w:rPr>
              <w:t>channel</w:t>
            </w:r>
          </w:p>
        </w:tc>
      </w:tr>
      <w:tr w:rsidR="00606A04" w:rsidRPr="004B3397" w14:paraId="12041600" w14:textId="77777777" w:rsidTr="0024290A">
        <w:trPr>
          <w:jc w:val="center"/>
        </w:trPr>
        <w:tc>
          <w:tcPr>
            <w:tcW w:w="1835" w:type="dxa"/>
            <w:vMerge/>
            <w:shd w:val="clear" w:color="auto" w:fill="auto"/>
            <w:vAlign w:val="center"/>
          </w:tcPr>
          <w:p w14:paraId="2F598781" w14:textId="77777777" w:rsidR="00606A04" w:rsidRPr="004B3397" w:rsidRDefault="00606A04" w:rsidP="0024290A">
            <w:pPr>
              <w:pStyle w:val="TAL"/>
            </w:pPr>
          </w:p>
        </w:tc>
        <w:tc>
          <w:tcPr>
            <w:tcW w:w="3757" w:type="dxa"/>
            <w:shd w:val="clear" w:color="auto" w:fill="auto"/>
            <w:vAlign w:val="center"/>
          </w:tcPr>
          <w:p w14:paraId="18B02B9E" w14:textId="36F8E3C1" w:rsidR="00606A04" w:rsidRPr="004B3397" w:rsidRDefault="00606A04" w:rsidP="0024290A">
            <w:pPr>
              <w:pStyle w:val="TAL"/>
            </w:pPr>
            <w:r w:rsidRPr="004B3397">
              <w:t>PDSCH</w:t>
            </w:r>
            <w:r w:rsidR="002A2300" w:rsidRPr="004B3397">
              <w:t xml:space="preserve"> </w:t>
            </w:r>
            <w:r w:rsidRPr="004B3397">
              <w:t>aggregation</w:t>
            </w:r>
            <w:r w:rsidR="002A2300" w:rsidRPr="004B3397">
              <w:t xml:space="preserve"> </w:t>
            </w:r>
            <w:r w:rsidRPr="004B3397">
              <w:t>factor</w:t>
            </w:r>
          </w:p>
        </w:tc>
        <w:tc>
          <w:tcPr>
            <w:tcW w:w="810" w:type="dxa"/>
            <w:shd w:val="clear" w:color="auto" w:fill="auto"/>
            <w:vAlign w:val="center"/>
          </w:tcPr>
          <w:p w14:paraId="39861860" w14:textId="77777777" w:rsidR="00606A04" w:rsidRPr="004B3397" w:rsidRDefault="00606A04" w:rsidP="0024290A">
            <w:pPr>
              <w:pStyle w:val="TAC"/>
            </w:pPr>
          </w:p>
        </w:tc>
        <w:tc>
          <w:tcPr>
            <w:tcW w:w="3445" w:type="dxa"/>
            <w:shd w:val="clear" w:color="auto" w:fill="auto"/>
            <w:vAlign w:val="center"/>
          </w:tcPr>
          <w:p w14:paraId="6861FBC1" w14:textId="77777777" w:rsidR="00606A04" w:rsidRPr="004B3397" w:rsidRDefault="00606A04" w:rsidP="0024290A">
            <w:pPr>
              <w:pStyle w:val="TAC"/>
            </w:pPr>
            <w:r w:rsidRPr="004B3397">
              <w:t>1</w:t>
            </w:r>
          </w:p>
        </w:tc>
      </w:tr>
      <w:tr w:rsidR="00606A04" w:rsidRPr="004B3397" w14:paraId="1CEA2CA3" w14:textId="77777777" w:rsidTr="0024290A">
        <w:trPr>
          <w:jc w:val="center"/>
        </w:trPr>
        <w:tc>
          <w:tcPr>
            <w:tcW w:w="1835" w:type="dxa"/>
            <w:vMerge/>
            <w:shd w:val="clear" w:color="auto" w:fill="auto"/>
            <w:vAlign w:val="center"/>
          </w:tcPr>
          <w:p w14:paraId="41CCAD48" w14:textId="77777777" w:rsidR="00606A04" w:rsidRPr="004B3397" w:rsidRDefault="00606A04" w:rsidP="0024290A">
            <w:pPr>
              <w:pStyle w:val="TAL"/>
            </w:pPr>
          </w:p>
        </w:tc>
        <w:tc>
          <w:tcPr>
            <w:tcW w:w="3757" w:type="dxa"/>
            <w:shd w:val="clear" w:color="auto" w:fill="auto"/>
            <w:vAlign w:val="center"/>
          </w:tcPr>
          <w:p w14:paraId="64206E3C" w14:textId="0E64D55E" w:rsidR="00606A04" w:rsidRPr="004B3397" w:rsidRDefault="00606A04" w:rsidP="0024290A">
            <w:pPr>
              <w:pStyle w:val="TAL"/>
            </w:pPr>
            <w:r w:rsidRPr="004B3397">
              <w:t>PRB</w:t>
            </w:r>
            <w:r w:rsidR="002A2300" w:rsidRPr="004B3397">
              <w:t xml:space="preserve"> </w:t>
            </w:r>
            <w:r w:rsidRPr="004B3397">
              <w:t>bundling</w:t>
            </w:r>
            <w:r w:rsidR="002A2300" w:rsidRPr="004B3397">
              <w:t xml:space="preserve"> </w:t>
            </w:r>
            <w:r w:rsidRPr="004B3397">
              <w:t>type</w:t>
            </w:r>
          </w:p>
        </w:tc>
        <w:tc>
          <w:tcPr>
            <w:tcW w:w="810" w:type="dxa"/>
            <w:shd w:val="clear" w:color="auto" w:fill="auto"/>
            <w:vAlign w:val="center"/>
          </w:tcPr>
          <w:p w14:paraId="4B31CDC9" w14:textId="77777777" w:rsidR="00606A04" w:rsidRPr="004B3397" w:rsidRDefault="00606A04" w:rsidP="0024290A">
            <w:pPr>
              <w:pStyle w:val="TAC"/>
            </w:pPr>
          </w:p>
        </w:tc>
        <w:tc>
          <w:tcPr>
            <w:tcW w:w="3445" w:type="dxa"/>
            <w:shd w:val="clear" w:color="auto" w:fill="auto"/>
            <w:vAlign w:val="center"/>
          </w:tcPr>
          <w:p w14:paraId="50B077A1" w14:textId="77777777" w:rsidR="00606A04" w:rsidRPr="004B3397" w:rsidRDefault="00606A04" w:rsidP="0024290A">
            <w:pPr>
              <w:pStyle w:val="TAC"/>
            </w:pPr>
            <w:r w:rsidRPr="004B3397">
              <w:t>Static</w:t>
            </w:r>
          </w:p>
        </w:tc>
      </w:tr>
      <w:tr w:rsidR="00606A04" w:rsidRPr="004B3397" w14:paraId="661AB29F" w14:textId="77777777" w:rsidTr="0024290A">
        <w:trPr>
          <w:jc w:val="center"/>
        </w:trPr>
        <w:tc>
          <w:tcPr>
            <w:tcW w:w="1835" w:type="dxa"/>
            <w:vMerge/>
            <w:shd w:val="clear" w:color="auto" w:fill="auto"/>
            <w:vAlign w:val="center"/>
          </w:tcPr>
          <w:p w14:paraId="5EBF3830" w14:textId="77777777" w:rsidR="00606A04" w:rsidRPr="004B3397" w:rsidRDefault="00606A04" w:rsidP="0024290A">
            <w:pPr>
              <w:pStyle w:val="TAL"/>
              <w:rPr>
                <w:i/>
              </w:rPr>
            </w:pPr>
          </w:p>
        </w:tc>
        <w:tc>
          <w:tcPr>
            <w:tcW w:w="3757" w:type="dxa"/>
            <w:shd w:val="clear" w:color="auto" w:fill="auto"/>
            <w:vAlign w:val="center"/>
          </w:tcPr>
          <w:p w14:paraId="68DB7482" w14:textId="70D50968" w:rsidR="00606A04" w:rsidRPr="004B3397" w:rsidRDefault="00606A04" w:rsidP="0024290A">
            <w:pPr>
              <w:pStyle w:val="TAL"/>
            </w:pPr>
            <w:r w:rsidRPr="004B3397">
              <w:t>PRB</w:t>
            </w:r>
            <w:r w:rsidR="002A2300" w:rsidRPr="004B3397">
              <w:t xml:space="preserve"> </w:t>
            </w:r>
            <w:r w:rsidRPr="004B3397">
              <w:t>bundling</w:t>
            </w:r>
            <w:r w:rsidR="002A2300" w:rsidRPr="004B3397">
              <w:t xml:space="preserve"> </w:t>
            </w:r>
            <w:r w:rsidRPr="004B3397">
              <w:t>size</w:t>
            </w:r>
          </w:p>
        </w:tc>
        <w:tc>
          <w:tcPr>
            <w:tcW w:w="810" w:type="dxa"/>
            <w:shd w:val="clear" w:color="auto" w:fill="auto"/>
            <w:vAlign w:val="center"/>
          </w:tcPr>
          <w:p w14:paraId="46118EB8" w14:textId="77777777" w:rsidR="00606A04" w:rsidRPr="004B3397" w:rsidRDefault="00606A04" w:rsidP="0024290A">
            <w:pPr>
              <w:pStyle w:val="TAC"/>
            </w:pPr>
          </w:p>
        </w:tc>
        <w:tc>
          <w:tcPr>
            <w:tcW w:w="3445" w:type="dxa"/>
            <w:shd w:val="clear" w:color="auto" w:fill="auto"/>
            <w:vAlign w:val="center"/>
          </w:tcPr>
          <w:p w14:paraId="2A9D0D79" w14:textId="43F2DCE4" w:rsidR="00606A04" w:rsidRPr="004B3397" w:rsidRDefault="00606A04" w:rsidP="0024290A">
            <w:pPr>
              <w:pStyle w:val="TAC"/>
            </w:pPr>
            <w:r w:rsidRPr="004B3397">
              <w:rPr>
                <w:lang w:eastAsia="zh-CN"/>
              </w:rPr>
              <w:t>2</w:t>
            </w:r>
            <w:r w:rsidR="002A2300" w:rsidRPr="004B3397">
              <w:rPr>
                <w:lang w:eastAsia="zh-CN"/>
              </w:rPr>
              <w:t xml:space="preserve"> </w:t>
            </w:r>
          </w:p>
        </w:tc>
      </w:tr>
      <w:tr w:rsidR="00606A04" w:rsidRPr="004B3397" w14:paraId="7BED9193" w14:textId="77777777" w:rsidTr="0024290A">
        <w:trPr>
          <w:jc w:val="center"/>
        </w:trPr>
        <w:tc>
          <w:tcPr>
            <w:tcW w:w="1835" w:type="dxa"/>
            <w:vMerge/>
            <w:shd w:val="clear" w:color="auto" w:fill="auto"/>
            <w:vAlign w:val="center"/>
          </w:tcPr>
          <w:p w14:paraId="29436B89" w14:textId="77777777" w:rsidR="00606A04" w:rsidRPr="004B3397" w:rsidRDefault="00606A04" w:rsidP="0024290A">
            <w:pPr>
              <w:pStyle w:val="TAL"/>
              <w:rPr>
                <w:i/>
              </w:rPr>
            </w:pPr>
          </w:p>
        </w:tc>
        <w:tc>
          <w:tcPr>
            <w:tcW w:w="3757" w:type="dxa"/>
            <w:shd w:val="clear" w:color="auto" w:fill="auto"/>
            <w:vAlign w:val="center"/>
          </w:tcPr>
          <w:p w14:paraId="1A811E38" w14:textId="4D974A21" w:rsidR="00606A04" w:rsidRPr="004B3397" w:rsidRDefault="00606A04" w:rsidP="0024290A">
            <w:pPr>
              <w:pStyle w:val="TAL"/>
            </w:pPr>
            <w:r w:rsidRPr="004B3397">
              <w:t>Resource</w:t>
            </w:r>
            <w:r w:rsidR="002A2300" w:rsidRPr="004B3397">
              <w:t xml:space="preserve"> </w:t>
            </w:r>
            <w:r w:rsidRPr="004B3397">
              <w:t>allocation</w:t>
            </w:r>
            <w:r w:rsidR="002A2300" w:rsidRPr="004B3397">
              <w:t xml:space="preserve"> </w:t>
            </w:r>
            <w:r w:rsidRPr="004B3397">
              <w:t>type</w:t>
            </w:r>
          </w:p>
        </w:tc>
        <w:tc>
          <w:tcPr>
            <w:tcW w:w="810" w:type="dxa"/>
            <w:shd w:val="clear" w:color="auto" w:fill="auto"/>
            <w:vAlign w:val="center"/>
          </w:tcPr>
          <w:p w14:paraId="66710DB4" w14:textId="77777777" w:rsidR="00606A04" w:rsidRPr="004B3397" w:rsidRDefault="00606A04" w:rsidP="0024290A">
            <w:pPr>
              <w:pStyle w:val="TAC"/>
            </w:pPr>
          </w:p>
        </w:tc>
        <w:tc>
          <w:tcPr>
            <w:tcW w:w="3445" w:type="dxa"/>
            <w:shd w:val="clear" w:color="auto" w:fill="auto"/>
            <w:vAlign w:val="center"/>
          </w:tcPr>
          <w:p w14:paraId="1A27978C" w14:textId="67BA94FD" w:rsidR="00606A04" w:rsidRPr="004B3397" w:rsidRDefault="00606A04" w:rsidP="0024290A">
            <w:pPr>
              <w:pStyle w:val="TAC"/>
            </w:pPr>
            <w:r w:rsidRPr="004B3397">
              <w:t>Type</w:t>
            </w:r>
            <w:r w:rsidR="002A2300" w:rsidRPr="004B3397">
              <w:t xml:space="preserve"> </w:t>
            </w:r>
            <w:r w:rsidRPr="004B3397">
              <w:t>0</w:t>
            </w:r>
          </w:p>
        </w:tc>
      </w:tr>
      <w:tr w:rsidR="00606A04" w:rsidRPr="004B3397" w14:paraId="53840168" w14:textId="77777777" w:rsidTr="0024290A">
        <w:trPr>
          <w:jc w:val="center"/>
        </w:trPr>
        <w:tc>
          <w:tcPr>
            <w:tcW w:w="1835" w:type="dxa"/>
            <w:vMerge/>
            <w:shd w:val="clear" w:color="auto" w:fill="auto"/>
            <w:vAlign w:val="center"/>
          </w:tcPr>
          <w:p w14:paraId="63F6ABB0" w14:textId="77777777" w:rsidR="00606A04" w:rsidRPr="004B3397" w:rsidRDefault="00606A04" w:rsidP="0024290A">
            <w:pPr>
              <w:pStyle w:val="TAL"/>
              <w:rPr>
                <w:i/>
              </w:rPr>
            </w:pPr>
          </w:p>
        </w:tc>
        <w:tc>
          <w:tcPr>
            <w:tcW w:w="3757" w:type="dxa"/>
            <w:shd w:val="clear" w:color="auto" w:fill="auto"/>
            <w:vAlign w:val="center"/>
          </w:tcPr>
          <w:p w14:paraId="09255F60" w14:textId="2490686E" w:rsidR="00606A04" w:rsidRPr="004B3397" w:rsidRDefault="00606A04" w:rsidP="0024290A">
            <w:pPr>
              <w:pStyle w:val="TAL"/>
            </w:pPr>
            <w:r w:rsidRPr="004B3397">
              <w:t>RBG</w:t>
            </w:r>
            <w:r w:rsidR="002A2300" w:rsidRPr="004B3397">
              <w:t xml:space="preserve"> </w:t>
            </w:r>
            <w:r w:rsidRPr="004B3397">
              <w:t>size</w:t>
            </w:r>
          </w:p>
        </w:tc>
        <w:tc>
          <w:tcPr>
            <w:tcW w:w="810" w:type="dxa"/>
            <w:shd w:val="clear" w:color="auto" w:fill="auto"/>
            <w:vAlign w:val="center"/>
          </w:tcPr>
          <w:p w14:paraId="79C89095" w14:textId="77777777" w:rsidR="00606A04" w:rsidRPr="004B3397" w:rsidRDefault="00606A04" w:rsidP="0024290A">
            <w:pPr>
              <w:pStyle w:val="TAC"/>
            </w:pPr>
          </w:p>
        </w:tc>
        <w:tc>
          <w:tcPr>
            <w:tcW w:w="3445" w:type="dxa"/>
            <w:shd w:val="clear" w:color="auto" w:fill="auto"/>
            <w:vAlign w:val="center"/>
          </w:tcPr>
          <w:p w14:paraId="1E5F9280" w14:textId="77777777" w:rsidR="00606A04" w:rsidRPr="004B3397" w:rsidRDefault="00606A04" w:rsidP="0024290A">
            <w:pPr>
              <w:pStyle w:val="TAC"/>
            </w:pPr>
            <w:r w:rsidRPr="004B3397">
              <w:rPr>
                <w:lang w:eastAsia="zh-CN"/>
              </w:rPr>
              <w:t>Config2</w:t>
            </w:r>
          </w:p>
        </w:tc>
      </w:tr>
      <w:tr w:rsidR="00606A04" w:rsidRPr="004B3397" w14:paraId="4FF98282" w14:textId="77777777" w:rsidTr="0024290A">
        <w:trPr>
          <w:jc w:val="center"/>
        </w:trPr>
        <w:tc>
          <w:tcPr>
            <w:tcW w:w="1835" w:type="dxa"/>
            <w:vMerge/>
            <w:shd w:val="clear" w:color="auto" w:fill="auto"/>
            <w:vAlign w:val="center"/>
          </w:tcPr>
          <w:p w14:paraId="0A36C282" w14:textId="77777777" w:rsidR="00606A04" w:rsidRPr="004B3397" w:rsidRDefault="00606A04" w:rsidP="0024290A">
            <w:pPr>
              <w:pStyle w:val="TAL"/>
              <w:rPr>
                <w:i/>
              </w:rPr>
            </w:pPr>
          </w:p>
        </w:tc>
        <w:tc>
          <w:tcPr>
            <w:tcW w:w="3757" w:type="dxa"/>
            <w:shd w:val="clear" w:color="auto" w:fill="auto"/>
            <w:vAlign w:val="center"/>
          </w:tcPr>
          <w:p w14:paraId="71D0B2E4" w14:textId="18AB7A28" w:rsidR="00606A04" w:rsidRPr="004B3397" w:rsidRDefault="00606A04" w:rsidP="0024290A">
            <w:pPr>
              <w:pStyle w:val="TAL"/>
            </w:pPr>
            <w:r w:rsidRPr="004B3397">
              <w:rPr>
                <w:szCs w:val="22"/>
                <w:lang w:eastAsia="ja-JP"/>
              </w:rPr>
              <w:t>VRB-to-PRB</w:t>
            </w:r>
            <w:r w:rsidR="002A2300" w:rsidRPr="004B3397">
              <w:rPr>
                <w:szCs w:val="22"/>
                <w:lang w:eastAsia="ja-JP"/>
              </w:rPr>
              <w:t xml:space="preserve"> </w:t>
            </w:r>
            <w:r w:rsidRPr="004B3397">
              <w:rPr>
                <w:szCs w:val="22"/>
                <w:lang w:eastAsia="ja-JP"/>
              </w:rPr>
              <w:t>mapping</w:t>
            </w:r>
            <w:r w:rsidR="002A2300" w:rsidRPr="004B3397">
              <w:rPr>
                <w:szCs w:val="22"/>
                <w:lang w:eastAsia="ja-JP"/>
              </w:rPr>
              <w:t xml:space="preserve"> </w:t>
            </w:r>
            <w:r w:rsidRPr="004B3397">
              <w:rPr>
                <w:szCs w:val="22"/>
                <w:lang w:eastAsia="ja-JP"/>
              </w:rPr>
              <w:t>type</w:t>
            </w:r>
          </w:p>
        </w:tc>
        <w:tc>
          <w:tcPr>
            <w:tcW w:w="810" w:type="dxa"/>
            <w:shd w:val="clear" w:color="auto" w:fill="auto"/>
            <w:vAlign w:val="center"/>
          </w:tcPr>
          <w:p w14:paraId="6E6BC179" w14:textId="77777777" w:rsidR="00606A04" w:rsidRPr="004B3397" w:rsidRDefault="00606A04" w:rsidP="0024290A">
            <w:pPr>
              <w:pStyle w:val="TAC"/>
            </w:pPr>
          </w:p>
        </w:tc>
        <w:tc>
          <w:tcPr>
            <w:tcW w:w="3445" w:type="dxa"/>
            <w:shd w:val="clear" w:color="auto" w:fill="auto"/>
            <w:vAlign w:val="center"/>
          </w:tcPr>
          <w:p w14:paraId="36EA277C" w14:textId="77777777" w:rsidR="00606A04" w:rsidRPr="004B3397" w:rsidRDefault="00606A04" w:rsidP="0024290A">
            <w:pPr>
              <w:pStyle w:val="TAC"/>
            </w:pPr>
            <w:r w:rsidRPr="004B3397">
              <w:t>Non-interleaved</w:t>
            </w:r>
          </w:p>
        </w:tc>
      </w:tr>
      <w:tr w:rsidR="00606A04" w:rsidRPr="004B3397" w14:paraId="331A9559" w14:textId="77777777" w:rsidTr="0024290A">
        <w:trPr>
          <w:jc w:val="center"/>
        </w:trPr>
        <w:tc>
          <w:tcPr>
            <w:tcW w:w="1835" w:type="dxa"/>
            <w:vMerge/>
            <w:shd w:val="clear" w:color="auto" w:fill="auto"/>
            <w:vAlign w:val="center"/>
          </w:tcPr>
          <w:p w14:paraId="3210937D" w14:textId="77777777" w:rsidR="00606A04" w:rsidRPr="004B3397" w:rsidRDefault="00606A04" w:rsidP="0024290A">
            <w:pPr>
              <w:pStyle w:val="TAL"/>
            </w:pPr>
          </w:p>
        </w:tc>
        <w:tc>
          <w:tcPr>
            <w:tcW w:w="3757" w:type="dxa"/>
            <w:shd w:val="clear" w:color="auto" w:fill="auto"/>
            <w:vAlign w:val="center"/>
          </w:tcPr>
          <w:p w14:paraId="40F6E938" w14:textId="6201D70A" w:rsidR="00606A04" w:rsidRPr="004B3397" w:rsidRDefault="00606A04" w:rsidP="0024290A">
            <w:pPr>
              <w:pStyle w:val="TAL"/>
            </w:pPr>
            <w:r w:rsidRPr="004B3397">
              <w:rPr>
                <w:szCs w:val="22"/>
                <w:lang w:eastAsia="ja-JP"/>
              </w:rPr>
              <w:t>VRB-to-PRB</w:t>
            </w:r>
            <w:r w:rsidR="002A2300" w:rsidRPr="004B3397">
              <w:rPr>
                <w:szCs w:val="22"/>
                <w:lang w:eastAsia="ja-JP"/>
              </w:rPr>
              <w:t xml:space="preserve"> </w:t>
            </w:r>
            <w:r w:rsidRPr="004B3397">
              <w:rPr>
                <w:szCs w:val="22"/>
                <w:lang w:eastAsia="ja-JP"/>
              </w:rPr>
              <w:t>mapping</w:t>
            </w:r>
            <w:r w:rsidR="002A2300" w:rsidRPr="004B3397">
              <w:rPr>
                <w:szCs w:val="22"/>
                <w:lang w:eastAsia="ja-JP"/>
              </w:rPr>
              <w:t xml:space="preserve"> </w:t>
            </w:r>
            <w:r w:rsidR="00F4565C" w:rsidRPr="004B3397">
              <w:rPr>
                <w:szCs w:val="22"/>
                <w:lang w:eastAsia="ja-JP"/>
              </w:rPr>
              <w:t>interleave</w:t>
            </w:r>
            <w:r w:rsidR="002A2300" w:rsidRPr="004B3397">
              <w:rPr>
                <w:szCs w:val="22"/>
                <w:lang w:eastAsia="ja-JP"/>
              </w:rPr>
              <w:t xml:space="preserve"> </w:t>
            </w:r>
            <w:r w:rsidRPr="004B3397">
              <w:rPr>
                <w:szCs w:val="22"/>
                <w:lang w:eastAsia="ja-JP"/>
              </w:rPr>
              <w:t>bundle</w:t>
            </w:r>
            <w:r w:rsidR="002A2300" w:rsidRPr="004B3397">
              <w:rPr>
                <w:szCs w:val="22"/>
                <w:lang w:eastAsia="ja-JP"/>
              </w:rPr>
              <w:t xml:space="preserve"> </w:t>
            </w:r>
            <w:r w:rsidRPr="004B3397">
              <w:rPr>
                <w:szCs w:val="22"/>
                <w:lang w:eastAsia="ja-JP"/>
              </w:rPr>
              <w:t>size</w:t>
            </w:r>
          </w:p>
        </w:tc>
        <w:tc>
          <w:tcPr>
            <w:tcW w:w="810" w:type="dxa"/>
            <w:shd w:val="clear" w:color="auto" w:fill="auto"/>
            <w:vAlign w:val="center"/>
          </w:tcPr>
          <w:p w14:paraId="5B5DD5C5" w14:textId="77777777" w:rsidR="00606A04" w:rsidRPr="004B3397" w:rsidRDefault="00606A04" w:rsidP="0024290A">
            <w:pPr>
              <w:pStyle w:val="TAC"/>
            </w:pPr>
          </w:p>
        </w:tc>
        <w:tc>
          <w:tcPr>
            <w:tcW w:w="3445" w:type="dxa"/>
            <w:shd w:val="clear" w:color="auto" w:fill="auto"/>
            <w:vAlign w:val="center"/>
          </w:tcPr>
          <w:p w14:paraId="39DECAE5" w14:textId="77777777" w:rsidR="00606A04" w:rsidRPr="004B3397" w:rsidRDefault="00606A04" w:rsidP="0024290A">
            <w:pPr>
              <w:pStyle w:val="TAC"/>
            </w:pPr>
            <w:r w:rsidRPr="004B3397">
              <w:t>N/A</w:t>
            </w:r>
          </w:p>
        </w:tc>
      </w:tr>
      <w:tr w:rsidR="00606A04" w:rsidRPr="004B3397" w14:paraId="74496806" w14:textId="77777777" w:rsidTr="0024290A">
        <w:trPr>
          <w:jc w:val="center"/>
        </w:trPr>
        <w:tc>
          <w:tcPr>
            <w:tcW w:w="1835" w:type="dxa"/>
            <w:vMerge w:val="restart"/>
            <w:shd w:val="clear" w:color="auto" w:fill="auto"/>
            <w:vAlign w:val="center"/>
          </w:tcPr>
          <w:p w14:paraId="1DE04F3A" w14:textId="64022E69" w:rsidR="00606A04" w:rsidRPr="004B3397" w:rsidRDefault="00606A04" w:rsidP="0024290A">
            <w:pPr>
              <w:pStyle w:val="TAL"/>
            </w:pPr>
            <w:r w:rsidRPr="004B3397">
              <w:t>PDSCH</w:t>
            </w:r>
            <w:r w:rsidR="002A2300" w:rsidRPr="004B3397">
              <w:t xml:space="preserve"> </w:t>
            </w:r>
            <w:r w:rsidRPr="004B3397">
              <w:t>DMRS</w:t>
            </w:r>
            <w:r w:rsidR="002A2300" w:rsidRPr="004B3397">
              <w:t xml:space="preserve"> </w:t>
            </w:r>
            <w:r w:rsidRPr="004B3397">
              <w:t>configuration</w:t>
            </w:r>
          </w:p>
        </w:tc>
        <w:tc>
          <w:tcPr>
            <w:tcW w:w="3757" w:type="dxa"/>
            <w:shd w:val="clear" w:color="auto" w:fill="auto"/>
            <w:vAlign w:val="center"/>
          </w:tcPr>
          <w:p w14:paraId="414C1A05" w14:textId="27674853" w:rsidR="00606A04" w:rsidRPr="004B3397" w:rsidRDefault="00606A04" w:rsidP="0024290A">
            <w:pPr>
              <w:pStyle w:val="TAL"/>
              <w:rPr>
                <w:rFonts w:cs="Arial"/>
                <w:szCs w:val="18"/>
              </w:rPr>
            </w:pPr>
            <w:r w:rsidRPr="004B3397">
              <w:rPr>
                <w:rFonts w:cs="Arial"/>
                <w:szCs w:val="18"/>
              </w:rPr>
              <w:t>DMRS</w:t>
            </w:r>
            <w:r w:rsidR="002A2300" w:rsidRPr="004B3397">
              <w:rPr>
                <w:rFonts w:cs="Arial"/>
                <w:szCs w:val="18"/>
              </w:rPr>
              <w:t xml:space="preserve"> </w:t>
            </w:r>
            <w:r w:rsidRPr="004B3397">
              <w:rPr>
                <w:rFonts w:cs="Arial"/>
                <w:szCs w:val="18"/>
              </w:rPr>
              <w:t>Type</w:t>
            </w:r>
          </w:p>
        </w:tc>
        <w:tc>
          <w:tcPr>
            <w:tcW w:w="810" w:type="dxa"/>
            <w:shd w:val="clear" w:color="auto" w:fill="auto"/>
            <w:vAlign w:val="center"/>
          </w:tcPr>
          <w:p w14:paraId="1F8F0344" w14:textId="77777777" w:rsidR="00606A04" w:rsidRPr="004B3397" w:rsidRDefault="00606A04" w:rsidP="0024290A">
            <w:pPr>
              <w:pStyle w:val="TAC"/>
            </w:pPr>
          </w:p>
        </w:tc>
        <w:tc>
          <w:tcPr>
            <w:tcW w:w="3445" w:type="dxa"/>
            <w:shd w:val="clear" w:color="auto" w:fill="auto"/>
            <w:vAlign w:val="center"/>
          </w:tcPr>
          <w:p w14:paraId="4C7D0C30" w14:textId="17536A2E" w:rsidR="00606A04" w:rsidRPr="004B3397" w:rsidRDefault="00606A04" w:rsidP="0024290A">
            <w:pPr>
              <w:pStyle w:val="TAC"/>
            </w:pPr>
            <w:r w:rsidRPr="004B3397">
              <w:t>Type</w:t>
            </w:r>
            <w:r w:rsidR="002A2300" w:rsidRPr="004B3397">
              <w:t xml:space="preserve"> </w:t>
            </w:r>
            <w:r w:rsidRPr="004B3397">
              <w:t>1</w:t>
            </w:r>
          </w:p>
        </w:tc>
      </w:tr>
      <w:tr w:rsidR="00606A04" w:rsidRPr="004B3397" w14:paraId="7A6952CC" w14:textId="77777777" w:rsidTr="0024290A">
        <w:trPr>
          <w:jc w:val="center"/>
        </w:trPr>
        <w:tc>
          <w:tcPr>
            <w:tcW w:w="1835" w:type="dxa"/>
            <w:vMerge/>
            <w:shd w:val="clear" w:color="auto" w:fill="auto"/>
            <w:vAlign w:val="center"/>
          </w:tcPr>
          <w:p w14:paraId="3F289F2C" w14:textId="77777777" w:rsidR="00606A04" w:rsidRPr="004B3397" w:rsidRDefault="00606A04" w:rsidP="0024290A">
            <w:pPr>
              <w:pStyle w:val="TAL"/>
            </w:pPr>
          </w:p>
        </w:tc>
        <w:tc>
          <w:tcPr>
            <w:tcW w:w="3757" w:type="dxa"/>
            <w:shd w:val="clear" w:color="auto" w:fill="auto"/>
            <w:vAlign w:val="center"/>
          </w:tcPr>
          <w:p w14:paraId="146F3188" w14:textId="3F1A2AF1" w:rsidR="00606A04" w:rsidRPr="004B3397" w:rsidRDefault="00606A04" w:rsidP="0024290A">
            <w:pPr>
              <w:pStyle w:val="TAL"/>
            </w:pPr>
            <w:r w:rsidRPr="004B3397">
              <w:t>Number</w:t>
            </w:r>
            <w:r w:rsidR="002A2300" w:rsidRPr="004B3397">
              <w:t xml:space="preserve"> </w:t>
            </w:r>
            <w:r w:rsidRPr="004B3397">
              <w:t>of</w:t>
            </w:r>
            <w:r w:rsidR="002A2300" w:rsidRPr="004B3397">
              <w:t xml:space="preserve"> </w:t>
            </w:r>
            <w:r w:rsidRPr="004B3397">
              <w:t>additional</w:t>
            </w:r>
            <w:r w:rsidR="002A2300" w:rsidRPr="004B3397">
              <w:t xml:space="preserve"> </w:t>
            </w:r>
            <w:r w:rsidRPr="004B3397">
              <w:t>DMRS</w:t>
            </w:r>
          </w:p>
        </w:tc>
        <w:tc>
          <w:tcPr>
            <w:tcW w:w="810" w:type="dxa"/>
            <w:shd w:val="clear" w:color="auto" w:fill="auto"/>
            <w:vAlign w:val="center"/>
          </w:tcPr>
          <w:p w14:paraId="08CBDA05" w14:textId="77777777" w:rsidR="00606A04" w:rsidRPr="004B3397" w:rsidRDefault="00606A04" w:rsidP="0024290A">
            <w:pPr>
              <w:pStyle w:val="TAC"/>
            </w:pPr>
          </w:p>
        </w:tc>
        <w:tc>
          <w:tcPr>
            <w:tcW w:w="3445" w:type="dxa"/>
            <w:shd w:val="clear" w:color="auto" w:fill="auto"/>
            <w:vAlign w:val="center"/>
          </w:tcPr>
          <w:p w14:paraId="0F779A5B" w14:textId="77777777" w:rsidR="00606A04" w:rsidRPr="004B3397" w:rsidRDefault="00606A04" w:rsidP="0024290A">
            <w:pPr>
              <w:pStyle w:val="TAC"/>
            </w:pPr>
            <w:r w:rsidRPr="004B3397">
              <w:t>1</w:t>
            </w:r>
          </w:p>
        </w:tc>
      </w:tr>
      <w:tr w:rsidR="00606A04" w:rsidRPr="004B3397" w14:paraId="5A429609" w14:textId="77777777" w:rsidTr="0024290A">
        <w:trPr>
          <w:jc w:val="center"/>
        </w:trPr>
        <w:tc>
          <w:tcPr>
            <w:tcW w:w="1835" w:type="dxa"/>
            <w:vMerge/>
            <w:shd w:val="clear" w:color="auto" w:fill="auto"/>
            <w:vAlign w:val="center"/>
          </w:tcPr>
          <w:p w14:paraId="359A4FBA" w14:textId="77777777" w:rsidR="00606A04" w:rsidRPr="004B3397" w:rsidRDefault="00606A04" w:rsidP="0024290A">
            <w:pPr>
              <w:pStyle w:val="TAL"/>
            </w:pPr>
          </w:p>
        </w:tc>
        <w:tc>
          <w:tcPr>
            <w:tcW w:w="3757" w:type="dxa"/>
            <w:shd w:val="clear" w:color="auto" w:fill="auto"/>
            <w:vAlign w:val="center"/>
          </w:tcPr>
          <w:p w14:paraId="7BF15088" w14:textId="2960D885" w:rsidR="00606A04" w:rsidRPr="004B3397" w:rsidRDefault="00606A04" w:rsidP="0024290A">
            <w:pPr>
              <w:pStyle w:val="TAL"/>
            </w:pPr>
            <w:r w:rsidRPr="004B3397">
              <w:t>Maximum</w:t>
            </w:r>
            <w:r w:rsidR="002A2300" w:rsidRPr="004B3397">
              <w:t xml:space="preserve"> </w:t>
            </w:r>
            <w:r w:rsidRPr="004B3397">
              <w:t>number</w:t>
            </w:r>
            <w:r w:rsidR="002A2300" w:rsidRPr="004B3397">
              <w:t xml:space="preserve"> </w:t>
            </w:r>
            <w:r w:rsidRPr="004B3397">
              <w:t>of</w:t>
            </w:r>
            <w:r w:rsidR="002A2300" w:rsidRPr="004B3397">
              <w:t xml:space="preserve"> </w:t>
            </w:r>
            <w:r w:rsidRPr="004B3397">
              <w:t>OFDM</w:t>
            </w:r>
            <w:r w:rsidR="002A2300" w:rsidRPr="004B3397">
              <w:t xml:space="preserve"> </w:t>
            </w:r>
            <w:r w:rsidRPr="004B3397">
              <w:t>symbols</w:t>
            </w:r>
            <w:r w:rsidR="002A2300" w:rsidRPr="004B3397">
              <w:t xml:space="preserve"> </w:t>
            </w:r>
            <w:r w:rsidRPr="004B3397">
              <w:t>for</w:t>
            </w:r>
            <w:r w:rsidR="002A2300" w:rsidRPr="004B3397">
              <w:t xml:space="preserve"> </w:t>
            </w:r>
            <w:r w:rsidRPr="004B3397">
              <w:t>DL</w:t>
            </w:r>
            <w:r w:rsidR="002A2300" w:rsidRPr="004B3397">
              <w:t xml:space="preserve"> </w:t>
            </w:r>
            <w:r w:rsidRPr="004B3397">
              <w:t>front</w:t>
            </w:r>
            <w:r w:rsidR="002A2300" w:rsidRPr="004B3397">
              <w:t xml:space="preserve"> </w:t>
            </w:r>
            <w:r w:rsidRPr="004B3397">
              <w:t>loaded</w:t>
            </w:r>
            <w:r w:rsidR="002A2300" w:rsidRPr="004B3397">
              <w:t xml:space="preserve"> </w:t>
            </w:r>
            <w:r w:rsidRPr="004B3397">
              <w:t>DMRS</w:t>
            </w:r>
          </w:p>
        </w:tc>
        <w:tc>
          <w:tcPr>
            <w:tcW w:w="810" w:type="dxa"/>
            <w:shd w:val="clear" w:color="auto" w:fill="auto"/>
            <w:vAlign w:val="center"/>
          </w:tcPr>
          <w:p w14:paraId="73AB79EC" w14:textId="77777777" w:rsidR="00606A04" w:rsidRPr="004B3397" w:rsidRDefault="00606A04" w:rsidP="0024290A">
            <w:pPr>
              <w:pStyle w:val="TAC"/>
            </w:pPr>
          </w:p>
        </w:tc>
        <w:tc>
          <w:tcPr>
            <w:tcW w:w="3445" w:type="dxa"/>
            <w:shd w:val="clear" w:color="auto" w:fill="auto"/>
            <w:vAlign w:val="center"/>
          </w:tcPr>
          <w:p w14:paraId="14715124" w14:textId="77777777" w:rsidR="00606A04" w:rsidRPr="004B3397" w:rsidRDefault="00606A04" w:rsidP="0024290A">
            <w:pPr>
              <w:pStyle w:val="TAC"/>
            </w:pPr>
            <w:r w:rsidRPr="004B3397">
              <w:t>1</w:t>
            </w:r>
          </w:p>
        </w:tc>
      </w:tr>
      <w:tr w:rsidR="00606A04" w:rsidRPr="004B3397" w14:paraId="536B6F45" w14:textId="77777777" w:rsidTr="0024290A">
        <w:trPr>
          <w:jc w:val="center"/>
        </w:trPr>
        <w:tc>
          <w:tcPr>
            <w:tcW w:w="1835" w:type="dxa"/>
            <w:vMerge w:val="restart"/>
            <w:shd w:val="clear" w:color="auto" w:fill="auto"/>
            <w:vAlign w:val="center"/>
          </w:tcPr>
          <w:p w14:paraId="4782CDCE" w14:textId="37339F42" w:rsidR="00606A04" w:rsidRPr="004B3397" w:rsidRDefault="00606A04" w:rsidP="0024290A">
            <w:pPr>
              <w:pStyle w:val="TAL"/>
            </w:pPr>
            <w:r w:rsidRPr="004B3397">
              <w:t>CSI-RS</w:t>
            </w:r>
            <w:r w:rsidR="002A2300" w:rsidRPr="004B3397">
              <w:t xml:space="preserve"> </w:t>
            </w:r>
            <w:r w:rsidRPr="004B3397">
              <w:t>for</w:t>
            </w:r>
            <w:r w:rsidR="002A2300" w:rsidRPr="004B3397">
              <w:t xml:space="preserve"> </w:t>
            </w:r>
            <w:r w:rsidRPr="004B3397">
              <w:t>tracking</w:t>
            </w:r>
          </w:p>
        </w:tc>
        <w:tc>
          <w:tcPr>
            <w:tcW w:w="3757" w:type="dxa"/>
            <w:shd w:val="clear" w:color="auto" w:fill="auto"/>
            <w:vAlign w:val="center"/>
          </w:tcPr>
          <w:p w14:paraId="001E3F51" w14:textId="4A965DF3" w:rsidR="00606A04" w:rsidRPr="004B3397" w:rsidRDefault="00606A04" w:rsidP="0024290A">
            <w:pPr>
              <w:pStyle w:val="TAL"/>
            </w:pPr>
            <w:r w:rsidRPr="004B3397">
              <w:t>First</w:t>
            </w:r>
            <w:r w:rsidR="002A2300" w:rsidRPr="004B3397">
              <w:t xml:space="preserve"> </w:t>
            </w:r>
            <w:r w:rsidRPr="004B3397">
              <w:t>OFDM</w:t>
            </w:r>
            <w:r w:rsidR="002A2300" w:rsidRPr="004B3397">
              <w:t xml:space="preserve"> </w:t>
            </w:r>
            <w:r w:rsidRPr="004B3397">
              <w:t>symbol</w:t>
            </w:r>
            <w:r w:rsidR="002A2300" w:rsidRPr="004B3397">
              <w:t xml:space="preserve"> </w:t>
            </w:r>
            <w:r w:rsidRPr="004B3397">
              <w:t>in</w:t>
            </w:r>
            <w:r w:rsidR="002A2300" w:rsidRPr="004B3397">
              <w:t xml:space="preserve"> </w:t>
            </w:r>
            <w:r w:rsidRPr="004B3397">
              <w:t>the</w:t>
            </w:r>
            <w:r w:rsidR="002A2300" w:rsidRPr="004B3397">
              <w:t xml:space="preserve"> </w:t>
            </w:r>
            <w:r w:rsidRPr="004B3397">
              <w:t>PRB</w:t>
            </w:r>
            <w:r w:rsidR="002A2300" w:rsidRPr="004B3397">
              <w:t xml:space="preserve"> </w:t>
            </w:r>
            <w:r w:rsidRPr="004B3397">
              <w:t>used</w:t>
            </w:r>
            <w:r w:rsidR="002A2300" w:rsidRPr="004B3397">
              <w:t xml:space="preserve"> </w:t>
            </w:r>
            <w:r w:rsidRPr="004B3397">
              <w:t>for</w:t>
            </w:r>
            <w:r w:rsidR="002A2300" w:rsidRPr="004B3397">
              <w:t xml:space="preserve"> </w:t>
            </w:r>
            <w:r w:rsidRPr="004B3397">
              <w:t>CSI-RS</w:t>
            </w:r>
            <w:r w:rsidR="002A2300" w:rsidRPr="004B3397">
              <w:t xml:space="preserve"> </w:t>
            </w:r>
          </w:p>
        </w:tc>
        <w:tc>
          <w:tcPr>
            <w:tcW w:w="810" w:type="dxa"/>
            <w:shd w:val="clear" w:color="auto" w:fill="auto"/>
            <w:vAlign w:val="center"/>
          </w:tcPr>
          <w:p w14:paraId="236FB3FC" w14:textId="77777777" w:rsidR="00606A04" w:rsidRPr="004B3397" w:rsidRDefault="00606A04" w:rsidP="0024290A">
            <w:pPr>
              <w:pStyle w:val="TAC"/>
            </w:pPr>
          </w:p>
        </w:tc>
        <w:tc>
          <w:tcPr>
            <w:tcW w:w="3445" w:type="dxa"/>
            <w:shd w:val="clear" w:color="auto" w:fill="auto"/>
            <w:vAlign w:val="center"/>
          </w:tcPr>
          <w:p w14:paraId="0F588ED0" w14:textId="71489595" w:rsidR="00606A04" w:rsidRPr="004B3397" w:rsidRDefault="00A51207" w:rsidP="0024290A">
            <w:pPr>
              <w:pStyle w:val="TAC"/>
            </w:pPr>
            <w:r w:rsidRPr="004B3397">
              <w:t>Table 5.2-1 [3]</w:t>
            </w:r>
          </w:p>
        </w:tc>
      </w:tr>
      <w:tr w:rsidR="00606A04" w:rsidRPr="004B3397" w14:paraId="51D48777" w14:textId="77777777" w:rsidTr="0024290A">
        <w:trPr>
          <w:jc w:val="center"/>
        </w:trPr>
        <w:tc>
          <w:tcPr>
            <w:tcW w:w="1835" w:type="dxa"/>
            <w:vMerge/>
            <w:shd w:val="clear" w:color="auto" w:fill="auto"/>
            <w:vAlign w:val="center"/>
          </w:tcPr>
          <w:p w14:paraId="5B987C43" w14:textId="77777777" w:rsidR="00606A04" w:rsidRPr="004B3397" w:rsidRDefault="00606A04" w:rsidP="0024290A">
            <w:pPr>
              <w:pStyle w:val="TAL"/>
            </w:pPr>
          </w:p>
        </w:tc>
        <w:tc>
          <w:tcPr>
            <w:tcW w:w="3757" w:type="dxa"/>
            <w:shd w:val="clear" w:color="auto" w:fill="auto"/>
            <w:vAlign w:val="center"/>
          </w:tcPr>
          <w:p w14:paraId="03E3FA26" w14:textId="57379C27" w:rsidR="00606A04" w:rsidRPr="004B3397" w:rsidRDefault="00606A04" w:rsidP="0024290A">
            <w:pPr>
              <w:pStyle w:val="TAL"/>
            </w:pPr>
            <w:r w:rsidRPr="004B3397">
              <w:t>CSI-RS</w:t>
            </w:r>
            <w:r w:rsidR="002A2300" w:rsidRPr="004B3397">
              <w:t xml:space="preserve"> </w:t>
            </w:r>
            <w:r w:rsidRPr="004B3397">
              <w:t>periodicity</w:t>
            </w:r>
          </w:p>
        </w:tc>
        <w:tc>
          <w:tcPr>
            <w:tcW w:w="810" w:type="dxa"/>
            <w:shd w:val="clear" w:color="auto" w:fill="auto"/>
            <w:vAlign w:val="center"/>
          </w:tcPr>
          <w:p w14:paraId="5C00352E" w14:textId="77777777" w:rsidR="00606A04" w:rsidRPr="004B3397" w:rsidRDefault="00606A04" w:rsidP="0024290A">
            <w:pPr>
              <w:pStyle w:val="TAC"/>
            </w:pPr>
            <w:r w:rsidRPr="004B3397">
              <w:t>Slots</w:t>
            </w:r>
          </w:p>
        </w:tc>
        <w:tc>
          <w:tcPr>
            <w:tcW w:w="3445" w:type="dxa"/>
            <w:shd w:val="clear" w:color="auto" w:fill="auto"/>
            <w:vAlign w:val="center"/>
          </w:tcPr>
          <w:p w14:paraId="0F051A74" w14:textId="77777777" w:rsidR="00606A04" w:rsidRPr="004B3397" w:rsidRDefault="00606A04" w:rsidP="0024290A">
            <w:pPr>
              <w:pStyle w:val="TAC"/>
            </w:pPr>
            <w:r w:rsidRPr="004B3397">
              <w:t>40</w:t>
            </w:r>
          </w:p>
        </w:tc>
      </w:tr>
      <w:tr w:rsidR="00606A04" w:rsidRPr="004B3397" w14:paraId="6D4D0476" w14:textId="77777777" w:rsidTr="0024290A">
        <w:trPr>
          <w:jc w:val="center"/>
        </w:trPr>
        <w:tc>
          <w:tcPr>
            <w:tcW w:w="1835" w:type="dxa"/>
            <w:vMerge/>
            <w:shd w:val="clear" w:color="auto" w:fill="auto"/>
            <w:vAlign w:val="center"/>
          </w:tcPr>
          <w:p w14:paraId="615DCA54" w14:textId="77777777" w:rsidR="00606A04" w:rsidRPr="004B3397" w:rsidRDefault="00606A04" w:rsidP="0024290A">
            <w:pPr>
              <w:pStyle w:val="TAL"/>
            </w:pPr>
          </w:p>
        </w:tc>
        <w:tc>
          <w:tcPr>
            <w:tcW w:w="3757" w:type="dxa"/>
            <w:shd w:val="clear" w:color="auto" w:fill="auto"/>
            <w:vAlign w:val="center"/>
          </w:tcPr>
          <w:p w14:paraId="6627DA25" w14:textId="26132DA4" w:rsidR="00606A04" w:rsidRPr="004B3397" w:rsidRDefault="00606A04" w:rsidP="0024290A">
            <w:pPr>
              <w:pStyle w:val="TAL"/>
            </w:pPr>
            <w:r w:rsidRPr="004B3397">
              <w:t>CSI-RS</w:t>
            </w:r>
            <w:r w:rsidR="002A2300" w:rsidRPr="004B3397">
              <w:t xml:space="preserve"> </w:t>
            </w:r>
            <w:r w:rsidRPr="004B3397">
              <w:t>offset</w:t>
            </w:r>
          </w:p>
        </w:tc>
        <w:tc>
          <w:tcPr>
            <w:tcW w:w="810" w:type="dxa"/>
            <w:shd w:val="clear" w:color="auto" w:fill="auto"/>
            <w:vAlign w:val="center"/>
          </w:tcPr>
          <w:p w14:paraId="21E8B148" w14:textId="77777777" w:rsidR="00606A04" w:rsidRPr="004B3397" w:rsidRDefault="00606A04" w:rsidP="0024290A">
            <w:pPr>
              <w:pStyle w:val="TAC"/>
            </w:pPr>
            <w:r w:rsidRPr="004B3397">
              <w:t>Slots</w:t>
            </w:r>
          </w:p>
        </w:tc>
        <w:tc>
          <w:tcPr>
            <w:tcW w:w="3445" w:type="dxa"/>
            <w:shd w:val="clear" w:color="auto" w:fill="auto"/>
            <w:vAlign w:val="center"/>
          </w:tcPr>
          <w:p w14:paraId="76E5E9F3" w14:textId="7AB2B2D0" w:rsidR="00606A04" w:rsidRPr="004B3397" w:rsidRDefault="00A51207" w:rsidP="0024290A">
            <w:pPr>
              <w:pStyle w:val="TAC"/>
            </w:pPr>
            <w:r w:rsidRPr="004B3397">
              <w:t>Table 5.2-1 [3]</w:t>
            </w:r>
          </w:p>
        </w:tc>
      </w:tr>
      <w:tr w:rsidR="00606A04" w:rsidRPr="004B3397" w14:paraId="32432DC4"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B1265E" w14:textId="6F861653" w:rsidR="00606A04" w:rsidRPr="004B3397" w:rsidRDefault="00606A04" w:rsidP="0024290A">
            <w:pPr>
              <w:pStyle w:val="TAL"/>
              <w:keepNext w:val="0"/>
            </w:pPr>
            <w:r w:rsidRPr="004B3397">
              <w:t>Number</w:t>
            </w:r>
            <w:r w:rsidR="002A2300" w:rsidRPr="004B3397">
              <w:t xml:space="preserve"> </w:t>
            </w:r>
            <w:r w:rsidRPr="004B3397">
              <w:t>of</w:t>
            </w:r>
            <w:r w:rsidR="002A2300" w:rsidRPr="004B3397">
              <w:t xml:space="preserve"> </w:t>
            </w:r>
            <w:r w:rsidRPr="004B3397">
              <w:t>HARQ</w:t>
            </w:r>
            <w:r w:rsidR="002A2300" w:rsidRPr="004B3397">
              <w:t xml:space="preserve"> </w:t>
            </w:r>
            <w:r w:rsidRPr="004B3397">
              <w:t>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19B599" w14:textId="77777777" w:rsidR="00606A04" w:rsidRPr="004B3397" w:rsidRDefault="00606A04" w:rsidP="0024290A">
            <w:pPr>
              <w:pStyle w:val="TAC"/>
              <w:keepNext w:val="0"/>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E587311" w14:textId="77777777" w:rsidR="00606A04" w:rsidRPr="004B3397" w:rsidRDefault="00606A04" w:rsidP="0024290A">
            <w:pPr>
              <w:pStyle w:val="TAC"/>
              <w:keepNext w:val="0"/>
            </w:pPr>
            <w:r w:rsidRPr="004B3397">
              <w:t>8</w:t>
            </w:r>
          </w:p>
        </w:tc>
      </w:tr>
      <w:tr w:rsidR="00606A04" w:rsidRPr="004B3397" w14:paraId="751114A7"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3F82D5" w14:textId="719C3CFA" w:rsidR="00606A04" w:rsidRPr="004B3397" w:rsidRDefault="00606A04" w:rsidP="0024290A">
            <w:pPr>
              <w:pStyle w:val="TAL"/>
              <w:keepLines w:val="0"/>
            </w:pPr>
            <w:r w:rsidRPr="004B3397">
              <w:t>TDD</w:t>
            </w:r>
            <w:r w:rsidR="002A2300" w:rsidRPr="004B3397">
              <w:t xml:space="preserve"> </w:t>
            </w:r>
            <w:r w:rsidRPr="004B3397">
              <w:t>UL-DL</w:t>
            </w:r>
            <w:r w:rsidR="002A2300" w:rsidRPr="004B3397">
              <w:t xml:space="preserve"> </w:t>
            </w:r>
            <w:r w:rsidRPr="004B3397">
              <w:t>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D8AFBEB" w14:textId="77777777" w:rsidR="00606A04" w:rsidRPr="004B3397" w:rsidRDefault="00606A04" w:rsidP="0024290A">
            <w:pPr>
              <w:pStyle w:val="TAC"/>
              <w:keepLines w:val="0"/>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7EF5EB5" w14:textId="3950146D" w:rsidR="00606A04" w:rsidRPr="004B3397" w:rsidRDefault="00606A04" w:rsidP="0024290A">
            <w:pPr>
              <w:pStyle w:val="TAC"/>
              <w:keepLines w:val="0"/>
              <w:rPr>
                <w:lang w:eastAsia="zh-CN"/>
              </w:rPr>
            </w:pPr>
            <w:r w:rsidRPr="004B3397">
              <w:t>FR1.30-1</w:t>
            </w:r>
            <w:r w:rsidR="002A2300" w:rsidRPr="004B3397">
              <w:rPr>
                <w:lang w:eastAsia="zh-CN"/>
              </w:rPr>
              <w:t xml:space="preserve"> </w:t>
            </w:r>
            <w:r w:rsidRPr="004B3397">
              <w:rPr>
                <w:lang w:eastAsia="zh-CN"/>
              </w:rPr>
              <w:t>(Note</w:t>
            </w:r>
            <w:r w:rsidR="002A2300" w:rsidRPr="004B3397">
              <w:rPr>
                <w:lang w:eastAsia="zh-CN"/>
              </w:rPr>
              <w:t xml:space="preserve"> </w:t>
            </w:r>
            <w:r w:rsidRPr="004B3397">
              <w:rPr>
                <w:lang w:eastAsia="zh-CN"/>
              </w:rPr>
              <w:t>2)</w:t>
            </w:r>
          </w:p>
        </w:tc>
      </w:tr>
      <w:tr w:rsidR="00606A04" w:rsidRPr="004B3397" w14:paraId="48F3DBF7"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B522EC6" w14:textId="5C4E58E5" w:rsidR="00606A04" w:rsidRPr="004B3397" w:rsidRDefault="00B8450F" w:rsidP="0024290A">
            <w:pPr>
              <w:pStyle w:val="TAN"/>
              <w:keepLines w:val="0"/>
            </w:pPr>
            <w:r w:rsidRPr="004B3397">
              <w:t>NOTE</w:t>
            </w:r>
            <w:r w:rsidR="002A2300" w:rsidRPr="004B3397">
              <w:t xml:space="preserve"> </w:t>
            </w:r>
            <w:r w:rsidR="00606A04" w:rsidRPr="004B3397">
              <w:t>1:</w:t>
            </w:r>
            <w:r w:rsidRPr="004B3397">
              <w:tab/>
            </w:r>
            <w:r w:rsidR="0043594D" w:rsidRPr="004B3397">
              <w:t>"</w:t>
            </w:r>
            <w:r w:rsidR="00606A04" w:rsidRPr="004B3397">
              <w:t>R.PDSCH.2-3.1</w:t>
            </w:r>
            <w:r w:rsidR="002A2300" w:rsidRPr="004B3397">
              <w:t xml:space="preserve"> </w:t>
            </w:r>
            <w:r w:rsidR="00606A04" w:rsidRPr="004B3397">
              <w:t>TDD</w:t>
            </w:r>
            <w:r w:rsidR="0043594D" w:rsidRPr="004B3397">
              <w:t>"</w:t>
            </w:r>
            <w:r w:rsidR="002A2300" w:rsidRPr="004B3397">
              <w:t xml:space="preserve">  </w:t>
            </w:r>
            <w:r w:rsidR="00606A04" w:rsidRPr="004B3397">
              <w:t>is</w:t>
            </w:r>
            <w:r w:rsidR="002A2300" w:rsidRPr="004B3397">
              <w:t xml:space="preserve"> </w:t>
            </w:r>
            <w:r w:rsidR="00606A04" w:rsidRPr="004B3397">
              <w:t>defined</w:t>
            </w:r>
            <w:r w:rsidR="002A2300" w:rsidRPr="004B3397">
              <w:t xml:space="preserve"> </w:t>
            </w:r>
            <w:r w:rsidR="00606A04" w:rsidRPr="004B3397">
              <w:t>in</w:t>
            </w:r>
            <w:r w:rsidR="002A2300" w:rsidRPr="004B3397">
              <w:t xml:space="preserve"> </w:t>
            </w:r>
            <w:r w:rsidR="00606A04" w:rsidRPr="004B3397">
              <w:t>Table</w:t>
            </w:r>
            <w:r w:rsidR="002A2300" w:rsidRPr="004B3397">
              <w:t xml:space="preserve"> </w:t>
            </w:r>
            <w:r w:rsidR="00606A04" w:rsidRPr="004B3397">
              <w:t>A.3.2.2.2-3</w:t>
            </w:r>
            <w:r w:rsidR="002A2300" w:rsidRPr="004B3397">
              <w:t xml:space="preserve"> </w:t>
            </w:r>
            <w:r w:rsidR="00606A04" w:rsidRPr="004B3397">
              <w:t>of</w:t>
            </w:r>
            <w:r w:rsidR="002A2300" w:rsidRPr="004B3397">
              <w:t xml:space="preserve"> </w:t>
            </w:r>
            <w:r w:rsidR="005D1F6A" w:rsidRPr="004B3397">
              <w:t>3GPP</w:t>
            </w:r>
            <w:r w:rsidR="002A2300" w:rsidRPr="004B3397">
              <w:t xml:space="preserve"> </w:t>
            </w:r>
            <w:r w:rsidR="00606A04" w:rsidRPr="004B3397">
              <w:t>TS</w:t>
            </w:r>
            <w:r w:rsidR="002A2300" w:rsidRPr="004B3397">
              <w:t xml:space="preserve"> </w:t>
            </w:r>
            <w:r w:rsidR="00606A04" w:rsidRPr="004B3397">
              <w:t>38.101-4</w:t>
            </w:r>
            <w:r w:rsidR="002A2300" w:rsidRPr="004B3397">
              <w:t xml:space="preserve"> </w:t>
            </w:r>
            <w:r w:rsidR="005D1F6A" w:rsidRPr="004B3397">
              <w:t>[</w:t>
            </w:r>
            <w:r w:rsidR="00F90A07" w:rsidRPr="004B3397">
              <w:t>6</w:t>
            </w:r>
            <w:r w:rsidR="005D1F6A" w:rsidRPr="004B3397">
              <w:t>].</w:t>
            </w:r>
          </w:p>
          <w:p w14:paraId="0AD92F2F" w14:textId="52CB162B" w:rsidR="00606A04" w:rsidRPr="004B3397" w:rsidRDefault="00606A04" w:rsidP="0024290A">
            <w:pPr>
              <w:pStyle w:val="TAN"/>
              <w:keepLines w:val="0"/>
            </w:pPr>
            <w:r w:rsidRPr="004B3397">
              <w:t>N</w:t>
            </w:r>
            <w:r w:rsidR="00B8450F" w:rsidRPr="004B3397">
              <w:t>OTE</w:t>
            </w:r>
            <w:r w:rsidR="002A2300" w:rsidRPr="004B3397">
              <w:t xml:space="preserve"> </w:t>
            </w:r>
            <w:r w:rsidRPr="004B3397">
              <w:t>2:</w:t>
            </w:r>
            <w:r w:rsidR="00B8450F" w:rsidRPr="004B3397">
              <w:tab/>
            </w:r>
            <w:r w:rsidR="0043594D" w:rsidRPr="004B3397">
              <w:t>"</w:t>
            </w:r>
            <w:r w:rsidRPr="004B3397">
              <w:t>FR1.30-1</w:t>
            </w:r>
            <w:r w:rsidR="0043594D" w:rsidRPr="004B3397">
              <w:t>"</w:t>
            </w:r>
            <w:r w:rsidR="002A2300" w:rsidRPr="004B3397">
              <w:t xml:space="preserve"> </w:t>
            </w:r>
            <w:r w:rsidRPr="004B3397">
              <w:t>is</w:t>
            </w:r>
            <w:r w:rsidR="002A2300" w:rsidRPr="004B3397">
              <w:t xml:space="preserve"> </w:t>
            </w:r>
            <w:r w:rsidRPr="004B3397">
              <w:t>defined</w:t>
            </w:r>
            <w:r w:rsidR="002A2300" w:rsidRPr="004B3397">
              <w:t xml:space="preserve"> </w:t>
            </w:r>
            <w:r w:rsidRPr="004B3397">
              <w:t>in</w:t>
            </w:r>
            <w:r w:rsidR="002A2300" w:rsidRPr="004B3397">
              <w:t xml:space="preserve"> </w:t>
            </w:r>
            <w:r w:rsidRPr="004B3397">
              <w:rPr>
                <w:lang w:eastAsia="zh-CN"/>
              </w:rPr>
              <w:t>Annex</w:t>
            </w:r>
            <w:r w:rsidR="002A2300" w:rsidRPr="004B3397">
              <w:rPr>
                <w:lang w:eastAsia="zh-CN"/>
              </w:rPr>
              <w:t xml:space="preserve"> </w:t>
            </w:r>
            <w:r w:rsidRPr="004B3397">
              <w:rPr>
                <w:lang w:eastAsia="zh-CN"/>
              </w:rPr>
              <w:t>A.1.2</w:t>
            </w:r>
            <w:r w:rsidR="002A2300" w:rsidRPr="004B3397">
              <w:rPr>
                <w:lang w:eastAsia="zh-CN"/>
              </w:rPr>
              <w:t xml:space="preserve"> </w:t>
            </w:r>
            <w:r w:rsidRPr="004B3397">
              <w:rPr>
                <w:lang w:eastAsia="zh-CN"/>
              </w:rPr>
              <w:t>of</w:t>
            </w:r>
            <w:r w:rsidR="002A2300" w:rsidRPr="004B3397">
              <w:rPr>
                <w:lang w:eastAsia="zh-CN"/>
              </w:rPr>
              <w:t xml:space="preserve"> </w:t>
            </w:r>
            <w:r w:rsidR="005D1F6A" w:rsidRPr="004B3397">
              <w:t>3GPP</w:t>
            </w:r>
            <w:r w:rsidR="002A2300" w:rsidRPr="004B3397">
              <w:t xml:space="preserve"> </w:t>
            </w:r>
            <w:r w:rsidR="005D1F6A" w:rsidRPr="004B3397">
              <w:t>TS</w:t>
            </w:r>
            <w:r w:rsidR="002A2300" w:rsidRPr="004B3397">
              <w:t xml:space="preserve"> </w:t>
            </w:r>
            <w:r w:rsidR="005D1F6A" w:rsidRPr="004B3397">
              <w:t>38.101-4</w:t>
            </w:r>
            <w:r w:rsidR="002A2300" w:rsidRPr="004B3397">
              <w:t xml:space="preserve"> </w:t>
            </w:r>
            <w:r w:rsidR="005D1F6A" w:rsidRPr="004B3397">
              <w:t>[</w:t>
            </w:r>
            <w:r w:rsidR="00F90A07" w:rsidRPr="004B3397">
              <w:t>6</w:t>
            </w:r>
            <w:r w:rsidR="005D1F6A" w:rsidRPr="004B3397">
              <w:t>].</w:t>
            </w:r>
          </w:p>
        </w:tc>
      </w:tr>
    </w:tbl>
    <w:p w14:paraId="4E4A6DEB" w14:textId="77777777" w:rsidR="00606A04" w:rsidRPr="004B3397" w:rsidRDefault="00606A04" w:rsidP="00606A04"/>
    <w:p w14:paraId="1867AC63" w14:textId="1DAE02B3" w:rsidR="00606A04" w:rsidRPr="004B3397" w:rsidRDefault="00606A04" w:rsidP="00606A04">
      <w:pPr>
        <w:pStyle w:val="TH"/>
      </w:pPr>
      <w:r w:rsidRPr="004B3397">
        <w:lastRenderedPageBreak/>
        <w:t>Table D.1-4</w:t>
      </w:r>
      <w:r w:rsidRPr="004B3397">
        <w:rPr>
          <w:lang w:eastAsia="zh-CN"/>
        </w:rPr>
        <w:t>:</w:t>
      </w:r>
      <w:r w:rsidRPr="004B3397">
        <w:t xml:space="preserve"> Test parameters for FR1 FDD 4x4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3756"/>
        <w:gridCol w:w="810"/>
        <w:gridCol w:w="3445"/>
      </w:tblGrid>
      <w:tr w:rsidR="00606A04" w:rsidRPr="004B3397" w14:paraId="746A647B" w14:textId="77777777" w:rsidTr="0024290A">
        <w:trPr>
          <w:jc w:val="center"/>
        </w:trPr>
        <w:tc>
          <w:tcPr>
            <w:tcW w:w="5592" w:type="dxa"/>
            <w:gridSpan w:val="2"/>
            <w:shd w:val="clear" w:color="auto" w:fill="D9D9D9"/>
          </w:tcPr>
          <w:p w14:paraId="5C4D078A" w14:textId="77777777" w:rsidR="00606A04" w:rsidRPr="004B3397" w:rsidRDefault="00606A04" w:rsidP="0024290A">
            <w:pPr>
              <w:pStyle w:val="TAH"/>
            </w:pPr>
            <w:r w:rsidRPr="004B3397">
              <w:t>Parameter</w:t>
            </w:r>
          </w:p>
        </w:tc>
        <w:tc>
          <w:tcPr>
            <w:tcW w:w="810" w:type="dxa"/>
            <w:shd w:val="clear" w:color="auto" w:fill="D9D9D9"/>
          </w:tcPr>
          <w:p w14:paraId="12270E1B" w14:textId="77777777" w:rsidR="00606A04" w:rsidRPr="004B3397" w:rsidRDefault="00606A04" w:rsidP="0024290A">
            <w:pPr>
              <w:pStyle w:val="TAH"/>
            </w:pPr>
            <w:r w:rsidRPr="004B3397">
              <w:t>Unit</w:t>
            </w:r>
          </w:p>
        </w:tc>
        <w:tc>
          <w:tcPr>
            <w:tcW w:w="3445" w:type="dxa"/>
            <w:shd w:val="clear" w:color="auto" w:fill="D9D9D9"/>
          </w:tcPr>
          <w:p w14:paraId="7F54D488" w14:textId="77777777" w:rsidR="00606A04" w:rsidRPr="004B3397" w:rsidRDefault="00606A04" w:rsidP="0024290A">
            <w:pPr>
              <w:pStyle w:val="TAH"/>
            </w:pPr>
            <w:r w:rsidRPr="004B3397">
              <w:t>Value</w:t>
            </w:r>
          </w:p>
        </w:tc>
      </w:tr>
      <w:tr w:rsidR="00606A04" w:rsidRPr="004B3397" w14:paraId="266CD26A" w14:textId="77777777" w:rsidTr="0024290A">
        <w:trPr>
          <w:jc w:val="center"/>
        </w:trPr>
        <w:tc>
          <w:tcPr>
            <w:tcW w:w="5592" w:type="dxa"/>
            <w:gridSpan w:val="2"/>
            <w:shd w:val="clear" w:color="auto" w:fill="auto"/>
            <w:vAlign w:val="center"/>
          </w:tcPr>
          <w:p w14:paraId="309DC549" w14:textId="75284372" w:rsidR="00606A04" w:rsidRPr="004B3397" w:rsidRDefault="00606A04" w:rsidP="0024290A">
            <w:pPr>
              <w:pStyle w:val="TAL"/>
            </w:pPr>
            <w:r w:rsidRPr="004B3397">
              <w:t>Duplex</w:t>
            </w:r>
            <w:r w:rsidR="002A2300" w:rsidRPr="004B3397">
              <w:t xml:space="preserve"> </w:t>
            </w:r>
            <w:r w:rsidRPr="004B3397">
              <w:t>mode</w:t>
            </w:r>
          </w:p>
        </w:tc>
        <w:tc>
          <w:tcPr>
            <w:tcW w:w="810" w:type="dxa"/>
            <w:shd w:val="clear" w:color="auto" w:fill="auto"/>
            <w:vAlign w:val="center"/>
          </w:tcPr>
          <w:p w14:paraId="2FA64C13" w14:textId="77777777" w:rsidR="00606A04" w:rsidRPr="004B3397" w:rsidRDefault="00606A04" w:rsidP="0024290A">
            <w:pPr>
              <w:pStyle w:val="TAC"/>
            </w:pPr>
          </w:p>
        </w:tc>
        <w:tc>
          <w:tcPr>
            <w:tcW w:w="3445" w:type="dxa"/>
            <w:shd w:val="clear" w:color="auto" w:fill="auto"/>
            <w:vAlign w:val="center"/>
          </w:tcPr>
          <w:p w14:paraId="19C1447B" w14:textId="77777777" w:rsidR="00606A04" w:rsidRPr="004B3397" w:rsidRDefault="00606A04" w:rsidP="0024290A">
            <w:pPr>
              <w:pStyle w:val="TAC"/>
            </w:pPr>
            <w:r w:rsidRPr="004B3397">
              <w:t>FDD</w:t>
            </w:r>
          </w:p>
        </w:tc>
      </w:tr>
      <w:tr w:rsidR="00606A04" w:rsidRPr="004B3397" w14:paraId="2F8F94B9" w14:textId="77777777" w:rsidTr="0024290A">
        <w:trPr>
          <w:jc w:val="center"/>
        </w:trPr>
        <w:tc>
          <w:tcPr>
            <w:tcW w:w="5592" w:type="dxa"/>
            <w:gridSpan w:val="2"/>
            <w:shd w:val="clear" w:color="auto" w:fill="auto"/>
            <w:vAlign w:val="center"/>
          </w:tcPr>
          <w:p w14:paraId="37D0FB09" w14:textId="1F8E77C9" w:rsidR="00606A04" w:rsidRPr="004B3397" w:rsidRDefault="00606A04" w:rsidP="0024290A">
            <w:pPr>
              <w:pStyle w:val="TAL"/>
              <w:rPr>
                <w:lang w:eastAsia="zh-CN"/>
              </w:rPr>
            </w:pPr>
            <w:r w:rsidRPr="004B3397">
              <w:rPr>
                <w:lang w:eastAsia="zh-CN"/>
              </w:rPr>
              <w:t>Reference</w:t>
            </w:r>
            <w:r w:rsidR="002A2300" w:rsidRPr="004B3397">
              <w:rPr>
                <w:lang w:eastAsia="zh-CN"/>
              </w:rPr>
              <w:t xml:space="preserve"> </w:t>
            </w:r>
            <w:r w:rsidRPr="004B3397">
              <w:rPr>
                <w:lang w:eastAsia="zh-CN"/>
              </w:rPr>
              <w:t>channel</w:t>
            </w:r>
          </w:p>
        </w:tc>
        <w:tc>
          <w:tcPr>
            <w:tcW w:w="810" w:type="dxa"/>
            <w:shd w:val="clear" w:color="auto" w:fill="auto"/>
            <w:vAlign w:val="center"/>
          </w:tcPr>
          <w:p w14:paraId="673B4988" w14:textId="77777777" w:rsidR="00606A04" w:rsidRPr="004B3397" w:rsidRDefault="00606A04" w:rsidP="0024290A">
            <w:pPr>
              <w:pStyle w:val="TAC"/>
            </w:pPr>
          </w:p>
        </w:tc>
        <w:tc>
          <w:tcPr>
            <w:tcW w:w="3445" w:type="dxa"/>
            <w:shd w:val="clear" w:color="auto" w:fill="auto"/>
            <w:vAlign w:val="center"/>
          </w:tcPr>
          <w:p w14:paraId="6880C843" w14:textId="24E88F9D" w:rsidR="00606A04" w:rsidRPr="004B3397" w:rsidRDefault="00606A04" w:rsidP="0024290A">
            <w:pPr>
              <w:pStyle w:val="TAC"/>
            </w:pPr>
            <w:r w:rsidRPr="004B3397">
              <w:t>R.PDSCH.1-2.4</w:t>
            </w:r>
            <w:r w:rsidR="002A2300" w:rsidRPr="004B3397">
              <w:t xml:space="preserve"> </w:t>
            </w:r>
            <w:r w:rsidRPr="004B3397">
              <w:t>FDD</w:t>
            </w:r>
            <w:r w:rsidR="002A2300" w:rsidRPr="004B3397">
              <w:t xml:space="preserve"> </w:t>
            </w:r>
            <w:r w:rsidRPr="004B3397">
              <w:t>(Note)</w:t>
            </w:r>
          </w:p>
        </w:tc>
      </w:tr>
      <w:tr w:rsidR="00606A04" w:rsidRPr="004B3397" w14:paraId="164C2A52" w14:textId="77777777" w:rsidTr="0024290A">
        <w:trPr>
          <w:jc w:val="center"/>
        </w:trPr>
        <w:tc>
          <w:tcPr>
            <w:tcW w:w="5592" w:type="dxa"/>
            <w:gridSpan w:val="2"/>
            <w:shd w:val="clear" w:color="auto" w:fill="auto"/>
            <w:vAlign w:val="center"/>
          </w:tcPr>
          <w:p w14:paraId="324943A4" w14:textId="77777777" w:rsidR="00606A04" w:rsidRPr="004B3397" w:rsidRDefault="00606A04" w:rsidP="0024290A">
            <w:pPr>
              <w:pStyle w:val="TAL"/>
              <w:rPr>
                <w:lang w:eastAsia="zh-CN"/>
              </w:rPr>
            </w:pPr>
            <w:r w:rsidRPr="004B3397">
              <w:rPr>
                <w:lang w:eastAsia="zh-CN"/>
              </w:rPr>
              <w:t>Bandwidth</w:t>
            </w:r>
          </w:p>
        </w:tc>
        <w:tc>
          <w:tcPr>
            <w:tcW w:w="810" w:type="dxa"/>
            <w:shd w:val="clear" w:color="auto" w:fill="auto"/>
            <w:vAlign w:val="center"/>
          </w:tcPr>
          <w:p w14:paraId="3FB4BA87" w14:textId="77777777" w:rsidR="00606A04" w:rsidRPr="004B3397" w:rsidRDefault="00606A04" w:rsidP="0024290A">
            <w:pPr>
              <w:pStyle w:val="TAC"/>
              <w:rPr>
                <w:lang w:eastAsia="zh-CN"/>
              </w:rPr>
            </w:pPr>
            <w:r w:rsidRPr="004B3397">
              <w:rPr>
                <w:lang w:eastAsia="zh-CN"/>
              </w:rPr>
              <w:t>MHz</w:t>
            </w:r>
          </w:p>
        </w:tc>
        <w:tc>
          <w:tcPr>
            <w:tcW w:w="3445" w:type="dxa"/>
            <w:shd w:val="clear" w:color="auto" w:fill="auto"/>
            <w:vAlign w:val="center"/>
          </w:tcPr>
          <w:p w14:paraId="13649F9E" w14:textId="77777777" w:rsidR="00606A04" w:rsidRPr="004B3397" w:rsidRDefault="00606A04" w:rsidP="0024290A">
            <w:pPr>
              <w:pStyle w:val="TAC"/>
              <w:rPr>
                <w:lang w:eastAsia="zh-CN"/>
              </w:rPr>
            </w:pPr>
            <w:r w:rsidRPr="004B3397">
              <w:rPr>
                <w:lang w:eastAsia="zh-CN"/>
              </w:rPr>
              <w:t>10</w:t>
            </w:r>
          </w:p>
        </w:tc>
      </w:tr>
      <w:tr w:rsidR="00606A04" w:rsidRPr="004B3397" w14:paraId="1CF52950" w14:textId="77777777" w:rsidTr="0024290A">
        <w:trPr>
          <w:jc w:val="center"/>
        </w:trPr>
        <w:tc>
          <w:tcPr>
            <w:tcW w:w="5592" w:type="dxa"/>
            <w:gridSpan w:val="2"/>
            <w:shd w:val="clear" w:color="auto" w:fill="auto"/>
            <w:vAlign w:val="center"/>
          </w:tcPr>
          <w:p w14:paraId="03004EEE" w14:textId="77777777" w:rsidR="00606A04" w:rsidRPr="004B3397" w:rsidRDefault="00606A04" w:rsidP="0024290A">
            <w:pPr>
              <w:pStyle w:val="TAL"/>
              <w:rPr>
                <w:lang w:eastAsia="zh-CN"/>
              </w:rPr>
            </w:pPr>
            <w:r w:rsidRPr="004B3397">
              <w:rPr>
                <w:lang w:eastAsia="zh-CN"/>
              </w:rPr>
              <w:t>SCS</w:t>
            </w:r>
          </w:p>
        </w:tc>
        <w:tc>
          <w:tcPr>
            <w:tcW w:w="810" w:type="dxa"/>
            <w:shd w:val="clear" w:color="auto" w:fill="auto"/>
            <w:vAlign w:val="center"/>
          </w:tcPr>
          <w:p w14:paraId="3DE0AA59" w14:textId="77777777" w:rsidR="00606A04" w:rsidRPr="004B3397" w:rsidRDefault="00606A04" w:rsidP="0024290A">
            <w:pPr>
              <w:pStyle w:val="TAC"/>
              <w:rPr>
                <w:lang w:eastAsia="zh-CN"/>
              </w:rPr>
            </w:pPr>
            <w:r w:rsidRPr="004B3397">
              <w:rPr>
                <w:lang w:eastAsia="zh-CN"/>
              </w:rPr>
              <w:t>kHz</w:t>
            </w:r>
          </w:p>
        </w:tc>
        <w:tc>
          <w:tcPr>
            <w:tcW w:w="3445" w:type="dxa"/>
            <w:shd w:val="clear" w:color="auto" w:fill="auto"/>
            <w:vAlign w:val="center"/>
          </w:tcPr>
          <w:p w14:paraId="6EF3E06A" w14:textId="77777777" w:rsidR="00606A04" w:rsidRPr="004B3397" w:rsidRDefault="00606A04" w:rsidP="0024290A">
            <w:pPr>
              <w:pStyle w:val="TAC"/>
              <w:rPr>
                <w:lang w:eastAsia="zh-CN"/>
              </w:rPr>
            </w:pPr>
            <w:r w:rsidRPr="004B3397">
              <w:rPr>
                <w:lang w:eastAsia="zh-CN"/>
              </w:rPr>
              <w:t>15</w:t>
            </w:r>
          </w:p>
        </w:tc>
      </w:tr>
      <w:tr w:rsidR="00606A04" w:rsidRPr="004B3397" w14:paraId="6D29CD44" w14:textId="77777777" w:rsidTr="0024290A">
        <w:trPr>
          <w:jc w:val="center"/>
        </w:trPr>
        <w:tc>
          <w:tcPr>
            <w:tcW w:w="5592" w:type="dxa"/>
            <w:gridSpan w:val="2"/>
            <w:shd w:val="clear" w:color="auto" w:fill="auto"/>
            <w:vAlign w:val="center"/>
          </w:tcPr>
          <w:p w14:paraId="043E9DA2" w14:textId="6807282F" w:rsidR="00606A04" w:rsidRPr="004B3397" w:rsidRDefault="00606A04" w:rsidP="0024290A">
            <w:pPr>
              <w:pStyle w:val="TAL"/>
              <w:rPr>
                <w:lang w:eastAsia="zh-CN"/>
              </w:rPr>
            </w:pPr>
            <w:r w:rsidRPr="004B3397">
              <w:rPr>
                <w:lang w:eastAsia="zh-CN"/>
              </w:rPr>
              <w:t>Modulation</w:t>
            </w:r>
            <w:r w:rsidR="002A2300" w:rsidRPr="004B3397">
              <w:rPr>
                <w:lang w:eastAsia="zh-CN"/>
              </w:rPr>
              <w:t xml:space="preserve"> </w:t>
            </w:r>
            <w:r w:rsidRPr="004B3397">
              <w:rPr>
                <w:lang w:eastAsia="zh-CN"/>
              </w:rPr>
              <w:t>DL</w:t>
            </w:r>
          </w:p>
        </w:tc>
        <w:tc>
          <w:tcPr>
            <w:tcW w:w="810" w:type="dxa"/>
            <w:shd w:val="clear" w:color="auto" w:fill="auto"/>
            <w:vAlign w:val="center"/>
          </w:tcPr>
          <w:p w14:paraId="713212D6" w14:textId="77777777" w:rsidR="00606A04" w:rsidRPr="004B3397" w:rsidRDefault="00606A04" w:rsidP="0024290A">
            <w:pPr>
              <w:pStyle w:val="TAC"/>
            </w:pPr>
          </w:p>
        </w:tc>
        <w:tc>
          <w:tcPr>
            <w:tcW w:w="3445" w:type="dxa"/>
            <w:shd w:val="clear" w:color="auto" w:fill="auto"/>
            <w:vAlign w:val="center"/>
          </w:tcPr>
          <w:p w14:paraId="2909846B" w14:textId="77777777" w:rsidR="00606A04" w:rsidRPr="004B3397" w:rsidRDefault="00606A04" w:rsidP="0024290A">
            <w:pPr>
              <w:pStyle w:val="TAC"/>
              <w:rPr>
                <w:lang w:eastAsia="zh-CN"/>
              </w:rPr>
            </w:pPr>
            <w:r w:rsidRPr="004B3397">
              <w:rPr>
                <w:lang w:eastAsia="zh-CN"/>
              </w:rPr>
              <w:t>16QAM</w:t>
            </w:r>
          </w:p>
        </w:tc>
      </w:tr>
      <w:tr w:rsidR="00606A04" w:rsidRPr="004B3397" w14:paraId="1378B2AA" w14:textId="77777777" w:rsidTr="0024290A">
        <w:trPr>
          <w:jc w:val="center"/>
        </w:trPr>
        <w:tc>
          <w:tcPr>
            <w:tcW w:w="5592" w:type="dxa"/>
            <w:gridSpan w:val="2"/>
            <w:shd w:val="clear" w:color="auto" w:fill="auto"/>
            <w:vAlign w:val="center"/>
          </w:tcPr>
          <w:p w14:paraId="77B4A615" w14:textId="363C7E17" w:rsidR="00606A04" w:rsidRPr="004B3397" w:rsidRDefault="00606A04" w:rsidP="0024290A">
            <w:pPr>
              <w:pStyle w:val="TAL"/>
              <w:rPr>
                <w:lang w:eastAsia="zh-CN"/>
              </w:rPr>
            </w:pPr>
            <w:r w:rsidRPr="004B3397">
              <w:rPr>
                <w:lang w:eastAsia="zh-CN"/>
              </w:rPr>
              <w:t>Modulation</w:t>
            </w:r>
            <w:r w:rsidR="002A2300" w:rsidRPr="004B3397">
              <w:rPr>
                <w:lang w:eastAsia="zh-CN"/>
              </w:rPr>
              <w:t xml:space="preserve"> </w:t>
            </w:r>
            <w:r w:rsidRPr="004B3397">
              <w:rPr>
                <w:lang w:eastAsia="zh-CN"/>
              </w:rPr>
              <w:t>UL</w:t>
            </w:r>
          </w:p>
        </w:tc>
        <w:tc>
          <w:tcPr>
            <w:tcW w:w="810" w:type="dxa"/>
            <w:shd w:val="clear" w:color="auto" w:fill="auto"/>
            <w:vAlign w:val="center"/>
          </w:tcPr>
          <w:p w14:paraId="6854618C" w14:textId="77777777" w:rsidR="00606A04" w:rsidRPr="004B3397" w:rsidRDefault="00606A04" w:rsidP="0024290A">
            <w:pPr>
              <w:pStyle w:val="TAC"/>
            </w:pPr>
          </w:p>
        </w:tc>
        <w:tc>
          <w:tcPr>
            <w:tcW w:w="3445" w:type="dxa"/>
            <w:shd w:val="clear" w:color="auto" w:fill="auto"/>
            <w:vAlign w:val="center"/>
          </w:tcPr>
          <w:p w14:paraId="082F23AF" w14:textId="77777777" w:rsidR="00606A04" w:rsidRPr="004B3397" w:rsidRDefault="00606A04" w:rsidP="0024290A">
            <w:pPr>
              <w:pStyle w:val="TAC"/>
              <w:rPr>
                <w:lang w:eastAsia="zh-CN"/>
              </w:rPr>
            </w:pPr>
            <w:r w:rsidRPr="004B3397">
              <w:rPr>
                <w:lang w:eastAsia="zh-CN"/>
              </w:rPr>
              <w:t>QPSK</w:t>
            </w:r>
          </w:p>
        </w:tc>
      </w:tr>
      <w:tr w:rsidR="00606A04" w:rsidRPr="004B3397" w14:paraId="5C778544" w14:textId="77777777" w:rsidTr="0024290A">
        <w:trPr>
          <w:jc w:val="center"/>
        </w:trPr>
        <w:tc>
          <w:tcPr>
            <w:tcW w:w="5592" w:type="dxa"/>
            <w:gridSpan w:val="2"/>
            <w:shd w:val="clear" w:color="auto" w:fill="auto"/>
            <w:vAlign w:val="center"/>
          </w:tcPr>
          <w:p w14:paraId="186ADF2E" w14:textId="77B11108" w:rsidR="00606A04" w:rsidRPr="004B3397" w:rsidRDefault="00606A04" w:rsidP="0024290A">
            <w:pPr>
              <w:pStyle w:val="TAL"/>
            </w:pPr>
            <w:r w:rsidRPr="004B3397">
              <w:t>Active</w:t>
            </w:r>
            <w:r w:rsidR="002A2300" w:rsidRPr="004B3397">
              <w:t xml:space="preserve"> </w:t>
            </w:r>
            <w:r w:rsidRPr="004B3397">
              <w:t>DL</w:t>
            </w:r>
            <w:r w:rsidR="002A2300" w:rsidRPr="004B3397">
              <w:t xml:space="preserve"> </w:t>
            </w:r>
            <w:r w:rsidRPr="004B3397">
              <w:t>BWP</w:t>
            </w:r>
            <w:r w:rsidR="002A2300" w:rsidRPr="004B3397">
              <w:t xml:space="preserve"> </w:t>
            </w:r>
            <w:r w:rsidRPr="004B3397">
              <w:t>index</w:t>
            </w:r>
          </w:p>
        </w:tc>
        <w:tc>
          <w:tcPr>
            <w:tcW w:w="810" w:type="dxa"/>
            <w:shd w:val="clear" w:color="auto" w:fill="auto"/>
            <w:vAlign w:val="center"/>
          </w:tcPr>
          <w:p w14:paraId="57009CC2" w14:textId="77777777" w:rsidR="00606A04" w:rsidRPr="004B3397" w:rsidRDefault="00606A04" w:rsidP="0024290A">
            <w:pPr>
              <w:pStyle w:val="TAC"/>
            </w:pPr>
          </w:p>
        </w:tc>
        <w:tc>
          <w:tcPr>
            <w:tcW w:w="3445" w:type="dxa"/>
            <w:shd w:val="clear" w:color="auto" w:fill="auto"/>
            <w:vAlign w:val="center"/>
          </w:tcPr>
          <w:p w14:paraId="4D8AAF65" w14:textId="77777777" w:rsidR="00606A04" w:rsidRPr="004B3397" w:rsidRDefault="00606A04" w:rsidP="0024290A">
            <w:pPr>
              <w:pStyle w:val="TAC"/>
            </w:pPr>
            <w:r w:rsidRPr="004B3397">
              <w:t>1</w:t>
            </w:r>
          </w:p>
        </w:tc>
      </w:tr>
      <w:tr w:rsidR="00606A04" w:rsidRPr="004B3397" w14:paraId="1D2CC7AD" w14:textId="77777777" w:rsidTr="0024290A">
        <w:trPr>
          <w:jc w:val="center"/>
        </w:trPr>
        <w:tc>
          <w:tcPr>
            <w:tcW w:w="1836" w:type="dxa"/>
            <w:vMerge w:val="restart"/>
            <w:shd w:val="clear" w:color="auto" w:fill="auto"/>
            <w:vAlign w:val="center"/>
          </w:tcPr>
          <w:p w14:paraId="704057CB" w14:textId="6EB214A8" w:rsidR="00606A04" w:rsidRPr="004B3397" w:rsidRDefault="00606A04" w:rsidP="0024290A">
            <w:pPr>
              <w:pStyle w:val="TAL"/>
            </w:pPr>
            <w:r w:rsidRPr="004B3397">
              <w:t>PDSCH</w:t>
            </w:r>
            <w:r w:rsidR="002A2300" w:rsidRPr="004B3397">
              <w:t xml:space="preserve"> </w:t>
            </w:r>
            <w:r w:rsidRPr="004B3397">
              <w:t>configuration</w:t>
            </w:r>
          </w:p>
        </w:tc>
        <w:tc>
          <w:tcPr>
            <w:tcW w:w="3756" w:type="dxa"/>
            <w:shd w:val="clear" w:color="auto" w:fill="auto"/>
            <w:vAlign w:val="center"/>
          </w:tcPr>
          <w:p w14:paraId="6F74FBA2" w14:textId="6E4F5DF6" w:rsidR="00606A04" w:rsidRPr="004B3397" w:rsidRDefault="00606A04" w:rsidP="0024290A">
            <w:pPr>
              <w:pStyle w:val="TAL"/>
            </w:pPr>
            <w:r w:rsidRPr="004B3397">
              <w:t>Mapping</w:t>
            </w:r>
            <w:r w:rsidR="002A2300" w:rsidRPr="004B3397">
              <w:t xml:space="preserve"> </w:t>
            </w:r>
            <w:r w:rsidRPr="004B3397">
              <w:t>type</w:t>
            </w:r>
          </w:p>
        </w:tc>
        <w:tc>
          <w:tcPr>
            <w:tcW w:w="810" w:type="dxa"/>
            <w:shd w:val="clear" w:color="auto" w:fill="auto"/>
            <w:vAlign w:val="center"/>
          </w:tcPr>
          <w:p w14:paraId="75E65D79" w14:textId="77777777" w:rsidR="00606A04" w:rsidRPr="004B3397" w:rsidRDefault="00606A04" w:rsidP="0024290A">
            <w:pPr>
              <w:pStyle w:val="TAC"/>
            </w:pPr>
          </w:p>
        </w:tc>
        <w:tc>
          <w:tcPr>
            <w:tcW w:w="3445" w:type="dxa"/>
            <w:shd w:val="clear" w:color="auto" w:fill="auto"/>
            <w:vAlign w:val="center"/>
          </w:tcPr>
          <w:p w14:paraId="219CF341" w14:textId="78F02D67" w:rsidR="00606A04" w:rsidRPr="004B3397" w:rsidRDefault="00606A04" w:rsidP="0024290A">
            <w:pPr>
              <w:pStyle w:val="TAC"/>
            </w:pPr>
            <w:r w:rsidRPr="004B3397">
              <w:t>Type</w:t>
            </w:r>
            <w:r w:rsidR="002A2300" w:rsidRPr="004B3397">
              <w:t xml:space="preserve"> </w:t>
            </w:r>
            <w:r w:rsidRPr="004B3397">
              <w:t>A</w:t>
            </w:r>
          </w:p>
        </w:tc>
      </w:tr>
      <w:tr w:rsidR="00606A04" w:rsidRPr="004B3397" w14:paraId="00ABA2D7" w14:textId="77777777" w:rsidTr="0024290A">
        <w:trPr>
          <w:jc w:val="center"/>
        </w:trPr>
        <w:tc>
          <w:tcPr>
            <w:tcW w:w="1836" w:type="dxa"/>
            <w:vMerge/>
            <w:shd w:val="clear" w:color="auto" w:fill="auto"/>
            <w:vAlign w:val="center"/>
          </w:tcPr>
          <w:p w14:paraId="59F50120" w14:textId="77777777" w:rsidR="00606A04" w:rsidRPr="004B3397" w:rsidRDefault="00606A04" w:rsidP="0024290A">
            <w:pPr>
              <w:pStyle w:val="TAL"/>
            </w:pPr>
          </w:p>
        </w:tc>
        <w:tc>
          <w:tcPr>
            <w:tcW w:w="3756" w:type="dxa"/>
            <w:shd w:val="clear" w:color="auto" w:fill="auto"/>
            <w:vAlign w:val="center"/>
          </w:tcPr>
          <w:p w14:paraId="27391B31" w14:textId="77777777" w:rsidR="00606A04" w:rsidRPr="004B3397" w:rsidRDefault="00606A04" w:rsidP="0024290A">
            <w:pPr>
              <w:pStyle w:val="TAL"/>
            </w:pPr>
            <w:r w:rsidRPr="004B3397">
              <w:t>k0</w:t>
            </w:r>
          </w:p>
        </w:tc>
        <w:tc>
          <w:tcPr>
            <w:tcW w:w="810" w:type="dxa"/>
            <w:shd w:val="clear" w:color="auto" w:fill="auto"/>
            <w:vAlign w:val="center"/>
          </w:tcPr>
          <w:p w14:paraId="54D4F639" w14:textId="77777777" w:rsidR="00606A04" w:rsidRPr="004B3397" w:rsidRDefault="00606A04" w:rsidP="0024290A">
            <w:pPr>
              <w:pStyle w:val="TAC"/>
            </w:pPr>
          </w:p>
        </w:tc>
        <w:tc>
          <w:tcPr>
            <w:tcW w:w="3445" w:type="dxa"/>
            <w:shd w:val="clear" w:color="auto" w:fill="auto"/>
            <w:vAlign w:val="center"/>
          </w:tcPr>
          <w:p w14:paraId="08F6D73B" w14:textId="77777777" w:rsidR="00606A04" w:rsidRPr="004B3397" w:rsidRDefault="00606A04" w:rsidP="0024290A">
            <w:pPr>
              <w:pStyle w:val="TAC"/>
            </w:pPr>
            <w:r w:rsidRPr="004B3397">
              <w:t>0</w:t>
            </w:r>
          </w:p>
        </w:tc>
      </w:tr>
      <w:tr w:rsidR="00606A04" w:rsidRPr="004B3397" w14:paraId="472E3BD2" w14:textId="77777777" w:rsidTr="0024290A">
        <w:trPr>
          <w:jc w:val="center"/>
        </w:trPr>
        <w:tc>
          <w:tcPr>
            <w:tcW w:w="1836" w:type="dxa"/>
            <w:vMerge/>
            <w:shd w:val="clear" w:color="auto" w:fill="auto"/>
            <w:vAlign w:val="center"/>
          </w:tcPr>
          <w:p w14:paraId="5392D29E" w14:textId="77777777" w:rsidR="00606A04" w:rsidRPr="004B3397" w:rsidRDefault="00606A04" w:rsidP="0024290A">
            <w:pPr>
              <w:pStyle w:val="TAL"/>
            </w:pPr>
          </w:p>
        </w:tc>
        <w:tc>
          <w:tcPr>
            <w:tcW w:w="3756" w:type="dxa"/>
            <w:shd w:val="clear" w:color="auto" w:fill="auto"/>
            <w:vAlign w:val="center"/>
          </w:tcPr>
          <w:p w14:paraId="42A6E04D" w14:textId="2308FA6E" w:rsidR="00606A04" w:rsidRPr="004B3397" w:rsidRDefault="00606A04" w:rsidP="0024290A">
            <w:pPr>
              <w:pStyle w:val="TAL"/>
            </w:pPr>
            <w:r w:rsidRPr="004B3397">
              <w:t>Starting</w:t>
            </w:r>
            <w:r w:rsidR="002A2300" w:rsidRPr="004B3397">
              <w:t xml:space="preserve"> </w:t>
            </w:r>
            <w:r w:rsidRPr="004B3397">
              <w:t>symbol</w:t>
            </w:r>
            <w:r w:rsidR="002A2300" w:rsidRPr="004B3397">
              <w:t xml:space="preserve"> </w:t>
            </w:r>
            <w:r w:rsidRPr="004B3397">
              <w:t>(S)</w:t>
            </w:r>
            <w:r w:rsidR="002A2300" w:rsidRPr="004B3397">
              <w:t xml:space="preserve"> </w:t>
            </w:r>
          </w:p>
        </w:tc>
        <w:tc>
          <w:tcPr>
            <w:tcW w:w="810" w:type="dxa"/>
            <w:shd w:val="clear" w:color="auto" w:fill="auto"/>
            <w:vAlign w:val="center"/>
          </w:tcPr>
          <w:p w14:paraId="16F7B44E" w14:textId="77777777" w:rsidR="00606A04" w:rsidRPr="004B3397" w:rsidRDefault="00606A04" w:rsidP="0024290A">
            <w:pPr>
              <w:pStyle w:val="TAC"/>
            </w:pPr>
          </w:p>
        </w:tc>
        <w:tc>
          <w:tcPr>
            <w:tcW w:w="3445" w:type="dxa"/>
            <w:shd w:val="clear" w:color="auto" w:fill="auto"/>
            <w:vAlign w:val="center"/>
          </w:tcPr>
          <w:p w14:paraId="37CCCF01" w14:textId="77777777" w:rsidR="00606A04" w:rsidRPr="004B3397" w:rsidRDefault="00606A04" w:rsidP="0024290A">
            <w:pPr>
              <w:pStyle w:val="TAC"/>
            </w:pPr>
            <w:r w:rsidRPr="004B3397">
              <w:t>2</w:t>
            </w:r>
          </w:p>
        </w:tc>
      </w:tr>
      <w:tr w:rsidR="00606A04" w:rsidRPr="004B3397" w14:paraId="38039A89" w14:textId="77777777" w:rsidTr="0024290A">
        <w:trPr>
          <w:jc w:val="center"/>
        </w:trPr>
        <w:tc>
          <w:tcPr>
            <w:tcW w:w="1836" w:type="dxa"/>
            <w:vMerge/>
            <w:shd w:val="clear" w:color="auto" w:fill="auto"/>
            <w:vAlign w:val="center"/>
          </w:tcPr>
          <w:p w14:paraId="53B9B4B0" w14:textId="77777777" w:rsidR="00606A04" w:rsidRPr="004B3397" w:rsidRDefault="00606A04" w:rsidP="0024290A">
            <w:pPr>
              <w:pStyle w:val="TAL"/>
            </w:pPr>
          </w:p>
        </w:tc>
        <w:tc>
          <w:tcPr>
            <w:tcW w:w="3756" w:type="dxa"/>
            <w:shd w:val="clear" w:color="auto" w:fill="auto"/>
            <w:vAlign w:val="center"/>
          </w:tcPr>
          <w:p w14:paraId="1655B622" w14:textId="72361885" w:rsidR="00606A04" w:rsidRPr="004B3397" w:rsidRDefault="00606A04" w:rsidP="0024290A">
            <w:pPr>
              <w:pStyle w:val="TAL"/>
            </w:pPr>
            <w:r w:rsidRPr="004B3397">
              <w:t>Length</w:t>
            </w:r>
            <w:r w:rsidR="002A2300" w:rsidRPr="004B3397">
              <w:t xml:space="preserve"> </w:t>
            </w:r>
            <w:r w:rsidRPr="004B3397">
              <w:t>(L)</w:t>
            </w:r>
          </w:p>
        </w:tc>
        <w:tc>
          <w:tcPr>
            <w:tcW w:w="810" w:type="dxa"/>
            <w:shd w:val="clear" w:color="auto" w:fill="auto"/>
            <w:vAlign w:val="center"/>
          </w:tcPr>
          <w:p w14:paraId="7138E2EE" w14:textId="77777777" w:rsidR="00606A04" w:rsidRPr="004B3397" w:rsidRDefault="00606A04" w:rsidP="0024290A">
            <w:pPr>
              <w:pStyle w:val="TAC"/>
            </w:pPr>
          </w:p>
        </w:tc>
        <w:tc>
          <w:tcPr>
            <w:tcW w:w="3445" w:type="dxa"/>
            <w:shd w:val="clear" w:color="auto" w:fill="auto"/>
            <w:vAlign w:val="center"/>
          </w:tcPr>
          <w:p w14:paraId="2E66C796" w14:textId="77777777" w:rsidR="00606A04" w:rsidRPr="004B3397" w:rsidRDefault="00606A04" w:rsidP="0024290A">
            <w:pPr>
              <w:pStyle w:val="TAC"/>
            </w:pPr>
            <w:r w:rsidRPr="004B3397">
              <w:t>12</w:t>
            </w:r>
          </w:p>
        </w:tc>
      </w:tr>
      <w:tr w:rsidR="00606A04" w:rsidRPr="004B3397" w14:paraId="17377273" w14:textId="77777777" w:rsidTr="0024290A">
        <w:trPr>
          <w:jc w:val="center"/>
        </w:trPr>
        <w:tc>
          <w:tcPr>
            <w:tcW w:w="1836" w:type="dxa"/>
            <w:vMerge/>
            <w:shd w:val="clear" w:color="auto" w:fill="auto"/>
            <w:vAlign w:val="center"/>
          </w:tcPr>
          <w:p w14:paraId="7D4C59D3" w14:textId="77777777" w:rsidR="00606A04" w:rsidRPr="004B3397" w:rsidRDefault="00606A04" w:rsidP="0024290A">
            <w:pPr>
              <w:pStyle w:val="TAL"/>
            </w:pPr>
          </w:p>
        </w:tc>
        <w:tc>
          <w:tcPr>
            <w:tcW w:w="3756" w:type="dxa"/>
            <w:shd w:val="clear" w:color="auto" w:fill="auto"/>
            <w:vAlign w:val="center"/>
          </w:tcPr>
          <w:p w14:paraId="751EEE9B" w14:textId="21BF2F89" w:rsidR="00606A04" w:rsidRPr="004B3397" w:rsidRDefault="00606A04" w:rsidP="0024290A">
            <w:pPr>
              <w:pStyle w:val="TAL"/>
            </w:pPr>
            <w:r w:rsidRPr="004B3397">
              <w:t>PDSCH</w:t>
            </w:r>
            <w:r w:rsidR="002A2300" w:rsidRPr="004B3397">
              <w:t xml:space="preserve"> </w:t>
            </w:r>
            <w:r w:rsidRPr="004B3397">
              <w:t>aggregation</w:t>
            </w:r>
            <w:r w:rsidR="002A2300" w:rsidRPr="004B3397">
              <w:t xml:space="preserve"> </w:t>
            </w:r>
            <w:r w:rsidRPr="004B3397">
              <w:t>factor</w:t>
            </w:r>
          </w:p>
        </w:tc>
        <w:tc>
          <w:tcPr>
            <w:tcW w:w="810" w:type="dxa"/>
            <w:shd w:val="clear" w:color="auto" w:fill="auto"/>
            <w:vAlign w:val="center"/>
          </w:tcPr>
          <w:p w14:paraId="3EB4B35C" w14:textId="77777777" w:rsidR="00606A04" w:rsidRPr="004B3397" w:rsidRDefault="00606A04" w:rsidP="0024290A">
            <w:pPr>
              <w:pStyle w:val="TAC"/>
            </w:pPr>
          </w:p>
        </w:tc>
        <w:tc>
          <w:tcPr>
            <w:tcW w:w="3445" w:type="dxa"/>
            <w:shd w:val="clear" w:color="auto" w:fill="auto"/>
            <w:vAlign w:val="center"/>
          </w:tcPr>
          <w:p w14:paraId="35519E6C" w14:textId="77777777" w:rsidR="00606A04" w:rsidRPr="004B3397" w:rsidRDefault="00606A04" w:rsidP="0024290A">
            <w:pPr>
              <w:pStyle w:val="TAC"/>
            </w:pPr>
            <w:r w:rsidRPr="004B3397">
              <w:t>1</w:t>
            </w:r>
          </w:p>
        </w:tc>
      </w:tr>
      <w:tr w:rsidR="00606A04" w:rsidRPr="004B3397" w14:paraId="1D238063" w14:textId="77777777" w:rsidTr="0024290A">
        <w:trPr>
          <w:jc w:val="center"/>
        </w:trPr>
        <w:tc>
          <w:tcPr>
            <w:tcW w:w="1836" w:type="dxa"/>
            <w:vMerge/>
            <w:shd w:val="clear" w:color="auto" w:fill="auto"/>
            <w:vAlign w:val="center"/>
          </w:tcPr>
          <w:p w14:paraId="452E57C1" w14:textId="77777777" w:rsidR="00606A04" w:rsidRPr="004B3397" w:rsidRDefault="00606A04" w:rsidP="0024290A">
            <w:pPr>
              <w:pStyle w:val="TAL"/>
            </w:pPr>
          </w:p>
        </w:tc>
        <w:tc>
          <w:tcPr>
            <w:tcW w:w="3756" w:type="dxa"/>
            <w:shd w:val="clear" w:color="auto" w:fill="auto"/>
            <w:vAlign w:val="center"/>
          </w:tcPr>
          <w:p w14:paraId="1DE966E0" w14:textId="5E9B5815" w:rsidR="00606A04" w:rsidRPr="004B3397" w:rsidRDefault="00606A04" w:rsidP="0024290A">
            <w:pPr>
              <w:pStyle w:val="TAL"/>
            </w:pPr>
            <w:r w:rsidRPr="004B3397">
              <w:t>PRB</w:t>
            </w:r>
            <w:r w:rsidR="002A2300" w:rsidRPr="004B3397">
              <w:t xml:space="preserve"> </w:t>
            </w:r>
            <w:r w:rsidRPr="004B3397">
              <w:t>bundling</w:t>
            </w:r>
            <w:r w:rsidR="002A2300" w:rsidRPr="004B3397">
              <w:t xml:space="preserve"> </w:t>
            </w:r>
            <w:r w:rsidRPr="004B3397">
              <w:t>type</w:t>
            </w:r>
          </w:p>
        </w:tc>
        <w:tc>
          <w:tcPr>
            <w:tcW w:w="810" w:type="dxa"/>
            <w:shd w:val="clear" w:color="auto" w:fill="auto"/>
            <w:vAlign w:val="center"/>
          </w:tcPr>
          <w:p w14:paraId="1E1C5819" w14:textId="77777777" w:rsidR="00606A04" w:rsidRPr="004B3397" w:rsidRDefault="00606A04" w:rsidP="0024290A">
            <w:pPr>
              <w:pStyle w:val="TAC"/>
            </w:pPr>
          </w:p>
        </w:tc>
        <w:tc>
          <w:tcPr>
            <w:tcW w:w="3445" w:type="dxa"/>
            <w:shd w:val="clear" w:color="auto" w:fill="auto"/>
            <w:vAlign w:val="center"/>
          </w:tcPr>
          <w:p w14:paraId="406C7DD1" w14:textId="77777777" w:rsidR="00606A04" w:rsidRPr="004B3397" w:rsidRDefault="00606A04" w:rsidP="0024290A">
            <w:pPr>
              <w:pStyle w:val="TAC"/>
            </w:pPr>
            <w:r w:rsidRPr="004B3397">
              <w:t>Static</w:t>
            </w:r>
          </w:p>
        </w:tc>
      </w:tr>
      <w:tr w:rsidR="00606A04" w:rsidRPr="004B3397" w14:paraId="5B63F1CC" w14:textId="77777777" w:rsidTr="0024290A">
        <w:trPr>
          <w:jc w:val="center"/>
        </w:trPr>
        <w:tc>
          <w:tcPr>
            <w:tcW w:w="1836" w:type="dxa"/>
            <w:vMerge/>
            <w:shd w:val="clear" w:color="auto" w:fill="auto"/>
            <w:vAlign w:val="center"/>
          </w:tcPr>
          <w:p w14:paraId="7601180C" w14:textId="77777777" w:rsidR="00606A04" w:rsidRPr="004B3397" w:rsidRDefault="00606A04" w:rsidP="0024290A">
            <w:pPr>
              <w:pStyle w:val="TAL"/>
              <w:rPr>
                <w:i/>
              </w:rPr>
            </w:pPr>
          </w:p>
        </w:tc>
        <w:tc>
          <w:tcPr>
            <w:tcW w:w="3756" w:type="dxa"/>
            <w:shd w:val="clear" w:color="auto" w:fill="auto"/>
            <w:vAlign w:val="center"/>
          </w:tcPr>
          <w:p w14:paraId="23048C82" w14:textId="24F7B58E" w:rsidR="00606A04" w:rsidRPr="004B3397" w:rsidRDefault="00606A04" w:rsidP="0024290A">
            <w:pPr>
              <w:pStyle w:val="TAL"/>
            </w:pPr>
            <w:r w:rsidRPr="004B3397">
              <w:t>PRB</w:t>
            </w:r>
            <w:r w:rsidR="002A2300" w:rsidRPr="004B3397">
              <w:t xml:space="preserve"> </w:t>
            </w:r>
            <w:r w:rsidRPr="004B3397">
              <w:t>bundling</w:t>
            </w:r>
            <w:r w:rsidR="002A2300" w:rsidRPr="004B3397">
              <w:t xml:space="preserve"> </w:t>
            </w:r>
            <w:r w:rsidRPr="004B3397">
              <w:t>size</w:t>
            </w:r>
          </w:p>
        </w:tc>
        <w:tc>
          <w:tcPr>
            <w:tcW w:w="810" w:type="dxa"/>
            <w:shd w:val="clear" w:color="auto" w:fill="auto"/>
            <w:vAlign w:val="center"/>
          </w:tcPr>
          <w:p w14:paraId="008F0C5B" w14:textId="77777777" w:rsidR="00606A04" w:rsidRPr="004B3397" w:rsidRDefault="00606A04" w:rsidP="0024290A">
            <w:pPr>
              <w:pStyle w:val="TAC"/>
            </w:pPr>
          </w:p>
        </w:tc>
        <w:tc>
          <w:tcPr>
            <w:tcW w:w="3445" w:type="dxa"/>
            <w:shd w:val="clear" w:color="auto" w:fill="auto"/>
            <w:vAlign w:val="center"/>
          </w:tcPr>
          <w:p w14:paraId="0AD9AA39" w14:textId="77777777" w:rsidR="00606A04" w:rsidRPr="004B3397" w:rsidRDefault="00606A04" w:rsidP="0024290A">
            <w:pPr>
              <w:pStyle w:val="TAC"/>
              <w:rPr>
                <w:lang w:eastAsia="zh-CN"/>
              </w:rPr>
            </w:pPr>
            <w:r w:rsidRPr="004B3397">
              <w:rPr>
                <w:lang w:eastAsia="zh-CN"/>
              </w:rPr>
              <w:t>2</w:t>
            </w:r>
          </w:p>
        </w:tc>
      </w:tr>
      <w:tr w:rsidR="00606A04" w:rsidRPr="004B3397" w14:paraId="631D7184" w14:textId="77777777" w:rsidTr="0024290A">
        <w:trPr>
          <w:jc w:val="center"/>
        </w:trPr>
        <w:tc>
          <w:tcPr>
            <w:tcW w:w="1836" w:type="dxa"/>
            <w:vMerge/>
            <w:shd w:val="clear" w:color="auto" w:fill="auto"/>
            <w:vAlign w:val="center"/>
          </w:tcPr>
          <w:p w14:paraId="24400115" w14:textId="77777777" w:rsidR="00606A04" w:rsidRPr="004B3397" w:rsidRDefault="00606A04" w:rsidP="0024290A">
            <w:pPr>
              <w:pStyle w:val="TAL"/>
              <w:rPr>
                <w:i/>
              </w:rPr>
            </w:pPr>
          </w:p>
        </w:tc>
        <w:tc>
          <w:tcPr>
            <w:tcW w:w="3756" w:type="dxa"/>
            <w:shd w:val="clear" w:color="auto" w:fill="auto"/>
            <w:vAlign w:val="center"/>
          </w:tcPr>
          <w:p w14:paraId="467635E1" w14:textId="415BA9A1" w:rsidR="00606A04" w:rsidRPr="004B3397" w:rsidRDefault="00606A04" w:rsidP="0024290A">
            <w:pPr>
              <w:pStyle w:val="TAL"/>
            </w:pPr>
            <w:r w:rsidRPr="004B3397">
              <w:t>Resource</w:t>
            </w:r>
            <w:r w:rsidR="002A2300" w:rsidRPr="004B3397">
              <w:t xml:space="preserve"> </w:t>
            </w:r>
            <w:r w:rsidRPr="004B3397">
              <w:t>allocation</w:t>
            </w:r>
            <w:r w:rsidR="002A2300" w:rsidRPr="004B3397">
              <w:t xml:space="preserve"> </w:t>
            </w:r>
            <w:r w:rsidRPr="004B3397">
              <w:t>type</w:t>
            </w:r>
          </w:p>
        </w:tc>
        <w:tc>
          <w:tcPr>
            <w:tcW w:w="810" w:type="dxa"/>
            <w:shd w:val="clear" w:color="auto" w:fill="auto"/>
            <w:vAlign w:val="center"/>
          </w:tcPr>
          <w:p w14:paraId="3FFDDBDE" w14:textId="77777777" w:rsidR="00606A04" w:rsidRPr="004B3397" w:rsidRDefault="00606A04" w:rsidP="0024290A">
            <w:pPr>
              <w:pStyle w:val="TAC"/>
            </w:pPr>
          </w:p>
        </w:tc>
        <w:tc>
          <w:tcPr>
            <w:tcW w:w="3445" w:type="dxa"/>
            <w:shd w:val="clear" w:color="auto" w:fill="auto"/>
            <w:vAlign w:val="center"/>
          </w:tcPr>
          <w:p w14:paraId="08E8B968" w14:textId="064D231E" w:rsidR="00606A04" w:rsidRPr="004B3397" w:rsidRDefault="00606A04" w:rsidP="0024290A">
            <w:pPr>
              <w:pStyle w:val="TAC"/>
            </w:pPr>
            <w:r w:rsidRPr="004B3397">
              <w:t>Type</w:t>
            </w:r>
            <w:r w:rsidR="002A2300" w:rsidRPr="004B3397">
              <w:t xml:space="preserve"> </w:t>
            </w:r>
            <w:r w:rsidRPr="004B3397">
              <w:t>0</w:t>
            </w:r>
          </w:p>
        </w:tc>
      </w:tr>
      <w:tr w:rsidR="00606A04" w:rsidRPr="004B3397" w14:paraId="359C4BE7" w14:textId="77777777" w:rsidTr="0024290A">
        <w:trPr>
          <w:jc w:val="center"/>
        </w:trPr>
        <w:tc>
          <w:tcPr>
            <w:tcW w:w="1836" w:type="dxa"/>
            <w:vMerge/>
            <w:shd w:val="clear" w:color="auto" w:fill="auto"/>
            <w:vAlign w:val="center"/>
          </w:tcPr>
          <w:p w14:paraId="7B98D1A1" w14:textId="77777777" w:rsidR="00606A04" w:rsidRPr="004B3397" w:rsidRDefault="00606A04" w:rsidP="0024290A">
            <w:pPr>
              <w:pStyle w:val="TAL"/>
              <w:rPr>
                <w:i/>
              </w:rPr>
            </w:pPr>
          </w:p>
        </w:tc>
        <w:tc>
          <w:tcPr>
            <w:tcW w:w="3756" w:type="dxa"/>
            <w:shd w:val="clear" w:color="auto" w:fill="auto"/>
            <w:vAlign w:val="center"/>
          </w:tcPr>
          <w:p w14:paraId="30AF1748" w14:textId="7F64A299" w:rsidR="00606A04" w:rsidRPr="004B3397" w:rsidRDefault="00606A04" w:rsidP="0024290A">
            <w:pPr>
              <w:pStyle w:val="TAL"/>
            </w:pPr>
            <w:r w:rsidRPr="004B3397">
              <w:t>RBG</w:t>
            </w:r>
            <w:r w:rsidR="002A2300" w:rsidRPr="004B3397">
              <w:t xml:space="preserve"> </w:t>
            </w:r>
            <w:r w:rsidRPr="004B3397">
              <w:t>size</w:t>
            </w:r>
          </w:p>
        </w:tc>
        <w:tc>
          <w:tcPr>
            <w:tcW w:w="810" w:type="dxa"/>
            <w:shd w:val="clear" w:color="auto" w:fill="auto"/>
            <w:vAlign w:val="center"/>
          </w:tcPr>
          <w:p w14:paraId="481D007E" w14:textId="77777777" w:rsidR="00606A04" w:rsidRPr="004B3397" w:rsidRDefault="00606A04" w:rsidP="0024290A">
            <w:pPr>
              <w:pStyle w:val="TAC"/>
            </w:pPr>
          </w:p>
        </w:tc>
        <w:tc>
          <w:tcPr>
            <w:tcW w:w="3445" w:type="dxa"/>
            <w:shd w:val="clear" w:color="auto" w:fill="auto"/>
            <w:vAlign w:val="center"/>
          </w:tcPr>
          <w:p w14:paraId="1BA8CBB9" w14:textId="77777777" w:rsidR="00606A04" w:rsidRPr="004B3397" w:rsidRDefault="00606A04" w:rsidP="0024290A">
            <w:pPr>
              <w:pStyle w:val="TAC"/>
            </w:pPr>
            <w:r w:rsidRPr="004B3397">
              <w:rPr>
                <w:lang w:eastAsia="zh-CN"/>
              </w:rPr>
              <w:t>Config2</w:t>
            </w:r>
          </w:p>
        </w:tc>
      </w:tr>
      <w:tr w:rsidR="00606A04" w:rsidRPr="004B3397" w14:paraId="6AC10B86" w14:textId="77777777" w:rsidTr="0024290A">
        <w:trPr>
          <w:jc w:val="center"/>
        </w:trPr>
        <w:tc>
          <w:tcPr>
            <w:tcW w:w="1836" w:type="dxa"/>
            <w:vMerge/>
            <w:shd w:val="clear" w:color="auto" w:fill="auto"/>
            <w:vAlign w:val="center"/>
          </w:tcPr>
          <w:p w14:paraId="4818B2A3" w14:textId="77777777" w:rsidR="00606A04" w:rsidRPr="004B3397" w:rsidRDefault="00606A04" w:rsidP="0024290A">
            <w:pPr>
              <w:pStyle w:val="TAL"/>
              <w:rPr>
                <w:i/>
              </w:rPr>
            </w:pPr>
          </w:p>
        </w:tc>
        <w:tc>
          <w:tcPr>
            <w:tcW w:w="3756" w:type="dxa"/>
            <w:shd w:val="clear" w:color="auto" w:fill="auto"/>
            <w:vAlign w:val="center"/>
          </w:tcPr>
          <w:p w14:paraId="7689E942" w14:textId="45CEA178" w:rsidR="00606A04" w:rsidRPr="004B3397" w:rsidRDefault="00606A04" w:rsidP="0024290A">
            <w:pPr>
              <w:pStyle w:val="TAL"/>
            </w:pPr>
            <w:r w:rsidRPr="004B3397">
              <w:rPr>
                <w:szCs w:val="22"/>
                <w:lang w:eastAsia="ja-JP"/>
              </w:rPr>
              <w:t>VRB-to-PRB</w:t>
            </w:r>
            <w:r w:rsidR="002A2300" w:rsidRPr="004B3397">
              <w:rPr>
                <w:szCs w:val="22"/>
                <w:lang w:eastAsia="ja-JP"/>
              </w:rPr>
              <w:t xml:space="preserve"> </w:t>
            </w:r>
            <w:r w:rsidRPr="004B3397">
              <w:rPr>
                <w:szCs w:val="22"/>
                <w:lang w:eastAsia="ja-JP"/>
              </w:rPr>
              <w:t>mapping</w:t>
            </w:r>
            <w:r w:rsidR="002A2300" w:rsidRPr="004B3397">
              <w:rPr>
                <w:szCs w:val="22"/>
                <w:lang w:eastAsia="ja-JP"/>
              </w:rPr>
              <w:t xml:space="preserve"> </w:t>
            </w:r>
            <w:r w:rsidRPr="004B3397">
              <w:rPr>
                <w:szCs w:val="22"/>
                <w:lang w:eastAsia="ja-JP"/>
              </w:rPr>
              <w:t>type</w:t>
            </w:r>
          </w:p>
        </w:tc>
        <w:tc>
          <w:tcPr>
            <w:tcW w:w="810" w:type="dxa"/>
            <w:shd w:val="clear" w:color="auto" w:fill="auto"/>
            <w:vAlign w:val="center"/>
          </w:tcPr>
          <w:p w14:paraId="23C68536" w14:textId="77777777" w:rsidR="00606A04" w:rsidRPr="004B3397" w:rsidRDefault="00606A04" w:rsidP="0024290A">
            <w:pPr>
              <w:pStyle w:val="TAC"/>
            </w:pPr>
          </w:p>
        </w:tc>
        <w:tc>
          <w:tcPr>
            <w:tcW w:w="3445" w:type="dxa"/>
            <w:shd w:val="clear" w:color="auto" w:fill="auto"/>
            <w:vAlign w:val="center"/>
          </w:tcPr>
          <w:p w14:paraId="11F12264" w14:textId="77777777" w:rsidR="00606A04" w:rsidRPr="004B3397" w:rsidRDefault="00606A04" w:rsidP="0024290A">
            <w:pPr>
              <w:pStyle w:val="TAC"/>
            </w:pPr>
            <w:r w:rsidRPr="004B3397">
              <w:t>Non-interleaved</w:t>
            </w:r>
          </w:p>
        </w:tc>
      </w:tr>
      <w:tr w:rsidR="00606A04" w:rsidRPr="004B3397" w14:paraId="6E795390" w14:textId="77777777" w:rsidTr="0024290A">
        <w:trPr>
          <w:jc w:val="center"/>
        </w:trPr>
        <w:tc>
          <w:tcPr>
            <w:tcW w:w="1836" w:type="dxa"/>
            <w:vMerge/>
            <w:shd w:val="clear" w:color="auto" w:fill="auto"/>
            <w:vAlign w:val="center"/>
          </w:tcPr>
          <w:p w14:paraId="0AE41289" w14:textId="77777777" w:rsidR="00606A04" w:rsidRPr="004B3397" w:rsidRDefault="00606A04" w:rsidP="0024290A">
            <w:pPr>
              <w:pStyle w:val="TAL"/>
            </w:pPr>
          </w:p>
        </w:tc>
        <w:tc>
          <w:tcPr>
            <w:tcW w:w="3756" w:type="dxa"/>
            <w:shd w:val="clear" w:color="auto" w:fill="auto"/>
            <w:vAlign w:val="center"/>
          </w:tcPr>
          <w:p w14:paraId="6AA7D919" w14:textId="032C7D6A" w:rsidR="00606A04" w:rsidRPr="004B3397" w:rsidRDefault="00606A04" w:rsidP="0024290A">
            <w:pPr>
              <w:pStyle w:val="TAL"/>
            </w:pPr>
            <w:r w:rsidRPr="004B3397">
              <w:rPr>
                <w:szCs w:val="22"/>
                <w:lang w:eastAsia="ja-JP"/>
              </w:rPr>
              <w:t>VRB-to-PRB</w:t>
            </w:r>
            <w:r w:rsidR="002A2300" w:rsidRPr="004B3397">
              <w:rPr>
                <w:szCs w:val="22"/>
                <w:lang w:eastAsia="ja-JP"/>
              </w:rPr>
              <w:t xml:space="preserve"> </w:t>
            </w:r>
            <w:r w:rsidRPr="004B3397">
              <w:rPr>
                <w:szCs w:val="22"/>
                <w:lang w:eastAsia="ja-JP"/>
              </w:rPr>
              <w:t>mapping</w:t>
            </w:r>
            <w:r w:rsidR="002A2300" w:rsidRPr="004B3397">
              <w:rPr>
                <w:szCs w:val="22"/>
                <w:lang w:eastAsia="ja-JP"/>
              </w:rPr>
              <w:t xml:space="preserve"> </w:t>
            </w:r>
            <w:r w:rsidR="00F4565C" w:rsidRPr="004B3397">
              <w:rPr>
                <w:szCs w:val="22"/>
                <w:lang w:eastAsia="ja-JP"/>
              </w:rPr>
              <w:t>interleave</w:t>
            </w:r>
            <w:r w:rsidR="002A2300" w:rsidRPr="004B3397">
              <w:rPr>
                <w:szCs w:val="22"/>
                <w:lang w:eastAsia="ja-JP"/>
              </w:rPr>
              <w:t xml:space="preserve"> </w:t>
            </w:r>
            <w:r w:rsidRPr="004B3397">
              <w:rPr>
                <w:szCs w:val="22"/>
                <w:lang w:eastAsia="ja-JP"/>
              </w:rPr>
              <w:t>bundle</w:t>
            </w:r>
            <w:r w:rsidR="002A2300" w:rsidRPr="004B3397">
              <w:rPr>
                <w:szCs w:val="22"/>
                <w:lang w:eastAsia="ja-JP"/>
              </w:rPr>
              <w:t xml:space="preserve"> </w:t>
            </w:r>
            <w:r w:rsidRPr="004B3397">
              <w:rPr>
                <w:szCs w:val="22"/>
                <w:lang w:eastAsia="ja-JP"/>
              </w:rPr>
              <w:t>size</w:t>
            </w:r>
          </w:p>
        </w:tc>
        <w:tc>
          <w:tcPr>
            <w:tcW w:w="810" w:type="dxa"/>
            <w:shd w:val="clear" w:color="auto" w:fill="auto"/>
            <w:vAlign w:val="center"/>
          </w:tcPr>
          <w:p w14:paraId="4440914A" w14:textId="77777777" w:rsidR="00606A04" w:rsidRPr="004B3397" w:rsidRDefault="00606A04" w:rsidP="0024290A">
            <w:pPr>
              <w:pStyle w:val="TAC"/>
            </w:pPr>
          </w:p>
        </w:tc>
        <w:tc>
          <w:tcPr>
            <w:tcW w:w="3445" w:type="dxa"/>
            <w:shd w:val="clear" w:color="auto" w:fill="auto"/>
            <w:vAlign w:val="center"/>
          </w:tcPr>
          <w:p w14:paraId="7C128B5C" w14:textId="77777777" w:rsidR="00606A04" w:rsidRPr="004B3397" w:rsidRDefault="00606A04" w:rsidP="0024290A">
            <w:pPr>
              <w:pStyle w:val="TAC"/>
            </w:pPr>
            <w:r w:rsidRPr="004B3397">
              <w:t>N/A</w:t>
            </w:r>
          </w:p>
        </w:tc>
      </w:tr>
      <w:tr w:rsidR="00606A04" w:rsidRPr="004B3397" w14:paraId="05F9011F" w14:textId="77777777" w:rsidTr="0024290A">
        <w:trPr>
          <w:jc w:val="center"/>
        </w:trPr>
        <w:tc>
          <w:tcPr>
            <w:tcW w:w="1836" w:type="dxa"/>
            <w:vMerge w:val="restart"/>
            <w:shd w:val="clear" w:color="auto" w:fill="auto"/>
            <w:vAlign w:val="center"/>
          </w:tcPr>
          <w:p w14:paraId="3F87A0FE" w14:textId="1E2857EC" w:rsidR="00606A04" w:rsidRPr="004B3397" w:rsidRDefault="00606A04" w:rsidP="0024290A">
            <w:pPr>
              <w:pStyle w:val="TAL"/>
            </w:pPr>
            <w:r w:rsidRPr="004B3397">
              <w:t>PDSCH</w:t>
            </w:r>
            <w:r w:rsidR="002A2300" w:rsidRPr="004B3397">
              <w:t xml:space="preserve"> </w:t>
            </w:r>
            <w:r w:rsidRPr="004B3397">
              <w:t>DMRS</w:t>
            </w:r>
            <w:r w:rsidR="002A2300" w:rsidRPr="004B3397">
              <w:t xml:space="preserve"> </w:t>
            </w:r>
            <w:r w:rsidRPr="004B3397">
              <w:t>configuration</w:t>
            </w:r>
          </w:p>
        </w:tc>
        <w:tc>
          <w:tcPr>
            <w:tcW w:w="3756" w:type="dxa"/>
            <w:shd w:val="clear" w:color="auto" w:fill="auto"/>
            <w:vAlign w:val="center"/>
          </w:tcPr>
          <w:p w14:paraId="5137F67B" w14:textId="7F84E7EE" w:rsidR="00606A04" w:rsidRPr="004B3397" w:rsidRDefault="00606A04" w:rsidP="0024290A">
            <w:pPr>
              <w:pStyle w:val="TAL"/>
              <w:rPr>
                <w:rFonts w:cs="Arial"/>
                <w:szCs w:val="18"/>
              </w:rPr>
            </w:pPr>
            <w:r w:rsidRPr="004B3397">
              <w:rPr>
                <w:rFonts w:cs="Arial"/>
                <w:szCs w:val="18"/>
              </w:rPr>
              <w:t>DMRS</w:t>
            </w:r>
            <w:r w:rsidR="002A2300" w:rsidRPr="004B3397">
              <w:rPr>
                <w:rFonts w:cs="Arial"/>
                <w:szCs w:val="18"/>
              </w:rPr>
              <w:t xml:space="preserve"> </w:t>
            </w:r>
            <w:r w:rsidRPr="004B3397">
              <w:rPr>
                <w:rFonts w:cs="Arial"/>
                <w:szCs w:val="18"/>
              </w:rPr>
              <w:t>Type</w:t>
            </w:r>
          </w:p>
        </w:tc>
        <w:tc>
          <w:tcPr>
            <w:tcW w:w="810" w:type="dxa"/>
            <w:shd w:val="clear" w:color="auto" w:fill="auto"/>
            <w:vAlign w:val="center"/>
          </w:tcPr>
          <w:p w14:paraId="6AF7AE17" w14:textId="77777777" w:rsidR="00606A04" w:rsidRPr="004B3397" w:rsidRDefault="00606A04" w:rsidP="0024290A">
            <w:pPr>
              <w:pStyle w:val="TAC"/>
            </w:pPr>
          </w:p>
        </w:tc>
        <w:tc>
          <w:tcPr>
            <w:tcW w:w="3445" w:type="dxa"/>
            <w:shd w:val="clear" w:color="auto" w:fill="auto"/>
            <w:vAlign w:val="center"/>
          </w:tcPr>
          <w:p w14:paraId="3ADE874A" w14:textId="49ACE6AF" w:rsidR="00606A04" w:rsidRPr="004B3397" w:rsidRDefault="00606A04" w:rsidP="0024290A">
            <w:pPr>
              <w:pStyle w:val="TAC"/>
            </w:pPr>
            <w:r w:rsidRPr="004B3397">
              <w:t>Type</w:t>
            </w:r>
            <w:r w:rsidR="002A2300" w:rsidRPr="004B3397">
              <w:t xml:space="preserve"> </w:t>
            </w:r>
            <w:r w:rsidRPr="004B3397">
              <w:t>1</w:t>
            </w:r>
          </w:p>
        </w:tc>
      </w:tr>
      <w:tr w:rsidR="00606A04" w:rsidRPr="004B3397" w14:paraId="2B39AC8A" w14:textId="77777777" w:rsidTr="0024290A">
        <w:trPr>
          <w:jc w:val="center"/>
        </w:trPr>
        <w:tc>
          <w:tcPr>
            <w:tcW w:w="1836" w:type="dxa"/>
            <w:vMerge/>
            <w:shd w:val="clear" w:color="auto" w:fill="auto"/>
            <w:vAlign w:val="center"/>
          </w:tcPr>
          <w:p w14:paraId="3CACB091" w14:textId="77777777" w:rsidR="00606A04" w:rsidRPr="004B3397" w:rsidRDefault="00606A04" w:rsidP="0024290A">
            <w:pPr>
              <w:pStyle w:val="TAL"/>
            </w:pPr>
          </w:p>
        </w:tc>
        <w:tc>
          <w:tcPr>
            <w:tcW w:w="3756" w:type="dxa"/>
            <w:shd w:val="clear" w:color="auto" w:fill="auto"/>
            <w:vAlign w:val="center"/>
          </w:tcPr>
          <w:p w14:paraId="47FE8E41" w14:textId="47A7CB1C" w:rsidR="00606A04" w:rsidRPr="004B3397" w:rsidRDefault="00606A04" w:rsidP="0024290A">
            <w:pPr>
              <w:pStyle w:val="TAL"/>
            </w:pPr>
            <w:r w:rsidRPr="004B3397">
              <w:t>Number</w:t>
            </w:r>
            <w:r w:rsidR="002A2300" w:rsidRPr="004B3397">
              <w:t xml:space="preserve"> </w:t>
            </w:r>
            <w:r w:rsidRPr="004B3397">
              <w:t>of</w:t>
            </w:r>
            <w:r w:rsidR="002A2300" w:rsidRPr="004B3397">
              <w:t xml:space="preserve"> </w:t>
            </w:r>
            <w:r w:rsidRPr="004B3397">
              <w:t>additional</w:t>
            </w:r>
            <w:r w:rsidR="002A2300" w:rsidRPr="004B3397">
              <w:t xml:space="preserve"> </w:t>
            </w:r>
            <w:r w:rsidRPr="004B3397">
              <w:t>DMRS</w:t>
            </w:r>
          </w:p>
        </w:tc>
        <w:tc>
          <w:tcPr>
            <w:tcW w:w="810" w:type="dxa"/>
            <w:shd w:val="clear" w:color="auto" w:fill="auto"/>
            <w:vAlign w:val="center"/>
          </w:tcPr>
          <w:p w14:paraId="0BA43CD1" w14:textId="77777777" w:rsidR="00606A04" w:rsidRPr="004B3397" w:rsidRDefault="00606A04" w:rsidP="0024290A">
            <w:pPr>
              <w:pStyle w:val="TAC"/>
            </w:pPr>
          </w:p>
        </w:tc>
        <w:tc>
          <w:tcPr>
            <w:tcW w:w="3445" w:type="dxa"/>
            <w:shd w:val="clear" w:color="auto" w:fill="auto"/>
            <w:vAlign w:val="center"/>
          </w:tcPr>
          <w:p w14:paraId="36BDD24D" w14:textId="77777777" w:rsidR="00606A04" w:rsidRPr="004B3397" w:rsidRDefault="00606A04" w:rsidP="0024290A">
            <w:pPr>
              <w:pStyle w:val="TAC"/>
            </w:pPr>
            <w:r w:rsidRPr="004B3397">
              <w:t>1</w:t>
            </w:r>
          </w:p>
        </w:tc>
      </w:tr>
      <w:tr w:rsidR="00606A04" w:rsidRPr="004B3397" w14:paraId="61FC2D28" w14:textId="77777777" w:rsidTr="0024290A">
        <w:trPr>
          <w:jc w:val="center"/>
        </w:trPr>
        <w:tc>
          <w:tcPr>
            <w:tcW w:w="1836" w:type="dxa"/>
            <w:vMerge/>
            <w:shd w:val="clear" w:color="auto" w:fill="auto"/>
            <w:vAlign w:val="center"/>
          </w:tcPr>
          <w:p w14:paraId="5E9CF86E" w14:textId="77777777" w:rsidR="00606A04" w:rsidRPr="004B3397" w:rsidRDefault="00606A04" w:rsidP="0024290A">
            <w:pPr>
              <w:pStyle w:val="TAL"/>
            </w:pPr>
          </w:p>
        </w:tc>
        <w:tc>
          <w:tcPr>
            <w:tcW w:w="3756" w:type="dxa"/>
            <w:shd w:val="clear" w:color="auto" w:fill="auto"/>
            <w:vAlign w:val="center"/>
          </w:tcPr>
          <w:p w14:paraId="46F38D0C" w14:textId="57A754D2" w:rsidR="00606A04" w:rsidRPr="004B3397" w:rsidRDefault="00606A04" w:rsidP="0024290A">
            <w:pPr>
              <w:pStyle w:val="TAL"/>
            </w:pPr>
            <w:r w:rsidRPr="004B3397">
              <w:t>Maximum</w:t>
            </w:r>
            <w:r w:rsidR="002A2300" w:rsidRPr="004B3397">
              <w:t xml:space="preserve"> </w:t>
            </w:r>
            <w:r w:rsidRPr="004B3397">
              <w:t>number</w:t>
            </w:r>
            <w:r w:rsidR="002A2300" w:rsidRPr="004B3397">
              <w:t xml:space="preserve"> </w:t>
            </w:r>
            <w:r w:rsidRPr="004B3397">
              <w:t>of</w:t>
            </w:r>
            <w:r w:rsidR="002A2300" w:rsidRPr="004B3397">
              <w:t xml:space="preserve"> </w:t>
            </w:r>
            <w:r w:rsidRPr="004B3397">
              <w:t>OFDM</w:t>
            </w:r>
            <w:r w:rsidR="002A2300" w:rsidRPr="004B3397">
              <w:t xml:space="preserve"> </w:t>
            </w:r>
            <w:r w:rsidRPr="004B3397">
              <w:t>symbols</w:t>
            </w:r>
            <w:r w:rsidR="002A2300" w:rsidRPr="004B3397">
              <w:t xml:space="preserve"> </w:t>
            </w:r>
            <w:r w:rsidRPr="004B3397">
              <w:t>for</w:t>
            </w:r>
            <w:r w:rsidR="002A2300" w:rsidRPr="004B3397">
              <w:t xml:space="preserve"> </w:t>
            </w:r>
            <w:r w:rsidRPr="004B3397">
              <w:t>DL</w:t>
            </w:r>
            <w:r w:rsidR="002A2300" w:rsidRPr="004B3397">
              <w:t xml:space="preserve"> </w:t>
            </w:r>
            <w:r w:rsidRPr="004B3397">
              <w:t>front</w:t>
            </w:r>
            <w:r w:rsidR="002A2300" w:rsidRPr="004B3397">
              <w:t xml:space="preserve"> </w:t>
            </w:r>
            <w:r w:rsidRPr="004B3397">
              <w:t>loaded</w:t>
            </w:r>
            <w:r w:rsidR="002A2300" w:rsidRPr="004B3397">
              <w:t xml:space="preserve"> </w:t>
            </w:r>
            <w:r w:rsidRPr="004B3397">
              <w:t>DMRS</w:t>
            </w:r>
          </w:p>
        </w:tc>
        <w:tc>
          <w:tcPr>
            <w:tcW w:w="810" w:type="dxa"/>
            <w:shd w:val="clear" w:color="auto" w:fill="auto"/>
            <w:vAlign w:val="center"/>
          </w:tcPr>
          <w:p w14:paraId="0876CD38" w14:textId="77777777" w:rsidR="00606A04" w:rsidRPr="004B3397" w:rsidRDefault="00606A04" w:rsidP="0024290A">
            <w:pPr>
              <w:pStyle w:val="TAC"/>
            </w:pPr>
          </w:p>
        </w:tc>
        <w:tc>
          <w:tcPr>
            <w:tcW w:w="3445" w:type="dxa"/>
            <w:shd w:val="clear" w:color="auto" w:fill="auto"/>
            <w:vAlign w:val="center"/>
          </w:tcPr>
          <w:p w14:paraId="50AB983D" w14:textId="77777777" w:rsidR="00606A04" w:rsidRPr="004B3397" w:rsidRDefault="00606A04" w:rsidP="0024290A">
            <w:pPr>
              <w:pStyle w:val="TAC"/>
            </w:pPr>
            <w:r w:rsidRPr="004B3397">
              <w:t>1</w:t>
            </w:r>
          </w:p>
        </w:tc>
      </w:tr>
      <w:tr w:rsidR="00606A04" w:rsidRPr="004B3397" w14:paraId="2064DBCA" w14:textId="77777777" w:rsidTr="0024290A">
        <w:trPr>
          <w:jc w:val="center"/>
        </w:trPr>
        <w:tc>
          <w:tcPr>
            <w:tcW w:w="1836" w:type="dxa"/>
            <w:vMerge w:val="restart"/>
            <w:shd w:val="clear" w:color="auto" w:fill="auto"/>
            <w:vAlign w:val="center"/>
          </w:tcPr>
          <w:p w14:paraId="225D3EEF" w14:textId="0FA74834" w:rsidR="00606A04" w:rsidRPr="004B3397" w:rsidRDefault="00606A04" w:rsidP="0024290A">
            <w:pPr>
              <w:pStyle w:val="TAL"/>
            </w:pPr>
            <w:r w:rsidRPr="004B3397">
              <w:t>CSI-RS</w:t>
            </w:r>
            <w:r w:rsidR="002A2300" w:rsidRPr="004B3397">
              <w:t xml:space="preserve"> </w:t>
            </w:r>
            <w:r w:rsidRPr="004B3397">
              <w:t>for</w:t>
            </w:r>
            <w:r w:rsidR="002A2300" w:rsidRPr="004B3397">
              <w:t xml:space="preserve"> </w:t>
            </w:r>
            <w:r w:rsidRPr="004B3397">
              <w:t>tracking</w:t>
            </w:r>
          </w:p>
        </w:tc>
        <w:tc>
          <w:tcPr>
            <w:tcW w:w="3756" w:type="dxa"/>
            <w:shd w:val="clear" w:color="auto" w:fill="auto"/>
            <w:vAlign w:val="center"/>
          </w:tcPr>
          <w:p w14:paraId="6E4423C6" w14:textId="7E899846" w:rsidR="00606A04" w:rsidRPr="004B3397" w:rsidRDefault="00606A04" w:rsidP="0024290A">
            <w:pPr>
              <w:pStyle w:val="TAL"/>
            </w:pPr>
            <w:r w:rsidRPr="004B3397">
              <w:t>CSI-RS</w:t>
            </w:r>
            <w:r w:rsidR="002A2300" w:rsidRPr="004B3397">
              <w:t xml:space="preserve"> </w:t>
            </w:r>
            <w:r w:rsidRPr="004B3397">
              <w:t>periodicity</w:t>
            </w:r>
          </w:p>
        </w:tc>
        <w:tc>
          <w:tcPr>
            <w:tcW w:w="810" w:type="dxa"/>
            <w:shd w:val="clear" w:color="auto" w:fill="auto"/>
            <w:vAlign w:val="center"/>
          </w:tcPr>
          <w:p w14:paraId="471D51AC" w14:textId="77777777" w:rsidR="00606A04" w:rsidRPr="004B3397" w:rsidRDefault="00606A04" w:rsidP="0024290A">
            <w:pPr>
              <w:pStyle w:val="TAC"/>
            </w:pPr>
            <w:r w:rsidRPr="004B3397">
              <w:t>Slots</w:t>
            </w:r>
          </w:p>
        </w:tc>
        <w:tc>
          <w:tcPr>
            <w:tcW w:w="3445" w:type="dxa"/>
            <w:shd w:val="clear" w:color="auto" w:fill="auto"/>
            <w:vAlign w:val="center"/>
          </w:tcPr>
          <w:p w14:paraId="4AD31F4E" w14:textId="77777777" w:rsidR="00606A04" w:rsidRPr="004B3397" w:rsidRDefault="00606A04" w:rsidP="0024290A">
            <w:pPr>
              <w:pStyle w:val="TAC"/>
            </w:pPr>
            <w:r w:rsidRPr="004B3397">
              <w:t>20</w:t>
            </w:r>
          </w:p>
        </w:tc>
      </w:tr>
      <w:tr w:rsidR="00606A04" w:rsidRPr="004B3397" w14:paraId="68D5EA92" w14:textId="77777777" w:rsidTr="0024290A">
        <w:trPr>
          <w:jc w:val="center"/>
        </w:trPr>
        <w:tc>
          <w:tcPr>
            <w:tcW w:w="1836" w:type="dxa"/>
            <w:vMerge/>
            <w:shd w:val="clear" w:color="auto" w:fill="auto"/>
            <w:vAlign w:val="center"/>
          </w:tcPr>
          <w:p w14:paraId="58508FCD" w14:textId="77777777" w:rsidR="00606A04" w:rsidRPr="004B3397" w:rsidRDefault="00606A04" w:rsidP="0024290A">
            <w:pPr>
              <w:pStyle w:val="TAL"/>
            </w:pPr>
          </w:p>
        </w:tc>
        <w:tc>
          <w:tcPr>
            <w:tcW w:w="3756" w:type="dxa"/>
            <w:shd w:val="clear" w:color="auto" w:fill="auto"/>
            <w:vAlign w:val="center"/>
          </w:tcPr>
          <w:p w14:paraId="25A986E3" w14:textId="46A6F7BC" w:rsidR="00606A04" w:rsidRPr="004B3397" w:rsidRDefault="00606A04" w:rsidP="0024290A">
            <w:pPr>
              <w:pStyle w:val="TAL"/>
            </w:pPr>
            <w:r w:rsidRPr="004B3397">
              <w:t>CSI-RS</w:t>
            </w:r>
            <w:r w:rsidR="002A2300" w:rsidRPr="004B3397">
              <w:t xml:space="preserve"> </w:t>
            </w:r>
            <w:r w:rsidRPr="004B3397">
              <w:t>offset</w:t>
            </w:r>
          </w:p>
        </w:tc>
        <w:tc>
          <w:tcPr>
            <w:tcW w:w="810" w:type="dxa"/>
            <w:shd w:val="clear" w:color="auto" w:fill="auto"/>
            <w:vAlign w:val="center"/>
          </w:tcPr>
          <w:p w14:paraId="73A87D04" w14:textId="77777777" w:rsidR="00606A04" w:rsidRPr="004B3397" w:rsidRDefault="00606A04" w:rsidP="0024290A">
            <w:pPr>
              <w:pStyle w:val="TAC"/>
            </w:pPr>
            <w:r w:rsidRPr="004B3397">
              <w:t>Slots</w:t>
            </w:r>
          </w:p>
        </w:tc>
        <w:tc>
          <w:tcPr>
            <w:tcW w:w="3445" w:type="dxa"/>
            <w:shd w:val="clear" w:color="auto" w:fill="auto"/>
            <w:vAlign w:val="center"/>
          </w:tcPr>
          <w:p w14:paraId="21D0F864" w14:textId="77C75B4F" w:rsidR="00606A04" w:rsidRPr="004B3397" w:rsidRDefault="00A51207" w:rsidP="0024290A">
            <w:pPr>
              <w:pStyle w:val="TAC"/>
            </w:pPr>
            <w:r w:rsidRPr="004B3397">
              <w:t>Table 5.2-1 [3]</w:t>
            </w:r>
          </w:p>
        </w:tc>
      </w:tr>
      <w:tr w:rsidR="00606A04" w:rsidRPr="004B3397" w14:paraId="6E898B09"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94BF7F" w14:textId="6406A86D" w:rsidR="00606A04" w:rsidRPr="004B3397" w:rsidRDefault="00606A04" w:rsidP="0024290A">
            <w:pPr>
              <w:pStyle w:val="TAL"/>
            </w:pPr>
            <w:r w:rsidRPr="004B3397">
              <w:t>Number</w:t>
            </w:r>
            <w:r w:rsidR="002A2300" w:rsidRPr="004B3397">
              <w:t xml:space="preserve"> </w:t>
            </w:r>
            <w:r w:rsidRPr="004B3397">
              <w:t>of</w:t>
            </w:r>
            <w:r w:rsidR="002A2300" w:rsidRPr="004B3397">
              <w:t xml:space="preserve"> </w:t>
            </w:r>
            <w:r w:rsidRPr="004B3397">
              <w:t>HARQ</w:t>
            </w:r>
            <w:r w:rsidR="002A2300" w:rsidRPr="004B3397">
              <w:t xml:space="preserve"> </w:t>
            </w:r>
            <w:r w:rsidRPr="004B3397">
              <w:t>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28370E2" w14:textId="77777777" w:rsidR="00606A04" w:rsidRPr="004B3397" w:rsidRDefault="00606A04" w:rsidP="0024290A">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78E70C8" w14:textId="77777777" w:rsidR="00606A04" w:rsidRPr="004B3397" w:rsidRDefault="00606A04" w:rsidP="0024290A">
            <w:pPr>
              <w:pStyle w:val="TAC"/>
            </w:pPr>
            <w:r w:rsidRPr="004B3397">
              <w:t>4</w:t>
            </w:r>
          </w:p>
        </w:tc>
      </w:tr>
      <w:tr w:rsidR="00606A04" w:rsidRPr="004B3397" w14:paraId="1D18D973"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A7C511" w14:textId="09687C8E" w:rsidR="00606A04" w:rsidRPr="004B3397" w:rsidRDefault="00606A04" w:rsidP="0024290A">
            <w:pPr>
              <w:pStyle w:val="TAL"/>
            </w:pPr>
            <w:r w:rsidRPr="004B3397">
              <w:t>The</w:t>
            </w:r>
            <w:r w:rsidR="002A2300" w:rsidRPr="004B3397">
              <w:t xml:space="preserve"> </w:t>
            </w:r>
            <w:r w:rsidRPr="004B3397">
              <w:t>number</w:t>
            </w:r>
            <w:r w:rsidR="002A2300" w:rsidRPr="004B3397">
              <w:t xml:space="preserve"> </w:t>
            </w:r>
            <w:r w:rsidRPr="004B3397">
              <w:t>of</w:t>
            </w:r>
            <w:r w:rsidR="002A2300" w:rsidRPr="004B3397">
              <w:t xml:space="preserve"> </w:t>
            </w:r>
            <w:r w:rsidRPr="004B3397">
              <w:t>slots</w:t>
            </w:r>
            <w:r w:rsidR="002A2300" w:rsidRPr="004B3397">
              <w:t xml:space="preserve"> </w:t>
            </w:r>
            <w:r w:rsidRPr="004B3397">
              <w:t>between</w:t>
            </w:r>
            <w:r w:rsidR="002A2300" w:rsidRPr="004B3397">
              <w:t xml:space="preserve"> </w:t>
            </w:r>
            <w:r w:rsidRPr="004B3397">
              <w:t>PDSCH</w:t>
            </w:r>
            <w:r w:rsidR="002A2300" w:rsidRPr="004B3397">
              <w:t xml:space="preserve"> </w:t>
            </w:r>
            <w:r w:rsidRPr="004B3397">
              <w:t>and</w:t>
            </w:r>
            <w:r w:rsidR="002A2300" w:rsidRPr="004B3397">
              <w:t xml:space="preserve"> </w:t>
            </w:r>
            <w:r w:rsidRPr="004B3397">
              <w:t>corresponding</w:t>
            </w:r>
            <w:r w:rsidR="002A2300" w:rsidRPr="004B3397">
              <w:t xml:space="preserve"> </w:t>
            </w:r>
            <w:r w:rsidRPr="004B3397">
              <w:t>HARQ-ACK</w:t>
            </w:r>
            <w:r w:rsidR="002A2300" w:rsidRPr="004B3397">
              <w:t xml:space="preserve"> </w:t>
            </w:r>
            <w:r w:rsidRPr="004B3397">
              <w:t>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83FED21" w14:textId="77777777" w:rsidR="00606A04" w:rsidRPr="004B3397" w:rsidRDefault="00606A04" w:rsidP="0024290A">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78B732" w14:textId="77777777" w:rsidR="00606A04" w:rsidRPr="004B3397" w:rsidRDefault="00606A04" w:rsidP="0024290A">
            <w:pPr>
              <w:pStyle w:val="TAC"/>
            </w:pPr>
            <w:r w:rsidRPr="004B3397">
              <w:t>2</w:t>
            </w:r>
          </w:p>
        </w:tc>
      </w:tr>
      <w:tr w:rsidR="00606A04" w:rsidRPr="004B3397" w14:paraId="00808843"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D5AD3E9" w14:textId="75BB39AD" w:rsidR="00606A04" w:rsidRPr="004B3397" w:rsidRDefault="00B8450F" w:rsidP="0024290A">
            <w:pPr>
              <w:pStyle w:val="TAN"/>
            </w:pPr>
            <w:r w:rsidRPr="004B3397">
              <w:t>NOTE</w:t>
            </w:r>
            <w:r w:rsidR="00606A04" w:rsidRPr="004B3397">
              <w:t>:</w:t>
            </w:r>
            <w:r w:rsidRPr="004B3397">
              <w:tab/>
            </w:r>
            <w:r w:rsidR="0043594D" w:rsidRPr="004B3397">
              <w:t>"</w:t>
            </w:r>
            <w:r w:rsidR="00606A04" w:rsidRPr="004B3397">
              <w:t>R.PDSCH.1-2.4</w:t>
            </w:r>
            <w:r w:rsidR="002A2300" w:rsidRPr="004B3397">
              <w:t xml:space="preserve"> </w:t>
            </w:r>
            <w:r w:rsidR="00606A04" w:rsidRPr="004B3397">
              <w:t>FDD</w:t>
            </w:r>
            <w:r w:rsidR="0043594D" w:rsidRPr="004B3397">
              <w:t>"</w:t>
            </w:r>
            <w:r w:rsidR="002A2300" w:rsidRPr="004B3397">
              <w:t xml:space="preserve">  </w:t>
            </w:r>
            <w:r w:rsidR="00606A04" w:rsidRPr="004B3397">
              <w:t>is</w:t>
            </w:r>
            <w:r w:rsidR="002A2300" w:rsidRPr="004B3397">
              <w:t xml:space="preserve"> </w:t>
            </w:r>
            <w:r w:rsidR="00606A04" w:rsidRPr="004B3397">
              <w:t>defined</w:t>
            </w:r>
            <w:r w:rsidR="002A2300" w:rsidRPr="004B3397">
              <w:t xml:space="preserve"> </w:t>
            </w:r>
            <w:r w:rsidR="00606A04" w:rsidRPr="004B3397">
              <w:t>in</w:t>
            </w:r>
            <w:r w:rsidR="002A2300" w:rsidRPr="004B3397">
              <w:t xml:space="preserve"> </w:t>
            </w:r>
            <w:r w:rsidR="00606A04" w:rsidRPr="004B3397">
              <w:t>Table</w:t>
            </w:r>
            <w:r w:rsidR="002A2300" w:rsidRPr="004B3397">
              <w:t xml:space="preserve"> </w:t>
            </w:r>
            <w:r w:rsidR="00606A04" w:rsidRPr="004B3397">
              <w:t>A.3.2.1.1-2</w:t>
            </w:r>
            <w:r w:rsidR="002A2300" w:rsidRPr="004B3397">
              <w:t xml:space="preserve"> </w:t>
            </w:r>
            <w:r w:rsidR="00606A04" w:rsidRPr="004B3397">
              <w:t>of</w:t>
            </w:r>
            <w:r w:rsidR="002A2300" w:rsidRPr="004B3397">
              <w:t xml:space="preserve"> </w:t>
            </w:r>
            <w:r w:rsidR="005D1F6A" w:rsidRPr="004B3397">
              <w:t>3GPP</w:t>
            </w:r>
            <w:r w:rsidR="002A2300" w:rsidRPr="004B3397">
              <w:t xml:space="preserve"> </w:t>
            </w:r>
            <w:r w:rsidR="005D1F6A" w:rsidRPr="004B3397">
              <w:t>TS</w:t>
            </w:r>
            <w:r w:rsidR="002A2300" w:rsidRPr="004B3397">
              <w:t xml:space="preserve"> </w:t>
            </w:r>
            <w:r w:rsidR="005D1F6A" w:rsidRPr="004B3397">
              <w:t>38.101-4</w:t>
            </w:r>
            <w:r w:rsidR="002A2300" w:rsidRPr="004B3397">
              <w:t xml:space="preserve"> </w:t>
            </w:r>
            <w:r w:rsidR="005D1F6A" w:rsidRPr="004B3397">
              <w:t>[</w:t>
            </w:r>
            <w:r w:rsidR="00F90A07" w:rsidRPr="004B3397">
              <w:t>6</w:t>
            </w:r>
            <w:r w:rsidR="005D1F6A" w:rsidRPr="004B3397">
              <w:t>].</w:t>
            </w:r>
          </w:p>
        </w:tc>
      </w:tr>
    </w:tbl>
    <w:p w14:paraId="5DF8140E" w14:textId="77777777" w:rsidR="00606A04" w:rsidRPr="004B3397" w:rsidRDefault="00606A04" w:rsidP="00606A04"/>
    <w:p w14:paraId="11265341" w14:textId="77777777" w:rsidR="00606A04" w:rsidRPr="004B3397" w:rsidRDefault="00606A04" w:rsidP="00606A04">
      <w:pPr>
        <w:pStyle w:val="TH"/>
      </w:pPr>
      <w:r w:rsidRPr="004B3397">
        <w:t>Table D.1-5</w:t>
      </w:r>
      <w:r w:rsidRPr="004B3397">
        <w:rPr>
          <w:lang w:eastAsia="zh-CN"/>
        </w:rPr>
        <w:t>:</w:t>
      </w:r>
      <w:r w:rsidRPr="004B3397">
        <w:t xml:space="preserve"> Test parameters for FR1 TDD 4x4</w:t>
      </w: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3756"/>
        <w:gridCol w:w="810"/>
        <w:gridCol w:w="3445"/>
      </w:tblGrid>
      <w:tr w:rsidR="00606A04" w:rsidRPr="004B3397" w14:paraId="4EDA71C4" w14:textId="77777777" w:rsidTr="002B27AE">
        <w:trPr>
          <w:tblHeader/>
          <w:jc w:val="center"/>
        </w:trPr>
        <w:tc>
          <w:tcPr>
            <w:tcW w:w="5592" w:type="dxa"/>
            <w:gridSpan w:val="2"/>
            <w:shd w:val="clear" w:color="auto" w:fill="D9D9D9"/>
          </w:tcPr>
          <w:p w14:paraId="06548E5A" w14:textId="77777777" w:rsidR="00606A04" w:rsidRPr="004B3397" w:rsidRDefault="00606A04" w:rsidP="0024290A">
            <w:pPr>
              <w:pStyle w:val="TAH"/>
              <w:keepNext w:val="0"/>
              <w:keepLines w:val="0"/>
            </w:pPr>
            <w:r w:rsidRPr="004B3397">
              <w:t>Parameter</w:t>
            </w:r>
          </w:p>
        </w:tc>
        <w:tc>
          <w:tcPr>
            <w:tcW w:w="810" w:type="dxa"/>
            <w:shd w:val="clear" w:color="auto" w:fill="D9D9D9"/>
          </w:tcPr>
          <w:p w14:paraId="74E5CCD6" w14:textId="77777777" w:rsidR="00606A04" w:rsidRPr="004B3397" w:rsidRDefault="00606A04" w:rsidP="0024290A">
            <w:pPr>
              <w:pStyle w:val="TAH"/>
              <w:keepNext w:val="0"/>
              <w:keepLines w:val="0"/>
            </w:pPr>
            <w:r w:rsidRPr="004B3397">
              <w:t>Unit</w:t>
            </w:r>
          </w:p>
        </w:tc>
        <w:tc>
          <w:tcPr>
            <w:tcW w:w="3445" w:type="dxa"/>
            <w:shd w:val="clear" w:color="auto" w:fill="D9D9D9"/>
          </w:tcPr>
          <w:p w14:paraId="2EF02C26" w14:textId="77777777" w:rsidR="00606A04" w:rsidRPr="004B3397" w:rsidRDefault="00606A04" w:rsidP="0024290A">
            <w:pPr>
              <w:pStyle w:val="TAH"/>
              <w:keepNext w:val="0"/>
              <w:keepLines w:val="0"/>
            </w:pPr>
            <w:r w:rsidRPr="004B3397">
              <w:t>Value</w:t>
            </w:r>
          </w:p>
        </w:tc>
      </w:tr>
      <w:tr w:rsidR="00606A04" w:rsidRPr="004B3397" w14:paraId="1CFAC7A9" w14:textId="77777777" w:rsidTr="002B27AE">
        <w:trPr>
          <w:jc w:val="center"/>
        </w:trPr>
        <w:tc>
          <w:tcPr>
            <w:tcW w:w="5592" w:type="dxa"/>
            <w:gridSpan w:val="2"/>
            <w:shd w:val="clear" w:color="auto" w:fill="auto"/>
            <w:vAlign w:val="center"/>
          </w:tcPr>
          <w:p w14:paraId="2D4B3C61" w14:textId="498327B5" w:rsidR="00606A04" w:rsidRPr="004B3397" w:rsidRDefault="00606A04" w:rsidP="0024290A">
            <w:pPr>
              <w:pStyle w:val="TAL"/>
              <w:keepNext w:val="0"/>
              <w:keepLines w:val="0"/>
            </w:pPr>
            <w:r w:rsidRPr="004B3397">
              <w:t>Duplex</w:t>
            </w:r>
            <w:r w:rsidR="002A2300" w:rsidRPr="004B3397">
              <w:t xml:space="preserve"> </w:t>
            </w:r>
            <w:r w:rsidRPr="004B3397">
              <w:t>mode</w:t>
            </w:r>
          </w:p>
        </w:tc>
        <w:tc>
          <w:tcPr>
            <w:tcW w:w="810" w:type="dxa"/>
            <w:shd w:val="clear" w:color="auto" w:fill="auto"/>
            <w:vAlign w:val="center"/>
          </w:tcPr>
          <w:p w14:paraId="3A58165A" w14:textId="77777777" w:rsidR="00606A04" w:rsidRPr="004B3397" w:rsidRDefault="00606A04" w:rsidP="0024290A">
            <w:pPr>
              <w:pStyle w:val="TAC"/>
              <w:keepNext w:val="0"/>
              <w:keepLines w:val="0"/>
            </w:pPr>
          </w:p>
        </w:tc>
        <w:tc>
          <w:tcPr>
            <w:tcW w:w="3445" w:type="dxa"/>
            <w:shd w:val="clear" w:color="auto" w:fill="auto"/>
            <w:vAlign w:val="center"/>
          </w:tcPr>
          <w:p w14:paraId="605E4E9D" w14:textId="77777777" w:rsidR="00606A04" w:rsidRPr="004B3397" w:rsidRDefault="00606A04" w:rsidP="0024290A">
            <w:pPr>
              <w:pStyle w:val="TAC"/>
              <w:keepNext w:val="0"/>
              <w:keepLines w:val="0"/>
            </w:pPr>
            <w:r w:rsidRPr="004B3397">
              <w:t>TDD</w:t>
            </w:r>
          </w:p>
        </w:tc>
      </w:tr>
      <w:tr w:rsidR="00606A04" w:rsidRPr="004B3397" w14:paraId="41542E3A" w14:textId="77777777" w:rsidTr="002B27AE">
        <w:trPr>
          <w:jc w:val="center"/>
        </w:trPr>
        <w:tc>
          <w:tcPr>
            <w:tcW w:w="5592" w:type="dxa"/>
            <w:gridSpan w:val="2"/>
            <w:shd w:val="clear" w:color="auto" w:fill="auto"/>
            <w:vAlign w:val="center"/>
          </w:tcPr>
          <w:p w14:paraId="5BCA6414" w14:textId="0AFC5D0F" w:rsidR="00606A04" w:rsidRPr="004B3397" w:rsidRDefault="00606A04" w:rsidP="0024290A">
            <w:pPr>
              <w:pStyle w:val="TAL"/>
              <w:keepNext w:val="0"/>
              <w:keepLines w:val="0"/>
              <w:rPr>
                <w:lang w:eastAsia="zh-CN"/>
              </w:rPr>
            </w:pPr>
            <w:r w:rsidRPr="004B3397">
              <w:rPr>
                <w:lang w:eastAsia="zh-CN"/>
              </w:rPr>
              <w:t>Reference</w:t>
            </w:r>
            <w:r w:rsidR="002A2300" w:rsidRPr="004B3397">
              <w:rPr>
                <w:lang w:eastAsia="zh-CN"/>
              </w:rPr>
              <w:t xml:space="preserve"> </w:t>
            </w:r>
            <w:r w:rsidRPr="004B3397">
              <w:rPr>
                <w:lang w:eastAsia="zh-CN"/>
              </w:rPr>
              <w:t>channel</w:t>
            </w:r>
          </w:p>
        </w:tc>
        <w:tc>
          <w:tcPr>
            <w:tcW w:w="810" w:type="dxa"/>
            <w:shd w:val="clear" w:color="auto" w:fill="auto"/>
            <w:vAlign w:val="center"/>
          </w:tcPr>
          <w:p w14:paraId="7E6E2A41" w14:textId="77777777" w:rsidR="00606A04" w:rsidRPr="004B3397" w:rsidRDefault="00606A04" w:rsidP="0024290A">
            <w:pPr>
              <w:pStyle w:val="TAC"/>
              <w:keepNext w:val="0"/>
              <w:keepLines w:val="0"/>
            </w:pPr>
          </w:p>
        </w:tc>
        <w:tc>
          <w:tcPr>
            <w:tcW w:w="3445" w:type="dxa"/>
            <w:shd w:val="clear" w:color="auto" w:fill="auto"/>
            <w:vAlign w:val="center"/>
          </w:tcPr>
          <w:p w14:paraId="6357FB65" w14:textId="37867A45" w:rsidR="00606A04" w:rsidRPr="004B3397" w:rsidRDefault="00606A04" w:rsidP="0024290A">
            <w:pPr>
              <w:pStyle w:val="TAC"/>
              <w:keepNext w:val="0"/>
              <w:keepLines w:val="0"/>
            </w:pPr>
            <w:r w:rsidRPr="004B3397">
              <w:t>R.PDSCH.2-2.4</w:t>
            </w:r>
            <w:r w:rsidR="002A2300" w:rsidRPr="004B3397">
              <w:t xml:space="preserve"> </w:t>
            </w:r>
            <w:r w:rsidRPr="004B3397">
              <w:t>TDD</w:t>
            </w:r>
            <w:r w:rsidR="002A2300" w:rsidRPr="004B3397">
              <w:t xml:space="preserve"> </w:t>
            </w:r>
            <w:r w:rsidRPr="004B3397">
              <w:t>(Note</w:t>
            </w:r>
            <w:r w:rsidR="002A2300" w:rsidRPr="004B3397">
              <w:t xml:space="preserve"> </w:t>
            </w:r>
            <w:r w:rsidRPr="004B3397">
              <w:t>1)</w:t>
            </w:r>
          </w:p>
        </w:tc>
      </w:tr>
      <w:tr w:rsidR="00606A04" w:rsidRPr="004B3397" w14:paraId="372DDA04" w14:textId="77777777" w:rsidTr="002B27AE">
        <w:trPr>
          <w:jc w:val="center"/>
        </w:trPr>
        <w:tc>
          <w:tcPr>
            <w:tcW w:w="5592" w:type="dxa"/>
            <w:gridSpan w:val="2"/>
            <w:shd w:val="clear" w:color="auto" w:fill="auto"/>
            <w:vAlign w:val="center"/>
          </w:tcPr>
          <w:p w14:paraId="557E4D6C" w14:textId="77777777" w:rsidR="00606A04" w:rsidRPr="004B3397" w:rsidRDefault="00606A04" w:rsidP="0024290A">
            <w:pPr>
              <w:pStyle w:val="TAL"/>
              <w:keepNext w:val="0"/>
              <w:keepLines w:val="0"/>
              <w:rPr>
                <w:lang w:eastAsia="zh-CN"/>
              </w:rPr>
            </w:pPr>
            <w:r w:rsidRPr="004B3397">
              <w:rPr>
                <w:lang w:eastAsia="zh-CN"/>
              </w:rPr>
              <w:t>Bandwidth</w:t>
            </w:r>
          </w:p>
        </w:tc>
        <w:tc>
          <w:tcPr>
            <w:tcW w:w="810" w:type="dxa"/>
            <w:shd w:val="clear" w:color="auto" w:fill="auto"/>
            <w:vAlign w:val="center"/>
          </w:tcPr>
          <w:p w14:paraId="696D06B7" w14:textId="77777777" w:rsidR="00606A04" w:rsidRPr="004B3397" w:rsidRDefault="00606A04" w:rsidP="0024290A">
            <w:pPr>
              <w:pStyle w:val="TAC"/>
              <w:keepNext w:val="0"/>
              <w:keepLines w:val="0"/>
              <w:rPr>
                <w:lang w:eastAsia="zh-CN"/>
              </w:rPr>
            </w:pPr>
            <w:r w:rsidRPr="004B3397">
              <w:rPr>
                <w:lang w:eastAsia="zh-CN"/>
              </w:rPr>
              <w:t>MHz</w:t>
            </w:r>
          </w:p>
        </w:tc>
        <w:tc>
          <w:tcPr>
            <w:tcW w:w="3445" w:type="dxa"/>
            <w:shd w:val="clear" w:color="auto" w:fill="auto"/>
            <w:vAlign w:val="center"/>
          </w:tcPr>
          <w:p w14:paraId="16A79C8F" w14:textId="77777777" w:rsidR="00606A04" w:rsidRPr="004B3397" w:rsidRDefault="00606A04" w:rsidP="0024290A">
            <w:pPr>
              <w:pStyle w:val="TAC"/>
              <w:keepNext w:val="0"/>
              <w:keepLines w:val="0"/>
              <w:rPr>
                <w:lang w:eastAsia="zh-CN"/>
              </w:rPr>
            </w:pPr>
            <w:r w:rsidRPr="004B3397">
              <w:rPr>
                <w:lang w:eastAsia="zh-CN"/>
              </w:rPr>
              <w:t>40</w:t>
            </w:r>
          </w:p>
        </w:tc>
      </w:tr>
      <w:tr w:rsidR="00606A04" w:rsidRPr="004B3397" w14:paraId="1010158D" w14:textId="77777777" w:rsidTr="002B27AE">
        <w:trPr>
          <w:jc w:val="center"/>
        </w:trPr>
        <w:tc>
          <w:tcPr>
            <w:tcW w:w="5592" w:type="dxa"/>
            <w:gridSpan w:val="2"/>
            <w:shd w:val="clear" w:color="auto" w:fill="auto"/>
            <w:vAlign w:val="center"/>
          </w:tcPr>
          <w:p w14:paraId="75118A8A" w14:textId="77777777" w:rsidR="00606A04" w:rsidRPr="004B3397" w:rsidRDefault="00606A04" w:rsidP="0024290A">
            <w:pPr>
              <w:pStyle w:val="TAL"/>
              <w:keepNext w:val="0"/>
              <w:keepLines w:val="0"/>
              <w:rPr>
                <w:lang w:eastAsia="zh-CN"/>
              </w:rPr>
            </w:pPr>
            <w:r w:rsidRPr="004B3397">
              <w:rPr>
                <w:lang w:eastAsia="zh-CN"/>
              </w:rPr>
              <w:t>SCS</w:t>
            </w:r>
          </w:p>
        </w:tc>
        <w:tc>
          <w:tcPr>
            <w:tcW w:w="810" w:type="dxa"/>
            <w:shd w:val="clear" w:color="auto" w:fill="auto"/>
            <w:vAlign w:val="center"/>
          </w:tcPr>
          <w:p w14:paraId="3CFCCE16" w14:textId="77777777" w:rsidR="00606A04" w:rsidRPr="004B3397" w:rsidRDefault="00606A04" w:rsidP="0024290A">
            <w:pPr>
              <w:pStyle w:val="TAC"/>
              <w:keepNext w:val="0"/>
              <w:keepLines w:val="0"/>
              <w:rPr>
                <w:lang w:eastAsia="zh-CN"/>
              </w:rPr>
            </w:pPr>
            <w:r w:rsidRPr="004B3397">
              <w:rPr>
                <w:lang w:eastAsia="zh-CN"/>
              </w:rPr>
              <w:t>kHz</w:t>
            </w:r>
          </w:p>
        </w:tc>
        <w:tc>
          <w:tcPr>
            <w:tcW w:w="3445" w:type="dxa"/>
            <w:shd w:val="clear" w:color="auto" w:fill="auto"/>
            <w:vAlign w:val="center"/>
          </w:tcPr>
          <w:p w14:paraId="497B08DE" w14:textId="77777777" w:rsidR="00606A04" w:rsidRPr="004B3397" w:rsidRDefault="00606A04" w:rsidP="0024290A">
            <w:pPr>
              <w:pStyle w:val="TAC"/>
              <w:keepNext w:val="0"/>
              <w:keepLines w:val="0"/>
              <w:rPr>
                <w:lang w:eastAsia="zh-CN"/>
              </w:rPr>
            </w:pPr>
            <w:r w:rsidRPr="004B3397">
              <w:rPr>
                <w:lang w:eastAsia="zh-CN"/>
              </w:rPr>
              <w:t>30</w:t>
            </w:r>
          </w:p>
        </w:tc>
      </w:tr>
      <w:tr w:rsidR="00606A04" w:rsidRPr="004B3397" w14:paraId="2A6EFEEB" w14:textId="77777777" w:rsidTr="002B27AE">
        <w:trPr>
          <w:jc w:val="center"/>
        </w:trPr>
        <w:tc>
          <w:tcPr>
            <w:tcW w:w="5592" w:type="dxa"/>
            <w:gridSpan w:val="2"/>
            <w:shd w:val="clear" w:color="auto" w:fill="auto"/>
            <w:vAlign w:val="center"/>
          </w:tcPr>
          <w:p w14:paraId="54178116" w14:textId="481C55AC" w:rsidR="00606A04" w:rsidRPr="004B3397" w:rsidRDefault="00606A04" w:rsidP="0024290A">
            <w:pPr>
              <w:pStyle w:val="TAL"/>
              <w:keepNext w:val="0"/>
              <w:keepLines w:val="0"/>
              <w:rPr>
                <w:lang w:eastAsia="zh-CN"/>
              </w:rPr>
            </w:pPr>
            <w:r w:rsidRPr="004B3397">
              <w:rPr>
                <w:lang w:eastAsia="zh-CN"/>
              </w:rPr>
              <w:t>Modulation</w:t>
            </w:r>
            <w:r w:rsidR="002A2300" w:rsidRPr="004B3397">
              <w:rPr>
                <w:lang w:eastAsia="zh-CN"/>
              </w:rPr>
              <w:t xml:space="preserve"> </w:t>
            </w:r>
            <w:r w:rsidRPr="004B3397">
              <w:rPr>
                <w:lang w:eastAsia="zh-CN"/>
              </w:rPr>
              <w:t>DL</w:t>
            </w:r>
          </w:p>
        </w:tc>
        <w:tc>
          <w:tcPr>
            <w:tcW w:w="810" w:type="dxa"/>
            <w:shd w:val="clear" w:color="auto" w:fill="auto"/>
            <w:vAlign w:val="center"/>
          </w:tcPr>
          <w:p w14:paraId="24C0120B" w14:textId="77777777" w:rsidR="00606A04" w:rsidRPr="004B3397" w:rsidRDefault="00606A04" w:rsidP="0024290A">
            <w:pPr>
              <w:pStyle w:val="TAC"/>
              <w:keepNext w:val="0"/>
              <w:keepLines w:val="0"/>
            </w:pPr>
          </w:p>
        </w:tc>
        <w:tc>
          <w:tcPr>
            <w:tcW w:w="3445" w:type="dxa"/>
            <w:shd w:val="clear" w:color="auto" w:fill="auto"/>
            <w:vAlign w:val="center"/>
          </w:tcPr>
          <w:p w14:paraId="7780FCCB" w14:textId="77777777" w:rsidR="00606A04" w:rsidRPr="004B3397" w:rsidRDefault="00606A04" w:rsidP="0024290A">
            <w:pPr>
              <w:pStyle w:val="TAC"/>
              <w:keepNext w:val="0"/>
              <w:keepLines w:val="0"/>
              <w:rPr>
                <w:lang w:eastAsia="zh-CN"/>
              </w:rPr>
            </w:pPr>
            <w:r w:rsidRPr="004B3397">
              <w:rPr>
                <w:lang w:eastAsia="zh-CN"/>
              </w:rPr>
              <w:t>16QAM</w:t>
            </w:r>
          </w:p>
        </w:tc>
      </w:tr>
      <w:tr w:rsidR="00606A04" w:rsidRPr="004B3397" w14:paraId="13037E25" w14:textId="77777777" w:rsidTr="002B27AE">
        <w:trPr>
          <w:jc w:val="center"/>
        </w:trPr>
        <w:tc>
          <w:tcPr>
            <w:tcW w:w="5592" w:type="dxa"/>
            <w:gridSpan w:val="2"/>
            <w:shd w:val="clear" w:color="auto" w:fill="auto"/>
            <w:vAlign w:val="center"/>
          </w:tcPr>
          <w:p w14:paraId="7F364AEB" w14:textId="257FBA3E" w:rsidR="00606A04" w:rsidRPr="004B3397" w:rsidRDefault="00606A04" w:rsidP="0024290A">
            <w:pPr>
              <w:pStyle w:val="TAL"/>
              <w:keepNext w:val="0"/>
              <w:keepLines w:val="0"/>
              <w:rPr>
                <w:lang w:eastAsia="zh-CN"/>
              </w:rPr>
            </w:pPr>
            <w:r w:rsidRPr="004B3397">
              <w:rPr>
                <w:lang w:eastAsia="zh-CN"/>
              </w:rPr>
              <w:t>Modulation</w:t>
            </w:r>
            <w:r w:rsidR="002A2300" w:rsidRPr="004B3397">
              <w:rPr>
                <w:lang w:eastAsia="zh-CN"/>
              </w:rPr>
              <w:t xml:space="preserve"> </w:t>
            </w:r>
            <w:r w:rsidRPr="004B3397">
              <w:rPr>
                <w:lang w:eastAsia="zh-CN"/>
              </w:rPr>
              <w:t>UL</w:t>
            </w:r>
          </w:p>
        </w:tc>
        <w:tc>
          <w:tcPr>
            <w:tcW w:w="810" w:type="dxa"/>
            <w:shd w:val="clear" w:color="auto" w:fill="auto"/>
            <w:vAlign w:val="center"/>
          </w:tcPr>
          <w:p w14:paraId="60E5197F" w14:textId="77777777" w:rsidR="00606A04" w:rsidRPr="004B3397" w:rsidRDefault="00606A04" w:rsidP="0024290A">
            <w:pPr>
              <w:pStyle w:val="TAC"/>
              <w:keepNext w:val="0"/>
              <w:keepLines w:val="0"/>
            </w:pPr>
          </w:p>
        </w:tc>
        <w:tc>
          <w:tcPr>
            <w:tcW w:w="3445" w:type="dxa"/>
            <w:shd w:val="clear" w:color="auto" w:fill="auto"/>
            <w:vAlign w:val="center"/>
          </w:tcPr>
          <w:p w14:paraId="50100E5A" w14:textId="77777777" w:rsidR="00606A04" w:rsidRPr="004B3397" w:rsidRDefault="00606A04" w:rsidP="0024290A">
            <w:pPr>
              <w:pStyle w:val="TAC"/>
              <w:keepNext w:val="0"/>
              <w:keepLines w:val="0"/>
              <w:rPr>
                <w:lang w:eastAsia="zh-CN"/>
              </w:rPr>
            </w:pPr>
            <w:r w:rsidRPr="004B3397">
              <w:rPr>
                <w:lang w:eastAsia="zh-CN"/>
              </w:rPr>
              <w:t>QPSK</w:t>
            </w:r>
          </w:p>
        </w:tc>
      </w:tr>
      <w:tr w:rsidR="00606A04" w:rsidRPr="004B3397" w14:paraId="4A10BD42" w14:textId="77777777" w:rsidTr="002B27AE">
        <w:trPr>
          <w:jc w:val="center"/>
        </w:trPr>
        <w:tc>
          <w:tcPr>
            <w:tcW w:w="5592" w:type="dxa"/>
            <w:gridSpan w:val="2"/>
            <w:shd w:val="clear" w:color="auto" w:fill="auto"/>
            <w:vAlign w:val="center"/>
          </w:tcPr>
          <w:p w14:paraId="080B170E" w14:textId="0C8578CD" w:rsidR="00606A04" w:rsidRPr="004B3397" w:rsidRDefault="00606A04" w:rsidP="0024290A">
            <w:pPr>
              <w:pStyle w:val="TAL"/>
              <w:keepNext w:val="0"/>
              <w:keepLines w:val="0"/>
            </w:pPr>
            <w:r w:rsidRPr="004B3397">
              <w:t>Active</w:t>
            </w:r>
            <w:r w:rsidR="002A2300" w:rsidRPr="004B3397">
              <w:t xml:space="preserve"> </w:t>
            </w:r>
            <w:r w:rsidRPr="004B3397">
              <w:t>DL</w:t>
            </w:r>
            <w:r w:rsidR="002A2300" w:rsidRPr="004B3397">
              <w:t xml:space="preserve"> </w:t>
            </w:r>
            <w:r w:rsidRPr="004B3397">
              <w:t>BWP</w:t>
            </w:r>
            <w:r w:rsidR="002A2300" w:rsidRPr="004B3397">
              <w:t xml:space="preserve"> </w:t>
            </w:r>
            <w:r w:rsidRPr="004B3397">
              <w:t>index</w:t>
            </w:r>
          </w:p>
        </w:tc>
        <w:tc>
          <w:tcPr>
            <w:tcW w:w="810" w:type="dxa"/>
            <w:shd w:val="clear" w:color="auto" w:fill="auto"/>
            <w:vAlign w:val="center"/>
          </w:tcPr>
          <w:p w14:paraId="2C801DBF" w14:textId="77777777" w:rsidR="00606A04" w:rsidRPr="004B3397" w:rsidRDefault="00606A04" w:rsidP="0024290A">
            <w:pPr>
              <w:pStyle w:val="TAC"/>
              <w:keepNext w:val="0"/>
              <w:keepLines w:val="0"/>
            </w:pPr>
          </w:p>
        </w:tc>
        <w:tc>
          <w:tcPr>
            <w:tcW w:w="3445" w:type="dxa"/>
            <w:shd w:val="clear" w:color="auto" w:fill="auto"/>
            <w:vAlign w:val="center"/>
          </w:tcPr>
          <w:p w14:paraId="4A0201ED" w14:textId="77777777" w:rsidR="00606A04" w:rsidRPr="004B3397" w:rsidRDefault="00606A04" w:rsidP="0024290A">
            <w:pPr>
              <w:pStyle w:val="TAC"/>
              <w:keepNext w:val="0"/>
              <w:keepLines w:val="0"/>
            </w:pPr>
            <w:r w:rsidRPr="004B3397">
              <w:t>1</w:t>
            </w:r>
          </w:p>
        </w:tc>
      </w:tr>
      <w:tr w:rsidR="00606A04" w:rsidRPr="004B3397" w14:paraId="7BA35F4A" w14:textId="77777777" w:rsidTr="002B27AE">
        <w:trPr>
          <w:jc w:val="center"/>
        </w:trPr>
        <w:tc>
          <w:tcPr>
            <w:tcW w:w="1836" w:type="dxa"/>
            <w:vMerge w:val="restart"/>
            <w:shd w:val="clear" w:color="auto" w:fill="auto"/>
            <w:vAlign w:val="center"/>
          </w:tcPr>
          <w:p w14:paraId="7F3976D9" w14:textId="5427DCD5" w:rsidR="00606A04" w:rsidRPr="004B3397" w:rsidRDefault="00606A04" w:rsidP="0024290A">
            <w:pPr>
              <w:pStyle w:val="TAL"/>
              <w:keepNext w:val="0"/>
              <w:keepLines w:val="0"/>
            </w:pPr>
            <w:r w:rsidRPr="004B3397">
              <w:t>PDSCH</w:t>
            </w:r>
            <w:r w:rsidR="002A2300" w:rsidRPr="004B3397">
              <w:t xml:space="preserve"> </w:t>
            </w:r>
            <w:r w:rsidRPr="004B3397">
              <w:t>configuration</w:t>
            </w:r>
          </w:p>
        </w:tc>
        <w:tc>
          <w:tcPr>
            <w:tcW w:w="3756" w:type="dxa"/>
            <w:shd w:val="clear" w:color="auto" w:fill="auto"/>
            <w:vAlign w:val="center"/>
          </w:tcPr>
          <w:p w14:paraId="5A9155EC" w14:textId="47E099E4" w:rsidR="00606A04" w:rsidRPr="004B3397" w:rsidRDefault="00606A04" w:rsidP="0024290A">
            <w:pPr>
              <w:pStyle w:val="TAL"/>
              <w:keepNext w:val="0"/>
              <w:keepLines w:val="0"/>
            </w:pPr>
            <w:r w:rsidRPr="004B3397">
              <w:t>Mapping</w:t>
            </w:r>
            <w:r w:rsidR="002A2300" w:rsidRPr="004B3397">
              <w:t xml:space="preserve"> </w:t>
            </w:r>
            <w:r w:rsidRPr="004B3397">
              <w:t>type</w:t>
            </w:r>
          </w:p>
        </w:tc>
        <w:tc>
          <w:tcPr>
            <w:tcW w:w="810" w:type="dxa"/>
            <w:shd w:val="clear" w:color="auto" w:fill="auto"/>
            <w:vAlign w:val="center"/>
          </w:tcPr>
          <w:p w14:paraId="149A1894" w14:textId="77777777" w:rsidR="00606A04" w:rsidRPr="004B3397" w:rsidRDefault="00606A04" w:rsidP="0024290A">
            <w:pPr>
              <w:pStyle w:val="TAC"/>
              <w:keepNext w:val="0"/>
              <w:keepLines w:val="0"/>
            </w:pPr>
          </w:p>
        </w:tc>
        <w:tc>
          <w:tcPr>
            <w:tcW w:w="3445" w:type="dxa"/>
            <w:shd w:val="clear" w:color="auto" w:fill="auto"/>
            <w:vAlign w:val="center"/>
          </w:tcPr>
          <w:p w14:paraId="76AD9112" w14:textId="5C23122C" w:rsidR="00606A04" w:rsidRPr="004B3397" w:rsidRDefault="00606A04" w:rsidP="0024290A">
            <w:pPr>
              <w:pStyle w:val="TAC"/>
              <w:keepNext w:val="0"/>
              <w:keepLines w:val="0"/>
            </w:pPr>
            <w:r w:rsidRPr="004B3397">
              <w:t>Type</w:t>
            </w:r>
            <w:r w:rsidR="002A2300" w:rsidRPr="004B3397">
              <w:t xml:space="preserve"> </w:t>
            </w:r>
            <w:r w:rsidRPr="004B3397">
              <w:t>A</w:t>
            </w:r>
          </w:p>
        </w:tc>
      </w:tr>
      <w:tr w:rsidR="00606A04" w:rsidRPr="004B3397" w14:paraId="7696B608" w14:textId="77777777" w:rsidTr="002B27AE">
        <w:trPr>
          <w:jc w:val="center"/>
        </w:trPr>
        <w:tc>
          <w:tcPr>
            <w:tcW w:w="1836" w:type="dxa"/>
            <w:vMerge/>
            <w:shd w:val="clear" w:color="auto" w:fill="auto"/>
            <w:vAlign w:val="center"/>
          </w:tcPr>
          <w:p w14:paraId="458B8E8C" w14:textId="77777777" w:rsidR="00606A04" w:rsidRPr="004B3397" w:rsidRDefault="00606A04" w:rsidP="0024290A">
            <w:pPr>
              <w:pStyle w:val="TAL"/>
              <w:keepNext w:val="0"/>
              <w:keepLines w:val="0"/>
            </w:pPr>
          </w:p>
        </w:tc>
        <w:tc>
          <w:tcPr>
            <w:tcW w:w="3756" w:type="dxa"/>
            <w:shd w:val="clear" w:color="auto" w:fill="auto"/>
            <w:vAlign w:val="center"/>
          </w:tcPr>
          <w:p w14:paraId="15E863A8" w14:textId="77777777" w:rsidR="00606A04" w:rsidRPr="004B3397" w:rsidRDefault="00606A04" w:rsidP="0024290A">
            <w:pPr>
              <w:pStyle w:val="TAL"/>
              <w:keepNext w:val="0"/>
              <w:keepLines w:val="0"/>
            </w:pPr>
            <w:r w:rsidRPr="004B3397">
              <w:t>k0</w:t>
            </w:r>
          </w:p>
        </w:tc>
        <w:tc>
          <w:tcPr>
            <w:tcW w:w="810" w:type="dxa"/>
            <w:shd w:val="clear" w:color="auto" w:fill="auto"/>
            <w:vAlign w:val="center"/>
          </w:tcPr>
          <w:p w14:paraId="0F43F2DC" w14:textId="77777777" w:rsidR="00606A04" w:rsidRPr="004B3397" w:rsidRDefault="00606A04" w:rsidP="0024290A">
            <w:pPr>
              <w:pStyle w:val="TAC"/>
              <w:keepNext w:val="0"/>
              <w:keepLines w:val="0"/>
            </w:pPr>
          </w:p>
        </w:tc>
        <w:tc>
          <w:tcPr>
            <w:tcW w:w="3445" w:type="dxa"/>
            <w:shd w:val="clear" w:color="auto" w:fill="auto"/>
            <w:vAlign w:val="center"/>
          </w:tcPr>
          <w:p w14:paraId="3CC898B2" w14:textId="77777777" w:rsidR="00606A04" w:rsidRPr="004B3397" w:rsidRDefault="00606A04" w:rsidP="0024290A">
            <w:pPr>
              <w:pStyle w:val="TAC"/>
              <w:keepNext w:val="0"/>
              <w:keepLines w:val="0"/>
            </w:pPr>
            <w:r w:rsidRPr="004B3397">
              <w:t>0</w:t>
            </w:r>
          </w:p>
        </w:tc>
      </w:tr>
      <w:tr w:rsidR="00606A04" w:rsidRPr="004B3397" w14:paraId="25A7D635" w14:textId="77777777" w:rsidTr="002B27AE">
        <w:trPr>
          <w:jc w:val="center"/>
        </w:trPr>
        <w:tc>
          <w:tcPr>
            <w:tcW w:w="1836" w:type="dxa"/>
            <w:vMerge/>
            <w:shd w:val="clear" w:color="auto" w:fill="auto"/>
            <w:vAlign w:val="center"/>
          </w:tcPr>
          <w:p w14:paraId="0ED25B27" w14:textId="77777777" w:rsidR="00606A04" w:rsidRPr="004B3397" w:rsidRDefault="00606A04" w:rsidP="0024290A">
            <w:pPr>
              <w:pStyle w:val="TAL"/>
              <w:keepNext w:val="0"/>
              <w:keepLines w:val="0"/>
            </w:pPr>
          </w:p>
        </w:tc>
        <w:tc>
          <w:tcPr>
            <w:tcW w:w="3756" w:type="dxa"/>
            <w:shd w:val="clear" w:color="auto" w:fill="auto"/>
            <w:vAlign w:val="center"/>
          </w:tcPr>
          <w:p w14:paraId="36FF9F97" w14:textId="6AD9035E" w:rsidR="00606A04" w:rsidRPr="004B3397" w:rsidRDefault="00606A04" w:rsidP="0024290A">
            <w:pPr>
              <w:pStyle w:val="TAL"/>
              <w:keepNext w:val="0"/>
              <w:keepLines w:val="0"/>
            </w:pPr>
            <w:r w:rsidRPr="004B3397">
              <w:t>Starting</w:t>
            </w:r>
            <w:r w:rsidR="002A2300" w:rsidRPr="004B3397">
              <w:t xml:space="preserve"> </w:t>
            </w:r>
            <w:r w:rsidRPr="004B3397">
              <w:t>symbol</w:t>
            </w:r>
            <w:r w:rsidR="002A2300" w:rsidRPr="004B3397">
              <w:t xml:space="preserve"> </w:t>
            </w:r>
            <w:r w:rsidRPr="004B3397">
              <w:t>(S)</w:t>
            </w:r>
            <w:r w:rsidR="002A2300" w:rsidRPr="004B3397">
              <w:t xml:space="preserve"> </w:t>
            </w:r>
          </w:p>
        </w:tc>
        <w:tc>
          <w:tcPr>
            <w:tcW w:w="810" w:type="dxa"/>
            <w:shd w:val="clear" w:color="auto" w:fill="auto"/>
            <w:vAlign w:val="center"/>
          </w:tcPr>
          <w:p w14:paraId="079A3515" w14:textId="77777777" w:rsidR="00606A04" w:rsidRPr="004B3397" w:rsidRDefault="00606A04" w:rsidP="0024290A">
            <w:pPr>
              <w:pStyle w:val="TAC"/>
              <w:keepNext w:val="0"/>
              <w:keepLines w:val="0"/>
            </w:pPr>
          </w:p>
        </w:tc>
        <w:tc>
          <w:tcPr>
            <w:tcW w:w="3445" w:type="dxa"/>
            <w:shd w:val="clear" w:color="auto" w:fill="auto"/>
            <w:vAlign w:val="center"/>
          </w:tcPr>
          <w:p w14:paraId="41F31635" w14:textId="77777777" w:rsidR="00606A04" w:rsidRPr="004B3397" w:rsidRDefault="00606A04" w:rsidP="0024290A">
            <w:pPr>
              <w:pStyle w:val="TAC"/>
              <w:keepNext w:val="0"/>
              <w:keepLines w:val="0"/>
            </w:pPr>
            <w:r w:rsidRPr="004B3397">
              <w:t>2</w:t>
            </w:r>
          </w:p>
        </w:tc>
      </w:tr>
      <w:tr w:rsidR="00606A04" w:rsidRPr="004B3397" w14:paraId="35967CDA" w14:textId="77777777" w:rsidTr="002B27AE">
        <w:trPr>
          <w:jc w:val="center"/>
        </w:trPr>
        <w:tc>
          <w:tcPr>
            <w:tcW w:w="1836" w:type="dxa"/>
            <w:vMerge/>
            <w:shd w:val="clear" w:color="auto" w:fill="auto"/>
            <w:vAlign w:val="center"/>
          </w:tcPr>
          <w:p w14:paraId="32D178C2" w14:textId="77777777" w:rsidR="00606A04" w:rsidRPr="004B3397" w:rsidRDefault="00606A04" w:rsidP="0024290A">
            <w:pPr>
              <w:pStyle w:val="TAL"/>
              <w:keepNext w:val="0"/>
              <w:keepLines w:val="0"/>
            </w:pPr>
          </w:p>
        </w:tc>
        <w:tc>
          <w:tcPr>
            <w:tcW w:w="3756" w:type="dxa"/>
            <w:shd w:val="clear" w:color="auto" w:fill="auto"/>
            <w:vAlign w:val="center"/>
          </w:tcPr>
          <w:p w14:paraId="29128B96" w14:textId="4F79C257" w:rsidR="00606A04" w:rsidRPr="004B3397" w:rsidRDefault="00606A04" w:rsidP="0024290A">
            <w:pPr>
              <w:pStyle w:val="TAL"/>
              <w:keepNext w:val="0"/>
              <w:keepLines w:val="0"/>
            </w:pPr>
            <w:r w:rsidRPr="004B3397">
              <w:t>Length</w:t>
            </w:r>
            <w:r w:rsidR="002A2300" w:rsidRPr="004B3397">
              <w:t xml:space="preserve"> </w:t>
            </w:r>
            <w:r w:rsidRPr="004B3397">
              <w:t>(L)</w:t>
            </w:r>
          </w:p>
        </w:tc>
        <w:tc>
          <w:tcPr>
            <w:tcW w:w="810" w:type="dxa"/>
            <w:shd w:val="clear" w:color="auto" w:fill="auto"/>
            <w:vAlign w:val="center"/>
          </w:tcPr>
          <w:p w14:paraId="4781BC8E" w14:textId="77777777" w:rsidR="00606A04" w:rsidRPr="004B3397" w:rsidRDefault="00606A04" w:rsidP="0024290A">
            <w:pPr>
              <w:pStyle w:val="TAC"/>
              <w:keepNext w:val="0"/>
              <w:keepLines w:val="0"/>
            </w:pPr>
          </w:p>
        </w:tc>
        <w:tc>
          <w:tcPr>
            <w:tcW w:w="3445" w:type="dxa"/>
            <w:shd w:val="clear" w:color="auto" w:fill="auto"/>
            <w:vAlign w:val="center"/>
          </w:tcPr>
          <w:p w14:paraId="572B5CDD" w14:textId="519DAC88" w:rsidR="00606A04" w:rsidRPr="004B3397" w:rsidRDefault="00606A04" w:rsidP="0024290A">
            <w:pPr>
              <w:pStyle w:val="TAC"/>
              <w:keepNext w:val="0"/>
              <w:keepLines w:val="0"/>
            </w:pPr>
            <w:r w:rsidRPr="004B3397">
              <w:t>Specific</w:t>
            </w:r>
            <w:r w:rsidR="002A2300" w:rsidRPr="004B3397">
              <w:t xml:space="preserve"> </w:t>
            </w:r>
            <w:r w:rsidRPr="004B3397">
              <w:t>to</w:t>
            </w:r>
            <w:r w:rsidR="002A2300" w:rsidRPr="004B3397">
              <w:t xml:space="preserve"> </w:t>
            </w:r>
            <w:r w:rsidRPr="004B3397">
              <w:t>each</w:t>
            </w:r>
            <w:r w:rsidR="002A2300" w:rsidRPr="004B3397">
              <w:t xml:space="preserve"> </w:t>
            </w:r>
            <w:r w:rsidRPr="004B3397">
              <w:rPr>
                <w:rFonts w:cs="Arial"/>
              </w:rPr>
              <w:t>Reference</w:t>
            </w:r>
            <w:r w:rsidR="002A2300" w:rsidRPr="004B3397">
              <w:rPr>
                <w:rFonts w:cs="Arial"/>
              </w:rPr>
              <w:t xml:space="preserve"> </w:t>
            </w:r>
            <w:r w:rsidRPr="004B3397">
              <w:rPr>
                <w:rFonts w:cs="Arial"/>
              </w:rPr>
              <w:t>channel</w:t>
            </w:r>
          </w:p>
        </w:tc>
      </w:tr>
      <w:tr w:rsidR="00606A04" w:rsidRPr="004B3397" w14:paraId="6CB6257E" w14:textId="77777777" w:rsidTr="002B27AE">
        <w:trPr>
          <w:jc w:val="center"/>
        </w:trPr>
        <w:tc>
          <w:tcPr>
            <w:tcW w:w="1836" w:type="dxa"/>
            <w:vMerge/>
            <w:shd w:val="clear" w:color="auto" w:fill="auto"/>
            <w:vAlign w:val="center"/>
          </w:tcPr>
          <w:p w14:paraId="6940869E" w14:textId="77777777" w:rsidR="00606A04" w:rsidRPr="004B3397" w:rsidRDefault="00606A04" w:rsidP="0024290A">
            <w:pPr>
              <w:pStyle w:val="TAL"/>
              <w:keepNext w:val="0"/>
              <w:keepLines w:val="0"/>
            </w:pPr>
          </w:p>
        </w:tc>
        <w:tc>
          <w:tcPr>
            <w:tcW w:w="3756" w:type="dxa"/>
            <w:shd w:val="clear" w:color="auto" w:fill="auto"/>
            <w:vAlign w:val="center"/>
          </w:tcPr>
          <w:p w14:paraId="6B7949EA" w14:textId="1649F546" w:rsidR="00606A04" w:rsidRPr="004B3397" w:rsidRDefault="00606A04" w:rsidP="0024290A">
            <w:pPr>
              <w:pStyle w:val="TAL"/>
              <w:keepNext w:val="0"/>
              <w:keepLines w:val="0"/>
            </w:pPr>
            <w:r w:rsidRPr="004B3397">
              <w:t>PDSCH</w:t>
            </w:r>
            <w:r w:rsidR="002A2300" w:rsidRPr="004B3397">
              <w:t xml:space="preserve"> </w:t>
            </w:r>
            <w:r w:rsidRPr="004B3397">
              <w:t>aggregation</w:t>
            </w:r>
            <w:r w:rsidR="002A2300" w:rsidRPr="004B3397">
              <w:t xml:space="preserve"> </w:t>
            </w:r>
            <w:r w:rsidRPr="004B3397">
              <w:t>factor</w:t>
            </w:r>
          </w:p>
        </w:tc>
        <w:tc>
          <w:tcPr>
            <w:tcW w:w="810" w:type="dxa"/>
            <w:shd w:val="clear" w:color="auto" w:fill="auto"/>
            <w:vAlign w:val="center"/>
          </w:tcPr>
          <w:p w14:paraId="27159324" w14:textId="77777777" w:rsidR="00606A04" w:rsidRPr="004B3397" w:rsidRDefault="00606A04" w:rsidP="0024290A">
            <w:pPr>
              <w:pStyle w:val="TAC"/>
              <w:keepNext w:val="0"/>
              <w:keepLines w:val="0"/>
            </w:pPr>
          </w:p>
        </w:tc>
        <w:tc>
          <w:tcPr>
            <w:tcW w:w="3445" w:type="dxa"/>
            <w:shd w:val="clear" w:color="auto" w:fill="auto"/>
            <w:vAlign w:val="center"/>
          </w:tcPr>
          <w:p w14:paraId="01BA8CBF" w14:textId="77777777" w:rsidR="00606A04" w:rsidRPr="004B3397" w:rsidRDefault="00606A04" w:rsidP="0024290A">
            <w:pPr>
              <w:pStyle w:val="TAC"/>
              <w:keepNext w:val="0"/>
              <w:keepLines w:val="0"/>
            </w:pPr>
            <w:r w:rsidRPr="004B3397">
              <w:t>1</w:t>
            </w:r>
          </w:p>
        </w:tc>
      </w:tr>
      <w:tr w:rsidR="00606A04" w:rsidRPr="004B3397" w14:paraId="5E3B268C" w14:textId="77777777" w:rsidTr="002B27AE">
        <w:trPr>
          <w:jc w:val="center"/>
        </w:trPr>
        <w:tc>
          <w:tcPr>
            <w:tcW w:w="1836" w:type="dxa"/>
            <w:vMerge/>
            <w:shd w:val="clear" w:color="auto" w:fill="auto"/>
            <w:vAlign w:val="center"/>
          </w:tcPr>
          <w:p w14:paraId="22C95621" w14:textId="77777777" w:rsidR="00606A04" w:rsidRPr="004B3397" w:rsidRDefault="00606A04" w:rsidP="0024290A">
            <w:pPr>
              <w:pStyle w:val="TAL"/>
              <w:keepNext w:val="0"/>
              <w:keepLines w:val="0"/>
            </w:pPr>
          </w:p>
        </w:tc>
        <w:tc>
          <w:tcPr>
            <w:tcW w:w="3756" w:type="dxa"/>
            <w:shd w:val="clear" w:color="auto" w:fill="auto"/>
            <w:vAlign w:val="center"/>
          </w:tcPr>
          <w:p w14:paraId="20F9E411" w14:textId="0C495247" w:rsidR="00606A04" w:rsidRPr="004B3397" w:rsidRDefault="00606A04" w:rsidP="0024290A">
            <w:pPr>
              <w:pStyle w:val="TAL"/>
              <w:keepNext w:val="0"/>
              <w:keepLines w:val="0"/>
            </w:pPr>
            <w:r w:rsidRPr="004B3397">
              <w:t>PRB</w:t>
            </w:r>
            <w:r w:rsidR="002A2300" w:rsidRPr="004B3397">
              <w:t xml:space="preserve"> </w:t>
            </w:r>
            <w:r w:rsidRPr="004B3397">
              <w:t>bundling</w:t>
            </w:r>
            <w:r w:rsidR="002A2300" w:rsidRPr="004B3397">
              <w:t xml:space="preserve"> </w:t>
            </w:r>
            <w:r w:rsidRPr="004B3397">
              <w:t>type</w:t>
            </w:r>
          </w:p>
        </w:tc>
        <w:tc>
          <w:tcPr>
            <w:tcW w:w="810" w:type="dxa"/>
            <w:shd w:val="clear" w:color="auto" w:fill="auto"/>
            <w:vAlign w:val="center"/>
          </w:tcPr>
          <w:p w14:paraId="2DAF1CDF" w14:textId="77777777" w:rsidR="00606A04" w:rsidRPr="004B3397" w:rsidRDefault="00606A04" w:rsidP="0024290A">
            <w:pPr>
              <w:pStyle w:val="TAC"/>
              <w:keepNext w:val="0"/>
              <w:keepLines w:val="0"/>
            </w:pPr>
          </w:p>
        </w:tc>
        <w:tc>
          <w:tcPr>
            <w:tcW w:w="3445" w:type="dxa"/>
            <w:shd w:val="clear" w:color="auto" w:fill="auto"/>
            <w:vAlign w:val="center"/>
          </w:tcPr>
          <w:p w14:paraId="31F34F6F" w14:textId="77777777" w:rsidR="00606A04" w:rsidRPr="004B3397" w:rsidRDefault="00606A04" w:rsidP="0024290A">
            <w:pPr>
              <w:pStyle w:val="TAC"/>
              <w:keepNext w:val="0"/>
              <w:keepLines w:val="0"/>
            </w:pPr>
            <w:r w:rsidRPr="004B3397">
              <w:t>Static</w:t>
            </w:r>
          </w:p>
        </w:tc>
      </w:tr>
      <w:tr w:rsidR="00606A04" w:rsidRPr="004B3397" w14:paraId="43684884" w14:textId="77777777" w:rsidTr="002B27AE">
        <w:trPr>
          <w:jc w:val="center"/>
        </w:trPr>
        <w:tc>
          <w:tcPr>
            <w:tcW w:w="1836" w:type="dxa"/>
            <w:vMerge/>
            <w:shd w:val="clear" w:color="auto" w:fill="auto"/>
            <w:vAlign w:val="center"/>
          </w:tcPr>
          <w:p w14:paraId="1E429ECE" w14:textId="77777777" w:rsidR="00606A04" w:rsidRPr="004B3397" w:rsidRDefault="00606A04" w:rsidP="0024290A">
            <w:pPr>
              <w:pStyle w:val="TAL"/>
              <w:keepNext w:val="0"/>
              <w:keepLines w:val="0"/>
              <w:rPr>
                <w:i/>
              </w:rPr>
            </w:pPr>
          </w:p>
        </w:tc>
        <w:tc>
          <w:tcPr>
            <w:tcW w:w="3756" w:type="dxa"/>
            <w:shd w:val="clear" w:color="auto" w:fill="auto"/>
            <w:vAlign w:val="center"/>
          </w:tcPr>
          <w:p w14:paraId="7CD3056C" w14:textId="2A7AEB76" w:rsidR="00606A04" w:rsidRPr="004B3397" w:rsidRDefault="00606A04" w:rsidP="0024290A">
            <w:pPr>
              <w:pStyle w:val="TAL"/>
              <w:keepNext w:val="0"/>
              <w:keepLines w:val="0"/>
            </w:pPr>
            <w:r w:rsidRPr="004B3397">
              <w:t>PRB</w:t>
            </w:r>
            <w:r w:rsidR="002A2300" w:rsidRPr="004B3397">
              <w:t xml:space="preserve"> </w:t>
            </w:r>
            <w:r w:rsidRPr="004B3397">
              <w:t>bundling</w:t>
            </w:r>
            <w:r w:rsidR="002A2300" w:rsidRPr="004B3397">
              <w:t xml:space="preserve"> </w:t>
            </w:r>
            <w:r w:rsidRPr="004B3397">
              <w:t>size</w:t>
            </w:r>
          </w:p>
        </w:tc>
        <w:tc>
          <w:tcPr>
            <w:tcW w:w="810" w:type="dxa"/>
            <w:shd w:val="clear" w:color="auto" w:fill="auto"/>
            <w:vAlign w:val="center"/>
          </w:tcPr>
          <w:p w14:paraId="4683F01A" w14:textId="77777777" w:rsidR="00606A04" w:rsidRPr="004B3397" w:rsidRDefault="00606A04" w:rsidP="0024290A">
            <w:pPr>
              <w:pStyle w:val="TAC"/>
              <w:keepNext w:val="0"/>
              <w:keepLines w:val="0"/>
            </w:pPr>
          </w:p>
        </w:tc>
        <w:tc>
          <w:tcPr>
            <w:tcW w:w="3445" w:type="dxa"/>
            <w:shd w:val="clear" w:color="auto" w:fill="auto"/>
            <w:vAlign w:val="center"/>
          </w:tcPr>
          <w:p w14:paraId="4E9EF6A0" w14:textId="77777777" w:rsidR="00606A04" w:rsidRPr="004B3397" w:rsidRDefault="00606A04" w:rsidP="0024290A">
            <w:pPr>
              <w:pStyle w:val="TAC"/>
              <w:keepNext w:val="0"/>
              <w:keepLines w:val="0"/>
            </w:pPr>
            <w:r w:rsidRPr="004B3397">
              <w:t>2</w:t>
            </w:r>
          </w:p>
        </w:tc>
      </w:tr>
      <w:tr w:rsidR="00606A04" w:rsidRPr="004B3397" w14:paraId="16A52563" w14:textId="77777777" w:rsidTr="002B27AE">
        <w:trPr>
          <w:jc w:val="center"/>
        </w:trPr>
        <w:tc>
          <w:tcPr>
            <w:tcW w:w="1836" w:type="dxa"/>
            <w:vMerge/>
            <w:shd w:val="clear" w:color="auto" w:fill="auto"/>
            <w:vAlign w:val="center"/>
          </w:tcPr>
          <w:p w14:paraId="12B2DB7A" w14:textId="77777777" w:rsidR="00606A04" w:rsidRPr="004B3397" w:rsidRDefault="00606A04" w:rsidP="0024290A">
            <w:pPr>
              <w:pStyle w:val="TAL"/>
              <w:keepNext w:val="0"/>
              <w:keepLines w:val="0"/>
              <w:rPr>
                <w:i/>
              </w:rPr>
            </w:pPr>
          </w:p>
        </w:tc>
        <w:tc>
          <w:tcPr>
            <w:tcW w:w="3756" w:type="dxa"/>
            <w:shd w:val="clear" w:color="auto" w:fill="auto"/>
            <w:vAlign w:val="center"/>
          </w:tcPr>
          <w:p w14:paraId="729AA3E5" w14:textId="5A4F3A48" w:rsidR="00606A04" w:rsidRPr="004B3397" w:rsidRDefault="00606A04" w:rsidP="0024290A">
            <w:pPr>
              <w:pStyle w:val="TAL"/>
              <w:keepNext w:val="0"/>
              <w:keepLines w:val="0"/>
            </w:pPr>
            <w:r w:rsidRPr="004B3397">
              <w:t>Resource</w:t>
            </w:r>
            <w:r w:rsidR="002A2300" w:rsidRPr="004B3397">
              <w:t xml:space="preserve"> </w:t>
            </w:r>
            <w:r w:rsidRPr="004B3397">
              <w:t>allocation</w:t>
            </w:r>
            <w:r w:rsidR="002A2300" w:rsidRPr="004B3397">
              <w:t xml:space="preserve"> </w:t>
            </w:r>
            <w:r w:rsidRPr="004B3397">
              <w:t>type</w:t>
            </w:r>
          </w:p>
        </w:tc>
        <w:tc>
          <w:tcPr>
            <w:tcW w:w="810" w:type="dxa"/>
            <w:shd w:val="clear" w:color="auto" w:fill="auto"/>
            <w:vAlign w:val="center"/>
          </w:tcPr>
          <w:p w14:paraId="318E7A75" w14:textId="77777777" w:rsidR="00606A04" w:rsidRPr="004B3397" w:rsidRDefault="00606A04" w:rsidP="0024290A">
            <w:pPr>
              <w:pStyle w:val="TAC"/>
              <w:keepNext w:val="0"/>
              <w:keepLines w:val="0"/>
            </w:pPr>
          </w:p>
        </w:tc>
        <w:tc>
          <w:tcPr>
            <w:tcW w:w="3445" w:type="dxa"/>
            <w:shd w:val="clear" w:color="auto" w:fill="auto"/>
            <w:vAlign w:val="center"/>
          </w:tcPr>
          <w:p w14:paraId="41FCB47E" w14:textId="22B6B5A7" w:rsidR="00606A04" w:rsidRPr="004B3397" w:rsidRDefault="00606A04" w:rsidP="0024290A">
            <w:pPr>
              <w:pStyle w:val="TAC"/>
              <w:keepNext w:val="0"/>
              <w:keepLines w:val="0"/>
            </w:pPr>
            <w:r w:rsidRPr="004B3397">
              <w:t>Type</w:t>
            </w:r>
            <w:r w:rsidR="002A2300" w:rsidRPr="004B3397">
              <w:t xml:space="preserve"> </w:t>
            </w:r>
            <w:r w:rsidRPr="004B3397">
              <w:t>0</w:t>
            </w:r>
          </w:p>
        </w:tc>
      </w:tr>
      <w:tr w:rsidR="00606A04" w:rsidRPr="004B3397" w14:paraId="37E9A526" w14:textId="77777777" w:rsidTr="002B27AE">
        <w:trPr>
          <w:jc w:val="center"/>
        </w:trPr>
        <w:tc>
          <w:tcPr>
            <w:tcW w:w="1836" w:type="dxa"/>
            <w:vMerge/>
            <w:shd w:val="clear" w:color="auto" w:fill="auto"/>
            <w:vAlign w:val="center"/>
          </w:tcPr>
          <w:p w14:paraId="5897F1BF" w14:textId="77777777" w:rsidR="00606A04" w:rsidRPr="004B3397" w:rsidRDefault="00606A04" w:rsidP="0024290A">
            <w:pPr>
              <w:pStyle w:val="TAL"/>
              <w:keepNext w:val="0"/>
              <w:keepLines w:val="0"/>
              <w:rPr>
                <w:i/>
              </w:rPr>
            </w:pPr>
          </w:p>
        </w:tc>
        <w:tc>
          <w:tcPr>
            <w:tcW w:w="3756" w:type="dxa"/>
            <w:shd w:val="clear" w:color="auto" w:fill="auto"/>
            <w:vAlign w:val="center"/>
          </w:tcPr>
          <w:p w14:paraId="582221B9" w14:textId="4543A067" w:rsidR="00606A04" w:rsidRPr="004B3397" w:rsidRDefault="00606A04" w:rsidP="0024290A">
            <w:pPr>
              <w:pStyle w:val="TAL"/>
              <w:keepNext w:val="0"/>
              <w:keepLines w:val="0"/>
            </w:pPr>
            <w:r w:rsidRPr="004B3397">
              <w:t>RBG</w:t>
            </w:r>
            <w:r w:rsidR="002A2300" w:rsidRPr="004B3397">
              <w:t xml:space="preserve"> </w:t>
            </w:r>
            <w:r w:rsidRPr="004B3397">
              <w:t>size</w:t>
            </w:r>
          </w:p>
        </w:tc>
        <w:tc>
          <w:tcPr>
            <w:tcW w:w="810" w:type="dxa"/>
            <w:shd w:val="clear" w:color="auto" w:fill="auto"/>
            <w:vAlign w:val="center"/>
          </w:tcPr>
          <w:p w14:paraId="3074A148" w14:textId="77777777" w:rsidR="00606A04" w:rsidRPr="004B3397" w:rsidRDefault="00606A04" w:rsidP="0024290A">
            <w:pPr>
              <w:pStyle w:val="TAC"/>
              <w:keepNext w:val="0"/>
              <w:keepLines w:val="0"/>
            </w:pPr>
          </w:p>
        </w:tc>
        <w:tc>
          <w:tcPr>
            <w:tcW w:w="3445" w:type="dxa"/>
            <w:shd w:val="clear" w:color="auto" w:fill="auto"/>
            <w:vAlign w:val="center"/>
          </w:tcPr>
          <w:p w14:paraId="055C104A" w14:textId="77777777" w:rsidR="00606A04" w:rsidRPr="004B3397" w:rsidRDefault="00606A04" w:rsidP="0024290A">
            <w:pPr>
              <w:pStyle w:val="TAC"/>
              <w:keepNext w:val="0"/>
              <w:keepLines w:val="0"/>
            </w:pPr>
            <w:r w:rsidRPr="004B3397">
              <w:rPr>
                <w:lang w:eastAsia="zh-CN"/>
              </w:rPr>
              <w:t>Config2</w:t>
            </w:r>
          </w:p>
        </w:tc>
      </w:tr>
      <w:tr w:rsidR="00606A04" w:rsidRPr="004B3397" w14:paraId="2E090EB5" w14:textId="77777777" w:rsidTr="002B27AE">
        <w:trPr>
          <w:jc w:val="center"/>
        </w:trPr>
        <w:tc>
          <w:tcPr>
            <w:tcW w:w="1836" w:type="dxa"/>
            <w:vMerge/>
            <w:shd w:val="clear" w:color="auto" w:fill="auto"/>
            <w:vAlign w:val="center"/>
          </w:tcPr>
          <w:p w14:paraId="19717A79" w14:textId="77777777" w:rsidR="00606A04" w:rsidRPr="004B3397" w:rsidRDefault="00606A04" w:rsidP="0024290A">
            <w:pPr>
              <w:pStyle w:val="TAL"/>
              <w:keepNext w:val="0"/>
              <w:keepLines w:val="0"/>
              <w:rPr>
                <w:i/>
              </w:rPr>
            </w:pPr>
          </w:p>
        </w:tc>
        <w:tc>
          <w:tcPr>
            <w:tcW w:w="3756" w:type="dxa"/>
            <w:shd w:val="clear" w:color="auto" w:fill="auto"/>
            <w:vAlign w:val="center"/>
          </w:tcPr>
          <w:p w14:paraId="31743B5D" w14:textId="150E78A3" w:rsidR="00606A04" w:rsidRPr="004B3397" w:rsidRDefault="00606A04" w:rsidP="0024290A">
            <w:pPr>
              <w:pStyle w:val="TAL"/>
              <w:keepNext w:val="0"/>
              <w:keepLines w:val="0"/>
            </w:pPr>
            <w:r w:rsidRPr="004B3397">
              <w:rPr>
                <w:szCs w:val="22"/>
                <w:lang w:eastAsia="ja-JP"/>
              </w:rPr>
              <w:t>VRB-to-PRB</w:t>
            </w:r>
            <w:r w:rsidR="002A2300" w:rsidRPr="004B3397">
              <w:rPr>
                <w:szCs w:val="22"/>
                <w:lang w:eastAsia="ja-JP"/>
              </w:rPr>
              <w:t xml:space="preserve"> </w:t>
            </w:r>
            <w:r w:rsidRPr="004B3397">
              <w:rPr>
                <w:szCs w:val="22"/>
                <w:lang w:eastAsia="ja-JP"/>
              </w:rPr>
              <w:t>mapping</w:t>
            </w:r>
            <w:r w:rsidR="002A2300" w:rsidRPr="004B3397">
              <w:rPr>
                <w:szCs w:val="22"/>
                <w:lang w:eastAsia="ja-JP"/>
              </w:rPr>
              <w:t xml:space="preserve"> </w:t>
            </w:r>
            <w:r w:rsidRPr="004B3397">
              <w:rPr>
                <w:szCs w:val="22"/>
                <w:lang w:eastAsia="ja-JP"/>
              </w:rPr>
              <w:t>type</w:t>
            </w:r>
          </w:p>
        </w:tc>
        <w:tc>
          <w:tcPr>
            <w:tcW w:w="810" w:type="dxa"/>
            <w:shd w:val="clear" w:color="auto" w:fill="auto"/>
            <w:vAlign w:val="center"/>
          </w:tcPr>
          <w:p w14:paraId="53163C98" w14:textId="77777777" w:rsidR="00606A04" w:rsidRPr="004B3397" w:rsidRDefault="00606A04" w:rsidP="0024290A">
            <w:pPr>
              <w:pStyle w:val="TAC"/>
              <w:keepNext w:val="0"/>
              <w:keepLines w:val="0"/>
            </w:pPr>
          </w:p>
        </w:tc>
        <w:tc>
          <w:tcPr>
            <w:tcW w:w="3445" w:type="dxa"/>
            <w:shd w:val="clear" w:color="auto" w:fill="auto"/>
            <w:vAlign w:val="center"/>
          </w:tcPr>
          <w:p w14:paraId="171F7CF2" w14:textId="77777777" w:rsidR="00606A04" w:rsidRPr="004B3397" w:rsidRDefault="00606A04" w:rsidP="0024290A">
            <w:pPr>
              <w:pStyle w:val="TAC"/>
              <w:keepNext w:val="0"/>
              <w:keepLines w:val="0"/>
            </w:pPr>
            <w:r w:rsidRPr="004B3397">
              <w:t>Non-interleaved</w:t>
            </w:r>
          </w:p>
        </w:tc>
      </w:tr>
      <w:tr w:rsidR="00606A04" w:rsidRPr="004B3397" w14:paraId="007AFF76" w14:textId="77777777" w:rsidTr="002B27AE">
        <w:trPr>
          <w:jc w:val="center"/>
        </w:trPr>
        <w:tc>
          <w:tcPr>
            <w:tcW w:w="1836" w:type="dxa"/>
            <w:vMerge/>
            <w:shd w:val="clear" w:color="auto" w:fill="auto"/>
            <w:vAlign w:val="center"/>
          </w:tcPr>
          <w:p w14:paraId="2C85F179" w14:textId="77777777" w:rsidR="00606A04" w:rsidRPr="004B3397" w:rsidRDefault="00606A04" w:rsidP="0024290A">
            <w:pPr>
              <w:pStyle w:val="TAL"/>
              <w:keepNext w:val="0"/>
              <w:keepLines w:val="0"/>
            </w:pPr>
          </w:p>
        </w:tc>
        <w:tc>
          <w:tcPr>
            <w:tcW w:w="3756" w:type="dxa"/>
            <w:shd w:val="clear" w:color="auto" w:fill="auto"/>
            <w:vAlign w:val="center"/>
          </w:tcPr>
          <w:p w14:paraId="298D7FE2" w14:textId="1B4768AF" w:rsidR="00606A04" w:rsidRPr="004B3397" w:rsidRDefault="00606A04" w:rsidP="0024290A">
            <w:pPr>
              <w:pStyle w:val="TAL"/>
              <w:keepNext w:val="0"/>
              <w:keepLines w:val="0"/>
            </w:pPr>
            <w:r w:rsidRPr="004B3397">
              <w:rPr>
                <w:szCs w:val="22"/>
                <w:lang w:eastAsia="ja-JP"/>
              </w:rPr>
              <w:t>VRB-to-PRB</w:t>
            </w:r>
            <w:r w:rsidR="002A2300" w:rsidRPr="004B3397">
              <w:rPr>
                <w:szCs w:val="22"/>
                <w:lang w:eastAsia="ja-JP"/>
              </w:rPr>
              <w:t xml:space="preserve"> </w:t>
            </w:r>
            <w:r w:rsidRPr="004B3397">
              <w:rPr>
                <w:szCs w:val="22"/>
                <w:lang w:eastAsia="ja-JP"/>
              </w:rPr>
              <w:t>mapping</w:t>
            </w:r>
            <w:r w:rsidR="002A2300" w:rsidRPr="004B3397">
              <w:rPr>
                <w:szCs w:val="22"/>
                <w:lang w:eastAsia="ja-JP"/>
              </w:rPr>
              <w:t xml:space="preserve"> </w:t>
            </w:r>
            <w:r w:rsidR="00F4565C" w:rsidRPr="004B3397">
              <w:rPr>
                <w:szCs w:val="22"/>
                <w:lang w:eastAsia="ja-JP"/>
              </w:rPr>
              <w:t>interleave</w:t>
            </w:r>
            <w:r w:rsidR="002A2300" w:rsidRPr="004B3397">
              <w:rPr>
                <w:szCs w:val="22"/>
                <w:lang w:eastAsia="ja-JP"/>
              </w:rPr>
              <w:t xml:space="preserve"> </w:t>
            </w:r>
            <w:r w:rsidRPr="004B3397">
              <w:rPr>
                <w:szCs w:val="22"/>
                <w:lang w:eastAsia="ja-JP"/>
              </w:rPr>
              <w:t>bundle</w:t>
            </w:r>
            <w:r w:rsidR="002A2300" w:rsidRPr="004B3397">
              <w:rPr>
                <w:szCs w:val="22"/>
                <w:lang w:eastAsia="ja-JP"/>
              </w:rPr>
              <w:t xml:space="preserve"> </w:t>
            </w:r>
            <w:r w:rsidRPr="004B3397">
              <w:rPr>
                <w:szCs w:val="22"/>
                <w:lang w:eastAsia="ja-JP"/>
              </w:rPr>
              <w:t>size</w:t>
            </w:r>
          </w:p>
        </w:tc>
        <w:tc>
          <w:tcPr>
            <w:tcW w:w="810" w:type="dxa"/>
            <w:shd w:val="clear" w:color="auto" w:fill="auto"/>
            <w:vAlign w:val="center"/>
          </w:tcPr>
          <w:p w14:paraId="346FBB2C" w14:textId="77777777" w:rsidR="00606A04" w:rsidRPr="004B3397" w:rsidRDefault="00606A04" w:rsidP="0024290A">
            <w:pPr>
              <w:pStyle w:val="TAC"/>
              <w:keepNext w:val="0"/>
              <w:keepLines w:val="0"/>
            </w:pPr>
          </w:p>
        </w:tc>
        <w:tc>
          <w:tcPr>
            <w:tcW w:w="3445" w:type="dxa"/>
            <w:shd w:val="clear" w:color="auto" w:fill="auto"/>
            <w:vAlign w:val="center"/>
          </w:tcPr>
          <w:p w14:paraId="3D6C580F" w14:textId="77777777" w:rsidR="00606A04" w:rsidRPr="004B3397" w:rsidRDefault="00606A04" w:rsidP="0024290A">
            <w:pPr>
              <w:pStyle w:val="TAC"/>
              <w:keepNext w:val="0"/>
              <w:keepLines w:val="0"/>
            </w:pPr>
            <w:r w:rsidRPr="004B3397">
              <w:t>N/A</w:t>
            </w:r>
          </w:p>
        </w:tc>
      </w:tr>
      <w:tr w:rsidR="00606A04" w:rsidRPr="004B3397" w14:paraId="0A6E2911" w14:textId="77777777" w:rsidTr="002B27AE">
        <w:trPr>
          <w:jc w:val="center"/>
        </w:trPr>
        <w:tc>
          <w:tcPr>
            <w:tcW w:w="1836" w:type="dxa"/>
            <w:vMerge w:val="restart"/>
            <w:shd w:val="clear" w:color="auto" w:fill="auto"/>
            <w:vAlign w:val="center"/>
          </w:tcPr>
          <w:p w14:paraId="09A6F456" w14:textId="3047679D" w:rsidR="00606A04" w:rsidRPr="004B3397" w:rsidRDefault="00606A04" w:rsidP="0024290A">
            <w:pPr>
              <w:pStyle w:val="TAL"/>
              <w:keepNext w:val="0"/>
              <w:keepLines w:val="0"/>
            </w:pPr>
            <w:r w:rsidRPr="004B3397">
              <w:t>PDSCH</w:t>
            </w:r>
            <w:r w:rsidR="002A2300" w:rsidRPr="004B3397">
              <w:t xml:space="preserve"> </w:t>
            </w:r>
            <w:r w:rsidRPr="004B3397">
              <w:t>DMRS</w:t>
            </w:r>
            <w:r w:rsidR="002A2300" w:rsidRPr="004B3397">
              <w:t xml:space="preserve"> </w:t>
            </w:r>
            <w:r w:rsidRPr="004B3397">
              <w:t>configuration</w:t>
            </w:r>
          </w:p>
        </w:tc>
        <w:tc>
          <w:tcPr>
            <w:tcW w:w="3756" w:type="dxa"/>
            <w:shd w:val="clear" w:color="auto" w:fill="auto"/>
            <w:vAlign w:val="center"/>
          </w:tcPr>
          <w:p w14:paraId="64F84FFF" w14:textId="52A6C5BD" w:rsidR="00606A04" w:rsidRPr="004B3397" w:rsidRDefault="00606A04" w:rsidP="0024290A">
            <w:pPr>
              <w:pStyle w:val="TAL"/>
              <w:keepNext w:val="0"/>
              <w:keepLines w:val="0"/>
              <w:rPr>
                <w:rFonts w:cs="Arial"/>
                <w:szCs w:val="18"/>
              </w:rPr>
            </w:pPr>
            <w:r w:rsidRPr="004B3397">
              <w:rPr>
                <w:rFonts w:cs="Arial"/>
                <w:szCs w:val="18"/>
              </w:rPr>
              <w:t>DMRS</w:t>
            </w:r>
            <w:r w:rsidR="002A2300" w:rsidRPr="004B3397">
              <w:rPr>
                <w:rFonts w:cs="Arial"/>
                <w:szCs w:val="18"/>
              </w:rPr>
              <w:t xml:space="preserve"> </w:t>
            </w:r>
            <w:r w:rsidRPr="004B3397">
              <w:rPr>
                <w:rFonts w:cs="Arial"/>
                <w:szCs w:val="18"/>
              </w:rPr>
              <w:t>Type</w:t>
            </w:r>
          </w:p>
        </w:tc>
        <w:tc>
          <w:tcPr>
            <w:tcW w:w="810" w:type="dxa"/>
            <w:shd w:val="clear" w:color="auto" w:fill="auto"/>
            <w:vAlign w:val="center"/>
          </w:tcPr>
          <w:p w14:paraId="2521DD4A" w14:textId="77777777" w:rsidR="00606A04" w:rsidRPr="004B3397" w:rsidRDefault="00606A04" w:rsidP="0024290A">
            <w:pPr>
              <w:pStyle w:val="TAC"/>
              <w:keepNext w:val="0"/>
              <w:keepLines w:val="0"/>
            </w:pPr>
          </w:p>
        </w:tc>
        <w:tc>
          <w:tcPr>
            <w:tcW w:w="3445" w:type="dxa"/>
            <w:shd w:val="clear" w:color="auto" w:fill="auto"/>
            <w:vAlign w:val="center"/>
          </w:tcPr>
          <w:p w14:paraId="1F333467" w14:textId="18A7BF04" w:rsidR="00606A04" w:rsidRPr="004B3397" w:rsidRDefault="00606A04" w:rsidP="0024290A">
            <w:pPr>
              <w:pStyle w:val="TAC"/>
              <w:keepNext w:val="0"/>
              <w:keepLines w:val="0"/>
            </w:pPr>
            <w:r w:rsidRPr="004B3397">
              <w:t>Type</w:t>
            </w:r>
            <w:r w:rsidR="002A2300" w:rsidRPr="004B3397">
              <w:t xml:space="preserve"> </w:t>
            </w:r>
            <w:r w:rsidRPr="004B3397">
              <w:t>1</w:t>
            </w:r>
          </w:p>
        </w:tc>
      </w:tr>
      <w:tr w:rsidR="00606A04" w:rsidRPr="004B3397" w14:paraId="1D15B059" w14:textId="77777777" w:rsidTr="002B27AE">
        <w:trPr>
          <w:jc w:val="center"/>
        </w:trPr>
        <w:tc>
          <w:tcPr>
            <w:tcW w:w="1836" w:type="dxa"/>
            <w:vMerge/>
            <w:shd w:val="clear" w:color="auto" w:fill="auto"/>
            <w:vAlign w:val="center"/>
          </w:tcPr>
          <w:p w14:paraId="3F2A15E4" w14:textId="77777777" w:rsidR="00606A04" w:rsidRPr="004B3397" w:rsidRDefault="00606A04" w:rsidP="0024290A">
            <w:pPr>
              <w:pStyle w:val="TAL"/>
              <w:keepNext w:val="0"/>
              <w:keepLines w:val="0"/>
            </w:pPr>
          </w:p>
        </w:tc>
        <w:tc>
          <w:tcPr>
            <w:tcW w:w="3756" w:type="dxa"/>
            <w:shd w:val="clear" w:color="auto" w:fill="auto"/>
            <w:vAlign w:val="center"/>
          </w:tcPr>
          <w:p w14:paraId="4C96A5D1" w14:textId="53B5253F" w:rsidR="00606A04" w:rsidRPr="004B3397" w:rsidRDefault="00606A04" w:rsidP="0024290A">
            <w:pPr>
              <w:pStyle w:val="TAL"/>
              <w:keepNext w:val="0"/>
              <w:keepLines w:val="0"/>
            </w:pPr>
            <w:r w:rsidRPr="004B3397">
              <w:t>Number</w:t>
            </w:r>
            <w:r w:rsidR="002A2300" w:rsidRPr="004B3397">
              <w:t xml:space="preserve"> </w:t>
            </w:r>
            <w:r w:rsidRPr="004B3397">
              <w:t>of</w:t>
            </w:r>
            <w:r w:rsidR="002A2300" w:rsidRPr="004B3397">
              <w:t xml:space="preserve"> </w:t>
            </w:r>
            <w:r w:rsidRPr="004B3397">
              <w:t>additional</w:t>
            </w:r>
            <w:r w:rsidR="002A2300" w:rsidRPr="004B3397">
              <w:t xml:space="preserve"> </w:t>
            </w:r>
            <w:r w:rsidRPr="004B3397">
              <w:t>DMRS</w:t>
            </w:r>
          </w:p>
        </w:tc>
        <w:tc>
          <w:tcPr>
            <w:tcW w:w="810" w:type="dxa"/>
            <w:shd w:val="clear" w:color="auto" w:fill="auto"/>
            <w:vAlign w:val="center"/>
          </w:tcPr>
          <w:p w14:paraId="4A642289" w14:textId="77777777" w:rsidR="00606A04" w:rsidRPr="004B3397" w:rsidRDefault="00606A04" w:rsidP="0024290A">
            <w:pPr>
              <w:pStyle w:val="TAC"/>
              <w:keepNext w:val="0"/>
              <w:keepLines w:val="0"/>
            </w:pPr>
          </w:p>
        </w:tc>
        <w:tc>
          <w:tcPr>
            <w:tcW w:w="3445" w:type="dxa"/>
            <w:shd w:val="clear" w:color="auto" w:fill="auto"/>
            <w:vAlign w:val="center"/>
          </w:tcPr>
          <w:p w14:paraId="7E8DB2EA" w14:textId="77777777" w:rsidR="00606A04" w:rsidRPr="004B3397" w:rsidRDefault="00606A04" w:rsidP="0024290A">
            <w:pPr>
              <w:pStyle w:val="TAC"/>
              <w:keepNext w:val="0"/>
              <w:keepLines w:val="0"/>
              <w:rPr>
                <w:lang w:eastAsia="zh-CN"/>
              </w:rPr>
            </w:pPr>
            <w:r w:rsidRPr="004B3397">
              <w:t>1</w:t>
            </w:r>
          </w:p>
        </w:tc>
      </w:tr>
      <w:tr w:rsidR="00606A04" w:rsidRPr="004B3397" w14:paraId="4002972C" w14:textId="77777777" w:rsidTr="002B27AE">
        <w:trPr>
          <w:jc w:val="center"/>
        </w:trPr>
        <w:tc>
          <w:tcPr>
            <w:tcW w:w="1836" w:type="dxa"/>
            <w:vMerge/>
            <w:shd w:val="clear" w:color="auto" w:fill="auto"/>
            <w:vAlign w:val="center"/>
          </w:tcPr>
          <w:p w14:paraId="641B0B30" w14:textId="77777777" w:rsidR="00606A04" w:rsidRPr="004B3397" w:rsidRDefault="00606A04" w:rsidP="0024290A">
            <w:pPr>
              <w:pStyle w:val="TAL"/>
              <w:keepNext w:val="0"/>
              <w:keepLines w:val="0"/>
            </w:pPr>
          </w:p>
        </w:tc>
        <w:tc>
          <w:tcPr>
            <w:tcW w:w="3756" w:type="dxa"/>
            <w:shd w:val="clear" w:color="auto" w:fill="auto"/>
            <w:vAlign w:val="center"/>
          </w:tcPr>
          <w:p w14:paraId="7C892DDD" w14:textId="38004F67" w:rsidR="00606A04" w:rsidRPr="004B3397" w:rsidRDefault="00606A04" w:rsidP="0024290A">
            <w:pPr>
              <w:pStyle w:val="TAL"/>
              <w:keepNext w:val="0"/>
              <w:keepLines w:val="0"/>
            </w:pPr>
            <w:r w:rsidRPr="004B3397">
              <w:t>Maximum</w:t>
            </w:r>
            <w:r w:rsidR="002A2300" w:rsidRPr="004B3397">
              <w:t xml:space="preserve"> </w:t>
            </w:r>
            <w:r w:rsidRPr="004B3397">
              <w:t>number</w:t>
            </w:r>
            <w:r w:rsidR="002A2300" w:rsidRPr="004B3397">
              <w:t xml:space="preserve"> </w:t>
            </w:r>
            <w:r w:rsidRPr="004B3397">
              <w:t>of</w:t>
            </w:r>
            <w:r w:rsidR="002A2300" w:rsidRPr="004B3397">
              <w:t xml:space="preserve"> </w:t>
            </w:r>
            <w:r w:rsidRPr="004B3397">
              <w:t>OFDM</w:t>
            </w:r>
            <w:r w:rsidR="002A2300" w:rsidRPr="004B3397">
              <w:t xml:space="preserve"> </w:t>
            </w:r>
            <w:r w:rsidRPr="004B3397">
              <w:t>symbols</w:t>
            </w:r>
            <w:r w:rsidR="002A2300" w:rsidRPr="004B3397">
              <w:t xml:space="preserve"> </w:t>
            </w:r>
            <w:r w:rsidRPr="004B3397">
              <w:t>for</w:t>
            </w:r>
            <w:r w:rsidR="002A2300" w:rsidRPr="004B3397">
              <w:t xml:space="preserve"> </w:t>
            </w:r>
            <w:r w:rsidRPr="004B3397">
              <w:t>DL</w:t>
            </w:r>
            <w:r w:rsidR="002A2300" w:rsidRPr="004B3397">
              <w:t xml:space="preserve"> </w:t>
            </w:r>
            <w:r w:rsidRPr="004B3397">
              <w:t>front</w:t>
            </w:r>
            <w:r w:rsidR="002A2300" w:rsidRPr="004B3397">
              <w:t xml:space="preserve"> </w:t>
            </w:r>
            <w:r w:rsidRPr="004B3397">
              <w:t>loaded</w:t>
            </w:r>
            <w:r w:rsidR="002A2300" w:rsidRPr="004B3397">
              <w:t xml:space="preserve"> </w:t>
            </w:r>
            <w:r w:rsidRPr="004B3397">
              <w:t>DMRS</w:t>
            </w:r>
          </w:p>
        </w:tc>
        <w:tc>
          <w:tcPr>
            <w:tcW w:w="810" w:type="dxa"/>
            <w:shd w:val="clear" w:color="auto" w:fill="auto"/>
            <w:vAlign w:val="center"/>
          </w:tcPr>
          <w:p w14:paraId="35B17A09" w14:textId="77777777" w:rsidR="00606A04" w:rsidRPr="004B3397" w:rsidRDefault="00606A04" w:rsidP="0024290A">
            <w:pPr>
              <w:pStyle w:val="TAC"/>
              <w:keepNext w:val="0"/>
              <w:keepLines w:val="0"/>
            </w:pPr>
          </w:p>
        </w:tc>
        <w:tc>
          <w:tcPr>
            <w:tcW w:w="3445" w:type="dxa"/>
            <w:shd w:val="clear" w:color="auto" w:fill="auto"/>
            <w:vAlign w:val="center"/>
          </w:tcPr>
          <w:p w14:paraId="74A383C2" w14:textId="77777777" w:rsidR="00606A04" w:rsidRPr="004B3397" w:rsidRDefault="00606A04" w:rsidP="0024290A">
            <w:pPr>
              <w:pStyle w:val="TAC"/>
              <w:keepNext w:val="0"/>
              <w:keepLines w:val="0"/>
            </w:pPr>
            <w:r w:rsidRPr="004B3397">
              <w:t>1</w:t>
            </w:r>
          </w:p>
        </w:tc>
      </w:tr>
      <w:tr w:rsidR="00606A04" w:rsidRPr="004B3397" w14:paraId="3C084533" w14:textId="77777777" w:rsidTr="002B27AE">
        <w:trPr>
          <w:jc w:val="center"/>
        </w:trPr>
        <w:tc>
          <w:tcPr>
            <w:tcW w:w="1836" w:type="dxa"/>
            <w:vMerge w:val="restart"/>
            <w:shd w:val="clear" w:color="auto" w:fill="auto"/>
            <w:vAlign w:val="center"/>
          </w:tcPr>
          <w:p w14:paraId="3E6E49D4" w14:textId="3B1A62F4" w:rsidR="00606A04" w:rsidRPr="004B3397" w:rsidRDefault="00606A04" w:rsidP="0024290A">
            <w:pPr>
              <w:pStyle w:val="TAL"/>
              <w:keepNext w:val="0"/>
              <w:keepLines w:val="0"/>
            </w:pPr>
            <w:r w:rsidRPr="004B3397">
              <w:t>CSI-RS</w:t>
            </w:r>
            <w:r w:rsidR="002A2300" w:rsidRPr="004B3397">
              <w:t xml:space="preserve"> </w:t>
            </w:r>
            <w:r w:rsidRPr="004B3397">
              <w:t>for</w:t>
            </w:r>
            <w:r w:rsidR="002A2300" w:rsidRPr="004B3397">
              <w:t xml:space="preserve"> </w:t>
            </w:r>
            <w:r w:rsidRPr="004B3397">
              <w:t>tracking</w:t>
            </w:r>
          </w:p>
        </w:tc>
        <w:tc>
          <w:tcPr>
            <w:tcW w:w="3756" w:type="dxa"/>
            <w:shd w:val="clear" w:color="auto" w:fill="auto"/>
            <w:vAlign w:val="center"/>
          </w:tcPr>
          <w:p w14:paraId="28131180" w14:textId="4B3EFD15" w:rsidR="00606A04" w:rsidRPr="004B3397" w:rsidRDefault="00606A04" w:rsidP="0024290A">
            <w:pPr>
              <w:pStyle w:val="TAL"/>
              <w:keepNext w:val="0"/>
              <w:keepLines w:val="0"/>
            </w:pPr>
            <w:r w:rsidRPr="004B3397">
              <w:t>First</w:t>
            </w:r>
            <w:r w:rsidR="002A2300" w:rsidRPr="004B3397">
              <w:t xml:space="preserve"> </w:t>
            </w:r>
            <w:r w:rsidRPr="004B3397">
              <w:t>OFDM</w:t>
            </w:r>
            <w:r w:rsidR="002A2300" w:rsidRPr="004B3397">
              <w:t xml:space="preserve"> </w:t>
            </w:r>
            <w:r w:rsidRPr="004B3397">
              <w:t>symbol</w:t>
            </w:r>
            <w:r w:rsidR="002A2300" w:rsidRPr="004B3397">
              <w:t xml:space="preserve"> </w:t>
            </w:r>
            <w:r w:rsidRPr="004B3397">
              <w:t>in</w:t>
            </w:r>
            <w:r w:rsidR="002A2300" w:rsidRPr="004B3397">
              <w:t xml:space="preserve"> </w:t>
            </w:r>
            <w:r w:rsidRPr="004B3397">
              <w:t>the</w:t>
            </w:r>
            <w:r w:rsidR="002A2300" w:rsidRPr="004B3397">
              <w:t xml:space="preserve"> </w:t>
            </w:r>
            <w:r w:rsidRPr="004B3397">
              <w:t>PRB</w:t>
            </w:r>
            <w:r w:rsidR="002A2300" w:rsidRPr="004B3397">
              <w:t xml:space="preserve"> </w:t>
            </w:r>
            <w:r w:rsidRPr="004B3397">
              <w:t>used</w:t>
            </w:r>
            <w:r w:rsidR="002A2300" w:rsidRPr="004B3397">
              <w:t xml:space="preserve"> </w:t>
            </w:r>
            <w:r w:rsidRPr="004B3397">
              <w:t>for</w:t>
            </w:r>
            <w:r w:rsidR="002A2300" w:rsidRPr="004B3397">
              <w:t xml:space="preserve"> </w:t>
            </w:r>
            <w:r w:rsidRPr="004B3397">
              <w:t>CSI-RS</w:t>
            </w:r>
            <w:r w:rsidR="002A2300" w:rsidRPr="004B3397">
              <w:t xml:space="preserve"> </w:t>
            </w:r>
          </w:p>
        </w:tc>
        <w:tc>
          <w:tcPr>
            <w:tcW w:w="810" w:type="dxa"/>
            <w:shd w:val="clear" w:color="auto" w:fill="auto"/>
            <w:vAlign w:val="center"/>
          </w:tcPr>
          <w:p w14:paraId="7E9319E9" w14:textId="77777777" w:rsidR="00606A04" w:rsidRPr="004B3397" w:rsidRDefault="00606A04" w:rsidP="0024290A">
            <w:pPr>
              <w:pStyle w:val="TAC"/>
              <w:keepNext w:val="0"/>
              <w:keepLines w:val="0"/>
            </w:pPr>
          </w:p>
        </w:tc>
        <w:tc>
          <w:tcPr>
            <w:tcW w:w="3445" w:type="dxa"/>
            <w:shd w:val="clear" w:color="auto" w:fill="auto"/>
            <w:vAlign w:val="center"/>
          </w:tcPr>
          <w:p w14:paraId="6C560B9C" w14:textId="50C6E8D0" w:rsidR="00606A04" w:rsidRPr="004B3397" w:rsidRDefault="00A51207" w:rsidP="0024290A">
            <w:pPr>
              <w:pStyle w:val="TAC"/>
              <w:keepNext w:val="0"/>
              <w:keepLines w:val="0"/>
            </w:pPr>
            <w:r w:rsidRPr="004B3397">
              <w:t>Table 5.2-1 [3]</w:t>
            </w:r>
          </w:p>
        </w:tc>
      </w:tr>
      <w:tr w:rsidR="00606A04" w:rsidRPr="004B3397" w14:paraId="7A31040D" w14:textId="77777777" w:rsidTr="002B27AE">
        <w:trPr>
          <w:jc w:val="center"/>
        </w:trPr>
        <w:tc>
          <w:tcPr>
            <w:tcW w:w="1836" w:type="dxa"/>
            <w:vMerge/>
            <w:shd w:val="clear" w:color="auto" w:fill="auto"/>
            <w:vAlign w:val="center"/>
          </w:tcPr>
          <w:p w14:paraId="2453942A" w14:textId="77777777" w:rsidR="00606A04" w:rsidRPr="004B3397" w:rsidRDefault="00606A04" w:rsidP="0024290A">
            <w:pPr>
              <w:pStyle w:val="TAL"/>
              <w:keepNext w:val="0"/>
              <w:keepLines w:val="0"/>
            </w:pPr>
          </w:p>
        </w:tc>
        <w:tc>
          <w:tcPr>
            <w:tcW w:w="3756" w:type="dxa"/>
            <w:shd w:val="clear" w:color="auto" w:fill="auto"/>
            <w:vAlign w:val="center"/>
          </w:tcPr>
          <w:p w14:paraId="3567D28B" w14:textId="41E50B91" w:rsidR="00606A04" w:rsidRPr="004B3397" w:rsidRDefault="00606A04" w:rsidP="0024290A">
            <w:pPr>
              <w:pStyle w:val="TAL"/>
              <w:keepNext w:val="0"/>
              <w:keepLines w:val="0"/>
            </w:pPr>
            <w:r w:rsidRPr="004B3397">
              <w:t>CSI-RS</w:t>
            </w:r>
            <w:r w:rsidR="002A2300" w:rsidRPr="004B3397">
              <w:t xml:space="preserve"> </w:t>
            </w:r>
            <w:r w:rsidRPr="004B3397">
              <w:t>periodicity</w:t>
            </w:r>
          </w:p>
        </w:tc>
        <w:tc>
          <w:tcPr>
            <w:tcW w:w="810" w:type="dxa"/>
            <w:shd w:val="clear" w:color="auto" w:fill="auto"/>
            <w:vAlign w:val="center"/>
          </w:tcPr>
          <w:p w14:paraId="6B04FCAE" w14:textId="77777777" w:rsidR="00606A04" w:rsidRPr="004B3397" w:rsidRDefault="00606A04" w:rsidP="0024290A">
            <w:pPr>
              <w:pStyle w:val="TAC"/>
              <w:keepNext w:val="0"/>
              <w:keepLines w:val="0"/>
            </w:pPr>
            <w:r w:rsidRPr="004B3397">
              <w:t>Slots</w:t>
            </w:r>
          </w:p>
        </w:tc>
        <w:tc>
          <w:tcPr>
            <w:tcW w:w="3445" w:type="dxa"/>
            <w:shd w:val="clear" w:color="auto" w:fill="auto"/>
            <w:vAlign w:val="center"/>
          </w:tcPr>
          <w:p w14:paraId="395E856A" w14:textId="77777777" w:rsidR="00606A04" w:rsidRPr="004B3397" w:rsidRDefault="00606A04" w:rsidP="0024290A">
            <w:pPr>
              <w:pStyle w:val="TAC"/>
              <w:keepNext w:val="0"/>
              <w:keepLines w:val="0"/>
            </w:pPr>
            <w:r w:rsidRPr="004B3397">
              <w:t>40.</w:t>
            </w:r>
          </w:p>
        </w:tc>
      </w:tr>
      <w:tr w:rsidR="00606A04" w:rsidRPr="004B3397" w14:paraId="2320E468" w14:textId="77777777" w:rsidTr="002B27AE">
        <w:trPr>
          <w:jc w:val="center"/>
        </w:trPr>
        <w:tc>
          <w:tcPr>
            <w:tcW w:w="1836" w:type="dxa"/>
            <w:vMerge/>
            <w:shd w:val="clear" w:color="auto" w:fill="auto"/>
            <w:vAlign w:val="center"/>
          </w:tcPr>
          <w:p w14:paraId="4575710A" w14:textId="77777777" w:rsidR="00606A04" w:rsidRPr="004B3397" w:rsidRDefault="00606A04" w:rsidP="0024290A">
            <w:pPr>
              <w:pStyle w:val="TAL"/>
              <w:keepNext w:val="0"/>
              <w:keepLines w:val="0"/>
            </w:pPr>
          </w:p>
        </w:tc>
        <w:tc>
          <w:tcPr>
            <w:tcW w:w="3756" w:type="dxa"/>
            <w:shd w:val="clear" w:color="auto" w:fill="auto"/>
            <w:vAlign w:val="center"/>
          </w:tcPr>
          <w:p w14:paraId="457E7276" w14:textId="2291ACA8" w:rsidR="00606A04" w:rsidRPr="004B3397" w:rsidRDefault="00606A04" w:rsidP="0024290A">
            <w:pPr>
              <w:pStyle w:val="TAL"/>
              <w:keepNext w:val="0"/>
              <w:keepLines w:val="0"/>
            </w:pPr>
            <w:r w:rsidRPr="004B3397">
              <w:t>CSI-RS</w:t>
            </w:r>
            <w:r w:rsidR="002A2300" w:rsidRPr="004B3397">
              <w:t xml:space="preserve"> </w:t>
            </w:r>
            <w:r w:rsidRPr="004B3397">
              <w:t>offset</w:t>
            </w:r>
          </w:p>
        </w:tc>
        <w:tc>
          <w:tcPr>
            <w:tcW w:w="810" w:type="dxa"/>
            <w:shd w:val="clear" w:color="auto" w:fill="auto"/>
            <w:vAlign w:val="center"/>
          </w:tcPr>
          <w:p w14:paraId="1EF9ECF0" w14:textId="77777777" w:rsidR="00606A04" w:rsidRPr="004B3397" w:rsidRDefault="00606A04" w:rsidP="0024290A">
            <w:pPr>
              <w:pStyle w:val="TAC"/>
              <w:keepNext w:val="0"/>
              <w:keepLines w:val="0"/>
            </w:pPr>
            <w:r w:rsidRPr="004B3397">
              <w:t>Slots</w:t>
            </w:r>
          </w:p>
        </w:tc>
        <w:tc>
          <w:tcPr>
            <w:tcW w:w="3445" w:type="dxa"/>
            <w:shd w:val="clear" w:color="auto" w:fill="auto"/>
            <w:vAlign w:val="center"/>
          </w:tcPr>
          <w:p w14:paraId="75038562" w14:textId="5D0EA993" w:rsidR="00606A04" w:rsidRPr="004B3397" w:rsidRDefault="00A51207" w:rsidP="0024290A">
            <w:pPr>
              <w:pStyle w:val="TAC"/>
              <w:keepNext w:val="0"/>
              <w:keepLines w:val="0"/>
            </w:pPr>
            <w:r w:rsidRPr="004B3397">
              <w:t>Table 5.2-1 [3]</w:t>
            </w:r>
          </w:p>
        </w:tc>
      </w:tr>
      <w:tr w:rsidR="00606A04" w:rsidRPr="004B3397" w14:paraId="163A0008" w14:textId="77777777" w:rsidTr="002B27AE">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74186" w14:textId="106473EB" w:rsidR="00606A04" w:rsidRPr="004B3397" w:rsidRDefault="00606A04" w:rsidP="0024290A">
            <w:pPr>
              <w:pStyle w:val="TAL"/>
              <w:keepNext w:val="0"/>
              <w:keepLines w:val="0"/>
            </w:pPr>
            <w:r w:rsidRPr="004B3397">
              <w:t>Number</w:t>
            </w:r>
            <w:r w:rsidR="002A2300" w:rsidRPr="004B3397">
              <w:t xml:space="preserve"> </w:t>
            </w:r>
            <w:r w:rsidRPr="004B3397">
              <w:t>of</w:t>
            </w:r>
            <w:r w:rsidR="002A2300" w:rsidRPr="004B3397">
              <w:t xml:space="preserve"> </w:t>
            </w:r>
            <w:r w:rsidRPr="004B3397">
              <w:t>HARQ</w:t>
            </w:r>
            <w:r w:rsidR="002A2300" w:rsidRPr="004B3397">
              <w:t xml:space="preserve"> </w:t>
            </w:r>
            <w:r w:rsidRPr="004B3397">
              <w:t>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5C9800E" w14:textId="77777777" w:rsidR="00606A04" w:rsidRPr="004B3397" w:rsidRDefault="00606A04" w:rsidP="0024290A">
            <w:pPr>
              <w:pStyle w:val="TAC"/>
              <w:keepNext w:val="0"/>
              <w:keepLines w:val="0"/>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4272C7" w14:textId="77777777" w:rsidR="00606A04" w:rsidRPr="004B3397" w:rsidRDefault="00606A04" w:rsidP="0024290A">
            <w:pPr>
              <w:pStyle w:val="TAC"/>
              <w:keepNext w:val="0"/>
              <w:keepLines w:val="0"/>
            </w:pPr>
            <w:r w:rsidRPr="004B3397">
              <w:t>8</w:t>
            </w:r>
          </w:p>
        </w:tc>
      </w:tr>
      <w:tr w:rsidR="00606A04" w:rsidRPr="004B3397" w14:paraId="068FE09B" w14:textId="77777777" w:rsidTr="002B27AE">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EE2D" w14:textId="0F9C5999" w:rsidR="00606A04" w:rsidRPr="004B3397" w:rsidRDefault="00606A04" w:rsidP="0024290A">
            <w:pPr>
              <w:pStyle w:val="TAL"/>
              <w:keepNext w:val="0"/>
              <w:keepLines w:val="0"/>
            </w:pPr>
            <w:r w:rsidRPr="004B3397">
              <w:t>TDD</w:t>
            </w:r>
            <w:r w:rsidR="002A2300" w:rsidRPr="004B3397">
              <w:t xml:space="preserve"> </w:t>
            </w:r>
            <w:r w:rsidRPr="004B3397">
              <w:t>UL-DL</w:t>
            </w:r>
            <w:r w:rsidR="002A2300" w:rsidRPr="004B3397">
              <w:t xml:space="preserve"> </w:t>
            </w:r>
            <w:r w:rsidRPr="004B3397">
              <w:t>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60101D3" w14:textId="77777777" w:rsidR="00606A04" w:rsidRPr="004B3397" w:rsidRDefault="00606A04" w:rsidP="0024290A">
            <w:pPr>
              <w:pStyle w:val="TAC"/>
              <w:keepNext w:val="0"/>
              <w:keepLines w:val="0"/>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FAFCE73" w14:textId="329DFD5C" w:rsidR="00606A04" w:rsidRPr="004B3397" w:rsidRDefault="00606A04" w:rsidP="0024290A">
            <w:pPr>
              <w:pStyle w:val="TAC"/>
              <w:keepNext w:val="0"/>
              <w:keepLines w:val="0"/>
              <w:rPr>
                <w:lang w:eastAsia="zh-CN"/>
              </w:rPr>
            </w:pPr>
            <w:r w:rsidRPr="004B3397">
              <w:t>FR1.30-1</w:t>
            </w:r>
            <w:r w:rsidR="002A2300" w:rsidRPr="004B3397">
              <w:rPr>
                <w:lang w:eastAsia="zh-CN"/>
              </w:rPr>
              <w:t xml:space="preserve"> </w:t>
            </w:r>
            <w:r w:rsidRPr="004B3397">
              <w:rPr>
                <w:lang w:eastAsia="zh-CN"/>
              </w:rPr>
              <w:t>(Note</w:t>
            </w:r>
            <w:r w:rsidR="002A2300" w:rsidRPr="004B3397">
              <w:rPr>
                <w:lang w:eastAsia="zh-CN"/>
              </w:rPr>
              <w:t xml:space="preserve"> </w:t>
            </w:r>
            <w:r w:rsidRPr="004B3397">
              <w:rPr>
                <w:lang w:eastAsia="zh-CN"/>
              </w:rPr>
              <w:t>2)</w:t>
            </w:r>
          </w:p>
        </w:tc>
      </w:tr>
      <w:tr w:rsidR="00606A04" w:rsidRPr="004B3397" w14:paraId="1D7837E2" w14:textId="77777777" w:rsidTr="002B27AE">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A85114" w14:textId="61AD722F" w:rsidR="00606A04" w:rsidRPr="004B3397" w:rsidRDefault="00B8450F" w:rsidP="0024290A">
            <w:pPr>
              <w:pStyle w:val="TAN"/>
              <w:keepNext w:val="0"/>
              <w:keepLines w:val="0"/>
            </w:pPr>
            <w:r w:rsidRPr="004B3397">
              <w:t>NOTE</w:t>
            </w:r>
            <w:r w:rsidR="002A2300" w:rsidRPr="004B3397">
              <w:t xml:space="preserve"> </w:t>
            </w:r>
            <w:r w:rsidR="00606A04" w:rsidRPr="004B3397">
              <w:t>1:</w:t>
            </w:r>
            <w:r w:rsidRPr="004B3397">
              <w:tab/>
            </w:r>
            <w:r w:rsidR="0043594D" w:rsidRPr="004B3397">
              <w:t>"</w:t>
            </w:r>
            <w:r w:rsidR="00606A04" w:rsidRPr="004B3397">
              <w:t>R.PDSCH.2-2.4</w:t>
            </w:r>
            <w:r w:rsidR="002A2300" w:rsidRPr="004B3397">
              <w:t xml:space="preserve"> </w:t>
            </w:r>
            <w:r w:rsidR="00606A04" w:rsidRPr="004B3397">
              <w:t>TDD</w:t>
            </w:r>
            <w:r w:rsidR="0043594D" w:rsidRPr="004B3397">
              <w:t>"</w:t>
            </w:r>
            <w:r w:rsidR="002A2300" w:rsidRPr="004B3397">
              <w:t xml:space="preserve">  </w:t>
            </w:r>
            <w:r w:rsidR="00606A04" w:rsidRPr="004B3397">
              <w:t>is</w:t>
            </w:r>
            <w:r w:rsidR="002A2300" w:rsidRPr="004B3397">
              <w:t xml:space="preserve"> </w:t>
            </w:r>
            <w:r w:rsidR="00606A04" w:rsidRPr="004B3397">
              <w:t>defined</w:t>
            </w:r>
            <w:r w:rsidR="002A2300" w:rsidRPr="004B3397">
              <w:t xml:space="preserve"> </w:t>
            </w:r>
            <w:r w:rsidR="00606A04" w:rsidRPr="004B3397">
              <w:t>in</w:t>
            </w:r>
            <w:r w:rsidR="002A2300" w:rsidRPr="004B3397">
              <w:t xml:space="preserve"> </w:t>
            </w:r>
            <w:r w:rsidR="00606A04" w:rsidRPr="004B3397">
              <w:t>Table</w:t>
            </w:r>
            <w:r w:rsidR="002A2300" w:rsidRPr="004B3397">
              <w:t xml:space="preserve"> </w:t>
            </w:r>
            <w:r w:rsidR="00606A04" w:rsidRPr="004B3397">
              <w:t>A.3.2.2.2-2</w:t>
            </w:r>
            <w:r w:rsidR="002A2300" w:rsidRPr="004B3397">
              <w:t xml:space="preserve"> </w:t>
            </w:r>
            <w:r w:rsidR="00606A04" w:rsidRPr="004B3397">
              <w:t>of</w:t>
            </w:r>
            <w:r w:rsidR="002A2300" w:rsidRPr="004B3397">
              <w:t xml:space="preserve"> </w:t>
            </w:r>
            <w:r w:rsidR="005D1F6A" w:rsidRPr="004B3397">
              <w:t>3GPP</w:t>
            </w:r>
            <w:r w:rsidR="002A2300" w:rsidRPr="004B3397">
              <w:t xml:space="preserve"> </w:t>
            </w:r>
            <w:r w:rsidR="005D1F6A" w:rsidRPr="004B3397">
              <w:t>TS</w:t>
            </w:r>
            <w:r w:rsidR="002A2300" w:rsidRPr="004B3397">
              <w:t xml:space="preserve"> </w:t>
            </w:r>
            <w:r w:rsidR="005D1F6A" w:rsidRPr="004B3397">
              <w:t>38.101-4</w:t>
            </w:r>
            <w:r w:rsidR="002A2300" w:rsidRPr="004B3397">
              <w:t xml:space="preserve"> </w:t>
            </w:r>
            <w:r w:rsidR="005D1F6A" w:rsidRPr="004B3397">
              <w:t>[</w:t>
            </w:r>
            <w:r w:rsidR="00F90A07" w:rsidRPr="004B3397">
              <w:t>6</w:t>
            </w:r>
            <w:r w:rsidR="005D1F6A" w:rsidRPr="004B3397">
              <w:t>].</w:t>
            </w:r>
          </w:p>
          <w:p w14:paraId="4C3B6400" w14:textId="68BDB2E8" w:rsidR="00606A04" w:rsidRPr="004B3397" w:rsidRDefault="00B8450F" w:rsidP="0024290A">
            <w:pPr>
              <w:pStyle w:val="TAN"/>
              <w:keepNext w:val="0"/>
              <w:keepLines w:val="0"/>
            </w:pPr>
            <w:r w:rsidRPr="004B3397">
              <w:t>NOTE</w:t>
            </w:r>
            <w:r w:rsidR="002A2300" w:rsidRPr="004B3397">
              <w:t xml:space="preserve"> </w:t>
            </w:r>
            <w:r w:rsidR="00606A04" w:rsidRPr="004B3397">
              <w:t>2:</w:t>
            </w:r>
            <w:r w:rsidRPr="004B3397">
              <w:tab/>
            </w:r>
            <w:r w:rsidR="0043594D" w:rsidRPr="004B3397">
              <w:t>"</w:t>
            </w:r>
            <w:r w:rsidR="00606A04" w:rsidRPr="004B3397">
              <w:t>FR1.30-1</w:t>
            </w:r>
            <w:r w:rsidR="0043594D" w:rsidRPr="004B3397">
              <w:t>"</w:t>
            </w:r>
            <w:r w:rsidR="002A2300" w:rsidRPr="004B3397">
              <w:t xml:space="preserve"> </w:t>
            </w:r>
            <w:r w:rsidR="00606A04" w:rsidRPr="004B3397">
              <w:t>is</w:t>
            </w:r>
            <w:r w:rsidR="002A2300" w:rsidRPr="004B3397">
              <w:t xml:space="preserve"> </w:t>
            </w:r>
            <w:r w:rsidR="00606A04" w:rsidRPr="004B3397">
              <w:t>defined</w:t>
            </w:r>
            <w:r w:rsidR="002A2300" w:rsidRPr="004B3397">
              <w:t xml:space="preserve"> </w:t>
            </w:r>
            <w:r w:rsidR="00606A04" w:rsidRPr="004B3397">
              <w:t>in</w:t>
            </w:r>
            <w:r w:rsidR="002A2300" w:rsidRPr="004B3397">
              <w:t xml:space="preserve"> </w:t>
            </w:r>
            <w:r w:rsidRPr="004B3397">
              <w:rPr>
                <w:lang w:eastAsia="zh-CN"/>
              </w:rPr>
              <w:t>clause</w:t>
            </w:r>
            <w:r w:rsidR="002A2300" w:rsidRPr="004B3397">
              <w:rPr>
                <w:lang w:eastAsia="zh-CN"/>
              </w:rPr>
              <w:t xml:space="preserve"> </w:t>
            </w:r>
            <w:r w:rsidR="00606A04" w:rsidRPr="004B3397">
              <w:rPr>
                <w:lang w:eastAsia="zh-CN"/>
              </w:rPr>
              <w:t>A.1.2</w:t>
            </w:r>
            <w:r w:rsidR="002A2300" w:rsidRPr="004B3397">
              <w:rPr>
                <w:lang w:eastAsia="zh-CN"/>
              </w:rPr>
              <w:t xml:space="preserve"> </w:t>
            </w:r>
            <w:r w:rsidR="00606A04" w:rsidRPr="004B3397">
              <w:rPr>
                <w:lang w:eastAsia="zh-CN"/>
              </w:rPr>
              <w:t>of</w:t>
            </w:r>
            <w:r w:rsidR="002A2300" w:rsidRPr="004B3397">
              <w:rPr>
                <w:lang w:eastAsia="zh-CN"/>
              </w:rPr>
              <w:t xml:space="preserve"> </w:t>
            </w:r>
            <w:r w:rsidR="005D1F6A" w:rsidRPr="004B3397">
              <w:t>3GPP</w:t>
            </w:r>
            <w:r w:rsidR="002A2300" w:rsidRPr="004B3397">
              <w:t xml:space="preserve"> </w:t>
            </w:r>
            <w:r w:rsidR="005D1F6A" w:rsidRPr="004B3397">
              <w:t>TS</w:t>
            </w:r>
            <w:r w:rsidR="002A2300" w:rsidRPr="004B3397">
              <w:t xml:space="preserve"> </w:t>
            </w:r>
            <w:r w:rsidR="005D1F6A" w:rsidRPr="004B3397">
              <w:t>38.101-4</w:t>
            </w:r>
            <w:r w:rsidR="002A2300" w:rsidRPr="004B3397">
              <w:t xml:space="preserve"> </w:t>
            </w:r>
            <w:r w:rsidR="005D1F6A" w:rsidRPr="004B3397">
              <w:t>[</w:t>
            </w:r>
            <w:r w:rsidR="00F90A07" w:rsidRPr="004B3397">
              <w:t>6</w:t>
            </w:r>
            <w:r w:rsidR="005D1F6A" w:rsidRPr="004B3397">
              <w:t>].</w:t>
            </w:r>
          </w:p>
        </w:tc>
      </w:tr>
    </w:tbl>
    <w:p w14:paraId="5FE43BCB" w14:textId="77777777" w:rsidR="002B27AE" w:rsidRPr="004B3397" w:rsidRDefault="002B27AE" w:rsidP="00393892"/>
    <w:p w14:paraId="51D6D447" w14:textId="77777777" w:rsidR="002B27AE" w:rsidRPr="004B3397" w:rsidRDefault="002B27AE" w:rsidP="002B27AE">
      <w:pPr>
        <w:pStyle w:val="Heading1"/>
      </w:pPr>
      <w:bookmarkStart w:id="82" w:name="_Toc177658791"/>
      <w:r w:rsidRPr="004B3397">
        <w:t>D.2</w:t>
      </w:r>
      <w:r w:rsidRPr="004B3397">
        <w:tab/>
        <w:t>FR2 gNB configurations</w:t>
      </w:r>
      <w:bookmarkEnd w:id="82"/>
    </w:p>
    <w:p w14:paraId="399A9976" w14:textId="77777777" w:rsidR="002B27AE" w:rsidRPr="004B3397" w:rsidRDefault="002B27AE" w:rsidP="002B27AE">
      <w:pPr>
        <w:rPr>
          <w:lang w:eastAsia="zh-CN"/>
        </w:rPr>
      </w:pPr>
      <w:r w:rsidRPr="004B3397">
        <w:rPr>
          <w:lang w:eastAsia="ko-KR"/>
        </w:rPr>
        <w:t xml:space="preserve">The </w:t>
      </w:r>
      <w:r w:rsidRPr="004B3397">
        <w:rPr>
          <w:lang w:eastAsia="zh-CN"/>
        </w:rPr>
        <w:t>g</w:t>
      </w:r>
      <w:r w:rsidRPr="004B3397">
        <w:rPr>
          <w:lang w:eastAsia="ko-KR"/>
        </w:rPr>
        <w:t xml:space="preserve">NodeB emulator parameters for FR2 MIMO OTA testing shall be set according to Table D.2-1 for FR2 </w:t>
      </w:r>
      <w:r w:rsidRPr="004B3397">
        <w:rPr>
          <w:lang w:eastAsia="zh-CN"/>
        </w:rPr>
        <w:t>common parameters and Table D.2-2 for FR2 TDD 2x2 test parameters.</w:t>
      </w:r>
    </w:p>
    <w:p w14:paraId="7AFE0C65" w14:textId="77777777" w:rsidR="002B27AE" w:rsidRPr="004B3397" w:rsidRDefault="002B27AE" w:rsidP="002B27AE">
      <w:pPr>
        <w:pStyle w:val="TH"/>
      </w:pPr>
      <w:r w:rsidRPr="004B3397">
        <w:lastRenderedPageBreak/>
        <w:t>Table D.2-1: FR2 Common test parameters</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4"/>
      </w:tblGrid>
      <w:tr w:rsidR="002B27AE" w:rsidRPr="004B3397" w14:paraId="440555FE" w14:textId="77777777" w:rsidTr="007033F3">
        <w:trPr>
          <w:jc w:val="center"/>
        </w:trPr>
        <w:tc>
          <w:tcPr>
            <w:tcW w:w="2816" w:type="pct"/>
            <w:gridSpan w:val="3"/>
            <w:shd w:val="clear" w:color="auto" w:fill="D9D9D9"/>
          </w:tcPr>
          <w:p w14:paraId="7F2E784C" w14:textId="77777777" w:rsidR="002B27AE" w:rsidRPr="004B3397" w:rsidRDefault="002B27AE" w:rsidP="007033F3">
            <w:pPr>
              <w:pStyle w:val="TAH"/>
            </w:pPr>
            <w:r w:rsidRPr="004B3397">
              <w:lastRenderedPageBreak/>
              <w:t>Parameter</w:t>
            </w:r>
          </w:p>
        </w:tc>
        <w:tc>
          <w:tcPr>
            <w:tcW w:w="545" w:type="pct"/>
            <w:shd w:val="clear" w:color="auto" w:fill="D9D9D9"/>
          </w:tcPr>
          <w:p w14:paraId="34C9F452" w14:textId="77777777" w:rsidR="002B27AE" w:rsidRPr="004B3397" w:rsidRDefault="002B27AE" w:rsidP="007033F3">
            <w:pPr>
              <w:pStyle w:val="TAH"/>
            </w:pPr>
            <w:r w:rsidRPr="004B3397">
              <w:t>Unit</w:t>
            </w:r>
          </w:p>
        </w:tc>
        <w:tc>
          <w:tcPr>
            <w:tcW w:w="1639" w:type="pct"/>
            <w:shd w:val="clear" w:color="auto" w:fill="D9D9D9"/>
          </w:tcPr>
          <w:p w14:paraId="42AEB93E" w14:textId="77777777" w:rsidR="002B27AE" w:rsidRPr="004B3397" w:rsidRDefault="002B27AE" w:rsidP="007033F3">
            <w:pPr>
              <w:pStyle w:val="TAH"/>
            </w:pPr>
            <w:r w:rsidRPr="004B3397">
              <w:t>Value</w:t>
            </w:r>
          </w:p>
        </w:tc>
      </w:tr>
      <w:tr w:rsidR="002B27AE" w:rsidRPr="004B3397" w14:paraId="3780D305" w14:textId="77777777" w:rsidTr="007033F3">
        <w:trPr>
          <w:jc w:val="center"/>
        </w:trPr>
        <w:tc>
          <w:tcPr>
            <w:tcW w:w="2816" w:type="pct"/>
            <w:gridSpan w:val="3"/>
            <w:shd w:val="clear" w:color="auto" w:fill="auto"/>
            <w:vAlign w:val="center"/>
          </w:tcPr>
          <w:p w14:paraId="1BC0BC47" w14:textId="77777777" w:rsidR="002B27AE" w:rsidRPr="004B3397" w:rsidRDefault="002B27AE" w:rsidP="007033F3">
            <w:pPr>
              <w:pStyle w:val="TAL"/>
            </w:pPr>
            <w:r w:rsidRPr="004B3397">
              <w:t>PDSCH transmission scheme</w:t>
            </w:r>
          </w:p>
        </w:tc>
        <w:tc>
          <w:tcPr>
            <w:tcW w:w="545" w:type="pct"/>
            <w:shd w:val="clear" w:color="auto" w:fill="auto"/>
            <w:vAlign w:val="center"/>
          </w:tcPr>
          <w:p w14:paraId="4C03C2D0" w14:textId="77777777" w:rsidR="002B27AE" w:rsidRPr="004B3397" w:rsidRDefault="002B27AE" w:rsidP="007033F3">
            <w:pPr>
              <w:pStyle w:val="TAC"/>
            </w:pPr>
          </w:p>
        </w:tc>
        <w:tc>
          <w:tcPr>
            <w:tcW w:w="1639" w:type="pct"/>
            <w:shd w:val="clear" w:color="auto" w:fill="auto"/>
            <w:vAlign w:val="center"/>
          </w:tcPr>
          <w:p w14:paraId="4755894B" w14:textId="77777777" w:rsidR="002B27AE" w:rsidRPr="004B3397" w:rsidRDefault="002B27AE" w:rsidP="007033F3">
            <w:pPr>
              <w:pStyle w:val="TAC"/>
            </w:pPr>
            <w:r w:rsidRPr="004B3397">
              <w:t>Transmission scheme 1</w:t>
            </w:r>
          </w:p>
        </w:tc>
      </w:tr>
      <w:tr w:rsidR="002B27AE" w:rsidRPr="004B3397" w14:paraId="44CF0B03" w14:textId="77777777" w:rsidTr="007033F3">
        <w:trPr>
          <w:jc w:val="center"/>
        </w:trPr>
        <w:tc>
          <w:tcPr>
            <w:tcW w:w="2816" w:type="pct"/>
            <w:gridSpan w:val="3"/>
            <w:shd w:val="clear" w:color="auto" w:fill="auto"/>
            <w:vAlign w:val="center"/>
          </w:tcPr>
          <w:p w14:paraId="642C3950" w14:textId="77777777" w:rsidR="002B27AE" w:rsidRPr="004B3397" w:rsidRDefault="002B27AE" w:rsidP="007033F3">
            <w:pPr>
              <w:pStyle w:val="TAL"/>
              <w:rPr>
                <w:lang w:eastAsia="ja-JP"/>
              </w:rPr>
            </w:pPr>
            <w:r w:rsidRPr="004B3397">
              <w:rPr>
                <w:lang w:eastAsia="ja-JP"/>
              </w:rPr>
              <w:t xml:space="preserve">PTRS </w:t>
            </w:r>
            <w:r w:rsidRPr="004B3397">
              <w:rPr>
                <w:rFonts w:cs="Arial"/>
                <w:i/>
              </w:rPr>
              <w:t>epre-Ratio</w:t>
            </w:r>
          </w:p>
        </w:tc>
        <w:tc>
          <w:tcPr>
            <w:tcW w:w="545" w:type="pct"/>
            <w:shd w:val="clear" w:color="auto" w:fill="auto"/>
            <w:vAlign w:val="center"/>
          </w:tcPr>
          <w:p w14:paraId="0F9F8B61" w14:textId="77777777" w:rsidR="002B27AE" w:rsidRPr="004B3397" w:rsidRDefault="002B27AE" w:rsidP="007033F3">
            <w:pPr>
              <w:pStyle w:val="TAC"/>
            </w:pPr>
          </w:p>
        </w:tc>
        <w:tc>
          <w:tcPr>
            <w:tcW w:w="1639" w:type="pct"/>
            <w:shd w:val="clear" w:color="auto" w:fill="auto"/>
            <w:vAlign w:val="center"/>
          </w:tcPr>
          <w:p w14:paraId="76B2CF7E" w14:textId="77777777" w:rsidR="002B27AE" w:rsidRPr="004B3397" w:rsidRDefault="002B27AE" w:rsidP="007033F3">
            <w:pPr>
              <w:pStyle w:val="TAC"/>
            </w:pPr>
            <w:r w:rsidRPr="004B3397">
              <w:t>0</w:t>
            </w:r>
          </w:p>
        </w:tc>
      </w:tr>
      <w:tr w:rsidR="002B27AE" w:rsidRPr="004B3397" w14:paraId="5089C480" w14:textId="77777777" w:rsidTr="007033F3">
        <w:trPr>
          <w:jc w:val="center"/>
        </w:trPr>
        <w:tc>
          <w:tcPr>
            <w:tcW w:w="922" w:type="pct"/>
            <w:vMerge w:val="restart"/>
            <w:shd w:val="clear" w:color="auto" w:fill="auto"/>
            <w:vAlign w:val="center"/>
          </w:tcPr>
          <w:p w14:paraId="55E63DD7" w14:textId="77777777" w:rsidR="002B27AE" w:rsidRPr="004B3397" w:rsidRDefault="002B27AE" w:rsidP="007033F3">
            <w:pPr>
              <w:pStyle w:val="TAL"/>
              <w:rPr>
                <w:lang w:eastAsia="ja-JP"/>
              </w:rPr>
            </w:pPr>
            <w:r w:rsidRPr="004B3397">
              <w:rPr>
                <w:lang w:eastAsia="ja-JP"/>
              </w:rPr>
              <w:t>Actual carrier configuration</w:t>
            </w:r>
          </w:p>
        </w:tc>
        <w:tc>
          <w:tcPr>
            <w:tcW w:w="1894" w:type="pct"/>
            <w:gridSpan w:val="2"/>
            <w:shd w:val="clear" w:color="auto" w:fill="auto"/>
            <w:vAlign w:val="center"/>
          </w:tcPr>
          <w:p w14:paraId="7CDF5371" w14:textId="77777777" w:rsidR="002B27AE" w:rsidRPr="004B3397" w:rsidRDefault="002B27AE" w:rsidP="007033F3">
            <w:pPr>
              <w:pStyle w:val="TAL"/>
              <w:rPr>
                <w:lang w:eastAsia="ja-JP"/>
              </w:rPr>
            </w:pPr>
            <w:r w:rsidRPr="004B3397">
              <w:t>Offset between Point A and the lowest usable subcarrier on this carrier (Note 2)</w:t>
            </w:r>
          </w:p>
        </w:tc>
        <w:tc>
          <w:tcPr>
            <w:tcW w:w="545" w:type="pct"/>
            <w:shd w:val="clear" w:color="auto" w:fill="auto"/>
            <w:vAlign w:val="center"/>
          </w:tcPr>
          <w:p w14:paraId="1E911D4C" w14:textId="77777777" w:rsidR="002B27AE" w:rsidRPr="004B3397" w:rsidDel="001F73B5" w:rsidRDefault="002B27AE" w:rsidP="007033F3">
            <w:pPr>
              <w:pStyle w:val="TAC"/>
            </w:pPr>
            <w:r w:rsidRPr="004B3397">
              <w:t>RBs</w:t>
            </w:r>
          </w:p>
        </w:tc>
        <w:tc>
          <w:tcPr>
            <w:tcW w:w="1639" w:type="pct"/>
            <w:shd w:val="clear" w:color="auto" w:fill="auto"/>
            <w:vAlign w:val="center"/>
          </w:tcPr>
          <w:p w14:paraId="401DC134" w14:textId="77777777" w:rsidR="002B27AE" w:rsidRPr="004B3397" w:rsidRDefault="002B27AE" w:rsidP="007033F3">
            <w:pPr>
              <w:pStyle w:val="TAC"/>
            </w:pPr>
            <w:r w:rsidRPr="004B3397">
              <w:t>0</w:t>
            </w:r>
          </w:p>
        </w:tc>
      </w:tr>
      <w:tr w:rsidR="002B27AE" w:rsidRPr="004B3397" w14:paraId="360B4EAA" w14:textId="77777777" w:rsidTr="007033F3">
        <w:trPr>
          <w:jc w:val="center"/>
        </w:trPr>
        <w:tc>
          <w:tcPr>
            <w:tcW w:w="922" w:type="pct"/>
            <w:vMerge/>
            <w:shd w:val="clear" w:color="auto" w:fill="auto"/>
            <w:vAlign w:val="center"/>
          </w:tcPr>
          <w:p w14:paraId="50444FD2" w14:textId="77777777" w:rsidR="002B27AE" w:rsidRPr="004B3397" w:rsidRDefault="002B27AE" w:rsidP="007033F3">
            <w:pPr>
              <w:pStyle w:val="TAL"/>
              <w:rPr>
                <w:lang w:eastAsia="ja-JP"/>
              </w:rPr>
            </w:pPr>
          </w:p>
        </w:tc>
        <w:tc>
          <w:tcPr>
            <w:tcW w:w="1894" w:type="pct"/>
            <w:gridSpan w:val="2"/>
            <w:shd w:val="clear" w:color="auto" w:fill="auto"/>
            <w:vAlign w:val="center"/>
          </w:tcPr>
          <w:p w14:paraId="67B705A7" w14:textId="77777777" w:rsidR="002B27AE" w:rsidRPr="004B3397" w:rsidRDefault="002B27AE" w:rsidP="007033F3">
            <w:pPr>
              <w:pStyle w:val="TAL"/>
              <w:rPr>
                <w:lang w:eastAsia="ja-JP"/>
              </w:rPr>
            </w:pPr>
            <w:r w:rsidRPr="004B3397">
              <w:t>Subcarrier spacing</w:t>
            </w:r>
          </w:p>
        </w:tc>
        <w:tc>
          <w:tcPr>
            <w:tcW w:w="545" w:type="pct"/>
            <w:shd w:val="clear" w:color="auto" w:fill="auto"/>
            <w:vAlign w:val="center"/>
          </w:tcPr>
          <w:p w14:paraId="7360B3C1" w14:textId="77777777" w:rsidR="002B27AE" w:rsidRPr="004B3397" w:rsidDel="001F73B5" w:rsidRDefault="002B27AE" w:rsidP="007033F3">
            <w:pPr>
              <w:pStyle w:val="TAC"/>
            </w:pPr>
            <w:r w:rsidRPr="004B3397">
              <w:t>kHz</w:t>
            </w:r>
          </w:p>
        </w:tc>
        <w:tc>
          <w:tcPr>
            <w:tcW w:w="1639" w:type="pct"/>
            <w:shd w:val="clear" w:color="auto" w:fill="auto"/>
            <w:vAlign w:val="center"/>
          </w:tcPr>
          <w:p w14:paraId="5FDCD604" w14:textId="77777777" w:rsidR="002B27AE" w:rsidRPr="004B3397" w:rsidRDefault="002B27AE" w:rsidP="007033F3">
            <w:pPr>
              <w:pStyle w:val="TAC"/>
            </w:pPr>
            <w:r w:rsidRPr="004B3397">
              <w:t>120</w:t>
            </w:r>
          </w:p>
        </w:tc>
      </w:tr>
      <w:tr w:rsidR="002B27AE" w:rsidRPr="004B3397" w14:paraId="74C288A7" w14:textId="77777777" w:rsidTr="007033F3">
        <w:trPr>
          <w:jc w:val="center"/>
        </w:trPr>
        <w:tc>
          <w:tcPr>
            <w:tcW w:w="922" w:type="pct"/>
            <w:vMerge w:val="restart"/>
            <w:shd w:val="clear" w:color="auto" w:fill="auto"/>
            <w:vAlign w:val="center"/>
          </w:tcPr>
          <w:p w14:paraId="6AD5A938" w14:textId="77777777" w:rsidR="002B27AE" w:rsidRPr="004B3397" w:rsidRDefault="002B27AE" w:rsidP="007033F3">
            <w:pPr>
              <w:pStyle w:val="TAL"/>
              <w:rPr>
                <w:lang w:eastAsia="ja-JP"/>
              </w:rPr>
            </w:pPr>
            <w:r w:rsidRPr="004B3397">
              <w:t>DL BWP configuration #1</w:t>
            </w:r>
          </w:p>
        </w:tc>
        <w:tc>
          <w:tcPr>
            <w:tcW w:w="1894" w:type="pct"/>
            <w:gridSpan w:val="2"/>
            <w:shd w:val="clear" w:color="auto" w:fill="auto"/>
            <w:vAlign w:val="center"/>
          </w:tcPr>
          <w:p w14:paraId="21C9C4E7" w14:textId="77777777" w:rsidR="002B27AE" w:rsidRPr="004B3397" w:rsidRDefault="002B27AE" w:rsidP="007033F3">
            <w:pPr>
              <w:pStyle w:val="TAL"/>
              <w:rPr>
                <w:lang w:eastAsia="ja-JP"/>
              </w:rPr>
            </w:pPr>
            <w:r w:rsidRPr="004B3397">
              <w:t>Cyclic prefix</w:t>
            </w:r>
          </w:p>
        </w:tc>
        <w:tc>
          <w:tcPr>
            <w:tcW w:w="545" w:type="pct"/>
            <w:shd w:val="clear" w:color="auto" w:fill="auto"/>
            <w:vAlign w:val="center"/>
          </w:tcPr>
          <w:p w14:paraId="549399A0" w14:textId="77777777" w:rsidR="002B27AE" w:rsidRPr="004B3397" w:rsidRDefault="002B27AE" w:rsidP="007033F3">
            <w:pPr>
              <w:pStyle w:val="TAC"/>
            </w:pPr>
          </w:p>
        </w:tc>
        <w:tc>
          <w:tcPr>
            <w:tcW w:w="1639" w:type="pct"/>
            <w:shd w:val="clear" w:color="auto" w:fill="auto"/>
            <w:vAlign w:val="center"/>
          </w:tcPr>
          <w:p w14:paraId="3D796272" w14:textId="77777777" w:rsidR="002B27AE" w:rsidRPr="004B3397" w:rsidRDefault="002B27AE" w:rsidP="007033F3">
            <w:pPr>
              <w:pStyle w:val="TAC"/>
            </w:pPr>
            <w:r w:rsidRPr="004B3397">
              <w:t>Normal</w:t>
            </w:r>
          </w:p>
        </w:tc>
      </w:tr>
      <w:tr w:rsidR="002B27AE" w:rsidRPr="004B3397" w14:paraId="60D54B55" w14:textId="77777777" w:rsidTr="007033F3">
        <w:trPr>
          <w:jc w:val="center"/>
        </w:trPr>
        <w:tc>
          <w:tcPr>
            <w:tcW w:w="922" w:type="pct"/>
            <w:vMerge/>
            <w:shd w:val="clear" w:color="auto" w:fill="auto"/>
            <w:vAlign w:val="center"/>
          </w:tcPr>
          <w:p w14:paraId="66015551" w14:textId="77777777" w:rsidR="002B27AE" w:rsidRPr="004B3397" w:rsidRDefault="002B27AE" w:rsidP="007033F3">
            <w:pPr>
              <w:pStyle w:val="TAL"/>
            </w:pPr>
          </w:p>
        </w:tc>
        <w:tc>
          <w:tcPr>
            <w:tcW w:w="1894" w:type="pct"/>
            <w:gridSpan w:val="2"/>
            <w:shd w:val="clear" w:color="auto" w:fill="auto"/>
            <w:vAlign w:val="center"/>
          </w:tcPr>
          <w:p w14:paraId="5C32FEEF" w14:textId="77777777" w:rsidR="002B27AE" w:rsidRPr="004B3397" w:rsidRDefault="002B27AE" w:rsidP="007033F3">
            <w:pPr>
              <w:pStyle w:val="TAL"/>
            </w:pPr>
            <w:r w:rsidRPr="004B3397">
              <w:t>RB offset</w:t>
            </w:r>
          </w:p>
        </w:tc>
        <w:tc>
          <w:tcPr>
            <w:tcW w:w="545" w:type="pct"/>
            <w:shd w:val="clear" w:color="auto" w:fill="auto"/>
            <w:vAlign w:val="center"/>
          </w:tcPr>
          <w:p w14:paraId="2B6AEFFE" w14:textId="77777777" w:rsidR="002B27AE" w:rsidRPr="004B3397" w:rsidRDefault="002B27AE" w:rsidP="007033F3">
            <w:pPr>
              <w:pStyle w:val="TAC"/>
            </w:pPr>
            <w:r w:rsidRPr="004B3397">
              <w:t>RBs</w:t>
            </w:r>
          </w:p>
        </w:tc>
        <w:tc>
          <w:tcPr>
            <w:tcW w:w="1639" w:type="pct"/>
            <w:shd w:val="clear" w:color="auto" w:fill="auto"/>
            <w:vAlign w:val="center"/>
          </w:tcPr>
          <w:p w14:paraId="40859C98" w14:textId="77777777" w:rsidR="002B27AE" w:rsidRPr="004B3397" w:rsidRDefault="002B27AE" w:rsidP="007033F3">
            <w:pPr>
              <w:pStyle w:val="TAC"/>
            </w:pPr>
            <w:r w:rsidRPr="004B3397">
              <w:t>0</w:t>
            </w:r>
          </w:p>
        </w:tc>
      </w:tr>
      <w:tr w:rsidR="002B27AE" w:rsidRPr="004B3397" w14:paraId="31FA20D3" w14:textId="77777777" w:rsidTr="007033F3">
        <w:trPr>
          <w:jc w:val="center"/>
        </w:trPr>
        <w:tc>
          <w:tcPr>
            <w:tcW w:w="922" w:type="pct"/>
            <w:vMerge/>
            <w:shd w:val="clear" w:color="auto" w:fill="auto"/>
            <w:vAlign w:val="center"/>
          </w:tcPr>
          <w:p w14:paraId="71B7ED18" w14:textId="77777777" w:rsidR="002B27AE" w:rsidRPr="004B3397" w:rsidRDefault="002B27AE" w:rsidP="007033F3">
            <w:pPr>
              <w:pStyle w:val="TAL"/>
            </w:pPr>
          </w:p>
        </w:tc>
        <w:tc>
          <w:tcPr>
            <w:tcW w:w="1894" w:type="pct"/>
            <w:gridSpan w:val="2"/>
            <w:shd w:val="clear" w:color="auto" w:fill="auto"/>
            <w:vAlign w:val="center"/>
          </w:tcPr>
          <w:p w14:paraId="380F9D2B" w14:textId="77777777" w:rsidR="002B27AE" w:rsidRPr="004B3397" w:rsidRDefault="002B27AE" w:rsidP="007033F3">
            <w:pPr>
              <w:pStyle w:val="TAL"/>
            </w:pPr>
            <w:r w:rsidRPr="004B3397">
              <w:t>Number of contiguous PRB</w:t>
            </w:r>
          </w:p>
        </w:tc>
        <w:tc>
          <w:tcPr>
            <w:tcW w:w="545" w:type="pct"/>
            <w:shd w:val="clear" w:color="auto" w:fill="auto"/>
            <w:vAlign w:val="center"/>
          </w:tcPr>
          <w:p w14:paraId="4A0D4061" w14:textId="77777777" w:rsidR="002B27AE" w:rsidRPr="004B3397" w:rsidRDefault="002B27AE" w:rsidP="007033F3">
            <w:pPr>
              <w:pStyle w:val="TAC"/>
            </w:pPr>
            <w:r w:rsidRPr="004B3397">
              <w:t>PRBs</w:t>
            </w:r>
          </w:p>
        </w:tc>
        <w:tc>
          <w:tcPr>
            <w:tcW w:w="1639" w:type="pct"/>
            <w:shd w:val="clear" w:color="auto" w:fill="auto"/>
            <w:vAlign w:val="center"/>
          </w:tcPr>
          <w:p w14:paraId="796BA732" w14:textId="77777777" w:rsidR="002B27AE" w:rsidRPr="004B3397" w:rsidRDefault="002B27AE" w:rsidP="007033F3">
            <w:pPr>
              <w:pStyle w:val="TAC"/>
            </w:pPr>
            <w:r w:rsidRPr="004B3397">
              <w:t>Maximum transmission bandwidth configuration as specified in clause 5.3.2 of TS 38.101-2 for tested channel bandwidth and subcarrier spacing</w:t>
            </w:r>
          </w:p>
        </w:tc>
      </w:tr>
      <w:tr w:rsidR="002B27AE" w:rsidRPr="004B3397" w14:paraId="1D505511" w14:textId="77777777" w:rsidTr="007033F3">
        <w:trPr>
          <w:jc w:val="center"/>
        </w:trPr>
        <w:tc>
          <w:tcPr>
            <w:tcW w:w="922" w:type="pct"/>
            <w:vMerge w:val="restart"/>
            <w:shd w:val="clear" w:color="auto" w:fill="auto"/>
            <w:vAlign w:val="center"/>
          </w:tcPr>
          <w:p w14:paraId="63CA1BA3" w14:textId="77777777" w:rsidR="002B27AE" w:rsidRPr="004B3397" w:rsidRDefault="002B27AE" w:rsidP="007033F3">
            <w:pPr>
              <w:pStyle w:val="TAL"/>
            </w:pPr>
            <w:r w:rsidRPr="004B3397">
              <w:t>Common serving cell parameters</w:t>
            </w:r>
          </w:p>
        </w:tc>
        <w:tc>
          <w:tcPr>
            <w:tcW w:w="1894" w:type="pct"/>
            <w:gridSpan w:val="2"/>
            <w:shd w:val="clear" w:color="auto" w:fill="auto"/>
            <w:vAlign w:val="center"/>
          </w:tcPr>
          <w:p w14:paraId="5B932603" w14:textId="77777777" w:rsidR="002B27AE" w:rsidRPr="004B3397" w:rsidRDefault="002B27AE" w:rsidP="007033F3">
            <w:pPr>
              <w:pStyle w:val="TAL"/>
            </w:pPr>
            <w:r w:rsidRPr="004B3397">
              <w:t>Physical Cell ID</w:t>
            </w:r>
          </w:p>
        </w:tc>
        <w:tc>
          <w:tcPr>
            <w:tcW w:w="545" w:type="pct"/>
            <w:shd w:val="clear" w:color="auto" w:fill="auto"/>
            <w:vAlign w:val="center"/>
          </w:tcPr>
          <w:p w14:paraId="37262D36" w14:textId="77777777" w:rsidR="002B27AE" w:rsidRPr="004B3397" w:rsidRDefault="002B27AE" w:rsidP="007033F3">
            <w:pPr>
              <w:pStyle w:val="TAC"/>
            </w:pPr>
          </w:p>
        </w:tc>
        <w:tc>
          <w:tcPr>
            <w:tcW w:w="1639" w:type="pct"/>
            <w:shd w:val="clear" w:color="auto" w:fill="auto"/>
            <w:vAlign w:val="center"/>
          </w:tcPr>
          <w:p w14:paraId="4EA14E94" w14:textId="77777777" w:rsidR="002B27AE" w:rsidRPr="004B3397" w:rsidRDefault="002B27AE" w:rsidP="007033F3">
            <w:pPr>
              <w:pStyle w:val="TAC"/>
            </w:pPr>
            <w:r w:rsidRPr="004B3397">
              <w:t>0</w:t>
            </w:r>
          </w:p>
        </w:tc>
      </w:tr>
      <w:tr w:rsidR="002B27AE" w:rsidRPr="004B3397" w14:paraId="425665E8" w14:textId="77777777" w:rsidTr="007033F3">
        <w:trPr>
          <w:jc w:val="center"/>
        </w:trPr>
        <w:tc>
          <w:tcPr>
            <w:tcW w:w="922" w:type="pct"/>
            <w:vMerge/>
            <w:shd w:val="clear" w:color="auto" w:fill="auto"/>
            <w:vAlign w:val="center"/>
          </w:tcPr>
          <w:p w14:paraId="2DDC23BA" w14:textId="77777777" w:rsidR="002B27AE" w:rsidRPr="004B3397" w:rsidRDefault="002B27AE" w:rsidP="007033F3">
            <w:pPr>
              <w:pStyle w:val="TAL"/>
            </w:pPr>
          </w:p>
        </w:tc>
        <w:tc>
          <w:tcPr>
            <w:tcW w:w="1894" w:type="pct"/>
            <w:gridSpan w:val="2"/>
            <w:shd w:val="clear" w:color="auto" w:fill="auto"/>
            <w:vAlign w:val="center"/>
          </w:tcPr>
          <w:p w14:paraId="71535309" w14:textId="77777777" w:rsidR="002B27AE" w:rsidRPr="004B3397" w:rsidRDefault="002B27AE" w:rsidP="007033F3">
            <w:pPr>
              <w:pStyle w:val="TAL"/>
            </w:pPr>
            <w:r w:rsidRPr="004B3397">
              <w:t xml:space="preserve">SSB position in </w:t>
            </w:r>
            <w:r w:rsidRPr="004B3397">
              <w:rPr>
                <w:lang w:eastAsia="ja-JP"/>
              </w:rPr>
              <w:t>burst</w:t>
            </w:r>
          </w:p>
        </w:tc>
        <w:tc>
          <w:tcPr>
            <w:tcW w:w="545" w:type="pct"/>
            <w:shd w:val="clear" w:color="auto" w:fill="auto"/>
            <w:vAlign w:val="center"/>
          </w:tcPr>
          <w:p w14:paraId="24A57084" w14:textId="77777777" w:rsidR="002B27AE" w:rsidRPr="004B3397" w:rsidRDefault="002B27AE" w:rsidP="007033F3">
            <w:pPr>
              <w:pStyle w:val="TAC"/>
            </w:pPr>
          </w:p>
        </w:tc>
        <w:tc>
          <w:tcPr>
            <w:tcW w:w="1639" w:type="pct"/>
            <w:shd w:val="clear" w:color="auto" w:fill="auto"/>
            <w:vAlign w:val="center"/>
          </w:tcPr>
          <w:p w14:paraId="79DA2F52" w14:textId="77777777" w:rsidR="002B27AE" w:rsidRPr="004B3397" w:rsidRDefault="002B27AE" w:rsidP="007033F3">
            <w:pPr>
              <w:pStyle w:val="TAC"/>
            </w:pPr>
            <w:r w:rsidRPr="004B3397">
              <w:t>1</w:t>
            </w:r>
          </w:p>
        </w:tc>
      </w:tr>
      <w:tr w:rsidR="002B27AE" w:rsidRPr="004B3397" w14:paraId="1B095CC3" w14:textId="77777777" w:rsidTr="007033F3">
        <w:trPr>
          <w:jc w:val="center"/>
        </w:trPr>
        <w:tc>
          <w:tcPr>
            <w:tcW w:w="922" w:type="pct"/>
            <w:vMerge/>
            <w:shd w:val="clear" w:color="auto" w:fill="auto"/>
            <w:vAlign w:val="center"/>
          </w:tcPr>
          <w:p w14:paraId="07905EB6" w14:textId="77777777" w:rsidR="002B27AE" w:rsidRPr="004B3397" w:rsidRDefault="002B27AE" w:rsidP="007033F3">
            <w:pPr>
              <w:pStyle w:val="TAL"/>
            </w:pPr>
          </w:p>
        </w:tc>
        <w:tc>
          <w:tcPr>
            <w:tcW w:w="1894" w:type="pct"/>
            <w:gridSpan w:val="2"/>
            <w:shd w:val="clear" w:color="auto" w:fill="auto"/>
            <w:vAlign w:val="center"/>
          </w:tcPr>
          <w:p w14:paraId="488E0F09" w14:textId="77777777" w:rsidR="002B27AE" w:rsidRPr="004B3397" w:rsidRDefault="002B27AE" w:rsidP="007033F3">
            <w:pPr>
              <w:pStyle w:val="TAL"/>
            </w:pPr>
            <w:r w:rsidRPr="004B3397">
              <w:t>SSB periodicity</w:t>
            </w:r>
          </w:p>
        </w:tc>
        <w:tc>
          <w:tcPr>
            <w:tcW w:w="545" w:type="pct"/>
            <w:shd w:val="clear" w:color="auto" w:fill="auto"/>
            <w:vAlign w:val="center"/>
          </w:tcPr>
          <w:p w14:paraId="0CE3987A" w14:textId="77777777" w:rsidR="002B27AE" w:rsidRPr="004B3397" w:rsidRDefault="002B27AE" w:rsidP="007033F3">
            <w:pPr>
              <w:pStyle w:val="TAC"/>
            </w:pPr>
            <w:r w:rsidRPr="004B3397">
              <w:t>ms</w:t>
            </w:r>
          </w:p>
        </w:tc>
        <w:tc>
          <w:tcPr>
            <w:tcW w:w="1639" w:type="pct"/>
            <w:shd w:val="clear" w:color="auto" w:fill="auto"/>
            <w:vAlign w:val="center"/>
          </w:tcPr>
          <w:p w14:paraId="125D2962" w14:textId="77777777" w:rsidR="002B27AE" w:rsidRPr="004B3397" w:rsidRDefault="002B27AE" w:rsidP="007033F3">
            <w:pPr>
              <w:pStyle w:val="TAC"/>
            </w:pPr>
            <w:r w:rsidRPr="004B3397">
              <w:t>20</w:t>
            </w:r>
          </w:p>
        </w:tc>
      </w:tr>
      <w:tr w:rsidR="002B27AE" w:rsidRPr="004B3397" w14:paraId="55BA81B2" w14:textId="77777777" w:rsidTr="007033F3">
        <w:trPr>
          <w:jc w:val="center"/>
        </w:trPr>
        <w:tc>
          <w:tcPr>
            <w:tcW w:w="922" w:type="pct"/>
            <w:vMerge/>
            <w:shd w:val="clear" w:color="auto" w:fill="auto"/>
            <w:vAlign w:val="center"/>
          </w:tcPr>
          <w:p w14:paraId="5138553E" w14:textId="77777777" w:rsidR="002B27AE" w:rsidRPr="004B3397" w:rsidRDefault="002B27AE" w:rsidP="007033F3">
            <w:pPr>
              <w:pStyle w:val="TAL"/>
            </w:pPr>
          </w:p>
        </w:tc>
        <w:tc>
          <w:tcPr>
            <w:tcW w:w="1894" w:type="pct"/>
            <w:gridSpan w:val="2"/>
            <w:shd w:val="clear" w:color="auto" w:fill="auto"/>
            <w:vAlign w:val="center"/>
          </w:tcPr>
          <w:p w14:paraId="792B1266" w14:textId="77777777" w:rsidR="002B27AE" w:rsidRPr="004B3397" w:rsidRDefault="002B27AE" w:rsidP="007033F3">
            <w:pPr>
              <w:pStyle w:val="TAL"/>
            </w:pPr>
            <w:r w:rsidRPr="004B3397">
              <w:t>First DMRS position for Type A PDSCH mapping</w:t>
            </w:r>
          </w:p>
        </w:tc>
        <w:tc>
          <w:tcPr>
            <w:tcW w:w="545" w:type="pct"/>
            <w:shd w:val="clear" w:color="auto" w:fill="auto"/>
            <w:vAlign w:val="center"/>
          </w:tcPr>
          <w:p w14:paraId="046DBBF5" w14:textId="77777777" w:rsidR="002B27AE" w:rsidRPr="004B3397" w:rsidRDefault="002B27AE" w:rsidP="007033F3">
            <w:pPr>
              <w:pStyle w:val="TAC"/>
              <w:rPr>
                <w:strike/>
              </w:rPr>
            </w:pPr>
          </w:p>
        </w:tc>
        <w:tc>
          <w:tcPr>
            <w:tcW w:w="1639" w:type="pct"/>
            <w:shd w:val="clear" w:color="auto" w:fill="auto"/>
            <w:vAlign w:val="center"/>
          </w:tcPr>
          <w:p w14:paraId="00D064DF" w14:textId="77777777" w:rsidR="002B27AE" w:rsidRPr="004B3397" w:rsidRDefault="002B27AE" w:rsidP="007033F3">
            <w:pPr>
              <w:pStyle w:val="TAC"/>
            </w:pPr>
            <w:r w:rsidRPr="004B3397">
              <w:t>2</w:t>
            </w:r>
          </w:p>
        </w:tc>
      </w:tr>
      <w:tr w:rsidR="002B27AE" w:rsidRPr="004B3397" w14:paraId="04FB25A7" w14:textId="77777777" w:rsidTr="007033F3">
        <w:trPr>
          <w:jc w:val="center"/>
        </w:trPr>
        <w:tc>
          <w:tcPr>
            <w:tcW w:w="922" w:type="pct"/>
            <w:vMerge w:val="restart"/>
            <w:shd w:val="clear" w:color="auto" w:fill="auto"/>
            <w:vAlign w:val="center"/>
          </w:tcPr>
          <w:p w14:paraId="6F0E7CD4" w14:textId="77777777" w:rsidR="002B27AE" w:rsidRPr="004B3397" w:rsidRDefault="002B27AE" w:rsidP="007033F3">
            <w:pPr>
              <w:pStyle w:val="TAL"/>
              <w:rPr>
                <w:i/>
              </w:rPr>
            </w:pPr>
            <w:r w:rsidRPr="004B3397">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D7BD4A" w14:textId="77777777" w:rsidR="002B27AE" w:rsidRPr="004B3397" w:rsidRDefault="002B27AE" w:rsidP="007033F3">
            <w:pPr>
              <w:pStyle w:val="TAL"/>
            </w:pPr>
            <w:r w:rsidRPr="004B3397">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85857F"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15F02CD" w14:textId="77777777" w:rsidR="002B27AE" w:rsidRPr="004B3397" w:rsidRDefault="002B27AE" w:rsidP="007033F3">
            <w:pPr>
              <w:pStyle w:val="TAC"/>
              <w:rPr>
                <w:lang w:eastAsia="zh-CN"/>
              </w:rPr>
            </w:pPr>
            <w:r w:rsidRPr="004B3397">
              <w:rPr>
                <w:lang w:eastAsia="zh-CN"/>
              </w:rPr>
              <w:t>Each slot</w:t>
            </w:r>
          </w:p>
        </w:tc>
      </w:tr>
      <w:tr w:rsidR="002B27AE" w:rsidRPr="004B3397" w14:paraId="464D8DBB" w14:textId="77777777" w:rsidTr="007033F3">
        <w:trPr>
          <w:jc w:val="center"/>
        </w:trPr>
        <w:tc>
          <w:tcPr>
            <w:tcW w:w="922" w:type="pct"/>
            <w:vMerge/>
            <w:shd w:val="clear" w:color="auto" w:fill="auto"/>
            <w:vAlign w:val="center"/>
          </w:tcPr>
          <w:p w14:paraId="31E02D78" w14:textId="77777777" w:rsidR="002B27AE" w:rsidRPr="004B3397"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3D181C" w14:textId="77777777" w:rsidR="002B27AE" w:rsidRPr="004B3397" w:rsidRDefault="002B27AE" w:rsidP="007033F3">
            <w:pPr>
              <w:pStyle w:val="TAL"/>
            </w:pPr>
            <w:r w:rsidRPr="004B3397">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D29089"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2FFB19D" w14:textId="77777777" w:rsidR="002B27AE" w:rsidRPr="004B3397" w:rsidRDefault="002B27AE" w:rsidP="007033F3">
            <w:pPr>
              <w:pStyle w:val="TAC"/>
            </w:pPr>
            <w:r w:rsidRPr="004B3397">
              <w:t>0</w:t>
            </w:r>
          </w:p>
        </w:tc>
      </w:tr>
      <w:tr w:rsidR="002B27AE" w:rsidRPr="004B3397" w14:paraId="39D84E84" w14:textId="77777777" w:rsidTr="007033F3">
        <w:trPr>
          <w:jc w:val="center"/>
        </w:trPr>
        <w:tc>
          <w:tcPr>
            <w:tcW w:w="922" w:type="pct"/>
            <w:vMerge/>
            <w:shd w:val="clear" w:color="auto" w:fill="auto"/>
            <w:vAlign w:val="center"/>
          </w:tcPr>
          <w:p w14:paraId="28431388" w14:textId="77777777" w:rsidR="002B27AE" w:rsidRPr="004B3397"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50FEA8" w14:textId="77777777" w:rsidR="002B27AE" w:rsidRPr="004B3397" w:rsidRDefault="002B27AE" w:rsidP="007033F3">
            <w:pPr>
              <w:pStyle w:val="TAL"/>
            </w:pPr>
            <w:r w:rsidRPr="004B3397">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4639FD"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B7946" w14:textId="77777777" w:rsidR="002B27AE" w:rsidRPr="004B3397" w:rsidRDefault="002B27AE" w:rsidP="007033F3">
            <w:pPr>
              <w:pStyle w:val="TAC"/>
            </w:pPr>
            <w:r w:rsidRPr="004B3397">
              <w:t>Table 7.2-2 of TS 38.101-4 for tested channel bandwidth and subcarrier spacing</w:t>
            </w:r>
          </w:p>
        </w:tc>
      </w:tr>
      <w:tr w:rsidR="002B27AE" w:rsidRPr="004B3397" w14:paraId="1A7F1428" w14:textId="77777777" w:rsidTr="007033F3">
        <w:trPr>
          <w:jc w:val="center"/>
        </w:trPr>
        <w:tc>
          <w:tcPr>
            <w:tcW w:w="922" w:type="pct"/>
            <w:vMerge/>
            <w:shd w:val="clear" w:color="auto" w:fill="auto"/>
            <w:vAlign w:val="center"/>
          </w:tcPr>
          <w:p w14:paraId="3A4900DC" w14:textId="77777777" w:rsidR="002B27AE" w:rsidRPr="004B3397"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2C8C6" w14:textId="77777777" w:rsidR="002B27AE" w:rsidRPr="004B3397" w:rsidRDefault="002B27AE" w:rsidP="007033F3">
            <w:pPr>
              <w:pStyle w:val="TAL"/>
            </w:pPr>
            <w:r w:rsidRPr="004B3397">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ECD0707"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939319" w14:textId="77777777" w:rsidR="002B27AE" w:rsidRPr="004B3397" w:rsidRDefault="002B27AE" w:rsidP="007033F3">
            <w:pPr>
              <w:pStyle w:val="TAC"/>
              <w:rPr>
                <w:lang w:eastAsia="zh-CN"/>
              </w:rPr>
            </w:pPr>
            <w:r w:rsidRPr="004B3397">
              <w:rPr>
                <w:lang w:eastAsia="zh-CN"/>
              </w:rPr>
              <w:t>1/AL8</w:t>
            </w:r>
          </w:p>
        </w:tc>
      </w:tr>
      <w:tr w:rsidR="002B27AE" w:rsidRPr="004B3397" w14:paraId="6322C33A" w14:textId="77777777" w:rsidTr="007033F3">
        <w:trPr>
          <w:jc w:val="center"/>
        </w:trPr>
        <w:tc>
          <w:tcPr>
            <w:tcW w:w="922" w:type="pct"/>
            <w:vMerge/>
            <w:shd w:val="clear" w:color="auto" w:fill="auto"/>
            <w:vAlign w:val="center"/>
          </w:tcPr>
          <w:p w14:paraId="1834EF7E" w14:textId="77777777" w:rsidR="002B27AE" w:rsidRPr="004B3397"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D467A6" w14:textId="77777777" w:rsidR="002B27AE" w:rsidRPr="004B3397" w:rsidRDefault="002B27AE" w:rsidP="007033F3">
            <w:pPr>
              <w:pStyle w:val="TAL"/>
            </w:pPr>
            <w:r w:rsidRPr="004B3397">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C9931F6"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1E57FF" w14:textId="77777777" w:rsidR="002B27AE" w:rsidRPr="004B3397" w:rsidRDefault="002B27AE" w:rsidP="007033F3">
            <w:pPr>
              <w:pStyle w:val="TAC"/>
              <w:rPr>
                <w:lang w:eastAsia="zh-CN"/>
              </w:rPr>
            </w:pPr>
            <w:r w:rsidRPr="004B3397">
              <w:t>Non-interleaved</w:t>
            </w:r>
          </w:p>
        </w:tc>
      </w:tr>
      <w:tr w:rsidR="002B27AE" w:rsidRPr="004B3397" w14:paraId="47EF264B" w14:textId="77777777" w:rsidTr="007033F3">
        <w:trPr>
          <w:jc w:val="center"/>
        </w:trPr>
        <w:tc>
          <w:tcPr>
            <w:tcW w:w="922" w:type="pct"/>
            <w:vMerge/>
            <w:shd w:val="clear" w:color="auto" w:fill="auto"/>
            <w:vAlign w:val="center"/>
          </w:tcPr>
          <w:p w14:paraId="47A86FFF" w14:textId="77777777" w:rsidR="002B27AE" w:rsidRPr="004B3397"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DD6101" w14:textId="77777777" w:rsidR="002B27AE" w:rsidRPr="004B3397" w:rsidRDefault="002B27AE" w:rsidP="007033F3">
            <w:pPr>
              <w:pStyle w:val="TAL"/>
            </w:pPr>
            <w:r w:rsidRPr="004B3397">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DF3542"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40B1345" w14:textId="77777777" w:rsidR="002B27AE" w:rsidRPr="004B3397" w:rsidRDefault="002B27AE" w:rsidP="007033F3">
            <w:pPr>
              <w:pStyle w:val="TAC"/>
              <w:rPr>
                <w:lang w:eastAsia="zh-CN"/>
              </w:rPr>
            </w:pPr>
            <w:r w:rsidRPr="004B3397">
              <w:rPr>
                <w:lang w:eastAsia="zh-CN"/>
              </w:rPr>
              <w:t>1_1</w:t>
            </w:r>
          </w:p>
        </w:tc>
      </w:tr>
      <w:tr w:rsidR="002B27AE" w:rsidRPr="004B3397" w14:paraId="7FA5A4D2" w14:textId="77777777" w:rsidTr="007033F3">
        <w:trPr>
          <w:jc w:val="center"/>
        </w:trPr>
        <w:tc>
          <w:tcPr>
            <w:tcW w:w="922" w:type="pct"/>
            <w:vMerge/>
            <w:shd w:val="clear" w:color="auto" w:fill="auto"/>
            <w:vAlign w:val="center"/>
          </w:tcPr>
          <w:p w14:paraId="3C9CD820" w14:textId="77777777" w:rsidR="002B27AE" w:rsidRPr="004B3397"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1C0509" w14:textId="77777777" w:rsidR="002B27AE" w:rsidRPr="004B3397" w:rsidRDefault="002B27AE" w:rsidP="007033F3">
            <w:pPr>
              <w:pStyle w:val="TAL"/>
              <w:rPr>
                <w:lang w:eastAsia="zh-CN"/>
              </w:rPr>
            </w:pPr>
            <w:r w:rsidRPr="004B3397">
              <w:rPr>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FA1A11"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6C6B1F4" w14:textId="77777777" w:rsidR="002B27AE" w:rsidRPr="004B3397" w:rsidDel="008849A4" w:rsidRDefault="002B27AE" w:rsidP="007033F3">
            <w:pPr>
              <w:pStyle w:val="TAC"/>
              <w:rPr>
                <w:lang w:eastAsia="zh-CN"/>
              </w:rPr>
            </w:pPr>
            <w:r w:rsidRPr="004B3397">
              <w:rPr>
                <w:lang w:eastAsia="zh-CN"/>
              </w:rPr>
              <w:t>TCI state #1</w:t>
            </w:r>
          </w:p>
        </w:tc>
      </w:tr>
      <w:tr w:rsidR="002B27AE" w:rsidRPr="004B3397" w14:paraId="34268621" w14:textId="77777777" w:rsidTr="007033F3">
        <w:trPr>
          <w:jc w:val="center"/>
        </w:trPr>
        <w:tc>
          <w:tcPr>
            <w:tcW w:w="2816" w:type="pct"/>
            <w:gridSpan w:val="3"/>
            <w:tcBorders>
              <w:right w:val="single" w:sz="4" w:space="0" w:color="auto"/>
            </w:tcBorders>
            <w:shd w:val="clear" w:color="auto" w:fill="auto"/>
            <w:vAlign w:val="center"/>
          </w:tcPr>
          <w:p w14:paraId="10B0FB90" w14:textId="77777777" w:rsidR="002B27AE" w:rsidRPr="004B3397" w:rsidRDefault="002B27AE" w:rsidP="007033F3">
            <w:pPr>
              <w:pStyle w:val="TAL"/>
            </w:pPr>
            <w:r w:rsidRPr="004B3397">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0AF6CBF"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4EBC663" w14:textId="77777777" w:rsidR="002B27AE" w:rsidRPr="004B3397" w:rsidRDefault="002B27AE" w:rsidP="007033F3">
            <w:pPr>
              <w:pStyle w:val="TAC"/>
            </w:pPr>
            <w:r w:rsidRPr="004B3397">
              <w:t>Not configured</w:t>
            </w:r>
          </w:p>
        </w:tc>
      </w:tr>
      <w:tr w:rsidR="002B27AE" w:rsidRPr="004B3397" w14:paraId="32C8BE48" w14:textId="77777777" w:rsidTr="007033F3">
        <w:trPr>
          <w:jc w:val="center"/>
        </w:trPr>
        <w:tc>
          <w:tcPr>
            <w:tcW w:w="922" w:type="pct"/>
            <w:vMerge w:val="restart"/>
            <w:shd w:val="clear" w:color="auto" w:fill="auto"/>
            <w:vAlign w:val="center"/>
          </w:tcPr>
          <w:p w14:paraId="44F46260" w14:textId="77777777" w:rsidR="002B27AE" w:rsidRPr="004B3397" w:rsidRDefault="002B27AE" w:rsidP="007033F3">
            <w:pPr>
              <w:pStyle w:val="TAL"/>
            </w:pPr>
            <w:r w:rsidRPr="004B3397">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6ED42A" w14:textId="77777777" w:rsidR="002B27AE" w:rsidRPr="004B3397" w:rsidRDefault="002B27AE" w:rsidP="007033F3">
            <w:pPr>
              <w:pStyle w:val="TAL"/>
            </w:pPr>
            <w:r w:rsidRPr="004B3397">
              <w:rPr>
                <w:lang w:eastAsia="ja-JP"/>
              </w:rPr>
              <w:t>First subcarrier index in the PRB used for CSI-RS</w:t>
            </w:r>
            <w:r w:rsidRPr="004B3397" w:rsidDel="0032520A">
              <w:t xml:space="preserve"> </w:t>
            </w:r>
            <w:r w:rsidRPr="004B3397">
              <w:t>(</w:t>
            </w:r>
            <w:r w:rsidRPr="004B3397">
              <w:rPr>
                <w:i/>
              </w:rPr>
              <w:t>k</w:t>
            </w:r>
            <w:r w:rsidRPr="004B3397">
              <w:rPr>
                <w:i/>
                <w:vertAlign w:val="subscript"/>
              </w:rPr>
              <w:t>0</w:t>
            </w:r>
            <w:r w:rsidRPr="004B3397">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CCE408D"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8F2D45" w14:textId="77777777" w:rsidR="002B27AE" w:rsidRPr="004B3397" w:rsidRDefault="002B27AE" w:rsidP="007033F3">
            <w:pPr>
              <w:pStyle w:val="TAC"/>
            </w:pPr>
            <w:r w:rsidRPr="004B3397">
              <w:t>0 for CSI-RS resource 1,2,3,4</w:t>
            </w:r>
          </w:p>
        </w:tc>
      </w:tr>
      <w:tr w:rsidR="002B27AE" w:rsidRPr="004B3397" w14:paraId="06745F21" w14:textId="77777777" w:rsidTr="007033F3">
        <w:trPr>
          <w:jc w:val="center"/>
        </w:trPr>
        <w:tc>
          <w:tcPr>
            <w:tcW w:w="922" w:type="pct"/>
            <w:vMerge/>
            <w:shd w:val="clear" w:color="auto" w:fill="auto"/>
            <w:vAlign w:val="center"/>
          </w:tcPr>
          <w:p w14:paraId="5A38A0B4" w14:textId="77777777" w:rsidR="002B27AE" w:rsidRPr="004B3397"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79FD58" w14:textId="77777777" w:rsidR="002B27AE" w:rsidRPr="004B3397" w:rsidRDefault="002B27AE" w:rsidP="007033F3">
            <w:pPr>
              <w:pStyle w:val="TAL"/>
            </w:pPr>
            <w:r w:rsidRPr="004B3397">
              <w:rPr>
                <w:lang w:eastAsia="ja-JP"/>
              </w:rPr>
              <w:t>First OFDM symbol in the PRB used for CSI-RS (</w:t>
            </w:r>
            <w:r w:rsidRPr="004B3397">
              <w:rPr>
                <w:i/>
                <w:lang w:eastAsia="ja-JP"/>
              </w:rPr>
              <w:t>l</w:t>
            </w:r>
            <w:r w:rsidRPr="004B3397">
              <w:rPr>
                <w:i/>
                <w:vertAlign w:val="subscript"/>
                <w:lang w:eastAsia="ja-JP"/>
              </w:rPr>
              <w:t>0</w:t>
            </w:r>
            <w:r w:rsidRPr="004B3397">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7F8FEA5"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4DEC70" w14:textId="77777777" w:rsidR="002B27AE" w:rsidRPr="004B3397" w:rsidRDefault="002B27AE" w:rsidP="007033F3">
            <w:pPr>
              <w:pStyle w:val="TAC"/>
            </w:pPr>
            <w:r w:rsidRPr="004B3397">
              <w:t>6 for CSI-RS resource 1 and 3</w:t>
            </w:r>
            <w:r w:rsidRPr="004B3397">
              <w:br/>
              <w:t>10 for CSI-RS resource 2 and 4</w:t>
            </w:r>
          </w:p>
        </w:tc>
      </w:tr>
      <w:tr w:rsidR="002B27AE" w:rsidRPr="004B3397" w14:paraId="1676B33D" w14:textId="77777777" w:rsidTr="007033F3">
        <w:trPr>
          <w:jc w:val="center"/>
        </w:trPr>
        <w:tc>
          <w:tcPr>
            <w:tcW w:w="922" w:type="pct"/>
            <w:vMerge/>
            <w:shd w:val="clear" w:color="auto" w:fill="auto"/>
            <w:vAlign w:val="center"/>
          </w:tcPr>
          <w:p w14:paraId="397231AE" w14:textId="77777777" w:rsidR="002B27AE" w:rsidRPr="004B3397"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E8BEFE" w14:textId="77777777" w:rsidR="002B27AE" w:rsidRPr="004B3397" w:rsidRDefault="002B27AE" w:rsidP="007033F3">
            <w:pPr>
              <w:pStyle w:val="TAL"/>
            </w:pPr>
            <w:r w:rsidRPr="004B3397">
              <w:t>Number of CSI-RS ports (</w:t>
            </w:r>
            <w:r w:rsidRPr="004B3397">
              <w:rPr>
                <w:i/>
              </w:rPr>
              <w:t>X</w:t>
            </w:r>
            <w:r w:rsidRPr="004B3397">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7F40DDC"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C486DE" w14:textId="77777777" w:rsidR="002B27AE" w:rsidRPr="004B3397" w:rsidRDefault="002B27AE" w:rsidP="007033F3">
            <w:pPr>
              <w:pStyle w:val="TAC"/>
            </w:pPr>
            <w:r w:rsidRPr="004B3397">
              <w:t>1 for CSI-RS resource 1,2,3,4</w:t>
            </w:r>
          </w:p>
        </w:tc>
      </w:tr>
      <w:tr w:rsidR="002B27AE" w:rsidRPr="004B3397" w14:paraId="52DAFD42" w14:textId="77777777" w:rsidTr="007033F3">
        <w:trPr>
          <w:jc w:val="center"/>
        </w:trPr>
        <w:tc>
          <w:tcPr>
            <w:tcW w:w="922" w:type="pct"/>
            <w:vMerge/>
            <w:shd w:val="clear" w:color="auto" w:fill="auto"/>
            <w:vAlign w:val="center"/>
          </w:tcPr>
          <w:p w14:paraId="62C6F4AA" w14:textId="77777777" w:rsidR="002B27AE" w:rsidRPr="004B3397"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A4FEDE" w14:textId="77777777" w:rsidR="002B27AE" w:rsidRPr="004B3397" w:rsidRDefault="002B27AE" w:rsidP="007033F3">
            <w:pPr>
              <w:pStyle w:val="TAL"/>
            </w:pPr>
            <w:r w:rsidRPr="004B3397">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5D24DB6"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FC0866" w14:textId="77777777" w:rsidR="002B27AE" w:rsidRPr="004B3397" w:rsidRDefault="002B27AE" w:rsidP="007033F3">
            <w:pPr>
              <w:pStyle w:val="TAC"/>
            </w:pPr>
            <w:r w:rsidRPr="004B3397">
              <w:t>‘No CDM’ for CSI-RS resource 1,2,3,4</w:t>
            </w:r>
          </w:p>
        </w:tc>
      </w:tr>
      <w:tr w:rsidR="002B27AE" w:rsidRPr="004B3397" w14:paraId="0217A61E" w14:textId="77777777" w:rsidTr="007033F3">
        <w:trPr>
          <w:jc w:val="center"/>
        </w:trPr>
        <w:tc>
          <w:tcPr>
            <w:tcW w:w="922" w:type="pct"/>
            <w:vMerge/>
            <w:shd w:val="clear" w:color="auto" w:fill="auto"/>
            <w:vAlign w:val="center"/>
          </w:tcPr>
          <w:p w14:paraId="36329C67" w14:textId="77777777" w:rsidR="002B27AE" w:rsidRPr="004B3397"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A6E393" w14:textId="77777777" w:rsidR="002B27AE" w:rsidRPr="004B3397" w:rsidRDefault="002B27AE" w:rsidP="007033F3">
            <w:pPr>
              <w:pStyle w:val="TAL"/>
            </w:pPr>
            <w:r w:rsidRPr="004B3397">
              <w:t>Density (</w:t>
            </w:r>
            <w:r w:rsidRPr="004B3397">
              <w:rPr>
                <w:rFonts w:cs="Arial"/>
                <w:i/>
              </w:rPr>
              <w:t>ρ</w:t>
            </w:r>
            <w:r w:rsidRPr="004B3397">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75552B"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751397F" w14:textId="77777777" w:rsidR="002B27AE" w:rsidRPr="004B3397" w:rsidRDefault="002B27AE" w:rsidP="007033F3">
            <w:pPr>
              <w:pStyle w:val="TAC"/>
            </w:pPr>
            <w:r w:rsidRPr="004B3397">
              <w:t>3 for CSI-RS resource 1,2,3,4</w:t>
            </w:r>
          </w:p>
        </w:tc>
      </w:tr>
      <w:tr w:rsidR="002B27AE" w:rsidRPr="004B3397" w14:paraId="1DC6B12C" w14:textId="77777777" w:rsidTr="007033F3">
        <w:trPr>
          <w:jc w:val="center"/>
        </w:trPr>
        <w:tc>
          <w:tcPr>
            <w:tcW w:w="922" w:type="pct"/>
            <w:vMerge/>
            <w:shd w:val="clear" w:color="auto" w:fill="auto"/>
            <w:vAlign w:val="center"/>
          </w:tcPr>
          <w:p w14:paraId="604C6C71" w14:textId="77777777" w:rsidR="002B27AE" w:rsidRPr="004B3397"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E916F3" w14:textId="77777777" w:rsidR="002B27AE" w:rsidRPr="004B3397" w:rsidRDefault="002B27AE" w:rsidP="007033F3">
            <w:pPr>
              <w:pStyle w:val="TAL"/>
            </w:pPr>
            <w:r w:rsidRPr="004B3397">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F224855" w14:textId="77777777" w:rsidR="002B27AE" w:rsidRPr="004B3397" w:rsidRDefault="002B27AE" w:rsidP="007033F3">
            <w:pPr>
              <w:pStyle w:val="TAC"/>
            </w:pPr>
            <w:r w:rsidRPr="004B3397">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13DDFFC" w14:textId="77777777" w:rsidR="002B27AE" w:rsidRPr="004B3397" w:rsidRDefault="002B27AE" w:rsidP="007033F3">
            <w:pPr>
              <w:pStyle w:val="TAC"/>
            </w:pPr>
            <w:r w:rsidRPr="004B3397">
              <w:t>120 kHz SCS: 160 for CSI-RS resource 1,2,3,4</w:t>
            </w:r>
          </w:p>
        </w:tc>
      </w:tr>
      <w:tr w:rsidR="002B27AE" w:rsidRPr="004B3397" w14:paraId="50F1314D" w14:textId="77777777" w:rsidTr="007033F3">
        <w:trPr>
          <w:jc w:val="center"/>
        </w:trPr>
        <w:tc>
          <w:tcPr>
            <w:tcW w:w="922" w:type="pct"/>
            <w:vMerge/>
            <w:shd w:val="clear" w:color="auto" w:fill="auto"/>
            <w:vAlign w:val="center"/>
          </w:tcPr>
          <w:p w14:paraId="6A87AAAA" w14:textId="77777777" w:rsidR="002B27AE" w:rsidRPr="004B3397"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AB391C" w14:textId="77777777" w:rsidR="002B27AE" w:rsidRPr="004B3397" w:rsidRDefault="002B27AE" w:rsidP="007033F3">
            <w:pPr>
              <w:pStyle w:val="TAL"/>
            </w:pPr>
            <w:r w:rsidRPr="004B3397">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0BAE2F4" w14:textId="77777777" w:rsidR="002B27AE" w:rsidRPr="004B3397" w:rsidRDefault="002B27AE" w:rsidP="007033F3">
            <w:pPr>
              <w:pStyle w:val="TAC"/>
            </w:pPr>
            <w:r w:rsidRPr="004B3397">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1872E" w14:textId="77777777" w:rsidR="002B27AE" w:rsidRPr="004B3397" w:rsidRDefault="002B27AE" w:rsidP="007033F3">
            <w:pPr>
              <w:pStyle w:val="TAC"/>
              <w:rPr>
                <w:lang w:eastAsia="zh-CN"/>
              </w:rPr>
            </w:pPr>
            <w:r w:rsidRPr="004B3397">
              <w:rPr>
                <w:lang w:eastAsia="zh-CN"/>
              </w:rPr>
              <w:t>120 kHz SCS:</w:t>
            </w:r>
          </w:p>
          <w:p w14:paraId="4BCBAFB3" w14:textId="77777777" w:rsidR="002B27AE" w:rsidRPr="004B3397" w:rsidRDefault="002B27AE" w:rsidP="007033F3">
            <w:pPr>
              <w:pStyle w:val="TAC"/>
            </w:pPr>
            <w:r w:rsidRPr="004B3397">
              <w:t>80 for CSI-RS resource 1 and 2</w:t>
            </w:r>
          </w:p>
          <w:p w14:paraId="60204483" w14:textId="77777777" w:rsidR="002B27AE" w:rsidRPr="004B3397" w:rsidRDefault="002B27AE" w:rsidP="007033F3">
            <w:pPr>
              <w:pStyle w:val="TAC"/>
            </w:pPr>
            <w:r w:rsidRPr="004B3397">
              <w:t>81 for CSI-RS resource 3 and 4</w:t>
            </w:r>
          </w:p>
        </w:tc>
      </w:tr>
      <w:tr w:rsidR="002B27AE" w:rsidRPr="004B3397" w14:paraId="5B16CDD9" w14:textId="77777777" w:rsidTr="007033F3">
        <w:trPr>
          <w:jc w:val="center"/>
        </w:trPr>
        <w:tc>
          <w:tcPr>
            <w:tcW w:w="922" w:type="pct"/>
            <w:vMerge/>
            <w:shd w:val="clear" w:color="auto" w:fill="auto"/>
            <w:vAlign w:val="center"/>
          </w:tcPr>
          <w:p w14:paraId="4FFD3D66" w14:textId="77777777" w:rsidR="002B27AE" w:rsidRPr="004B3397"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295782" w14:textId="77777777" w:rsidR="002B27AE" w:rsidRPr="004B3397" w:rsidRDefault="002B27AE" w:rsidP="007033F3">
            <w:pPr>
              <w:pStyle w:val="TAL"/>
            </w:pPr>
            <w:r w:rsidRPr="004B3397">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0EEDD1"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9C651BA" w14:textId="77777777" w:rsidR="002B27AE" w:rsidRPr="004B3397" w:rsidRDefault="002B27AE" w:rsidP="007033F3">
            <w:pPr>
              <w:pStyle w:val="TAC"/>
            </w:pPr>
            <w:r w:rsidRPr="004B3397">
              <w:t>Start PRB 0</w:t>
            </w:r>
          </w:p>
          <w:p w14:paraId="283A2E81" w14:textId="77777777" w:rsidR="002B27AE" w:rsidRPr="004B3397" w:rsidRDefault="002B27AE" w:rsidP="007033F3">
            <w:pPr>
              <w:pStyle w:val="TAC"/>
            </w:pPr>
            <w:r w:rsidRPr="004B3397">
              <w:t>Number of PRB = BWP size</w:t>
            </w:r>
          </w:p>
        </w:tc>
      </w:tr>
      <w:tr w:rsidR="002B27AE" w:rsidRPr="004B3397" w14:paraId="6604292E" w14:textId="77777777" w:rsidTr="007033F3">
        <w:trPr>
          <w:jc w:val="center"/>
        </w:trPr>
        <w:tc>
          <w:tcPr>
            <w:tcW w:w="922" w:type="pct"/>
            <w:vMerge/>
            <w:shd w:val="clear" w:color="auto" w:fill="auto"/>
            <w:vAlign w:val="center"/>
          </w:tcPr>
          <w:p w14:paraId="14E3E683" w14:textId="77777777" w:rsidR="002B27AE" w:rsidRPr="004B3397"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ED98E" w14:textId="77777777" w:rsidR="002B27AE" w:rsidRPr="004B3397" w:rsidRDefault="002B27AE" w:rsidP="007033F3">
            <w:pPr>
              <w:pStyle w:val="TAL"/>
            </w:pPr>
            <w:r w:rsidRPr="004B3397">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2BCC547"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E8DA1C" w14:textId="77777777" w:rsidR="002B27AE" w:rsidRPr="004B3397" w:rsidRDefault="002B27AE" w:rsidP="007033F3">
            <w:pPr>
              <w:pStyle w:val="TAC"/>
            </w:pPr>
            <w:r w:rsidRPr="004B3397">
              <w:t>TCI state #0</w:t>
            </w:r>
          </w:p>
        </w:tc>
      </w:tr>
      <w:tr w:rsidR="002B27AE" w:rsidRPr="004B3397" w14:paraId="29B33013" w14:textId="77777777" w:rsidTr="007033F3">
        <w:trPr>
          <w:jc w:val="center"/>
        </w:trPr>
        <w:tc>
          <w:tcPr>
            <w:tcW w:w="922" w:type="pct"/>
            <w:vMerge w:val="restart"/>
            <w:shd w:val="clear" w:color="auto" w:fill="auto"/>
            <w:vAlign w:val="center"/>
          </w:tcPr>
          <w:p w14:paraId="48ACC5B8" w14:textId="77777777" w:rsidR="002B27AE" w:rsidRPr="004B3397" w:rsidRDefault="002B27AE" w:rsidP="007033F3">
            <w:pPr>
              <w:pStyle w:val="TAL"/>
            </w:pPr>
            <w:r w:rsidRPr="004B3397">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29EEEC" w14:textId="77777777" w:rsidR="002B27AE" w:rsidRPr="004B3397" w:rsidRDefault="002B27AE" w:rsidP="007033F3">
            <w:pPr>
              <w:pStyle w:val="TAL"/>
            </w:pPr>
            <w:r w:rsidRPr="004B3397">
              <w:rPr>
                <w:lang w:eastAsia="ja-JP"/>
              </w:rPr>
              <w:t>First subcarrier index in the PRB used for CSI-RS</w:t>
            </w:r>
            <w:r w:rsidRPr="004B3397" w:rsidDel="0032520A">
              <w:t xml:space="preserve"> </w:t>
            </w:r>
            <w:r w:rsidRPr="004B3397">
              <w:t>(</w:t>
            </w:r>
            <w:r w:rsidRPr="004B3397">
              <w:rPr>
                <w:i/>
              </w:rPr>
              <w:t>k</w:t>
            </w:r>
            <w:r w:rsidRPr="004B3397">
              <w:rPr>
                <w:i/>
                <w:vertAlign w:val="subscript"/>
              </w:rPr>
              <w:t>0</w:t>
            </w:r>
            <w:r w:rsidRPr="004B3397">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EBFADBA"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A7871D0" w14:textId="77777777" w:rsidR="002B27AE" w:rsidRPr="004B3397" w:rsidRDefault="002B27AE" w:rsidP="007033F3">
            <w:pPr>
              <w:pStyle w:val="TAC"/>
            </w:pPr>
            <w:r w:rsidRPr="004B3397">
              <w:t>0</w:t>
            </w:r>
          </w:p>
        </w:tc>
      </w:tr>
      <w:tr w:rsidR="002B27AE" w:rsidRPr="004B3397" w14:paraId="20D92150" w14:textId="77777777" w:rsidTr="007033F3">
        <w:trPr>
          <w:jc w:val="center"/>
        </w:trPr>
        <w:tc>
          <w:tcPr>
            <w:tcW w:w="922" w:type="pct"/>
            <w:vMerge/>
            <w:shd w:val="clear" w:color="auto" w:fill="auto"/>
            <w:vAlign w:val="center"/>
          </w:tcPr>
          <w:p w14:paraId="5A4817E0" w14:textId="77777777" w:rsidR="002B27AE" w:rsidRPr="004B3397"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C8D773" w14:textId="77777777" w:rsidR="002B27AE" w:rsidRPr="004B3397" w:rsidRDefault="002B27AE" w:rsidP="007033F3">
            <w:pPr>
              <w:pStyle w:val="TAL"/>
            </w:pPr>
            <w:r w:rsidRPr="004B3397">
              <w:rPr>
                <w:lang w:eastAsia="ja-JP"/>
              </w:rPr>
              <w:t>First OFDM symbol in the PRB used for CSI-RS (</w:t>
            </w:r>
            <w:r w:rsidRPr="004B3397">
              <w:rPr>
                <w:i/>
                <w:lang w:eastAsia="ja-JP"/>
              </w:rPr>
              <w:t>l</w:t>
            </w:r>
            <w:r w:rsidRPr="004B3397">
              <w:rPr>
                <w:i/>
                <w:vertAlign w:val="subscript"/>
                <w:lang w:eastAsia="ja-JP"/>
              </w:rPr>
              <w:t>0</w:t>
            </w:r>
            <w:r w:rsidRPr="004B3397">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5FE1FE9"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11AEBEA" w14:textId="77777777" w:rsidR="002B27AE" w:rsidRPr="004B3397" w:rsidRDefault="002B27AE" w:rsidP="007033F3">
            <w:pPr>
              <w:pStyle w:val="TAC"/>
            </w:pPr>
            <w:r w:rsidRPr="004B3397">
              <w:t>12</w:t>
            </w:r>
          </w:p>
        </w:tc>
      </w:tr>
      <w:tr w:rsidR="002B27AE" w:rsidRPr="004B3397" w14:paraId="23234A84" w14:textId="77777777" w:rsidTr="007033F3">
        <w:trPr>
          <w:jc w:val="center"/>
        </w:trPr>
        <w:tc>
          <w:tcPr>
            <w:tcW w:w="922" w:type="pct"/>
            <w:vMerge/>
            <w:shd w:val="clear" w:color="auto" w:fill="auto"/>
            <w:vAlign w:val="center"/>
          </w:tcPr>
          <w:p w14:paraId="44DFC178" w14:textId="77777777" w:rsidR="002B27AE" w:rsidRPr="004B3397"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0DF667" w14:textId="77777777" w:rsidR="002B27AE" w:rsidRPr="004B3397" w:rsidRDefault="002B27AE" w:rsidP="007033F3">
            <w:pPr>
              <w:pStyle w:val="TAL"/>
            </w:pPr>
            <w:r w:rsidRPr="004B3397">
              <w:t>Number of CSI-RS ports (</w:t>
            </w:r>
            <w:r w:rsidRPr="004B3397">
              <w:rPr>
                <w:i/>
              </w:rPr>
              <w:t>X</w:t>
            </w:r>
            <w:r w:rsidRPr="004B3397">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DB2B724"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C28C53B" w14:textId="77777777" w:rsidR="002B27AE" w:rsidRPr="004B3397" w:rsidRDefault="002B27AE" w:rsidP="007033F3">
            <w:pPr>
              <w:pStyle w:val="TAC"/>
            </w:pPr>
            <w:r w:rsidRPr="004B3397">
              <w:t>2</w:t>
            </w:r>
          </w:p>
        </w:tc>
      </w:tr>
      <w:tr w:rsidR="002B27AE" w:rsidRPr="004B3397" w14:paraId="37307785" w14:textId="77777777" w:rsidTr="007033F3">
        <w:trPr>
          <w:jc w:val="center"/>
        </w:trPr>
        <w:tc>
          <w:tcPr>
            <w:tcW w:w="922" w:type="pct"/>
            <w:vMerge/>
            <w:shd w:val="clear" w:color="auto" w:fill="auto"/>
            <w:vAlign w:val="center"/>
          </w:tcPr>
          <w:p w14:paraId="1BEE7AE1" w14:textId="77777777" w:rsidR="002B27AE" w:rsidRPr="004B3397"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ECC3CF" w14:textId="77777777" w:rsidR="002B27AE" w:rsidRPr="004B3397" w:rsidRDefault="002B27AE" w:rsidP="007033F3">
            <w:pPr>
              <w:pStyle w:val="TAL"/>
            </w:pPr>
            <w:r w:rsidRPr="004B3397">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420AD45"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4A41E6F" w14:textId="77777777" w:rsidR="002B27AE" w:rsidRPr="004B3397" w:rsidRDefault="002B27AE" w:rsidP="007033F3">
            <w:pPr>
              <w:pStyle w:val="TAC"/>
            </w:pPr>
            <w:r w:rsidRPr="004B3397">
              <w:t>FD-CDM2</w:t>
            </w:r>
          </w:p>
        </w:tc>
      </w:tr>
      <w:tr w:rsidR="002B27AE" w:rsidRPr="004B3397" w14:paraId="79A22A38" w14:textId="77777777" w:rsidTr="007033F3">
        <w:trPr>
          <w:jc w:val="center"/>
        </w:trPr>
        <w:tc>
          <w:tcPr>
            <w:tcW w:w="922" w:type="pct"/>
            <w:vMerge/>
            <w:shd w:val="clear" w:color="auto" w:fill="auto"/>
            <w:vAlign w:val="center"/>
          </w:tcPr>
          <w:p w14:paraId="5965F212" w14:textId="77777777" w:rsidR="002B27AE" w:rsidRPr="004B3397"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484B1" w14:textId="77777777" w:rsidR="002B27AE" w:rsidRPr="004B3397" w:rsidRDefault="002B27AE" w:rsidP="007033F3">
            <w:pPr>
              <w:pStyle w:val="TAL"/>
            </w:pPr>
            <w:r w:rsidRPr="004B3397">
              <w:t>Density (</w:t>
            </w:r>
            <w:r w:rsidRPr="004B3397">
              <w:rPr>
                <w:rFonts w:cs="Arial"/>
                <w:i/>
              </w:rPr>
              <w:t>ρ</w:t>
            </w:r>
            <w:r w:rsidRPr="004B3397">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3634036"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A31D26" w14:textId="77777777" w:rsidR="002B27AE" w:rsidRPr="004B3397" w:rsidRDefault="002B27AE" w:rsidP="007033F3">
            <w:pPr>
              <w:pStyle w:val="TAC"/>
            </w:pPr>
            <w:r w:rsidRPr="004B3397">
              <w:t>1</w:t>
            </w:r>
          </w:p>
        </w:tc>
      </w:tr>
      <w:tr w:rsidR="002B27AE" w:rsidRPr="004B3397" w14:paraId="665C2338" w14:textId="77777777" w:rsidTr="007033F3">
        <w:trPr>
          <w:jc w:val="center"/>
        </w:trPr>
        <w:tc>
          <w:tcPr>
            <w:tcW w:w="922" w:type="pct"/>
            <w:vMerge/>
            <w:shd w:val="clear" w:color="auto" w:fill="auto"/>
            <w:vAlign w:val="center"/>
          </w:tcPr>
          <w:p w14:paraId="5D3AAA5E" w14:textId="77777777" w:rsidR="002B27AE" w:rsidRPr="004B3397"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A6B416" w14:textId="77777777" w:rsidR="002B27AE" w:rsidRPr="004B3397" w:rsidRDefault="002B27AE" w:rsidP="007033F3">
            <w:pPr>
              <w:pStyle w:val="TAL"/>
            </w:pPr>
            <w:r w:rsidRPr="004B3397">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C5784F6" w14:textId="77777777" w:rsidR="002B27AE" w:rsidRPr="004B3397" w:rsidRDefault="002B27AE" w:rsidP="007033F3">
            <w:pPr>
              <w:pStyle w:val="TAC"/>
            </w:pPr>
            <w:r w:rsidRPr="004B3397">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494AA75" w14:textId="77777777" w:rsidR="002B27AE" w:rsidRPr="004B3397" w:rsidRDefault="002B27AE" w:rsidP="007033F3">
            <w:pPr>
              <w:pStyle w:val="TAC"/>
            </w:pPr>
            <w:r w:rsidRPr="004B3397">
              <w:t>120 kHz SCS: 160</w:t>
            </w:r>
          </w:p>
        </w:tc>
      </w:tr>
      <w:tr w:rsidR="002B27AE" w:rsidRPr="004B3397" w14:paraId="75B922A8" w14:textId="77777777" w:rsidTr="007033F3">
        <w:trPr>
          <w:jc w:val="center"/>
        </w:trPr>
        <w:tc>
          <w:tcPr>
            <w:tcW w:w="922" w:type="pct"/>
            <w:vMerge/>
            <w:shd w:val="clear" w:color="auto" w:fill="auto"/>
            <w:vAlign w:val="center"/>
          </w:tcPr>
          <w:p w14:paraId="77BFF794" w14:textId="77777777" w:rsidR="002B27AE" w:rsidRPr="004B3397"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9D99C" w14:textId="77777777" w:rsidR="002B27AE" w:rsidRPr="004B3397" w:rsidRDefault="002B27AE" w:rsidP="007033F3">
            <w:pPr>
              <w:pStyle w:val="TAL"/>
            </w:pPr>
            <w:r w:rsidRPr="004B3397">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6DFE6E"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C683BF" w14:textId="77777777" w:rsidR="002B27AE" w:rsidRPr="004B3397" w:rsidRDefault="002B27AE" w:rsidP="007033F3">
            <w:pPr>
              <w:pStyle w:val="TAC"/>
            </w:pPr>
            <w:r w:rsidRPr="004B3397">
              <w:t>0</w:t>
            </w:r>
          </w:p>
        </w:tc>
      </w:tr>
      <w:tr w:rsidR="002B27AE" w:rsidRPr="004B3397" w14:paraId="742A43C6" w14:textId="77777777" w:rsidTr="007033F3">
        <w:trPr>
          <w:jc w:val="center"/>
        </w:trPr>
        <w:tc>
          <w:tcPr>
            <w:tcW w:w="922" w:type="pct"/>
            <w:vMerge/>
            <w:shd w:val="clear" w:color="auto" w:fill="auto"/>
            <w:vAlign w:val="center"/>
          </w:tcPr>
          <w:p w14:paraId="5A7372ED" w14:textId="77777777" w:rsidR="002B27AE" w:rsidRPr="004B3397"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0CDD85" w14:textId="77777777" w:rsidR="002B27AE" w:rsidRPr="004B3397" w:rsidRDefault="002B27AE" w:rsidP="007033F3">
            <w:pPr>
              <w:pStyle w:val="TAL"/>
            </w:pPr>
            <w:r w:rsidRPr="004B3397">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9AEE9C"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4C0D8D3" w14:textId="77777777" w:rsidR="002B27AE" w:rsidRPr="004B3397" w:rsidRDefault="002B27AE" w:rsidP="007033F3">
            <w:pPr>
              <w:pStyle w:val="TAC"/>
            </w:pPr>
            <w:r w:rsidRPr="004B3397">
              <w:t>Start PRB 0</w:t>
            </w:r>
          </w:p>
          <w:p w14:paraId="154ADDC3" w14:textId="77777777" w:rsidR="002B27AE" w:rsidRPr="004B3397" w:rsidRDefault="002B27AE" w:rsidP="007033F3">
            <w:pPr>
              <w:pStyle w:val="TAC"/>
            </w:pPr>
            <w:r w:rsidRPr="004B3397">
              <w:t>Number of PRB = BWP size</w:t>
            </w:r>
          </w:p>
        </w:tc>
      </w:tr>
      <w:tr w:rsidR="002B27AE" w:rsidRPr="004B3397" w14:paraId="4E098E23" w14:textId="77777777" w:rsidTr="007033F3">
        <w:trPr>
          <w:jc w:val="center"/>
        </w:trPr>
        <w:tc>
          <w:tcPr>
            <w:tcW w:w="922" w:type="pct"/>
            <w:vMerge/>
            <w:shd w:val="clear" w:color="auto" w:fill="auto"/>
            <w:vAlign w:val="center"/>
          </w:tcPr>
          <w:p w14:paraId="1476FD24" w14:textId="77777777" w:rsidR="002B27AE" w:rsidRPr="004B3397"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DA0B72" w14:textId="77777777" w:rsidR="002B27AE" w:rsidRPr="004B3397" w:rsidRDefault="002B27AE" w:rsidP="007033F3">
            <w:pPr>
              <w:pStyle w:val="TAL"/>
            </w:pPr>
            <w:r w:rsidRPr="004B3397">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EF5E530"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6634EF" w14:textId="77777777" w:rsidR="002B27AE" w:rsidRPr="004B3397" w:rsidRDefault="002B27AE" w:rsidP="007033F3">
            <w:pPr>
              <w:pStyle w:val="TAC"/>
              <w:rPr>
                <w:lang w:eastAsia="zh-CN"/>
              </w:rPr>
            </w:pPr>
            <w:r w:rsidRPr="004B3397">
              <w:t>TCI state #</w:t>
            </w:r>
            <w:r w:rsidRPr="004B3397">
              <w:rPr>
                <w:lang w:eastAsia="zh-CN"/>
              </w:rPr>
              <w:t>1</w:t>
            </w:r>
          </w:p>
        </w:tc>
      </w:tr>
      <w:tr w:rsidR="002B27AE" w:rsidRPr="004B3397" w14:paraId="47BA0C0B" w14:textId="77777777" w:rsidTr="007033F3">
        <w:trPr>
          <w:jc w:val="center"/>
        </w:trPr>
        <w:tc>
          <w:tcPr>
            <w:tcW w:w="922" w:type="pct"/>
            <w:vMerge w:val="restart"/>
            <w:shd w:val="clear" w:color="auto" w:fill="auto"/>
            <w:vAlign w:val="center"/>
          </w:tcPr>
          <w:p w14:paraId="5F9EC255" w14:textId="77777777" w:rsidR="002B27AE" w:rsidRPr="004B3397" w:rsidRDefault="002B27AE" w:rsidP="007033F3">
            <w:pPr>
              <w:pStyle w:val="TAL"/>
            </w:pPr>
            <w:r w:rsidRPr="004B3397">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922D1D" w14:textId="77777777" w:rsidR="002B27AE" w:rsidRPr="004B3397" w:rsidRDefault="002B27AE" w:rsidP="007033F3">
            <w:pPr>
              <w:pStyle w:val="TAL"/>
            </w:pPr>
            <w:r w:rsidRPr="004B3397">
              <w:rPr>
                <w:lang w:eastAsia="ja-JP"/>
              </w:rPr>
              <w:t>First subcarrier index in the PRB used for CSI-RS</w:t>
            </w:r>
            <w:r w:rsidRPr="004B3397" w:rsidDel="0032520A">
              <w:t xml:space="preserve"> </w:t>
            </w:r>
            <w:r w:rsidRPr="004B3397">
              <w:t>(k</w:t>
            </w:r>
            <w:r w:rsidRPr="004B3397">
              <w:rPr>
                <w:vertAlign w:val="subscript"/>
              </w:rPr>
              <w:t>0</w:t>
            </w:r>
            <w:r w:rsidRPr="004B3397">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AD9A380"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A6249E8" w14:textId="77777777" w:rsidR="002B27AE" w:rsidRPr="004B3397" w:rsidRDefault="002B27AE" w:rsidP="007033F3">
            <w:pPr>
              <w:pStyle w:val="TAC"/>
            </w:pPr>
            <w:r w:rsidRPr="004B3397">
              <w:t>4</w:t>
            </w:r>
          </w:p>
        </w:tc>
      </w:tr>
      <w:tr w:rsidR="002B27AE" w:rsidRPr="004B3397" w14:paraId="1982BD86" w14:textId="77777777" w:rsidTr="007033F3">
        <w:trPr>
          <w:jc w:val="center"/>
        </w:trPr>
        <w:tc>
          <w:tcPr>
            <w:tcW w:w="922" w:type="pct"/>
            <w:vMerge/>
            <w:shd w:val="clear" w:color="auto" w:fill="auto"/>
            <w:vAlign w:val="center"/>
          </w:tcPr>
          <w:p w14:paraId="476CD5C4" w14:textId="77777777" w:rsidR="002B27AE" w:rsidRPr="004B3397"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19CE4" w14:textId="77777777" w:rsidR="002B27AE" w:rsidRPr="004B3397" w:rsidRDefault="002B27AE" w:rsidP="007033F3">
            <w:pPr>
              <w:pStyle w:val="TAL"/>
            </w:pPr>
            <w:r w:rsidRPr="004B3397">
              <w:rPr>
                <w:lang w:eastAsia="ja-JP"/>
              </w:rPr>
              <w:t>First OFDM symbol in the PRB used for CSI-RS (</w:t>
            </w:r>
            <w:r w:rsidRPr="004B3397">
              <w:rPr>
                <w:i/>
                <w:lang w:eastAsia="ja-JP"/>
              </w:rPr>
              <w:t>l</w:t>
            </w:r>
            <w:r w:rsidRPr="004B3397">
              <w:rPr>
                <w:i/>
                <w:vertAlign w:val="subscript"/>
                <w:lang w:eastAsia="ja-JP"/>
              </w:rPr>
              <w:t>0</w:t>
            </w:r>
            <w:r w:rsidRPr="004B3397">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6FCA4C2"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549565A" w14:textId="77777777" w:rsidR="002B27AE" w:rsidRPr="004B3397" w:rsidRDefault="002B27AE" w:rsidP="007033F3">
            <w:pPr>
              <w:pStyle w:val="TAC"/>
            </w:pPr>
            <w:r w:rsidRPr="004B3397">
              <w:t>12</w:t>
            </w:r>
          </w:p>
        </w:tc>
      </w:tr>
      <w:tr w:rsidR="002B27AE" w:rsidRPr="004B3397" w14:paraId="5E34B865" w14:textId="77777777" w:rsidTr="007033F3">
        <w:trPr>
          <w:jc w:val="center"/>
        </w:trPr>
        <w:tc>
          <w:tcPr>
            <w:tcW w:w="922" w:type="pct"/>
            <w:vMerge/>
            <w:shd w:val="clear" w:color="auto" w:fill="auto"/>
            <w:vAlign w:val="center"/>
          </w:tcPr>
          <w:p w14:paraId="47AD76DA" w14:textId="77777777" w:rsidR="002B27AE" w:rsidRPr="004B3397"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B5535F" w14:textId="77777777" w:rsidR="002B27AE" w:rsidRPr="004B3397" w:rsidRDefault="002B27AE" w:rsidP="007033F3">
            <w:pPr>
              <w:pStyle w:val="TAL"/>
            </w:pPr>
            <w:r w:rsidRPr="004B3397">
              <w:t>Number of CSI-RS ports (</w:t>
            </w:r>
            <w:r w:rsidRPr="004B3397">
              <w:rPr>
                <w:i/>
              </w:rPr>
              <w:t>X</w:t>
            </w:r>
            <w:r w:rsidRPr="004B3397">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B4C5CF9"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9780CA" w14:textId="77777777" w:rsidR="002B27AE" w:rsidRPr="004B3397" w:rsidRDefault="002B27AE" w:rsidP="007033F3">
            <w:pPr>
              <w:pStyle w:val="TAC"/>
            </w:pPr>
            <w:r w:rsidRPr="004B3397">
              <w:t>4</w:t>
            </w:r>
          </w:p>
        </w:tc>
      </w:tr>
      <w:tr w:rsidR="002B27AE" w:rsidRPr="004B3397" w14:paraId="70F70956" w14:textId="77777777" w:rsidTr="007033F3">
        <w:trPr>
          <w:jc w:val="center"/>
        </w:trPr>
        <w:tc>
          <w:tcPr>
            <w:tcW w:w="922" w:type="pct"/>
            <w:vMerge/>
            <w:shd w:val="clear" w:color="auto" w:fill="auto"/>
            <w:vAlign w:val="center"/>
          </w:tcPr>
          <w:p w14:paraId="2792F3ED" w14:textId="77777777" w:rsidR="002B27AE" w:rsidRPr="004B3397"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4A0E4" w14:textId="77777777" w:rsidR="002B27AE" w:rsidRPr="004B3397" w:rsidRDefault="002B27AE" w:rsidP="007033F3">
            <w:pPr>
              <w:pStyle w:val="TAL"/>
            </w:pPr>
            <w:r w:rsidRPr="004B3397">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BD23D9"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14E737" w14:textId="77777777" w:rsidR="002B27AE" w:rsidRPr="004B3397" w:rsidRDefault="002B27AE" w:rsidP="007033F3">
            <w:pPr>
              <w:pStyle w:val="TAC"/>
            </w:pPr>
            <w:r w:rsidRPr="004B3397">
              <w:t>FD-CDM2</w:t>
            </w:r>
          </w:p>
        </w:tc>
      </w:tr>
      <w:tr w:rsidR="002B27AE" w:rsidRPr="004B3397" w14:paraId="32E4D67C" w14:textId="77777777" w:rsidTr="007033F3">
        <w:trPr>
          <w:jc w:val="center"/>
        </w:trPr>
        <w:tc>
          <w:tcPr>
            <w:tcW w:w="922" w:type="pct"/>
            <w:vMerge/>
            <w:shd w:val="clear" w:color="auto" w:fill="auto"/>
            <w:vAlign w:val="center"/>
          </w:tcPr>
          <w:p w14:paraId="502E18B5" w14:textId="77777777" w:rsidR="002B27AE" w:rsidRPr="004B3397"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76CA53" w14:textId="77777777" w:rsidR="002B27AE" w:rsidRPr="004B3397" w:rsidRDefault="002B27AE" w:rsidP="007033F3">
            <w:pPr>
              <w:pStyle w:val="TAL"/>
            </w:pPr>
            <w:r w:rsidRPr="004B3397">
              <w:t>Density (</w:t>
            </w:r>
            <w:r w:rsidRPr="004B3397">
              <w:rPr>
                <w:rFonts w:cs="Arial"/>
                <w:i/>
              </w:rPr>
              <w:t>ρ</w:t>
            </w:r>
            <w:r w:rsidRPr="004B3397">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3C7B36"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E4FB523" w14:textId="77777777" w:rsidR="002B27AE" w:rsidRPr="004B3397" w:rsidRDefault="002B27AE" w:rsidP="007033F3">
            <w:pPr>
              <w:pStyle w:val="TAC"/>
            </w:pPr>
            <w:r w:rsidRPr="004B3397">
              <w:t>1</w:t>
            </w:r>
          </w:p>
        </w:tc>
      </w:tr>
      <w:tr w:rsidR="002B27AE" w:rsidRPr="004B3397" w14:paraId="5F20EE4D" w14:textId="77777777" w:rsidTr="007033F3">
        <w:trPr>
          <w:jc w:val="center"/>
        </w:trPr>
        <w:tc>
          <w:tcPr>
            <w:tcW w:w="922" w:type="pct"/>
            <w:vMerge/>
            <w:shd w:val="clear" w:color="auto" w:fill="auto"/>
            <w:vAlign w:val="center"/>
          </w:tcPr>
          <w:p w14:paraId="10051390" w14:textId="77777777" w:rsidR="002B27AE" w:rsidRPr="004B3397"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CC3DDA" w14:textId="77777777" w:rsidR="002B27AE" w:rsidRPr="004B3397" w:rsidRDefault="002B27AE" w:rsidP="007033F3">
            <w:pPr>
              <w:pStyle w:val="TAL"/>
            </w:pPr>
            <w:r w:rsidRPr="004B3397">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F6D9310" w14:textId="77777777" w:rsidR="002B27AE" w:rsidRPr="004B3397" w:rsidRDefault="002B27AE" w:rsidP="007033F3">
            <w:pPr>
              <w:pStyle w:val="TAC"/>
            </w:pPr>
            <w:r w:rsidRPr="004B3397">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AF8F7F" w14:textId="77777777" w:rsidR="002B27AE" w:rsidRPr="004B3397" w:rsidRDefault="002B27AE" w:rsidP="007033F3">
            <w:pPr>
              <w:pStyle w:val="TAC"/>
            </w:pPr>
            <w:r w:rsidRPr="004B3397">
              <w:t>120 kHz SCS: 160</w:t>
            </w:r>
          </w:p>
        </w:tc>
      </w:tr>
      <w:tr w:rsidR="002B27AE" w:rsidRPr="004B3397" w14:paraId="64B9E632" w14:textId="77777777" w:rsidTr="007033F3">
        <w:trPr>
          <w:jc w:val="center"/>
        </w:trPr>
        <w:tc>
          <w:tcPr>
            <w:tcW w:w="922" w:type="pct"/>
            <w:vMerge/>
            <w:shd w:val="clear" w:color="auto" w:fill="auto"/>
            <w:vAlign w:val="center"/>
          </w:tcPr>
          <w:p w14:paraId="0D62E0DC" w14:textId="77777777" w:rsidR="002B27AE" w:rsidRPr="004B3397"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590614" w14:textId="77777777" w:rsidR="002B27AE" w:rsidRPr="004B3397" w:rsidRDefault="002B27AE" w:rsidP="007033F3">
            <w:pPr>
              <w:pStyle w:val="TAL"/>
            </w:pPr>
            <w:r w:rsidRPr="004B3397">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34B02E8"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FBB6FB9" w14:textId="77777777" w:rsidR="002B27AE" w:rsidRPr="004B3397" w:rsidRDefault="002B27AE" w:rsidP="007033F3">
            <w:pPr>
              <w:pStyle w:val="TAC"/>
            </w:pPr>
            <w:r w:rsidRPr="004B3397">
              <w:t>0</w:t>
            </w:r>
          </w:p>
        </w:tc>
      </w:tr>
      <w:tr w:rsidR="002B27AE" w:rsidRPr="004B3397" w14:paraId="1749BFBB" w14:textId="77777777" w:rsidTr="007033F3">
        <w:trPr>
          <w:jc w:val="center"/>
        </w:trPr>
        <w:tc>
          <w:tcPr>
            <w:tcW w:w="922" w:type="pct"/>
            <w:vMerge/>
            <w:shd w:val="clear" w:color="auto" w:fill="auto"/>
            <w:vAlign w:val="center"/>
          </w:tcPr>
          <w:p w14:paraId="4AC0EBC6" w14:textId="77777777" w:rsidR="002B27AE" w:rsidRPr="004B3397"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21DC13" w14:textId="77777777" w:rsidR="002B27AE" w:rsidRPr="004B3397" w:rsidRDefault="002B27AE" w:rsidP="007033F3">
            <w:pPr>
              <w:pStyle w:val="TAL"/>
            </w:pPr>
            <w:r w:rsidRPr="004B3397">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C04BA3E"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69A13C" w14:textId="77777777" w:rsidR="002B27AE" w:rsidRPr="004B3397" w:rsidRDefault="002B27AE" w:rsidP="007033F3">
            <w:pPr>
              <w:pStyle w:val="TAC"/>
            </w:pPr>
            <w:r w:rsidRPr="004B3397">
              <w:t>Start PRB 0</w:t>
            </w:r>
          </w:p>
          <w:p w14:paraId="1B5B43EE" w14:textId="77777777" w:rsidR="002B27AE" w:rsidRPr="004B3397" w:rsidRDefault="002B27AE" w:rsidP="007033F3">
            <w:pPr>
              <w:pStyle w:val="TAC"/>
            </w:pPr>
            <w:r w:rsidRPr="004B3397">
              <w:t>Number of PRB = BWP size</w:t>
            </w:r>
          </w:p>
        </w:tc>
      </w:tr>
      <w:tr w:rsidR="002B27AE" w:rsidRPr="004B3397" w14:paraId="3590D204" w14:textId="77777777" w:rsidTr="007033F3">
        <w:trPr>
          <w:jc w:val="center"/>
        </w:trPr>
        <w:tc>
          <w:tcPr>
            <w:tcW w:w="922" w:type="pct"/>
            <w:vMerge w:val="restart"/>
            <w:shd w:val="clear" w:color="auto" w:fill="auto"/>
            <w:vAlign w:val="center"/>
          </w:tcPr>
          <w:p w14:paraId="034D1A3E" w14:textId="77777777" w:rsidR="002B27AE" w:rsidRPr="004B3397" w:rsidRDefault="002B27AE" w:rsidP="007033F3">
            <w:pPr>
              <w:pStyle w:val="TAL"/>
            </w:pPr>
            <w:r w:rsidRPr="004B3397">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F45D91" w14:textId="77777777" w:rsidR="002B27AE" w:rsidRPr="004B3397" w:rsidRDefault="002B27AE" w:rsidP="007033F3">
            <w:pPr>
              <w:pStyle w:val="TAL"/>
            </w:pPr>
            <w:r w:rsidRPr="004B3397">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B6617E"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BC6D2C7" w14:textId="77777777" w:rsidR="002B27AE" w:rsidRPr="004B3397" w:rsidRDefault="002B27AE" w:rsidP="007033F3">
            <w:pPr>
              <w:pStyle w:val="TAC"/>
            </w:pPr>
            <w:r w:rsidRPr="004B3397">
              <w:t>k</w:t>
            </w:r>
            <w:r w:rsidRPr="004B3397">
              <w:rPr>
                <w:vertAlign w:val="subscript"/>
              </w:rPr>
              <w:t>0</w:t>
            </w:r>
            <w:r w:rsidRPr="004B3397">
              <w:t>=0 for CSI-RS resource 1,2</w:t>
            </w:r>
          </w:p>
        </w:tc>
      </w:tr>
      <w:tr w:rsidR="002B27AE" w:rsidRPr="004B3397" w14:paraId="698EE71E" w14:textId="77777777" w:rsidTr="007033F3">
        <w:trPr>
          <w:jc w:val="center"/>
        </w:trPr>
        <w:tc>
          <w:tcPr>
            <w:tcW w:w="922" w:type="pct"/>
            <w:vMerge/>
            <w:shd w:val="clear" w:color="auto" w:fill="auto"/>
            <w:vAlign w:val="center"/>
          </w:tcPr>
          <w:p w14:paraId="0FD5C65D" w14:textId="77777777" w:rsidR="002B27AE" w:rsidRPr="004B3397"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278846" w14:textId="77777777" w:rsidR="002B27AE" w:rsidRPr="004B3397" w:rsidRDefault="002B27AE" w:rsidP="007033F3">
            <w:pPr>
              <w:pStyle w:val="TAL"/>
            </w:pPr>
            <w:r w:rsidRPr="004B3397">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2A39887"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1F6E9A" w14:textId="77777777" w:rsidR="002B27AE" w:rsidRPr="004B3397" w:rsidRDefault="002B27AE" w:rsidP="007033F3">
            <w:pPr>
              <w:pStyle w:val="TAC"/>
            </w:pPr>
            <w:r w:rsidRPr="004B3397">
              <w:t>l</w:t>
            </w:r>
            <w:r w:rsidRPr="004B3397">
              <w:rPr>
                <w:vertAlign w:val="subscript"/>
              </w:rPr>
              <w:t>0</w:t>
            </w:r>
            <w:r w:rsidRPr="004B3397">
              <w:t xml:space="preserve"> = 8 for CSI-RS resource 1</w:t>
            </w:r>
          </w:p>
          <w:p w14:paraId="05E2D195" w14:textId="77777777" w:rsidR="002B27AE" w:rsidRPr="004B3397" w:rsidRDefault="002B27AE" w:rsidP="007033F3">
            <w:pPr>
              <w:pStyle w:val="TAC"/>
            </w:pPr>
            <w:r w:rsidRPr="004B3397">
              <w:t>l</w:t>
            </w:r>
            <w:r w:rsidRPr="004B3397">
              <w:rPr>
                <w:vertAlign w:val="subscript"/>
              </w:rPr>
              <w:t>0</w:t>
            </w:r>
            <w:r w:rsidRPr="004B3397">
              <w:t xml:space="preserve"> = 9 for CSI-RS resource 2</w:t>
            </w:r>
          </w:p>
        </w:tc>
      </w:tr>
      <w:tr w:rsidR="002B27AE" w:rsidRPr="004B3397" w14:paraId="46C93157" w14:textId="77777777" w:rsidTr="007033F3">
        <w:trPr>
          <w:jc w:val="center"/>
        </w:trPr>
        <w:tc>
          <w:tcPr>
            <w:tcW w:w="922" w:type="pct"/>
            <w:vMerge/>
            <w:shd w:val="clear" w:color="auto" w:fill="auto"/>
            <w:vAlign w:val="center"/>
          </w:tcPr>
          <w:p w14:paraId="2A454743" w14:textId="77777777" w:rsidR="002B27AE" w:rsidRPr="004B3397"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CB9541" w14:textId="77777777" w:rsidR="002B27AE" w:rsidRPr="004B3397" w:rsidRDefault="002B27AE" w:rsidP="007033F3">
            <w:pPr>
              <w:pStyle w:val="TAL"/>
            </w:pPr>
            <w:r w:rsidRPr="004B3397">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29B622"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23CEFD3" w14:textId="77777777" w:rsidR="002B27AE" w:rsidRPr="004B3397" w:rsidRDefault="002B27AE" w:rsidP="007033F3">
            <w:pPr>
              <w:pStyle w:val="TAC"/>
            </w:pPr>
            <w:r w:rsidRPr="004B3397">
              <w:t>1 for CSI-RS resource 1,2</w:t>
            </w:r>
          </w:p>
        </w:tc>
      </w:tr>
      <w:tr w:rsidR="002B27AE" w:rsidRPr="004B3397" w14:paraId="53650A2D" w14:textId="77777777" w:rsidTr="007033F3">
        <w:trPr>
          <w:jc w:val="center"/>
        </w:trPr>
        <w:tc>
          <w:tcPr>
            <w:tcW w:w="922" w:type="pct"/>
            <w:vMerge/>
            <w:shd w:val="clear" w:color="auto" w:fill="auto"/>
            <w:vAlign w:val="center"/>
          </w:tcPr>
          <w:p w14:paraId="2F76BF95" w14:textId="77777777" w:rsidR="002B27AE" w:rsidRPr="004B3397"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07CF5" w14:textId="77777777" w:rsidR="002B27AE" w:rsidRPr="004B3397" w:rsidRDefault="002B27AE" w:rsidP="007033F3">
            <w:pPr>
              <w:pStyle w:val="TAL"/>
            </w:pPr>
            <w:r w:rsidRPr="004B3397">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E6CE4C"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D8506DC" w14:textId="77777777" w:rsidR="002B27AE" w:rsidRPr="004B3397" w:rsidRDefault="002B27AE" w:rsidP="007033F3">
            <w:pPr>
              <w:pStyle w:val="TAC"/>
            </w:pPr>
            <w:r w:rsidRPr="004B3397">
              <w:t>‘No CDM’ for CSI-RS resource 1,2</w:t>
            </w:r>
          </w:p>
        </w:tc>
      </w:tr>
      <w:tr w:rsidR="002B27AE" w:rsidRPr="004B3397" w14:paraId="66C04486" w14:textId="77777777" w:rsidTr="007033F3">
        <w:trPr>
          <w:jc w:val="center"/>
        </w:trPr>
        <w:tc>
          <w:tcPr>
            <w:tcW w:w="922" w:type="pct"/>
            <w:vMerge/>
            <w:shd w:val="clear" w:color="auto" w:fill="auto"/>
            <w:vAlign w:val="center"/>
          </w:tcPr>
          <w:p w14:paraId="66443B89" w14:textId="77777777" w:rsidR="002B27AE" w:rsidRPr="004B3397"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ACD2C8" w14:textId="77777777" w:rsidR="002B27AE" w:rsidRPr="004B3397" w:rsidRDefault="002B27AE" w:rsidP="007033F3">
            <w:pPr>
              <w:pStyle w:val="TAL"/>
            </w:pPr>
            <w:r w:rsidRPr="004B3397">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B1F1E99"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3E58231" w14:textId="77777777" w:rsidR="002B27AE" w:rsidRPr="004B3397" w:rsidRDefault="002B27AE" w:rsidP="007033F3">
            <w:pPr>
              <w:pStyle w:val="TAC"/>
            </w:pPr>
            <w:r w:rsidRPr="004B3397">
              <w:t>3 for CSI-RS resource 1,2</w:t>
            </w:r>
          </w:p>
        </w:tc>
      </w:tr>
      <w:tr w:rsidR="002B27AE" w:rsidRPr="004B3397" w14:paraId="33434AD7" w14:textId="77777777" w:rsidTr="007033F3">
        <w:trPr>
          <w:jc w:val="center"/>
        </w:trPr>
        <w:tc>
          <w:tcPr>
            <w:tcW w:w="922" w:type="pct"/>
            <w:vMerge/>
            <w:shd w:val="clear" w:color="auto" w:fill="auto"/>
            <w:vAlign w:val="center"/>
          </w:tcPr>
          <w:p w14:paraId="7911C7C1" w14:textId="77777777" w:rsidR="002B27AE" w:rsidRPr="004B3397"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2939B7" w14:textId="77777777" w:rsidR="002B27AE" w:rsidRPr="004B3397" w:rsidRDefault="002B27AE" w:rsidP="007033F3">
            <w:pPr>
              <w:pStyle w:val="TAL"/>
            </w:pPr>
            <w:r w:rsidRPr="004B3397">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A97EC08" w14:textId="77777777" w:rsidR="002B27AE" w:rsidRPr="004B3397" w:rsidRDefault="002B27AE" w:rsidP="007033F3">
            <w:pPr>
              <w:pStyle w:val="TAC"/>
            </w:pPr>
            <w:r w:rsidRPr="004B3397">
              <w:rPr>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146E4D9" w14:textId="77777777" w:rsidR="002B27AE" w:rsidRPr="004B3397" w:rsidRDefault="002B27AE" w:rsidP="007033F3">
            <w:pPr>
              <w:pStyle w:val="TAC"/>
            </w:pPr>
            <w:r w:rsidRPr="004B3397">
              <w:t>60 kHz SCS: 80 for CSI-RS resource 1,2</w:t>
            </w:r>
          </w:p>
          <w:p w14:paraId="67C6088F" w14:textId="77777777" w:rsidR="002B27AE" w:rsidRPr="004B3397" w:rsidRDefault="002B27AE" w:rsidP="007033F3">
            <w:pPr>
              <w:pStyle w:val="TAC"/>
            </w:pPr>
            <w:r w:rsidRPr="004B3397">
              <w:t>120 kHz SCS: 160 for CSI-RS resource 1,2</w:t>
            </w:r>
          </w:p>
        </w:tc>
      </w:tr>
      <w:tr w:rsidR="002B27AE" w:rsidRPr="004B3397" w14:paraId="0727E43E" w14:textId="77777777" w:rsidTr="007033F3">
        <w:trPr>
          <w:jc w:val="center"/>
        </w:trPr>
        <w:tc>
          <w:tcPr>
            <w:tcW w:w="922" w:type="pct"/>
            <w:vMerge/>
            <w:shd w:val="clear" w:color="auto" w:fill="auto"/>
            <w:vAlign w:val="center"/>
          </w:tcPr>
          <w:p w14:paraId="379ADB5E" w14:textId="77777777" w:rsidR="002B27AE" w:rsidRPr="004B3397"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DE8701" w14:textId="77777777" w:rsidR="002B27AE" w:rsidRPr="004B3397" w:rsidRDefault="002B27AE" w:rsidP="007033F3">
            <w:pPr>
              <w:pStyle w:val="TAL"/>
            </w:pPr>
            <w:r w:rsidRPr="004B3397">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5EE13BE" w14:textId="77777777" w:rsidR="002B27AE" w:rsidRPr="004B3397" w:rsidRDefault="002B27AE" w:rsidP="007033F3">
            <w:pPr>
              <w:pStyle w:val="TAC"/>
            </w:pPr>
            <w:r w:rsidRPr="004B3397">
              <w:rPr>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9784CD2" w14:textId="77777777" w:rsidR="002B27AE" w:rsidRPr="004B3397" w:rsidRDefault="002B27AE" w:rsidP="007033F3">
            <w:pPr>
              <w:pStyle w:val="TAC"/>
            </w:pPr>
            <w:r w:rsidRPr="004B3397">
              <w:t>0 for CSI-RS resource 1,2</w:t>
            </w:r>
          </w:p>
        </w:tc>
      </w:tr>
      <w:tr w:rsidR="002B27AE" w:rsidRPr="004B3397" w14:paraId="36E725E8" w14:textId="77777777" w:rsidTr="007033F3">
        <w:trPr>
          <w:jc w:val="center"/>
        </w:trPr>
        <w:tc>
          <w:tcPr>
            <w:tcW w:w="922" w:type="pct"/>
            <w:vMerge/>
            <w:shd w:val="clear" w:color="auto" w:fill="auto"/>
            <w:vAlign w:val="center"/>
          </w:tcPr>
          <w:p w14:paraId="206BCABC" w14:textId="77777777" w:rsidR="002B27AE" w:rsidRPr="004B3397"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4D4837" w14:textId="77777777" w:rsidR="002B27AE" w:rsidRPr="004B3397" w:rsidRDefault="002B27AE" w:rsidP="007033F3">
            <w:pPr>
              <w:pStyle w:val="TAL"/>
            </w:pPr>
            <w:r w:rsidRPr="004B3397">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9D84F7B" w14:textId="77777777" w:rsidR="002B27AE" w:rsidRPr="004B3397" w:rsidRDefault="002B27AE" w:rsidP="007033F3">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A6DF1EF" w14:textId="77777777" w:rsidR="002B27AE" w:rsidRPr="004B3397" w:rsidRDefault="002B27AE" w:rsidP="007033F3">
            <w:pPr>
              <w:pStyle w:val="TAC"/>
            </w:pPr>
            <w:r w:rsidRPr="004B3397">
              <w:t>TCI state #</w:t>
            </w:r>
            <w:r w:rsidRPr="004B3397">
              <w:rPr>
                <w:lang w:eastAsia="zh-CN"/>
              </w:rPr>
              <w:t>1</w:t>
            </w:r>
          </w:p>
        </w:tc>
      </w:tr>
      <w:tr w:rsidR="002B27AE" w:rsidRPr="004B3397" w14:paraId="56BDB33D" w14:textId="77777777" w:rsidTr="007033F3">
        <w:trPr>
          <w:trHeight w:val="829"/>
          <w:jc w:val="center"/>
        </w:trPr>
        <w:tc>
          <w:tcPr>
            <w:tcW w:w="922" w:type="pct"/>
            <w:vMerge w:val="restart"/>
            <w:shd w:val="clear" w:color="auto" w:fill="auto"/>
            <w:vAlign w:val="center"/>
          </w:tcPr>
          <w:p w14:paraId="5CA60514" w14:textId="77777777" w:rsidR="002B27AE" w:rsidRPr="004B3397" w:rsidRDefault="002B27AE" w:rsidP="007033F3">
            <w:pPr>
              <w:pStyle w:val="TAL"/>
            </w:pPr>
            <w:r w:rsidRPr="004B3397">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1DBB43" w14:textId="77777777" w:rsidR="002B27AE" w:rsidRPr="004B3397" w:rsidRDefault="002B27AE" w:rsidP="007033F3">
            <w:pPr>
              <w:pStyle w:val="TAL"/>
            </w:pPr>
            <w:r w:rsidRPr="004B3397">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A5E1DD"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72B648F" w14:textId="47CA2801" w:rsidR="002B27AE" w:rsidRPr="004B3397" w:rsidRDefault="002B27AE" w:rsidP="007033F3">
            <w:pPr>
              <w:pStyle w:val="TAC"/>
            </w:pPr>
            <w:r w:rsidRPr="004B3397">
              <w:t>{1000} for Rank 1 tests</w:t>
            </w:r>
            <w:r w:rsidRPr="004B3397">
              <w:br/>
              <w:t>{1000, 1001} for Rank 2 tests</w:t>
            </w:r>
          </w:p>
        </w:tc>
      </w:tr>
      <w:tr w:rsidR="002B27AE" w:rsidRPr="004B3397" w14:paraId="1BA4349A" w14:textId="77777777" w:rsidTr="007033F3">
        <w:trPr>
          <w:jc w:val="center"/>
        </w:trPr>
        <w:tc>
          <w:tcPr>
            <w:tcW w:w="922" w:type="pct"/>
            <w:vMerge/>
            <w:shd w:val="clear" w:color="auto" w:fill="auto"/>
            <w:vAlign w:val="center"/>
          </w:tcPr>
          <w:p w14:paraId="46921D93" w14:textId="77777777" w:rsidR="002B27AE" w:rsidRPr="004B3397"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857840" w14:textId="77777777" w:rsidR="002B27AE" w:rsidRPr="004B3397" w:rsidRDefault="002B27AE" w:rsidP="007033F3">
            <w:pPr>
              <w:pStyle w:val="TAL"/>
            </w:pPr>
            <w:r w:rsidRPr="004B3397">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1632604"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3B6172F" w14:textId="77777777" w:rsidR="002B27AE" w:rsidRPr="004B3397" w:rsidRDefault="002B27AE" w:rsidP="007033F3">
            <w:pPr>
              <w:pStyle w:val="TAC"/>
            </w:pPr>
            <w:r w:rsidRPr="004B3397">
              <w:t>1</w:t>
            </w:r>
          </w:p>
        </w:tc>
      </w:tr>
      <w:tr w:rsidR="002B27AE" w:rsidRPr="004B3397" w14:paraId="35549EA6" w14:textId="77777777" w:rsidTr="007033F3">
        <w:trPr>
          <w:jc w:val="center"/>
        </w:trPr>
        <w:tc>
          <w:tcPr>
            <w:tcW w:w="922" w:type="pct"/>
            <w:vMerge w:val="restart"/>
            <w:shd w:val="clear" w:color="auto" w:fill="auto"/>
            <w:vAlign w:val="center"/>
          </w:tcPr>
          <w:p w14:paraId="0582B936" w14:textId="77777777" w:rsidR="002B27AE" w:rsidRPr="004B3397" w:rsidRDefault="002B27AE" w:rsidP="007033F3">
            <w:pPr>
              <w:pStyle w:val="TAL"/>
            </w:pPr>
            <w:r w:rsidRPr="004B3397">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662BFC8D" w14:textId="199E8F83" w:rsidR="002B27AE" w:rsidRPr="004B3397" w:rsidRDefault="002B27AE" w:rsidP="007033F3">
            <w:pPr>
              <w:pStyle w:val="TAL"/>
            </w:pPr>
            <w:r w:rsidRPr="004B3397">
              <w:t>Type 1 QCL information</w:t>
            </w: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40849A05" w14:textId="77777777" w:rsidR="002B27AE" w:rsidRPr="004B3397" w:rsidRDefault="002B27AE" w:rsidP="007033F3">
            <w:pPr>
              <w:pStyle w:val="TAL"/>
            </w:pPr>
            <w:r w:rsidRPr="004B3397">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1598C5"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9928712" w14:textId="77777777" w:rsidR="002B27AE" w:rsidRPr="004B3397" w:rsidRDefault="002B27AE" w:rsidP="007033F3">
            <w:pPr>
              <w:pStyle w:val="TAC"/>
            </w:pPr>
            <w:r w:rsidRPr="004B3397">
              <w:t>SSB #0</w:t>
            </w:r>
          </w:p>
        </w:tc>
      </w:tr>
      <w:tr w:rsidR="002B27AE" w:rsidRPr="004B3397" w14:paraId="30566FC7" w14:textId="77777777" w:rsidTr="007033F3">
        <w:trPr>
          <w:jc w:val="center"/>
        </w:trPr>
        <w:tc>
          <w:tcPr>
            <w:tcW w:w="922" w:type="pct"/>
            <w:vMerge/>
            <w:shd w:val="clear" w:color="auto" w:fill="auto"/>
            <w:vAlign w:val="center"/>
          </w:tcPr>
          <w:p w14:paraId="0A57095E" w14:textId="77777777" w:rsidR="002B27AE" w:rsidRPr="004B3397" w:rsidRDefault="002B27AE" w:rsidP="007033F3">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480F246E" w14:textId="77777777" w:rsidR="002B27AE" w:rsidRPr="004B3397" w:rsidRDefault="002B27AE" w:rsidP="007033F3">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7F55C2B" w14:textId="77777777" w:rsidR="002B27AE" w:rsidRPr="004B3397" w:rsidRDefault="002B27AE" w:rsidP="007033F3">
            <w:pPr>
              <w:pStyle w:val="TAL"/>
            </w:pPr>
            <w:r w:rsidRPr="004B3397">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DD86AE"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F84AFBB" w14:textId="77777777" w:rsidR="002B27AE" w:rsidRPr="004B3397" w:rsidRDefault="002B27AE" w:rsidP="007033F3">
            <w:pPr>
              <w:pStyle w:val="TAC"/>
            </w:pPr>
            <w:r w:rsidRPr="004B3397">
              <w:t>Type C</w:t>
            </w:r>
          </w:p>
        </w:tc>
      </w:tr>
      <w:tr w:rsidR="002B27AE" w:rsidRPr="004B3397" w14:paraId="63A08418" w14:textId="77777777" w:rsidTr="007033F3">
        <w:trPr>
          <w:jc w:val="center"/>
        </w:trPr>
        <w:tc>
          <w:tcPr>
            <w:tcW w:w="922" w:type="pct"/>
            <w:vMerge/>
            <w:shd w:val="clear" w:color="auto" w:fill="auto"/>
            <w:vAlign w:val="center"/>
          </w:tcPr>
          <w:p w14:paraId="7F0AECC5" w14:textId="77777777" w:rsidR="002B27AE" w:rsidRPr="004B3397" w:rsidRDefault="002B27AE" w:rsidP="007033F3">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ECDA16F" w14:textId="50B749A4" w:rsidR="002B27AE" w:rsidRPr="004B3397" w:rsidRDefault="002B27AE" w:rsidP="007033F3">
            <w:pPr>
              <w:pStyle w:val="TAL"/>
            </w:pPr>
            <w:r w:rsidRPr="004B3397">
              <w:t>Type 2 QCL information</w:t>
            </w: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1B6E576" w14:textId="77777777" w:rsidR="002B27AE" w:rsidRPr="004B3397" w:rsidRDefault="002B27AE" w:rsidP="007033F3">
            <w:pPr>
              <w:pStyle w:val="TAL"/>
            </w:pPr>
            <w:r w:rsidRPr="004B3397">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08D93F2"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271679B" w14:textId="77777777" w:rsidR="002B27AE" w:rsidRPr="004B3397" w:rsidRDefault="002B27AE" w:rsidP="007033F3">
            <w:pPr>
              <w:pStyle w:val="TAC"/>
            </w:pPr>
            <w:r w:rsidRPr="004B3397">
              <w:t>SSB #0</w:t>
            </w:r>
          </w:p>
        </w:tc>
      </w:tr>
      <w:tr w:rsidR="002B27AE" w:rsidRPr="004B3397" w14:paraId="2503F0D7" w14:textId="77777777" w:rsidTr="007033F3">
        <w:trPr>
          <w:jc w:val="center"/>
        </w:trPr>
        <w:tc>
          <w:tcPr>
            <w:tcW w:w="922" w:type="pct"/>
            <w:vMerge/>
            <w:shd w:val="clear" w:color="auto" w:fill="auto"/>
            <w:vAlign w:val="center"/>
          </w:tcPr>
          <w:p w14:paraId="1FF86968" w14:textId="77777777" w:rsidR="002B27AE" w:rsidRPr="004B3397" w:rsidRDefault="002B27AE" w:rsidP="007033F3">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7F088B6" w14:textId="77777777" w:rsidR="002B27AE" w:rsidRPr="004B3397" w:rsidRDefault="002B27AE" w:rsidP="007033F3">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1B95E00" w14:textId="77777777" w:rsidR="002B27AE" w:rsidRPr="004B3397" w:rsidRDefault="002B27AE" w:rsidP="007033F3">
            <w:pPr>
              <w:pStyle w:val="TAL"/>
            </w:pPr>
            <w:r w:rsidRPr="004B3397">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F57DC19"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A38A78" w14:textId="77777777" w:rsidR="002B27AE" w:rsidRPr="004B3397" w:rsidRDefault="002B27AE" w:rsidP="007033F3">
            <w:pPr>
              <w:pStyle w:val="TAC"/>
            </w:pPr>
            <w:r w:rsidRPr="004B3397">
              <w:t>Type D</w:t>
            </w:r>
          </w:p>
        </w:tc>
      </w:tr>
      <w:tr w:rsidR="002B27AE" w:rsidRPr="004B3397" w14:paraId="4DBB4947" w14:textId="77777777" w:rsidTr="007033F3">
        <w:trPr>
          <w:jc w:val="center"/>
        </w:trPr>
        <w:tc>
          <w:tcPr>
            <w:tcW w:w="922" w:type="pct"/>
            <w:vMerge w:val="restart"/>
            <w:shd w:val="clear" w:color="auto" w:fill="auto"/>
            <w:vAlign w:val="center"/>
          </w:tcPr>
          <w:p w14:paraId="233B3A61" w14:textId="77777777" w:rsidR="002B27AE" w:rsidRPr="004B3397" w:rsidRDefault="002B27AE" w:rsidP="007033F3">
            <w:pPr>
              <w:pStyle w:val="TAL"/>
            </w:pPr>
            <w:r w:rsidRPr="004B3397">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2AD136ED" w14:textId="715B8318" w:rsidR="002B27AE" w:rsidRPr="004B3397" w:rsidRDefault="002B27AE" w:rsidP="007033F3">
            <w:pPr>
              <w:pStyle w:val="TAL"/>
            </w:pPr>
            <w:r w:rsidRPr="004B3397">
              <w:t>Type 1 QCL information</w:t>
            </w: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3734F0D9" w14:textId="77777777" w:rsidR="002B27AE" w:rsidRPr="004B3397" w:rsidRDefault="002B27AE" w:rsidP="007033F3">
            <w:pPr>
              <w:pStyle w:val="TAL"/>
            </w:pPr>
            <w:r w:rsidRPr="004B3397">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088B01"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C9547F" w14:textId="77777777" w:rsidR="002B27AE" w:rsidRPr="004B3397" w:rsidRDefault="002B27AE" w:rsidP="007033F3">
            <w:pPr>
              <w:pStyle w:val="TAC"/>
            </w:pPr>
            <w:r w:rsidRPr="004B3397">
              <w:t>CSI-RS resource 1 from ‘CSI-RS for tracking’ configuration</w:t>
            </w:r>
          </w:p>
        </w:tc>
      </w:tr>
      <w:tr w:rsidR="002B27AE" w:rsidRPr="004B3397" w14:paraId="14D1A281" w14:textId="77777777" w:rsidTr="007033F3">
        <w:trPr>
          <w:jc w:val="center"/>
        </w:trPr>
        <w:tc>
          <w:tcPr>
            <w:tcW w:w="922" w:type="pct"/>
            <w:vMerge/>
            <w:shd w:val="clear" w:color="auto" w:fill="auto"/>
            <w:vAlign w:val="center"/>
          </w:tcPr>
          <w:p w14:paraId="24F70B07" w14:textId="77777777" w:rsidR="002B27AE" w:rsidRPr="004B3397" w:rsidRDefault="002B27AE" w:rsidP="007033F3">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46EC40A" w14:textId="77777777" w:rsidR="002B27AE" w:rsidRPr="004B3397" w:rsidRDefault="002B27AE" w:rsidP="007033F3">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18638BD3" w14:textId="77777777" w:rsidR="002B27AE" w:rsidRPr="004B3397" w:rsidRDefault="002B27AE" w:rsidP="007033F3">
            <w:pPr>
              <w:pStyle w:val="TAL"/>
            </w:pPr>
            <w:r w:rsidRPr="004B3397">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F7EF79"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BAADC48" w14:textId="77777777" w:rsidR="002B27AE" w:rsidRPr="004B3397" w:rsidRDefault="002B27AE" w:rsidP="007033F3">
            <w:pPr>
              <w:pStyle w:val="TAC"/>
            </w:pPr>
            <w:r w:rsidRPr="004B3397">
              <w:t>Type A</w:t>
            </w:r>
          </w:p>
        </w:tc>
      </w:tr>
      <w:tr w:rsidR="002B27AE" w:rsidRPr="004B3397" w14:paraId="735A06A3" w14:textId="77777777" w:rsidTr="007033F3">
        <w:trPr>
          <w:jc w:val="center"/>
        </w:trPr>
        <w:tc>
          <w:tcPr>
            <w:tcW w:w="922" w:type="pct"/>
            <w:vMerge/>
            <w:shd w:val="clear" w:color="auto" w:fill="auto"/>
            <w:vAlign w:val="center"/>
          </w:tcPr>
          <w:p w14:paraId="4953FB84" w14:textId="77777777" w:rsidR="002B27AE" w:rsidRPr="004B3397" w:rsidRDefault="002B27AE" w:rsidP="007033F3">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51F7972" w14:textId="484D672B" w:rsidR="002B27AE" w:rsidRPr="004B3397" w:rsidRDefault="002B27AE" w:rsidP="007033F3">
            <w:pPr>
              <w:pStyle w:val="TAL"/>
            </w:pPr>
            <w:r w:rsidRPr="004B3397">
              <w:t>Type 2 QCL information</w:t>
            </w: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4382E36E" w14:textId="77777777" w:rsidR="002B27AE" w:rsidRPr="004B3397" w:rsidRDefault="002B27AE" w:rsidP="007033F3">
            <w:pPr>
              <w:pStyle w:val="TAL"/>
            </w:pPr>
            <w:r w:rsidRPr="004B3397">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F5BC4B6"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96341C" w14:textId="77777777" w:rsidR="002B27AE" w:rsidRPr="004B3397" w:rsidRDefault="002B27AE" w:rsidP="007033F3">
            <w:pPr>
              <w:pStyle w:val="TAC"/>
            </w:pPr>
            <w:r w:rsidRPr="004B3397">
              <w:t>CSI-RS resource 1 from ‘CSI-RS for tracking’ configuration</w:t>
            </w:r>
          </w:p>
        </w:tc>
      </w:tr>
      <w:tr w:rsidR="002B27AE" w:rsidRPr="004B3397" w14:paraId="4AA7972F" w14:textId="77777777" w:rsidTr="007033F3">
        <w:trPr>
          <w:jc w:val="center"/>
        </w:trPr>
        <w:tc>
          <w:tcPr>
            <w:tcW w:w="922" w:type="pct"/>
            <w:vMerge/>
            <w:shd w:val="clear" w:color="auto" w:fill="auto"/>
            <w:vAlign w:val="center"/>
          </w:tcPr>
          <w:p w14:paraId="5FBD8DB4" w14:textId="77777777" w:rsidR="002B27AE" w:rsidRPr="004B3397" w:rsidRDefault="002B27AE" w:rsidP="007033F3">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5F22137" w14:textId="77777777" w:rsidR="002B27AE" w:rsidRPr="004B3397" w:rsidRDefault="002B27AE" w:rsidP="007033F3">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34F0E0E5" w14:textId="77777777" w:rsidR="002B27AE" w:rsidRPr="004B3397" w:rsidRDefault="002B27AE" w:rsidP="007033F3">
            <w:pPr>
              <w:pStyle w:val="TAL"/>
            </w:pPr>
            <w:r w:rsidRPr="004B3397">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7F08796"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18E4988" w14:textId="77777777" w:rsidR="002B27AE" w:rsidRPr="004B3397" w:rsidRDefault="002B27AE" w:rsidP="007033F3">
            <w:pPr>
              <w:pStyle w:val="TAC"/>
            </w:pPr>
            <w:r w:rsidRPr="004B3397">
              <w:t>Type D</w:t>
            </w:r>
          </w:p>
        </w:tc>
      </w:tr>
      <w:tr w:rsidR="002B27AE" w:rsidRPr="004B3397" w14:paraId="535DE99F" w14:textId="77777777" w:rsidTr="007033F3">
        <w:trPr>
          <w:jc w:val="center"/>
        </w:trPr>
        <w:tc>
          <w:tcPr>
            <w:tcW w:w="922" w:type="pct"/>
            <w:vMerge w:val="restart"/>
            <w:shd w:val="clear" w:color="auto" w:fill="auto"/>
            <w:vAlign w:val="center"/>
          </w:tcPr>
          <w:p w14:paraId="1A5FC96F" w14:textId="77777777" w:rsidR="002B27AE" w:rsidRPr="004B3397" w:rsidRDefault="002B27AE" w:rsidP="007033F3">
            <w:pPr>
              <w:pStyle w:val="TAL"/>
            </w:pPr>
            <w:r w:rsidRPr="004B3397">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BF60B8" w14:textId="77777777" w:rsidR="002B27AE" w:rsidRPr="004B3397" w:rsidRDefault="002B27AE" w:rsidP="007033F3">
            <w:pPr>
              <w:pStyle w:val="TAL"/>
            </w:pPr>
            <w:r w:rsidRPr="004B3397">
              <w:t>Frequency density (</w:t>
            </w:r>
            <w:r w:rsidRPr="004B3397">
              <w:rPr>
                <w:i/>
              </w:rPr>
              <w:t>K</w:t>
            </w:r>
            <w:r w:rsidRPr="004B3397">
              <w:rPr>
                <w:i/>
                <w:vertAlign w:val="subscript"/>
              </w:rPr>
              <w:t>PT-RS</w:t>
            </w:r>
            <w:r w:rsidRPr="004B3397">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3EE51EE"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8C9DE31" w14:textId="77777777" w:rsidR="002B27AE" w:rsidRPr="004B3397" w:rsidRDefault="002B27AE" w:rsidP="007033F3">
            <w:pPr>
              <w:pStyle w:val="TAC"/>
            </w:pPr>
            <w:r w:rsidRPr="004B3397">
              <w:t>2</w:t>
            </w:r>
          </w:p>
        </w:tc>
      </w:tr>
      <w:tr w:rsidR="002B27AE" w:rsidRPr="004B3397" w14:paraId="0AEFC162" w14:textId="77777777" w:rsidTr="007033F3">
        <w:trPr>
          <w:jc w:val="center"/>
        </w:trPr>
        <w:tc>
          <w:tcPr>
            <w:tcW w:w="922" w:type="pct"/>
            <w:vMerge/>
            <w:shd w:val="clear" w:color="auto" w:fill="auto"/>
            <w:vAlign w:val="center"/>
          </w:tcPr>
          <w:p w14:paraId="54D86136" w14:textId="77777777" w:rsidR="002B27AE" w:rsidRPr="004B3397"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163667" w14:textId="77777777" w:rsidR="002B27AE" w:rsidRPr="004B3397" w:rsidRDefault="002B27AE" w:rsidP="007033F3">
            <w:pPr>
              <w:pStyle w:val="TAL"/>
            </w:pPr>
            <w:r w:rsidRPr="004B3397">
              <w:t>Time density (</w:t>
            </w:r>
            <w:r w:rsidRPr="004B3397">
              <w:rPr>
                <w:i/>
              </w:rPr>
              <w:t>L</w:t>
            </w:r>
            <w:r w:rsidRPr="004B3397">
              <w:rPr>
                <w:i/>
                <w:vertAlign w:val="subscript"/>
              </w:rPr>
              <w:t>PT-RS</w:t>
            </w:r>
            <w:r w:rsidRPr="004B3397">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31C278"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FE4026" w14:textId="77777777" w:rsidR="002B27AE" w:rsidRPr="004B3397" w:rsidRDefault="002B27AE" w:rsidP="007033F3">
            <w:pPr>
              <w:pStyle w:val="TAC"/>
            </w:pPr>
            <w:r w:rsidRPr="004B3397">
              <w:t>1</w:t>
            </w:r>
          </w:p>
        </w:tc>
      </w:tr>
      <w:tr w:rsidR="002B27AE" w:rsidRPr="004B3397" w14:paraId="3C15B1DA" w14:textId="77777777" w:rsidTr="007033F3">
        <w:trPr>
          <w:jc w:val="center"/>
        </w:trPr>
        <w:tc>
          <w:tcPr>
            <w:tcW w:w="2816" w:type="pct"/>
            <w:gridSpan w:val="3"/>
            <w:tcBorders>
              <w:right w:val="single" w:sz="4" w:space="0" w:color="auto"/>
            </w:tcBorders>
            <w:shd w:val="clear" w:color="auto" w:fill="auto"/>
            <w:vAlign w:val="center"/>
          </w:tcPr>
          <w:p w14:paraId="2ADA7C55" w14:textId="77777777" w:rsidR="002B27AE" w:rsidRPr="004B3397" w:rsidRDefault="002B27AE" w:rsidP="007033F3">
            <w:pPr>
              <w:pStyle w:val="TAL"/>
            </w:pPr>
            <w:r w:rsidRPr="004B3397">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E09768"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1D320B" w14:textId="77777777" w:rsidR="002B27AE" w:rsidRPr="004B3397" w:rsidRDefault="002B27AE" w:rsidP="007033F3">
            <w:pPr>
              <w:pStyle w:val="TAC"/>
            </w:pPr>
            <w:r w:rsidRPr="004B3397">
              <w:t>1</w:t>
            </w:r>
          </w:p>
        </w:tc>
      </w:tr>
      <w:tr w:rsidR="002B27AE" w:rsidRPr="004B3397" w14:paraId="605314F7" w14:textId="77777777" w:rsidTr="007033F3">
        <w:trPr>
          <w:jc w:val="center"/>
        </w:trPr>
        <w:tc>
          <w:tcPr>
            <w:tcW w:w="2816" w:type="pct"/>
            <w:gridSpan w:val="3"/>
            <w:tcBorders>
              <w:right w:val="single" w:sz="4" w:space="0" w:color="auto"/>
            </w:tcBorders>
            <w:shd w:val="clear" w:color="auto" w:fill="auto"/>
            <w:vAlign w:val="center"/>
          </w:tcPr>
          <w:p w14:paraId="2754DA94" w14:textId="77777777" w:rsidR="002B27AE" w:rsidRPr="004B3397" w:rsidRDefault="002B27AE" w:rsidP="007033F3">
            <w:pPr>
              <w:pStyle w:val="TAL"/>
            </w:pPr>
            <w:r w:rsidRPr="004B3397">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D522632"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390427A" w14:textId="77777777" w:rsidR="002B27AE" w:rsidRPr="004B3397" w:rsidRDefault="002B27AE" w:rsidP="007033F3">
            <w:pPr>
              <w:pStyle w:val="TAC"/>
            </w:pPr>
            <w:r w:rsidRPr="004B3397">
              <w:t>1</w:t>
            </w:r>
          </w:p>
        </w:tc>
      </w:tr>
      <w:tr w:rsidR="002B27AE" w:rsidRPr="004B3397" w14:paraId="29D4E79F" w14:textId="77777777" w:rsidTr="007033F3">
        <w:trPr>
          <w:jc w:val="center"/>
        </w:trPr>
        <w:tc>
          <w:tcPr>
            <w:tcW w:w="2816" w:type="pct"/>
            <w:gridSpan w:val="3"/>
            <w:tcBorders>
              <w:right w:val="single" w:sz="4" w:space="0" w:color="auto"/>
            </w:tcBorders>
            <w:shd w:val="clear" w:color="auto" w:fill="auto"/>
            <w:vAlign w:val="center"/>
          </w:tcPr>
          <w:p w14:paraId="6E582EFB" w14:textId="77777777" w:rsidR="002B27AE" w:rsidRPr="004B3397" w:rsidRDefault="002B27AE" w:rsidP="007033F3">
            <w:pPr>
              <w:pStyle w:val="TAL"/>
            </w:pPr>
            <w:r w:rsidRPr="004B3397">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80F3890"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AF9BD04" w14:textId="77777777" w:rsidR="002B27AE" w:rsidRPr="004B3397" w:rsidRDefault="002B27AE" w:rsidP="007033F3">
            <w:pPr>
              <w:pStyle w:val="TAC"/>
            </w:pPr>
            <w:r w:rsidRPr="004B3397">
              <w:t>Multiplexed</w:t>
            </w:r>
          </w:p>
        </w:tc>
      </w:tr>
      <w:tr w:rsidR="002B27AE" w:rsidRPr="004B3397" w14:paraId="08E32887" w14:textId="77777777" w:rsidTr="007033F3">
        <w:trPr>
          <w:jc w:val="center"/>
        </w:trPr>
        <w:tc>
          <w:tcPr>
            <w:tcW w:w="2816" w:type="pct"/>
            <w:gridSpan w:val="3"/>
            <w:tcBorders>
              <w:right w:val="single" w:sz="4" w:space="0" w:color="auto"/>
            </w:tcBorders>
            <w:shd w:val="clear" w:color="auto" w:fill="auto"/>
            <w:vAlign w:val="center"/>
          </w:tcPr>
          <w:p w14:paraId="67C675D5" w14:textId="77777777" w:rsidR="002B27AE" w:rsidRPr="004B3397" w:rsidRDefault="002B27AE" w:rsidP="007033F3">
            <w:pPr>
              <w:pStyle w:val="TAL"/>
            </w:pPr>
            <w:r w:rsidRPr="004B3397">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3A359A0"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B22285" w14:textId="77777777" w:rsidR="002B27AE" w:rsidRPr="004B3397" w:rsidRDefault="002B27AE" w:rsidP="007033F3">
            <w:pPr>
              <w:pStyle w:val="TAC"/>
            </w:pPr>
            <w:r w:rsidRPr="004B3397">
              <w:t>{0,2,3,1}</w:t>
            </w:r>
          </w:p>
        </w:tc>
      </w:tr>
      <w:tr w:rsidR="002B27AE" w:rsidRPr="004B3397" w14:paraId="10E8CBB9" w14:textId="77777777" w:rsidTr="007033F3">
        <w:trPr>
          <w:jc w:val="center"/>
        </w:trPr>
        <w:tc>
          <w:tcPr>
            <w:tcW w:w="2816" w:type="pct"/>
            <w:gridSpan w:val="3"/>
            <w:tcBorders>
              <w:right w:val="single" w:sz="4" w:space="0" w:color="auto"/>
            </w:tcBorders>
            <w:shd w:val="clear" w:color="auto" w:fill="auto"/>
            <w:vAlign w:val="center"/>
          </w:tcPr>
          <w:p w14:paraId="0D967F37" w14:textId="77777777" w:rsidR="002B27AE" w:rsidRPr="004B3397" w:rsidRDefault="002B27AE" w:rsidP="007033F3">
            <w:pPr>
              <w:pStyle w:val="TAL"/>
            </w:pPr>
            <w:r w:rsidRPr="004B3397">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19B0EFC"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49AC79F" w14:textId="77777777" w:rsidR="002B27AE" w:rsidRPr="004B3397" w:rsidRDefault="002B27AE" w:rsidP="007033F3">
            <w:pPr>
              <w:pStyle w:val="TAC"/>
            </w:pPr>
            <w:r w:rsidRPr="004B3397">
              <w:t>SP Type I, Random per slot with PRB bundling granularity</w:t>
            </w:r>
          </w:p>
        </w:tc>
      </w:tr>
      <w:tr w:rsidR="002B27AE" w:rsidRPr="004B3397" w14:paraId="78754C65" w14:textId="77777777" w:rsidTr="007033F3">
        <w:trPr>
          <w:trHeight w:val="58"/>
          <w:jc w:val="center"/>
        </w:trPr>
        <w:tc>
          <w:tcPr>
            <w:tcW w:w="2816" w:type="pct"/>
            <w:gridSpan w:val="3"/>
            <w:tcBorders>
              <w:right w:val="single" w:sz="4" w:space="0" w:color="auto"/>
            </w:tcBorders>
            <w:shd w:val="clear" w:color="auto" w:fill="auto"/>
            <w:vAlign w:val="center"/>
          </w:tcPr>
          <w:p w14:paraId="4DDC2B15" w14:textId="77777777" w:rsidR="002B27AE" w:rsidRPr="004B3397" w:rsidRDefault="002B27AE" w:rsidP="007033F3">
            <w:pPr>
              <w:pStyle w:val="TAL"/>
            </w:pPr>
            <w:r w:rsidRPr="004B3397">
              <w:rPr>
                <w:rFonts w:cs="Arial"/>
              </w:rPr>
              <w:t xml:space="preserve">Symbols for </w:t>
            </w:r>
            <w:r w:rsidRPr="004B3397">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6DAB49"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450BD27" w14:textId="77777777" w:rsidR="002B27AE" w:rsidRPr="004B3397" w:rsidRDefault="002B27AE" w:rsidP="007033F3">
            <w:pPr>
              <w:pStyle w:val="TAC"/>
            </w:pPr>
            <w:r w:rsidRPr="004B3397">
              <w:t>OCNG in Annex A.5 of TS 38.101-4</w:t>
            </w:r>
          </w:p>
        </w:tc>
      </w:tr>
      <w:tr w:rsidR="002B27AE" w:rsidRPr="004B3397" w14:paraId="22C3C66B" w14:textId="77777777" w:rsidTr="007033F3">
        <w:trPr>
          <w:trHeight w:val="58"/>
          <w:jc w:val="center"/>
        </w:trPr>
        <w:tc>
          <w:tcPr>
            <w:tcW w:w="2816" w:type="pct"/>
            <w:gridSpan w:val="3"/>
            <w:tcBorders>
              <w:right w:val="single" w:sz="4" w:space="0" w:color="auto"/>
            </w:tcBorders>
            <w:shd w:val="clear" w:color="auto" w:fill="auto"/>
            <w:vAlign w:val="center"/>
          </w:tcPr>
          <w:p w14:paraId="4700A69E" w14:textId="77777777" w:rsidR="002B27AE" w:rsidRPr="004B3397" w:rsidRDefault="002B27AE" w:rsidP="007033F3">
            <w:pPr>
              <w:pStyle w:val="TAL"/>
              <w:rPr>
                <w:rFonts w:cs="Arial"/>
              </w:rPr>
            </w:pPr>
            <w:r w:rsidRPr="004B3397">
              <w:rPr>
                <w:rFonts w:cs="Arial"/>
              </w:rPr>
              <w:t>Minimum Number of Slots 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F04D2D6" w14:textId="77777777" w:rsidR="002B27AE" w:rsidRPr="004B3397"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7195AF8" w14:textId="77777777" w:rsidR="002B27AE" w:rsidRPr="004B3397" w:rsidRDefault="002B27AE" w:rsidP="007033F3">
            <w:pPr>
              <w:pStyle w:val="TAC"/>
            </w:pPr>
            <w:r w:rsidRPr="004B3397">
              <w:t>20000 for FR2 UMi CDL-C</w:t>
            </w:r>
          </w:p>
        </w:tc>
      </w:tr>
      <w:tr w:rsidR="002B27AE" w:rsidRPr="004B3397" w14:paraId="13346534" w14:textId="77777777" w:rsidTr="007033F3">
        <w:trPr>
          <w:trHeight w:val="58"/>
          <w:jc w:val="center"/>
        </w:trPr>
        <w:tc>
          <w:tcPr>
            <w:tcW w:w="2816" w:type="pct"/>
            <w:gridSpan w:val="3"/>
            <w:tcBorders>
              <w:right w:val="single" w:sz="4" w:space="0" w:color="auto"/>
            </w:tcBorders>
            <w:shd w:val="clear" w:color="auto" w:fill="auto"/>
            <w:vAlign w:val="center"/>
          </w:tcPr>
          <w:p w14:paraId="4B9FC71E" w14:textId="77777777" w:rsidR="002B27AE" w:rsidRPr="004B3397" w:rsidRDefault="002B27AE" w:rsidP="007033F3">
            <w:pPr>
              <w:pStyle w:val="TAL"/>
              <w:rPr>
                <w:rFonts w:cs="Arial"/>
              </w:rPr>
            </w:pPr>
            <w:r w:rsidRPr="004B3397">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A6B858" w14:textId="77777777" w:rsidR="002B27AE" w:rsidRPr="004B3397" w:rsidRDefault="002B27AE" w:rsidP="007033F3">
            <w:pPr>
              <w:pStyle w:val="TAC"/>
            </w:pPr>
            <w:r w:rsidRPr="004B3397">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5FAD7C4" w14:textId="77777777" w:rsidR="002B27AE" w:rsidRPr="004B3397" w:rsidRDefault="002B27AE" w:rsidP="007033F3">
            <w:pPr>
              <w:pStyle w:val="TAC"/>
            </w:pPr>
            <w:r w:rsidRPr="004B3397">
              <w:rPr>
                <w:rFonts w:eastAsia="SimSun" w:cs="Arial"/>
              </w:rPr>
              <w:t xml:space="preserve">13 dBm </w:t>
            </w:r>
          </w:p>
        </w:tc>
      </w:tr>
      <w:tr w:rsidR="002B27AE" w:rsidRPr="004B3397" w14:paraId="5430363F" w14:textId="77777777" w:rsidTr="007033F3">
        <w:trPr>
          <w:trHeight w:val="58"/>
          <w:jc w:val="center"/>
        </w:trPr>
        <w:tc>
          <w:tcPr>
            <w:tcW w:w="5000" w:type="pct"/>
            <w:gridSpan w:val="5"/>
            <w:tcBorders>
              <w:right w:val="single" w:sz="4" w:space="0" w:color="auto"/>
            </w:tcBorders>
            <w:shd w:val="clear" w:color="auto" w:fill="auto"/>
            <w:vAlign w:val="center"/>
          </w:tcPr>
          <w:p w14:paraId="5C1B3E0D" w14:textId="77777777" w:rsidR="002B27AE" w:rsidRPr="004B3397" w:rsidRDefault="002B27AE" w:rsidP="007033F3">
            <w:pPr>
              <w:pStyle w:val="TAN"/>
              <w:rPr>
                <w:lang w:eastAsia="zh-CN"/>
              </w:rPr>
            </w:pPr>
            <w:r w:rsidRPr="004B3397">
              <w:t>Note 1:</w:t>
            </w:r>
            <w:r w:rsidRPr="004B3397">
              <w:tab/>
              <w:t>UE assumes that the TCI state for the PDSCH is identical to the TCI state applied for the PDCCH transmission.</w:t>
            </w:r>
          </w:p>
          <w:p w14:paraId="1C28617A" w14:textId="77777777" w:rsidR="002B27AE" w:rsidRPr="004B3397" w:rsidRDefault="002B27AE" w:rsidP="007033F3">
            <w:pPr>
              <w:pStyle w:val="TAN"/>
              <w:rPr>
                <w:lang w:eastAsia="zh-CN"/>
              </w:rPr>
            </w:pPr>
            <w:r w:rsidRPr="004B3397">
              <w:t>Note 2:</w:t>
            </w:r>
            <w:r w:rsidRPr="004B3397">
              <w:tab/>
              <w:t>Point A coincides with minimum guard band as specified in Table 5.3.3-1 from TS 38.101-2 for tested channel bandwidth and subcarrier spacing.</w:t>
            </w:r>
          </w:p>
        </w:tc>
      </w:tr>
    </w:tbl>
    <w:p w14:paraId="589E002D" w14:textId="77777777" w:rsidR="002B27AE" w:rsidRPr="004B3397" w:rsidRDefault="002B27AE" w:rsidP="002B27AE">
      <w:pPr>
        <w:rPr>
          <w:lang w:eastAsia="zh-CN"/>
        </w:rPr>
      </w:pPr>
    </w:p>
    <w:p w14:paraId="4079B0C3" w14:textId="77777777" w:rsidR="002B27AE" w:rsidRPr="004B3397" w:rsidRDefault="002B27AE" w:rsidP="002B27AE">
      <w:pPr>
        <w:pStyle w:val="TH"/>
      </w:pPr>
      <w:r w:rsidRPr="004B3397">
        <w:lastRenderedPageBreak/>
        <w:t>Table D.2-2</w:t>
      </w:r>
      <w:r w:rsidRPr="004B3397">
        <w:rPr>
          <w:lang w:eastAsia="zh-CN"/>
        </w:rPr>
        <w:t>:</w:t>
      </w:r>
      <w:r w:rsidRPr="004B3397">
        <w:t xml:space="preserve"> Test parameters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2B27AE" w:rsidRPr="004B3397" w14:paraId="4BE8CEEB" w14:textId="77777777" w:rsidTr="007033F3">
        <w:trPr>
          <w:jc w:val="center"/>
        </w:trPr>
        <w:tc>
          <w:tcPr>
            <w:tcW w:w="4819" w:type="dxa"/>
            <w:gridSpan w:val="2"/>
            <w:shd w:val="clear" w:color="auto" w:fill="D9D9D9"/>
          </w:tcPr>
          <w:p w14:paraId="177F10B1" w14:textId="77777777" w:rsidR="002B27AE" w:rsidRPr="004B3397" w:rsidRDefault="002B27AE" w:rsidP="007033F3">
            <w:pPr>
              <w:pStyle w:val="TAH"/>
            </w:pPr>
            <w:r w:rsidRPr="004B3397">
              <w:t>Parameter</w:t>
            </w:r>
          </w:p>
        </w:tc>
        <w:tc>
          <w:tcPr>
            <w:tcW w:w="906" w:type="dxa"/>
            <w:shd w:val="clear" w:color="auto" w:fill="D9D9D9"/>
          </w:tcPr>
          <w:p w14:paraId="00B026B4" w14:textId="77777777" w:rsidR="002B27AE" w:rsidRPr="004B3397" w:rsidRDefault="002B27AE" w:rsidP="007033F3">
            <w:pPr>
              <w:pStyle w:val="TAH"/>
            </w:pPr>
            <w:r w:rsidRPr="004B3397">
              <w:t>Unit</w:t>
            </w:r>
          </w:p>
        </w:tc>
        <w:tc>
          <w:tcPr>
            <w:tcW w:w="2098" w:type="dxa"/>
            <w:shd w:val="clear" w:color="auto" w:fill="D9D9D9"/>
          </w:tcPr>
          <w:p w14:paraId="00C9770D" w14:textId="77777777" w:rsidR="002B27AE" w:rsidRPr="004B3397" w:rsidRDefault="002B27AE" w:rsidP="007033F3">
            <w:pPr>
              <w:pStyle w:val="TAH"/>
            </w:pPr>
            <w:r w:rsidRPr="004B3397">
              <w:t>Value</w:t>
            </w:r>
          </w:p>
        </w:tc>
      </w:tr>
      <w:tr w:rsidR="002B27AE" w:rsidRPr="004B3397" w14:paraId="3596B7F0" w14:textId="77777777" w:rsidTr="007033F3">
        <w:trPr>
          <w:jc w:val="center"/>
        </w:trPr>
        <w:tc>
          <w:tcPr>
            <w:tcW w:w="4819" w:type="dxa"/>
            <w:gridSpan w:val="2"/>
            <w:shd w:val="clear" w:color="auto" w:fill="auto"/>
            <w:vAlign w:val="center"/>
          </w:tcPr>
          <w:p w14:paraId="3D56DE41" w14:textId="77777777" w:rsidR="002B27AE" w:rsidRPr="004B3397" w:rsidRDefault="002B27AE" w:rsidP="007033F3">
            <w:pPr>
              <w:pStyle w:val="TAL"/>
            </w:pPr>
            <w:r w:rsidRPr="004B3397">
              <w:t>Duplex mode</w:t>
            </w:r>
          </w:p>
        </w:tc>
        <w:tc>
          <w:tcPr>
            <w:tcW w:w="906" w:type="dxa"/>
            <w:shd w:val="clear" w:color="auto" w:fill="auto"/>
            <w:vAlign w:val="center"/>
          </w:tcPr>
          <w:p w14:paraId="48993CC7" w14:textId="77777777" w:rsidR="002B27AE" w:rsidRPr="004B3397" w:rsidRDefault="002B27AE" w:rsidP="007033F3">
            <w:pPr>
              <w:pStyle w:val="TAC"/>
            </w:pPr>
          </w:p>
        </w:tc>
        <w:tc>
          <w:tcPr>
            <w:tcW w:w="2098" w:type="dxa"/>
            <w:shd w:val="clear" w:color="auto" w:fill="auto"/>
            <w:vAlign w:val="center"/>
          </w:tcPr>
          <w:p w14:paraId="39BD7DFA" w14:textId="77777777" w:rsidR="002B27AE" w:rsidRPr="004B3397" w:rsidRDefault="002B27AE" w:rsidP="007033F3">
            <w:pPr>
              <w:pStyle w:val="TAC"/>
            </w:pPr>
            <w:r w:rsidRPr="004B3397">
              <w:t>TDD</w:t>
            </w:r>
          </w:p>
        </w:tc>
      </w:tr>
      <w:tr w:rsidR="002B27AE" w:rsidRPr="004B3397" w14:paraId="4E4746ED" w14:textId="77777777" w:rsidTr="007033F3">
        <w:trPr>
          <w:jc w:val="center"/>
        </w:trPr>
        <w:tc>
          <w:tcPr>
            <w:tcW w:w="4819" w:type="dxa"/>
            <w:gridSpan w:val="2"/>
            <w:shd w:val="clear" w:color="auto" w:fill="auto"/>
            <w:vAlign w:val="center"/>
          </w:tcPr>
          <w:p w14:paraId="721B3D0A" w14:textId="77777777" w:rsidR="002B27AE" w:rsidRPr="004B3397" w:rsidRDefault="002B27AE" w:rsidP="007033F3">
            <w:pPr>
              <w:pStyle w:val="TAL"/>
              <w:rPr>
                <w:lang w:eastAsia="zh-CN"/>
              </w:rPr>
            </w:pPr>
            <w:r w:rsidRPr="004B3397">
              <w:rPr>
                <w:lang w:eastAsia="zh-CN"/>
              </w:rPr>
              <w:t>Reference channel</w:t>
            </w:r>
          </w:p>
        </w:tc>
        <w:tc>
          <w:tcPr>
            <w:tcW w:w="906" w:type="dxa"/>
            <w:shd w:val="clear" w:color="auto" w:fill="auto"/>
            <w:vAlign w:val="center"/>
          </w:tcPr>
          <w:p w14:paraId="1A019415" w14:textId="77777777" w:rsidR="002B27AE" w:rsidRPr="004B3397" w:rsidRDefault="002B27AE" w:rsidP="007033F3">
            <w:pPr>
              <w:pStyle w:val="TAC"/>
            </w:pPr>
          </w:p>
        </w:tc>
        <w:tc>
          <w:tcPr>
            <w:tcW w:w="2098" w:type="dxa"/>
            <w:shd w:val="clear" w:color="auto" w:fill="auto"/>
            <w:vAlign w:val="center"/>
          </w:tcPr>
          <w:p w14:paraId="499AAF63" w14:textId="77777777" w:rsidR="002B27AE" w:rsidRPr="004B3397" w:rsidRDefault="002B27AE" w:rsidP="007033F3">
            <w:pPr>
              <w:pStyle w:val="TAC"/>
            </w:pPr>
            <w:r w:rsidRPr="004B3397">
              <w:t>R.PDSCH.5-2.2 TDD (Note 1)</w:t>
            </w:r>
          </w:p>
        </w:tc>
      </w:tr>
      <w:tr w:rsidR="002B27AE" w:rsidRPr="004B3397" w14:paraId="31B10040" w14:textId="77777777" w:rsidTr="007033F3">
        <w:trPr>
          <w:jc w:val="center"/>
        </w:trPr>
        <w:tc>
          <w:tcPr>
            <w:tcW w:w="4819" w:type="dxa"/>
            <w:gridSpan w:val="2"/>
            <w:shd w:val="clear" w:color="auto" w:fill="auto"/>
            <w:vAlign w:val="center"/>
          </w:tcPr>
          <w:p w14:paraId="1F78C366" w14:textId="77777777" w:rsidR="002B27AE" w:rsidRPr="004B3397" w:rsidRDefault="002B27AE" w:rsidP="007033F3">
            <w:pPr>
              <w:pStyle w:val="TAL"/>
              <w:rPr>
                <w:lang w:eastAsia="zh-CN"/>
              </w:rPr>
            </w:pPr>
            <w:r w:rsidRPr="004B3397">
              <w:rPr>
                <w:lang w:eastAsia="zh-CN"/>
              </w:rPr>
              <w:t>Bandwidth</w:t>
            </w:r>
          </w:p>
        </w:tc>
        <w:tc>
          <w:tcPr>
            <w:tcW w:w="906" w:type="dxa"/>
            <w:shd w:val="clear" w:color="auto" w:fill="auto"/>
            <w:vAlign w:val="center"/>
          </w:tcPr>
          <w:p w14:paraId="76ECD699" w14:textId="77777777" w:rsidR="002B27AE" w:rsidRPr="004B3397" w:rsidRDefault="002B27AE" w:rsidP="007033F3">
            <w:pPr>
              <w:pStyle w:val="TAC"/>
              <w:rPr>
                <w:lang w:eastAsia="zh-CN"/>
              </w:rPr>
            </w:pPr>
            <w:r w:rsidRPr="004B3397">
              <w:rPr>
                <w:lang w:eastAsia="zh-CN"/>
              </w:rPr>
              <w:t>MHz</w:t>
            </w:r>
          </w:p>
        </w:tc>
        <w:tc>
          <w:tcPr>
            <w:tcW w:w="2098" w:type="dxa"/>
            <w:shd w:val="clear" w:color="auto" w:fill="auto"/>
            <w:vAlign w:val="center"/>
          </w:tcPr>
          <w:p w14:paraId="76F1B4C6" w14:textId="77777777" w:rsidR="002B27AE" w:rsidRPr="004B3397" w:rsidRDefault="002B27AE" w:rsidP="007033F3">
            <w:pPr>
              <w:pStyle w:val="TAC"/>
              <w:rPr>
                <w:lang w:eastAsia="zh-CN"/>
              </w:rPr>
            </w:pPr>
            <w:r w:rsidRPr="004B3397">
              <w:rPr>
                <w:lang w:eastAsia="zh-CN"/>
              </w:rPr>
              <w:t>100</w:t>
            </w:r>
          </w:p>
        </w:tc>
      </w:tr>
      <w:tr w:rsidR="002B27AE" w:rsidRPr="004B3397" w14:paraId="3ABFDE40" w14:textId="77777777" w:rsidTr="007033F3">
        <w:trPr>
          <w:jc w:val="center"/>
        </w:trPr>
        <w:tc>
          <w:tcPr>
            <w:tcW w:w="4819" w:type="dxa"/>
            <w:gridSpan w:val="2"/>
            <w:shd w:val="clear" w:color="auto" w:fill="auto"/>
            <w:vAlign w:val="center"/>
          </w:tcPr>
          <w:p w14:paraId="6E635583" w14:textId="77777777" w:rsidR="002B27AE" w:rsidRPr="004B3397" w:rsidRDefault="002B27AE" w:rsidP="007033F3">
            <w:pPr>
              <w:pStyle w:val="TAL"/>
              <w:rPr>
                <w:lang w:eastAsia="zh-CN"/>
              </w:rPr>
            </w:pPr>
            <w:r w:rsidRPr="004B3397">
              <w:rPr>
                <w:lang w:eastAsia="zh-CN"/>
              </w:rPr>
              <w:t>SCS</w:t>
            </w:r>
          </w:p>
        </w:tc>
        <w:tc>
          <w:tcPr>
            <w:tcW w:w="906" w:type="dxa"/>
            <w:shd w:val="clear" w:color="auto" w:fill="auto"/>
            <w:vAlign w:val="center"/>
          </w:tcPr>
          <w:p w14:paraId="73D4809E" w14:textId="77777777" w:rsidR="002B27AE" w:rsidRPr="004B3397" w:rsidRDefault="002B27AE" w:rsidP="007033F3">
            <w:pPr>
              <w:pStyle w:val="TAC"/>
              <w:rPr>
                <w:lang w:eastAsia="zh-CN"/>
              </w:rPr>
            </w:pPr>
            <w:r w:rsidRPr="004B3397">
              <w:rPr>
                <w:lang w:eastAsia="zh-CN"/>
              </w:rPr>
              <w:t>kHz</w:t>
            </w:r>
          </w:p>
        </w:tc>
        <w:tc>
          <w:tcPr>
            <w:tcW w:w="2098" w:type="dxa"/>
            <w:shd w:val="clear" w:color="auto" w:fill="auto"/>
            <w:vAlign w:val="center"/>
          </w:tcPr>
          <w:p w14:paraId="3A571B52" w14:textId="77777777" w:rsidR="002B27AE" w:rsidRPr="004B3397" w:rsidRDefault="002B27AE" w:rsidP="007033F3">
            <w:pPr>
              <w:pStyle w:val="TAC"/>
              <w:rPr>
                <w:lang w:eastAsia="zh-CN"/>
              </w:rPr>
            </w:pPr>
            <w:r w:rsidRPr="004B3397">
              <w:rPr>
                <w:lang w:eastAsia="zh-CN"/>
              </w:rPr>
              <w:t>120</w:t>
            </w:r>
          </w:p>
        </w:tc>
      </w:tr>
      <w:tr w:rsidR="002B27AE" w:rsidRPr="004B3397" w14:paraId="036636A6" w14:textId="77777777" w:rsidTr="007033F3">
        <w:trPr>
          <w:jc w:val="center"/>
        </w:trPr>
        <w:tc>
          <w:tcPr>
            <w:tcW w:w="4819" w:type="dxa"/>
            <w:gridSpan w:val="2"/>
            <w:shd w:val="clear" w:color="auto" w:fill="auto"/>
            <w:vAlign w:val="center"/>
          </w:tcPr>
          <w:p w14:paraId="6DBDFF56" w14:textId="77777777" w:rsidR="002B27AE" w:rsidRPr="004B3397" w:rsidRDefault="002B27AE" w:rsidP="007033F3">
            <w:pPr>
              <w:pStyle w:val="TAL"/>
              <w:rPr>
                <w:lang w:eastAsia="zh-CN"/>
              </w:rPr>
            </w:pPr>
            <w:r w:rsidRPr="004B3397">
              <w:rPr>
                <w:lang w:eastAsia="zh-CN"/>
              </w:rPr>
              <w:t>Modulation DL</w:t>
            </w:r>
          </w:p>
        </w:tc>
        <w:tc>
          <w:tcPr>
            <w:tcW w:w="906" w:type="dxa"/>
            <w:shd w:val="clear" w:color="auto" w:fill="auto"/>
            <w:vAlign w:val="center"/>
          </w:tcPr>
          <w:p w14:paraId="2CF96806" w14:textId="77777777" w:rsidR="002B27AE" w:rsidRPr="004B3397" w:rsidRDefault="002B27AE" w:rsidP="007033F3">
            <w:pPr>
              <w:pStyle w:val="TAC"/>
            </w:pPr>
          </w:p>
        </w:tc>
        <w:tc>
          <w:tcPr>
            <w:tcW w:w="2098" w:type="dxa"/>
            <w:shd w:val="clear" w:color="auto" w:fill="auto"/>
            <w:vAlign w:val="center"/>
          </w:tcPr>
          <w:p w14:paraId="771889AA" w14:textId="77777777" w:rsidR="002B27AE" w:rsidRPr="004B3397" w:rsidRDefault="002B27AE" w:rsidP="007033F3">
            <w:pPr>
              <w:pStyle w:val="TAC"/>
              <w:rPr>
                <w:lang w:eastAsia="zh-CN"/>
              </w:rPr>
            </w:pPr>
            <w:r w:rsidRPr="004B3397">
              <w:rPr>
                <w:lang w:eastAsia="zh-CN"/>
              </w:rPr>
              <w:t>16QAM</w:t>
            </w:r>
          </w:p>
        </w:tc>
      </w:tr>
      <w:tr w:rsidR="002B27AE" w:rsidRPr="004B3397" w14:paraId="14256495" w14:textId="77777777" w:rsidTr="007033F3">
        <w:trPr>
          <w:jc w:val="center"/>
        </w:trPr>
        <w:tc>
          <w:tcPr>
            <w:tcW w:w="4819" w:type="dxa"/>
            <w:gridSpan w:val="2"/>
            <w:shd w:val="clear" w:color="auto" w:fill="auto"/>
            <w:vAlign w:val="center"/>
          </w:tcPr>
          <w:p w14:paraId="034B2366" w14:textId="77777777" w:rsidR="002B27AE" w:rsidRPr="004B3397" w:rsidRDefault="002B27AE" w:rsidP="007033F3">
            <w:pPr>
              <w:pStyle w:val="TAL"/>
              <w:rPr>
                <w:lang w:eastAsia="zh-CN"/>
              </w:rPr>
            </w:pPr>
            <w:r w:rsidRPr="004B3397">
              <w:rPr>
                <w:lang w:eastAsia="zh-CN"/>
              </w:rPr>
              <w:t>Modulation UL</w:t>
            </w:r>
          </w:p>
        </w:tc>
        <w:tc>
          <w:tcPr>
            <w:tcW w:w="906" w:type="dxa"/>
            <w:shd w:val="clear" w:color="auto" w:fill="auto"/>
            <w:vAlign w:val="center"/>
          </w:tcPr>
          <w:p w14:paraId="7499B028" w14:textId="77777777" w:rsidR="002B27AE" w:rsidRPr="004B3397" w:rsidRDefault="002B27AE" w:rsidP="007033F3">
            <w:pPr>
              <w:pStyle w:val="TAC"/>
            </w:pPr>
          </w:p>
        </w:tc>
        <w:tc>
          <w:tcPr>
            <w:tcW w:w="2098" w:type="dxa"/>
            <w:shd w:val="clear" w:color="auto" w:fill="auto"/>
            <w:vAlign w:val="center"/>
          </w:tcPr>
          <w:p w14:paraId="4707DFE6" w14:textId="77777777" w:rsidR="002B27AE" w:rsidRPr="004B3397" w:rsidRDefault="002B27AE" w:rsidP="007033F3">
            <w:pPr>
              <w:pStyle w:val="TAC"/>
              <w:rPr>
                <w:lang w:eastAsia="zh-CN"/>
              </w:rPr>
            </w:pPr>
            <w:r w:rsidRPr="004B3397">
              <w:rPr>
                <w:lang w:eastAsia="zh-CN"/>
              </w:rPr>
              <w:t>QPSK</w:t>
            </w:r>
          </w:p>
        </w:tc>
      </w:tr>
      <w:tr w:rsidR="002B27AE" w:rsidRPr="004B3397" w14:paraId="669B6FBA" w14:textId="77777777" w:rsidTr="007033F3">
        <w:trPr>
          <w:jc w:val="center"/>
        </w:trPr>
        <w:tc>
          <w:tcPr>
            <w:tcW w:w="4819" w:type="dxa"/>
            <w:gridSpan w:val="2"/>
            <w:shd w:val="clear" w:color="auto" w:fill="auto"/>
            <w:vAlign w:val="center"/>
          </w:tcPr>
          <w:p w14:paraId="79905C6D" w14:textId="77777777" w:rsidR="002B27AE" w:rsidRPr="004B3397" w:rsidRDefault="002B27AE" w:rsidP="007033F3">
            <w:pPr>
              <w:pStyle w:val="TAL"/>
            </w:pPr>
            <w:r w:rsidRPr="004B3397">
              <w:t>Active DL BWP index</w:t>
            </w:r>
          </w:p>
        </w:tc>
        <w:tc>
          <w:tcPr>
            <w:tcW w:w="906" w:type="dxa"/>
            <w:shd w:val="clear" w:color="auto" w:fill="auto"/>
            <w:vAlign w:val="center"/>
          </w:tcPr>
          <w:p w14:paraId="3236B98F" w14:textId="77777777" w:rsidR="002B27AE" w:rsidRPr="004B3397" w:rsidRDefault="002B27AE" w:rsidP="007033F3">
            <w:pPr>
              <w:pStyle w:val="TAC"/>
            </w:pPr>
          </w:p>
        </w:tc>
        <w:tc>
          <w:tcPr>
            <w:tcW w:w="2098" w:type="dxa"/>
            <w:shd w:val="clear" w:color="auto" w:fill="auto"/>
            <w:vAlign w:val="center"/>
          </w:tcPr>
          <w:p w14:paraId="78797571" w14:textId="77777777" w:rsidR="002B27AE" w:rsidRPr="004B3397" w:rsidRDefault="002B27AE" w:rsidP="007033F3">
            <w:pPr>
              <w:pStyle w:val="TAC"/>
            </w:pPr>
            <w:r w:rsidRPr="004B3397">
              <w:t>1</w:t>
            </w:r>
          </w:p>
        </w:tc>
      </w:tr>
      <w:tr w:rsidR="002B27AE" w:rsidRPr="004B3397" w14:paraId="30A19C9E" w14:textId="77777777" w:rsidTr="007033F3">
        <w:trPr>
          <w:jc w:val="center"/>
        </w:trPr>
        <w:tc>
          <w:tcPr>
            <w:tcW w:w="2005" w:type="dxa"/>
            <w:vMerge w:val="restart"/>
            <w:shd w:val="clear" w:color="auto" w:fill="auto"/>
            <w:vAlign w:val="center"/>
          </w:tcPr>
          <w:p w14:paraId="741A2030" w14:textId="77777777" w:rsidR="002B27AE" w:rsidRPr="004B3397" w:rsidRDefault="002B27AE" w:rsidP="007033F3">
            <w:pPr>
              <w:pStyle w:val="TAL"/>
              <w:rPr>
                <w:szCs w:val="18"/>
              </w:rPr>
            </w:pPr>
            <w:r w:rsidRPr="004B3397">
              <w:rPr>
                <w:szCs w:val="18"/>
              </w:rPr>
              <w:t>CSI-RS for tracking</w:t>
            </w:r>
          </w:p>
        </w:tc>
        <w:tc>
          <w:tcPr>
            <w:tcW w:w="2814" w:type="dxa"/>
            <w:shd w:val="clear" w:color="auto" w:fill="auto"/>
            <w:vAlign w:val="center"/>
          </w:tcPr>
          <w:p w14:paraId="2951C7AD" w14:textId="77777777" w:rsidR="002B27AE" w:rsidRPr="004B3397" w:rsidDel="003A6904" w:rsidRDefault="002B27AE" w:rsidP="007033F3">
            <w:pPr>
              <w:pStyle w:val="TAL"/>
              <w:rPr>
                <w:szCs w:val="18"/>
              </w:rPr>
            </w:pPr>
            <w:r w:rsidRPr="004B3397">
              <w:rPr>
                <w:szCs w:val="18"/>
                <w:lang w:eastAsia="ja-JP"/>
              </w:rPr>
              <w:t>First OFDM symbol in the PRB used for CSI-RS (</w:t>
            </w:r>
            <w:r w:rsidRPr="004B3397">
              <w:rPr>
                <w:i/>
                <w:szCs w:val="18"/>
                <w:lang w:eastAsia="ja-JP"/>
              </w:rPr>
              <w:t>l</w:t>
            </w:r>
            <w:r w:rsidRPr="004B3397">
              <w:rPr>
                <w:i/>
                <w:szCs w:val="18"/>
                <w:vertAlign w:val="subscript"/>
                <w:lang w:eastAsia="ja-JP"/>
              </w:rPr>
              <w:t>0</w:t>
            </w:r>
            <w:r w:rsidRPr="004B3397">
              <w:rPr>
                <w:szCs w:val="18"/>
                <w:lang w:eastAsia="ja-JP"/>
              </w:rPr>
              <w:t>)</w:t>
            </w:r>
          </w:p>
        </w:tc>
        <w:tc>
          <w:tcPr>
            <w:tcW w:w="906" w:type="dxa"/>
            <w:shd w:val="clear" w:color="auto" w:fill="auto"/>
            <w:vAlign w:val="center"/>
          </w:tcPr>
          <w:p w14:paraId="4166039A" w14:textId="77777777" w:rsidR="002B27AE" w:rsidRPr="004B3397" w:rsidRDefault="002B27AE" w:rsidP="007033F3">
            <w:pPr>
              <w:pStyle w:val="TAC"/>
              <w:rPr>
                <w:szCs w:val="18"/>
              </w:rPr>
            </w:pPr>
          </w:p>
        </w:tc>
        <w:tc>
          <w:tcPr>
            <w:tcW w:w="2098" w:type="dxa"/>
            <w:shd w:val="clear" w:color="auto" w:fill="auto"/>
            <w:vAlign w:val="center"/>
          </w:tcPr>
          <w:p w14:paraId="01A4F6ED" w14:textId="77777777" w:rsidR="002B27AE" w:rsidRPr="004B3397" w:rsidDel="003A6904" w:rsidRDefault="002B27AE" w:rsidP="007033F3">
            <w:pPr>
              <w:pStyle w:val="TAC"/>
              <w:rPr>
                <w:szCs w:val="18"/>
              </w:rPr>
            </w:pPr>
            <w:r w:rsidRPr="004B3397">
              <w:rPr>
                <w:szCs w:val="18"/>
                <w:lang w:eastAsia="zh-CN"/>
              </w:rPr>
              <w:t>Table E.2-1</w:t>
            </w:r>
          </w:p>
        </w:tc>
      </w:tr>
      <w:tr w:rsidR="002B27AE" w:rsidRPr="004B3397" w14:paraId="10A73F60" w14:textId="77777777" w:rsidTr="007033F3">
        <w:trPr>
          <w:jc w:val="center"/>
        </w:trPr>
        <w:tc>
          <w:tcPr>
            <w:tcW w:w="2005" w:type="dxa"/>
            <w:vMerge/>
            <w:shd w:val="clear" w:color="auto" w:fill="auto"/>
            <w:vAlign w:val="center"/>
          </w:tcPr>
          <w:p w14:paraId="43022DEB" w14:textId="77777777" w:rsidR="002B27AE" w:rsidRPr="004B3397" w:rsidRDefault="002B27AE" w:rsidP="007033F3">
            <w:pPr>
              <w:pStyle w:val="TAL"/>
              <w:rPr>
                <w:szCs w:val="18"/>
              </w:rPr>
            </w:pPr>
          </w:p>
        </w:tc>
        <w:tc>
          <w:tcPr>
            <w:tcW w:w="2814" w:type="dxa"/>
            <w:shd w:val="clear" w:color="auto" w:fill="auto"/>
            <w:vAlign w:val="center"/>
          </w:tcPr>
          <w:p w14:paraId="45A87184" w14:textId="77777777" w:rsidR="002B27AE" w:rsidRPr="004B3397" w:rsidDel="003A6904" w:rsidRDefault="002B27AE" w:rsidP="007033F3">
            <w:pPr>
              <w:pStyle w:val="TAL"/>
              <w:rPr>
                <w:szCs w:val="18"/>
              </w:rPr>
            </w:pPr>
            <w:r w:rsidRPr="004B3397">
              <w:rPr>
                <w:szCs w:val="18"/>
              </w:rPr>
              <w:t>CSI-RS offset</w:t>
            </w:r>
          </w:p>
        </w:tc>
        <w:tc>
          <w:tcPr>
            <w:tcW w:w="906" w:type="dxa"/>
            <w:shd w:val="clear" w:color="auto" w:fill="auto"/>
            <w:vAlign w:val="center"/>
          </w:tcPr>
          <w:p w14:paraId="6A17AEB7" w14:textId="77777777" w:rsidR="002B27AE" w:rsidRPr="004B3397" w:rsidRDefault="002B27AE" w:rsidP="007033F3">
            <w:pPr>
              <w:pStyle w:val="TAC"/>
              <w:rPr>
                <w:szCs w:val="18"/>
              </w:rPr>
            </w:pPr>
            <w:r w:rsidRPr="004B3397">
              <w:rPr>
                <w:szCs w:val="18"/>
              </w:rPr>
              <w:t>Slots</w:t>
            </w:r>
          </w:p>
        </w:tc>
        <w:tc>
          <w:tcPr>
            <w:tcW w:w="2098" w:type="dxa"/>
            <w:shd w:val="clear" w:color="auto" w:fill="auto"/>
            <w:vAlign w:val="center"/>
          </w:tcPr>
          <w:p w14:paraId="2996938D" w14:textId="77777777" w:rsidR="002B27AE" w:rsidRPr="004B3397" w:rsidDel="003A6904" w:rsidRDefault="002B27AE" w:rsidP="007033F3">
            <w:pPr>
              <w:pStyle w:val="TAC"/>
              <w:rPr>
                <w:szCs w:val="18"/>
              </w:rPr>
            </w:pPr>
            <w:r w:rsidRPr="004B3397">
              <w:rPr>
                <w:szCs w:val="18"/>
                <w:lang w:eastAsia="zh-CN"/>
              </w:rPr>
              <w:t>Table E.2-1</w:t>
            </w:r>
          </w:p>
        </w:tc>
      </w:tr>
      <w:tr w:rsidR="002B27AE" w:rsidRPr="004B3397" w:rsidDel="003A6904" w14:paraId="56CF4FEA" w14:textId="77777777" w:rsidTr="007033F3">
        <w:trPr>
          <w:jc w:val="center"/>
        </w:trPr>
        <w:tc>
          <w:tcPr>
            <w:tcW w:w="2005" w:type="dxa"/>
            <w:shd w:val="clear" w:color="auto" w:fill="auto"/>
            <w:vAlign w:val="center"/>
          </w:tcPr>
          <w:p w14:paraId="7B36ED5C" w14:textId="77777777" w:rsidR="002B27AE" w:rsidRPr="004B3397" w:rsidDel="003A6904" w:rsidRDefault="002B27AE" w:rsidP="007033F3">
            <w:pPr>
              <w:pStyle w:val="TAL"/>
            </w:pPr>
            <w:r w:rsidRPr="004B3397">
              <w:rPr>
                <w:lang w:eastAsia="zh-CN"/>
              </w:rPr>
              <w:t>PDCCH configuration</w:t>
            </w:r>
          </w:p>
        </w:tc>
        <w:tc>
          <w:tcPr>
            <w:tcW w:w="2814" w:type="dxa"/>
            <w:shd w:val="clear" w:color="auto" w:fill="auto"/>
          </w:tcPr>
          <w:p w14:paraId="053CD810" w14:textId="77777777" w:rsidR="002B27AE" w:rsidRPr="004B3397" w:rsidDel="003A6904" w:rsidRDefault="002B27AE" w:rsidP="007033F3">
            <w:pPr>
              <w:pStyle w:val="TAL"/>
            </w:pPr>
            <w:r w:rsidRPr="004B3397">
              <w:rPr>
                <w:lang w:eastAsia="zh-CN"/>
              </w:rPr>
              <w:t>Number of PDCCH candidates and aggregation levels</w:t>
            </w:r>
          </w:p>
        </w:tc>
        <w:tc>
          <w:tcPr>
            <w:tcW w:w="906" w:type="dxa"/>
            <w:shd w:val="clear" w:color="auto" w:fill="auto"/>
          </w:tcPr>
          <w:p w14:paraId="0A39982F" w14:textId="77777777" w:rsidR="002B27AE" w:rsidRPr="004B3397" w:rsidDel="003A6904" w:rsidRDefault="002B27AE" w:rsidP="007033F3">
            <w:pPr>
              <w:pStyle w:val="TAC"/>
            </w:pPr>
          </w:p>
        </w:tc>
        <w:tc>
          <w:tcPr>
            <w:tcW w:w="2098" w:type="dxa"/>
            <w:shd w:val="clear" w:color="auto" w:fill="auto"/>
          </w:tcPr>
          <w:p w14:paraId="5E9009A8" w14:textId="77777777" w:rsidR="002B27AE" w:rsidRPr="004B3397" w:rsidDel="003A6904" w:rsidRDefault="002B27AE" w:rsidP="007033F3">
            <w:pPr>
              <w:pStyle w:val="TAC"/>
            </w:pPr>
            <w:r w:rsidRPr="004B3397">
              <w:rPr>
                <w:lang w:eastAsia="zh-CN"/>
              </w:rPr>
              <w:t>1/AL8</w:t>
            </w:r>
          </w:p>
        </w:tc>
      </w:tr>
      <w:tr w:rsidR="002B27AE" w:rsidRPr="004B3397" w14:paraId="6D211366" w14:textId="77777777" w:rsidTr="007033F3">
        <w:trPr>
          <w:jc w:val="center"/>
        </w:trPr>
        <w:tc>
          <w:tcPr>
            <w:tcW w:w="2005" w:type="dxa"/>
            <w:vMerge w:val="restart"/>
            <w:shd w:val="clear" w:color="auto" w:fill="auto"/>
            <w:vAlign w:val="center"/>
          </w:tcPr>
          <w:p w14:paraId="6A39B4B3" w14:textId="77777777" w:rsidR="002B27AE" w:rsidRPr="004B3397" w:rsidRDefault="002B27AE" w:rsidP="007033F3">
            <w:pPr>
              <w:pStyle w:val="TAL"/>
              <w:rPr>
                <w:i/>
              </w:rPr>
            </w:pPr>
            <w:r w:rsidRPr="004B3397">
              <w:t>PDSCH configuration</w:t>
            </w:r>
          </w:p>
        </w:tc>
        <w:tc>
          <w:tcPr>
            <w:tcW w:w="2814" w:type="dxa"/>
            <w:shd w:val="clear" w:color="auto" w:fill="auto"/>
            <w:vAlign w:val="center"/>
          </w:tcPr>
          <w:p w14:paraId="42D6180F" w14:textId="77777777" w:rsidR="002B27AE" w:rsidRPr="004B3397" w:rsidRDefault="002B27AE" w:rsidP="007033F3">
            <w:pPr>
              <w:pStyle w:val="TAL"/>
              <w:rPr>
                <w:i/>
              </w:rPr>
            </w:pPr>
            <w:r w:rsidRPr="004B3397">
              <w:t>Mapping type</w:t>
            </w:r>
          </w:p>
        </w:tc>
        <w:tc>
          <w:tcPr>
            <w:tcW w:w="906" w:type="dxa"/>
            <w:shd w:val="clear" w:color="auto" w:fill="auto"/>
            <w:vAlign w:val="center"/>
          </w:tcPr>
          <w:p w14:paraId="2A65D9E8" w14:textId="77777777" w:rsidR="002B27AE" w:rsidRPr="004B3397" w:rsidRDefault="002B27AE" w:rsidP="007033F3">
            <w:pPr>
              <w:pStyle w:val="TAC"/>
            </w:pPr>
          </w:p>
        </w:tc>
        <w:tc>
          <w:tcPr>
            <w:tcW w:w="2098" w:type="dxa"/>
            <w:shd w:val="clear" w:color="auto" w:fill="auto"/>
            <w:vAlign w:val="center"/>
          </w:tcPr>
          <w:p w14:paraId="206566AF" w14:textId="77777777" w:rsidR="002B27AE" w:rsidRPr="004B3397" w:rsidRDefault="002B27AE" w:rsidP="007033F3">
            <w:pPr>
              <w:pStyle w:val="TAC"/>
            </w:pPr>
            <w:r w:rsidRPr="004B3397">
              <w:t>Type A</w:t>
            </w:r>
          </w:p>
        </w:tc>
      </w:tr>
      <w:tr w:rsidR="002B27AE" w:rsidRPr="004B3397" w14:paraId="7A3CECA6" w14:textId="77777777" w:rsidTr="007033F3">
        <w:trPr>
          <w:jc w:val="center"/>
        </w:trPr>
        <w:tc>
          <w:tcPr>
            <w:tcW w:w="2005" w:type="dxa"/>
            <w:vMerge/>
            <w:shd w:val="clear" w:color="auto" w:fill="auto"/>
            <w:vAlign w:val="center"/>
          </w:tcPr>
          <w:p w14:paraId="28F2295E" w14:textId="77777777" w:rsidR="002B27AE" w:rsidRPr="004B3397" w:rsidRDefault="002B27AE" w:rsidP="007033F3">
            <w:pPr>
              <w:pStyle w:val="TAL"/>
            </w:pPr>
          </w:p>
        </w:tc>
        <w:tc>
          <w:tcPr>
            <w:tcW w:w="2814" w:type="dxa"/>
            <w:shd w:val="clear" w:color="auto" w:fill="auto"/>
            <w:vAlign w:val="center"/>
          </w:tcPr>
          <w:p w14:paraId="6D29B19E" w14:textId="77777777" w:rsidR="002B27AE" w:rsidRPr="004B3397" w:rsidRDefault="002B27AE" w:rsidP="007033F3">
            <w:pPr>
              <w:pStyle w:val="TAL"/>
            </w:pPr>
            <w:r w:rsidRPr="004B3397">
              <w:rPr>
                <w:i/>
              </w:rPr>
              <w:t>k0</w:t>
            </w:r>
          </w:p>
        </w:tc>
        <w:tc>
          <w:tcPr>
            <w:tcW w:w="906" w:type="dxa"/>
            <w:shd w:val="clear" w:color="auto" w:fill="auto"/>
            <w:vAlign w:val="center"/>
          </w:tcPr>
          <w:p w14:paraId="738FFC9F" w14:textId="77777777" w:rsidR="002B27AE" w:rsidRPr="004B3397" w:rsidRDefault="002B27AE" w:rsidP="007033F3">
            <w:pPr>
              <w:pStyle w:val="TAC"/>
            </w:pPr>
          </w:p>
        </w:tc>
        <w:tc>
          <w:tcPr>
            <w:tcW w:w="2098" w:type="dxa"/>
            <w:shd w:val="clear" w:color="auto" w:fill="auto"/>
            <w:vAlign w:val="center"/>
          </w:tcPr>
          <w:p w14:paraId="75DB5446" w14:textId="77777777" w:rsidR="002B27AE" w:rsidRPr="004B3397" w:rsidRDefault="002B27AE" w:rsidP="007033F3">
            <w:pPr>
              <w:pStyle w:val="TAC"/>
            </w:pPr>
            <w:r w:rsidRPr="004B3397">
              <w:t>0</w:t>
            </w:r>
          </w:p>
        </w:tc>
      </w:tr>
      <w:tr w:rsidR="002B27AE" w:rsidRPr="004B3397" w14:paraId="6D3969BF" w14:textId="77777777" w:rsidTr="007033F3">
        <w:trPr>
          <w:jc w:val="center"/>
        </w:trPr>
        <w:tc>
          <w:tcPr>
            <w:tcW w:w="2005" w:type="dxa"/>
            <w:vMerge/>
            <w:shd w:val="clear" w:color="auto" w:fill="auto"/>
            <w:vAlign w:val="center"/>
          </w:tcPr>
          <w:p w14:paraId="0E4F99D0" w14:textId="77777777" w:rsidR="002B27AE" w:rsidRPr="004B3397" w:rsidRDefault="002B27AE" w:rsidP="007033F3">
            <w:pPr>
              <w:pStyle w:val="TAL"/>
            </w:pPr>
          </w:p>
        </w:tc>
        <w:tc>
          <w:tcPr>
            <w:tcW w:w="2814" w:type="dxa"/>
            <w:shd w:val="clear" w:color="auto" w:fill="auto"/>
            <w:vAlign w:val="center"/>
          </w:tcPr>
          <w:p w14:paraId="1ECC7DA2" w14:textId="77777777" w:rsidR="002B27AE" w:rsidRPr="004B3397" w:rsidRDefault="002B27AE" w:rsidP="007033F3">
            <w:pPr>
              <w:pStyle w:val="TAL"/>
            </w:pPr>
            <w:r w:rsidRPr="004B3397">
              <w:t xml:space="preserve">Starting symbol (S) </w:t>
            </w:r>
          </w:p>
        </w:tc>
        <w:tc>
          <w:tcPr>
            <w:tcW w:w="906" w:type="dxa"/>
            <w:shd w:val="clear" w:color="auto" w:fill="auto"/>
            <w:vAlign w:val="center"/>
          </w:tcPr>
          <w:p w14:paraId="25FC64C1" w14:textId="77777777" w:rsidR="002B27AE" w:rsidRPr="004B3397" w:rsidRDefault="002B27AE" w:rsidP="007033F3">
            <w:pPr>
              <w:pStyle w:val="TAC"/>
            </w:pPr>
          </w:p>
        </w:tc>
        <w:tc>
          <w:tcPr>
            <w:tcW w:w="2098" w:type="dxa"/>
            <w:shd w:val="clear" w:color="auto" w:fill="auto"/>
            <w:vAlign w:val="center"/>
          </w:tcPr>
          <w:p w14:paraId="5EB1FCBB" w14:textId="77777777" w:rsidR="002B27AE" w:rsidRPr="004B3397" w:rsidRDefault="002B27AE" w:rsidP="007033F3">
            <w:pPr>
              <w:pStyle w:val="TAC"/>
            </w:pPr>
            <w:r w:rsidRPr="004B3397">
              <w:t>1</w:t>
            </w:r>
          </w:p>
        </w:tc>
      </w:tr>
      <w:tr w:rsidR="002B27AE" w:rsidRPr="004B3397" w14:paraId="0DC1650B" w14:textId="77777777" w:rsidTr="007033F3">
        <w:trPr>
          <w:jc w:val="center"/>
        </w:trPr>
        <w:tc>
          <w:tcPr>
            <w:tcW w:w="2005" w:type="dxa"/>
            <w:vMerge/>
            <w:shd w:val="clear" w:color="auto" w:fill="auto"/>
            <w:vAlign w:val="center"/>
          </w:tcPr>
          <w:p w14:paraId="4E9AC018" w14:textId="77777777" w:rsidR="002B27AE" w:rsidRPr="004B3397" w:rsidRDefault="002B27AE" w:rsidP="007033F3">
            <w:pPr>
              <w:pStyle w:val="TAL"/>
            </w:pPr>
          </w:p>
        </w:tc>
        <w:tc>
          <w:tcPr>
            <w:tcW w:w="2814" w:type="dxa"/>
            <w:shd w:val="clear" w:color="auto" w:fill="auto"/>
            <w:vAlign w:val="center"/>
          </w:tcPr>
          <w:p w14:paraId="21C82E5D" w14:textId="77777777" w:rsidR="002B27AE" w:rsidRPr="004B3397" w:rsidRDefault="002B27AE" w:rsidP="007033F3">
            <w:pPr>
              <w:pStyle w:val="TAL"/>
            </w:pPr>
            <w:r w:rsidRPr="004B3397">
              <w:t>Length (L)</w:t>
            </w:r>
          </w:p>
        </w:tc>
        <w:tc>
          <w:tcPr>
            <w:tcW w:w="906" w:type="dxa"/>
            <w:shd w:val="clear" w:color="auto" w:fill="auto"/>
            <w:vAlign w:val="center"/>
          </w:tcPr>
          <w:p w14:paraId="17A770DE" w14:textId="77777777" w:rsidR="002B27AE" w:rsidRPr="004B3397" w:rsidRDefault="002B27AE" w:rsidP="007033F3">
            <w:pPr>
              <w:pStyle w:val="TAC"/>
            </w:pPr>
          </w:p>
        </w:tc>
        <w:tc>
          <w:tcPr>
            <w:tcW w:w="2098" w:type="dxa"/>
            <w:shd w:val="clear" w:color="auto" w:fill="auto"/>
            <w:vAlign w:val="center"/>
          </w:tcPr>
          <w:p w14:paraId="0DA1A847" w14:textId="77777777" w:rsidR="002B27AE" w:rsidRPr="004B3397" w:rsidRDefault="002B27AE" w:rsidP="007033F3">
            <w:pPr>
              <w:pStyle w:val="TAC"/>
            </w:pPr>
            <w:r w:rsidRPr="004B3397">
              <w:t xml:space="preserve">Specific to each </w:t>
            </w:r>
            <w:r w:rsidRPr="004B3397">
              <w:rPr>
                <w:rFonts w:cs="Arial"/>
              </w:rPr>
              <w:t>Reference channel as defined in A.3.2.2 of TS 38.101-4</w:t>
            </w:r>
          </w:p>
        </w:tc>
      </w:tr>
      <w:tr w:rsidR="002B27AE" w:rsidRPr="004B3397" w14:paraId="2802D3A0" w14:textId="77777777" w:rsidTr="007033F3">
        <w:trPr>
          <w:jc w:val="center"/>
        </w:trPr>
        <w:tc>
          <w:tcPr>
            <w:tcW w:w="2005" w:type="dxa"/>
            <w:vMerge/>
            <w:shd w:val="clear" w:color="auto" w:fill="auto"/>
            <w:vAlign w:val="center"/>
          </w:tcPr>
          <w:p w14:paraId="4F4E01C8" w14:textId="77777777" w:rsidR="002B27AE" w:rsidRPr="004B3397" w:rsidRDefault="002B27AE" w:rsidP="007033F3">
            <w:pPr>
              <w:pStyle w:val="TAL"/>
            </w:pPr>
          </w:p>
        </w:tc>
        <w:tc>
          <w:tcPr>
            <w:tcW w:w="2814" w:type="dxa"/>
            <w:shd w:val="clear" w:color="auto" w:fill="auto"/>
            <w:vAlign w:val="center"/>
          </w:tcPr>
          <w:p w14:paraId="7EA724A1" w14:textId="77777777" w:rsidR="002B27AE" w:rsidRPr="004B3397" w:rsidRDefault="002B27AE" w:rsidP="007033F3">
            <w:pPr>
              <w:pStyle w:val="TAL"/>
            </w:pPr>
            <w:r w:rsidRPr="004B3397">
              <w:t>PDSCH aggregation factor</w:t>
            </w:r>
          </w:p>
        </w:tc>
        <w:tc>
          <w:tcPr>
            <w:tcW w:w="906" w:type="dxa"/>
            <w:shd w:val="clear" w:color="auto" w:fill="auto"/>
            <w:vAlign w:val="center"/>
          </w:tcPr>
          <w:p w14:paraId="6D351F8F" w14:textId="77777777" w:rsidR="002B27AE" w:rsidRPr="004B3397" w:rsidRDefault="002B27AE" w:rsidP="007033F3">
            <w:pPr>
              <w:pStyle w:val="TAC"/>
            </w:pPr>
          </w:p>
        </w:tc>
        <w:tc>
          <w:tcPr>
            <w:tcW w:w="2098" w:type="dxa"/>
            <w:shd w:val="clear" w:color="auto" w:fill="auto"/>
            <w:vAlign w:val="center"/>
          </w:tcPr>
          <w:p w14:paraId="2A08A085" w14:textId="77777777" w:rsidR="002B27AE" w:rsidRPr="004B3397" w:rsidRDefault="002B27AE" w:rsidP="007033F3">
            <w:pPr>
              <w:pStyle w:val="TAC"/>
            </w:pPr>
            <w:r w:rsidRPr="004B3397">
              <w:t>1</w:t>
            </w:r>
          </w:p>
        </w:tc>
      </w:tr>
      <w:tr w:rsidR="002B27AE" w:rsidRPr="004B3397" w14:paraId="0046A5AD" w14:textId="77777777" w:rsidTr="007033F3">
        <w:trPr>
          <w:jc w:val="center"/>
        </w:trPr>
        <w:tc>
          <w:tcPr>
            <w:tcW w:w="2005" w:type="dxa"/>
            <w:vMerge/>
            <w:shd w:val="clear" w:color="auto" w:fill="auto"/>
            <w:vAlign w:val="center"/>
          </w:tcPr>
          <w:p w14:paraId="0F7D7BA4" w14:textId="77777777" w:rsidR="002B27AE" w:rsidRPr="004B3397" w:rsidRDefault="002B27AE" w:rsidP="007033F3">
            <w:pPr>
              <w:pStyle w:val="TAL"/>
            </w:pPr>
          </w:p>
        </w:tc>
        <w:tc>
          <w:tcPr>
            <w:tcW w:w="2814" w:type="dxa"/>
            <w:shd w:val="clear" w:color="auto" w:fill="auto"/>
            <w:vAlign w:val="center"/>
          </w:tcPr>
          <w:p w14:paraId="5BFD063D" w14:textId="77777777" w:rsidR="002B27AE" w:rsidRPr="004B3397" w:rsidRDefault="002B27AE" w:rsidP="007033F3">
            <w:pPr>
              <w:pStyle w:val="TAL"/>
            </w:pPr>
            <w:r w:rsidRPr="004B3397">
              <w:t>PRB bundling type</w:t>
            </w:r>
          </w:p>
        </w:tc>
        <w:tc>
          <w:tcPr>
            <w:tcW w:w="906" w:type="dxa"/>
            <w:shd w:val="clear" w:color="auto" w:fill="auto"/>
            <w:vAlign w:val="center"/>
          </w:tcPr>
          <w:p w14:paraId="14E52CD4" w14:textId="77777777" w:rsidR="002B27AE" w:rsidRPr="004B3397" w:rsidRDefault="002B27AE" w:rsidP="007033F3">
            <w:pPr>
              <w:pStyle w:val="TAC"/>
            </w:pPr>
          </w:p>
        </w:tc>
        <w:tc>
          <w:tcPr>
            <w:tcW w:w="2098" w:type="dxa"/>
            <w:shd w:val="clear" w:color="auto" w:fill="auto"/>
            <w:vAlign w:val="center"/>
          </w:tcPr>
          <w:p w14:paraId="36F56C40" w14:textId="77777777" w:rsidR="002B27AE" w:rsidRPr="004B3397" w:rsidRDefault="002B27AE" w:rsidP="007033F3">
            <w:pPr>
              <w:pStyle w:val="TAC"/>
            </w:pPr>
            <w:r w:rsidRPr="004B3397">
              <w:t>Static</w:t>
            </w:r>
          </w:p>
        </w:tc>
      </w:tr>
      <w:tr w:rsidR="002B27AE" w:rsidRPr="004B3397" w14:paraId="40857722" w14:textId="77777777" w:rsidTr="007033F3">
        <w:trPr>
          <w:jc w:val="center"/>
        </w:trPr>
        <w:tc>
          <w:tcPr>
            <w:tcW w:w="2005" w:type="dxa"/>
            <w:vMerge/>
            <w:shd w:val="clear" w:color="auto" w:fill="auto"/>
            <w:vAlign w:val="center"/>
          </w:tcPr>
          <w:p w14:paraId="314E89D5" w14:textId="77777777" w:rsidR="002B27AE" w:rsidRPr="004B3397" w:rsidRDefault="002B27AE" w:rsidP="007033F3">
            <w:pPr>
              <w:pStyle w:val="TAL"/>
            </w:pPr>
          </w:p>
        </w:tc>
        <w:tc>
          <w:tcPr>
            <w:tcW w:w="2814" w:type="dxa"/>
            <w:shd w:val="clear" w:color="auto" w:fill="auto"/>
            <w:vAlign w:val="center"/>
          </w:tcPr>
          <w:p w14:paraId="2D0A7BC2" w14:textId="77777777" w:rsidR="002B27AE" w:rsidRPr="004B3397" w:rsidRDefault="002B27AE" w:rsidP="007033F3">
            <w:pPr>
              <w:pStyle w:val="TAL"/>
            </w:pPr>
            <w:r w:rsidRPr="004B3397">
              <w:t>PRB bundling size</w:t>
            </w:r>
          </w:p>
        </w:tc>
        <w:tc>
          <w:tcPr>
            <w:tcW w:w="906" w:type="dxa"/>
            <w:shd w:val="clear" w:color="auto" w:fill="auto"/>
            <w:vAlign w:val="center"/>
          </w:tcPr>
          <w:p w14:paraId="063A9F5E" w14:textId="77777777" w:rsidR="002B27AE" w:rsidRPr="004B3397" w:rsidRDefault="002B27AE" w:rsidP="007033F3">
            <w:pPr>
              <w:pStyle w:val="TAC"/>
            </w:pPr>
          </w:p>
        </w:tc>
        <w:tc>
          <w:tcPr>
            <w:tcW w:w="2098" w:type="dxa"/>
            <w:shd w:val="clear" w:color="auto" w:fill="auto"/>
            <w:vAlign w:val="center"/>
          </w:tcPr>
          <w:p w14:paraId="12007D1E" w14:textId="77777777" w:rsidR="002B27AE" w:rsidRPr="004B3397" w:rsidRDefault="002B27AE" w:rsidP="007033F3">
            <w:pPr>
              <w:pStyle w:val="TAC"/>
            </w:pPr>
            <w:r w:rsidRPr="004B3397">
              <w:t>WB for</w:t>
            </w:r>
            <w:r w:rsidRPr="004B3397">
              <w:rPr>
                <w:lang w:eastAsia="zh-CN"/>
              </w:rPr>
              <w:t xml:space="preserve"> Test</w:t>
            </w:r>
            <w:r w:rsidRPr="004B3397">
              <w:t xml:space="preserve"> 1-1,</w:t>
            </w:r>
          </w:p>
          <w:p w14:paraId="37CCA291" w14:textId="77777777" w:rsidR="002B27AE" w:rsidRPr="004B3397" w:rsidRDefault="002B27AE" w:rsidP="007033F3">
            <w:pPr>
              <w:pStyle w:val="TAC"/>
            </w:pPr>
            <w:r w:rsidRPr="004B3397">
              <w:t>2 for other tests</w:t>
            </w:r>
          </w:p>
        </w:tc>
      </w:tr>
      <w:tr w:rsidR="002B27AE" w:rsidRPr="004B3397" w14:paraId="3DB44373" w14:textId="77777777" w:rsidTr="007033F3">
        <w:trPr>
          <w:jc w:val="center"/>
        </w:trPr>
        <w:tc>
          <w:tcPr>
            <w:tcW w:w="2005" w:type="dxa"/>
            <w:vMerge/>
            <w:shd w:val="clear" w:color="auto" w:fill="auto"/>
            <w:vAlign w:val="center"/>
          </w:tcPr>
          <w:p w14:paraId="5B3820C0" w14:textId="77777777" w:rsidR="002B27AE" w:rsidRPr="004B3397" w:rsidRDefault="002B27AE" w:rsidP="007033F3">
            <w:pPr>
              <w:pStyle w:val="TAL"/>
            </w:pPr>
          </w:p>
        </w:tc>
        <w:tc>
          <w:tcPr>
            <w:tcW w:w="2814" w:type="dxa"/>
            <w:shd w:val="clear" w:color="auto" w:fill="auto"/>
            <w:vAlign w:val="center"/>
          </w:tcPr>
          <w:p w14:paraId="134D57F2" w14:textId="77777777" w:rsidR="002B27AE" w:rsidRPr="004B3397" w:rsidRDefault="002B27AE" w:rsidP="007033F3">
            <w:pPr>
              <w:pStyle w:val="TAL"/>
            </w:pPr>
            <w:r w:rsidRPr="004B3397">
              <w:t>Resource allocation type</w:t>
            </w:r>
          </w:p>
        </w:tc>
        <w:tc>
          <w:tcPr>
            <w:tcW w:w="906" w:type="dxa"/>
            <w:shd w:val="clear" w:color="auto" w:fill="auto"/>
            <w:vAlign w:val="center"/>
          </w:tcPr>
          <w:p w14:paraId="19338B80" w14:textId="77777777" w:rsidR="002B27AE" w:rsidRPr="004B3397" w:rsidRDefault="002B27AE" w:rsidP="007033F3">
            <w:pPr>
              <w:pStyle w:val="TAC"/>
            </w:pPr>
          </w:p>
        </w:tc>
        <w:tc>
          <w:tcPr>
            <w:tcW w:w="2098" w:type="dxa"/>
            <w:shd w:val="clear" w:color="auto" w:fill="auto"/>
            <w:vAlign w:val="center"/>
          </w:tcPr>
          <w:p w14:paraId="697B63E5" w14:textId="77777777" w:rsidR="002B27AE" w:rsidRPr="004B3397" w:rsidRDefault="002B27AE" w:rsidP="007033F3">
            <w:pPr>
              <w:pStyle w:val="TAC"/>
              <w:rPr>
                <w:lang w:eastAsia="zh-CN"/>
              </w:rPr>
            </w:pPr>
            <w:r w:rsidRPr="004B3397">
              <w:t xml:space="preserve">Type </w:t>
            </w:r>
            <w:r w:rsidRPr="004B3397">
              <w:rPr>
                <w:lang w:eastAsia="zh-CN"/>
              </w:rPr>
              <w:t>0</w:t>
            </w:r>
          </w:p>
        </w:tc>
      </w:tr>
      <w:tr w:rsidR="002B27AE" w:rsidRPr="004B3397" w14:paraId="11BBA681" w14:textId="77777777" w:rsidTr="007033F3">
        <w:trPr>
          <w:jc w:val="center"/>
        </w:trPr>
        <w:tc>
          <w:tcPr>
            <w:tcW w:w="2005" w:type="dxa"/>
            <w:vMerge/>
            <w:shd w:val="clear" w:color="auto" w:fill="auto"/>
            <w:vAlign w:val="center"/>
          </w:tcPr>
          <w:p w14:paraId="478C64E6" w14:textId="77777777" w:rsidR="002B27AE" w:rsidRPr="004B3397" w:rsidRDefault="002B27AE" w:rsidP="007033F3">
            <w:pPr>
              <w:pStyle w:val="TAL"/>
            </w:pPr>
          </w:p>
        </w:tc>
        <w:tc>
          <w:tcPr>
            <w:tcW w:w="2814" w:type="dxa"/>
            <w:shd w:val="clear" w:color="auto" w:fill="auto"/>
            <w:vAlign w:val="center"/>
          </w:tcPr>
          <w:p w14:paraId="7007A863" w14:textId="77777777" w:rsidR="002B27AE" w:rsidRPr="004B3397" w:rsidRDefault="002B27AE" w:rsidP="007033F3">
            <w:pPr>
              <w:pStyle w:val="TAL"/>
            </w:pPr>
            <w:r w:rsidRPr="004B3397">
              <w:t>RBG size</w:t>
            </w:r>
          </w:p>
        </w:tc>
        <w:tc>
          <w:tcPr>
            <w:tcW w:w="906" w:type="dxa"/>
            <w:shd w:val="clear" w:color="auto" w:fill="auto"/>
            <w:vAlign w:val="center"/>
          </w:tcPr>
          <w:p w14:paraId="70D3E030" w14:textId="77777777" w:rsidR="002B27AE" w:rsidRPr="004B3397" w:rsidRDefault="002B27AE" w:rsidP="007033F3">
            <w:pPr>
              <w:pStyle w:val="TAC"/>
            </w:pPr>
          </w:p>
        </w:tc>
        <w:tc>
          <w:tcPr>
            <w:tcW w:w="2098" w:type="dxa"/>
            <w:shd w:val="clear" w:color="auto" w:fill="auto"/>
            <w:vAlign w:val="center"/>
          </w:tcPr>
          <w:p w14:paraId="0B4C85F4" w14:textId="77777777" w:rsidR="002B27AE" w:rsidRPr="004B3397" w:rsidRDefault="002B27AE" w:rsidP="007033F3">
            <w:pPr>
              <w:pStyle w:val="TAC"/>
            </w:pPr>
            <w:r w:rsidRPr="004B3397">
              <w:rPr>
                <w:lang w:eastAsia="zh-CN"/>
              </w:rPr>
              <w:t>config2</w:t>
            </w:r>
          </w:p>
        </w:tc>
      </w:tr>
      <w:tr w:rsidR="002B27AE" w:rsidRPr="004B3397" w14:paraId="1E97AC13" w14:textId="77777777" w:rsidTr="007033F3">
        <w:trPr>
          <w:jc w:val="center"/>
        </w:trPr>
        <w:tc>
          <w:tcPr>
            <w:tcW w:w="2005" w:type="dxa"/>
            <w:vMerge/>
            <w:shd w:val="clear" w:color="auto" w:fill="auto"/>
            <w:vAlign w:val="center"/>
          </w:tcPr>
          <w:p w14:paraId="66EF5391" w14:textId="77777777" w:rsidR="002B27AE" w:rsidRPr="004B3397" w:rsidRDefault="002B27AE" w:rsidP="007033F3">
            <w:pPr>
              <w:pStyle w:val="TAL"/>
            </w:pPr>
          </w:p>
        </w:tc>
        <w:tc>
          <w:tcPr>
            <w:tcW w:w="2814" w:type="dxa"/>
            <w:shd w:val="clear" w:color="auto" w:fill="auto"/>
            <w:vAlign w:val="center"/>
          </w:tcPr>
          <w:p w14:paraId="0665BE11" w14:textId="77777777" w:rsidR="002B27AE" w:rsidRPr="004B3397" w:rsidRDefault="002B27AE" w:rsidP="007033F3">
            <w:pPr>
              <w:pStyle w:val="TAL"/>
            </w:pPr>
            <w:r w:rsidRPr="004B3397">
              <w:rPr>
                <w:lang w:eastAsia="ja-JP"/>
              </w:rPr>
              <w:t>VRB-to-PRB mapping type</w:t>
            </w:r>
          </w:p>
        </w:tc>
        <w:tc>
          <w:tcPr>
            <w:tcW w:w="906" w:type="dxa"/>
            <w:shd w:val="clear" w:color="auto" w:fill="auto"/>
            <w:vAlign w:val="center"/>
          </w:tcPr>
          <w:p w14:paraId="0839443B" w14:textId="77777777" w:rsidR="002B27AE" w:rsidRPr="004B3397" w:rsidRDefault="002B27AE" w:rsidP="007033F3">
            <w:pPr>
              <w:pStyle w:val="TAC"/>
            </w:pPr>
          </w:p>
        </w:tc>
        <w:tc>
          <w:tcPr>
            <w:tcW w:w="2098" w:type="dxa"/>
            <w:shd w:val="clear" w:color="auto" w:fill="auto"/>
            <w:vAlign w:val="center"/>
          </w:tcPr>
          <w:p w14:paraId="17FB4BCD" w14:textId="77777777" w:rsidR="002B27AE" w:rsidRPr="004B3397" w:rsidRDefault="002B27AE" w:rsidP="007033F3">
            <w:pPr>
              <w:pStyle w:val="TAC"/>
            </w:pPr>
            <w:r w:rsidRPr="004B3397">
              <w:t>Non-interleaved</w:t>
            </w:r>
          </w:p>
        </w:tc>
      </w:tr>
      <w:tr w:rsidR="002B27AE" w:rsidRPr="004B3397" w14:paraId="33779791" w14:textId="77777777" w:rsidTr="007033F3">
        <w:trPr>
          <w:jc w:val="center"/>
        </w:trPr>
        <w:tc>
          <w:tcPr>
            <w:tcW w:w="2005" w:type="dxa"/>
            <w:vMerge/>
            <w:shd w:val="clear" w:color="auto" w:fill="auto"/>
            <w:vAlign w:val="center"/>
          </w:tcPr>
          <w:p w14:paraId="3BB11C03" w14:textId="77777777" w:rsidR="002B27AE" w:rsidRPr="004B3397" w:rsidRDefault="002B27AE" w:rsidP="007033F3">
            <w:pPr>
              <w:pStyle w:val="TAL"/>
            </w:pPr>
          </w:p>
        </w:tc>
        <w:tc>
          <w:tcPr>
            <w:tcW w:w="2814" w:type="dxa"/>
            <w:shd w:val="clear" w:color="auto" w:fill="auto"/>
            <w:vAlign w:val="center"/>
          </w:tcPr>
          <w:p w14:paraId="148C6108" w14:textId="77777777" w:rsidR="002B27AE" w:rsidRPr="004B3397" w:rsidRDefault="002B27AE" w:rsidP="007033F3">
            <w:pPr>
              <w:pStyle w:val="TAL"/>
              <w:rPr>
                <w:lang w:eastAsia="ja-JP"/>
              </w:rPr>
            </w:pPr>
            <w:r w:rsidRPr="004B3397">
              <w:rPr>
                <w:lang w:eastAsia="ja-JP"/>
              </w:rPr>
              <w:t>VRB-to-PRB mapping interleaver bundle size</w:t>
            </w:r>
          </w:p>
        </w:tc>
        <w:tc>
          <w:tcPr>
            <w:tcW w:w="906" w:type="dxa"/>
            <w:shd w:val="clear" w:color="auto" w:fill="auto"/>
            <w:vAlign w:val="center"/>
          </w:tcPr>
          <w:p w14:paraId="68731D63" w14:textId="77777777" w:rsidR="002B27AE" w:rsidRPr="004B3397" w:rsidRDefault="002B27AE" w:rsidP="007033F3">
            <w:pPr>
              <w:pStyle w:val="TAC"/>
            </w:pPr>
          </w:p>
        </w:tc>
        <w:tc>
          <w:tcPr>
            <w:tcW w:w="2098" w:type="dxa"/>
            <w:shd w:val="clear" w:color="auto" w:fill="auto"/>
            <w:vAlign w:val="center"/>
          </w:tcPr>
          <w:p w14:paraId="233B429F" w14:textId="77777777" w:rsidR="002B27AE" w:rsidRPr="004B3397" w:rsidRDefault="002B27AE" w:rsidP="007033F3">
            <w:pPr>
              <w:pStyle w:val="TAC"/>
            </w:pPr>
            <w:r w:rsidRPr="004B3397">
              <w:t>N/A</w:t>
            </w:r>
          </w:p>
        </w:tc>
      </w:tr>
      <w:tr w:rsidR="002B27AE" w:rsidRPr="004B3397" w14:paraId="616D0869" w14:textId="77777777" w:rsidTr="007033F3">
        <w:trPr>
          <w:jc w:val="center"/>
        </w:trPr>
        <w:tc>
          <w:tcPr>
            <w:tcW w:w="2005" w:type="dxa"/>
            <w:vMerge w:val="restart"/>
            <w:shd w:val="clear" w:color="auto" w:fill="auto"/>
            <w:vAlign w:val="center"/>
          </w:tcPr>
          <w:p w14:paraId="0DFE6C4C" w14:textId="77777777" w:rsidR="002B27AE" w:rsidRPr="004B3397" w:rsidRDefault="002B27AE" w:rsidP="007033F3">
            <w:pPr>
              <w:pStyle w:val="TAL"/>
            </w:pPr>
            <w:r w:rsidRPr="004B3397">
              <w:t>PDSCH DMRS configuration</w:t>
            </w:r>
          </w:p>
        </w:tc>
        <w:tc>
          <w:tcPr>
            <w:tcW w:w="2814" w:type="dxa"/>
            <w:shd w:val="clear" w:color="auto" w:fill="auto"/>
            <w:vAlign w:val="center"/>
          </w:tcPr>
          <w:p w14:paraId="748D522F" w14:textId="77777777" w:rsidR="002B27AE" w:rsidRPr="004B3397" w:rsidRDefault="002B27AE" w:rsidP="007033F3">
            <w:pPr>
              <w:pStyle w:val="TAL"/>
              <w:rPr>
                <w:lang w:eastAsia="ja-JP"/>
              </w:rPr>
            </w:pPr>
            <w:r w:rsidRPr="004B3397">
              <w:t>DMRS Type</w:t>
            </w:r>
          </w:p>
        </w:tc>
        <w:tc>
          <w:tcPr>
            <w:tcW w:w="906" w:type="dxa"/>
            <w:shd w:val="clear" w:color="auto" w:fill="auto"/>
            <w:vAlign w:val="center"/>
          </w:tcPr>
          <w:p w14:paraId="6C96C637" w14:textId="77777777" w:rsidR="002B27AE" w:rsidRPr="004B3397" w:rsidRDefault="002B27AE" w:rsidP="007033F3">
            <w:pPr>
              <w:pStyle w:val="TAC"/>
            </w:pPr>
          </w:p>
        </w:tc>
        <w:tc>
          <w:tcPr>
            <w:tcW w:w="2098" w:type="dxa"/>
            <w:shd w:val="clear" w:color="auto" w:fill="auto"/>
            <w:vAlign w:val="center"/>
          </w:tcPr>
          <w:p w14:paraId="6F3F109B" w14:textId="77777777" w:rsidR="002B27AE" w:rsidRPr="004B3397" w:rsidRDefault="002B27AE" w:rsidP="007033F3">
            <w:pPr>
              <w:pStyle w:val="TAC"/>
            </w:pPr>
            <w:r w:rsidRPr="004B3397">
              <w:t>Type 1</w:t>
            </w:r>
          </w:p>
        </w:tc>
      </w:tr>
      <w:tr w:rsidR="002B27AE" w:rsidRPr="004B3397" w14:paraId="26826A46" w14:textId="77777777" w:rsidTr="007033F3">
        <w:trPr>
          <w:jc w:val="center"/>
        </w:trPr>
        <w:tc>
          <w:tcPr>
            <w:tcW w:w="2005" w:type="dxa"/>
            <w:vMerge/>
            <w:shd w:val="clear" w:color="auto" w:fill="auto"/>
            <w:vAlign w:val="center"/>
          </w:tcPr>
          <w:p w14:paraId="2EE898F6" w14:textId="77777777" w:rsidR="002B27AE" w:rsidRPr="004B3397" w:rsidRDefault="002B27AE" w:rsidP="007033F3">
            <w:pPr>
              <w:pStyle w:val="TAL"/>
            </w:pPr>
          </w:p>
        </w:tc>
        <w:tc>
          <w:tcPr>
            <w:tcW w:w="2814" w:type="dxa"/>
            <w:shd w:val="clear" w:color="auto" w:fill="auto"/>
            <w:vAlign w:val="center"/>
          </w:tcPr>
          <w:p w14:paraId="2C40CFAA" w14:textId="77777777" w:rsidR="002B27AE" w:rsidRPr="004B3397" w:rsidRDefault="002B27AE" w:rsidP="007033F3">
            <w:pPr>
              <w:pStyle w:val="TAL"/>
              <w:rPr>
                <w:lang w:eastAsia="ja-JP"/>
              </w:rPr>
            </w:pPr>
            <w:r w:rsidRPr="004B3397">
              <w:t>Number of additional DMRS</w:t>
            </w:r>
          </w:p>
        </w:tc>
        <w:tc>
          <w:tcPr>
            <w:tcW w:w="906" w:type="dxa"/>
            <w:shd w:val="clear" w:color="auto" w:fill="auto"/>
            <w:vAlign w:val="center"/>
          </w:tcPr>
          <w:p w14:paraId="4D6B6C5F" w14:textId="77777777" w:rsidR="002B27AE" w:rsidRPr="004B3397" w:rsidRDefault="002B27AE" w:rsidP="007033F3">
            <w:pPr>
              <w:pStyle w:val="TAC"/>
            </w:pPr>
          </w:p>
        </w:tc>
        <w:tc>
          <w:tcPr>
            <w:tcW w:w="2098" w:type="dxa"/>
            <w:shd w:val="clear" w:color="auto" w:fill="auto"/>
            <w:vAlign w:val="center"/>
          </w:tcPr>
          <w:p w14:paraId="2D295A85" w14:textId="77777777" w:rsidR="002B27AE" w:rsidRPr="004B3397" w:rsidRDefault="002B27AE" w:rsidP="007033F3">
            <w:pPr>
              <w:pStyle w:val="TAC"/>
            </w:pPr>
            <w:r w:rsidRPr="004B3397">
              <w:t>1</w:t>
            </w:r>
          </w:p>
        </w:tc>
      </w:tr>
      <w:tr w:rsidR="002B27AE" w:rsidRPr="004B3397" w14:paraId="7EA64DA1" w14:textId="77777777" w:rsidTr="007033F3">
        <w:trPr>
          <w:jc w:val="center"/>
        </w:trPr>
        <w:tc>
          <w:tcPr>
            <w:tcW w:w="2005" w:type="dxa"/>
            <w:vMerge/>
            <w:shd w:val="clear" w:color="auto" w:fill="auto"/>
            <w:vAlign w:val="center"/>
          </w:tcPr>
          <w:p w14:paraId="7433BD9E" w14:textId="77777777" w:rsidR="002B27AE" w:rsidRPr="004B3397" w:rsidRDefault="002B27AE" w:rsidP="007033F3">
            <w:pPr>
              <w:pStyle w:val="TAL"/>
            </w:pPr>
          </w:p>
        </w:tc>
        <w:tc>
          <w:tcPr>
            <w:tcW w:w="2814" w:type="dxa"/>
            <w:shd w:val="clear" w:color="auto" w:fill="auto"/>
            <w:vAlign w:val="center"/>
          </w:tcPr>
          <w:p w14:paraId="7FFE4D75" w14:textId="77777777" w:rsidR="002B27AE" w:rsidRPr="004B3397" w:rsidRDefault="002B27AE" w:rsidP="007033F3">
            <w:pPr>
              <w:pStyle w:val="TAL"/>
              <w:rPr>
                <w:lang w:eastAsia="ja-JP"/>
              </w:rPr>
            </w:pPr>
            <w:r w:rsidRPr="004B3397">
              <w:t>Maximum number of OFDM symbols for DL front loaded DMRS</w:t>
            </w:r>
          </w:p>
        </w:tc>
        <w:tc>
          <w:tcPr>
            <w:tcW w:w="906" w:type="dxa"/>
            <w:shd w:val="clear" w:color="auto" w:fill="auto"/>
            <w:vAlign w:val="center"/>
          </w:tcPr>
          <w:p w14:paraId="59EE7378" w14:textId="77777777" w:rsidR="002B27AE" w:rsidRPr="004B3397" w:rsidRDefault="002B27AE" w:rsidP="007033F3">
            <w:pPr>
              <w:pStyle w:val="TAC"/>
            </w:pPr>
          </w:p>
        </w:tc>
        <w:tc>
          <w:tcPr>
            <w:tcW w:w="2098" w:type="dxa"/>
            <w:shd w:val="clear" w:color="auto" w:fill="auto"/>
            <w:vAlign w:val="center"/>
          </w:tcPr>
          <w:p w14:paraId="2BD0A713" w14:textId="77777777" w:rsidR="002B27AE" w:rsidRPr="004B3397" w:rsidRDefault="002B27AE" w:rsidP="007033F3">
            <w:pPr>
              <w:pStyle w:val="TAC"/>
            </w:pPr>
            <w:r w:rsidRPr="004B3397">
              <w:rPr>
                <w:lang w:eastAsia="zh-CN"/>
              </w:rPr>
              <w:t>1</w:t>
            </w:r>
          </w:p>
        </w:tc>
      </w:tr>
      <w:tr w:rsidR="002B27AE" w:rsidRPr="004B3397" w14:paraId="39CFD25F" w14:textId="77777777" w:rsidTr="007033F3">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FD0F80" w14:textId="77777777" w:rsidR="002B27AE" w:rsidRPr="004B3397" w:rsidRDefault="002B27AE" w:rsidP="007033F3">
            <w:pPr>
              <w:pStyle w:val="TAL"/>
            </w:pPr>
            <w:r w:rsidRPr="004B3397">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23487EA3" w14:textId="77777777" w:rsidR="002B27AE" w:rsidRPr="004B3397" w:rsidRDefault="002B27AE" w:rsidP="007033F3">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2F2F0497" w14:textId="77777777" w:rsidR="002B27AE" w:rsidRPr="004B3397" w:rsidRDefault="002B27AE" w:rsidP="007033F3">
            <w:pPr>
              <w:pStyle w:val="TAC"/>
              <w:rPr>
                <w:lang w:eastAsia="zh-CN"/>
              </w:rPr>
            </w:pPr>
            <w:r w:rsidRPr="004B3397">
              <w:t>8</w:t>
            </w:r>
          </w:p>
        </w:tc>
      </w:tr>
      <w:tr w:rsidR="002B27AE" w:rsidRPr="004B3397" w14:paraId="11E4AA7D" w14:textId="77777777" w:rsidTr="007033F3">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C66538" w14:textId="77777777" w:rsidR="002B27AE" w:rsidRPr="004B3397" w:rsidRDefault="002B27AE" w:rsidP="007033F3">
            <w:pPr>
              <w:pStyle w:val="TAL"/>
            </w:pPr>
            <w:r w:rsidRPr="004B3397">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7A2605F5" w14:textId="77777777" w:rsidR="002B27AE" w:rsidRPr="004B3397" w:rsidRDefault="002B27AE" w:rsidP="007033F3">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1FBF8882" w14:textId="77777777" w:rsidR="002B27AE" w:rsidRPr="004B3397" w:rsidRDefault="002B27AE" w:rsidP="007033F3">
            <w:pPr>
              <w:pStyle w:val="TAC"/>
            </w:pPr>
            <w:r w:rsidRPr="004B3397">
              <w:t xml:space="preserve">FR2.120-1 (Note2) </w:t>
            </w:r>
          </w:p>
        </w:tc>
      </w:tr>
      <w:tr w:rsidR="002B27AE" w:rsidRPr="004B3397" w14:paraId="526F82A5" w14:textId="77777777" w:rsidTr="007033F3">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C6D26ED" w14:textId="77777777" w:rsidR="002B27AE" w:rsidRPr="004B3397" w:rsidRDefault="002B27AE" w:rsidP="007033F3">
            <w:pPr>
              <w:pStyle w:val="TAN"/>
            </w:pPr>
            <w:r w:rsidRPr="004B3397">
              <w:t>Note 1:</w:t>
            </w:r>
            <w:r w:rsidRPr="004B3397">
              <w:tab/>
              <w:t>“R.PDSCH.5-2.2 TDD” is defined in Table A.3.2.2.5-2 of TS 38.101-4</w:t>
            </w:r>
          </w:p>
          <w:p w14:paraId="527AF756" w14:textId="77777777" w:rsidR="002B27AE" w:rsidRPr="004B3397" w:rsidRDefault="002B27AE" w:rsidP="007033F3">
            <w:pPr>
              <w:pStyle w:val="TAN"/>
            </w:pPr>
            <w:r w:rsidRPr="004B3397">
              <w:t>Note 2:</w:t>
            </w:r>
            <w:r w:rsidRPr="004B3397">
              <w:tab/>
              <w:t xml:space="preserve">“FR2.120-1” is defined in </w:t>
            </w:r>
            <w:r w:rsidRPr="004B3397">
              <w:rPr>
                <w:lang w:eastAsia="zh-CN"/>
              </w:rPr>
              <w:t>Annex A.1.3 of TS 38.101-4</w:t>
            </w:r>
          </w:p>
        </w:tc>
      </w:tr>
    </w:tbl>
    <w:p w14:paraId="524CB308" w14:textId="77777777" w:rsidR="00606A04" w:rsidRPr="004B3397" w:rsidRDefault="00606A04" w:rsidP="00606A04"/>
    <w:p w14:paraId="0BF14E84" w14:textId="30969596" w:rsidR="00606A04" w:rsidRPr="004B3397" w:rsidRDefault="00606A04" w:rsidP="00604C4C">
      <w:pPr>
        <w:pStyle w:val="Heading8"/>
        <w:rPr>
          <w:sz w:val="32"/>
          <w:szCs w:val="32"/>
        </w:rPr>
      </w:pPr>
      <w:bookmarkStart w:id="83" w:name="_Toc177658792"/>
      <w:r w:rsidRPr="004B3397">
        <w:rPr>
          <w:rFonts w:cs="Arial"/>
          <w:szCs w:val="36"/>
        </w:rPr>
        <w:t>Annex E (normative):</w:t>
      </w:r>
      <w:r w:rsidR="00B8450F" w:rsidRPr="004B3397">
        <w:rPr>
          <w:rFonts w:cs="Arial"/>
          <w:szCs w:val="36"/>
        </w:rPr>
        <w:br/>
      </w:r>
      <w:r w:rsidRPr="004B3397">
        <w:rPr>
          <w:sz w:val="32"/>
          <w:szCs w:val="32"/>
        </w:rPr>
        <w:t>Environmental requirements</w:t>
      </w:r>
      <w:bookmarkEnd w:id="83"/>
    </w:p>
    <w:p w14:paraId="435DC6F0" w14:textId="77777777" w:rsidR="00606A04" w:rsidRPr="004B3397" w:rsidRDefault="00606A04" w:rsidP="00B8450F">
      <w:pPr>
        <w:pStyle w:val="Heading1"/>
      </w:pPr>
      <w:bookmarkStart w:id="84" w:name="_Toc177658793"/>
      <w:r w:rsidRPr="004B3397">
        <w:t>E.1</w:t>
      </w:r>
      <w:r w:rsidRPr="004B3397">
        <w:tab/>
        <w:t>Scope</w:t>
      </w:r>
      <w:bookmarkEnd w:id="84"/>
    </w:p>
    <w:p w14:paraId="7FA5CCBC" w14:textId="4BD787FA" w:rsidR="00606A04" w:rsidRPr="004B3397" w:rsidRDefault="00606A04" w:rsidP="00606A04">
      <w:r w:rsidRPr="004B3397">
        <w:rPr>
          <w:rFonts w:cs="v5.0.0"/>
        </w:rPr>
        <w:t>The requirements in this clause apply to all types of UE(s) in FR1</w:t>
      </w:r>
      <w:r w:rsidR="00D4347E" w:rsidRPr="004B3397">
        <w:rPr>
          <w:rFonts w:cs="v5.0.0"/>
        </w:rPr>
        <w:t xml:space="preserve"> and FR2</w:t>
      </w:r>
      <w:r w:rsidRPr="004B3397">
        <w:rPr>
          <w:rFonts w:cs="v5.0.0"/>
        </w:rPr>
        <w:t>.</w:t>
      </w:r>
    </w:p>
    <w:p w14:paraId="16AC498D" w14:textId="77777777" w:rsidR="00606A04" w:rsidRPr="004B3397" w:rsidRDefault="00606A04" w:rsidP="00B8450F">
      <w:pPr>
        <w:pStyle w:val="Heading1"/>
      </w:pPr>
      <w:bookmarkStart w:id="85" w:name="_Toc177658794"/>
      <w:r w:rsidRPr="004B3397">
        <w:t>E.2</w:t>
      </w:r>
      <w:r w:rsidRPr="004B3397">
        <w:tab/>
        <w:t>Ambient temperature</w:t>
      </w:r>
      <w:bookmarkEnd w:id="85"/>
    </w:p>
    <w:p w14:paraId="6A8E666F" w14:textId="0089EEC1" w:rsidR="00606A04" w:rsidRPr="004B3397" w:rsidRDefault="00606A04" w:rsidP="00606A04">
      <w:r w:rsidRPr="004B3397">
        <w:t xml:space="preserve">All the MIMO OTA requirements are applicable in room temperature </w:t>
      </w:r>
      <w:r w:rsidR="005D1F6A" w:rsidRPr="004B3397">
        <w:t>e.g.</w:t>
      </w:r>
      <w:r w:rsidRPr="004B3397">
        <w:t xml:space="preserve"> 25</w:t>
      </w:r>
      <w:r w:rsidRPr="004B3397">
        <w:sym w:font="Symbol" w:char="F0B0"/>
      </w:r>
      <w:r w:rsidRPr="004B3397">
        <w:t>C.</w:t>
      </w:r>
    </w:p>
    <w:p w14:paraId="7DC60FF0" w14:textId="77777777" w:rsidR="00D4347E" w:rsidRPr="004B3397" w:rsidRDefault="00606A04" w:rsidP="00D4347E">
      <w:pPr>
        <w:pStyle w:val="Heading1"/>
      </w:pPr>
      <w:bookmarkStart w:id="86" w:name="_Toc177658795"/>
      <w:r w:rsidRPr="004B3397">
        <w:t>E.3</w:t>
      </w:r>
      <w:r w:rsidRPr="004B3397">
        <w:tab/>
        <w:t>Operating voltage</w:t>
      </w:r>
      <w:bookmarkEnd w:id="86"/>
    </w:p>
    <w:p w14:paraId="325E55DC" w14:textId="77777777" w:rsidR="00D4347E" w:rsidRPr="004B3397" w:rsidRDefault="00D4347E" w:rsidP="00D4347E">
      <w:pPr>
        <w:pStyle w:val="EditorsNote"/>
      </w:pPr>
      <w:r w:rsidRPr="004B3397">
        <w:t>Editor’s note: The following aspects are either missing or not yet determined:</w:t>
      </w:r>
    </w:p>
    <w:p w14:paraId="1106AAD3" w14:textId="1AC56DEF" w:rsidR="00D4347E" w:rsidRPr="004B3397" w:rsidRDefault="00D4347E" w:rsidP="00D4347E">
      <w:pPr>
        <w:pStyle w:val="EditorsNote"/>
      </w:pPr>
      <w:r w:rsidRPr="004B3397">
        <w:lastRenderedPageBreak/>
        <w:t>-</w:t>
      </w:r>
      <w:r w:rsidRPr="004B3397">
        <w:tab/>
        <w:t>Test procedure update to enable testing with external power source in FR2 is FFS. Until such test procedure is defined, the FR2 MIMO OTA test procedure shall be based on stand-alone battery power.</w:t>
      </w:r>
    </w:p>
    <w:p w14:paraId="3E2172D4" w14:textId="23172C96" w:rsidR="00606A04" w:rsidRPr="004B3397" w:rsidRDefault="00606A04" w:rsidP="00B8450F">
      <w:r w:rsidRPr="004B3397">
        <w:t xml:space="preserve">For FR1 MIMO OTA, all test cases shall be performed </w:t>
      </w:r>
      <w:r w:rsidR="0078576E" w:rsidRPr="004B3397">
        <w:t xml:space="preserve">in the normal voltage condition </w:t>
      </w:r>
      <w:r w:rsidRPr="004B3397">
        <w:t>with the DUT operated in stand-alone battery powered mode.</w:t>
      </w:r>
      <w:r w:rsidR="0078576E" w:rsidRPr="004B3397">
        <w:t xml:space="preserve"> No extreme voltage testing is required. It is recommended to start testing with a fully charged battery and conclude and/or pause testing before the battery has completely lost its charge.</w:t>
      </w:r>
    </w:p>
    <w:p w14:paraId="425E3F1F" w14:textId="227ADF9C" w:rsidR="00D4347E" w:rsidRPr="004B3397" w:rsidRDefault="00D4347E" w:rsidP="00B8450F">
      <w:r w:rsidRPr="004B3397">
        <w:t>For FR2 MIMO OTA, all test cases shall be performed in the nominal voltage condition with the DUT operating in stand-alone battery powered mode or external power source. No extreme voltage testing is required. It shall be demonstrated that the impact of external power source to device performance is negligible comparing to stand-alone battery powered mode. It is recommended to start testing with a fully charged battery and conclude and/or pause testing before the battery has completely lost its charge.</w:t>
      </w:r>
    </w:p>
    <w:p w14:paraId="4F248972" w14:textId="77777777" w:rsidR="00B8450F" w:rsidRPr="004B3397" w:rsidRDefault="00B8450F" w:rsidP="00B223F2">
      <w:bookmarkStart w:id="87" w:name="historyclause"/>
      <w:r w:rsidRPr="004B3397">
        <w:br w:type="page"/>
      </w:r>
    </w:p>
    <w:p w14:paraId="43F1032C" w14:textId="77777777" w:rsidR="00C61B6D" w:rsidRPr="004B3397" w:rsidRDefault="00C61B6D" w:rsidP="00C61B6D">
      <w:pPr>
        <w:pStyle w:val="Heading8"/>
      </w:pPr>
      <w:bookmarkStart w:id="88" w:name="_Toc177658796"/>
      <w:r w:rsidRPr="004B3397">
        <w:lastRenderedPageBreak/>
        <w:t>Annex F (normative): Maximum uncertainty of test system and test tolerance</w:t>
      </w:r>
      <w:bookmarkEnd w:id="88"/>
    </w:p>
    <w:p w14:paraId="1013909F" w14:textId="77777777" w:rsidR="00C61B6D" w:rsidRPr="004B3397" w:rsidRDefault="00C61B6D" w:rsidP="00C61B6D">
      <w:pPr>
        <w:pStyle w:val="Heading1"/>
      </w:pPr>
      <w:bookmarkStart w:id="89" w:name="_Toc177658797"/>
      <w:r w:rsidRPr="004B3397">
        <w:t>F.1</w:t>
      </w:r>
      <w:r w:rsidRPr="004B3397">
        <w:tab/>
        <w:t>Maximum uncertainty of test system</w:t>
      </w:r>
      <w:bookmarkEnd w:id="89"/>
    </w:p>
    <w:p w14:paraId="599FCAE0" w14:textId="77777777" w:rsidR="00C61B6D" w:rsidRPr="004B3397" w:rsidRDefault="00C61B6D" w:rsidP="00C61B6D">
      <w:pPr>
        <w:numPr>
          <w:ilvl w:val="0"/>
          <w:numId w:val="4"/>
        </w:numPr>
        <w:tabs>
          <w:tab w:val="clear" w:pos="432"/>
          <w:tab w:val="num" w:pos="0"/>
        </w:tabs>
        <w:suppressAutoHyphens/>
        <w:ind w:left="0" w:right="336" w:firstLine="0"/>
      </w:pPr>
      <w:r w:rsidRPr="004B3397">
        <w:t>The maximum acceptable uncertainty of the Test System is specified in Table F.1-1 for each test, where appropriate. The Test System shall enable each test to be measured with an uncertainty not exceeding the specified values. All ranges and uncertainties are absolute values and are valid for a confidence level of 95 %.</w:t>
      </w:r>
    </w:p>
    <w:p w14:paraId="6236C62B" w14:textId="77777777" w:rsidR="00C61B6D" w:rsidRPr="004B3397" w:rsidRDefault="00C61B6D" w:rsidP="00C61B6D">
      <w:pPr>
        <w:numPr>
          <w:ilvl w:val="0"/>
          <w:numId w:val="4"/>
        </w:numPr>
        <w:tabs>
          <w:tab w:val="clear" w:pos="432"/>
          <w:tab w:val="num" w:pos="0"/>
        </w:tabs>
        <w:suppressAutoHyphens/>
        <w:ind w:left="0" w:right="336" w:firstLine="0"/>
        <w:rPr>
          <w:snapToGrid w:val="0"/>
        </w:rPr>
      </w:pPr>
      <w:r w:rsidRPr="004B3397">
        <w:rPr>
          <w:rFonts w:eastAsia="Osaka"/>
        </w:rPr>
        <w:t>In Annex B, the estimation of measurement uncertainty is defined.</w:t>
      </w:r>
    </w:p>
    <w:p w14:paraId="6A5D54CF" w14:textId="77777777" w:rsidR="00C61B6D" w:rsidRPr="004B3397" w:rsidRDefault="00C61B6D" w:rsidP="00C61B6D">
      <w:pPr>
        <w:pStyle w:val="TH"/>
        <w:numPr>
          <w:ilvl w:val="0"/>
          <w:numId w:val="4"/>
        </w:numPr>
        <w:suppressAutoHyphens/>
        <w:rPr>
          <w:rFonts w:eastAsia="Osaka"/>
        </w:rPr>
      </w:pPr>
      <w:r w:rsidRPr="004B3397">
        <w:rPr>
          <w:rFonts w:eastAsia="Osaka"/>
        </w:rPr>
        <w:t>Table F.1-1: Maximum Test System uncertainties for MIMO OTA tests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Pr>
      <w:tblGrid>
        <w:gridCol w:w="3150"/>
        <w:gridCol w:w="3593"/>
        <w:gridCol w:w="2790"/>
      </w:tblGrid>
      <w:tr w:rsidR="00C61B6D" w:rsidRPr="004B3397" w14:paraId="65A1C3B7" w14:textId="77777777" w:rsidTr="007033F3">
        <w:trPr>
          <w:trHeight w:val="395"/>
          <w:jc w:val="center"/>
        </w:trPr>
        <w:tc>
          <w:tcPr>
            <w:tcW w:w="3150" w:type="dxa"/>
          </w:tcPr>
          <w:p w14:paraId="198B6656" w14:textId="77777777" w:rsidR="00C61B6D" w:rsidRPr="004B3397" w:rsidRDefault="00C61B6D" w:rsidP="007033F3">
            <w:pPr>
              <w:pStyle w:val="TH"/>
              <w:numPr>
                <w:ilvl w:val="0"/>
                <w:numId w:val="4"/>
              </w:numPr>
              <w:suppressAutoHyphens/>
              <w:spacing w:before="0" w:after="0"/>
              <w:ind w:left="0" w:firstLine="0"/>
              <w:rPr>
                <w:rFonts w:eastAsia="Osaka"/>
                <w:b w:val="0"/>
                <w:sz w:val="18"/>
                <w:szCs w:val="18"/>
              </w:rPr>
            </w:pPr>
            <w:r w:rsidRPr="004B3397">
              <w:rPr>
                <w:sz w:val="18"/>
                <w:szCs w:val="18"/>
              </w:rPr>
              <w:t>Clause</w:t>
            </w:r>
          </w:p>
        </w:tc>
        <w:tc>
          <w:tcPr>
            <w:tcW w:w="3593" w:type="dxa"/>
          </w:tcPr>
          <w:p w14:paraId="13E1C29E" w14:textId="77777777" w:rsidR="00C61B6D" w:rsidRPr="004B3397" w:rsidRDefault="00C61B6D" w:rsidP="007033F3">
            <w:pPr>
              <w:pStyle w:val="TH"/>
              <w:numPr>
                <w:ilvl w:val="0"/>
                <w:numId w:val="4"/>
              </w:numPr>
              <w:suppressAutoHyphens/>
              <w:spacing w:before="0" w:after="0"/>
              <w:ind w:left="0" w:firstLine="0"/>
              <w:rPr>
                <w:rFonts w:eastAsia="Osaka"/>
                <w:b w:val="0"/>
                <w:sz w:val="18"/>
                <w:szCs w:val="18"/>
              </w:rPr>
            </w:pPr>
            <w:r w:rsidRPr="004B3397">
              <w:rPr>
                <w:sz w:val="18"/>
                <w:szCs w:val="18"/>
              </w:rPr>
              <w:t>Maximum Test System Uncertainty</w:t>
            </w:r>
          </w:p>
        </w:tc>
        <w:tc>
          <w:tcPr>
            <w:tcW w:w="2790" w:type="dxa"/>
          </w:tcPr>
          <w:p w14:paraId="56F3E4EA" w14:textId="77777777" w:rsidR="00C61B6D" w:rsidRPr="004B3397" w:rsidRDefault="00C61B6D" w:rsidP="007033F3">
            <w:pPr>
              <w:pStyle w:val="TH"/>
              <w:numPr>
                <w:ilvl w:val="0"/>
                <w:numId w:val="4"/>
              </w:numPr>
              <w:suppressAutoHyphens/>
              <w:spacing w:before="0" w:after="0"/>
              <w:ind w:left="0" w:firstLine="0"/>
              <w:rPr>
                <w:rFonts w:eastAsia="Osaka"/>
                <w:b w:val="0"/>
                <w:sz w:val="18"/>
                <w:szCs w:val="18"/>
              </w:rPr>
            </w:pPr>
            <w:r w:rsidRPr="004B3397">
              <w:rPr>
                <w:sz w:val="18"/>
                <w:szCs w:val="18"/>
              </w:rPr>
              <w:t>Derivation of Test System Uncertainty</w:t>
            </w:r>
          </w:p>
        </w:tc>
      </w:tr>
      <w:tr w:rsidR="00C61B6D" w:rsidRPr="004B3397" w14:paraId="6EB5FCD1" w14:textId="77777777" w:rsidTr="007033F3">
        <w:trPr>
          <w:jc w:val="center"/>
        </w:trPr>
        <w:tc>
          <w:tcPr>
            <w:tcW w:w="3150" w:type="dxa"/>
          </w:tcPr>
          <w:p w14:paraId="09DE341A" w14:textId="77777777" w:rsidR="00C61B6D" w:rsidRPr="004B3397" w:rsidRDefault="00C61B6D" w:rsidP="007033F3">
            <w:pPr>
              <w:pStyle w:val="TH"/>
              <w:numPr>
                <w:ilvl w:val="0"/>
                <w:numId w:val="4"/>
              </w:numPr>
              <w:suppressAutoHyphens/>
              <w:spacing w:before="0" w:after="0"/>
              <w:ind w:left="0" w:firstLine="0"/>
              <w:jc w:val="left"/>
              <w:rPr>
                <w:rFonts w:eastAsia="Osaka"/>
                <w:b w:val="0"/>
                <w:sz w:val="18"/>
                <w:szCs w:val="18"/>
              </w:rPr>
            </w:pPr>
            <w:r w:rsidRPr="004B3397">
              <w:rPr>
                <w:rFonts w:eastAsia="Osaka"/>
                <w:b w:val="0"/>
                <w:sz w:val="18"/>
                <w:szCs w:val="18"/>
              </w:rPr>
              <w:t>6.1.2 Total Radiated Multi-Antenna Sensitivity (TRMS)</w:t>
            </w:r>
          </w:p>
        </w:tc>
        <w:tc>
          <w:tcPr>
            <w:tcW w:w="3593" w:type="dxa"/>
          </w:tcPr>
          <w:p w14:paraId="2C817D26" w14:textId="77777777" w:rsidR="00C61B6D" w:rsidRPr="004B3397" w:rsidRDefault="00C61B6D" w:rsidP="007033F3">
            <w:pPr>
              <w:pStyle w:val="TH"/>
              <w:numPr>
                <w:ilvl w:val="0"/>
                <w:numId w:val="4"/>
              </w:numPr>
              <w:suppressAutoHyphens/>
              <w:spacing w:before="0" w:after="0"/>
              <w:ind w:left="0" w:firstLine="0"/>
              <w:jc w:val="left"/>
              <w:rPr>
                <w:b w:val="0"/>
                <w:lang w:eastAsia="sv-SE"/>
              </w:rPr>
            </w:pPr>
            <w:r w:rsidRPr="004B3397">
              <w:rPr>
                <w:b w:val="0"/>
              </w:rPr>
              <w:t xml:space="preserve">±2.61 dB for </w:t>
            </w:r>
            <w:r w:rsidRPr="004B3397">
              <w:rPr>
                <w:rFonts w:cs="Arial"/>
                <w:b w:val="0"/>
              </w:rPr>
              <w:t>≤</w:t>
            </w:r>
            <w:r w:rsidRPr="004B3397">
              <w:rPr>
                <w:b w:val="0"/>
              </w:rPr>
              <w:t>3GHz</w:t>
            </w:r>
          </w:p>
          <w:p w14:paraId="7EAADB04" w14:textId="77777777" w:rsidR="00C61B6D" w:rsidRPr="004B3397" w:rsidRDefault="00C61B6D" w:rsidP="007033F3">
            <w:pPr>
              <w:pStyle w:val="TH"/>
              <w:numPr>
                <w:ilvl w:val="0"/>
                <w:numId w:val="4"/>
              </w:numPr>
              <w:suppressAutoHyphens/>
              <w:spacing w:before="0" w:after="0"/>
              <w:ind w:left="0" w:firstLine="0"/>
              <w:jc w:val="left"/>
              <w:rPr>
                <w:b w:val="0"/>
                <w:lang w:eastAsia="sv-SE"/>
              </w:rPr>
            </w:pPr>
            <w:r w:rsidRPr="004B3397">
              <w:rPr>
                <w:b w:val="0"/>
              </w:rPr>
              <w:t xml:space="preserve">±2.65 dB for </w:t>
            </w:r>
            <w:r w:rsidRPr="004B3397">
              <w:rPr>
                <w:rFonts w:cs="Arial"/>
                <w:b w:val="0"/>
              </w:rPr>
              <w:t>&gt;</w:t>
            </w:r>
            <w:r w:rsidRPr="004B3397">
              <w:rPr>
                <w:b w:val="0"/>
              </w:rPr>
              <w:t>3GHz</w:t>
            </w:r>
          </w:p>
        </w:tc>
        <w:tc>
          <w:tcPr>
            <w:tcW w:w="2790" w:type="dxa"/>
          </w:tcPr>
          <w:p w14:paraId="7BA11BD7" w14:textId="77777777" w:rsidR="00C61B6D" w:rsidRPr="004B3397" w:rsidRDefault="00C61B6D" w:rsidP="007033F3">
            <w:pPr>
              <w:pStyle w:val="TH"/>
              <w:numPr>
                <w:ilvl w:val="0"/>
                <w:numId w:val="4"/>
              </w:numPr>
              <w:suppressAutoHyphens/>
              <w:spacing w:before="0" w:after="0"/>
              <w:ind w:left="0" w:firstLine="0"/>
              <w:jc w:val="left"/>
              <w:rPr>
                <w:rFonts w:eastAsia="Osaka"/>
                <w:b w:val="0"/>
                <w:sz w:val="18"/>
                <w:szCs w:val="18"/>
              </w:rPr>
            </w:pPr>
            <w:r w:rsidRPr="004B3397">
              <w:rPr>
                <w:rFonts w:eastAsia="Osaka"/>
                <w:b w:val="0"/>
                <w:sz w:val="18"/>
                <w:szCs w:val="18"/>
              </w:rPr>
              <w:t>Refer to Annex B</w:t>
            </w:r>
          </w:p>
        </w:tc>
      </w:tr>
    </w:tbl>
    <w:p w14:paraId="56B0C58D" w14:textId="77777777" w:rsidR="00C61B6D" w:rsidRPr="004B3397" w:rsidRDefault="00C61B6D" w:rsidP="00C61B6D"/>
    <w:p w14:paraId="56979427" w14:textId="77777777" w:rsidR="00C61B6D" w:rsidRPr="004B3397" w:rsidRDefault="00C61B6D" w:rsidP="00C61B6D">
      <w:pPr>
        <w:pStyle w:val="Heading1"/>
      </w:pPr>
      <w:bookmarkStart w:id="90" w:name="_Toc177658798"/>
      <w:r w:rsidRPr="004B3397">
        <w:t>F.2</w:t>
      </w:r>
      <w:r w:rsidRPr="004B3397">
        <w:tab/>
        <w:t>Test tolerances</w:t>
      </w:r>
      <w:bookmarkEnd w:id="90"/>
    </w:p>
    <w:p w14:paraId="101B8585" w14:textId="77777777" w:rsidR="00C61B6D" w:rsidRPr="004B3397" w:rsidRDefault="00C61B6D" w:rsidP="00C61B6D">
      <w:pPr>
        <w:numPr>
          <w:ilvl w:val="0"/>
          <w:numId w:val="4"/>
        </w:numPr>
        <w:tabs>
          <w:tab w:val="clear" w:pos="432"/>
          <w:tab w:val="num" w:pos="0"/>
        </w:tabs>
        <w:suppressAutoHyphens/>
        <w:ind w:left="0" w:right="426" w:firstLine="0"/>
        <w:rPr>
          <w:rFonts w:eastAsia="Osaka"/>
        </w:rPr>
      </w:pPr>
      <w:r w:rsidRPr="004B3397">
        <w:rPr>
          <w:rFonts w:eastAsia="Osaka"/>
        </w:rPr>
        <w:t xml:space="preserve">Test tolerances in Table F.2-1 are used to </w:t>
      </w:r>
      <w:r w:rsidRPr="004B3397">
        <w:rPr>
          <w:snapToGrid w:val="0"/>
        </w:rPr>
        <w:t>relax the Minimum Requirements in the present document and to derive the Test Requirements.</w:t>
      </w:r>
    </w:p>
    <w:p w14:paraId="0ADE01A2" w14:textId="77777777" w:rsidR="00C61B6D" w:rsidRPr="004B3397" w:rsidRDefault="00C61B6D" w:rsidP="00C61B6D">
      <w:pPr>
        <w:pStyle w:val="TH"/>
        <w:numPr>
          <w:ilvl w:val="0"/>
          <w:numId w:val="4"/>
        </w:numPr>
        <w:suppressAutoHyphens/>
        <w:rPr>
          <w:rFonts w:eastAsia="Osaka"/>
        </w:rPr>
      </w:pPr>
      <w:r w:rsidRPr="004B3397">
        <w:rPr>
          <w:rFonts w:eastAsia="Osaka"/>
        </w:rPr>
        <w:t>Table F.2-1: Test Tolerances for OTA tests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4A0" w:firstRow="1" w:lastRow="0" w:firstColumn="1" w:lastColumn="0" w:noHBand="0" w:noVBand="1"/>
      </w:tblPr>
      <w:tblGrid>
        <w:gridCol w:w="3842"/>
        <w:gridCol w:w="3187"/>
      </w:tblGrid>
      <w:tr w:rsidR="00C61B6D" w:rsidRPr="004B3397" w14:paraId="208899B8" w14:textId="77777777" w:rsidTr="007033F3">
        <w:trPr>
          <w:trHeight w:val="116"/>
          <w:jc w:val="center"/>
        </w:trPr>
        <w:tc>
          <w:tcPr>
            <w:tcW w:w="3842" w:type="dxa"/>
          </w:tcPr>
          <w:p w14:paraId="01F14DD1" w14:textId="77777777" w:rsidR="00C61B6D" w:rsidRPr="004B3397" w:rsidRDefault="00C61B6D" w:rsidP="007033F3">
            <w:pPr>
              <w:pStyle w:val="TH"/>
              <w:numPr>
                <w:ilvl w:val="0"/>
                <w:numId w:val="4"/>
              </w:numPr>
              <w:suppressAutoHyphens/>
              <w:spacing w:before="0" w:after="0"/>
              <w:ind w:left="0" w:firstLine="0"/>
              <w:rPr>
                <w:rFonts w:eastAsia="Osaka"/>
                <w:b w:val="0"/>
                <w:sz w:val="18"/>
                <w:szCs w:val="18"/>
              </w:rPr>
            </w:pPr>
            <w:r w:rsidRPr="004B3397">
              <w:rPr>
                <w:sz w:val="18"/>
                <w:szCs w:val="18"/>
              </w:rPr>
              <w:t>Clause</w:t>
            </w:r>
          </w:p>
        </w:tc>
        <w:tc>
          <w:tcPr>
            <w:tcW w:w="3187" w:type="dxa"/>
          </w:tcPr>
          <w:p w14:paraId="2142F39D" w14:textId="77777777" w:rsidR="00C61B6D" w:rsidRPr="004B3397" w:rsidRDefault="00C61B6D" w:rsidP="007033F3">
            <w:pPr>
              <w:pStyle w:val="TH"/>
              <w:numPr>
                <w:ilvl w:val="0"/>
                <w:numId w:val="4"/>
              </w:numPr>
              <w:suppressAutoHyphens/>
              <w:spacing w:before="0" w:after="0"/>
              <w:ind w:left="0" w:firstLine="0"/>
              <w:rPr>
                <w:rFonts w:eastAsia="Osaka"/>
                <w:b w:val="0"/>
                <w:sz w:val="18"/>
                <w:szCs w:val="18"/>
              </w:rPr>
            </w:pPr>
            <w:r w:rsidRPr="004B3397">
              <w:rPr>
                <w:sz w:val="18"/>
                <w:szCs w:val="18"/>
              </w:rPr>
              <w:t>Test Tolerance</w:t>
            </w:r>
          </w:p>
        </w:tc>
      </w:tr>
      <w:tr w:rsidR="00C61B6D" w:rsidRPr="004B3397" w14:paraId="2735AA3C" w14:textId="77777777" w:rsidTr="007033F3">
        <w:trPr>
          <w:trHeight w:val="56"/>
          <w:jc w:val="center"/>
        </w:trPr>
        <w:tc>
          <w:tcPr>
            <w:tcW w:w="3842" w:type="dxa"/>
          </w:tcPr>
          <w:p w14:paraId="337DDD7E" w14:textId="77777777" w:rsidR="00C61B6D" w:rsidRPr="004B3397" w:rsidRDefault="00C61B6D" w:rsidP="007033F3">
            <w:pPr>
              <w:pStyle w:val="TH"/>
              <w:numPr>
                <w:ilvl w:val="0"/>
                <w:numId w:val="4"/>
              </w:numPr>
              <w:suppressAutoHyphens/>
              <w:spacing w:before="0" w:after="0"/>
              <w:ind w:left="0" w:firstLine="0"/>
              <w:jc w:val="left"/>
              <w:rPr>
                <w:rFonts w:eastAsia="Osaka"/>
                <w:b w:val="0"/>
                <w:sz w:val="18"/>
                <w:szCs w:val="18"/>
              </w:rPr>
            </w:pPr>
            <w:r w:rsidRPr="004B3397">
              <w:rPr>
                <w:rFonts w:eastAsia="Osaka"/>
                <w:b w:val="0"/>
                <w:sz w:val="18"/>
                <w:szCs w:val="18"/>
              </w:rPr>
              <w:t>6.1.2 Total Radiated Multi-Antenna Sensitivity (TRMS)</w:t>
            </w:r>
          </w:p>
        </w:tc>
        <w:tc>
          <w:tcPr>
            <w:tcW w:w="3187" w:type="dxa"/>
          </w:tcPr>
          <w:p w14:paraId="7EA706B5" w14:textId="77777777" w:rsidR="00C61B6D" w:rsidRPr="004B3397" w:rsidRDefault="00C61B6D" w:rsidP="007033F3">
            <w:pPr>
              <w:pStyle w:val="TAL"/>
            </w:pPr>
            <w:r w:rsidRPr="004B3397">
              <w:t xml:space="preserve">1dB for </w:t>
            </w:r>
            <w:r w:rsidRPr="004B3397">
              <w:rPr>
                <w:rFonts w:cs="Arial"/>
              </w:rPr>
              <w:t>≤</w:t>
            </w:r>
            <w:r w:rsidRPr="004B3397">
              <w:t>3GHz</w:t>
            </w:r>
          </w:p>
          <w:p w14:paraId="68B94915" w14:textId="77777777" w:rsidR="00C61B6D" w:rsidRPr="004B3397" w:rsidRDefault="00C61B6D" w:rsidP="007033F3">
            <w:pPr>
              <w:pStyle w:val="TAL"/>
              <w:rPr>
                <w:lang w:eastAsia="zh-CN"/>
              </w:rPr>
            </w:pPr>
            <w:r w:rsidRPr="004B3397">
              <w:t xml:space="preserve">1dB for </w:t>
            </w:r>
            <w:r w:rsidRPr="004B3397">
              <w:rPr>
                <w:rFonts w:cs="Arial"/>
              </w:rPr>
              <w:t>&gt;</w:t>
            </w:r>
            <w:r w:rsidRPr="004B3397">
              <w:t>3GHz</w:t>
            </w:r>
          </w:p>
        </w:tc>
      </w:tr>
    </w:tbl>
    <w:p w14:paraId="43DCC954" w14:textId="77777777" w:rsidR="007A1AEE" w:rsidRPr="004B3397" w:rsidRDefault="007A1AEE" w:rsidP="007A1AEE"/>
    <w:p w14:paraId="7947817A" w14:textId="543DC1E7" w:rsidR="002B27AE" w:rsidRPr="004B3397" w:rsidRDefault="002B27AE" w:rsidP="00CF2F38">
      <w:pPr>
        <w:pStyle w:val="Heading8"/>
      </w:pPr>
      <w:bookmarkStart w:id="91" w:name="_Toc177658799"/>
      <w:r w:rsidRPr="004B3397">
        <w:t>Annex G (normative):</w:t>
      </w:r>
      <w:r w:rsidR="00CF2F38" w:rsidRPr="004B3397">
        <w:t xml:space="preserve"> </w:t>
      </w:r>
      <w:r w:rsidRPr="004B3397">
        <w:t>FR2 Test methodology</w:t>
      </w:r>
      <w:bookmarkEnd w:id="91"/>
    </w:p>
    <w:p w14:paraId="473F0EE5" w14:textId="77777777" w:rsidR="002B27AE" w:rsidRPr="004B3397" w:rsidRDefault="002B27AE" w:rsidP="002B27AE">
      <w:pPr>
        <w:pStyle w:val="Heading1"/>
      </w:pPr>
      <w:bookmarkStart w:id="92" w:name="_Toc177658800"/>
      <w:r w:rsidRPr="004B3397">
        <w:t>G.1</w:t>
      </w:r>
      <w:r w:rsidRPr="004B3397">
        <w:tab/>
        <w:t>General</w:t>
      </w:r>
      <w:bookmarkEnd w:id="92"/>
    </w:p>
    <w:p w14:paraId="592B3E7B" w14:textId="7B1EA7C7" w:rsidR="002B27AE" w:rsidRPr="004B3397" w:rsidRDefault="002B27AE" w:rsidP="002B27AE">
      <w:pPr>
        <w:rPr>
          <w:rFonts w:eastAsia="SimSun"/>
        </w:rPr>
      </w:pPr>
      <w:r w:rsidRPr="004B3397">
        <w:rPr>
          <w:rFonts w:eastAsia="SimSun"/>
        </w:rPr>
        <w:t>FR2 MIMO OTA requirement testing is based on UE-noise limited environmental condition, i.e., UE throughput characterized as a function of signal power incident to the DUT antennas.</w:t>
      </w:r>
    </w:p>
    <w:p w14:paraId="6B08E5F9" w14:textId="77777777" w:rsidR="002B27AE" w:rsidRPr="004B3397" w:rsidRDefault="002B27AE" w:rsidP="002B27AE">
      <w:pPr>
        <w:rPr>
          <w:rFonts w:eastAsia="SimSun"/>
        </w:rPr>
      </w:pPr>
      <w:r w:rsidRPr="004B3397">
        <w:rPr>
          <w:rFonts w:eastAsia="SimSun"/>
        </w:rPr>
        <w:t>The minimum test zone size for FR2 MIMO OTA 3D-MPAC system is 20cm.</w:t>
      </w:r>
      <w:r w:rsidRPr="004B3397">
        <w:t xml:space="preserve"> </w:t>
      </w:r>
      <w:r w:rsidRPr="004B3397">
        <w:rPr>
          <w:rFonts w:eastAsia="SimSun"/>
          <w:lang w:eastAsia="zh-CN"/>
        </w:rPr>
        <w:t>“</w:t>
      </w:r>
      <w:r w:rsidRPr="004B3397">
        <w:rPr>
          <w:rFonts w:eastAsia="SimSun"/>
        </w:rPr>
        <w:t>Black-box” testing approach is adopted for NR MIMO OTA testing, the physical centre of the EUT shall be placed in the centre of the test zone, the EUT shall be completely contained within the minimum test zone size.</w:t>
      </w:r>
    </w:p>
    <w:p w14:paraId="684919EF" w14:textId="50EC7921" w:rsidR="002B27AE" w:rsidRPr="004B3397" w:rsidRDefault="002B27AE" w:rsidP="002B27AE">
      <w:pPr>
        <w:rPr>
          <w:rFonts w:eastAsia="SimSun"/>
        </w:rPr>
      </w:pPr>
      <w:r w:rsidRPr="004B3397">
        <w:t xml:space="preserve">FR2 MIMO OTA requirement testing should be performed under primary mechanical mode. The primary mechanical mode for devices having multiple mechanical modes shall be declared by the manufacturers. </w:t>
      </w:r>
      <w:r w:rsidRPr="004B3397">
        <w:rPr>
          <w:rFonts w:eastAsia="DengXian"/>
        </w:rPr>
        <w:t>Single primary mechanical mode for each device should be declared for MIMO OTA conformance testing.</w:t>
      </w:r>
    </w:p>
    <w:p w14:paraId="5774E38E" w14:textId="77777777" w:rsidR="002B27AE" w:rsidRPr="004B3397" w:rsidRDefault="002B27AE" w:rsidP="002B27AE">
      <w:pPr>
        <w:pStyle w:val="Heading1"/>
      </w:pPr>
      <w:bookmarkStart w:id="93" w:name="_Toc177658801"/>
      <w:r w:rsidRPr="004B3397">
        <w:lastRenderedPageBreak/>
        <w:t>G.2</w:t>
      </w:r>
      <w:r w:rsidRPr="004B3397">
        <w:tab/>
        <w:t>FR2 3D Multi-Probe Anechoic Chamber (3D-MPAC)</w:t>
      </w:r>
      <w:bookmarkEnd w:id="93"/>
    </w:p>
    <w:p w14:paraId="3A4A907C" w14:textId="77777777" w:rsidR="002B27AE" w:rsidRPr="004B3397" w:rsidRDefault="002B27AE" w:rsidP="002B27AE">
      <w:pPr>
        <w:pStyle w:val="Heading2"/>
      </w:pPr>
      <w:bookmarkStart w:id="94" w:name="_Toc177658802"/>
      <w:r w:rsidRPr="004B3397">
        <w:t>G.2.1</w:t>
      </w:r>
      <w:r w:rsidRPr="004B3397">
        <w:tab/>
        <w:t>System setup</w:t>
      </w:r>
      <w:bookmarkEnd w:id="94"/>
    </w:p>
    <w:p w14:paraId="5995ACFA" w14:textId="4ABD5BC2" w:rsidR="002B27AE" w:rsidRPr="004B3397" w:rsidRDefault="002B27AE" w:rsidP="002B27AE">
      <w:r w:rsidRPr="004B3397">
        <w:t>The 3D MPAC test method is the reference methodology for FR2 NR MIMO OTA testing. By arranging an array of antennas around the Equipment Under Test (EUT), a spatial distribution of angles of arrival in the 3D MPAC system may be simulated to expose the EUT to a near field environment that appears to have originated from a complex multipath far field environment.</w:t>
      </w:r>
    </w:p>
    <w:p w14:paraId="5E19DB0B" w14:textId="50874AD1" w:rsidR="002B27AE" w:rsidRPr="004B3397" w:rsidRDefault="002B27AE" w:rsidP="002B27AE">
      <w:r w:rsidRPr="004B3397">
        <w:t>As illustrated schematically in Figure G.2.1-1,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probe array. The resulting field distribution in the test zone is then integrated by the EUT antenna(s) and processed by the receiver(s) just as it would do so in any non-simulated multipath environment. The 3D MPAC system with 6 dual-polarized probes (illustrated with black dots in Figure G.2.1-1) placed on a sector with minimum radius of 0.75m from the centre of the test zone is permitted for NR FR2 MIMO OTA testing.</w:t>
      </w:r>
    </w:p>
    <w:p w14:paraId="20F5283D" w14:textId="77777777" w:rsidR="002B27AE" w:rsidRPr="004B3397" w:rsidRDefault="002B27AE" w:rsidP="002B27AE">
      <w:pPr>
        <w:pStyle w:val="TH"/>
        <w:rPr>
          <w:lang w:eastAsia="zh-CN"/>
        </w:rPr>
      </w:pPr>
      <w:r w:rsidRPr="004B3397">
        <w:rPr>
          <w:noProof/>
          <w:lang w:eastAsia="zh-CN"/>
        </w:rPr>
        <w:drawing>
          <wp:inline distT="0" distB="0" distL="0" distR="0" wp14:anchorId="5BAA89B4" wp14:editId="1BA8A3B5">
            <wp:extent cx="4584700" cy="1866900"/>
            <wp:effectExtent l="0" t="0" r="6350" b="0"/>
            <wp:docPr id="21" name="图片 21" descr="A diagram of a radio head and radio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A diagram of a radio head and radio head&#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78156D92" w14:textId="77777777" w:rsidR="002B27AE" w:rsidRPr="004B3397" w:rsidRDefault="002B27AE" w:rsidP="002B27AE">
      <w:pPr>
        <w:pStyle w:val="TF"/>
        <w:rPr>
          <w:i/>
        </w:rPr>
      </w:pPr>
      <w:r w:rsidRPr="004B3397">
        <w:t>Figure G.2.1-1: 3D MPAC system layout for NR FR2 MIMO OTA testing</w:t>
      </w:r>
    </w:p>
    <w:p w14:paraId="51FC0F7C" w14:textId="77777777" w:rsidR="00CF2F38" w:rsidRPr="004B3397" w:rsidRDefault="00CF2F38" w:rsidP="002B27AE"/>
    <w:p w14:paraId="691969D4" w14:textId="57181575" w:rsidR="002B27AE" w:rsidRPr="004B3397" w:rsidRDefault="002B27AE" w:rsidP="002B27AE">
      <w:r w:rsidRPr="004B3397">
        <w:t>The exact probe locations with respect to the OTA test system coordinate system are tabulated in Table G.2.1-1.</w:t>
      </w:r>
    </w:p>
    <w:p w14:paraId="0EFDEA85" w14:textId="67CBD537" w:rsidR="002B27AE" w:rsidRPr="004B3397" w:rsidRDefault="002B27AE" w:rsidP="002B27AE">
      <w:pPr>
        <w:pStyle w:val="TH"/>
      </w:pPr>
      <w:r w:rsidRPr="004B3397">
        <w:t>Table G.2.1-1</w:t>
      </w:r>
      <w:r w:rsidR="00CF2F38" w:rsidRPr="004B3397">
        <w:t>:</w:t>
      </w:r>
      <w:r w:rsidRPr="004B3397">
        <w:t xml:space="preserve"> 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2B27AE" w:rsidRPr="004B3397" w14:paraId="4217F679" w14:textId="77777777" w:rsidTr="007033F3">
        <w:trPr>
          <w:trHeight w:val="283"/>
          <w:jc w:val="center"/>
        </w:trPr>
        <w:tc>
          <w:tcPr>
            <w:tcW w:w="1555" w:type="dxa"/>
            <w:shd w:val="clear" w:color="auto" w:fill="D9D9D9"/>
            <w:vAlign w:val="center"/>
          </w:tcPr>
          <w:p w14:paraId="3E1AB780" w14:textId="77777777" w:rsidR="002B27AE" w:rsidRPr="004B3397" w:rsidRDefault="002B27AE" w:rsidP="007033F3">
            <w:pPr>
              <w:pStyle w:val="TAH"/>
            </w:pPr>
            <w:r w:rsidRPr="004B3397">
              <w:t>Probe Number</w:t>
            </w:r>
          </w:p>
        </w:tc>
        <w:tc>
          <w:tcPr>
            <w:tcW w:w="1275" w:type="dxa"/>
            <w:shd w:val="clear" w:color="auto" w:fill="D9D9D9"/>
            <w:vAlign w:val="center"/>
          </w:tcPr>
          <w:p w14:paraId="21FE7268" w14:textId="77777777" w:rsidR="002B27AE" w:rsidRPr="004B3397" w:rsidRDefault="002B27AE" w:rsidP="007033F3">
            <w:pPr>
              <w:pStyle w:val="TAH"/>
            </w:pPr>
            <w:r w:rsidRPr="004B3397">
              <w:t>Theta [deg]</w:t>
            </w:r>
          </w:p>
        </w:tc>
        <w:tc>
          <w:tcPr>
            <w:tcW w:w="1560" w:type="dxa"/>
            <w:shd w:val="clear" w:color="auto" w:fill="D9D9D9"/>
            <w:vAlign w:val="center"/>
          </w:tcPr>
          <w:p w14:paraId="3977CF81" w14:textId="77777777" w:rsidR="002B27AE" w:rsidRPr="004B3397" w:rsidRDefault="002B27AE" w:rsidP="007033F3">
            <w:pPr>
              <w:pStyle w:val="TAH"/>
            </w:pPr>
            <w:r w:rsidRPr="004B3397">
              <w:t xml:space="preserve">Phi </w:t>
            </w:r>
          </w:p>
          <w:p w14:paraId="44606BE5" w14:textId="77777777" w:rsidR="002B27AE" w:rsidRPr="004B3397" w:rsidRDefault="002B27AE" w:rsidP="007033F3">
            <w:pPr>
              <w:pStyle w:val="TAH"/>
            </w:pPr>
            <w:r w:rsidRPr="004B3397">
              <w:t>[deg]</w:t>
            </w:r>
          </w:p>
        </w:tc>
      </w:tr>
      <w:tr w:rsidR="002B27AE" w:rsidRPr="004B3397" w14:paraId="050223ED"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C576855" w14:textId="77777777" w:rsidR="002B27AE" w:rsidRPr="004B3397" w:rsidRDefault="002B27AE" w:rsidP="007033F3">
            <w:pPr>
              <w:pStyle w:val="TAC"/>
            </w:pPr>
            <w:r w:rsidRPr="004B3397">
              <w:t>1</w:t>
            </w:r>
          </w:p>
        </w:tc>
        <w:tc>
          <w:tcPr>
            <w:tcW w:w="1275" w:type="dxa"/>
            <w:tcBorders>
              <w:top w:val="single" w:sz="4" w:space="0" w:color="auto"/>
              <w:left w:val="single" w:sz="4" w:space="0" w:color="auto"/>
              <w:bottom w:val="single" w:sz="4" w:space="0" w:color="auto"/>
              <w:right w:val="single" w:sz="4" w:space="0" w:color="auto"/>
            </w:tcBorders>
            <w:vAlign w:val="bottom"/>
          </w:tcPr>
          <w:p w14:paraId="304A5FB1" w14:textId="77777777" w:rsidR="002B27AE" w:rsidRPr="004B3397" w:rsidRDefault="002B27AE" w:rsidP="007033F3">
            <w:pPr>
              <w:pStyle w:val="TAC"/>
            </w:pPr>
            <w:r w:rsidRPr="004B3397">
              <w:t>0.0</w:t>
            </w:r>
          </w:p>
        </w:tc>
        <w:tc>
          <w:tcPr>
            <w:tcW w:w="1560" w:type="dxa"/>
            <w:tcBorders>
              <w:top w:val="single" w:sz="4" w:space="0" w:color="auto"/>
              <w:left w:val="single" w:sz="4" w:space="0" w:color="auto"/>
              <w:bottom w:val="single" w:sz="4" w:space="0" w:color="auto"/>
              <w:right w:val="single" w:sz="4" w:space="0" w:color="auto"/>
            </w:tcBorders>
            <w:vAlign w:val="bottom"/>
          </w:tcPr>
          <w:p w14:paraId="3045E8D6" w14:textId="77777777" w:rsidR="002B27AE" w:rsidRPr="004B3397" w:rsidRDefault="002B27AE" w:rsidP="007033F3">
            <w:pPr>
              <w:pStyle w:val="TAC"/>
            </w:pPr>
            <w:r w:rsidRPr="004B3397">
              <w:t>0.0</w:t>
            </w:r>
          </w:p>
        </w:tc>
      </w:tr>
      <w:tr w:rsidR="002B27AE" w:rsidRPr="004B3397" w14:paraId="65B18A38"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28E7D5" w14:textId="77777777" w:rsidR="002B27AE" w:rsidRPr="004B3397" w:rsidRDefault="002B27AE" w:rsidP="007033F3">
            <w:pPr>
              <w:pStyle w:val="TAC"/>
            </w:pPr>
            <w:r w:rsidRPr="004B3397">
              <w:t>2</w:t>
            </w:r>
          </w:p>
        </w:tc>
        <w:tc>
          <w:tcPr>
            <w:tcW w:w="1275" w:type="dxa"/>
            <w:tcBorders>
              <w:top w:val="single" w:sz="4" w:space="0" w:color="auto"/>
              <w:left w:val="single" w:sz="4" w:space="0" w:color="auto"/>
              <w:bottom w:val="single" w:sz="4" w:space="0" w:color="auto"/>
              <w:right w:val="single" w:sz="4" w:space="0" w:color="auto"/>
            </w:tcBorders>
            <w:vAlign w:val="bottom"/>
          </w:tcPr>
          <w:p w14:paraId="42529AB7" w14:textId="77777777" w:rsidR="002B27AE" w:rsidRPr="004B3397" w:rsidRDefault="002B27AE" w:rsidP="007033F3">
            <w:pPr>
              <w:pStyle w:val="TAC"/>
            </w:pPr>
            <w:r w:rsidRPr="004B3397">
              <w:t>11.2</w:t>
            </w:r>
          </w:p>
        </w:tc>
        <w:tc>
          <w:tcPr>
            <w:tcW w:w="1560" w:type="dxa"/>
            <w:tcBorders>
              <w:top w:val="single" w:sz="4" w:space="0" w:color="auto"/>
              <w:left w:val="single" w:sz="4" w:space="0" w:color="auto"/>
              <w:bottom w:val="single" w:sz="4" w:space="0" w:color="auto"/>
              <w:right w:val="single" w:sz="4" w:space="0" w:color="auto"/>
            </w:tcBorders>
            <w:vAlign w:val="bottom"/>
          </w:tcPr>
          <w:p w14:paraId="76062B21" w14:textId="77777777" w:rsidR="002B27AE" w:rsidRPr="004B3397" w:rsidRDefault="002B27AE" w:rsidP="007033F3">
            <w:pPr>
              <w:pStyle w:val="TAC"/>
            </w:pPr>
            <w:r w:rsidRPr="004B3397">
              <w:t>116.7</w:t>
            </w:r>
          </w:p>
        </w:tc>
      </w:tr>
      <w:tr w:rsidR="002B27AE" w:rsidRPr="004B3397" w14:paraId="0C80F1DE"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71082A6" w14:textId="77777777" w:rsidR="002B27AE" w:rsidRPr="004B3397" w:rsidRDefault="002B27AE" w:rsidP="007033F3">
            <w:pPr>
              <w:pStyle w:val="TAC"/>
            </w:pPr>
            <w:r w:rsidRPr="004B3397">
              <w:t>3</w:t>
            </w:r>
          </w:p>
        </w:tc>
        <w:tc>
          <w:tcPr>
            <w:tcW w:w="1275" w:type="dxa"/>
            <w:tcBorders>
              <w:top w:val="single" w:sz="4" w:space="0" w:color="auto"/>
              <w:left w:val="single" w:sz="4" w:space="0" w:color="auto"/>
              <w:bottom w:val="single" w:sz="4" w:space="0" w:color="auto"/>
              <w:right w:val="single" w:sz="4" w:space="0" w:color="auto"/>
            </w:tcBorders>
            <w:vAlign w:val="bottom"/>
          </w:tcPr>
          <w:p w14:paraId="7F710141" w14:textId="77777777" w:rsidR="002B27AE" w:rsidRPr="004B3397" w:rsidRDefault="002B27AE" w:rsidP="007033F3">
            <w:pPr>
              <w:pStyle w:val="TAC"/>
            </w:pPr>
            <w:r w:rsidRPr="004B3397">
              <w:t>20.6</w:t>
            </w:r>
          </w:p>
        </w:tc>
        <w:tc>
          <w:tcPr>
            <w:tcW w:w="1560" w:type="dxa"/>
            <w:tcBorders>
              <w:top w:val="single" w:sz="4" w:space="0" w:color="auto"/>
              <w:left w:val="single" w:sz="4" w:space="0" w:color="auto"/>
              <w:bottom w:val="single" w:sz="4" w:space="0" w:color="auto"/>
              <w:right w:val="single" w:sz="4" w:space="0" w:color="auto"/>
            </w:tcBorders>
            <w:vAlign w:val="bottom"/>
          </w:tcPr>
          <w:p w14:paraId="2D4A0A7C" w14:textId="77777777" w:rsidR="002B27AE" w:rsidRPr="004B3397" w:rsidRDefault="002B27AE" w:rsidP="007033F3">
            <w:pPr>
              <w:pStyle w:val="TAC"/>
            </w:pPr>
            <w:r w:rsidRPr="004B3397">
              <w:t>-104.3</w:t>
            </w:r>
          </w:p>
        </w:tc>
      </w:tr>
      <w:tr w:rsidR="002B27AE" w:rsidRPr="004B3397" w14:paraId="61422242"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9CB9BAD" w14:textId="77777777" w:rsidR="002B27AE" w:rsidRPr="004B3397" w:rsidRDefault="002B27AE" w:rsidP="007033F3">
            <w:pPr>
              <w:pStyle w:val="TAC"/>
            </w:pPr>
            <w:r w:rsidRPr="004B3397">
              <w:t>4</w:t>
            </w:r>
          </w:p>
        </w:tc>
        <w:tc>
          <w:tcPr>
            <w:tcW w:w="1275" w:type="dxa"/>
            <w:tcBorders>
              <w:top w:val="single" w:sz="4" w:space="0" w:color="auto"/>
              <w:left w:val="single" w:sz="4" w:space="0" w:color="auto"/>
              <w:bottom w:val="single" w:sz="4" w:space="0" w:color="auto"/>
              <w:right w:val="single" w:sz="4" w:space="0" w:color="auto"/>
            </w:tcBorders>
            <w:vAlign w:val="bottom"/>
          </w:tcPr>
          <w:p w14:paraId="2320275F" w14:textId="77777777" w:rsidR="002B27AE" w:rsidRPr="004B3397" w:rsidRDefault="002B27AE" w:rsidP="007033F3">
            <w:pPr>
              <w:pStyle w:val="TAC"/>
            </w:pPr>
            <w:r w:rsidRPr="004B3397">
              <w:t>20.6</w:t>
            </w:r>
          </w:p>
        </w:tc>
        <w:tc>
          <w:tcPr>
            <w:tcW w:w="1560" w:type="dxa"/>
            <w:tcBorders>
              <w:top w:val="single" w:sz="4" w:space="0" w:color="auto"/>
              <w:left w:val="single" w:sz="4" w:space="0" w:color="auto"/>
              <w:bottom w:val="single" w:sz="4" w:space="0" w:color="auto"/>
              <w:right w:val="single" w:sz="4" w:space="0" w:color="auto"/>
            </w:tcBorders>
            <w:vAlign w:val="bottom"/>
          </w:tcPr>
          <w:p w14:paraId="23933417" w14:textId="77777777" w:rsidR="002B27AE" w:rsidRPr="004B3397" w:rsidRDefault="002B27AE" w:rsidP="007033F3">
            <w:pPr>
              <w:pStyle w:val="TAC"/>
            </w:pPr>
            <w:r w:rsidRPr="004B3397">
              <w:t>104.3</w:t>
            </w:r>
          </w:p>
        </w:tc>
      </w:tr>
      <w:tr w:rsidR="002B27AE" w:rsidRPr="004B3397" w14:paraId="27254AE3"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12917E4" w14:textId="77777777" w:rsidR="002B27AE" w:rsidRPr="004B3397" w:rsidRDefault="002B27AE" w:rsidP="007033F3">
            <w:pPr>
              <w:pStyle w:val="TAC"/>
            </w:pPr>
            <w:r w:rsidRPr="004B3397">
              <w:t>5</w:t>
            </w:r>
          </w:p>
        </w:tc>
        <w:tc>
          <w:tcPr>
            <w:tcW w:w="1275" w:type="dxa"/>
            <w:tcBorders>
              <w:top w:val="single" w:sz="4" w:space="0" w:color="auto"/>
              <w:left w:val="single" w:sz="4" w:space="0" w:color="auto"/>
              <w:bottom w:val="single" w:sz="4" w:space="0" w:color="auto"/>
              <w:right w:val="single" w:sz="4" w:space="0" w:color="auto"/>
            </w:tcBorders>
            <w:vAlign w:val="bottom"/>
          </w:tcPr>
          <w:p w14:paraId="60865E77" w14:textId="77777777" w:rsidR="002B27AE" w:rsidRPr="004B3397" w:rsidRDefault="002B27AE" w:rsidP="007033F3">
            <w:pPr>
              <w:pStyle w:val="TAC"/>
            </w:pPr>
            <w:r w:rsidRPr="004B3397">
              <w:t>20.6</w:t>
            </w:r>
          </w:p>
        </w:tc>
        <w:tc>
          <w:tcPr>
            <w:tcW w:w="1560" w:type="dxa"/>
            <w:tcBorders>
              <w:top w:val="single" w:sz="4" w:space="0" w:color="auto"/>
              <w:left w:val="single" w:sz="4" w:space="0" w:color="auto"/>
              <w:bottom w:val="single" w:sz="4" w:space="0" w:color="auto"/>
              <w:right w:val="single" w:sz="4" w:space="0" w:color="auto"/>
            </w:tcBorders>
            <w:vAlign w:val="bottom"/>
          </w:tcPr>
          <w:p w14:paraId="1DE2F6DD" w14:textId="77777777" w:rsidR="002B27AE" w:rsidRPr="004B3397" w:rsidRDefault="002B27AE" w:rsidP="007033F3">
            <w:pPr>
              <w:pStyle w:val="TAC"/>
            </w:pPr>
            <w:r w:rsidRPr="004B3397">
              <w:t>75.7</w:t>
            </w:r>
          </w:p>
        </w:tc>
      </w:tr>
      <w:tr w:rsidR="002B27AE" w:rsidRPr="004B3397" w14:paraId="0D384D7A"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CB6AEB2" w14:textId="77777777" w:rsidR="002B27AE" w:rsidRPr="004B3397" w:rsidRDefault="002B27AE" w:rsidP="007033F3">
            <w:pPr>
              <w:pStyle w:val="TAC"/>
            </w:pPr>
            <w:r w:rsidRPr="004B3397">
              <w:t>6</w:t>
            </w:r>
          </w:p>
        </w:tc>
        <w:tc>
          <w:tcPr>
            <w:tcW w:w="1275" w:type="dxa"/>
            <w:tcBorders>
              <w:top w:val="single" w:sz="4" w:space="0" w:color="auto"/>
              <w:left w:val="single" w:sz="4" w:space="0" w:color="auto"/>
              <w:bottom w:val="single" w:sz="4" w:space="0" w:color="auto"/>
              <w:right w:val="single" w:sz="4" w:space="0" w:color="auto"/>
            </w:tcBorders>
            <w:vAlign w:val="bottom"/>
          </w:tcPr>
          <w:p w14:paraId="6758C066" w14:textId="77777777" w:rsidR="002B27AE" w:rsidRPr="004B3397" w:rsidRDefault="002B27AE" w:rsidP="007033F3">
            <w:pPr>
              <w:pStyle w:val="TAC"/>
              <w:rPr>
                <w:color w:val="000000"/>
              </w:rPr>
            </w:pPr>
            <w:r w:rsidRPr="004B3397">
              <w:t>30.0</w:t>
            </w:r>
          </w:p>
        </w:tc>
        <w:tc>
          <w:tcPr>
            <w:tcW w:w="1560" w:type="dxa"/>
            <w:tcBorders>
              <w:top w:val="single" w:sz="4" w:space="0" w:color="auto"/>
              <w:left w:val="single" w:sz="4" w:space="0" w:color="auto"/>
              <w:bottom w:val="single" w:sz="4" w:space="0" w:color="auto"/>
              <w:right w:val="single" w:sz="4" w:space="0" w:color="auto"/>
            </w:tcBorders>
            <w:vAlign w:val="bottom"/>
          </w:tcPr>
          <w:p w14:paraId="52D9EBCF" w14:textId="77777777" w:rsidR="002B27AE" w:rsidRPr="004B3397" w:rsidRDefault="002B27AE" w:rsidP="007033F3">
            <w:pPr>
              <w:pStyle w:val="TAC"/>
              <w:rPr>
                <w:color w:val="000000"/>
              </w:rPr>
            </w:pPr>
            <w:r w:rsidRPr="004B3397">
              <w:t>90.0</w:t>
            </w:r>
          </w:p>
        </w:tc>
      </w:tr>
    </w:tbl>
    <w:p w14:paraId="4400FCAA" w14:textId="77777777" w:rsidR="002B27AE" w:rsidRPr="004B3397" w:rsidRDefault="002B27AE" w:rsidP="002B27AE">
      <w:pPr>
        <w:rPr>
          <w:lang w:eastAsia="zh-CN"/>
        </w:rPr>
      </w:pPr>
    </w:p>
    <w:p w14:paraId="74E9DA33" w14:textId="77777777" w:rsidR="002B27AE" w:rsidRPr="004B3397" w:rsidRDefault="002B27AE" w:rsidP="002B27AE">
      <w:r w:rsidRPr="004B3397">
        <w:t>The 3D MPAC probes in Table G.2.1-1 can be implemented using conventional millimetre-wave probes as well as IFF-based probes as long as the same probe configuration and same number of probes is used.</w:t>
      </w:r>
    </w:p>
    <w:p w14:paraId="4A64CB91" w14:textId="77777777" w:rsidR="002B27AE" w:rsidRPr="004B3397" w:rsidRDefault="002B27AE" w:rsidP="002B27AE">
      <w:r w:rsidRPr="004B3397">
        <w:t xml:space="preserve">The channel model parameters and probe locations for channel model implementation are defined in a channel model coordinate system, which is illustrated in figure G.2.1-2. The channel model coordinate axes </w:t>
      </w:r>
      <w:r w:rsidRPr="004B3397">
        <w:rPr>
          <w:i/>
          <w:iCs/>
        </w:rPr>
        <w:t>x</w:t>
      </w:r>
      <w:r w:rsidRPr="004B3397">
        <w:rPr>
          <w:vertAlign w:val="subscript"/>
        </w:rPr>
        <w:t>CM</w:t>
      </w:r>
      <w:r w:rsidRPr="004B3397">
        <w:t xml:space="preserve">, </w:t>
      </w:r>
      <w:r w:rsidRPr="004B3397">
        <w:rPr>
          <w:i/>
          <w:iCs/>
        </w:rPr>
        <w:t>y</w:t>
      </w:r>
      <w:r w:rsidRPr="004B3397">
        <w:rPr>
          <w:vertAlign w:val="subscript"/>
        </w:rPr>
        <w:t>CM</w:t>
      </w:r>
      <w:r w:rsidRPr="004B3397">
        <w:t xml:space="preserve">, and </w:t>
      </w:r>
      <w:r w:rsidRPr="004B3397">
        <w:rPr>
          <w:i/>
          <w:iCs/>
        </w:rPr>
        <w:t>z</w:t>
      </w:r>
      <w:r w:rsidRPr="004B3397">
        <w:rPr>
          <w:vertAlign w:val="subscript"/>
        </w:rPr>
        <w:t>CM</w:t>
      </w:r>
      <w:r w:rsidRPr="004B3397">
        <w:t xml:space="preserve"> correspond to the OTA test system coordinate axes </w:t>
      </w:r>
      <w:r w:rsidRPr="004B3397">
        <w:rPr>
          <w:i/>
          <w:iCs/>
        </w:rPr>
        <w:t>z</w:t>
      </w:r>
      <w:r w:rsidRPr="004B3397">
        <w:t>,</w:t>
      </w:r>
      <w:r w:rsidRPr="004B3397">
        <w:rPr>
          <w:i/>
          <w:iCs/>
        </w:rPr>
        <w:t xml:space="preserve"> y</w:t>
      </w:r>
      <w:r w:rsidRPr="004B3397">
        <w:t>,</w:t>
      </w:r>
      <w:r w:rsidRPr="004B3397">
        <w:rPr>
          <w:i/>
          <w:iCs/>
        </w:rPr>
        <w:t xml:space="preserve"> </w:t>
      </w:r>
      <w:r w:rsidRPr="004B3397">
        <w:t>and -</w:t>
      </w:r>
      <w:r w:rsidRPr="004B3397">
        <w:rPr>
          <w:i/>
          <w:iCs/>
        </w:rPr>
        <w:t>x</w:t>
      </w:r>
      <w:r w:rsidRPr="004B3397">
        <w:t>, respectively.</w:t>
      </w:r>
    </w:p>
    <w:p w14:paraId="17E24907" w14:textId="77777777" w:rsidR="002B27AE" w:rsidRPr="004B3397" w:rsidRDefault="002B27AE" w:rsidP="002B27AE">
      <w:pPr>
        <w:pStyle w:val="TH"/>
      </w:pPr>
      <w:r w:rsidRPr="004B3397">
        <w:rPr>
          <w:noProof/>
        </w:rPr>
        <w:lastRenderedPageBreak/>
        <w:drawing>
          <wp:inline distT="0" distB="0" distL="0" distR="0" wp14:anchorId="79E3F5DA" wp14:editId="395B9EB0">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5F1852BB" w14:textId="77777777" w:rsidR="002B27AE" w:rsidRPr="004B3397" w:rsidRDefault="002B27AE" w:rsidP="002B27AE">
      <w:pPr>
        <w:pStyle w:val="TF"/>
        <w:rPr>
          <w:i/>
        </w:rPr>
      </w:pPr>
      <w:r w:rsidRPr="004B3397">
        <w:t>Figure G.2.1-2: Channel Model Coordinate Axes in FR2 3D-MPAC system</w:t>
      </w:r>
    </w:p>
    <w:p w14:paraId="708B6F04" w14:textId="77777777" w:rsidR="00CF2F38" w:rsidRPr="004B3397" w:rsidRDefault="00CF2F38" w:rsidP="002B27AE"/>
    <w:p w14:paraId="432AAAD2" w14:textId="4652C63A" w:rsidR="002B27AE" w:rsidRPr="004B3397" w:rsidRDefault="002B27AE" w:rsidP="002B27AE">
      <w:r w:rsidRPr="004B3397">
        <w:t>The probe locations with respect to channel model coordinate axes are tabulated in table G.2.1-2.</w:t>
      </w:r>
    </w:p>
    <w:p w14:paraId="56E820CA" w14:textId="5A4400D1" w:rsidR="002B27AE" w:rsidRPr="004B3397" w:rsidRDefault="002B27AE" w:rsidP="002B27AE">
      <w:pPr>
        <w:pStyle w:val="TH"/>
      </w:pPr>
      <w:r w:rsidRPr="004B3397">
        <w:t>Table G.2.1-2</w:t>
      </w:r>
      <w:r w:rsidR="00CF2F38" w:rsidRPr="004B3397">
        <w:t>:</w:t>
      </w:r>
      <w:r w:rsidRPr="004B3397">
        <w:t xml:space="preserve"> 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2B27AE" w:rsidRPr="004B3397" w14:paraId="00B43201" w14:textId="77777777" w:rsidTr="007033F3">
        <w:trPr>
          <w:trHeight w:val="283"/>
          <w:jc w:val="center"/>
        </w:trPr>
        <w:tc>
          <w:tcPr>
            <w:tcW w:w="1555" w:type="dxa"/>
            <w:shd w:val="clear" w:color="auto" w:fill="D9D9D9"/>
            <w:vAlign w:val="center"/>
          </w:tcPr>
          <w:p w14:paraId="223ED1CE" w14:textId="77777777" w:rsidR="002B27AE" w:rsidRPr="004B3397" w:rsidRDefault="002B27AE" w:rsidP="007033F3">
            <w:pPr>
              <w:pStyle w:val="TAH"/>
            </w:pPr>
            <w:r w:rsidRPr="004B3397">
              <w:t>Probe Number</w:t>
            </w:r>
          </w:p>
        </w:tc>
        <w:tc>
          <w:tcPr>
            <w:tcW w:w="1275" w:type="dxa"/>
            <w:shd w:val="clear" w:color="auto" w:fill="D9D9D9"/>
            <w:vAlign w:val="center"/>
          </w:tcPr>
          <w:p w14:paraId="5F039F4E" w14:textId="77777777" w:rsidR="002B27AE" w:rsidRPr="004B3397" w:rsidRDefault="002B27AE" w:rsidP="007033F3">
            <w:pPr>
              <w:pStyle w:val="TAH"/>
            </w:pPr>
            <w:r w:rsidRPr="004B3397">
              <w:t>Theta [deg]</w:t>
            </w:r>
          </w:p>
        </w:tc>
        <w:tc>
          <w:tcPr>
            <w:tcW w:w="1560" w:type="dxa"/>
            <w:shd w:val="clear" w:color="auto" w:fill="D9D9D9"/>
            <w:vAlign w:val="center"/>
          </w:tcPr>
          <w:p w14:paraId="29035A84" w14:textId="77777777" w:rsidR="002B27AE" w:rsidRPr="004B3397" w:rsidRDefault="002B27AE" w:rsidP="007033F3">
            <w:pPr>
              <w:pStyle w:val="TAH"/>
            </w:pPr>
            <w:r w:rsidRPr="004B3397">
              <w:t>Phi [deg]</w:t>
            </w:r>
          </w:p>
        </w:tc>
      </w:tr>
      <w:tr w:rsidR="002B27AE" w:rsidRPr="004B3397" w14:paraId="7C813532"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BEEFEBF" w14:textId="77777777" w:rsidR="002B27AE" w:rsidRPr="004B3397" w:rsidRDefault="002B27AE" w:rsidP="007033F3">
            <w:pPr>
              <w:pStyle w:val="TAC"/>
            </w:pPr>
            <w:r w:rsidRPr="004B3397">
              <w:t>1</w:t>
            </w:r>
          </w:p>
        </w:tc>
        <w:tc>
          <w:tcPr>
            <w:tcW w:w="1275" w:type="dxa"/>
            <w:tcBorders>
              <w:top w:val="single" w:sz="4" w:space="0" w:color="auto"/>
              <w:left w:val="single" w:sz="4" w:space="0" w:color="auto"/>
              <w:bottom w:val="single" w:sz="4" w:space="0" w:color="auto"/>
              <w:right w:val="single" w:sz="4" w:space="0" w:color="auto"/>
            </w:tcBorders>
            <w:vAlign w:val="bottom"/>
          </w:tcPr>
          <w:p w14:paraId="3AAFA993" w14:textId="77777777" w:rsidR="002B27AE" w:rsidRPr="004B3397" w:rsidRDefault="002B27AE" w:rsidP="007033F3">
            <w:pPr>
              <w:pStyle w:val="TAC"/>
            </w:pPr>
            <w:r w:rsidRPr="004B3397">
              <w:t>90</w:t>
            </w:r>
          </w:p>
        </w:tc>
        <w:tc>
          <w:tcPr>
            <w:tcW w:w="1560" w:type="dxa"/>
            <w:tcBorders>
              <w:top w:val="single" w:sz="4" w:space="0" w:color="auto"/>
              <w:left w:val="single" w:sz="4" w:space="0" w:color="auto"/>
              <w:bottom w:val="single" w:sz="4" w:space="0" w:color="auto"/>
              <w:right w:val="single" w:sz="4" w:space="0" w:color="auto"/>
            </w:tcBorders>
            <w:vAlign w:val="bottom"/>
          </w:tcPr>
          <w:p w14:paraId="000936A0" w14:textId="77777777" w:rsidR="002B27AE" w:rsidRPr="004B3397" w:rsidRDefault="002B27AE" w:rsidP="007033F3">
            <w:pPr>
              <w:pStyle w:val="TAC"/>
            </w:pPr>
            <w:r w:rsidRPr="004B3397">
              <w:t>0</w:t>
            </w:r>
          </w:p>
        </w:tc>
      </w:tr>
      <w:tr w:rsidR="002B27AE" w:rsidRPr="004B3397" w14:paraId="12082417"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E2AB4A" w14:textId="77777777" w:rsidR="002B27AE" w:rsidRPr="004B3397" w:rsidRDefault="002B27AE" w:rsidP="007033F3">
            <w:pPr>
              <w:pStyle w:val="TAC"/>
            </w:pPr>
            <w:r w:rsidRPr="004B3397">
              <w:t>2</w:t>
            </w:r>
          </w:p>
        </w:tc>
        <w:tc>
          <w:tcPr>
            <w:tcW w:w="1275" w:type="dxa"/>
            <w:tcBorders>
              <w:top w:val="single" w:sz="4" w:space="0" w:color="auto"/>
              <w:left w:val="single" w:sz="4" w:space="0" w:color="auto"/>
              <w:bottom w:val="single" w:sz="4" w:space="0" w:color="auto"/>
              <w:right w:val="single" w:sz="4" w:space="0" w:color="auto"/>
            </w:tcBorders>
            <w:vAlign w:val="bottom"/>
          </w:tcPr>
          <w:p w14:paraId="29D1FB31" w14:textId="77777777" w:rsidR="002B27AE" w:rsidRPr="004B3397" w:rsidRDefault="002B27AE" w:rsidP="007033F3">
            <w:pPr>
              <w:pStyle w:val="TAC"/>
            </w:pPr>
            <w:r w:rsidRPr="004B3397">
              <w:t>85</w:t>
            </w:r>
          </w:p>
        </w:tc>
        <w:tc>
          <w:tcPr>
            <w:tcW w:w="1560" w:type="dxa"/>
            <w:tcBorders>
              <w:top w:val="single" w:sz="4" w:space="0" w:color="auto"/>
              <w:left w:val="single" w:sz="4" w:space="0" w:color="auto"/>
              <w:bottom w:val="single" w:sz="4" w:space="0" w:color="auto"/>
              <w:right w:val="single" w:sz="4" w:space="0" w:color="auto"/>
            </w:tcBorders>
            <w:vAlign w:val="bottom"/>
          </w:tcPr>
          <w:p w14:paraId="779E6150" w14:textId="77777777" w:rsidR="002B27AE" w:rsidRPr="004B3397" w:rsidRDefault="002B27AE" w:rsidP="007033F3">
            <w:pPr>
              <w:pStyle w:val="TAC"/>
            </w:pPr>
            <w:r w:rsidRPr="004B3397">
              <w:t>10</w:t>
            </w:r>
          </w:p>
        </w:tc>
      </w:tr>
      <w:tr w:rsidR="002B27AE" w:rsidRPr="004B3397" w14:paraId="4C508731"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D5D3ABB" w14:textId="77777777" w:rsidR="002B27AE" w:rsidRPr="004B3397" w:rsidRDefault="002B27AE" w:rsidP="007033F3">
            <w:pPr>
              <w:pStyle w:val="TAC"/>
            </w:pPr>
            <w:r w:rsidRPr="004B3397">
              <w:t>3</w:t>
            </w:r>
          </w:p>
        </w:tc>
        <w:tc>
          <w:tcPr>
            <w:tcW w:w="1275" w:type="dxa"/>
            <w:tcBorders>
              <w:top w:val="single" w:sz="4" w:space="0" w:color="auto"/>
              <w:left w:val="single" w:sz="4" w:space="0" w:color="auto"/>
              <w:bottom w:val="single" w:sz="4" w:space="0" w:color="auto"/>
              <w:right w:val="single" w:sz="4" w:space="0" w:color="auto"/>
            </w:tcBorders>
            <w:vAlign w:val="bottom"/>
          </w:tcPr>
          <w:p w14:paraId="5CA2F07F" w14:textId="77777777" w:rsidR="002B27AE" w:rsidRPr="004B3397" w:rsidRDefault="002B27AE" w:rsidP="007033F3">
            <w:pPr>
              <w:pStyle w:val="TAC"/>
            </w:pPr>
            <w:r w:rsidRPr="004B3397">
              <w:t>85</w:t>
            </w:r>
          </w:p>
        </w:tc>
        <w:tc>
          <w:tcPr>
            <w:tcW w:w="1560" w:type="dxa"/>
            <w:tcBorders>
              <w:top w:val="single" w:sz="4" w:space="0" w:color="auto"/>
              <w:left w:val="single" w:sz="4" w:space="0" w:color="auto"/>
              <w:bottom w:val="single" w:sz="4" w:space="0" w:color="auto"/>
              <w:right w:val="single" w:sz="4" w:space="0" w:color="auto"/>
            </w:tcBorders>
            <w:vAlign w:val="bottom"/>
          </w:tcPr>
          <w:p w14:paraId="71F12CCC" w14:textId="77777777" w:rsidR="002B27AE" w:rsidRPr="004B3397" w:rsidRDefault="002B27AE" w:rsidP="007033F3">
            <w:pPr>
              <w:pStyle w:val="TAC"/>
            </w:pPr>
            <w:r w:rsidRPr="004B3397">
              <w:t>-20</w:t>
            </w:r>
          </w:p>
        </w:tc>
      </w:tr>
      <w:tr w:rsidR="002B27AE" w:rsidRPr="004B3397" w14:paraId="53AAC1F4"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85F5105" w14:textId="77777777" w:rsidR="002B27AE" w:rsidRPr="004B3397" w:rsidRDefault="002B27AE" w:rsidP="007033F3">
            <w:pPr>
              <w:pStyle w:val="TAC"/>
            </w:pPr>
            <w:r w:rsidRPr="004B3397">
              <w:t>4</w:t>
            </w:r>
          </w:p>
        </w:tc>
        <w:tc>
          <w:tcPr>
            <w:tcW w:w="1275" w:type="dxa"/>
            <w:tcBorders>
              <w:top w:val="single" w:sz="4" w:space="0" w:color="auto"/>
              <w:left w:val="single" w:sz="4" w:space="0" w:color="auto"/>
              <w:bottom w:val="single" w:sz="4" w:space="0" w:color="auto"/>
              <w:right w:val="single" w:sz="4" w:space="0" w:color="auto"/>
            </w:tcBorders>
            <w:vAlign w:val="bottom"/>
          </w:tcPr>
          <w:p w14:paraId="0BB40E14" w14:textId="77777777" w:rsidR="002B27AE" w:rsidRPr="004B3397" w:rsidRDefault="002B27AE" w:rsidP="007033F3">
            <w:pPr>
              <w:pStyle w:val="TAC"/>
            </w:pPr>
            <w:r w:rsidRPr="004B3397">
              <w:t>85</w:t>
            </w:r>
          </w:p>
        </w:tc>
        <w:tc>
          <w:tcPr>
            <w:tcW w:w="1560" w:type="dxa"/>
            <w:tcBorders>
              <w:top w:val="single" w:sz="4" w:space="0" w:color="auto"/>
              <w:left w:val="single" w:sz="4" w:space="0" w:color="auto"/>
              <w:bottom w:val="single" w:sz="4" w:space="0" w:color="auto"/>
              <w:right w:val="single" w:sz="4" w:space="0" w:color="auto"/>
            </w:tcBorders>
            <w:vAlign w:val="bottom"/>
          </w:tcPr>
          <w:p w14:paraId="158CBFE7" w14:textId="77777777" w:rsidR="002B27AE" w:rsidRPr="004B3397" w:rsidRDefault="002B27AE" w:rsidP="007033F3">
            <w:pPr>
              <w:pStyle w:val="TAC"/>
            </w:pPr>
            <w:r w:rsidRPr="004B3397">
              <w:t>20</w:t>
            </w:r>
          </w:p>
        </w:tc>
      </w:tr>
      <w:tr w:rsidR="002B27AE" w:rsidRPr="004B3397" w14:paraId="041E7DF2"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8DFA0F4" w14:textId="77777777" w:rsidR="002B27AE" w:rsidRPr="004B3397" w:rsidRDefault="002B27AE" w:rsidP="007033F3">
            <w:pPr>
              <w:pStyle w:val="TAC"/>
            </w:pPr>
            <w:r w:rsidRPr="004B3397">
              <w:t>5</w:t>
            </w:r>
          </w:p>
        </w:tc>
        <w:tc>
          <w:tcPr>
            <w:tcW w:w="1275" w:type="dxa"/>
            <w:tcBorders>
              <w:top w:val="single" w:sz="4" w:space="0" w:color="auto"/>
              <w:left w:val="single" w:sz="4" w:space="0" w:color="auto"/>
              <w:bottom w:val="single" w:sz="4" w:space="0" w:color="auto"/>
              <w:right w:val="single" w:sz="4" w:space="0" w:color="auto"/>
            </w:tcBorders>
            <w:vAlign w:val="bottom"/>
          </w:tcPr>
          <w:p w14:paraId="162E9F63" w14:textId="77777777" w:rsidR="002B27AE" w:rsidRPr="004B3397" w:rsidRDefault="002B27AE" w:rsidP="007033F3">
            <w:pPr>
              <w:pStyle w:val="TAC"/>
            </w:pPr>
            <w:r w:rsidRPr="004B3397">
              <w:t>95</w:t>
            </w:r>
          </w:p>
        </w:tc>
        <w:tc>
          <w:tcPr>
            <w:tcW w:w="1560" w:type="dxa"/>
            <w:tcBorders>
              <w:top w:val="single" w:sz="4" w:space="0" w:color="auto"/>
              <w:left w:val="single" w:sz="4" w:space="0" w:color="auto"/>
              <w:bottom w:val="single" w:sz="4" w:space="0" w:color="auto"/>
              <w:right w:val="single" w:sz="4" w:space="0" w:color="auto"/>
            </w:tcBorders>
            <w:vAlign w:val="bottom"/>
          </w:tcPr>
          <w:p w14:paraId="15A55E47" w14:textId="77777777" w:rsidR="002B27AE" w:rsidRPr="004B3397" w:rsidRDefault="002B27AE" w:rsidP="007033F3">
            <w:pPr>
              <w:pStyle w:val="TAC"/>
            </w:pPr>
            <w:r w:rsidRPr="004B3397">
              <w:t>20</w:t>
            </w:r>
          </w:p>
        </w:tc>
      </w:tr>
      <w:tr w:rsidR="002B27AE" w:rsidRPr="004B3397" w14:paraId="4066E95A"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0D27094" w14:textId="77777777" w:rsidR="002B27AE" w:rsidRPr="004B3397" w:rsidRDefault="002B27AE" w:rsidP="007033F3">
            <w:pPr>
              <w:pStyle w:val="TAC"/>
            </w:pPr>
            <w:r w:rsidRPr="004B3397">
              <w:t>6</w:t>
            </w:r>
          </w:p>
        </w:tc>
        <w:tc>
          <w:tcPr>
            <w:tcW w:w="1275" w:type="dxa"/>
            <w:tcBorders>
              <w:top w:val="single" w:sz="4" w:space="0" w:color="auto"/>
              <w:left w:val="single" w:sz="4" w:space="0" w:color="auto"/>
              <w:bottom w:val="single" w:sz="4" w:space="0" w:color="auto"/>
              <w:right w:val="single" w:sz="4" w:space="0" w:color="auto"/>
            </w:tcBorders>
            <w:vAlign w:val="bottom"/>
          </w:tcPr>
          <w:p w14:paraId="44359211" w14:textId="77777777" w:rsidR="002B27AE" w:rsidRPr="004B3397" w:rsidRDefault="002B27AE" w:rsidP="007033F3">
            <w:pPr>
              <w:pStyle w:val="TAC"/>
              <w:rPr>
                <w:color w:val="000000"/>
              </w:rPr>
            </w:pPr>
            <w:r w:rsidRPr="004B3397">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563167C6" w14:textId="77777777" w:rsidR="002B27AE" w:rsidRPr="004B3397" w:rsidRDefault="002B27AE" w:rsidP="007033F3">
            <w:pPr>
              <w:pStyle w:val="TAC"/>
              <w:rPr>
                <w:color w:val="000000"/>
              </w:rPr>
            </w:pPr>
            <w:r w:rsidRPr="004B3397">
              <w:rPr>
                <w:color w:val="000000"/>
              </w:rPr>
              <w:t>30</w:t>
            </w:r>
          </w:p>
        </w:tc>
      </w:tr>
    </w:tbl>
    <w:p w14:paraId="4712F40B" w14:textId="77777777" w:rsidR="002B27AE" w:rsidRPr="004B3397" w:rsidRDefault="002B27AE" w:rsidP="002B27AE"/>
    <w:p w14:paraId="3D291560" w14:textId="77777777" w:rsidR="002B27AE" w:rsidRPr="004B3397" w:rsidRDefault="002B27AE" w:rsidP="002B27AE">
      <w:r w:rsidRPr="004B3397">
        <w:t>The channel model rotations assumed for this probe configuration are tabulated in Table G.2.1-3.</w:t>
      </w:r>
    </w:p>
    <w:p w14:paraId="6C25D35F" w14:textId="6427519C" w:rsidR="002B27AE" w:rsidRPr="004B3397" w:rsidRDefault="002B27AE" w:rsidP="002B27AE">
      <w:pPr>
        <w:pStyle w:val="TH"/>
      </w:pPr>
      <w:r w:rsidRPr="004B3397">
        <w:t>Table G.2.1-3</w:t>
      </w:r>
      <w:r w:rsidR="00CF2F38" w:rsidRPr="004B3397">
        <w:t>:</w:t>
      </w:r>
      <w:r w:rsidRPr="004B3397">
        <w:t xml:space="preserve"> 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2B27AE" w:rsidRPr="004B3397" w14:paraId="40D3A7A5" w14:textId="77777777" w:rsidTr="007033F3">
        <w:trPr>
          <w:trHeight w:val="283"/>
          <w:jc w:val="center"/>
        </w:trPr>
        <w:tc>
          <w:tcPr>
            <w:tcW w:w="3120" w:type="dxa"/>
            <w:gridSpan w:val="2"/>
            <w:shd w:val="clear" w:color="auto" w:fill="D9D9D9"/>
            <w:vAlign w:val="center"/>
          </w:tcPr>
          <w:p w14:paraId="022AD901" w14:textId="77777777" w:rsidR="002B27AE" w:rsidRPr="004B3397" w:rsidRDefault="002B27AE" w:rsidP="007033F3">
            <w:pPr>
              <w:pStyle w:val="TAH"/>
            </w:pPr>
            <w:r w:rsidRPr="004B3397">
              <w:t>UMi CDL-C</w:t>
            </w:r>
          </w:p>
        </w:tc>
      </w:tr>
      <w:tr w:rsidR="002B27AE" w:rsidRPr="004B3397" w14:paraId="70F102A1" w14:textId="77777777" w:rsidTr="007033F3">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2D34C33" w14:textId="77777777" w:rsidR="002B27AE" w:rsidRPr="004B3397" w:rsidRDefault="002B27AE" w:rsidP="007033F3">
            <w:pPr>
              <w:pStyle w:val="TAC"/>
              <w:rPr>
                <w:rFonts w:cs="Arial"/>
                <w:color w:val="000000"/>
              </w:rPr>
            </w:pPr>
            <w:r w:rsidRPr="004B3397">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4F1EF02E" w14:textId="77777777" w:rsidR="002B27AE" w:rsidRPr="004B3397" w:rsidRDefault="002B27AE" w:rsidP="007033F3">
            <w:pPr>
              <w:pStyle w:val="TAC"/>
              <w:rPr>
                <w:rFonts w:cs="Arial"/>
                <w:color w:val="000000"/>
              </w:rPr>
            </w:pPr>
            <w:r w:rsidRPr="004B3397">
              <w:rPr>
                <w:rFonts w:cs="Arial"/>
                <w:color w:val="000000"/>
              </w:rPr>
              <w:t>Theta [deg]</w:t>
            </w:r>
          </w:p>
        </w:tc>
      </w:tr>
      <w:tr w:rsidR="002B27AE" w:rsidRPr="004B3397" w14:paraId="7360C26F" w14:textId="77777777" w:rsidTr="007033F3">
        <w:trPr>
          <w:jc w:val="center"/>
        </w:trPr>
        <w:tc>
          <w:tcPr>
            <w:tcW w:w="1560" w:type="dxa"/>
            <w:tcBorders>
              <w:top w:val="single" w:sz="4" w:space="0" w:color="auto"/>
              <w:left w:val="single" w:sz="4" w:space="0" w:color="auto"/>
              <w:bottom w:val="single" w:sz="4" w:space="0" w:color="auto"/>
              <w:right w:val="single" w:sz="4" w:space="0" w:color="auto"/>
            </w:tcBorders>
          </w:tcPr>
          <w:p w14:paraId="68FEC63C" w14:textId="77777777" w:rsidR="002B27AE" w:rsidRPr="004B3397" w:rsidRDefault="002B27AE" w:rsidP="007033F3">
            <w:pPr>
              <w:pStyle w:val="TAC"/>
            </w:pPr>
            <w:r w:rsidRPr="004B3397">
              <w:t>32</w:t>
            </w:r>
          </w:p>
        </w:tc>
        <w:tc>
          <w:tcPr>
            <w:tcW w:w="1560" w:type="dxa"/>
            <w:tcBorders>
              <w:top w:val="single" w:sz="4" w:space="0" w:color="auto"/>
              <w:left w:val="single" w:sz="4" w:space="0" w:color="auto"/>
              <w:bottom w:val="single" w:sz="4" w:space="0" w:color="auto"/>
              <w:right w:val="single" w:sz="4" w:space="0" w:color="auto"/>
            </w:tcBorders>
          </w:tcPr>
          <w:p w14:paraId="1107CD6E" w14:textId="77777777" w:rsidR="002B27AE" w:rsidRPr="004B3397" w:rsidRDefault="002B27AE" w:rsidP="007033F3">
            <w:pPr>
              <w:pStyle w:val="TAC"/>
            </w:pPr>
            <w:r w:rsidRPr="004B3397">
              <w:t>15.0</w:t>
            </w:r>
          </w:p>
        </w:tc>
      </w:tr>
    </w:tbl>
    <w:p w14:paraId="6210157B" w14:textId="77777777" w:rsidR="002B27AE" w:rsidRPr="004B3397" w:rsidRDefault="002B27AE" w:rsidP="00CF2F38">
      <w:pPr>
        <w:rPr>
          <w:lang w:eastAsia="zh-CN"/>
        </w:rPr>
      </w:pPr>
    </w:p>
    <w:p w14:paraId="1E1504F3" w14:textId="7318C697" w:rsidR="002B27AE" w:rsidRPr="004B3397" w:rsidRDefault="002B27AE" w:rsidP="00CF2F38">
      <w:r w:rsidRPr="004B3397">
        <w:t>This channel model rotation assumes the relative orientations of BS and UE antennas displayed in Figure G.2.1-3, i.e., the DUT antenna is pointed towards the BS in channel model coordinate system.</w:t>
      </w:r>
    </w:p>
    <w:p w14:paraId="664D3911" w14:textId="2693F5BF" w:rsidR="002B27AE" w:rsidRPr="004B3397" w:rsidRDefault="002B27AE" w:rsidP="00CF2F38">
      <w:r w:rsidRPr="004B3397">
        <w:t xml:space="preserve">In order to avoid positioning ambiguities, the turntable implementing the rotation in </w:t>
      </w:r>
      <w:r w:rsidRPr="004B3397">
        <w:rPr>
          <w:rFonts w:ascii="Symbol" w:hAnsi="Symbol"/>
        </w:rPr>
        <w:t></w:t>
      </w:r>
      <w:r w:rsidRPr="004B3397">
        <w:t xml:space="preserve"> shall match the intended DUT </w:t>
      </w:r>
      <w:r w:rsidRPr="004B3397">
        <w:rPr>
          <w:rFonts w:ascii="Symbol" w:hAnsi="Symbol"/>
        </w:rPr>
        <w:t></w:t>
      </w:r>
      <w:r w:rsidRPr="004B3397">
        <w:t xml:space="preserve"> for P0 Orientation 1 without the re-positioning approach, as defined in Annex A.3 in [10], applied. With the re-positioning approach applied, the relative orientation between the DUT and the probes for P0 Orientation 2 shall be the same the relative orientation between DUT and probes as for P0 Orientation 1.</w:t>
      </w:r>
    </w:p>
    <w:p w14:paraId="3B93256E" w14:textId="77777777" w:rsidR="002B27AE" w:rsidRPr="004B3397" w:rsidRDefault="002B27AE" w:rsidP="002B27AE">
      <w:pPr>
        <w:pStyle w:val="TH"/>
      </w:pPr>
      <w:r w:rsidRPr="004B3397">
        <w:rPr>
          <w:noProof/>
        </w:rPr>
        <w:lastRenderedPageBreak/>
        <w:drawing>
          <wp:inline distT="0" distB="0" distL="0" distR="0" wp14:anchorId="0AE38E66" wp14:editId="25ADE7F7">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67"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170FC827" w14:textId="1DC7DEE3" w:rsidR="002B27AE" w:rsidRPr="004B3397" w:rsidRDefault="002B27AE" w:rsidP="002B27AE">
      <w:pPr>
        <w:pStyle w:val="TF"/>
      </w:pPr>
      <w:r w:rsidRPr="004B3397">
        <w:t>Figure G.2.1-3: Relative orientations of BS and UE antennas</w:t>
      </w:r>
    </w:p>
    <w:p w14:paraId="5F5D78C6" w14:textId="77777777" w:rsidR="00CF2F38" w:rsidRPr="004B3397" w:rsidRDefault="00CF2F38" w:rsidP="002B27AE">
      <w:pPr>
        <w:rPr>
          <w:bCs/>
        </w:rPr>
      </w:pPr>
    </w:p>
    <w:p w14:paraId="537E35D1" w14:textId="0B1338A0" w:rsidR="002B27AE" w:rsidRPr="004B3397" w:rsidRDefault="002B27AE" w:rsidP="002B27AE">
      <w:r w:rsidRPr="004B3397">
        <w:rPr>
          <w:bCs/>
        </w:rPr>
        <w:t>Since the test points are uniformly spaced in 3D already, Table G.2.3-1, there is no need to adjust/rotate the DUT rotations by the channel model rotations.</w:t>
      </w:r>
    </w:p>
    <w:p w14:paraId="4F20E941" w14:textId="77777777" w:rsidR="002B27AE" w:rsidRPr="004B3397" w:rsidRDefault="002B27AE" w:rsidP="002B27AE">
      <w:pPr>
        <w:pStyle w:val="Heading2"/>
      </w:pPr>
      <w:bookmarkStart w:id="95" w:name="_Toc177658803"/>
      <w:r w:rsidRPr="004B3397">
        <w:t>G.2.2</w:t>
      </w:r>
      <w:r w:rsidRPr="004B3397">
        <w:tab/>
        <w:t>Calibration procedure</w:t>
      </w:r>
      <w:bookmarkEnd w:id="95"/>
    </w:p>
    <w:p w14:paraId="3CA13BB4" w14:textId="77777777" w:rsidR="002B27AE" w:rsidRPr="004B3397" w:rsidRDefault="002B27AE" w:rsidP="002B27AE">
      <w:r w:rsidRPr="004B3397">
        <w:t xml:space="preserve">The system needs to be calibrated by using a reference calibration antenna with known gain values in order to ensure that the downlink signal power is correct. In non-standalone (NSA) mode, </w:t>
      </w:r>
      <w:r w:rsidRPr="004B3397">
        <w:rPr>
          <w:lang w:eastAsia="ja-JP"/>
        </w:rPr>
        <w:t>the LTE link antenna provides a stable LTE signal without precise path loss or polarization control</w:t>
      </w:r>
      <w:r w:rsidRPr="004B3397">
        <w:t>.</w:t>
      </w:r>
    </w:p>
    <w:p w14:paraId="107C411C" w14:textId="77777777" w:rsidR="002B27AE" w:rsidRPr="004B3397" w:rsidRDefault="002B27AE" w:rsidP="002B27AE">
      <w:pPr>
        <w:rPr>
          <w:color w:val="000000"/>
          <w:lang w:eastAsia="zh-CN"/>
        </w:rPr>
      </w:pPr>
      <w:r w:rsidRPr="004B3397">
        <w:rPr>
          <w:color w:val="000000"/>
          <w:lang w:eastAsia="zh-CN"/>
        </w:rPr>
        <w:t>The path loss for each probe in the 3D MPAC system must be calibrated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1F2EE7D7" w14:textId="4F3859AD" w:rsidR="002B27AE" w:rsidRPr="004B3397" w:rsidRDefault="002B27AE" w:rsidP="00CF2F38">
      <w:pPr>
        <w:rPr>
          <w:lang w:eastAsia="zh-CN"/>
        </w:rPr>
      </w:pPr>
      <w:r w:rsidRPr="004B3397">
        <w:t xml:space="preserve">For the calibration measurement, the reference antenna is placed in the centre of the quiet zone, connected to a VNA port, with the other VNA port connected to the input of the channel emulator unit as illustrated schematically in Figure G.3.2-1. For each probe antenna, the reference antenna needs to be aligned in polarization, i.e., </w:t>
      </w:r>
      <w:r w:rsidRPr="004B3397">
        <w:rPr>
          <w:rFonts w:ascii="Symbol" w:hAnsi="Symbol"/>
        </w:rPr>
        <w:t></w:t>
      </w:r>
      <w:r w:rsidRPr="004B3397">
        <w:t xml:space="preserve"> or </w:t>
      </w:r>
      <w:r w:rsidRPr="004B3397">
        <w:rPr>
          <w:rFonts w:ascii="Symbol" w:hAnsi="Symbol"/>
        </w:rPr>
        <w:t></w:t>
      </w:r>
      <w:r w:rsidRPr="004B3397">
        <w:t>, and direction with the probe antenna that corresponds to the respective path to be calibrated. For each calibration measurement, the channel emulator needs to be configured in bypass mode. The calibration process determines the composite loss, L</w:t>
      </w:r>
      <w:r w:rsidRPr="004B3397">
        <w:rPr>
          <w:sz w:val="13"/>
          <w:szCs w:val="13"/>
        </w:rPr>
        <w:t>path,pol</w:t>
      </w:r>
      <w:r w:rsidRPr="004B3397">
        <w:t>, of the entire receiver chain path gains (measurement antenna, amplification) and losses (switches, combiners, cables, path loss, etc.). The calibration measurement is repeated for each measurement path (two orthogonal polarizations and each signal path).</w:t>
      </w:r>
    </w:p>
    <w:p w14:paraId="6580EBB6" w14:textId="77777777" w:rsidR="002B27AE" w:rsidRPr="004B3397" w:rsidRDefault="002B27AE" w:rsidP="002B27AE">
      <w:pPr>
        <w:pStyle w:val="Heading2"/>
      </w:pPr>
      <w:bookmarkStart w:id="96" w:name="_Toc177658804"/>
      <w:r w:rsidRPr="004B3397">
        <w:t>G.2.3</w:t>
      </w:r>
      <w:r w:rsidRPr="004B3397">
        <w:tab/>
        <w:t>Test procedure</w:t>
      </w:r>
      <w:bookmarkEnd w:id="96"/>
    </w:p>
    <w:p w14:paraId="1DDF7F55" w14:textId="77777777" w:rsidR="002B27AE" w:rsidRPr="004B3397" w:rsidRDefault="002B27AE" w:rsidP="002B27AE">
      <w:r w:rsidRPr="004B3397">
        <w:t>Before throughput testing, the initial conditions shall be confirmed to reach the correct measurement state for each test case.</w:t>
      </w:r>
    </w:p>
    <w:p w14:paraId="2224AE08" w14:textId="77777777" w:rsidR="002B27AE" w:rsidRPr="004B3397" w:rsidRDefault="002B27AE" w:rsidP="002B27AE">
      <w:pPr>
        <w:pStyle w:val="B1"/>
      </w:pPr>
      <w:r w:rsidRPr="004B3397">
        <w:t>1.</w:t>
      </w:r>
      <w:r w:rsidRPr="004B3397">
        <w:tab/>
        <w:t>Ensure environmental requirements of Annex E are met.</w:t>
      </w:r>
    </w:p>
    <w:p w14:paraId="74352DB0" w14:textId="77777777" w:rsidR="002B27AE" w:rsidRPr="004B3397" w:rsidRDefault="002B27AE" w:rsidP="002B27AE">
      <w:pPr>
        <w:pStyle w:val="B1"/>
      </w:pPr>
      <w:r w:rsidRPr="004B3397">
        <w:t>2.</w:t>
      </w:r>
      <w:r w:rsidRPr="004B3397">
        <w:tab/>
        <w:t>Configure the test system according to Annex E.2 and Annex I.1 for the applicable test case.</w:t>
      </w:r>
    </w:p>
    <w:p w14:paraId="3726AF66" w14:textId="77777777" w:rsidR="002B27AE" w:rsidRPr="004B3397" w:rsidRDefault="002B27AE" w:rsidP="002B27AE">
      <w:pPr>
        <w:pStyle w:val="B1"/>
      </w:pPr>
      <w:r w:rsidRPr="004B3397">
        <w:t>3.</w:t>
      </w:r>
      <w:r w:rsidRPr="004B3397">
        <w:tab/>
        <w:t>Verify the implementation of the channel model as specified in Annex I.3.</w:t>
      </w:r>
    </w:p>
    <w:p w14:paraId="6223BCA3" w14:textId="77777777" w:rsidR="002B27AE" w:rsidRPr="004B3397" w:rsidRDefault="002B27AE" w:rsidP="002B27AE">
      <w:pPr>
        <w:pStyle w:val="B1"/>
      </w:pPr>
      <w:r w:rsidRPr="004B3397">
        <w:t>4.</w:t>
      </w:r>
      <w:r w:rsidRPr="004B3397">
        <w:tab/>
        <w:t>Position the UE in the chamber according to Annex G.3.</w:t>
      </w:r>
    </w:p>
    <w:p w14:paraId="1008983A" w14:textId="77777777" w:rsidR="002B27AE" w:rsidRPr="004B3397" w:rsidRDefault="002B27AE" w:rsidP="002B27AE">
      <w:pPr>
        <w:pStyle w:val="B1"/>
      </w:pPr>
      <w:r w:rsidRPr="004B3397">
        <w:t>5.</w:t>
      </w:r>
      <w:r w:rsidRPr="004B3397">
        <w:tab/>
        <w:t>Power on the UE.</w:t>
      </w:r>
    </w:p>
    <w:p w14:paraId="34C4A8D6" w14:textId="77777777" w:rsidR="002B27AE" w:rsidRPr="004B3397" w:rsidRDefault="002B27AE" w:rsidP="002B27AE">
      <w:pPr>
        <w:pStyle w:val="B1"/>
      </w:pPr>
      <w:r w:rsidRPr="004B3397">
        <w:t>6.</w:t>
      </w:r>
      <w:r w:rsidRPr="004B3397">
        <w:tab/>
        <w:t>Set up the connection.</w:t>
      </w:r>
    </w:p>
    <w:p w14:paraId="778DE352" w14:textId="77777777" w:rsidR="002B27AE" w:rsidRPr="004B3397" w:rsidRDefault="002B27AE" w:rsidP="002B27AE">
      <w:pPr>
        <w:pStyle w:val="NO"/>
        <w:rPr>
          <w:lang w:eastAsia="zh-CN"/>
        </w:rPr>
      </w:pPr>
      <w:r w:rsidRPr="004B3397">
        <w:rPr>
          <w:lang w:eastAsia="zh-CN"/>
        </w:rPr>
        <w:t>Note:</w:t>
      </w:r>
      <w:r w:rsidRPr="004B3397">
        <w:rPr>
          <w:lang w:eastAsia="zh-CN"/>
        </w:rPr>
        <w:tab/>
        <w:t xml:space="preserve">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1956A8DE" w14:textId="77777777" w:rsidR="002B27AE" w:rsidRPr="004B3397" w:rsidRDefault="002B27AE" w:rsidP="002B27AE">
      <w:pPr>
        <w:rPr>
          <w:lang w:eastAsia="zh-CN"/>
        </w:rPr>
      </w:pPr>
      <w:r w:rsidRPr="004B3397">
        <w:rPr>
          <w:lang w:eastAsia="zh-CN"/>
        </w:rPr>
        <w:lastRenderedPageBreak/>
        <w:t>For throughput testing, the following steps shall be followed in order to evaluate FR2 MIMO OTA performance of the DUT:</w:t>
      </w:r>
    </w:p>
    <w:p w14:paraId="2C990BAA" w14:textId="77777777" w:rsidR="002B27AE" w:rsidRPr="004B3397" w:rsidRDefault="002B27AE" w:rsidP="002B27AE">
      <w:pPr>
        <w:pStyle w:val="B1"/>
      </w:pPr>
      <w:r w:rsidRPr="004B3397">
        <w:t>1.</w:t>
      </w:r>
      <w:r w:rsidRPr="004B3397">
        <w:tab/>
        <w:t>Position the DUT in the default P0 alignment option (Orientation 1), as defined in Annex A.3 in TR38.827 [10].</w:t>
      </w:r>
    </w:p>
    <w:p w14:paraId="06614962" w14:textId="4C2E78F7" w:rsidR="002B27AE" w:rsidRPr="004B3397" w:rsidRDefault="002B27AE" w:rsidP="002B27AE">
      <w:pPr>
        <w:pStyle w:val="B1"/>
      </w:pPr>
      <w:r w:rsidRPr="004B3397">
        <w:t>2.</w:t>
      </w:r>
      <w:r w:rsidRPr="004B3397">
        <w:tab/>
        <w:t xml:space="preserve">Measure MIMO OTA throughput, the maximum downlink power is TBD. MIMO OTA throughput is the minimum downlink signal power resulting in a pre-defined throughput value (70%) of the maximum theoretical throughput. The downlink signal power step size shall be no more than 0.5 dB when RF power level is near the NR MIMO sensitivity level. </w:t>
      </w:r>
    </w:p>
    <w:p w14:paraId="5D48F929" w14:textId="3985B075" w:rsidR="002B27AE" w:rsidRPr="004B3397" w:rsidRDefault="002B27AE" w:rsidP="002B27AE">
      <w:pPr>
        <w:pStyle w:val="B1"/>
      </w:pPr>
      <w:r w:rsidRPr="004B3397">
        <w:t>3.</w:t>
      </w:r>
      <w:r w:rsidRPr="004B3397">
        <w:tab/>
        <w:t>Rotate the UE to the next test point</w:t>
      </w:r>
      <w:r w:rsidRPr="004B3397">
        <w:rPr>
          <w:rFonts w:eastAsia="Calibri"/>
        </w:rPr>
        <w:t xml:space="preserve">. </w:t>
      </w:r>
      <w:r w:rsidRPr="004B3397">
        <w:t>Table G.2.3-1 lists 36 evenly spaced test points determined using the charged particle approach and with test point #1 centred at (0,0).</w:t>
      </w:r>
    </w:p>
    <w:p w14:paraId="538B7B73" w14:textId="6A6D0F6E" w:rsidR="002B27AE" w:rsidRPr="004B3397" w:rsidRDefault="002B27AE" w:rsidP="002B27AE">
      <w:pPr>
        <w:pStyle w:val="B1"/>
      </w:pPr>
      <w:r w:rsidRPr="004B3397">
        <w:t>4.</w:t>
      </w:r>
      <w:r w:rsidRPr="004B3397">
        <w:tab/>
        <w:t>Repeat the test from step 2 for each specified test point. If the re-positioning concept is applied, the device needs to be positioned in P0 Orientation 2 (either option 1 or option 2).</w:t>
      </w:r>
    </w:p>
    <w:p w14:paraId="290BD7A6" w14:textId="1FCAD2DB" w:rsidR="002B27AE" w:rsidRPr="004B3397" w:rsidRDefault="002B27AE" w:rsidP="002B27AE">
      <w:pPr>
        <w:pStyle w:val="B1"/>
      </w:pPr>
      <w:r w:rsidRPr="004B3397">
        <w:t>5.</w:t>
      </w:r>
      <w:r w:rsidRPr="004B3397">
        <w:tab/>
        <w:t>The postprocessing method and the performance metric are defined in Clause 7.1.</w:t>
      </w:r>
    </w:p>
    <w:p w14:paraId="71F9A327" w14:textId="54B2B0E5" w:rsidR="002B27AE" w:rsidRPr="004B3397" w:rsidRDefault="002B27AE" w:rsidP="00CF2F38">
      <w:pPr>
        <w:pStyle w:val="NO"/>
        <w:rPr>
          <w:sz w:val="18"/>
        </w:rPr>
      </w:pPr>
      <w:r w:rsidRPr="004B3397">
        <w:t>Note:</w:t>
      </w:r>
      <w:r w:rsidRPr="004B3397">
        <w:tab/>
        <w:t>For step 2 of throughput testing, the measurement is not needed to start from</w:t>
      </w:r>
      <w:r w:rsidRPr="004B3397">
        <w:rPr>
          <w:sz w:val="18"/>
        </w:rPr>
        <w:t xml:space="preserve"> </w:t>
      </w:r>
      <w:r w:rsidRPr="004B3397">
        <w:t>maximum downlink power each time. To save testing time, the starting downlink power can be set as a proper value (lower than maximum downlink power supported by test system) as long as the throughput curve can reach at least 70% of the</w:t>
      </w:r>
      <w:r w:rsidRPr="004B3397">
        <w:rPr>
          <w:sz w:val="18"/>
        </w:rPr>
        <w:t xml:space="preserve"> </w:t>
      </w:r>
      <w:r w:rsidRPr="004B3397">
        <w:t>maximum theoretical throughput.</w:t>
      </w:r>
    </w:p>
    <w:p w14:paraId="10F51631" w14:textId="262BB8F0" w:rsidR="002B27AE" w:rsidRPr="004B3397" w:rsidRDefault="002B27AE" w:rsidP="002B27AE">
      <w:pPr>
        <w:pStyle w:val="TH"/>
      </w:pPr>
      <w:r w:rsidRPr="004B3397">
        <w:t>Table G.2.3-1</w:t>
      </w:r>
      <w:r w:rsidR="00CF2F38" w:rsidRPr="004B3397">
        <w:t>:</w:t>
      </w:r>
      <w:r w:rsidRPr="004B3397">
        <w:t xml:space="preserve">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2B27AE" w:rsidRPr="004B3397" w14:paraId="76BA433D" w14:textId="77777777" w:rsidTr="007033F3">
        <w:trPr>
          <w:trHeight w:val="283"/>
          <w:jc w:val="center"/>
        </w:trPr>
        <w:tc>
          <w:tcPr>
            <w:tcW w:w="1555" w:type="dxa"/>
            <w:shd w:val="clear" w:color="auto" w:fill="D9D9D9"/>
            <w:vAlign w:val="center"/>
          </w:tcPr>
          <w:p w14:paraId="25611591" w14:textId="77777777" w:rsidR="002B27AE" w:rsidRPr="004B3397" w:rsidRDefault="002B27AE" w:rsidP="007033F3">
            <w:pPr>
              <w:pStyle w:val="TAH"/>
            </w:pPr>
            <w:r w:rsidRPr="004B3397">
              <w:t>Test Point Number</w:t>
            </w:r>
          </w:p>
        </w:tc>
        <w:tc>
          <w:tcPr>
            <w:tcW w:w="1275" w:type="dxa"/>
            <w:shd w:val="clear" w:color="auto" w:fill="D9D9D9"/>
            <w:vAlign w:val="center"/>
          </w:tcPr>
          <w:p w14:paraId="18852542" w14:textId="77777777" w:rsidR="002B27AE" w:rsidRPr="004B3397" w:rsidRDefault="002B27AE" w:rsidP="007033F3">
            <w:pPr>
              <w:pStyle w:val="TAH"/>
            </w:pPr>
            <w:r w:rsidRPr="004B3397">
              <w:t>Theta [deg]</w:t>
            </w:r>
          </w:p>
        </w:tc>
        <w:tc>
          <w:tcPr>
            <w:tcW w:w="1560" w:type="dxa"/>
            <w:shd w:val="clear" w:color="auto" w:fill="D9D9D9"/>
            <w:vAlign w:val="center"/>
          </w:tcPr>
          <w:p w14:paraId="46F316B0" w14:textId="77777777" w:rsidR="002B27AE" w:rsidRPr="004B3397" w:rsidRDefault="002B27AE" w:rsidP="007033F3">
            <w:pPr>
              <w:pStyle w:val="TAH"/>
            </w:pPr>
            <w:r w:rsidRPr="004B3397">
              <w:t>Phi [deg]</w:t>
            </w:r>
          </w:p>
        </w:tc>
      </w:tr>
      <w:tr w:rsidR="002B27AE" w:rsidRPr="004B3397" w14:paraId="63940AA8"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B26B2D" w14:textId="77777777" w:rsidR="002B27AE" w:rsidRPr="004B3397" w:rsidRDefault="002B27AE" w:rsidP="007033F3">
            <w:pPr>
              <w:pStyle w:val="TAC"/>
            </w:pPr>
            <w:r w:rsidRPr="004B3397">
              <w:t>1</w:t>
            </w:r>
          </w:p>
        </w:tc>
        <w:tc>
          <w:tcPr>
            <w:tcW w:w="1275" w:type="dxa"/>
            <w:tcBorders>
              <w:top w:val="single" w:sz="4" w:space="0" w:color="auto"/>
              <w:left w:val="single" w:sz="4" w:space="0" w:color="auto"/>
              <w:bottom w:val="single" w:sz="4" w:space="0" w:color="auto"/>
              <w:right w:val="single" w:sz="4" w:space="0" w:color="auto"/>
            </w:tcBorders>
          </w:tcPr>
          <w:p w14:paraId="71C68C77" w14:textId="77777777" w:rsidR="002B27AE" w:rsidRPr="004B3397" w:rsidRDefault="002B27AE" w:rsidP="007033F3">
            <w:pPr>
              <w:pStyle w:val="TAC"/>
            </w:pPr>
            <w:r w:rsidRPr="004B3397">
              <w:t>0.0</w:t>
            </w:r>
          </w:p>
        </w:tc>
        <w:tc>
          <w:tcPr>
            <w:tcW w:w="1560" w:type="dxa"/>
            <w:tcBorders>
              <w:top w:val="single" w:sz="4" w:space="0" w:color="auto"/>
              <w:left w:val="single" w:sz="4" w:space="0" w:color="auto"/>
              <w:bottom w:val="single" w:sz="4" w:space="0" w:color="auto"/>
              <w:right w:val="single" w:sz="4" w:space="0" w:color="auto"/>
            </w:tcBorders>
          </w:tcPr>
          <w:p w14:paraId="69079961" w14:textId="77777777" w:rsidR="002B27AE" w:rsidRPr="004B3397" w:rsidRDefault="002B27AE" w:rsidP="007033F3">
            <w:pPr>
              <w:pStyle w:val="TAC"/>
            </w:pPr>
            <w:r w:rsidRPr="004B3397">
              <w:t>0.0</w:t>
            </w:r>
          </w:p>
        </w:tc>
      </w:tr>
      <w:tr w:rsidR="002B27AE" w:rsidRPr="004B3397" w14:paraId="4D428689"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169C8DD" w14:textId="77777777" w:rsidR="002B27AE" w:rsidRPr="004B3397" w:rsidRDefault="002B27AE" w:rsidP="007033F3">
            <w:pPr>
              <w:pStyle w:val="TAC"/>
            </w:pPr>
            <w:r w:rsidRPr="004B3397">
              <w:t>2</w:t>
            </w:r>
          </w:p>
        </w:tc>
        <w:tc>
          <w:tcPr>
            <w:tcW w:w="1275" w:type="dxa"/>
            <w:tcBorders>
              <w:top w:val="single" w:sz="4" w:space="0" w:color="auto"/>
              <w:left w:val="single" w:sz="4" w:space="0" w:color="auto"/>
              <w:bottom w:val="single" w:sz="4" w:space="0" w:color="auto"/>
              <w:right w:val="single" w:sz="4" w:space="0" w:color="auto"/>
            </w:tcBorders>
          </w:tcPr>
          <w:p w14:paraId="124BAD77" w14:textId="77777777" w:rsidR="002B27AE" w:rsidRPr="004B3397" w:rsidRDefault="002B27AE" w:rsidP="007033F3">
            <w:pPr>
              <w:pStyle w:val="TAC"/>
            </w:pPr>
            <w:r w:rsidRPr="004B3397">
              <w:t>33.5</w:t>
            </w:r>
          </w:p>
        </w:tc>
        <w:tc>
          <w:tcPr>
            <w:tcW w:w="1560" w:type="dxa"/>
            <w:tcBorders>
              <w:top w:val="single" w:sz="4" w:space="0" w:color="auto"/>
              <w:left w:val="single" w:sz="4" w:space="0" w:color="auto"/>
              <w:bottom w:val="single" w:sz="4" w:space="0" w:color="auto"/>
              <w:right w:val="single" w:sz="4" w:space="0" w:color="auto"/>
            </w:tcBorders>
          </w:tcPr>
          <w:p w14:paraId="7C4A6646" w14:textId="77777777" w:rsidR="002B27AE" w:rsidRPr="004B3397" w:rsidRDefault="002B27AE" w:rsidP="007033F3">
            <w:pPr>
              <w:pStyle w:val="TAC"/>
            </w:pPr>
            <w:r w:rsidRPr="004B3397">
              <w:t>139.7</w:t>
            </w:r>
          </w:p>
        </w:tc>
      </w:tr>
      <w:tr w:rsidR="002B27AE" w:rsidRPr="004B3397" w14:paraId="2FA99711"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C302065" w14:textId="77777777" w:rsidR="002B27AE" w:rsidRPr="004B3397" w:rsidRDefault="002B27AE" w:rsidP="007033F3">
            <w:pPr>
              <w:pStyle w:val="TAC"/>
            </w:pPr>
            <w:r w:rsidRPr="004B3397">
              <w:t>3</w:t>
            </w:r>
          </w:p>
        </w:tc>
        <w:tc>
          <w:tcPr>
            <w:tcW w:w="1275" w:type="dxa"/>
            <w:tcBorders>
              <w:top w:val="single" w:sz="4" w:space="0" w:color="auto"/>
              <w:left w:val="single" w:sz="4" w:space="0" w:color="auto"/>
              <w:bottom w:val="single" w:sz="4" w:space="0" w:color="auto"/>
              <w:right w:val="single" w:sz="4" w:space="0" w:color="auto"/>
            </w:tcBorders>
          </w:tcPr>
          <w:p w14:paraId="2D578860" w14:textId="77777777" w:rsidR="002B27AE" w:rsidRPr="004B3397" w:rsidRDefault="002B27AE" w:rsidP="007033F3">
            <w:pPr>
              <w:pStyle w:val="TAC"/>
            </w:pPr>
            <w:r w:rsidRPr="004B3397">
              <w:t>33.9</w:t>
            </w:r>
          </w:p>
        </w:tc>
        <w:tc>
          <w:tcPr>
            <w:tcW w:w="1560" w:type="dxa"/>
            <w:tcBorders>
              <w:top w:val="single" w:sz="4" w:space="0" w:color="auto"/>
              <w:left w:val="single" w:sz="4" w:space="0" w:color="auto"/>
              <w:bottom w:val="single" w:sz="4" w:space="0" w:color="auto"/>
              <w:right w:val="single" w:sz="4" w:space="0" w:color="auto"/>
            </w:tcBorders>
          </w:tcPr>
          <w:p w14:paraId="1217A1DF" w14:textId="77777777" w:rsidR="002B27AE" w:rsidRPr="004B3397" w:rsidRDefault="002B27AE" w:rsidP="007033F3">
            <w:pPr>
              <w:pStyle w:val="TAC"/>
            </w:pPr>
            <w:r w:rsidRPr="004B3397">
              <w:t>49.7</w:t>
            </w:r>
          </w:p>
        </w:tc>
      </w:tr>
      <w:tr w:rsidR="002B27AE" w:rsidRPr="004B3397" w14:paraId="2669E7FB"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81543B7" w14:textId="77777777" w:rsidR="002B27AE" w:rsidRPr="004B3397" w:rsidRDefault="002B27AE" w:rsidP="007033F3">
            <w:pPr>
              <w:pStyle w:val="TAC"/>
            </w:pPr>
            <w:r w:rsidRPr="004B3397">
              <w:t>4</w:t>
            </w:r>
          </w:p>
        </w:tc>
        <w:tc>
          <w:tcPr>
            <w:tcW w:w="1275" w:type="dxa"/>
            <w:tcBorders>
              <w:top w:val="single" w:sz="4" w:space="0" w:color="auto"/>
              <w:left w:val="single" w:sz="4" w:space="0" w:color="auto"/>
              <w:bottom w:val="single" w:sz="4" w:space="0" w:color="auto"/>
              <w:right w:val="single" w:sz="4" w:space="0" w:color="auto"/>
            </w:tcBorders>
          </w:tcPr>
          <w:p w14:paraId="02D38379" w14:textId="77777777" w:rsidR="002B27AE" w:rsidRPr="004B3397" w:rsidRDefault="002B27AE" w:rsidP="007033F3">
            <w:pPr>
              <w:pStyle w:val="TAC"/>
            </w:pPr>
            <w:r w:rsidRPr="004B3397">
              <w:t>35.5</w:t>
            </w:r>
          </w:p>
        </w:tc>
        <w:tc>
          <w:tcPr>
            <w:tcW w:w="1560" w:type="dxa"/>
            <w:tcBorders>
              <w:top w:val="single" w:sz="4" w:space="0" w:color="auto"/>
              <w:left w:val="single" w:sz="4" w:space="0" w:color="auto"/>
              <w:bottom w:val="single" w:sz="4" w:space="0" w:color="auto"/>
              <w:right w:val="single" w:sz="4" w:space="0" w:color="auto"/>
            </w:tcBorders>
          </w:tcPr>
          <w:p w14:paraId="07677115" w14:textId="77777777" w:rsidR="002B27AE" w:rsidRPr="004B3397" w:rsidRDefault="002B27AE" w:rsidP="007033F3">
            <w:pPr>
              <w:pStyle w:val="TAC"/>
            </w:pPr>
            <w:r w:rsidRPr="004B3397">
              <w:t>-142.9</w:t>
            </w:r>
          </w:p>
        </w:tc>
      </w:tr>
      <w:tr w:rsidR="002B27AE" w:rsidRPr="004B3397" w14:paraId="48D5117E"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7F55F3E" w14:textId="77777777" w:rsidR="002B27AE" w:rsidRPr="004B3397" w:rsidRDefault="002B27AE" w:rsidP="007033F3">
            <w:pPr>
              <w:pStyle w:val="TAC"/>
            </w:pPr>
            <w:r w:rsidRPr="004B3397">
              <w:t>5</w:t>
            </w:r>
          </w:p>
        </w:tc>
        <w:tc>
          <w:tcPr>
            <w:tcW w:w="1275" w:type="dxa"/>
            <w:tcBorders>
              <w:top w:val="single" w:sz="4" w:space="0" w:color="auto"/>
              <w:left w:val="single" w:sz="4" w:space="0" w:color="auto"/>
              <w:bottom w:val="single" w:sz="4" w:space="0" w:color="auto"/>
              <w:right w:val="single" w:sz="4" w:space="0" w:color="auto"/>
            </w:tcBorders>
          </w:tcPr>
          <w:p w14:paraId="2B539AAA" w14:textId="77777777" w:rsidR="002B27AE" w:rsidRPr="004B3397" w:rsidRDefault="002B27AE" w:rsidP="007033F3">
            <w:pPr>
              <w:pStyle w:val="TAC"/>
            </w:pPr>
            <w:r w:rsidRPr="004B3397">
              <w:t>35.5</w:t>
            </w:r>
          </w:p>
        </w:tc>
        <w:tc>
          <w:tcPr>
            <w:tcW w:w="1560" w:type="dxa"/>
            <w:tcBorders>
              <w:top w:val="single" w:sz="4" w:space="0" w:color="auto"/>
              <w:left w:val="single" w:sz="4" w:space="0" w:color="auto"/>
              <w:bottom w:val="single" w:sz="4" w:space="0" w:color="auto"/>
              <w:right w:val="single" w:sz="4" w:space="0" w:color="auto"/>
            </w:tcBorders>
          </w:tcPr>
          <w:p w14:paraId="41613257" w14:textId="77777777" w:rsidR="002B27AE" w:rsidRPr="004B3397" w:rsidRDefault="002B27AE" w:rsidP="007033F3">
            <w:pPr>
              <w:pStyle w:val="TAC"/>
            </w:pPr>
            <w:r w:rsidRPr="004B3397">
              <w:t>-76.9</w:t>
            </w:r>
          </w:p>
        </w:tc>
      </w:tr>
      <w:tr w:rsidR="002B27AE" w:rsidRPr="004B3397" w14:paraId="4BDA94B2"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10CD91B" w14:textId="77777777" w:rsidR="002B27AE" w:rsidRPr="004B3397" w:rsidRDefault="002B27AE" w:rsidP="007033F3">
            <w:pPr>
              <w:pStyle w:val="TAC"/>
            </w:pPr>
            <w:r w:rsidRPr="004B3397">
              <w:t>6</w:t>
            </w:r>
          </w:p>
        </w:tc>
        <w:tc>
          <w:tcPr>
            <w:tcW w:w="1275" w:type="dxa"/>
            <w:tcBorders>
              <w:top w:val="single" w:sz="4" w:space="0" w:color="auto"/>
              <w:left w:val="single" w:sz="4" w:space="0" w:color="auto"/>
              <w:bottom w:val="single" w:sz="4" w:space="0" w:color="auto"/>
              <w:right w:val="single" w:sz="4" w:space="0" w:color="auto"/>
            </w:tcBorders>
          </w:tcPr>
          <w:p w14:paraId="54F19B7A" w14:textId="77777777" w:rsidR="002B27AE" w:rsidRPr="004B3397" w:rsidRDefault="002B27AE" w:rsidP="007033F3">
            <w:pPr>
              <w:pStyle w:val="TAC"/>
            </w:pPr>
            <w:r w:rsidRPr="004B3397">
              <w:t>37.6</w:t>
            </w:r>
          </w:p>
        </w:tc>
        <w:tc>
          <w:tcPr>
            <w:tcW w:w="1560" w:type="dxa"/>
            <w:tcBorders>
              <w:top w:val="single" w:sz="4" w:space="0" w:color="auto"/>
              <w:left w:val="single" w:sz="4" w:space="0" w:color="auto"/>
              <w:bottom w:val="single" w:sz="4" w:space="0" w:color="auto"/>
              <w:right w:val="single" w:sz="4" w:space="0" w:color="auto"/>
            </w:tcBorders>
          </w:tcPr>
          <w:p w14:paraId="53E679C6" w14:textId="77777777" w:rsidR="002B27AE" w:rsidRPr="004B3397" w:rsidRDefault="002B27AE" w:rsidP="007033F3">
            <w:pPr>
              <w:pStyle w:val="TAC"/>
            </w:pPr>
            <w:r w:rsidRPr="004B3397">
              <w:t>-17.2</w:t>
            </w:r>
          </w:p>
        </w:tc>
      </w:tr>
      <w:tr w:rsidR="002B27AE" w:rsidRPr="004B3397" w14:paraId="1D9AE234"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B873C7E" w14:textId="77777777" w:rsidR="002B27AE" w:rsidRPr="004B3397" w:rsidRDefault="002B27AE" w:rsidP="007033F3">
            <w:pPr>
              <w:pStyle w:val="TAC"/>
            </w:pPr>
            <w:r w:rsidRPr="004B3397">
              <w:t>7</w:t>
            </w:r>
          </w:p>
        </w:tc>
        <w:tc>
          <w:tcPr>
            <w:tcW w:w="1275" w:type="dxa"/>
            <w:tcBorders>
              <w:top w:val="single" w:sz="4" w:space="0" w:color="auto"/>
              <w:left w:val="single" w:sz="4" w:space="0" w:color="auto"/>
              <w:bottom w:val="single" w:sz="4" w:space="0" w:color="auto"/>
              <w:right w:val="single" w:sz="4" w:space="0" w:color="auto"/>
            </w:tcBorders>
          </w:tcPr>
          <w:p w14:paraId="2E2880B8" w14:textId="77777777" w:rsidR="002B27AE" w:rsidRPr="004B3397" w:rsidRDefault="002B27AE" w:rsidP="007033F3">
            <w:pPr>
              <w:pStyle w:val="TAC"/>
            </w:pPr>
            <w:r w:rsidRPr="004B3397">
              <w:t>52.3</w:t>
            </w:r>
          </w:p>
        </w:tc>
        <w:tc>
          <w:tcPr>
            <w:tcW w:w="1560" w:type="dxa"/>
            <w:tcBorders>
              <w:top w:val="single" w:sz="4" w:space="0" w:color="auto"/>
              <w:left w:val="single" w:sz="4" w:space="0" w:color="auto"/>
              <w:bottom w:val="single" w:sz="4" w:space="0" w:color="auto"/>
              <w:right w:val="single" w:sz="4" w:space="0" w:color="auto"/>
            </w:tcBorders>
          </w:tcPr>
          <w:p w14:paraId="62DEEF9A" w14:textId="77777777" w:rsidR="002B27AE" w:rsidRPr="004B3397" w:rsidRDefault="002B27AE" w:rsidP="007033F3">
            <w:pPr>
              <w:pStyle w:val="TAC"/>
            </w:pPr>
            <w:r w:rsidRPr="004B3397">
              <w:t>94.7</w:t>
            </w:r>
          </w:p>
        </w:tc>
      </w:tr>
      <w:tr w:rsidR="002B27AE" w:rsidRPr="004B3397" w14:paraId="7113C85D"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9E4B703" w14:textId="77777777" w:rsidR="002B27AE" w:rsidRPr="004B3397" w:rsidRDefault="002B27AE" w:rsidP="007033F3">
            <w:pPr>
              <w:pStyle w:val="TAC"/>
            </w:pPr>
            <w:r w:rsidRPr="004B3397">
              <w:t>8</w:t>
            </w:r>
          </w:p>
        </w:tc>
        <w:tc>
          <w:tcPr>
            <w:tcW w:w="1275" w:type="dxa"/>
            <w:tcBorders>
              <w:top w:val="single" w:sz="4" w:space="0" w:color="auto"/>
              <w:left w:val="single" w:sz="4" w:space="0" w:color="auto"/>
              <w:bottom w:val="single" w:sz="4" w:space="0" w:color="auto"/>
              <w:right w:val="single" w:sz="4" w:space="0" w:color="auto"/>
            </w:tcBorders>
          </w:tcPr>
          <w:p w14:paraId="364DCAED" w14:textId="77777777" w:rsidR="002B27AE" w:rsidRPr="004B3397" w:rsidRDefault="002B27AE" w:rsidP="007033F3">
            <w:pPr>
              <w:pStyle w:val="TAC"/>
            </w:pPr>
            <w:r w:rsidRPr="004B3397">
              <w:t>56.9</w:t>
            </w:r>
          </w:p>
        </w:tc>
        <w:tc>
          <w:tcPr>
            <w:tcW w:w="1560" w:type="dxa"/>
            <w:tcBorders>
              <w:top w:val="single" w:sz="4" w:space="0" w:color="auto"/>
              <w:left w:val="single" w:sz="4" w:space="0" w:color="auto"/>
              <w:bottom w:val="single" w:sz="4" w:space="0" w:color="auto"/>
              <w:right w:val="single" w:sz="4" w:space="0" w:color="auto"/>
            </w:tcBorders>
          </w:tcPr>
          <w:p w14:paraId="616EC1F5" w14:textId="77777777" w:rsidR="002B27AE" w:rsidRPr="004B3397" w:rsidRDefault="002B27AE" w:rsidP="007033F3">
            <w:pPr>
              <w:pStyle w:val="TAC"/>
            </w:pPr>
            <w:r w:rsidRPr="004B3397">
              <w:t>175.7</w:t>
            </w:r>
          </w:p>
        </w:tc>
      </w:tr>
      <w:tr w:rsidR="002B27AE" w:rsidRPr="004B3397" w14:paraId="6DC0F4AA"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EFA9B5D" w14:textId="77777777" w:rsidR="002B27AE" w:rsidRPr="004B3397" w:rsidRDefault="002B27AE" w:rsidP="007033F3">
            <w:pPr>
              <w:pStyle w:val="TAC"/>
            </w:pPr>
            <w:r w:rsidRPr="004B3397">
              <w:t>9</w:t>
            </w:r>
          </w:p>
        </w:tc>
        <w:tc>
          <w:tcPr>
            <w:tcW w:w="1275" w:type="dxa"/>
            <w:tcBorders>
              <w:top w:val="single" w:sz="4" w:space="0" w:color="auto"/>
              <w:left w:val="single" w:sz="4" w:space="0" w:color="auto"/>
              <w:bottom w:val="single" w:sz="4" w:space="0" w:color="auto"/>
              <w:right w:val="single" w:sz="4" w:space="0" w:color="auto"/>
            </w:tcBorders>
          </w:tcPr>
          <w:p w14:paraId="0F26F0C4" w14:textId="77777777" w:rsidR="002B27AE" w:rsidRPr="004B3397" w:rsidRDefault="002B27AE" w:rsidP="007033F3">
            <w:pPr>
              <w:pStyle w:val="TAC"/>
            </w:pPr>
            <w:r w:rsidRPr="004B3397">
              <w:t>62.5</w:t>
            </w:r>
          </w:p>
        </w:tc>
        <w:tc>
          <w:tcPr>
            <w:tcW w:w="1560" w:type="dxa"/>
            <w:tcBorders>
              <w:top w:val="single" w:sz="4" w:space="0" w:color="auto"/>
              <w:left w:val="single" w:sz="4" w:space="0" w:color="auto"/>
              <w:bottom w:val="single" w:sz="4" w:space="0" w:color="auto"/>
              <w:right w:val="single" w:sz="4" w:space="0" w:color="auto"/>
            </w:tcBorders>
          </w:tcPr>
          <w:p w14:paraId="63EF4899" w14:textId="77777777" w:rsidR="002B27AE" w:rsidRPr="004B3397" w:rsidRDefault="002B27AE" w:rsidP="007033F3">
            <w:pPr>
              <w:pStyle w:val="TAC"/>
            </w:pPr>
            <w:r w:rsidRPr="004B3397">
              <w:t>20.4</w:t>
            </w:r>
          </w:p>
        </w:tc>
      </w:tr>
      <w:tr w:rsidR="002B27AE" w:rsidRPr="004B3397" w14:paraId="6EA71DB2"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E770ADB" w14:textId="77777777" w:rsidR="002B27AE" w:rsidRPr="004B3397" w:rsidRDefault="002B27AE" w:rsidP="007033F3">
            <w:pPr>
              <w:pStyle w:val="TAC"/>
            </w:pPr>
            <w:r w:rsidRPr="004B3397">
              <w:t>10</w:t>
            </w:r>
          </w:p>
        </w:tc>
        <w:tc>
          <w:tcPr>
            <w:tcW w:w="1275" w:type="dxa"/>
            <w:tcBorders>
              <w:top w:val="single" w:sz="4" w:space="0" w:color="auto"/>
              <w:left w:val="single" w:sz="4" w:space="0" w:color="auto"/>
              <w:bottom w:val="single" w:sz="4" w:space="0" w:color="auto"/>
              <w:right w:val="single" w:sz="4" w:space="0" w:color="auto"/>
            </w:tcBorders>
          </w:tcPr>
          <w:p w14:paraId="57E83904" w14:textId="77777777" w:rsidR="002B27AE" w:rsidRPr="004B3397" w:rsidRDefault="002B27AE" w:rsidP="007033F3">
            <w:pPr>
              <w:pStyle w:val="TAC"/>
            </w:pPr>
            <w:r w:rsidRPr="004B3397">
              <w:t>63.7</w:t>
            </w:r>
          </w:p>
        </w:tc>
        <w:tc>
          <w:tcPr>
            <w:tcW w:w="1560" w:type="dxa"/>
            <w:tcBorders>
              <w:top w:val="single" w:sz="4" w:space="0" w:color="auto"/>
              <w:left w:val="single" w:sz="4" w:space="0" w:color="auto"/>
              <w:bottom w:val="single" w:sz="4" w:space="0" w:color="auto"/>
              <w:right w:val="single" w:sz="4" w:space="0" w:color="auto"/>
            </w:tcBorders>
          </w:tcPr>
          <w:p w14:paraId="02E036E8" w14:textId="77777777" w:rsidR="002B27AE" w:rsidRPr="004B3397" w:rsidRDefault="002B27AE" w:rsidP="007033F3">
            <w:pPr>
              <w:pStyle w:val="TAC"/>
            </w:pPr>
            <w:r w:rsidRPr="004B3397">
              <w:t>-99.8</w:t>
            </w:r>
          </w:p>
        </w:tc>
      </w:tr>
      <w:tr w:rsidR="002B27AE" w:rsidRPr="004B3397" w14:paraId="650EB384"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C2B3772" w14:textId="77777777" w:rsidR="002B27AE" w:rsidRPr="004B3397" w:rsidRDefault="002B27AE" w:rsidP="007033F3">
            <w:pPr>
              <w:pStyle w:val="TAC"/>
            </w:pPr>
            <w:r w:rsidRPr="004B3397">
              <w:t>11</w:t>
            </w:r>
          </w:p>
        </w:tc>
        <w:tc>
          <w:tcPr>
            <w:tcW w:w="1275" w:type="dxa"/>
            <w:tcBorders>
              <w:top w:val="single" w:sz="4" w:space="0" w:color="auto"/>
              <w:left w:val="single" w:sz="4" w:space="0" w:color="auto"/>
              <w:bottom w:val="single" w:sz="4" w:space="0" w:color="auto"/>
              <w:right w:val="single" w:sz="4" w:space="0" w:color="auto"/>
            </w:tcBorders>
          </w:tcPr>
          <w:p w14:paraId="40FACBAF" w14:textId="77777777" w:rsidR="002B27AE" w:rsidRPr="004B3397" w:rsidRDefault="002B27AE" w:rsidP="007033F3">
            <w:pPr>
              <w:pStyle w:val="TAC"/>
            </w:pPr>
            <w:r w:rsidRPr="004B3397">
              <w:t>67.1</w:t>
            </w:r>
          </w:p>
        </w:tc>
        <w:tc>
          <w:tcPr>
            <w:tcW w:w="1560" w:type="dxa"/>
            <w:tcBorders>
              <w:top w:val="single" w:sz="4" w:space="0" w:color="auto"/>
              <w:left w:val="single" w:sz="4" w:space="0" w:color="auto"/>
              <w:bottom w:val="single" w:sz="4" w:space="0" w:color="auto"/>
              <w:right w:val="single" w:sz="4" w:space="0" w:color="auto"/>
            </w:tcBorders>
          </w:tcPr>
          <w:p w14:paraId="7064C60C" w14:textId="77777777" w:rsidR="002B27AE" w:rsidRPr="004B3397" w:rsidRDefault="002B27AE" w:rsidP="007033F3">
            <w:pPr>
              <w:pStyle w:val="TAC"/>
            </w:pPr>
            <w:r w:rsidRPr="004B3397">
              <w:t>-55.0</w:t>
            </w:r>
          </w:p>
        </w:tc>
      </w:tr>
      <w:tr w:rsidR="002B27AE" w:rsidRPr="004B3397" w14:paraId="3CA7D76F"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009C438" w14:textId="77777777" w:rsidR="002B27AE" w:rsidRPr="004B3397" w:rsidRDefault="002B27AE" w:rsidP="007033F3">
            <w:pPr>
              <w:pStyle w:val="TAC"/>
            </w:pPr>
            <w:r w:rsidRPr="004B3397">
              <w:t>12</w:t>
            </w:r>
          </w:p>
        </w:tc>
        <w:tc>
          <w:tcPr>
            <w:tcW w:w="1275" w:type="dxa"/>
            <w:tcBorders>
              <w:top w:val="single" w:sz="4" w:space="0" w:color="auto"/>
              <w:left w:val="single" w:sz="4" w:space="0" w:color="auto"/>
              <w:bottom w:val="single" w:sz="4" w:space="0" w:color="auto"/>
              <w:right w:val="single" w:sz="4" w:space="0" w:color="auto"/>
            </w:tcBorders>
          </w:tcPr>
          <w:p w14:paraId="11B95616" w14:textId="77777777" w:rsidR="002B27AE" w:rsidRPr="004B3397" w:rsidRDefault="002B27AE" w:rsidP="007033F3">
            <w:pPr>
              <w:pStyle w:val="TAC"/>
            </w:pPr>
            <w:r w:rsidRPr="004B3397">
              <w:t>69.3</w:t>
            </w:r>
          </w:p>
        </w:tc>
        <w:tc>
          <w:tcPr>
            <w:tcW w:w="1560" w:type="dxa"/>
            <w:tcBorders>
              <w:top w:val="single" w:sz="4" w:space="0" w:color="auto"/>
              <w:left w:val="single" w:sz="4" w:space="0" w:color="auto"/>
              <w:bottom w:val="single" w:sz="4" w:space="0" w:color="auto"/>
              <w:right w:val="single" w:sz="4" w:space="0" w:color="auto"/>
            </w:tcBorders>
          </w:tcPr>
          <w:p w14:paraId="0E28573F" w14:textId="77777777" w:rsidR="002B27AE" w:rsidRPr="004B3397" w:rsidRDefault="002B27AE" w:rsidP="007033F3">
            <w:pPr>
              <w:pStyle w:val="TAC"/>
            </w:pPr>
            <w:r w:rsidRPr="004B3397">
              <w:t>-139.5</w:t>
            </w:r>
          </w:p>
        </w:tc>
      </w:tr>
      <w:tr w:rsidR="002B27AE" w:rsidRPr="004B3397" w14:paraId="6B2A9D70"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E0092EA" w14:textId="77777777" w:rsidR="002B27AE" w:rsidRPr="004B3397" w:rsidRDefault="002B27AE" w:rsidP="007033F3">
            <w:pPr>
              <w:pStyle w:val="TAC"/>
            </w:pPr>
            <w:r w:rsidRPr="004B3397">
              <w:t>13</w:t>
            </w:r>
          </w:p>
        </w:tc>
        <w:tc>
          <w:tcPr>
            <w:tcW w:w="1275" w:type="dxa"/>
            <w:tcBorders>
              <w:top w:val="single" w:sz="4" w:space="0" w:color="auto"/>
              <w:left w:val="single" w:sz="4" w:space="0" w:color="auto"/>
              <w:bottom w:val="single" w:sz="4" w:space="0" w:color="auto"/>
              <w:right w:val="single" w:sz="4" w:space="0" w:color="auto"/>
            </w:tcBorders>
          </w:tcPr>
          <w:p w14:paraId="4710D740" w14:textId="77777777" w:rsidR="002B27AE" w:rsidRPr="004B3397" w:rsidRDefault="002B27AE" w:rsidP="007033F3">
            <w:pPr>
              <w:pStyle w:val="TAC"/>
            </w:pPr>
            <w:r w:rsidRPr="004B3397">
              <w:t>69.5</w:t>
            </w:r>
          </w:p>
        </w:tc>
        <w:tc>
          <w:tcPr>
            <w:tcW w:w="1560" w:type="dxa"/>
            <w:tcBorders>
              <w:top w:val="single" w:sz="4" w:space="0" w:color="auto"/>
              <w:left w:val="single" w:sz="4" w:space="0" w:color="auto"/>
              <w:bottom w:val="single" w:sz="4" w:space="0" w:color="auto"/>
              <w:right w:val="single" w:sz="4" w:space="0" w:color="auto"/>
            </w:tcBorders>
          </w:tcPr>
          <w:p w14:paraId="6C1E8D96" w14:textId="77777777" w:rsidR="002B27AE" w:rsidRPr="004B3397" w:rsidRDefault="002B27AE" w:rsidP="007033F3">
            <w:pPr>
              <w:pStyle w:val="TAC"/>
            </w:pPr>
            <w:r w:rsidRPr="004B3397">
              <w:t>130.1</w:t>
            </w:r>
          </w:p>
        </w:tc>
      </w:tr>
      <w:tr w:rsidR="002B27AE" w:rsidRPr="004B3397" w14:paraId="1002CEBA"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CE6CBE5" w14:textId="77777777" w:rsidR="002B27AE" w:rsidRPr="004B3397" w:rsidRDefault="002B27AE" w:rsidP="007033F3">
            <w:pPr>
              <w:pStyle w:val="TAC"/>
            </w:pPr>
            <w:r w:rsidRPr="004B3397">
              <w:t>14</w:t>
            </w:r>
          </w:p>
        </w:tc>
        <w:tc>
          <w:tcPr>
            <w:tcW w:w="1275" w:type="dxa"/>
            <w:tcBorders>
              <w:top w:val="single" w:sz="4" w:space="0" w:color="auto"/>
              <w:left w:val="single" w:sz="4" w:space="0" w:color="auto"/>
              <w:bottom w:val="single" w:sz="4" w:space="0" w:color="auto"/>
              <w:right w:val="single" w:sz="4" w:space="0" w:color="auto"/>
            </w:tcBorders>
          </w:tcPr>
          <w:p w14:paraId="1D28F3EC" w14:textId="77777777" w:rsidR="002B27AE" w:rsidRPr="004B3397" w:rsidRDefault="002B27AE" w:rsidP="007033F3">
            <w:pPr>
              <w:pStyle w:val="TAC"/>
            </w:pPr>
            <w:r w:rsidRPr="004B3397">
              <w:t>70.3</w:t>
            </w:r>
          </w:p>
        </w:tc>
        <w:tc>
          <w:tcPr>
            <w:tcW w:w="1560" w:type="dxa"/>
            <w:tcBorders>
              <w:top w:val="single" w:sz="4" w:space="0" w:color="auto"/>
              <w:left w:val="single" w:sz="4" w:space="0" w:color="auto"/>
              <w:bottom w:val="single" w:sz="4" w:space="0" w:color="auto"/>
              <w:right w:val="single" w:sz="4" w:space="0" w:color="auto"/>
            </w:tcBorders>
          </w:tcPr>
          <w:p w14:paraId="47227582" w14:textId="77777777" w:rsidR="002B27AE" w:rsidRPr="004B3397" w:rsidRDefault="002B27AE" w:rsidP="007033F3">
            <w:pPr>
              <w:pStyle w:val="TAC"/>
            </w:pPr>
            <w:r w:rsidRPr="004B3397">
              <w:t>60.8</w:t>
            </w:r>
          </w:p>
        </w:tc>
      </w:tr>
      <w:tr w:rsidR="002B27AE" w:rsidRPr="004B3397" w14:paraId="2FD3776B"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C16885" w14:textId="77777777" w:rsidR="002B27AE" w:rsidRPr="004B3397" w:rsidRDefault="002B27AE" w:rsidP="007033F3">
            <w:pPr>
              <w:pStyle w:val="TAC"/>
            </w:pPr>
            <w:r w:rsidRPr="004B3397">
              <w:t>15</w:t>
            </w:r>
          </w:p>
        </w:tc>
        <w:tc>
          <w:tcPr>
            <w:tcW w:w="1275" w:type="dxa"/>
            <w:tcBorders>
              <w:top w:val="single" w:sz="4" w:space="0" w:color="auto"/>
              <w:left w:val="single" w:sz="4" w:space="0" w:color="auto"/>
              <w:bottom w:val="single" w:sz="4" w:space="0" w:color="auto"/>
              <w:right w:val="single" w:sz="4" w:space="0" w:color="auto"/>
            </w:tcBorders>
          </w:tcPr>
          <w:p w14:paraId="54D3A3F0" w14:textId="77777777" w:rsidR="002B27AE" w:rsidRPr="004B3397" w:rsidRDefault="002B27AE" w:rsidP="007033F3">
            <w:pPr>
              <w:pStyle w:val="TAC"/>
            </w:pPr>
            <w:r w:rsidRPr="004B3397">
              <w:t>72.1</w:t>
            </w:r>
          </w:p>
        </w:tc>
        <w:tc>
          <w:tcPr>
            <w:tcW w:w="1560" w:type="dxa"/>
            <w:tcBorders>
              <w:top w:val="single" w:sz="4" w:space="0" w:color="auto"/>
              <w:left w:val="single" w:sz="4" w:space="0" w:color="auto"/>
              <w:bottom w:val="single" w:sz="4" w:space="0" w:color="auto"/>
              <w:right w:val="single" w:sz="4" w:space="0" w:color="auto"/>
            </w:tcBorders>
          </w:tcPr>
          <w:p w14:paraId="5644FE0F" w14:textId="77777777" w:rsidR="002B27AE" w:rsidRPr="004B3397" w:rsidRDefault="002B27AE" w:rsidP="007033F3">
            <w:pPr>
              <w:pStyle w:val="TAC"/>
            </w:pPr>
            <w:r w:rsidRPr="004B3397">
              <w:t>-16.2</w:t>
            </w:r>
          </w:p>
        </w:tc>
      </w:tr>
      <w:tr w:rsidR="002B27AE" w:rsidRPr="004B3397" w14:paraId="0BCAC4EF"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9901E9" w14:textId="77777777" w:rsidR="002B27AE" w:rsidRPr="004B3397" w:rsidRDefault="002B27AE" w:rsidP="007033F3">
            <w:pPr>
              <w:pStyle w:val="TAC"/>
            </w:pPr>
            <w:r w:rsidRPr="004B3397">
              <w:t>16</w:t>
            </w:r>
          </w:p>
        </w:tc>
        <w:tc>
          <w:tcPr>
            <w:tcW w:w="1275" w:type="dxa"/>
            <w:tcBorders>
              <w:top w:val="single" w:sz="4" w:space="0" w:color="auto"/>
              <w:left w:val="single" w:sz="4" w:space="0" w:color="auto"/>
              <w:bottom w:val="single" w:sz="4" w:space="0" w:color="auto"/>
              <w:right w:val="single" w:sz="4" w:space="0" w:color="auto"/>
            </w:tcBorders>
          </w:tcPr>
          <w:p w14:paraId="2EEB30C5" w14:textId="77777777" w:rsidR="002B27AE" w:rsidRPr="004B3397" w:rsidRDefault="002B27AE" w:rsidP="007033F3">
            <w:pPr>
              <w:pStyle w:val="TAC"/>
            </w:pPr>
            <w:r w:rsidRPr="004B3397">
              <w:t>88.7</w:t>
            </w:r>
          </w:p>
        </w:tc>
        <w:tc>
          <w:tcPr>
            <w:tcW w:w="1560" w:type="dxa"/>
            <w:tcBorders>
              <w:top w:val="single" w:sz="4" w:space="0" w:color="auto"/>
              <w:left w:val="single" w:sz="4" w:space="0" w:color="auto"/>
              <w:bottom w:val="single" w:sz="4" w:space="0" w:color="auto"/>
              <w:right w:val="single" w:sz="4" w:space="0" w:color="auto"/>
            </w:tcBorders>
          </w:tcPr>
          <w:p w14:paraId="0FBAC957" w14:textId="77777777" w:rsidR="002B27AE" w:rsidRPr="004B3397" w:rsidRDefault="002B27AE" w:rsidP="007033F3">
            <w:pPr>
              <w:pStyle w:val="TAC"/>
            </w:pPr>
            <w:r w:rsidRPr="004B3397">
              <w:t>-167.5</w:t>
            </w:r>
          </w:p>
        </w:tc>
      </w:tr>
      <w:tr w:rsidR="002B27AE" w:rsidRPr="004B3397" w14:paraId="15F60CBD"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F1AC62" w14:textId="77777777" w:rsidR="002B27AE" w:rsidRPr="004B3397" w:rsidRDefault="002B27AE" w:rsidP="007033F3">
            <w:pPr>
              <w:pStyle w:val="TAC"/>
            </w:pPr>
            <w:r w:rsidRPr="004B3397">
              <w:t>17</w:t>
            </w:r>
          </w:p>
        </w:tc>
        <w:tc>
          <w:tcPr>
            <w:tcW w:w="1275" w:type="dxa"/>
            <w:tcBorders>
              <w:top w:val="single" w:sz="4" w:space="0" w:color="auto"/>
              <w:left w:val="single" w:sz="4" w:space="0" w:color="auto"/>
              <w:bottom w:val="single" w:sz="4" w:space="0" w:color="auto"/>
              <w:right w:val="single" w:sz="4" w:space="0" w:color="auto"/>
            </w:tcBorders>
          </w:tcPr>
          <w:p w14:paraId="5E6F2835" w14:textId="77777777" w:rsidR="002B27AE" w:rsidRPr="004B3397" w:rsidRDefault="002B27AE" w:rsidP="007033F3">
            <w:pPr>
              <w:pStyle w:val="TAC"/>
            </w:pPr>
            <w:r w:rsidRPr="004B3397">
              <w:t>88.7</w:t>
            </w:r>
          </w:p>
        </w:tc>
        <w:tc>
          <w:tcPr>
            <w:tcW w:w="1560" w:type="dxa"/>
            <w:tcBorders>
              <w:top w:val="single" w:sz="4" w:space="0" w:color="auto"/>
              <w:left w:val="single" w:sz="4" w:space="0" w:color="auto"/>
              <w:bottom w:val="single" w:sz="4" w:space="0" w:color="auto"/>
              <w:right w:val="single" w:sz="4" w:space="0" w:color="auto"/>
            </w:tcBorders>
          </w:tcPr>
          <w:p w14:paraId="696655CA" w14:textId="77777777" w:rsidR="002B27AE" w:rsidRPr="004B3397" w:rsidRDefault="002B27AE" w:rsidP="007033F3">
            <w:pPr>
              <w:pStyle w:val="TAC"/>
            </w:pPr>
            <w:r w:rsidRPr="004B3397">
              <w:t>98.5</w:t>
            </w:r>
          </w:p>
        </w:tc>
      </w:tr>
      <w:tr w:rsidR="002B27AE" w:rsidRPr="004B3397" w14:paraId="56CDEADB"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B5366C9" w14:textId="77777777" w:rsidR="002B27AE" w:rsidRPr="004B3397" w:rsidRDefault="002B27AE" w:rsidP="007033F3">
            <w:pPr>
              <w:pStyle w:val="TAC"/>
            </w:pPr>
            <w:r w:rsidRPr="004B3397">
              <w:t>18</w:t>
            </w:r>
          </w:p>
        </w:tc>
        <w:tc>
          <w:tcPr>
            <w:tcW w:w="1275" w:type="dxa"/>
            <w:tcBorders>
              <w:top w:val="single" w:sz="4" w:space="0" w:color="auto"/>
              <w:left w:val="single" w:sz="4" w:space="0" w:color="auto"/>
              <w:bottom w:val="single" w:sz="4" w:space="0" w:color="auto"/>
              <w:right w:val="single" w:sz="4" w:space="0" w:color="auto"/>
            </w:tcBorders>
          </w:tcPr>
          <w:p w14:paraId="699AE25E" w14:textId="77777777" w:rsidR="002B27AE" w:rsidRPr="004B3397" w:rsidRDefault="002B27AE" w:rsidP="007033F3">
            <w:pPr>
              <w:pStyle w:val="TAC"/>
            </w:pPr>
            <w:r w:rsidRPr="004B3397">
              <w:t>89.3</w:t>
            </w:r>
          </w:p>
        </w:tc>
        <w:tc>
          <w:tcPr>
            <w:tcW w:w="1560" w:type="dxa"/>
            <w:tcBorders>
              <w:top w:val="single" w:sz="4" w:space="0" w:color="auto"/>
              <w:left w:val="single" w:sz="4" w:space="0" w:color="auto"/>
              <w:bottom w:val="single" w:sz="4" w:space="0" w:color="auto"/>
              <w:right w:val="single" w:sz="4" w:space="0" w:color="auto"/>
            </w:tcBorders>
          </w:tcPr>
          <w:p w14:paraId="75EB1693" w14:textId="77777777" w:rsidR="002B27AE" w:rsidRPr="004B3397" w:rsidRDefault="002B27AE" w:rsidP="007033F3">
            <w:pPr>
              <w:pStyle w:val="TAC"/>
            </w:pPr>
            <w:r w:rsidRPr="004B3397">
              <w:t>157.0</w:t>
            </w:r>
          </w:p>
        </w:tc>
      </w:tr>
      <w:tr w:rsidR="002B27AE" w:rsidRPr="004B3397" w14:paraId="33F488EA"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B7AB4D" w14:textId="77777777" w:rsidR="002B27AE" w:rsidRPr="004B3397" w:rsidRDefault="002B27AE" w:rsidP="007033F3">
            <w:pPr>
              <w:pStyle w:val="TAC"/>
            </w:pPr>
            <w:r w:rsidRPr="004B3397">
              <w:t>19</w:t>
            </w:r>
          </w:p>
        </w:tc>
        <w:tc>
          <w:tcPr>
            <w:tcW w:w="1275" w:type="dxa"/>
            <w:tcBorders>
              <w:top w:val="single" w:sz="4" w:space="0" w:color="auto"/>
              <w:left w:val="single" w:sz="4" w:space="0" w:color="auto"/>
              <w:bottom w:val="single" w:sz="4" w:space="0" w:color="auto"/>
              <w:right w:val="single" w:sz="4" w:space="0" w:color="auto"/>
            </w:tcBorders>
          </w:tcPr>
          <w:p w14:paraId="0533775A" w14:textId="77777777" w:rsidR="002B27AE" w:rsidRPr="004B3397" w:rsidRDefault="002B27AE" w:rsidP="007033F3">
            <w:pPr>
              <w:pStyle w:val="TAC"/>
            </w:pPr>
            <w:r w:rsidRPr="004B3397">
              <w:t>93.9</w:t>
            </w:r>
          </w:p>
        </w:tc>
        <w:tc>
          <w:tcPr>
            <w:tcW w:w="1560" w:type="dxa"/>
            <w:tcBorders>
              <w:top w:val="single" w:sz="4" w:space="0" w:color="auto"/>
              <w:left w:val="single" w:sz="4" w:space="0" w:color="auto"/>
              <w:bottom w:val="single" w:sz="4" w:space="0" w:color="auto"/>
              <w:right w:val="single" w:sz="4" w:space="0" w:color="auto"/>
            </w:tcBorders>
          </w:tcPr>
          <w:p w14:paraId="22766B06" w14:textId="77777777" w:rsidR="002B27AE" w:rsidRPr="004B3397" w:rsidRDefault="002B27AE" w:rsidP="007033F3">
            <w:pPr>
              <w:pStyle w:val="TAC"/>
            </w:pPr>
            <w:r w:rsidRPr="004B3397">
              <w:t>-78.9</w:t>
            </w:r>
          </w:p>
        </w:tc>
      </w:tr>
      <w:tr w:rsidR="002B27AE" w:rsidRPr="004B3397" w14:paraId="2ECCF6ED"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7355AA4" w14:textId="77777777" w:rsidR="002B27AE" w:rsidRPr="004B3397" w:rsidRDefault="002B27AE" w:rsidP="007033F3">
            <w:pPr>
              <w:pStyle w:val="TAC"/>
            </w:pPr>
            <w:r w:rsidRPr="004B3397">
              <w:t>20</w:t>
            </w:r>
          </w:p>
        </w:tc>
        <w:tc>
          <w:tcPr>
            <w:tcW w:w="1275" w:type="dxa"/>
            <w:tcBorders>
              <w:top w:val="single" w:sz="4" w:space="0" w:color="auto"/>
              <w:left w:val="single" w:sz="4" w:space="0" w:color="auto"/>
              <w:bottom w:val="single" w:sz="4" w:space="0" w:color="auto"/>
              <w:right w:val="single" w:sz="4" w:space="0" w:color="auto"/>
            </w:tcBorders>
          </w:tcPr>
          <w:p w14:paraId="64E3130D" w14:textId="77777777" w:rsidR="002B27AE" w:rsidRPr="004B3397" w:rsidRDefault="002B27AE" w:rsidP="007033F3">
            <w:pPr>
              <w:pStyle w:val="TAC"/>
            </w:pPr>
            <w:r w:rsidRPr="004B3397">
              <w:t>94.6</w:t>
            </w:r>
          </w:p>
        </w:tc>
        <w:tc>
          <w:tcPr>
            <w:tcW w:w="1560" w:type="dxa"/>
            <w:tcBorders>
              <w:top w:val="single" w:sz="4" w:space="0" w:color="auto"/>
              <w:left w:val="single" w:sz="4" w:space="0" w:color="auto"/>
              <w:bottom w:val="single" w:sz="4" w:space="0" w:color="auto"/>
              <w:right w:val="single" w:sz="4" w:space="0" w:color="auto"/>
            </w:tcBorders>
          </w:tcPr>
          <w:p w14:paraId="765ED2E1" w14:textId="77777777" w:rsidR="002B27AE" w:rsidRPr="004B3397" w:rsidRDefault="002B27AE" w:rsidP="007033F3">
            <w:pPr>
              <w:pStyle w:val="TAC"/>
            </w:pPr>
            <w:r w:rsidRPr="004B3397">
              <w:t>31.6</w:t>
            </w:r>
          </w:p>
        </w:tc>
      </w:tr>
      <w:tr w:rsidR="002B27AE" w:rsidRPr="004B3397" w14:paraId="51BF3035"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829BF3D" w14:textId="77777777" w:rsidR="002B27AE" w:rsidRPr="004B3397" w:rsidRDefault="002B27AE" w:rsidP="007033F3">
            <w:pPr>
              <w:pStyle w:val="TAC"/>
            </w:pPr>
            <w:r w:rsidRPr="004B3397">
              <w:t>21</w:t>
            </w:r>
          </w:p>
        </w:tc>
        <w:tc>
          <w:tcPr>
            <w:tcW w:w="1275" w:type="dxa"/>
            <w:tcBorders>
              <w:top w:val="single" w:sz="4" w:space="0" w:color="auto"/>
              <w:left w:val="single" w:sz="4" w:space="0" w:color="auto"/>
              <w:bottom w:val="single" w:sz="4" w:space="0" w:color="auto"/>
              <w:right w:val="single" w:sz="4" w:space="0" w:color="auto"/>
            </w:tcBorders>
          </w:tcPr>
          <w:p w14:paraId="449A322B" w14:textId="77777777" w:rsidR="002B27AE" w:rsidRPr="004B3397" w:rsidRDefault="002B27AE" w:rsidP="007033F3">
            <w:pPr>
              <w:pStyle w:val="TAC"/>
            </w:pPr>
            <w:r w:rsidRPr="004B3397">
              <w:t>95.3</w:t>
            </w:r>
          </w:p>
        </w:tc>
        <w:tc>
          <w:tcPr>
            <w:tcW w:w="1560" w:type="dxa"/>
            <w:tcBorders>
              <w:top w:val="single" w:sz="4" w:space="0" w:color="auto"/>
              <w:left w:val="single" w:sz="4" w:space="0" w:color="auto"/>
              <w:bottom w:val="single" w:sz="4" w:space="0" w:color="auto"/>
              <w:right w:val="single" w:sz="4" w:space="0" w:color="auto"/>
            </w:tcBorders>
          </w:tcPr>
          <w:p w14:paraId="6A837F80" w14:textId="77777777" w:rsidR="002B27AE" w:rsidRPr="004B3397" w:rsidRDefault="002B27AE" w:rsidP="007033F3">
            <w:pPr>
              <w:pStyle w:val="TAC"/>
            </w:pPr>
            <w:r w:rsidRPr="004B3397">
              <w:t>-115.6</w:t>
            </w:r>
          </w:p>
        </w:tc>
      </w:tr>
      <w:tr w:rsidR="002B27AE" w:rsidRPr="004B3397" w14:paraId="350D60B6"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EA951DF" w14:textId="77777777" w:rsidR="002B27AE" w:rsidRPr="004B3397" w:rsidRDefault="002B27AE" w:rsidP="007033F3">
            <w:pPr>
              <w:pStyle w:val="TAC"/>
            </w:pPr>
            <w:r w:rsidRPr="004B3397">
              <w:t>22</w:t>
            </w:r>
          </w:p>
        </w:tc>
        <w:tc>
          <w:tcPr>
            <w:tcW w:w="1275" w:type="dxa"/>
            <w:tcBorders>
              <w:top w:val="single" w:sz="4" w:space="0" w:color="auto"/>
              <w:left w:val="single" w:sz="4" w:space="0" w:color="auto"/>
              <w:bottom w:val="single" w:sz="4" w:space="0" w:color="auto"/>
              <w:right w:val="single" w:sz="4" w:space="0" w:color="auto"/>
            </w:tcBorders>
          </w:tcPr>
          <w:p w14:paraId="30B6B214" w14:textId="77777777" w:rsidR="002B27AE" w:rsidRPr="004B3397" w:rsidRDefault="002B27AE" w:rsidP="007033F3">
            <w:pPr>
              <w:pStyle w:val="TAC"/>
            </w:pPr>
            <w:r w:rsidRPr="004B3397">
              <w:t>99.6</w:t>
            </w:r>
          </w:p>
        </w:tc>
        <w:tc>
          <w:tcPr>
            <w:tcW w:w="1560" w:type="dxa"/>
            <w:tcBorders>
              <w:top w:val="single" w:sz="4" w:space="0" w:color="auto"/>
              <w:left w:val="single" w:sz="4" w:space="0" w:color="auto"/>
              <w:bottom w:val="single" w:sz="4" w:space="0" w:color="auto"/>
              <w:right w:val="single" w:sz="4" w:space="0" w:color="auto"/>
            </w:tcBorders>
          </w:tcPr>
          <w:p w14:paraId="6BDA697A" w14:textId="77777777" w:rsidR="002B27AE" w:rsidRPr="004B3397" w:rsidRDefault="002B27AE" w:rsidP="007033F3">
            <w:pPr>
              <w:pStyle w:val="TAC"/>
            </w:pPr>
            <w:r w:rsidRPr="004B3397">
              <w:t>-38.3</w:t>
            </w:r>
          </w:p>
        </w:tc>
      </w:tr>
      <w:tr w:rsidR="002B27AE" w:rsidRPr="004B3397" w14:paraId="6DABC6FF"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D43F577" w14:textId="77777777" w:rsidR="002B27AE" w:rsidRPr="004B3397" w:rsidRDefault="002B27AE" w:rsidP="007033F3">
            <w:pPr>
              <w:pStyle w:val="TAC"/>
            </w:pPr>
            <w:r w:rsidRPr="004B3397">
              <w:t>23</w:t>
            </w:r>
          </w:p>
        </w:tc>
        <w:tc>
          <w:tcPr>
            <w:tcW w:w="1275" w:type="dxa"/>
            <w:tcBorders>
              <w:top w:val="single" w:sz="4" w:space="0" w:color="auto"/>
              <w:left w:val="single" w:sz="4" w:space="0" w:color="auto"/>
              <w:bottom w:val="single" w:sz="4" w:space="0" w:color="auto"/>
              <w:right w:val="single" w:sz="4" w:space="0" w:color="auto"/>
            </w:tcBorders>
          </w:tcPr>
          <w:p w14:paraId="132CBDC9" w14:textId="77777777" w:rsidR="002B27AE" w:rsidRPr="004B3397" w:rsidRDefault="002B27AE" w:rsidP="007033F3">
            <w:pPr>
              <w:pStyle w:val="TAC"/>
            </w:pPr>
            <w:r w:rsidRPr="004B3397">
              <w:t>103.8</w:t>
            </w:r>
          </w:p>
        </w:tc>
        <w:tc>
          <w:tcPr>
            <w:tcW w:w="1560" w:type="dxa"/>
            <w:tcBorders>
              <w:top w:val="single" w:sz="4" w:space="0" w:color="auto"/>
              <w:left w:val="single" w:sz="4" w:space="0" w:color="auto"/>
              <w:bottom w:val="single" w:sz="4" w:space="0" w:color="auto"/>
              <w:right w:val="single" w:sz="4" w:space="0" w:color="auto"/>
            </w:tcBorders>
          </w:tcPr>
          <w:p w14:paraId="36797C8C" w14:textId="77777777" w:rsidR="002B27AE" w:rsidRPr="004B3397" w:rsidRDefault="002B27AE" w:rsidP="007033F3">
            <w:pPr>
              <w:pStyle w:val="TAC"/>
            </w:pPr>
            <w:r w:rsidRPr="004B3397">
              <w:t>-1.1</w:t>
            </w:r>
          </w:p>
        </w:tc>
      </w:tr>
      <w:tr w:rsidR="002B27AE" w:rsidRPr="004B3397" w14:paraId="15B78009"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1FE110E" w14:textId="77777777" w:rsidR="002B27AE" w:rsidRPr="004B3397" w:rsidRDefault="002B27AE" w:rsidP="007033F3">
            <w:pPr>
              <w:pStyle w:val="TAC"/>
            </w:pPr>
            <w:r w:rsidRPr="004B3397">
              <w:t>24</w:t>
            </w:r>
          </w:p>
        </w:tc>
        <w:tc>
          <w:tcPr>
            <w:tcW w:w="1275" w:type="dxa"/>
            <w:tcBorders>
              <w:top w:val="single" w:sz="4" w:space="0" w:color="auto"/>
              <w:left w:val="single" w:sz="4" w:space="0" w:color="auto"/>
              <w:bottom w:val="single" w:sz="4" w:space="0" w:color="auto"/>
              <w:right w:val="single" w:sz="4" w:space="0" w:color="auto"/>
            </w:tcBorders>
          </w:tcPr>
          <w:p w14:paraId="3AE13FFF" w14:textId="77777777" w:rsidR="002B27AE" w:rsidRPr="004B3397" w:rsidRDefault="002B27AE" w:rsidP="007033F3">
            <w:pPr>
              <w:pStyle w:val="TAC"/>
            </w:pPr>
            <w:r w:rsidRPr="004B3397">
              <w:t>104.4</w:t>
            </w:r>
          </w:p>
        </w:tc>
        <w:tc>
          <w:tcPr>
            <w:tcW w:w="1560" w:type="dxa"/>
            <w:tcBorders>
              <w:top w:val="single" w:sz="4" w:space="0" w:color="auto"/>
              <w:left w:val="single" w:sz="4" w:space="0" w:color="auto"/>
              <w:bottom w:val="single" w:sz="4" w:space="0" w:color="auto"/>
              <w:right w:val="single" w:sz="4" w:space="0" w:color="auto"/>
            </w:tcBorders>
          </w:tcPr>
          <w:p w14:paraId="6E60E17E" w14:textId="77777777" w:rsidR="002B27AE" w:rsidRPr="004B3397" w:rsidRDefault="002B27AE" w:rsidP="007033F3">
            <w:pPr>
              <w:pStyle w:val="TAC"/>
            </w:pPr>
            <w:r w:rsidRPr="004B3397">
              <w:t>66.3</w:t>
            </w:r>
          </w:p>
        </w:tc>
      </w:tr>
      <w:tr w:rsidR="002B27AE" w:rsidRPr="004B3397" w14:paraId="5D90DBCF"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B7840E" w14:textId="77777777" w:rsidR="002B27AE" w:rsidRPr="004B3397" w:rsidRDefault="002B27AE" w:rsidP="007033F3">
            <w:pPr>
              <w:pStyle w:val="TAC"/>
            </w:pPr>
            <w:r w:rsidRPr="004B3397">
              <w:t>25</w:t>
            </w:r>
          </w:p>
        </w:tc>
        <w:tc>
          <w:tcPr>
            <w:tcW w:w="1275" w:type="dxa"/>
            <w:tcBorders>
              <w:top w:val="single" w:sz="4" w:space="0" w:color="auto"/>
              <w:left w:val="single" w:sz="4" w:space="0" w:color="auto"/>
              <w:bottom w:val="single" w:sz="4" w:space="0" w:color="auto"/>
              <w:right w:val="single" w:sz="4" w:space="0" w:color="auto"/>
            </w:tcBorders>
          </w:tcPr>
          <w:p w14:paraId="0A51DC10" w14:textId="77777777" w:rsidR="002B27AE" w:rsidRPr="004B3397" w:rsidRDefault="002B27AE" w:rsidP="007033F3">
            <w:pPr>
              <w:pStyle w:val="TAC"/>
            </w:pPr>
            <w:r w:rsidRPr="004B3397">
              <w:t>110.1</w:t>
            </w:r>
          </w:p>
        </w:tc>
        <w:tc>
          <w:tcPr>
            <w:tcW w:w="1560" w:type="dxa"/>
            <w:tcBorders>
              <w:top w:val="single" w:sz="4" w:space="0" w:color="auto"/>
              <w:left w:val="single" w:sz="4" w:space="0" w:color="auto"/>
              <w:bottom w:val="single" w:sz="4" w:space="0" w:color="auto"/>
              <w:right w:val="single" w:sz="4" w:space="0" w:color="auto"/>
            </w:tcBorders>
          </w:tcPr>
          <w:p w14:paraId="01741687" w14:textId="77777777" w:rsidR="002B27AE" w:rsidRPr="004B3397" w:rsidRDefault="002B27AE" w:rsidP="007033F3">
            <w:pPr>
              <w:pStyle w:val="TAC"/>
            </w:pPr>
            <w:r w:rsidRPr="004B3397">
              <w:t>127.5</w:t>
            </w:r>
          </w:p>
        </w:tc>
      </w:tr>
      <w:tr w:rsidR="002B27AE" w:rsidRPr="004B3397" w14:paraId="3FE89844"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94D78D5" w14:textId="77777777" w:rsidR="002B27AE" w:rsidRPr="004B3397" w:rsidRDefault="002B27AE" w:rsidP="007033F3">
            <w:pPr>
              <w:pStyle w:val="TAC"/>
            </w:pPr>
            <w:r w:rsidRPr="004B3397">
              <w:t>26</w:t>
            </w:r>
          </w:p>
        </w:tc>
        <w:tc>
          <w:tcPr>
            <w:tcW w:w="1275" w:type="dxa"/>
            <w:tcBorders>
              <w:top w:val="single" w:sz="4" w:space="0" w:color="auto"/>
              <w:left w:val="single" w:sz="4" w:space="0" w:color="auto"/>
              <w:bottom w:val="single" w:sz="4" w:space="0" w:color="auto"/>
              <w:right w:val="single" w:sz="4" w:space="0" w:color="auto"/>
            </w:tcBorders>
          </w:tcPr>
          <w:p w14:paraId="4C214025" w14:textId="77777777" w:rsidR="002B27AE" w:rsidRPr="004B3397" w:rsidRDefault="002B27AE" w:rsidP="007033F3">
            <w:pPr>
              <w:pStyle w:val="TAC"/>
            </w:pPr>
            <w:r w:rsidRPr="004B3397">
              <w:t>115.1</w:t>
            </w:r>
          </w:p>
        </w:tc>
        <w:tc>
          <w:tcPr>
            <w:tcW w:w="1560" w:type="dxa"/>
            <w:tcBorders>
              <w:top w:val="single" w:sz="4" w:space="0" w:color="auto"/>
              <w:left w:val="single" w:sz="4" w:space="0" w:color="auto"/>
              <w:bottom w:val="single" w:sz="4" w:space="0" w:color="auto"/>
              <w:right w:val="single" w:sz="4" w:space="0" w:color="auto"/>
            </w:tcBorders>
          </w:tcPr>
          <w:p w14:paraId="32A6B132" w14:textId="77777777" w:rsidR="002B27AE" w:rsidRPr="004B3397" w:rsidRDefault="002B27AE" w:rsidP="007033F3">
            <w:pPr>
              <w:pStyle w:val="TAC"/>
            </w:pPr>
            <w:r w:rsidRPr="004B3397">
              <w:t>-145.6</w:t>
            </w:r>
          </w:p>
        </w:tc>
      </w:tr>
      <w:tr w:rsidR="002B27AE" w:rsidRPr="004B3397" w14:paraId="397766C9"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9263F05" w14:textId="77777777" w:rsidR="002B27AE" w:rsidRPr="004B3397" w:rsidRDefault="002B27AE" w:rsidP="007033F3">
            <w:pPr>
              <w:pStyle w:val="TAC"/>
            </w:pPr>
            <w:r w:rsidRPr="004B3397">
              <w:t>27</w:t>
            </w:r>
          </w:p>
        </w:tc>
        <w:tc>
          <w:tcPr>
            <w:tcW w:w="1275" w:type="dxa"/>
            <w:tcBorders>
              <w:top w:val="single" w:sz="4" w:space="0" w:color="auto"/>
              <w:left w:val="single" w:sz="4" w:space="0" w:color="auto"/>
              <w:bottom w:val="single" w:sz="4" w:space="0" w:color="auto"/>
              <w:right w:val="single" w:sz="4" w:space="0" w:color="auto"/>
            </w:tcBorders>
          </w:tcPr>
          <w:p w14:paraId="2B4C863F" w14:textId="77777777" w:rsidR="002B27AE" w:rsidRPr="004B3397" w:rsidRDefault="002B27AE" w:rsidP="007033F3">
            <w:pPr>
              <w:pStyle w:val="TAC"/>
            </w:pPr>
            <w:r w:rsidRPr="004B3397">
              <w:t>120.8</w:t>
            </w:r>
          </w:p>
        </w:tc>
        <w:tc>
          <w:tcPr>
            <w:tcW w:w="1560" w:type="dxa"/>
            <w:tcBorders>
              <w:top w:val="single" w:sz="4" w:space="0" w:color="auto"/>
              <w:left w:val="single" w:sz="4" w:space="0" w:color="auto"/>
              <w:bottom w:val="single" w:sz="4" w:space="0" w:color="auto"/>
              <w:right w:val="single" w:sz="4" w:space="0" w:color="auto"/>
            </w:tcBorders>
          </w:tcPr>
          <w:p w14:paraId="31C6FA27" w14:textId="77777777" w:rsidR="002B27AE" w:rsidRPr="004B3397" w:rsidRDefault="002B27AE" w:rsidP="007033F3">
            <w:pPr>
              <w:pStyle w:val="TAC"/>
            </w:pPr>
            <w:r w:rsidRPr="004B3397">
              <w:t>171.9</w:t>
            </w:r>
          </w:p>
        </w:tc>
      </w:tr>
      <w:tr w:rsidR="002B27AE" w:rsidRPr="004B3397" w14:paraId="393BC86C"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F04D6" w14:textId="77777777" w:rsidR="002B27AE" w:rsidRPr="004B3397" w:rsidRDefault="002B27AE" w:rsidP="007033F3">
            <w:pPr>
              <w:pStyle w:val="TAC"/>
            </w:pPr>
            <w:r w:rsidRPr="004B3397">
              <w:t>28</w:t>
            </w:r>
          </w:p>
        </w:tc>
        <w:tc>
          <w:tcPr>
            <w:tcW w:w="1275" w:type="dxa"/>
            <w:tcBorders>
              <w:top w:val="single" w:sz="4" w:space="0" w:color="auto"/>
              <w:left w:val="single" w:sz="4" w:space="0" w:color="auto"/>
              <w:bottom w:val="single" w:sz="4" w:space="0" w:color="auto"/>
              <w:right w:val="single" w:sz="4" w:space="0" w:color="auto"/>
            </w:tcBorders>
          </w:tcPr>
          <w:p w14:paraId="39595B16" w14:textId="77777777" w:rsidR="002B27AE" w:rsidRPr="004B3397" w:rsidRDefault="002B27AE" w:rsidP="007033F3">
            <w:pPr>
              <w:pStyle w:val="TAC"/>
            </w:pPr>
            <w:r w:rsidRPr="004B3397">
              <w:t>125.3</w:t>
            </w:r>
          </w:p>
        </w:tc>
        <w:tc>
          <w:tcPr>
            <w:tcW w:w="1560" w:type="dxa"/>
            <w:tcBorders>
              <w:top w:val="single" w:sz="4" w:space="0" w:color="auto"/>
              <w:left w:val="single" w:sz="4" w:space="0" w:color="auto"/>
              <w:bottom w:val="single" w:sz="4" w:space="0" w:color="auto"/>
              <w:right w:val="single" w:sz="4" w:space="0" w:color="auto"/>
            </w:tcBorders>
          </w:tcPr>
          <w:p w14:paraId="34083090" w14:textId="77777777" w:rsidR="002B27AE" w:rsidRPr="004B3397" w:rsidRDefault="002B27AE" w:rsidP="007033F3">
            <w:pPr>
              <w:pStyle w:val="TAC"/>
            </w:pPr>
            <w:r w:rsidRPr="004B3397">
              <w:t>-60.7</w:t>
            </w:r>
          </w:p>
        </w:tc>
      </w:tr>
      <w:tr w:rsidR="002B27AE" w:rsidRPr="004B3397" w14:paraId="6EC26487"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584B558" w14:textId="77777777" w:rsidR="002B27AE" w:rsidRPr="004B3397" w:rsidRDefault="002B27AE" w:rsidP="007033F3">
            <w:pPr>
              <w:pStyle w:val="TAC"/>
            </w:pPr>
            <w:r w:rsidRPr="004B3397">
              <w:t>29</w:t>
            </w:r>
          </w:p>
        </w:tc>
        <w:tc>
          <w:tcPr>
            <w:tcW w:w="1275" w:type="dxa"/>
            <w:tcBorders>
              <w:top w:val="single" w:sz="4" w:space="0" w:color="auto"/>
              <w:left w:val="single" w:sz="4" w:space="0" w:color="auto"/>
              <w:bottom w:val="single" w:sz="4" w:space="0" w:color="auto"/>
              <w:right w:val="single" w:sz="4" w:space="0" w:color="auto"/>
            </w:tcBorders>
          </w:tcPr>
          <w:p w14:paraId="0F2DD035" w14:textId="77777777" w:rsidR="002B27AE" w:rsidRPr="004B3397" w:rsidRDefault="002B27AE" w:rsidP="007033F3">
            <w:pPr>
              <w:pStyle w:val="TAC"/>
            </w:pPr>
            <w:r w:rsidRPr="004B3397">
              <w:t>128.2</w:t>
            </w:r>
          </w:p>
        </w:tc>
        <w:tc>
          <w:tcPr>
            <w:tcW w:w="1560" w:type="dxa"/>
            <w:tcBorders>
              <w:top w:val="single" w:sz="4" w:space="0" w:color="auto"/>
              <w:left w:val="single" w:sz="4" w:space="0" w:color="auto"/>
              <w:bottom w:val="single" w:sz="4" w:space="0" w:color="auto"/>
              <w:right w:val="single" w:sz="4" w:space="0" w:color="auto"/>
            </w:tcBorders>
          </w:tcPr>
          <w:p w14:paraId="6B992F8F" w14:textId="77777777" w:rsidR="002B27AE" w:rsidRPr="004B3397" w:rsidRDefault="002B27AE" w:rsidP="007033F3">
            <w:pPr>
              <w:pStyle w:val="TAC"/>
            </w:pPr>
            <w:r w:rsidRPr="004B3397">
              <w:t>-104.1</w:t>
            </w:r>
          </w:p>
        </w:tc>
      </w:tr>
      <w:tr w:rsidR="002B27AE" w:rsidRPr="004B3397" w14:paraId="3D07CBAD"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977852" w14:textId="77777777" w:rsidR="002B27AE" w:rsidRPr="004B3397" w:rsidRDefault="002B27AE" w:rsidP="007033F3">
            <w:pPr>
              <w:pStyle w:val="TAC"/>
            </w:pPr>
            <w:r w:rsidRPr="004B3397">
              <w:t>30</w:t>
            </w:r>
          </w:p>
        </w:tc>
        <w:tc>
          <w:tcPr>
            <w:tcW w:w="1275" w:type="dxa"/>
            <w:tcBorders>
              <w:top w:val="single" w:sz="4" w:space="0" w:color="auto"/>
              <w:left w:val="single" w:sz="4" w:space="0" w:color="auto"/>
              <w:bottom w:val="single" w:sz="4" w:space="0" w:color="auto"/>
              <w:right w:val="single" w:sz="4" w:space="0" w:color="auto"/>
            </w:tcBorders>
          </w:tcPr>
          <w:p w14:paraId="77EF9D34" w14:textId="77777777" w:rsidR="002B27AE" w:rsidRPr="004B3397" w:rsidRDefault="002B27AE" w:rsidP="007033F3">
            <w:pPr>
              <w:pStyle w:val="TAC"/>
            </w:pPr>
            <w:r w:rsidRPr="004B3397">
              <w:t>128.8</w:t>
            </w:r>
          </w:p>
        </w:tc>
        <w:tc>
          <w:tcPr>
            <w:tcW w:w="1560" w:type="dxa"/>
            <w:tcBorders>
              <w:top w:val="single" w:sz="4" w:space="0" w:color="auto"/>
              <w:left w:val="single" w:sz="4" w:space="0" w:color="auto"/>
              <w:bottom w:val="single" w:sz="4" w:space="0" w:color="auto"/>
              <w:right w:val="single" w:sz="4" w:space="0" w:color="auto"/>
            </w:tcBorders>
          </w:tcPr>
          <w:p w14:paraId="3E6ED5AB" w14:textId="77777777" w:rsidR="002B27AE" w:rsidRPr="004B3397" w:rsidRDefault="002B27AE" w:rsidP="007033F3">
            <w:pPr>
              <w:pStyle w:val="TAC"/>
            </w:pPr>
            <w:r w:rsidRPr="004B3397">
              <w:t>91.3</w:t>
            </w:r>
          </w:p>
        </w:tc>
      </w:tr>
      <w:tr w:rsidR="002B27AE" w:rsidRPr="004B3397" w14:paraId="3E6E4C21"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1D7B6B" w14:textId="77777777" w:rsidR="002B27AE" w:rsidRPr="004B3397" w:rsidRDefault="002B27AE" w:rsidP="007033F3">
            <w:pPr>
              <w:pStyle w:val="TAC"/>
            </w:pPr>
            <w:r w:rsidRPr="004B3397">
              <w:t>31</w:t>
            </w:r>
          </w:p>
        </w:tc>
        <w:tc>
          <w:tcPr>
            <w:tcW w:w="1275" w:type="dxa"/>
            <w:tcBorders>
              <w:top w:val="single" w:sz="4" w:space="0" w:color="auto"/>
              <w:left w:val="single" w:sz="4" w:space="0" w:color="auto"/>
              <w:bottom w:val="single" w:sz="4" w:space="0" w:color="auto"/>
              <w:right w:val="single" w:sz="4" w:space="0" w:color="auto"/>
            </w:tcBorders>
          </w:tcPr>
          <w:p w14:paraId="5914B453" w14:textId="77777777" w:rsidR="002B27AE" w:rsidRPr="004B3397" w:rsidRDefault="002B27AE" w:rsidP="007033F3">
            <w:pPr>
              <w:pStyle w:val="TAC"/>
            </w:pPr>
            <w:r w:rsidRPr="004B3397">
              <w:t>129.9</w:t>
            </w:r>
          </w:p>
        </w:tc>
        <w:tc>
          <w:tcPr>
            <w:tcW w:w="1560" w:type="dxa"/>
            <w:tcBorders>
              <w:top w:val="single" w:sz="4" w:space="0" w:color="auto"/>
              <w:left w:val="single" w:sz="4" w:space="0" w:color="auto"/>
              <w:bottom w:val="single" w:sz="4" w:space="0" w:color="auto"/>
              <w:right w:val="single" w:sz="4" w:space="0" w:color="auto"/>
            </w:tcBorders>
          </w:tcPr>
          <w:p w14:paraId="0A56C91E" w14:textId="77777777" w:rsidR="002B27AE" w:rsidRPr="004B3397" w:rsidRDefault="002B27AE" w:rsidP="007033F3">
            <w:pPr>
              <w:pStyle w:val="TAC"/>
            </w:pPr>
            <w:r w:rsidRPr="004B3397">
              <w:t>35.8</w:t>
            </w:r>
          </w:p>
        </w:tc>
      </w:tr>
      <w:tr w:rsidR="002B27AE" w:rsidRPr="004B3397" w14:paraId="38A02D49"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86B6BBA" w14:textId="77777777" w:rsidR="002B27AE" w:rsidRPr="004B3397" w:rsidRDefault="002B27AE" w:rsidP="007033F3">
            <w:pPr>
              <w:pStyle w:val="TAC"/>
            </w:pPr>
            <w:r w:rsidRPr="004B3397">
              <w:t>32</w:t>
            </w:r>
          </w:p>
        </w:tc>
        <w:tc>
          <w:tcPr>
            <w:tcW w:w="1275" w:type="dxa"/>
            <w:tcBorders>
              <w:top w:val="single" w:sz="4" w:space="0" w:color="auto"/>
              <w:left w:val="single" w:sz="4" w:space="0" w:color="auto"/>
              <w:bottom w:val="single" w:sz="4" w:space="0" w:color="auto"/>
              <w:right w:val="single" w:sz="4" w:space="0" w:color="auto"/>
            </w:tcBorders>
          </w:tcPr>
          <w:p w14:paraId="3C107AF7" w14:textId="77777777" w:rsidR="002B27AE" w:rsidRPr="004B3397" w:rsidRDefault="002B27AE" w:rsidP="007033F3">
            <w:pPr>
              <w:pStyle w:val="TAC"/>
            </w:pPr>
            <w:r w:rsidRPr="004B3397">
              <w:t>136.0</w:t>
            </w:r>
          </w:p>
        </w:tc>
        <w:tc>
          <w:tcPr>
            <w:tcW w:w="1560" w:type="dxa"/>
            <w:tcBorders>
              <w:top w:val="single" w:sz="4" w:space="0" w:color="auto"/>
              <w:left w:val="single" w:sz="4" w:space="0" w:color="auto"/>
              <w:bottom w:val="single" w:sz="4" w:space="0" w:color="auto"/>
              <w:right w:val="single" w:sz="4" w:space="0" w:color="auto"/>
            </w:tcBorders>
          </w:tcPr>
          <w:p w14:paraId="5F4A18A4" w14:textId="77777777" w:rsidR="002B27AE" w:rsidRPr="004B3397" w:rsidRDefault="002B27AE" w:rsidP="007033F3">
            <w:pPr>
              <w:pStyle w:val="TAC"/>
            </w:pPr>
            <w:r w:rsidRPr="004B3397">
              <w:t>-13.4</w:t>
            </w:r>
          </w:p>
        </w:tc>
      </w:tr>
      <w:tr w:rsidR="002B27AE" w:rsidRPr="004B3397" w14:paraId="6CFEFD89"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F61DF6" w14:textId="77777777" w:rsidR="002B27AE" w:rsidRPr="004B3397" w:rsidRDefault="002B27AE" w:rsidP="007033F3">
            <w:pPr>
              <w:pStyle w:val="TAC"/>
            </w:pPr>
            <w:r w:rsidRPr="004B3397">
              <w:t>33</w:t>
            </w:r>
          </w:p>
        </w:tc>
        <w:tc>
          <w:tcPr>
            <w:tcW w:w="1275" w:type="dxa"/>
            <w:tcBorders>
              <w:top w:val="single" w:sz="4" w:space="0" w:color="auto"/>
              <w:left w:val="single" w:sz="4" w:space="0" w:color="auto"/>
              <w:bottom w:val="single" w:sz="4" w:space="0" w:color="auto"/>
              <w:right w:val="single" w:sz="4" w:space="0" w:color="auto"/>
            </w:tcBorders>
          </w:tcPr>
          <w:p w14:paraId="43E85B68" w14:textId="77777777" w:rsidR="002B27AE" w:rsidRPr="004B3397" w:rsidRDefault="002B27AE" w:rsidP="007033F3">
            <w:pPr>
              <w:pStyle w:val="TAC"/>
            </w:pPr>
            <w:r w:rsidRPr="004B3397">
              <w:t>145.8</w:t>
            </w:r>
          </w:p>
        </w:tc>
        <w:tc>
          <w:tcPr>
            <w:tcW w:w="1560" w:type="dxa"/>
            <w:tcBorders>
              <w:top w:val="single" w:sz="4" w:space="0" w:color="auto"/>
              <w:left w:val="single" w:sz="4" w:space="0" w:color="auto"/>
              <w:bottom w:val="single" w:sz="4" w:space="0" w:color="auto"/>
              <w:right w:val="single" w:sz="4" w:space="0" w:color="auto"/>
            </w:tcBorders>
          </w:tcPr>
          <w:p w14:paraId="44077421" w14:textId="77777777" w:rsidR="002B27AE" w:rsidRPr="004B3397" w:rsidRDefault="002B27AE" w:rsidP="007033F3">
            <w:pPr>
              <w:pStyle w:val="TAC"/>
            </w:pPr>
            <w:r w:rsidRPr="004B3397">
              <w:t>138.1</w:t>
            </w:r>
          </w:p>
        </w:tc>
      </w:tr>
      <w:tr w:rsidR="002B27AE" w:rsidRPr="004B3397" w14:paraId="1EB4C532"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517206" w14:textId="77777777" w:rsidR="002B27AE" w:rsidRPr="004B3397" w:rsidRDefault="002B27AE" w:rsidP="007033F3">
            <w:pPr>
              <w:pStyle w:val="TAC"/>
            </w:pPr>
            <w:r w:rsidRPr="004B3397">
              <w:t>34</w:t>
            </w:r>
          </w:p>
        </w:tc>
        <w:tc>
          <w:tcPr>
            <w:tcW w:w="1275" w:type="dxa"/>
            <w:tcBorders>
              <w:top w:val="single" w:sz="4" w:space="0" w:color="auto"/>
              <w:left w:val="single" w:sz="4" w:space="0" w:color="auto"/>
              <w:bottom w:val="single" w:sz="4" w:space="0" w:color="auto"/>
              <w:right w:val="single" w:sz="4" w:space="0" w:color="auto"/>
            </w:tcBorders>
          </w:tcPr>
          <w:p w14:paraId="08901066" w14:textId="77777777" w:rsidR="002B27AE" w:rsidRPr="004B3397" w:rsidRDefault="002B27AE" w:rsidP="007033F3">
            <w:pPr>
              <w:pStyle w:val="TAC"/>
            </w:pPr>
            <w:r w:rsidRPr="004B3397">
              <w:t>150.2</w:t>
            </w:r>
          </w:p>
        </w:tc>
        <w:tc>
          <w:tcPr>
            <w:tcW w:w="1560" w:type="dxa"/>
            <w:tcBorders>
              <w:top w:val="single" w:sz="4" w:space="0" w:color="auto"/>
              <w:left w:val="single" w:sz="4" w:space="0" w:color="auto"/>
              <w:bottom w:val="single" w:sz="4" w:space="0" w:color="auto"/>
              <w:right w:val="single" w:sz="4" w:space="0" w:color="auto"/>
            </w:tcBorders>
          </w:tcPr>
          <w:p w14:paraId="19D1BFB8" w14:textId="77777777" w:rsidR="002B27AE" w:rsidRPr="004B3397" w:rsidRDefault="002B27AE" w:rsidP="007033F3">
            <w:pPr>
              <w:pStyle w:val="TAC"/>
            </w:pPr>
            <w:r w:rsidRPr="004B3397">
              <w:t>-153.3</w:t>
            </w:r>
          </w:p>
        </w:tc>
      </w:tr>
      <w:tr w:rsidR="002B27AE" w:rsidRPr="004B3397" w14:paraId="06EB7DEA"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FDD05B" w14:textId="77777777" w:rsidR="002B27AE" w:rsidRPr="004B3397" w:rsidRDefault="002B27AE" w:rsidP="007033F3">
            <w:pPr>
              <w:pStyle w:val="TAC"/>
            </w:pPr>
            <w:r w:rsidRPr="004B3397">
              <w:t>35</w:t>
            </w:r>
          </w:p>
        </w:tc>
        <w:tc>
          <w:tcPr>
            <w:tcW w:w="1275" w:type="dxa"/>
            <w:tcBorders>
              <w:top w:val="single" w:sz="4" w:space="0" w:color="auto"/>
              <w:left w:val="single" w:sz="4" w:space="0" w:color="auto"/>
              <w:bottom w:val="single" w:sz="4" w:space="0" w:color="auto"/>
              <w:right w:val="single" w:sz="4" w:space="0" w:color="auto"/>
            </w:tcBorders>
          </w:tcPr>
          <w:p w14:paraId="7F2EE794" w14:textId="77777777" w:rsidR="002B27AE" w:rsidRPr="004B3397" w:rsidRDefault="002B27AE" w:rsidP="007033F3">
            <w:pPr>
              <w:pStyle w:val="TAC"/>
            </w:pPr>
            <w:r w:rsidRPr="004B3397">
              <w:t>160.6</w:t>
            </w:r>
          </w:p>
        </w:tc>
        <w:tc>
          <w:tcPr>
            <w:tcW w:w="1560" w:type="dxa"/>
            <w:tcBorders>
              <w:top w:val="single" w:sz="4" w:space="0" w:color="auto"/>
              <w:left w:val="single" w:sz="4" w:space="0" w:color="auto"/>
              <w:bottom w:val="single" w:sz="4" w:space="0" w:color="auto"/>
              <w:right w:val="single" w:sz="4" w:space="0" w:color="auto"/>
            </w:tcBorders>
          </w:tcPr>
          <w:p w14:paraId="457725A1" w14:textId="77777777" w:rsidR="002B27AE" w:rsidRPr="004B3397" w:rsidRDefault="002B27AE" w:rsidP="007033F3">
            <w:pPr>
              <w:pStyle w:val="TAC"/>
            </w:pPr>
            <w:r w:rsidRPr="004B3397">
              <w:t>-67.4</w:t>
            </w:r>
          </w:p>
        </w:tc>
      </w:tr>
      <w:tr w:rsidR="002B27AE" w:rsidRPr="004B3397" w14:paraId="5F065DC9"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34A271E" w14:textId="77777777" w:rsidR="002B27AE" w:rsidRPr="004B3397" w:rsidRDefault="002B27AE" w:rsidP="007033F3">
            <w:pPr>
              <w:pStyle w:val="TAC"/>
            </w:pPr>
            <w:r w:rsidRPr="004B3397">
              <w:t>36</w:t>
            </w:r>
          </w:p>
        </w:tc>
        <w:tc>
          <w:tcPr>
            <w:tcW w:w="1275" w:type="dxa"/>
            <w:tcBorders>
              <w:top w:val="single" w:sz="4" w:space="0" w:color="auto"/>
              <w:left w:val="single" w:sz="4" w:space="0" w:color="auto"/>
              <w:bottom w:val="single" w:sz="4" w:space="0" w:color="auto"/>
              <w:right w:val="single" w:sz="4" w:space="0" w:color="auto"/>
            </w:tcBorders>
          </w:tcPr>
          <w:p w14:paraId="1ECB6AB7" w14:textId="77777777" w:rsidR="002B27AE" w:rsidRPr="004B3397" w:rsidRDefault="002B27AE" w:rsidP="007033F3">
            <w:pPr>
              <w:pStyle w:val="TAC"/>
            </w:pPr>
            <w:r w:rsidRPr="004B3397">
              <w:t>161.7</w:t>
            </w:r>
          </w:p>
        </w:tc>
        <w:tc>
          <w:tcPr>
            <w:tcW w:w="1560" w:type="dxa"/>
            <w:tcBorders>
              <w:top w:val="single" w:sz="4" w:space="0" w:color="auto"/>
              <w:left w:val="single" w:sz="4" w:space="0" w:color="auto"/>
              <w:bottom w:val="single" w:sz="4" w:space="0" w:color="auto"/>
              <w:right w:val="single" w:sz="4" w:space="0" w:color="auto"/>
            </w:tcBorders>
          </w:tcPr>
          <w:p w14:paraId="7CC9A686" w14:textId="77777777" w:rsidR="002B27AE" w:rsidRPr="004B3397" w:rsidRDefault="002B27AE" w:rsidP="007033F3">
            <w:pPr>
              <w:pStyle w:val="TAC"/>
            </w:pPr>
            <w:r w:rsidRPr="004B3397">
              <w:t>59.1</w:t>
            </w:r>
          </w:p>
        </w:tc>
      </w:tr>
    </w:tbl>
    <w:p w14:paraId="1248D2A5" w14:textId="77777777" w:rsidR="002B27AE" w:rsidRPr="004B3397" w:rsidRDefault="002B27AE" w:rsidP="002B27AE"/>
    <w:p w14:paraId="0EC5C9A1" w14:textId="77777777" w:rsidR="002B27AE" w:rsidRPr="004B3397" w:rsidRDefault="002B27AE" w:rsidP="002B27AE">
      <w:pPr>
        <w:pStyle w:val="Heading2"/>
      </w:pPr>
      <w:bookmarkStart w:id="97" w:name="_Toc177658805"/>
      <w:r w:rsidRPr="004B3397">
        <w:lastRenderedPageBreak/>
        <w:t>G.2.4</w:t>
      </w:r>
      <w:r w:rsidRPr="004B3397">
        <w:tab/>
        <w:t>Minimum Range Length</w:t>
      </w:r>
      <w:bookmarkEnd w:id="97"/>
    </w:p>
    <w:p w14:paraId="54D4D61E" w14:textId="31E6248B" w:rsidR="002B27AE" w:rsidRPr="004B3397" w:rsidRDefault="002B27AE" w:rsidP="002B27AE">
      <w:r w:rsidRPr="004B3397">
        <w:t>The minimum range length of FR2 MPAC system is defined as the distance from the centre of the test zone to the aperture of the measurement probes/antennas, as illustrated in Figure G.2.4-1.</w:t>
      </w:r>
    </w:p>
    <w:p w14:paraId="04271252" w14:textId="77777777" w:rsidR="002B27AE" w:rsidRPr="004B3397" w:rsidRDefault="002B27AE" w:rsidP="002B27AE">
      <w:pPr>
        <w:pStyle w:val="TH"/>
      </w:pPr>
      <w:r w:rsidRPr="004B3397">
        <w:rPr>
          <w:noProof/>
        </w:rPr>
        <w:drawing>
          <wp:inline distT="0" distB="0" distL="0" distR="0" wp14:anchorId="182BF47D" wp14:editId="694F2371">
            <wp:extent cx="3096260" cy="2634615"/>
            <wp:effectExtent l="0" t="0" r="8890" b="0"/>
            <wp:docPr id="22" name="图片 22" descr="A diagram of a test z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A diagram of a test zone&#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69F689F6" w14:textId="77777777" w:rsidR="002B27AE" w:rsidRPr="004B3397" w:rsidRDefault="002B27AE" w:rsidP="002B27AE">
      <w:pPr>
        <w:pStyle w:val="TF"/>
        <w:rPr>
          <w:rFonts w:eastAsia="SimSun"/>
        </w:rPr>
      </w:pPr>
      <w:r w:rsidRPr="004B3397">
        <w:rPr>
          <w:rFonts w:eastAsia="SimSun"/>
        </w:rPr>
        <w:t>Figure G.2.4-1: Illustration of range length definition of FR2 3D-MPAC</w:t>
      </w:r>
    </w:p>
    <w:p w14:paraId="4987148E" w14:textId="77777777" w:rsidR="002B27AE" w:rsidRPr="004B3397" w:rsidRDefault="002B27AE" w:rsidP="002B27AE"/>
    <w:p w14:paraId="321788B8" w14:textId="3577A1CD" w:rsidR="002B27AE" w:rsidRPr="004B3397" w:rsidRDefault="002B27AE" w:rsidP="002B27AE">
      <w:r w:rsidRPr="004B3397">
        <w:t>The minimum range length for NR FR2 MPAC OTA systems with 20cm test zone size is 0.75m. It was shown that the PSP can be reduced significantly for distances below 0.75m.</w:t>
      </w:r>
    </w:p>
    <w:p w14:paraId="4BE4D954" w14:textId="77777777" w:rsidR="002B27AE" w:rsidRPr="004B3397" w:rsidRDefault="002B27AE" w:rsidP="002B27AE">
      <w:pPr>
        <w:pStyle w:val="Heading2"/>
        <w:rPr>
          <w:rFonts w:eastAsia="DengXian"/>
        </w:rPr>
      </w:pPr>
      <w:bookmarkStart w:id="98" w:name="_Toc177658806"/>
      <w:r w:rsidRPr="004B3397">
        <w:rPr>
          <w:rFonts w:eastAsia="DengXian"/>
        </w:rPr>
        <w:t>G.2.5</w:t>
      </w:r>
      <w:r w:rsidRPr="004B3397">
        <w:rPr>
          <w:rFonts w:eastAsia="DengXian"/>
        </w:rPr>
        <w:tab/>
        <w:t>Sample Device Orientations for Selected Test Points</w:t>
      </w:r>
      <w:bookmarkEnd w:id="98"/>
    </w:p>
    <w:p w14:paraId="2C236280" w14:textId="2E165460" w:rsidR="002B27AE" w:rsidRPr="004B3397" w:rsidRDefault="002B27AE" w:rsidP="002B27AE">
      <w:r w:rsidRPr="004B3397">
        <w:t>Tables G.2.5-1 and G.2.5-2 include illustrations of device/positioner/probe configurations &amp; orientations based on a sample MIMO OTA test system for various test points for Theta &lt; 90</w:t>
      </w:r>
      <w:r w:rsidRPr="004B3397">
        <w:rPr>
          <w:rFonts w:cs="Arial"/>
        </w:rPr>
        <w:t xml:space="preserve">° (Table </w:t>
      </w:r>
      <w:r w:rsidRPr="004B3397">
        <w:t>G.2.5-1) and Theta &gt; 90</w:t>
      </w:r>
      <w:r w:rsidRPr="004B3397">
        <w:rPr>
          <w:rFonts w:cs="Arial"/>
        </w:rPr>
        <w:t xml:space="preserve">° (Table </w:t>
      </w:r>
      <w:r w:rsidRPr="004B3397">
        <w:t>G.2.5-2), respectively.</w:t>
      </w:r>
    </w:p>
    <w:p w14:paraId="64868796" w14:textId="7D887FEB" w:rsidR="002B27AE" w:rsidRPr="004B3397" w:rsidRDefault="002B27AE" w:rsidP="002B27AE">
      <w:pPr>
        <w:pStyle w:val="TH"/>
        <w:keepNext w:val="0"/>
        <w:keepLines w:val="0"/>
      </w:pPr>
      <w:r w:rsidRPr="004B3397">
        <w:t>Table G.2.5-1</w:t>
      </w:r>
      <w:r w:rsidR="00CF2F38" w:rsidRPr="004B3397">
        <w:t>:</w:t>
      </w:r>
      <w:r w:rsidRPr="004B3397">
        <w:t xml:space="preserve"> Visualization of DUT Orientation of test points with Theta &lt; 90</w:t>
      </w:r>
      <w:r w:rsidRPr="004B3397">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2B27AE" w:rsidRPr="004B3397" w14:paraId="68229B99" w14:textId="77777777" w:rsidTr="007033F3">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0C8373" w14:textId="77777777" w:rsidR="002B27AE" w:rsidRPr="004B3397" w:rsidRDefault="002B27AE" w:rsidP="007033F3">
            <w:pPr>
              <w:pStyle w:val="TAH"/>
            </w:pPr>
            <w:r w:rsidRPr="004B3397">
              <w:lastRenderedPageBreak/>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31B9337" w14:textId="77777777" w:rsidR="002B27AE" w:rsidRPr="004B3397" w:rsidRDefault="002B27AE" w:rsidP="007033F3">
            <w:pPr>
              <w:pStyle w:val="TAH"/>
            </w:pPr>
            <w:r w:rsidRPr="004B3397">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3EB86E9" w14:textId="77777777" w:rsidR="002B27AE" w:rsidRPr="004B3397" w:rsidRDefault="002B27AE" w:rsidP="007033F3">
            <w:pPr>
              <w:pStyle w:val="TAH"/>
            </w:pPr>
            <w:r w:rsidRPr="004B3397">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3DA381FF" w14:textId="77777777" w:rsidR="002B27AE" w:rsidRPr="004B3397" w:rsidRDefault="002B27AE" w:rsidP="007033F3">
            <w:pPr>
              <w:pStyle w:val="TAH"/>
            </w:pPr>
            <w:r w:rsidRPr="004B3397">
              <w:t xml:space="preserve">Sample System/DUT Illustration </w:t>
            </w:r>
          </w:p>
          <w:p w14:paraId="44BED5F3" w14:textId="77777777" w:rsidR="002B27AE" w:rsidRPr="004B3397" w:rsidRDefault="002B27AE" w:rsidP="007033F3">
            <w:pPr>
              <w:pStyle w:val="TAH"/>
            </w:pPr>
            <w:r w:rsidRPr="004B3397">
              <w:t>with P0 – Orientation 1</w:t>
            </w:r>
          </w:p>
        </w:tc>
      </w:tr>
      <w:tr w:rsidR="002B27AE" w:rsidRPr="004B3397" w14:paraId="2459A8AA" w14:textId="77777777" w:rsidTr="007033F3">
        <w:trPr>
          <w:jc w:val="center"/>
        </w:trPr>
        <w:tc>
          <w:tcPr>
            <w:tcW w:w="897" w:type="dxa"/>
            <w:tcBorders>
              <w:top w:val="single" w:sz="4" w:space="0" w:color="auto"/>
              <w:left w:val="single" w:sz="4" w:space="0" w:color="auto"/>
              <w:bottom w:val="single" w:sz="4" w:space="0" w:color="auto"/>
              <w:right w:val="single" w:sz="4" w:space="0" w:color="auto"/>
            </w:tcBorders>
            <w:hideMark/>
          </w:tcPr>
          <w:p w14:paraId="12B831FF" w14:textId="77777777" w:rsidR="002B27AE" w:rsidRPr="004B3397" w:rsidRDefault="002B27AE" w:rsidP="007033F3">
            <w:pPr>
              <w:pStyle w:val="TAL"/>
            </w:pPr>
            <w:r w:rsidRPr="004B3397">
              <w:t>1</w:t>
            </w:r>
          </w:p>
        </w:tc>
        <w:tc>
          <w:tcPr>
            <w:tcW w:w="697" w:type="dxa"/>
            <w:tcBorders>
              <w:top w:val="single" w:sz="4" w:space="0" w:color="auto"/>
              <w:left w:val="single" w:sz="4" w:space="0" w:color="auto"/>
              <w:bottom w:val="single" w:sz="4" w:space="0" w:color="auto"/>
              <w:right w:val="single" w:sz="4" w:space="0" w:color="auto"/>
            </w:tcBorders>
            <w:hideMark/>
          </w:tcPr>
          <w:p w14:paraId="3F62CF51" w14:textId="77777777" w:rsidR="002B27AE" w:rsidRPr="004B3397" w:rsidRDefault="002B27AE" w:rsidP="007033F3">
            <w:pPr>
              <w:pStyle w:val="TAL"/>
            </w:pPr>
            <w:r w:rsidRPr="004B3397">
              <w:t>0.0</w:t>
            </w:r>
          </w:p>
        </w:tc>
        <w:tc>
          <w:tcPr>
            <w:tcW w:w="667" w:type="dxa"/>
            <w:tcBorders>
              <w:top w:val="single" w:sz="4" w:space="0" w:color="auto"/>
              <w:left w:val="single" w:sz="4" w:space="0" w:color="auto"/>
              <w:bottom w:val="single" w:sz="4" w:space="0" w:color="auto"/>
              <w:right w:val="single" w:sz="4" w:space="0" w:color="auto"/>
            </w:tcBorders>
            <w:hideMark/>
          </w:tcPr>
          <w:p w14:paraId="4CB81B6F" w14:textId="77777777" w:rsidR="002B27AE" w:rsidRPr="004B3397" w:rsidRDefault="002B27AE" w:rsidP="007033F3">
            <w:pPr>
              <w:pStyle w:val="TAL"/>
            </w:pPr>
            <w:r w:rsidRPr="004B3397">
              <w:t>0.0</w:t>
            </w:r>
          </w:p>
        </w:tc>
        <w:tc>
          <w:tcPr>
            <w:tcW w:w="5760" w:type="dxa"/>
            <w:tcBorders>
              <w:top w:val="single" w:sz="4" w:space="0" w:color="auto"/>
              <w:left w:val="single" w:sz="4" w:space="0" w:color="auto"/>
              <w:bottom w:val="single" w:sz="4" w:space="0" w:color="auto"/>
              <w:right w:val="single" w:sz="4" w:space="0" w:color="auto"/>
            </w:tcBorders>
            <w:hideMark/>
          </w:tcPr>
          <w:p w14:paraId="4E015654" w14:textId="77777777" w:rsidR="002B27AE" w:rsidRPr="004B3397" w:rsidRDefault="002B27AE" w:rsidP="007033F3">
            <w:pPr>
              <w:pStyle w:val="TAC"/>
              <w:keepNext w:val="0"/>
              <w:keepLines w:val="0"/>
            </w:pPr>
            <w:r w:rsidRPr="004B3397">
              <w:rPr>
                <w:noProof/>
              </w:rPr>
              <w:drawing>
                <wp:inline distT="0" distB="0" distL="0" distR="0" wp14:anchorId="1C0FA38F" wp14:editId="1F0261F1">
                  <wp:extent cx="1856643" cy="1905000"/>
                  <wp:effectExtent l="0" t="0" r="0" b="0"/>
                  <wp:docPr id="25" name="图片 25" descr="A diagram of a mach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A diagram of a machine&#10;&#10;Description automatically generated with medium confidence"/>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863873" cy="1912418"/>
                          </a:xfrm>
                          <a:prstGeom prst="rect">
                            <a:avLst/>
                          </a:prstGeom>
                          <a:noFill/>
                          <a:ln>
                            <a:noFill/>
                          </a:ln>
                        </pic:spPr>
                      </pic:pic>
                    </a:graphicData>
                  </a:graphic>
                </wp:inline>
              </w:drawing>
            </w:r>
          </w:p>
        </w:tc>
      </w:tr>
      <w:tr w:rsidR="002B27AE" w:rsidRPr="004B3397" w14:paraId="7EEB565C" w14:textId="77777777" w:rsidTr="007033F3">
        <w:trPr>
          <w:jc w:val="center"/>
        </w:trPr>
        <w:tc>
          <w:tcPr>
            <w:tcW w:w="897" w:type="dxa"/>
            <w:tcBorders>
              <w:top w:val="single" w:sz="4" w:space="0" w:color="auto"/>
              <w:left w:val="single" w:sz="4" w:space="0" w:color="auto"/>
              <w:bottom w:val="single" w:sz="4" w:space="0" w:color="auto"/>
              <w:right w:val="single" w:sz="4" w:space="0" w:color="auto"/>
            </w:tcBorders>
            <w:hideMark/>
          </w:tcPr>
          <w:p w14:paraId="1EA83490" w14:textId="77777777" w:rsidR="002B27AE" w:rsidRPr="004B3397" w:rsidRDefault="002B27AE" w:rsidP="007033F3">
            <w:pPr>
              <w:pStyle w:val="TAL"/>
            </w:pPr>
            <w:r w:rsidRPr="004B3397">
              <w:t>2</w:t>
            </w:r>
          </w:p>
        </w:tc>
        <w:tc>
          <w:tcPr>
            <w:tcW w:w="697" w:type="dxa"/>
            <w:tcBorders>
              <w:top w:val="single" w:sz="4" w:space="0" w:color="auto"/>
              <w:left w:val="single" w:sz="4" w:space="0" w:color="auto"/>
              <w:bottom w:val="single" w:sz="4" w:space="0" w:color="auto"/>
              <w:right w:val="single" w:sz="4" w:space="0" w:color="auto"/>
            </w:tcBorders>
            <w:hideMark/>
          </w:tcPr>
          <w:p w14:paraId="35F531A2" w14:textId="77777777" w:rsidR="002B27AE" w:rsidRPr="004B3397" w:rsidRDefault="002B27AE" w:rsidP="007033F3">
            <w:pPr>
              <w:pStyle w:val="TAL"/>
            </w:pPr>
            <w:r w:rsidRPr="004B3397">
              <w:t>33.5</w:t>
            </w:r>
          </w:p>
        </w:tc>
        <w:tc>
          <w:tcPr>
            <w:tcW w:w="667" w:type="dxa"/>
            <w:tcBorders>
              <w:top w:val="single" w:sz="4" w:space="0" w:color="auto"/>
              <w:left w:val="single" w:sz="4" w:space="0" w:color="auto"/>
              <w:bottom w:val="single" w:sz="4" w:space="0" w:color="auto"/>
              <w:right w:val="single" w:sz="4" w:space="0" w:color="auto"/>
            </w:tcBorders>
            <w:hideMark/>
          </w:tcPr>
          <w:p w14:paraId="1A7DEBF8" w14:textId="77777777" w:rsidR="002B27AE" w:rsidRPr="004B3397" w:rsidRDefault="002B27AE" w:rsidP="007033F3">
            <w:pPr>
              <w:pStyle w:val="TAL"/>
            </w:pPr>
            <w:r w:rsidRPr="004B3397">
              <w:t>139.7</w:t>
            </w:r>
          </w:p>
        </w:tc>
        <w:tc>
          <w:tcPr>
            <w:tcW w:w="5760" w:type="dxa"/>
            <w:tcBorders>
              <w:top w:val="single" w:sz="4" w:space="0" w:color="auto"/>
              <w:left w:val="single" w:sz="4" w:space="0" w:color="auto"/>
              <w:bottom w:val="single" w:sz="4" w:space="0" w:color="auto"/>
              <w:right w:val="single" w:sz="4" w:space="0" w:color="auto"/>
            </w:tcBorders>
            <w:hideMark/>
          </w:tcPr>
          <w:p w14:paraId="6BD253F2" w14:textId="77777777" w:rsidR="002B27AE" w:rsidRPr="004B3397" w:rsidRDefault="002B27AE" w:rsidP="007033F3">
            <w:pPr>
              <w:pStyle w:val="TAC"/>
              <w:keepNext w:val="0"/>
              <w:keepLines w:val="0"/>
            </w:pPr>
            <w:r w:rsidRPr="004B3397">
              <w:rPr>
                <w:noProof/>
              </w:rPr>
              <w:drawing>
                <wp:inline distT="0" distB="0" distL="0" distR="0" wp14:anchorId="39742ED9" wp14:editId="3935FB92">
                  <wp:extent cx="1895900" cy="1943100"/>
                  <wp:effectExtent l="0" t="0" r="9525" b="0"/>
                  <wp:docPr id="24" name="图片 24" descr="A black round object with a red green and yellow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A black round object with a red green and yellow text&#10;&#10;Description automatically generated with medium confidence"/>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902440" cy="1949803"/>
                          </a:xfrm>
                          <a:prstGeom prst="rect">
                            <a:avLst/>
                          </a:prstGeom>
                          <a:noFill/>
                          <a:ln>
                            <a:noFill/>
                          </a:ln>
                        </pic:spPr>
                      </pic:pic>
                    </a:graphicData>
                  </a:graphic>
                </wp:inline>
              </w:drawing>
            </w:r>
          </w:p>
        </w:tc>
      </w:tr>
      <w:tr w:rsidR="002B27AE" w:rsidRPr="004B3397" w14:paraId="66498160" w14:textId="77777777" w:rsidTr="007033F3">
        <w:trPr>
          <w:jc w:val="center"/>
        </w:trPr>
        <w:tc>
          <w:tcPr>
            <w:tcW w:w="897" w:type="dxa"/>
            <w:tcBorders>
              <w:top w:val="single" w:sz="4" w:space="0" w:color="auto"/>
              <w:left w:val="single" w:sz="4" w:space="0" w:color="auto"/>
              <w:bottom w:val="single" w:sz="4" w:space="0" w:color="auto"/>
              <w:right w:val="single" w:sz="4" w:space="0" w:color="auto"/>
            </w:tcBorders>
            <w:hideMark/>
          </w:tcPr>
          <w:p w14:paraId="255CF38C" w14:textId="77777777" w:rsidR="002B27AE" w:rsidRPr="004B3397" w:rsidRDefault="002B27AE" w:rsidP="007033F3">
            <w:pPr>
              <w:pStyle w:val="TAL"/>
            </w:pPr>
            <w:r w:rsidRPr="004B3397">
              <w:t>3</w:t>
            </w:r>
          </w:p>
        </w:tc>
        <w:tc>
          <w:tcPr>
            <w:tcW w:w="697" w:type="dxa"/>
            <w:tcBorders>
              <w:top w:val="single" w:sz="4" w:space="0" w:color="auto"/>
              <w:left w:val="single" w:sz="4" w:space="0" w:color="auto"/>
              <w:bottom w:val="single" w:sz="4" w:space="0" w:color="auto"/>
              <w:right w:val="single" w:sz="4" w:space="0" w:color="auto"/>
            </w:tcBorders>
            <w:hideMark/>
          </w:tcPr>
          <w:p w14:paraId="79F7F987" w14:textId="77777777" w:rsidR="002B27AE" w:rsidRPr="004B3397" w:rsidRDefault="002B27AE" w:rsidP="007033F3">
            <w:pPr>
              <w:pStyle w:val="TAL"/>
            </w:pPr>
            <w:r w:rsidRPr="004B3397">
              <w:t>33.9</w:t>
            </w:r>
          </w:p>
        </w:tc>
        <w:tc>
          <w:tcPr>
            <w:tcW w:w="667" w:type="dxa"/>
            <w:tcBorders>
              <w:top w:val="single" w:sz="4" w:space="0" w:color="auto"/>
              <w:left w:val="single" w:sz="4" w:space="0" w:color="auto"/>
              <w:bottom w:val="single" w:sz="4" w:space="0" w:color="auto"/>
              <w:right w:val="single" w:sz="4" w:space="0" w:color="auto"/>
            </w:tcBorders>
            <w:hideMark/>
          </w:tcPr>
          <w:p w14:paraId="392CAEAC" w14:textId="77777777" w:rsidR="002B27AE" w:rsidRPr="004B3397" w:rsidRDefault="002B27AE" w:rsidP="007033F3">
            <w:pPr>
              <w:pStyle w:val="TAL"/>
            </w:pPr>
            <w:r w:rsidRPr="004B3397">
              <w:t>49.7</w:t>
            </w:r>
          </w:p>
        </w:tc>
        <w:tc>
          <w:tcPr>
            <w:tcW w:w="5760" w:type="dxa"/>
            <w:tcBorders>
              <w:top w:val="single" w:sz="4" w:space="0" w:color="auto"/>
              <w:left w:val="single" w:sz="4" w:space="0" w:color="auto"/>
              <w:bottom w:val="single" w:sz="4" w:space="0" w:color="auto"/>
              <w:right w:val="single" w:sz="4" w:space="0" w:color="auto"/>
            </w:tcBorders>
            <w:hideMark/>
          </w:tcPr>
          <w:p w14:paraId="0235D56E" w14:textId="77777777" w:rsidR="002B27AE" w:rsidRPr="004B3397" w:rsidRDefault="002B27AE" w:rsidP="007033F3">
            <w:pPr>
              <w:pStyle w:val="TAC"/>
              <w:keepNext w:val="0"/>
              <w:keepLines w:val="0"/>
            </w:pPr>
            <w:r w:rsidRPr="004B3397">
              <w:rPr>
                <w:noProof/>
              </w:rPr>
              <w:drawing>
                <wp:inline distT="0" distB="0" distL="0" distR="0" wp14:anchorId="6700E77A" wp14:editId="63B4AF17">
                  <wp:extent cx="1912620" cy="1930400"/>
                  <wp:effectExtent l="0" t="0" r="0" b="0"/>
                  <wp:docPr id="23" name="图片 23" descr="A drawing of a mach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A drawing of a machine&#10;&#10;Description automatically generated with medium confidenc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923984" cy="1941870"/>
                          </a:xfrm>
                          <a:prstGeom prst="rect">
                            <a:avLst/>
                          </a:prstGeom>
                          <a:noFill/>
                          <a:ln>
                            <a:noFill/>
                          </a:ln>
                        </pic:spPr>
                      </pic:pic>
                    </a:graphicData>
                  </a:graphic>
                </wp:inline>
              </w:drawing>
            </w:r>
          </w:p>
        </w:tc>
      </w:tr>
      <w:tr w:rsidR="002B27AE" w:rsidRPr="004B3397" w14:paraId="4DE292BF" w14:textId="77777777" w:rsidTr="007033F3">
        <w:trPr>
          <w:jc w:val="center"/>
        </w:trPr>
        <w:tc>
          <w:tcPr>
            <w:tcW w:w="897" w:type="dxa"/>
            <w:tcBorders>
              <w:top w:val="single" w:sz="4" w:space="0" w:color="auto"/>
              <w:left w:val="single" w:sz="4" w:space="0" w:color="auto"/>
              <w:bottom w:val="single" w:sz="4" w:space="0" w:color="auto"/>
              <w:right w:val="single" w:sz="4" w:space="0" w:color="auto"/>
            </w:tcBorders>
            <w:hideMark/>
          </w:tcPr>
          <w:p w14:paraId="2CF5245C" w14:textId="77777777" w:rsidR="002B27AE" w:rsidRPr="004B3397" w:rsidRDefault="002B27AE" w:rsidP="007033F3">
            <w:pPr>
              <w:pStyle w:val="TAL"/>
            </w:pPr>
            <w:r w:rsidRPr="004B3397">
              <w:t>…</w:t>
            </w:r>
          </w:p>
        </w:tc>
        <w:tc>
          <w:tcPr>
            <w:tcW w:w="697" w:type="dxa"/>
            <w:tcBorders>
              <w:top w:val="single" w:sz="4" w:space="0" w:color="auto"/>
              <w:left w:val="single" w:sz="4" w:space="0" w:color="auto"/>
              <w:bottom w:val="single" w:sz="4" w:space="0" w:color="auto"/>
              <w:right w:val="single" w:sz="4" w:space="0" w:color="auto"/>
            </w:tcBorders>
          </w:tcPr>
          <w:p w14:paraId="538097CA" w14:textId="77777777" w:rsidR="002B27AE" w:rsidRPr="004B3397" w:rsidRDefault="002B27AE" w:rsidP="007033F3">
            <w:pPr>
              <w:pStyle w:val="TAL"/>
            </w:pPr>
          </w:p>
        </w:tc>
        <w:tc>
          <w:tcPr>
            <w:tcW w:w="667" w:type="dxa"/>
            <w:tcBorders>
              <w:top w:val="single" w:sz="4" w:space="0" w:color="auto"/>
              <w:left w:val="single" w:sz="4" w:space="0" w:color="auto"/>
              <w:bottom w:val="single" w:sz="4" w:space="0" w:color="auto"/>
              <w:right w:val="single" w:sz="4" w:space="0" w:color="auto"/>
            </w:tcBorders>
          </w:tcPr>
          <w:p w14:paraId="074C0D55" w14:textId="77777777" w:rsidR="002B27AE" w:rsidRPr="004B3397" w:rsidRDefault="002B27AE" w:rsidP="007033F3">
            <w:pPr>
              <w:pStyle w:val="TAL"/>
            </w:pPr>
          </w:p>
        </w:tc>
        <w:tc>
          <w:tcPr>
            <w:tcW w:w="5760" w:type="dxa"/>
            <w:tcBorders>
              <w:top w:val="single" w:sz="4" w:space="0" w:color="auto"/>
              <w:left w:val="single" w:sz="4" w:space="0" w:color="auto"/>
              <w:bottom w:val="single" w:sz="4" w:space="0" w:color="auto"/>
              <w:right w:val="single" w:sz="4" w:space="0" w:color="auto"/>
            </w:tcBorders>
          </w:tcPr>
          <w:p w14:paraId="0BA82D67" w14:textId="77777777" w:rsidR="002B27AE" w:rsidRPr="004B3397" w:rsidRDefault="002B27AE" w:rsidP="007033F3">
            <w:pPr>
              <w:pStyle w:val="TAC"/>
              <w:keepNext w:val="0"/>
              <w:keepLines w:val="0"/>
            </w:pPr>
          </w:p>
        </w:tc>
      </w:tr>
      <w:tr w:rsidR="002B27AE" w:rsidRPr="004B3397" w14:paraId="67836A57" w14:textId="77777777" w:rsidTr="007033F3">
        <w:trPr>
          <w:trHeight w:val="3390"/>
          <w:jc w:val="center"/>
        </w:trPr>
        <w:tc>
          <w:tcPr>
            <w:tcW w:w="897" w:type="dxa"/>
            <w:tcBorders>
              <w:top w:val="single" w:sz="4" w:space="0" w:color="auto"/>
              <w:left w:val="single" w:sz="4" w:space="0" w:color="auto"/>
              <w:bottom w:val="single" w:sz="4" w:space="0" w:color="auto"/>
              <w:right w:val="single" w:sz="4" w:space="0" w:color="auto"/>
            </w:tcBorders>
            <w:hideMark/>
          </w:tcPr>
          <w:p w14:paraId="08248A6C" w14:textId="77777777" w:rsidR="002B27AE" w:rsidRPr="004B3397" w:rsidRDefault="002B27AE" w:rsidP="007033F3">
            <w:pPr>
              <w:pStyle w:val="TAL"/>
            </w:pPr>
            <w:r w:rsidRPr="004B3397">
              <w:t>18</w:t>
            </w:r>
          </w:p>
        </w:tc>
        <w:tc>
          <w:tcPr>
            <w:tcW w:w="697" w:type="dxa"/>
            <w:tcBorders>
              <w:top w:val="single" w:sz="4" w:space="0" w:color="auto"/>
              <w:left w:val="single" w:sz="4" w:space="0" w:color="auto"/>
              <w:bottom w:val="single" w:sz="4" w:space="0" w:color="auto"/>
              <w:right w:val="single" w:sz="4" w:space="0" w:color="auto"/>
            </w:tcBorders>
            <w:hideMark/>
          </w:tcPr>
          <w:p w14:paraId="7CDF0D53" w14:textId="77777777" w:rsidR="002B27AE" w:rsidRPr="004B3397" w:rsidRDefault="002B27AE" w:rsidP="007033F3">
            <w:pPr>
              <w:pStyle w:val="TAL"/>
            </w:pPr>
            <w:r w:rsidRPr="004B3397">
              <w:t>89.3</w:t>
            </w:r>
          </w:p>
        </w:tc>
        <w:tc>
          <w:tcPr>
            <w:tcW w:w="667" w:type="dxa"/>
            <w:tcBorders>
              <w:top w:val="single" w:sz="4" w:space="0" w:color="auto"/>
              <w:left w:val="single" w:sz="4" w:space="0" w:color="auto"/>
              <w:bottom w:val="single" w:sz="4" w:space="0" w:color="auto"/>
              <w:right w:val="single" w:sz="4" w:space="0" w:color="auto"/>
            </w:tcBorders>
            <w:hideMark/>
          </w:tcPr>
          <w:p w14:paraId="140F1CEB" w14:textId="77777777" w:rsidR="002B27AE" w:rsidRPr="004B3397" w:rsidRDefault="002B27AE" w:rsidP="007033F3">
            <w:pPr>
              <w:pStyle w:val="TAL"/>
            </w:pPr>
            <w:r w:rsidRPr="004B3397">
              <w:t>157.0</w:t>
            </w:r>
          </w:p>
        </w:tc>
        <w:tc>
          <w:tcPr>
            <w:tcW w:w="5760" w:type="dxa"/>
            <w:tcBorders>
              <w:top w:val="single" w:sz="4" w:space="0" w:color="auto"/>
              <w:left w:val="single" w:sz="4" w:space="0" w:color="auto"/>
              <w:bottom w:val="single" w:sz="4" w:space="0" w:color="auto"/>
              <w:right w:val="single" w:sz="4" w:space="0" w:color="auto"/>
            </w:tcBorders>
            <w:hideMark/>
          </w:tcPr>
          <w:p w14:paraId="22D52F47" w14:textId="77777777" w:rsidR="002B27AE" w:rsidRPr="004B3397" w:rsidRDefault="002B27AE" w:rsidP="007033F3">
            <w:pPr>
              <w:pStyle w:val="TAC"/>
              <w:keepNext w:val="0"/>
              <w:keepLines w:val="0"/>
            </w:pPr>
            <w:r w:rsidRPr="004B3397">
              <w:rPr>
                <w:noProof/>
              </w:rPr>
              <w:drawing>
                <wp:inline distT="0" distB="0" distL="0" distR="0" wp14:anchorId="7D490F08" wp14:editId="76D28E81">
                  <wp:extent cx="1856642" cy="1943100"/>
                  <wp:effectExtent l="0" t="0" r="0" b="0"/>
                  <wp:docPr id="16" name="图片 16" descr="A computer generated image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A computer generated image of a machine&#10;&#10;Description automatically generated"/>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866482" cy="1953398"/>
                          </a:xfrm>
                          <a:prstGeom prst="rect">
                            <a:avLst/>
                          </a:prstGeom>
                          <a:noFill/>
                          <a:ln>
                            <a:noFill/>
                          </a:ln>
                        </pic:spPr>
                      </pic:pic>
                    </a:graphicData>
                  </a:graphic>
                </wp:inline>
              </w:drawing>
            </w:r>
          </w:p>
        </w:tc>
      </w:tr>
    </w:tbl>
    <w:p w14:paraId="37938A9C" w14:textId="77777777" w:rsidR="002B27AE" w:rsidRPr="004B3397" w:rsidRDefault="002B27AE" w:rsidP="002B27AE"/>
    <w:p w14:paraId="5CEF8726" w14:textId="6B18C186" w:rsidR="002B27AE" w:rsidRPr="004B3397" w:rsidRDefault="002B27AE" w:rsidP="002B27AE">
      <w:r w:rsidRPr="004B3397">
        <w:lastRenderedPageBreak/>
        <w:t>The illustrations in Table G.2.5-2 with Theta &gt; 90° include the device and positioner orientations with the device placed in the P0 alignment option with Orientation 1 as well as Orientation 2 (Option 1 or Option 2) with the re-positioning approach as defined in Annex A.3 in [10].</w:t>
      </w:r>
    </w:p>
    <w:p w14:paraId="6C20AB65" w14:textId="56BF1896" w:rsidR="002B27AE" w:rsidRPr="004B3397" w:rsidRDefault="002B27AE" w:rsidP="002B27AE">
      <w:pPr>
        <w:pStyle w:val="TH"/>
        <w:keepNext w:val="0"/>
        <w:keepLines w:val="0"/>
      </w:pPr>
      <w:r w:rsidRPr="004B3397">
        <w:t>Table G.2.5-2: Visualization of DUT Orientation of test points with Theta &gt; 90</w:t>
      </w:r>
      <w:r w:rsidRPr="004B3397">
        <w:rPr>
          <w:rFonts w:cs="Arial"/>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0"/>
        <w:gridCol w:w="3689"/>
      </w:tblGrid>
      <w:tr w:rsidR="002B27AE" w:rsidRPr="004B3397" w14:paraId="29359084" w14:textId="77777777" w:rsidTr="007033F3">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5C45CA" w14:textId="77777777" w:rsidR="002B27AE" w:rsidRPr="004B3397" w:rsidRDefault="002B27AE" w:rsidP="007033F3">
            <w:pPr>
              <w:pStyle w:val="TAH"/>
              <w:keepNext w:val="0"/>
              <w:keepLines w:val="0"/>
            </w:pPr>
            <w:r w:rsidRPr="004B3397">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AEE3937" w14:textId="77777777" w:rsidR="002B27AE" w:rsidRPr="004B3397" w:rsidRDefault="002B27AE" w:rsidP="007033F3">
            <w:pPr>
              <w:pStyle w:val="TAH"/>
              <w:keepNext w:val="0"/>
              <w:keepLines w:val="0"/>
            </w:pPr>
            <w:r w:rsidRPr="004B3397">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015BCDC" w14:textId="77777777" w:rsidR="002B27AE" w:rsidRPr="004B3397" w:rsidRDefault="002B27AE" w:rsidP="007033F3">
            <w:pPr>
              <w:pStyle w:val="TAH"/>
              <w:keepNext w:val="0"/>
              <w:keepLines w:val="0"/>
            </w:pPr>
            <w:r w:rsidRPr="004B3397">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3CFB2182" w14:textId="77777777" w:rsidR="002B27AE" w:rsidRPr="004B3397" w:rsidRDefault="002B27AE" w:rsidP="007033F3">
            <w:pPr>
              <w:pStyle w:val="TAH"/>
              <w:keepNext w:val="0"/>
              <w:keepLines w:val="0"/>
            </w:pPr>
            <w:r w:rsidRPr="004B3397">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09414D0D" w14:textId="77777777" w:rsidR="002B27AE" w:rsidRPr="004B3397" w:rsidRDefault="002B27AE" w:rsidP="007033F3">
            <w:pPr>
              <w:pStyle w:val="TAH"/>
              <w:keepNext w:val="0"/>
              <w:keepLines w:val="0"/>
            </w:pPr>
            <w:r w:rsidRPr="004B3397">
              <w:t xml:space="preserve">Sample System/DUT Illustration with P0 – Orientation 2 </w:t>
            </w:r>
          </w:p>
        </w:tc>
      </w:tr>
      <w:tr w:rsidR="002B27AE" w:rsidRPr="004B3397" w14:paraId="6104E5F3" w14:textId="77777777" w:rsidTr="007033F3">
        <w:trPr>
          <w:jc w:val="center"/>
        </w:trPr>
        <w:tc>
          <w:tcPr>
            <w:tcW w:w="412" w:type="pct"/>
            <w:tcBorders>
              <w:top w:val="single" w:sz="4" w:space="0" w:color="auto"/>
              <w:left w:val="single" w:sz="4" w:space="0" w:color="auto"/>
              <w:bottom w:val="single" w:sz="4" w:space="0" w:color="auto"/>
              <w:right w:val="single" w:sz="4" w:space="0" w:color="auto"/>
            </w:tcBorders>
            <w:hideMark/>
          </w:tcPr>
          <w:p w14:paraId="06F5D28D" w14:textId="77777777" w:rsidR="002B27AE" w:rsidRPr="004B3397" w:rsidRDefault="002B27AE" w:rsidP="007033F3">
            <w:pPr>
              <w:pStyle w:val="TAL"/>
            </w:pPr>
            <w:r w:rsidRPr="004B3397">
              <w:t>19</w:t>
            </w:r>
          </w:p>
        </w:tc>
        <w:tc>
          <w:tcPr>
            <w:tcW w:w="320" w:type="pct"/>
            <w:tcBorders>
              <w:top w:val="single" w:sz="4" w:space="0" w:color="auto"/>
              <w:left w:val="single" w:sz="4" w:space="0" w:color="auto"/>
              <w:bottom w:val="single" w:sz="4" w:space="0" w:color="auto"/>
              <w:right w:val="single" w:sz="4" w:space="0" w:color="auto"/>
            </w:tcBorders>
            <w:hideMark/>
          </w:tcPr>
          <w:p w14:paraId="1F9B2059" w14:textId="77777777" w:rsidR="002B27AE" w:rsidRPr="004B3397" w:rsidRDefault="002B27AE" w:rsidP="007033F3">
            <w:pPr>
              <w:pStyle w:val="TAL"/>
            </w:pPr>
            <w:r w:rsidRPr="004B3397">
              <w:t>93.9</w:t>
            </w:r>
          </w:p>
        </w:tc>
        <w:tc>
          <w:tcPr>
            <w:tcW w:w="305" w:type="pct"/>
            <w:tcBorders>
              <w:top w:val="single" w:sz="4" w:space="0" w:color="auto"/>
              <w:left w:val="single" w:sz="4" w:space="0" w:color="auto"/>
              <w:bottom w:val="single" w:sz="4" w:space="0" w:color="auto"/>
              <w:right w:val="single" w:sz="4" w:space="0" w:color="auto"/>
            </w:tcBorders>
            <w:hideMark/>
          </w:tcPr>
          <w:p w14:paraId="1D34C7DB" w14:textId="77777777" w:rsidR="002B27AE" w:rsidRPr="004B3397" w:rsidRDefault="002B27AE" w:rsidP="007033F3">
            <w:pPr>
              <w:pStyle w:val="TAL"/>
            </w:pPr>
            <w:r w:rsidRPr="004B3397">
              <w:t>-78.9</w:t>
            </w:r>
          </w:p>
        </w:tc>
        <w:tc>
          <w:tcPr>
            <w:tcW w:w="1982" w:type="pct"/>
            <w:tcBorders>
              <w:top w:val="single" w:sz="4" w:space="0" w:color="auto"/>
              <w:left w:val="single" w:sz="4" w:space="0" w:color="auto"/>
              <w:bottom w:val="single" w:sz="4" w:space="0" w:color="auto"/>
              <w:right w:val="single" w:sz="4" w:space="0" w:color="auto"/>
            </w:tcBorders>
            <w:hideMark/>
          </w:tcPr>
          <w:p w14:paraId="0CE3E804" w14:textId="77777777" w:rsidR="002B27AE" w:rsidRPr="004B3397" w:rsidRDefault="002B27AE" w:rsidP="007033F3">
            <w:pPr>
              <w:pStyle w:val="TAC"/>
              <w:keepNext w:val="0"/>
              <w:keepLines w:val="0"/>
            </w:pPr>
            <w:r w:rsidRPr="004B3397">
              <w:rPr>
                <w:noProof/>
              </w:rPr>
              <w:drawing>
                <wp:inline distT="0" distB="0" distL="0" distR="0" wp14:anchorId="06B1DA96" wp14:editId="701B595F">
                  <wp:extent cx="2012939" cy="2215878"/>
                  <wp:effectExtent l="0" t="0" r="6985" b="0"/>
                  <wp:docPr id="13" name="图片 13" descr="A machine with a device in the cen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A machine with a device in the center&#10;&#10;Description automatically generated with medium confidence"/>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1E48918F" w14:textId="77777777" w:rsidR="002B27AE" w:rsidRPr="004B3397" w:rsidRDefault="002B27AE" w:rsidP="007033F3">
            <w:pPr>
              <w:pStyle w:val="TAC"/>
              <w:keepNext w:val="0"/>
              <w:keepLines w:val="0"/>
            </w:pPr>
            <w:r w:rsidRPr="004B3397">
              <w:rPr>
                <w:noProof/>
              </w:rPr>
              <w:drawing>
                <wp:inline distT="0" distB="0" distL="0" distR="0" wp14:anchorId="64408A25" wp14:editId="1B00985E">
                  <wp:extent cx="1993613" cy="2199048"/>
                  <wp:effectExtent l="0" t="0" r="6985" b="0"/>
                  <wp:docPr id="12" name="图片 12"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A diagram of a machine&#10;&#10;Description automatically generated"/>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2B27AE" w:rsidRPr="004B3397" w14:paraId="7BA5452B" w14:textId="77777777" w:rsidTr="007033F3">
        <w:trPr>
          <w:jc w:val="center"/>
        </w:trPr>
        <w:tc>
          <w:tcPr>
            <w:tcW w:w="412" w:type="pct"/>
            <w:tcBorders>
              <w:top w:val="single" w:sz="4" w:space="0" w:color="auto"/>
              <w:left w:val="single" w:sz="4" w:space="0" w:color="auto"/>
              <w:bottom w:val="single" w:sz="4" w:space="0" w:color="auto"/>
              <w:right w:val="single" w:sz="4" w:space="0" w:color="auto"/>
            </w:tcBorders>
            <w:hideMark/>
          </w:tcPr>
          <w:p w14:paraId="13F694AA" w14:textId="77777777" w:rsidR="002B27AE" w:rsidRPr="004B3397" w:rsidRDefault="002B27AE" w:rsidP="007033F3">
            <w:pPr>
              <w:pStyle w:val="TAL"/>
            </w:pPr>
            <w:r w:rsidRPr="004B3397">
              <w:t>…</w:t>
            </w:r>
          </w:p>
        </w:tc>
        <w:tc>
          <w:tcPr>
            <w:tcW w:w="320" w:type="pct"/>
            <w:tcBorders>
              <w:top w:val="single" w:sz="4" w:space="0" w:color="auto"/>
              <w:left w:val="single" w:sz="4" w:space="0" w:color="auto"/>
              <w:bottom w:val="single" w:sz="4" w:space="0" w:color="auto"/>
              <w:right w:val="single" w:sz="4" w:space="0" w:color="auto"/>
            </w:tcBorders>
          </w:tcPr>
          <w:p w14:paraId="75B1FB1F" w14:textId="77777777" w:rsidR="002B27AE" w:rsidRPr="004B3397" w:rsidRDefault="002B27AE" w:rsidP="007033F3">
            <w:pPr>
              <w:pStyle w:val="TAL"/>
            </w:pPr>
          </w:p>
        </w:tc>
        <w:tc>
          <w:tcPr>
            <w:tcW w:w="305" w:type="pct"/>
            <w:tcBorders>
              <w:top w:val="single" w:sz="4" w:space="0" w:color="auto"/>
              <w:left w:val="single" w:sz="4" w:space="0" w:color="auto"/>
              <w:bottom w:val="single" w:sz="4" w:space="0" w:color="auto"/>
              <w:right w:val="single" w:sz="4" w:space="0" w:color="auto"/>
            </w:tcBorders>
          </w:tcPr>
          <w:p w14:paraId="47FBCB66" w14:textId="77777777" w:rsidR="002B27AE" w:rsidRPr="004B3397" w:rsidRDefault="002B27AE" w:rsidP="007033F3">
            <w:pPr>
              <w:pStyle w:val="TAL"/>
            </w:pPr>
          </w:p>
        </w:tc>
        <w:tc>
          <w:tcPr>
            <w:tcW w:w="1982" w:type="pct"/>
            <w:tcBorders>
              <w:top w:val="single" w:sz="4" w:space="0" w:color="auto"/>
              <w:left w:val="single" w:sz="4" w:space="0" w:color="auto"/>
              <w:bottom w:val="single" w:sz="4" w:space="0" w:color="auto"/>
              <w:right w:val="single" w:sz="4" w:space="0" w:color="auto"/>
            </w:tcBorders>
          </w:tcPr>
          <w:p w14:paraId="21B6DAB4" w14:textId="77777777" w:rsidR="002B27AE" w:rsidRPr="004B3397" w:rsidRDefault="002B27AE" w:rsidP="007033F3">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7EF0EC46" w14:textId="77777777" w:rsidR="002B27AE" w:rsidRPr="004B3397" w:rsidRDefault="002B27AE" w:rsidP="007033F3">
            <w:pPr>
              <w:pStyle w:val="TAC"/>
              <w:keepNext w:val="0"/>
              <w:keepLines w:val="0"/>
            </w:pPr>
          </w:p>
        </w:tc>
      </w:tr>
      <w:tr w:rsidR="002B27AE" w:rsidRPr="004B3397" w14:paraId="6075FB20" w14:textId="77777777" w:rsidTr="007033F3">
        <w:trPr>
          <w:jc w:val="center"/>
        </w:trPr>
        <w:tc>
          <w:tcPr>
            <w:tcW w:w="412" w:type="pct"/>
            <w:tcBorders>
              <w:top w:val="single" w:sz="4" w:space="0" w:color="auto"/>
              <w:left w:val="single" w:sz="4" w:space="0" w:color="auto"/>
              <w:bottom w:val="single" w:sz="4" w:space="0" w:color="auto"/>
              <w:right w:val="single" w:sz="4" w:space="0" w:color="auto"/>
            </w:tcBorders>
            <w:hideMark/>
          </w:tcPr>
          <w:p w14:paraId="0E5B79AF" w14:textId="77777777" w:rsidR="002B27AE" w:rsidRPr="004B3397" w:rsidRDefault="002B27AE" w:rsidP="007033F3">
            <w:pPr>
              <w:pStyle w:val="TAL"/>
            </w:pPr>
            <w:r w:rsidRPr="004B3397">
              <w:t>35</w:t>
            </w:r>
          </w:p>
        </w:tc>
        <w:tc>
          <w:tcPr>
            <w:tcW w:w="320" w:type="pct"/>
            <w:tcBorders>
              <w:top w:val="single" w:sz="4" w:space="0" w:color="auto"/>
              <w:left w:val="single" w:sz="4" w:space="0" w:color="auto"/>
              <w:bottom w:val="single" w:sz="4" w:space="0" w:color="auto"/>
              <w:right w:val="single" w:sz="4" w:space="0" w:color="auto"/>
            </w:tcBorders>
            <w:hideMark/>
          </w:tcPr>
          <w:p w14:paraId="6657FA2D" w14:textId="77777777" w:rsidR="002B27AE" w:rsidRPr="004B3397" w:rsidRDefault="002B27AE" w:rsidP="007033F3">
            <w:pPr>
              <w:pStyle w:val="TAL"/>
            </w:pPr>
            <w:r w:rsidRPr="004B3397">
              <w:t>160.6</w:t>
            </w:r>
          </w:p>
        </w:tc>
        <w:tc>
          <w:tcPr>
            <w:tcW w:w="305" w:type="pct"/>
            <w:tcBorders>
              <w:top w:val="single" w:sz="4" w:space="0" w:color="auto"/>
              <w:left w:val="single" w:sz="4" w:space="0" w:color="auto"/>
              <w:bottom w:val="single" w:sz="4" w:space="0" w:color="auto"/>
              <w:right w:val="single" w:sz="4" w:space="0" w:color="auto"/>
            </w:tcBorders>
            <w:hideMark/>
          </w:tcPr>
          <w:p w14:paraId="582574C0" w14:textId="77777777" w:rsidR="002B27AE" w:rsidRPr="004B3397" w:rsidRDefault="002B27AE" w:rsidP="007033F3">
            <w:pPr>
              <w:pStyle w:val="TAL"/>
            </w:pPr>
            <w:r w:rsidRPr="004B3397">
              <w:t>-67.4</w:t>
            </w:r>
          </w:p>
        </w:tc>
        <w:tc>
          <w:tcPr>
            <w:tcW w:w="1982" w:type="pct"/>
            <w:tcBorders>
              <w:top w:val="single" w:sz="4" w:space="0" w:color="auto"/>
              <w:left w:val="single" w:sz="4" w:space="0" w:color="auto"/>
              <w:bottom w:val="single" w:sz="4" w:space="0" w:color="auto"/>
              <w:right w:val="single" w:sz="4" w:space="0" w:color="auto"/>
            </w:tcBorders>
            <w:hideMark/>
          </w:tcPr>
          <w:p w14:paraId="2FFCD2E0" w14:textId="77777777" w:rsidR="002B27AE" w:rsidRPr="004B3397" w:rsidRDefault="002B27AE" w:rsidP="007033F3">
            <w:pPr>
              <w:pStyle w:val="TAC"/>
              <w:keepNext w:val="0"/>
              <w:keepLines w:val="0"/>
            </w:pPr>
            <w:r w:rsidRPr="004B3397">
              <w:rPr>
                <w:noProof/>
              </w:rPr>
              <w:drawing>
                <wp:inline distT="0" distB="0" distL="0" distR="0" wp14:anchorId="00E20959" wp14:editId="7A8D3B79">
                  <wp:extent cx="1946606" cy="2142858"/>
                  <wp:effectExtent l="0" t="0" r="0" b="0"/>
                  <wp:docPr id="11" name="图片 11" descr="A device with a screen on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A device with a screen on it&#10;&#10;Description automatically generated with medium confidence"/>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1132AF26" w14:textId="77777777" w:rsidR="002B27AE" w:rsidRPr="004B3397" w:rsidRDefault="002B27AE" w:rsidP="007033F3">
            <w:pPr>
              <w:pStyle w:val="TAC"/>
              <w:keepNext w:val="0"/>
              <w:keepLines w:val="0"/>
            </w:pPr>
            <w:r w:rsidRPr="004B3397">
              <w:rPr>
                <w:noProof/>
              </w:rPr>
              <w:drawing>
                <wp:inline distT="0" distB="0" distL="0" distR="0" wp14:anchorId="172F8E3E" wp14:editId="16709427">
                  <wp:extent cx="1840019" cy="2025525"/>
                  <wp:effectExtent l="0" t="0" r="8255" b="0"/>
                  <wp:docPr id="8" name="图片 8"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diagram of a device&#10;&#10;Description automatically generated"/>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2B27AE" w:rsidRPr="004B3397" w14:paraId="138F4D26" w14:textId="77777777" w:rsidTr="007033F3">
        <w:trPr>
          <w:jc w:val="center"/>
        </w:trPr>
        <w:tc>
          <w:tcPr>
            <w:tcW w:w="412" w:type="pct"/>
            <w:tcBorders>
              <w:top w:val="single" w:sz="4" w:space="0" w:color="auto"/>
              <w:left w:val="single" w:sz="4" w:space="0" w:color="auto"/>
              <w:bottom w:val="single" w:sz="4" w:space="0" w:color="auto"/>
              <w:right w:val="single" w:sz="4" w:space="0" w:color="auto"/>
            </w:tcBorders>
            <w:hideMark/>
          </w:tcPr>
          <w:p w14:paraId="292FEEEA" w14:textId="77777777" w:rsidR="002B27AE" w:rsidRPr="004B3397" w:rsidRDefault="002B27AE" w:rsidP="007033F3">
            <w:pPr>
              <w:pStyle w:val="TAL"/>
            </w:pPr>
            <w:r w:rsidRPr="004B3397">
              <w:t>36</w:t>
            </w:r>
          </w:p>
        </w:tc>
        <w:tc>
          <w:tcPr>
            <w:tcW w:w="320" w:type="pct"/>
            <w:tcBorders>
              <w:top w:val="single" w:sz="4" w:space="0" w:color="auto"/>
              <w:left w:val="single" w:sz="4" w:space="0" w:color="auto"/>
              <w:bottom w:val="single" w:sz="4" w:space="0" w:color="auto"/>
              <w:right w:val="single" w:sz="4" w:space="0" w:color="auto"/>
            </w:tcBorders>
            <w:hideMark/>
          </w:tcPr>
          <w:p w14:paraId="2EED5D40" w14:textId="77777777" w:rsidR="002B27AE" w:rsidRPr="004B3397" w:rsidRDefault="002B27AE" w:rsidP="007033F3">
            <w:pPr>
              <w:pStyle w:val="TAL"/>
            </w:pPr>
            <w:r w:rsidRPr="004B3397">
              <w:t>161.7</w:t>
            </w:r>
          </w:p>
        </w:tc>
        <w:tc>
          <w:tcPr>
            <w:tcW w:w="305" w:type="pct"/>
            <w:tcBorders>
              <w:top w:val="single" w:sz="4" w:space="0" w:color="auto"/>
              <w:left w:val="single" w:sz="4" w:space="0" w:color="auto"/>
              <w:bottom w:val="single" w:sz="4" w:space="0" w:color="auto"/>
              <w:right w:val="single" w:sz="4" w:space="0" w:color="auto"/>
            </w:tcBorders>
            <w:hideMark/>
          </w:tcPr>
          <w:p w14:paraId="631F3CB6" w14:textId="77777777" w:rsidR="002B27AE" w:rsidRPr="004B3397" w:rsidRDefault="002B27AE" w:rsidP="007033F3">
            <w:pPr>
              <w:pStyle w:val="TAL"/>
            </w:pPr>
            <w:r w:rsidRPr="004B3397">
              <w:t>59.1</w:t>
            </w:r>
          </w:p>
        </w:tc>
        <w:tc>
          <w:tcPr>
            <w:tcW w:w="1982" w:type="pct"/>
            <w:tcBorders>
              <w:top w:val="single" w:sz="4" w:space="0" w:color="auto"/>
              <w:left w:val="single" w:sz="4" w:space="0" w:color="auto"/>
              <w:bottom w:val="single" w:sz="4" w:space="0" w:color="auto"/>
              <w:right w:val="single" w:sz="4" w:space="0" w:color="auto"/>
            </w:tcBorders>
            <w:hideMark/>
          </w:tcPr>
          <w:p w14:paraId="4068F180" w14:textId="77777777" w:rsidR="002B27AE" w:rsidRPr="004B3397" w:rsidRDefault="002B27AE" w:rsidP="007033F3">
            <w:pPr>
              <w:pStyle w:val="TAC"/>
              <w:keepNext w:val="0"/>
              <w:keepLines w:val="0"/>
            </w:pPr>
            <w:r w:rsidRPr="004B3397">
              <w:rPr>
                <w:noProof/>
              </w:rPr>
              <w:drawing>
                <wp:inline distT="0" distB="0" distL="0" distR="0" wp14:anchorId="77F05569" wp14:editId="5A0994A7">
                  <wp:extent cx="1845629" cy="2031701"/>
                  <wp:effectExtent l="0" t="0" r="2540" b="6985"/>
                  <wp:docPr id="7" name="图片 7" descr="A drawing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 drawing of a machine&#10;&#10;Description automatically generated"/>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15059E1C" w14:textId="77777777" w:rsidR="002B27AE" w:rsidRPr="004B3397" w:rsidRDefault="002B27AE" w:rsidP="007033F3">
            <w:pPr>
              <w:tabs>
                <w:tab w:val="left" w:pos="3128"/>
              </w:tabs>
            </w:pPr>
            <w:r w:rsidRPr="004B3397">
              <w:rPr>
                <w:noProof/>
              </w:rPr>
              <w:drawing>
                <wp:inline distT="0" distB="0" distL="0" distR="0" wp14:anchorId="3C98C015" wp14:editId="4B0DB14E">
                  <wp:extent cx="2199048" cy="2420750"/>
                  <wp:effectExtent l="0" t="0" r="0" b="0"/>
                  <wp:docPr id="6" name="图片 6" descr="A diagram of a mach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diagram of a machine&#10;&#10;Description automatically generated with medium confidence"/>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7B8F6E63" w14:textId="77777777" w:rsidR="002B27AE" w:rsidRPr="004B3397" w:rsidRDefault="002B27AE" w:rsidP="002B27AE">
      <w:pPr>
        <w:spacing w:after="0"/>
        <w:rPr>
          <w:lang w:eastAsia="zh-CN"/>
        </w:rPr>
      </w:pPr>
    </w:p>
    <w:p w14:paraId="488AC606" w14:textId="77777777" w:rsidR="002B27AE" w:rsidRPr="004B3397" w:rsidRDefault="002B27AE" w:rsidP="002B27AE">
      <w:pPr>
        <w:pStyle w:val="Heading1"/>
      </w:pPr>
      <w:bookmarkStart w:id="99" w:name="_Toc177658807"/>
      <w:r w:rsidRPr="004B3397">
        <w:lastRenderedPageBreak/>
        <w:t>G.3</w:t>
      </w:r>
      <w:r w:rsidRPr="004B3397">
        <w:tab/>
        <w:t>EUT positioning</w:t>
      </w:r>
      <w:bookmarkEnd w:id="99"/>
    </w:p>
    <w:p w14:paraId="0EDBA9FA" w14:textId="6EBAC420" w:rsidR="002B27AE" w:rsidRPr="004B3397" w:rsidRDefault="002B27AE" w:rsidP="002B27AE">
      <w:pPr>
        <w:rPr>
          <w:lang w:eastAsia="ja-JP"/>
        </w:rPr>
      </w:pPr>
      <w:r w:rsidRPr="004B3397">
        <w:rPr>
          <w:lang w:eastAsia="ja-JP"/>
        </w:rPr>
        <w:t>This Clause defines the measurement coordinate system for the NR MIMO OTA.</w:t>
      </w:r>
    </w:p>
    <w:p w14:paraId="1C148E79" w14:textId="77777777" w:rsidR="002B27AE" w:rsidRPr="004B3397" w:rsidRDefault="002B27AE" w:rsidP="002B27AE">
      <w:pPr>
        <w:rPr>
          <w:lang w:eastAsia="ja-JP"/>
        </w:rPr>
      </w:pPr>
      <w:r w:rsidRPr="004B3397">
        <w:t>For FR2 MIMO OTA, the DUT shall be tested using a 3D scan. With the DUT positioned in the default P0 alignment option, as defined in Annex A.3 in [10], measurements on 36 evenly spaced test points with a constant density shall be performed.</w:t>
      </w:r>
    </w:p>
    <w:p w14:paraId="08A7B8E3" w14:textId="77777777" w:rsidR="00DB0300" w:rsidRPr="004B3397" w:rsidRDefault="00DB0300" w:rsidP="00DB0300">
      <w:pPr>
        <w:pStyle w:val="Heading8"/>
      </w:pPr>
      <w:bookmarkStart w:id="100" w:name="_Toc177658808"/>
      <w:r w:rsidRPr="004B3397">
        <w:t>Annex H (informative):</w:t>
      </w:r>
      <w:r w:rsidRPr="004B3397">
        <w:br/>
        <w:t>Estimation of FR2 measurement uncertainty</w:t>
      </w:r>
      <w:bookmarkEnd w:id="100"/>
    </w:p>
    <w:p w14:paraId="256C903E" w14:textId="77777777" w:rsidR="00DB0300" w:rsidRPr="004B3397" w:rsidRDefault="00DB0300" w:rsidP="00DB0300">
      <w:pPr>
        <w:pStyle w:val="Heading2"/>
      </w:pPr>
      <w:bookmarkStart w:id="101" w:name="_Toc177658809"/>
      <w:r w:rsidRPr="004B3397">
        <w:rPr>
          <w:rFonts w:eastAsia="DengXian"/>
        </w:rPr>
        <w:t>H.1</w:t>
      </w:r>
      <w:r w:rsidRPr="004B3397">
        <w:rPr>
          <w:rFonts w:eastAsia="DengXian"/>
        </w:rPr>
        <w:tab/>
      </w:r>
      <w:r w:rsidRPr="004B3397">
        <w:rPr>
          <w:rFonts w:eastAsia="Malgun Gothic"/>
          <w:iCs/>
        </w:rPr>
        <w:t xml:space="preserve">Preliminary </w:t>
      </w:r>
      <w:r w:rsidRPr="004B3397">
        <w:rPr>
          <w:rFonts w:eastAsia="DengXian"/>
        </w:rPr>
        <w:t>MU Budget for FR2 3D-MPAC system</w:t>
      </w:r>
      <w:bookmarkEnd w:id="101"/>
    </w:p>
    <w:p w14:paraId="50E661B4" w14:textId="77777777" w:rsidR="00DB0300" w:rsidRPr="004B3397" w:rsidRDefault="00DB0300" w:rsidP="00DB0300">
      <w:pPr>
        <w:rPr>
          <w:color w:val="FF0000"/>
        </w:rPr>
      </w:pPr>
      <w:r w:rsidRPr="004B3397">
        <w:rPr>
          <w:color w:val="FF0000"/>
        </w:rPr>
        <w:t>Editor’s note: This clause defines the Preliminary Measurement Uncertainty (MU) budget for FR2 3D-MPAC system based on 38.151 section B.2.5, as shown here in Table H.1-1. The final FR2 3D-MPAC MU Budget is FSS.</w:t>
      </w:r>
    </w:p>
    <w:p w14:paraId="313F25A9" w14:textId="77777777" w:rsidR="00DB0300" w:rsidRPr="004B3397" w:rsidRDefault="00DB0300" w:rsidP="00DB0300">
      <w:pPr>
        <w:pStyle w:val="TH"/>
      </w:pPr>
      <w:r w:rsidRPr="004B3397">
        <w:lastRenderedPageBreak/>
        <w:t>Table H.1-1: Preliminary measurement uncertainty budget for FR2 3D-MPAC system</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5"/>
        <w:gridCol w:w="1981"/>
        <w:gridCol w:w="1934"/>
        <w:gridCol w:w="1013"/>
        <w:gridCol w:w="1145"/>
        <w:gridCol w:w="1934"/>
        <w:gridCol w:w="1126"/>
      </w:tblGrid>
      <w:tr w:rsidR="00DB0300" w:rsidRPr="004B3397" w14:paraId="1DB17BB6" w14:textId="77777777" w:rsidTr="007033F3">
        <w:trPr>
          <w:cantSplit/>
          <w:trHeight w:val="715"/>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E94941E" w14:textId="77777777" w:rsidR="00DB0300" w:rsidRPr="004B3397" w:rsidRDefault="00DB0300" w:rsidP="007033F3">
            <w:pPr>
              <w:pStyle w:val="TAH"/>
            </w:pPr>
            <w:r w:rsidRPr="004B3397">
              <w:t>UID</w:t>
            </w:r>
          </w:p>
        </w:tc>
        <w:tc>
          <w:tcPr>
            <w:tcW w:w="1560" w:type="pct"/>
            <w:tcBorders>
              <w:top w:val="single" w:sz="6" w:space="0" w:color="auto"/>
              <w:left w:val="single" w:sz="6" w:space="0" w:color="auto"/>
              <w:bottom w:val="single" w:sz="6" w:space="0" w:color="auto"/>
              <w:right w:val="single" w:sz="6" w:space="0" w:color="auto"/>
            </w:tcBorders>
            <w:vAlign w:val="center"/>
            <w:hideMark/>
          </w:tcPr>
          <w:p w14:paraId="050326EE" w14:textId="77777777" w:rsidR="00DB0300" w:rsidRPr="004B3397" w:rsidRDefault="00DB0300" w:rsidP="007033F3">
            <w:pPr>
              <w:pStyle w:val="TAH"/>
            </w:pPr>
            <w:r w:rsidRPr="004B3397">
              <w:t>Description of uncertainty contribution</w:t>
            </w:r>
          </w:p>
        </w:tc>
        <w:tc>
          <w:tcPr>
            <w:tcW w:w="599" w:type="pct"/>
            <w:tcBorders>
              <w:top w:val="single" w:sz="6" w:space="0" w:color="auto"/>
              <w:left w:val="single" w:sz="6" w:space="0" w:color="auto"/>
              <w:bottom w:val="single" w:sz="6" w:space="0" w:color="auto"/>
              <w:right w:val="single" w:sz="6" w:space="0" w:color="auto"/>
            </w:tcBorders>
            <w:hideMark/>
          </w:tcPr>
          <w:p w14:paraId="64F93EBE" w14:textId="77777777" w:rsidR="00DB0300" w:rsidRPr="004B3397" w:rsidRDefault="00DB0300" w:rsidP="007033F3">
            <w:pPr>
              <w:pStyle w:val="TAH"/>
            </w:pPr>
            <w:r w:rsidRPr="004B3397">
              <w:rPr>
                <w:lang w:eastAsia="zh-CN"/>
              </w:rPr>
              <w:t xml:space="preserve">Example value (26.5GHz≤f≤29.5GHz) </w:t>
            </w:r>
          </w:p>
        </w:tc>
        <w:tc>
          <w:tcPr>
            <w:tcW w:w="589" w:type="pct"/>
            <w:tcBorders>
              <w:top w:val="single" w:sz="6" w:space="0" w:color="auto"/>
              <w:left w:val="single" w:sz="6" w:space="0" w:color="auto"/>
              <w:bottom w:val="single" w:sz="6" w:space="0" w:color="auto"/>
              <w:right w:val="single" w:sz="6" w:space="0" w:color="auto"/>
            </w:tcBorders>
            <w:hideMark/>
          </w:tcPr>
          <w:p w14:paraId="48E8E766" w14:textId="77777777" w:rsidR="00DB0300" w:rsidRPr="004B3397" w:rsidRDefault="00DB0300" w:rsidP="007033F3">
            <w:pPr>
              <w:pStyle w:val="TAH"/>
              <w:rPr>
                <w:lang w:eastAsia="zh-CN"/>
              </w:rPr>
            </w:pPr>
            <w:r w:rsidRPr="004B3397">
              <w:rPr>
                <w:lang w:eastAsia="zh-CN"/>
              </w:rPr>
              <w:t xml:space="preserve">Example value (37GHz ≤f≤40GHz) </w:t>
            </w:r>
          </w:p>
        </w:tc>
        <w:tc>
          <w:tcPr>
            <w:tcW w:w="718" w:type="pct"/>
            <w:tcBorders>
              <w:top w:val="single" w:sz="6" w:space="0" w:color="auto"/>
              <w:left w:val="single" w:sz="6" w:space="0" w:color="auto"/>
              <w:bottom w:val="single" w:sz="6" w:space="0" w:color="auto"/>
              <w:right w:val="single" w:sz="6" w:space="0" w:color="auto"/>
            </w:tcBorders>
            <w:hideMark/>
          </w:tcPr>
          <w:p w14:paraId="2A020EDF" w14:textId="77777777" w:rsidR="00DB0300" w:rsidRPr="004B3397" w:rsidRDefault="00DB0300" w:rsidP="007033F3">
            <w:pPr>
              <w:pStyle w:val="TAH"/>
            </w:pPr>
            <w:r w:rsidRPr="004B3397">
              <w:t>Distribution of the probability</w:t>
            </w:r>
          </w:p>
        </w:tc>
        <w:tc>
          <w:tcPr>
            <w:tcW w:w="650" w:type="pct"/>
            <w:tcBorders>
              <w:top w:val="single" w:sz="6" w:space="0" w:color="auto"/>
              <w:left w:val="single" w:sz="6" w:space="0" w:color="auto"/>
              <w:bottom w:val="single" w:sz="6" w:space="0" w:color="auto"/>
              <w:right w:val="single" w:sz="6" w:space="0" w:color="auto"/>
            </w:tcBorders>
          </w:tcPr>
          <w:p w14:paraId="2C013A2F" w14:textId="0E6E782C" w:rsidR="00DB0300" w:rsidRPr="004B3397" w:rsidRDefault="00DB0300" w:rsidP="007033F3">
            <w:pPr>
              <w:pStyle w:val="TAH"/>
            </w:pPr>
            <w:r w:rsidRPr="004B3397">
              <w:rPr>
                <w:lang w:eastAsia="zh-CN"/>
              </w:rPr>
              <w:t>Std Uncertainty (26.5GHz≤f≤29.5GHz) [dB]</w:t>
            </w:r>
          </w:p>
        </w:tc>
        <w:tc>
          <w:tcPr>
            <w:tcW w:w="650" w:type="pct"/>
            <w:tcBorders>
              <w:top w:val="single" w:sz="6" w:space="0" w:color="auto"/>
              <w:left w:val="single" w:sz="6" w:space="0" w:color="auto"/>
              <w:bottom w:val="single" w:sz="6" w:space="0" w:color="auto"/>
              <w:right w:val="single" w:sz="6" w:space="0" w:color="auto"/>
            </w:tcBorders>
          </w:tcPr>
          <w:p w14:paraId="4621E741" w14:textId="77777777" w:rsidR="00DB0300" w:rsidRPr="004B3397" w:rsidRDefault="00DB0300" w:rsidP="007033F3">
            <w:pPr>
              <w:pStyle w:val="TAH"/>
            </w:pPr>
            <w:r w:rsidRPr="004B3397">
              <w:rPr>
                <w:lang w:eastAsia="zh-CN"/>
              </w:rPr>
              <w:t>Std Uncertainty (37GHz ≤f≤40GHz)  [dB]</w:t>
            </w:r>
          </w:p>
        </w:tc>
      </w:tr>
      <w:tr w:rsidR="00DB0300" w:rsidRPr="004B3397" w14:paraId="074E63CC" w14:textId="77777777" w:rsidTr="007033F3">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3CE3B974" w14:textId="77777777" w:rsidR="00DB0300" w:rsidRPr="004B3397" w:rsidRDefault="00DB0300" w:rsidP="007033F3">
            <w:pPr>
              <w:pStyle w:val="TAC"/>
            </w:pPr>
            <w:r w:rsidRPr="004B3397">
              <w:t>Stage 2: DUT measurement</w:t>
            </w:r>
          </w:p>
        </w:tc>
      </w:tr>
      <w:tr w:rsidR="00DB0300" w:rsidRPr="004B3397" w14:paraId="221B7DBC" w14:textId="77777777" w:rsidTr="007033F3">
        <w:trPr>
          <w:cantSplit/>
          <w:trHeight w:val="23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557359D" w14:textId="77777777" w:rsidR="00DB0300" w:rsidRPr="004B3397" w:rsidRDefault="00DB0300" w:rsidP="007033F3">
            <w:pPr>
              <w:pStyle w:val="TAC"/>
            </w:pPr>
            <w:r w:rsidRPr="004B3397">
              <w:t>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DB0C431" w14:textId="77777777" w:rsidR="00DB0300" w:rsidRPr="004B3397" w:rsidRDefault="00DB0300" w:rsidP="007033F3">
            <w:pPr>
              <w:pStyle w:val="TAL"/>
              <w:rPr>
                <w:rFonts w:eastAsia="MS Mincho"/>
                <w:lang w:eastAsia="ja-JP"/>
              </w:rPr>
            </w:pPr>
            <w:r w:rsidRPr="004B3397">
              <w:rPr>
                <w:lang w:eastAsia="ja-JP"/>
              </w:rPr>
              <w:t>Mismatch for measurement process</w:t>
            </w:r>
          </w:p>
        </w:tc>
        <w:tc>
          <w:tcPr>
            <w:tcW w:w="599" w:type="pct"/>
            <w:tcBorders>
              <w:top w:val="single" w:sz="6" w:space="0" w:color="auto"/>
              <w:left w:val="single" w:sz="6" w:space="0" w:color="auto"/>
              <w:bottom w:val="single" w:sz="6" w:space="0" w:color="auto"/>
              <w:right w:val="single" w:sz="6" w:space="0" w:color="auto"/>
            </w:tcBorders>
          </w:tcPr>
          <w:p w14:paraId="616364D0" w14:textId="77777777" w:rsidR="00DB0300" w:rsidRPr="004B3397" w:rsidRDefault="00DB0300" w:rsidP="007033F3">
            <w:pPr>
              <w:pStyle w:val="TAC"/>
              <w:rPr>
                <w:lang w:eastAsia="ja-JP"/>
              </w:rPr>
            </w:pPr>
            <w:r w:rsidRPr="004B3397">
              <w:rPr>
                <w:lang w:eastAsia="ja-JP"/>
              </w:rPr>
              <w:t>1.30</w:t>
            </w:r>
          </w:p>
        </w:tc>
        <w:tc>
          <w:tcPr>
            <w:tcW w:w="589" w:type="pct"/>
            <w:tcBorders>
              <w:top w:val="single" w:sz="6" w:space="0" w:color="auto"/>
              <w:left w:val="single" w:sz="6" w:space="0" w:color="auto"/>
              <w:bottom w:val="single" w:sz="6" w:space="0" w:color="auto"/>
              <w:right w:val="single" w:sz="6" w:space="0" w:color="auto"/>
            </w:tcBorders>
          </w:tcPr>
          <w:p w14:paraId="3D1F77AC" w14:textId="77777777" w:rsidR="00DB0300" w:rsidRPr="004B3397" w:rsidRDefault="00DB0300" w:rsidP="007033F3">
            <w:pPr>
              <w:pStyle w:val="TAC"/>
              <w:rPr>
                <w:lang w:eastAsia="zh-CN"/>
              </w:rPr>
            </w:pPr>
            <w:r w:rsidRPr="004B3397">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7B3EE1D7" w14:textId="77777777" w:rsidR="00DB0300" w:rsidRPr="004B3397" w:rsidRDefault="00DB0300" w:rsidP="007033F3">
            <w:pPr>
              <w:pStyle w:val="TAC"/>
            </w:pPr>
            <w:r w:rsidRPr="004B3397">
              <w:t>Actual</w:t>
            </w:r>
          </w:p>
        </w:tc>
        <w:tc>
          <w:tcPr>
            <w:tcW w:w="650" w:type="pct"/>
            <w:tcBorders>
              <w:top w:val="single" w:sz="6" w:space="0" w:color="auto"/>
              <w:left w:val="single" w:sz="6" w:space="0" w:color="auto"/>
              <w:bottom w:val="single" w:sz="6" w:space="0" w:color="auto"/>
              <w:right w:val="single" w:sz="6" w:space="0" w:color="auto"/>
            </w:tcBorders>
          </w:tcPr>
          <w:p w14:paraId="366AE593" w14:textId="77777777" w:rsidR="00DB0300" w:rsidRPr="004B3397" w:rsidRDefault="00DB0300" w:rsidP="007033F3">
            <w:pPr>
              <w:pStyle w:val="TAC"/>
            </w:pPr>
            <w:r w:rsidRPr="004B3397">
              <w:t>[1.30]</w:t>
            </w:r>
          </w:p>
        </w:tc>
        <w:tc>
          <w:tcPr>
            <w:tcW w:w="650" w:type="pct"/>
            <w:tcBorders>
              <w:top w:val="single" w:sz="6" w:space="0" w:color="auto"/>
              <w:left w:val="single" w:sz="6" w:space="0" w:color="auto"/>
              <w:bottom w:val="single" w:sz="6" w:space="0" w:color="auto"/>
              <w:right w:val="single" w:sz="6" w:space="0" w:color="auto"/>
            </w:tcBorders>
          </w:tcPr>
          <w:p w14:paraId="3DF6049B" w14:textId="77777777" w:rsidR="00DB0300" w:rsidRPr="004B3397" w:rsidRDefault="00DB0300" w:rsidP="007033F3">
            <w:pPr>
              <w:pStyle w:val="TAC"/>
            </w:pPr>
            <w:r w:rsidRPr="004B3397">
              <w:t>TBD</w:t>
            </w:r>
          </w:p>
        </w:tc>
      </w:tr>
      <w:tr w:rsidR="00DB0300" w:rsidRPr="004B3397" w14:paraId="5100AE6C" w14:textId="77777777" w:rsidTr="007033F3">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3B35D75" w14:textId="77777777" w:rsidR="00DB0300" w:rsidRPr="004B3397" w:rsidRDefault="00DB0300" w:rsidP="007033F3">
            <w:pPr>
              <w:pStyle w:val="TAC"/>
            </w:pPr>
            <w:r w:rsidRPr="004B3397">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31501E8" w14:textId="77777777" w:rsidR="00DB0300" w:rsidRPr="004B3397" w:rsidRDefault="00DB0300" w:rsidP="007033F3">
            <w:pPr>
              <w:pStyle w:val="TAL"/>
              <w:rPr>
                <w:sz w:val="21"/>
                <w:lang w:eastAsia="ja-JP"/>
              </w:rPr>
            </w:pPr>
            <w:r w:rsidRPr="004B3397">
              <w:rPr>
                <w:lang w:eastAsia="ja-JP"/>
              </w:rPr>
              <w:t>Measure distance uncertainty</w:t>
            </w:r>
          </w:p>
        </w:tc>
        <w:tc>
          <w:tcPr>
            <w:tcW w:w="599" w:type="pct"/>
            <w:tcBorders>
              <w:top w:val="single" w:sz="6" w:space="0" w:color="auto"/>
              <w:left w:val="single" w:sz="6" w:space="0" w:color="auto"/>
              <w:bottom w:val="single" w:sz="6" w:space="0" w:color="auto"/>
              <w:right w:val="single" w:sz="6" w:space="0" w:color="auto"/>
            </w:tcBorders>
          </w:tcPr>
          <w:p w14:paraId="37F70829" w14:textId="77777777" w:rsidR="00DB0300" w:rsidRPr="004B3397" w:rsidRDefault="00DB0300" w:rsidP="007033F3">
            <w:pPr>
              <w:pStyle w:val="TAC"/>
              <w:rPr>
                <w:lang w:eastAsia="zh-CN"/>
              </w:rPr>
            </w:pPr>
            <w:r w:rsidRPr="004B3397">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1B00CF6F" w14:textId="77777777" w:rsidR="00DB0300" w:rsidRPr="004B3397" w:rsidRDefault="00DB0300" w:rsidP="007033F3">
            <w:pPr>
              <w:pStyle w:val="TAC"/>
              <w:rPr>
                <w:lang w:eastAsia="zh-CN"/>
              </w:rPr>
            </w:pPr>
            <w:r w:rsidRPr="004B3397">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9229431" w14:textId="77777777" w:rsidR="00DB0300" w:rsidRPr="004B3397" w:rsidRDefault="00DB0300" w:rsidP="007033F3">
            <w:pPr>
              <w:pStyle w:val="TAC"/>
            </w:pPr>
            <w:r w:rsidRPr="004B3397">
              <w:t>Rectangular</w:t>
            </w:r>
          </w:p>
        </w:tc>
        <w:tc>
          <w:tcPr>
            <w:tcW w:w="650" w:type="pct"/>
            <w:tcBorders>
              <w:top w:val="single" w:sz="6" w:space="0" w:color="auto"/>
              <w:left w:val="single" w:sz="6" w:space="0" w:color="auto"/>
              <w:bottom w:val="single" w:sz="6" w:space="0" w:color="auto"/>
              <w:right w:val="single" w:sz="6" w:space="0" w:color="auto"/>
            </w:tcBorders>
          </w:tcPr>
          <w:p w14:paraId="0E9BDE7E" w14:textId="77777777" w:rsidR="00DB0300" w:rsidRPr="004B3397" w:rsidRDefault="00DB0300" w:rsidP="007033F3">
            <w:pPr>
              <w:pStyle w:val="TAC"/>
            </w:pPr>
            <w:r w:rsidRPr="004B3397">
              <w:t>[0.00]</w:t>
            </w:r>
          </w:p>
        </w:tc>
        <w:tc>
          <w:tcPr>
            <w:tcW w:w="650" w:type="pct"/>
            <w:tcBorders>
              <w:top w:val="single" w:sz="6" w:space="0" w:color="auto"/>
              <w:left w:val="single" w:sz="6" w:space="0" w:color="auto"/>
              <w:bottom w:val="single" w:sz="6" w:space="0" w:color="auto"/>
              <w:right w:val="single" w:sz="6" w:space="0" w:color="auto"/>
            </w:tcBorders>
          </w:tcPr>
          <w:p w14:paraId="0CB32E37" w14:textId="77777777" w:rsidR="00DB0300" w:rsidRPr="004B3397" w:rsidRDefault="00DB0300" w:rsidP="007033F3">
            <w:pPr>
              <w:pStyle w:val="TAC"/>
            </w:pPr>
            <w:r w:rsidRPr="004B3397">
              <w:t>TBD</w:t>
            </w:r>
          </w:p>
        </w:tc>
      </w:tr>
      <w:tr w:rsidR="00DB0300" w:rsidRPr="004B3397" w14:paraId="292B4835" w14:textId="77777777" w:rsidTr="007033F3">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2305927" w14:textId="77777777" w:rsidR="00DB0300" w:rsidRPr="004B3397" w:rsidRDefault="00DB0300" w:rsidP="007033F3">
            <w:pPr>
              <w:pStyle w:val="TAC"/>
            </w:pPr>
            <w:r w:rsidRPr="004B3397">
              <w:t>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3D8E092" w14:textId="77777777" w:rsidR="00DB0300" w:rsidRPr="004B3397" w:rsidRDefault="00DB0300" w:rsidP="007033F3">
            <w:pPr>
              <w:pStyle w:val="TAL"/>
            </w:pPr>
            <w:r w:rsidRPr="004B3397">
              <w:t>Quality of quiet zone</w:t>
            </w:r>
          </w:p>
        </w:tc>
        <w:tc>
          <w:tcPr>
            <w:tcW w:w="599" w:type="pct"/>
            <w:tcBorders>
              <w:top w:val="single" w:sz="6" w:space="0" w:color="auto"/>
              <w:left w:val="single" w:sz="6" w:space="0" w:color="auto"/>
              <w:bottom w:val="single" w:sz="6" w:space="0" w:color="auto"/>
              <w:right w:val="single" w:sz="6" w:space="0" w:color="auto"/>
            </w:tcBorders>
          </w:tcPr>
          <w:p w14:paraId="222C0BBF" w14:textId="77777777" w:rsidR="00DB0300" w:rsidRPr="004B3397" w:rsidRDefault="00DB0300" w:rsidP="007033F3">
            <w:pPr>
              <w:pStyle w:val="TAC"/>
              <w:rPr>
                <w:lang w:eastAsia="zh-CN"/>
              </w:rPr>
            </w:pPr>
            <w:r w:rsidRPr="004B3397">
              <w:rPr>
                <w:lang w:eastAsia="zh-CN"/>
              </w:rPr>
              <w:t>0.6</w:t>
            </w:r>
          </w:p>
        </w:tc>
        <w:tc>
          <w:tcPr>
            <w:tcW w:w="589" w:type="pct"/>
            <w:tcBorders>
              <w:top w:val="single" w:sz="6" w:space="0" w:color="auto"/>
              <w:left w:val="single" w:sz="6" w:space="0" w:color="auto"/>
              <w:bottom w:val="single" w:sz="6" w:space="0" w:color="auto"/>
              <w:right w:val="single" w:sz="6" w:space="0" w:color="auto"/>
            </w:tcBorders>
          </w:tcPr>
          <w:p w14:paraId="0ECB558A" w14:textId="77777777" w:rsidR="00DB0300" w:rsidRPr="004B3397" w:rsidRDefault="00DB0300" w:rsidP="007033F3">
            <w:pPr>
              <w:pStyle w:val="TAC"/>
              <w:rPr>
                <w:lang w:eastAsia="zh-CN"/>
              </w:rPr>
            </w:pPr>
            <w:r w:rsidRPr="004B3397">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299D369F" w14:textId="77777777" w:rsidR="00DB0300" w:rsidRPr="004B3397" w:rsidRDefault="00DB0300" w:rsidP="007033F3">
            <w:pPr>
              <w:pStyle w:val="TAC"/>
            </w:pPr>
            <w:r w:rsidRPr="004B3397">
              <w:t>Actual</w:t>
            </w:r>
          </w:p>
        </w:tc>
        <w:tc>
          <w:tcPr>
            <w:tcW w:w="650" w:type="pct"/>
            <w:tcBorders>
              <w:top w:val="single" w:sz="6" w:space="0" w:color="auto"/>
              <w:left w:val="single" w:sz="6" w:space="0" w:color="auto"/>
              <w:bottom w:val="single" w:sz="6" w:space="0" w:color="auto"/>
              <w:right w:val="single" w:sz="6" w:space="0" w:color="auto"/>
            </w:tcBorders>
          </w:tcPr>
          <w:p w14:paraId="0F45410A" w14:textId="77777777" w:rsidR="00DB0300" w:rsidRPr="004B3397" w:rsidRDefault="00DB0300" w:rsidP="007033F3">
            <w:pPr>
              <w:pStyle w:val="TAC"/>
            </w:pPr>
            <w:r w:rsidRPr="004B3397">
              <w:t>[0.6]</w:t>
            </w:r>
          </w:p>
        </w:tc>
        <w:tc>
          <w:tcPr>
            <w:tcW w:w="650" w:type="pct"/>
            <w:tcBorders>
              <w:top w:val="single" w:sz="6" w:space="0" w:color="auto"/>
              <w:left w:val="single" w:sz="6" w:space="0" w:color="auto"/>
              <w:bottom w:val="single" w:sz="6" w:space="0" w:color="auto"/>
              <w:right w:val="single" w:sz="6" w:space="0" w:color="auto"/>
            </w:tcBorders>
          </w:tcPr>
          <w:p w14:paraId="6EDCD6D9" w14:textId="77777777" w:rsidR="00DB0300" w:rsidRPr="004B3397" w:rsidRDefault="00DB0300" w:rsidP="007033F3">
            <w:pPr>
              <w:pStyle w:val="TAC"/>
            </w:pPr>
            <w:r w:rsidRPr="004B3397">
              <w:t>TBD</w:t>
            </w:r>
          </w:p>
        </w:tc>
      </w:tr>
      <w:tr w:rsidR="00DB0300" w:rsidRPr="004B3397" w14:paraId="47CD5EA5" w14:textId="77777777" w:rsidTr="007033F3">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C7DD904" w14:textId="77777777" w:rsidR="00DB0300" w:rsidRPr="004B3397" w:rsidRDefault="00DB0300" w:rsidP="007033F3">
            <w:pPr>
              <w:pStyle w:val="TAC"/>
            </w:pPr>
            <w:r w:rsidRPr="004B3397">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02FB5E66" w14:textId="77777777" w:rsidR="00DB0300" w:rsidRPr="004B3397" w:rsidRDefault="00DB0300" w:rsidP="007033F3">
            <w:pPr>
              <w:pStyle w:val="TAL"/>
            </w:pPr>
            <w:r w:rsidRPr="004B3397">
              <w:t xml:space="preserve">Base Station simulator </w:t>
            </w:r>
          </w:p>
        </w:tc>
        <w:tc>
          <w:tcPr>
            <w:tcW w:w="599" w:type="pct"/>
            <w:tcBorders>
              <w:top w:val="single" w:sz="6" w:space="0" w:color="auto"/>
              <w:left w:val="single" w:sz="6" w:space="0" w:color="auto"/>
              <w:bottom w:val="single" w:sz="6" w:space="0" w:color="auto"/>
              <w:right w:val="single" w:sz="6" w:space="0" w:color="auto"/>
            </w:tcBorders>
          </w:tcPr>
          <w:p w14:paraId="006130EC" w14:textId="77777777" w:rsidR="00DB0300" w:rsidRPr="004B3397" w:rsidRDefault="00DB0300" w:rsidP="007033F3">
            <w:pPr>
              <w:pStyle w:val="TAC"/>
              <w:rPr>
                <w:lang w:eastAsia="zh-CN"/>
              </w:rPr>
            </w:pPr>
            <w:r w:rsidRPr="004B3397">
              <w:t>2.9</w:t>
            </w:r>
          </w:p>
        </w:tc>
        <w:tc>
          <w:tcPr>
            <w:tcW w:w="589" w:type="pct"/>
            <w:tcBorders>
              <w:top w:val="single" w:sz="6" w:space="0" w:color="auto"/>
              <w:left w:val="single" w:sz="6" w:space="0" w:color="auto"/>
              <w:bottom w:val="single" w:sz="6" w:space="0" w:color="auto"/>
              <w:right w:val="single" w:sz="6" w:space="0" w:color="auto"/>
            </w:tcBorders>
          </w:tcPr>
          <w:p w14:paraId="2B9E7440" w14:textId="77777777" w:rsidR="00DB0300" w:rsidRPr="004B3397" w:rsidRDefault="00DB0300" w:rsidP="007033F3">
            <w:pPr>
              <w:pStyle w:val="TAC"/>
              <w:rPr>
                <w:lang w:eastAsia="zh-CN"/>
              </w:rPr>
            </w:pPr>
            <w:r w:rsidRPr="004B3397">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78DE93A8" w14:textId="77777777" w:rsidR="00DB0300" w:rsidRPr="004B3397" w:rsidRDefault="00DB0300" w:rsidP="007033F3">
            <w:pPr>
              <w:pStyle w:val="TAC"/>
            </w:pPr>
            <w:r w:rsidRPr="004B3397">
              <w:t>Normal</w:t>
            </w:r>
          </w:p>
        </w:tc>
        <w:tc>
          <w:tcPr>
            <w:tcW w:w="650" w:type="pct"/>
            <w:tcBorders>
              <w:top w:val="single" w:sz="6" w:space="0" w:color="auto"/>
              <w:left w:val="single" w:sz="6" w:space="0" w:color="auto"/>
              <w:bottom w:val="single" w:sz="6" w:space="0" w:color="auto"/>
              <w:right w:val="single" w:sz="6" w:space="0" w:color="auto"/>
            </w:tcBorders>
          </w:tcPr>
          <w:p w14:paraId="0DD390DD" w14:textId="77777777" w:rsidR="00DB0300" w:rsidRPr="004B3397" w:rsidRDefault="00DB0300" w:rsidP="007033F3">
            <w:pPr>
              <w:pStyle w:val="TAC"/>
            </w:pPr>
            <w:r w:rsidRPr="004B3397">
              <w:t>[1.45]</w:t>
            </w:r>
          </w:p>
        </w:tc>
        <w:tc>
          <w:tcPr>
            <w:tcW w:w="650" w:type="pct"/>
            <w:tcBorders>
              <w:top w:val="single" w:sz="6" w:space="0" w:color="auto"/>
              <w:left w:val="single" w:sz="6" w:space="0" w:color="auto"/>
              <w:bottom w:val="single" w:sz="6" w:space="0" w:color="auto"/>
              <w:right w:val="single" w:sz="6" w:space="0" w:color="auto"/>
            </w:tcBorders>
          </w:tcPr>
          <w:p w14:paraId="08693971" w14:textId="77777777" w:rsidR="00DB0300" w:rsidRPr="004B3397" w:rsidRDefault="00DB0300" w:rsidP="007033F3">
            <w:pPr>
              <w:pStyle w:val="TAC"/>
            </w:pPr>
            <w:r w:rsidRPr="004B3397">
              <w:t>TBD</w:t>
            </w:r>
          </w:p>
        </w:tc>
      </w:tr>
      <w:tr w:rsidR="00DB0300" w:rsidRPr="004B3397" w14:paraId="6BE1823C" w14:textId="77777777" w:rsidTr="007033F3">
        <w:trPr>
          <w:cantSplit/>
          <w:trHeight w:val="84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CB4BB6E" w14:textId="77777777" w:rsidR="00DB0300" w:rsidRPr="004B3397" w:rsidRDefault="00DB0300" w:rsidP="007033F3">
            <w:pPr>
              <w:pStyle w:val="TAC"/>
              <w:rPr>
                <w:lang w:eastAsia="zh-CN"/>
              </w:rPr>
            </w:pPr>
            <w:r w:rsidRPr="004B3397">
              <w:rPr>
                <w:lang w:eastAsia="zh-CN"/>
              </w:rPr>
              <w:t>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C873C7C" w14:textId="77777777" w:rsidR="00DB0300" w:rsidRPr="004B3397" w:rsidRDefault="00DB0300" w:rsidP="007033F3">
            <w:pPr>
              <w:pStyle w:val="TAL"/>
            </w:pPr>
            <w:r w:rsidRPr="004B3397">
              <w:t xml:space="preserve">Channel Emulator </w:t>
            </w:r>
          </w:p>
          <w:p w14:paraId="5B282C80" w14:textId="77777777" w:rsidR="00DB0300" w:rsidRPr="004B3397" w:rsidRDefault="00DB0300" w:rsidP="007033F3">
            <w:pPr>
              <w:pStyle w:val="TAL"/>
            </w:pPr>
            <w:r w:rsidRPr="004B3397">
              <w:t>-absolute value</w:t>
            </w:r>
          </w:p>
          <w:p w14:paraId="2F4000F8" w14:textId="77777777" w:rsidR="00DB0300" w:rsidRPr="004B3397" w:rsidRDefault="00DB0300" w:rsidP="007033F3">
            <w:pPr>
              <w:pStyle w:val="TAL"/>
            </w:pPr>
            <w:r w:rsidRPr="004B3397">
              <w:t>-stability</w:t>
            </w:r>
          </w:p>
          <w:p w14:paraId="4571F519" w14:textId="77777777" w:rsidR="00DB0300" w:rsidRPr="004B3397" w:rsidRDefault="00DB0300" w:rsidP="007033F3">
            <w:pPr>
              <w:pStyle w:val="TAL"/>
            </w:pPr>
            <w:r w:rsidRPr="004B3397">
              <w:rPr>
                <w:rFonts w:ascii="SimSun" w:hAnsi="SimSun"/>
                <w:lang w:eastAsia="zh-CN"/>
              </w:rPr>
              <w:t>-</w:t>
            </w:r>
            <w:r w:rsidRPr="004B3397">
              <w:t>linearity</w:t>
            </w:r>
          </w:p>
        </w:tc>
        <w:tc>
          <w:tcPr>
            <w:tcW w:w="599" w:type="pct"/>
            <w:tcBorders>
              <w:top w:val="single" w:sz="6" w:space="0" w:color="auto"/>
              <w:left w:val="single" w:sz="6" w:space="0" w:color="auto"/>
              <w:bottom w:val="single" w:sz="6" w:space="0" w:color="auto"/>
              <w:right w:val="single" w:sz="6" w:space="0" w:color="auto"/>
            </w:tcBorders>
          </w:tcPr>
          <w:p w14:paraId="3FD4931A" w14:textId="77777777" w:rsidR="00DB0300" w:rsidRPr="004B3397" w:rsidRDefault="00DB0300" w:rsidP="007033F3">
            <w:pPr>
              <w:pStyle w:val="TAC"/>
              <w:rPr>
                <w:lang w:eastAsia="zh-CN"/>
              </w:rPr>
            </w:pPr>
            <w:r w:rsidRPr="004B3397">
              <w:rPr>
                <w:rFonts w:cs="Arial"/>
                <w:lang w:eastAsia="en-GB"/>
              </w:rPr>
              <w:t>1.5dB</w:t>
            </w:r>
            <w:r w:rsidRPr="004B3397">
              <w:rPr>
                <w:rFonts w:cs="Arial"/>
                <w:lang w:eastAsia="en-GB"/>
              </w:rPr>
              <w:br/>
              <w:t>0.5dB</w:t>
            </w:r>
            <w:r w:rsidRPr="004B3397">
              <w:rPr>
                <w:rFonts w:cs="Arial"/>
                <w:lang w:eastAsia="en-GB"/>
              </w:rPr>
              <w:br/>
              <w:t>0.4dB</w:t>
            </w:r>
          </w:p>
        </w:tc>
        <w:tc>
          <w:tcPr>
            <w:tcW w:w="589" w:type="pct"/>
            <w:tcBorders>
              <w:top w:val="single" w:sz="6" w:space="0" w:color="auto"/>
              <w:left w:val="single" w:sz="6" w:space="0" w:color="auto"/>
              <w:bottom w:val="single" w:sz="6" w:space="0" w:color="auto"/>
              <w:right w:val="single" w:sz="6" w:space="0" w:color="auto"/>
            </w:tcBorders>
          </w:tcPr>
          <w:p w14:paraId="591C302C" w14:textId="77777777" w:rsidR="00DB0300" w:rsidRPr="004B3397" w:rsidRDefault="00DB0300" w:rsidP="007033F3">
            <w:pPr>
              <w:pStyle w:val="TAC"/>
              <w:rPr>
                <w:lang w:eastAsia="zh-CN"/>
              </w:rPr>
            </w:pPr>
            <w:r w:rsidRPr="004B3397">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2970FF1F" w14:textId="77777777" w:rsidR="00DB0300" w:rsidRPr="004B3397" w:rsidRDefault="00DB0300" w:rsidP="007033F3">
            <w:pPr>
              <w:pStyle w:val="TAC"/>
              <w:rPr>
                <w:lang w:eastAsia="en-GB"/>
              </w:rPr>
            </w:pPr>
            <w:r w:rsidRPr="004B3397">
              <w:rPr>
                <w:lang w:eastAsia="en-GB"/>
              </w:rPr>
              <w:t>Actual</w:t>
            </w:r>
          </w:p>
          <w:p w14:paraId="6EF81AC1" w14:textId="77777777" w:rsidR="00DB0300" w:rsidRPr="004B3397" w:rsidRDefault="00DB0300" w:rsidP="007033F3">
            <w:pPr>
              <w:pStyle w:val="TAC"/>
            </w:pPr>
            <w:r w:rsidRPr="004B3397">
              <w:rPr>
                <w:lang w:eastAsia="en-GB"/>
              </w:rPr>
              <w:t>(</w:t>
            </w:r>
            <w:r w:rsidRPr="004B3397">
              <w:rPr>
                <w:rFonts w:cs="Arial"/>
                <w:lang w:eastAsia="en-GB"/>
              </w:rPr>
              <w:t>normal- power;</w:t>
            </w:r>
            <w:r w:rsidRPr="004B3397">
              <w:rPr>
                <w:rFonts w:cs="Arial"/>
                <w:lang w:eastAsia="en-GB"/>
              </w:rPr>
              <w:br/>
              <w:t>rect-stability</w:t>
            </w:r>
            <w:r w:rsidRPr="004B3397">
              <w:rPr>
                <w:lang w:eastAsia="en-GB"/>
              </w:rPr>
              <w:t>)</w:t>
            </w:r>
          </w:p>
        </w:tc>
        <w:tc>
          <w:tcPr>
            <w:tcW w:w="650" w:type="pct"/>
            <w:tcBorders>
              <w:top w:val="single" w:sz="6" w:space="0" w:color="auto"/>
              <w:left w:val="single" w:sz="6" w:space="0" w:color="auto"/>
              <w:bottom w:val="single" w:sz="6" w:space="0" w:color="auto"/>
              <w:right w:val="single" w:sz="6" w:space="0" w:color="auto"/>
            </w:tcBorders>
          </w:tcPr>
          <w:p w14:paraId="3F275DCB" w14:textId="77777777" w:rsidR="00DB0300" w:rsidRPr="004B3397" w:rsidRDefault="00DB0300" w:rsidP="007033F3">
            <w:pPr>
              <w:pStyle w:val="TAC"/>
            </w:pPr>
            <w:r w:rsidRPr="004B3397">
              <w:rPr>
                <w:rFonts w:cs="Arial"/>
                <w:lang w:eastAsia="en-GB"/>
              </w:rPr>
              <w:t>[0.84]</w:t>
            </w:r>
          </w:p>
        </w:tc>
        <w:tc>
          <w:tcPr>
            <w:tcW w:w="650" w:type="pct"/>
            <w:tcBorders>
              <w:top w:val="single" w:sz="6" w:space="0" w:color="auto"/>
              <w:left w:val="single" w:sz="6" w:space="0" w:color="auto"/>
              <w:bottom w:val="single" w:sz="6" w:space="0" w:color="auto"/>
              <w:right w:val="single" w:sz="6" w:space="0" w:color="auto"/>
            </w:tcBorders>
          </w:tcPr>
          <w:p w14:paraId="6445FC00" w14:textId="77777777" w:rsidR="00DB0300" w:rsidRPr="004B3397" w:rsidRDefault="00DB0300" w:rsidP="007033F3">
            <w:pPr>
              <w:pStyle w:val="TAC"/>
            </w:pPr>
            <w:r w:rsidRPr="004B3397">
              <w:t>TBD</w:t>
            </w:r>
          </w:p>
        </w:tc>
      </w:tr>
      <w:tr w:rsidR="00DB0300" w:rsidRPr="004B3397" w14:paraId="63A7E843" w14:textId="77777777" w:rsidTr="007033F3">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54E29C3" w14:textId="77777777" w:rsidR="00DB0300" w:rsidRPr="004B3397" w:rsidRDefault="00DB0300" w:rsidP="007033F3">
            <w:pPr>
              <w:pStyle w:val="TAC"/>
              <w:rPr>
                <w:lang w:eastAsia="ja-JP"/>
              </w:rPr>
            </w:pPr>
            <w:r w:rsidRPr="004B3397">
              <w:rPr>
                <w:lang w:eastAsia="ja-JP"/>
              </w:rPr>
              <w:t>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2A50251" w14:textId="77777777" w:rsidR="00DB0300" w:rsidRPr="004B3397" w:rsidRDefault="00DB0300" w:rsidP="007033F3">
            <w:pPr>
              <w:pStyle w:val="TAL"/>
            </w:pPr>
            <w:r w:rsidRPr="004B3397">
              <w:rPr>
                <w:lang w:eastAsia="ja-JP"/>
              </w:rPr>
              <w:t>Amplifier uncertainties</w:t>
            </w:r>
          </w:p>
        </w:tc>
        <w:tc>
          <w:tcPr>
            <w:tcW w:w="599" w:type="pct"/>
            <w:tcBorders>
              <w:top w:val="single" w:sz="6" w:space="0" w:color="auto"/>
              <w:left w:val="single" w:sz="6" w:space="0" w:color="auto"/>
              <w:bottom w:val="single" w:sz="6" w:space="0" w:color="auto"/>
              <w:right w:val="single" w:sz="6" w:space="0" w:color="auto"/>
            </w:tcBorders>
          </w:tcPr>
          <w:p w14:paraId="6F56CD84" w14:textId="77777777" w:rsidR="00DB0300" w:rsidRPr="004B3397" w:rsidRDefault="00DB0300" w:rsidP="007033F3">
            <w:pPr>
              <w:pStyle w:val="TAC"/>
              <w:rPr>
                <w:lang w:eastAsia="ja-JP"/>
              </w:rPr>
            </w:pPr>
            <w:r w:rsidRPr="004B3397">
              <w:rPr>
                <w:lang w:eastAsia="ja-JP"/>
              </w:rPr>
              <w:t>2.10</w:t>
            </w:r>
          </w:p>
        </w:tc>
        <w:tc>
          <w:tcPr>
            <w:tcW w:w="589" w:type="pct"/>
            <w:tcBorders>
              <w:top w:val="single" w:sz="6" w:space="0" w:color="auto"/>
              <w:left w:val="single" w:sz="6" w:space="0" w:color="auto"/>
              <w:bottom w:val="single" w:sz="6" w:space="0" w:color="auto"/>
              <w:right w:val="single" w:sz="6" w:space="0" w:color="auto"/>
            </w:tcBorders>
          </w:tcPr>
          <w:p w14:paraId="701736F6" w14:textId="77777777" w:rsidR="00DB0300" w:rsidRPr="004B3397" w:rsidRDefault="00DB0300" w:rsidP="007033F3">
            <w:pPr>
              <w:pStyle w:val="TAC"/>
              <w:rPr>
                <w:lang w:eastAsia="zh-CN"/>
              </w:rPr>
            </w:pPr>
            <w:r w:rsidRPr="004B3397">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5A47EDE" w14:textId="77777777" w:rsidR="00DB0300" w:rsidRPr="004B3397" w:rsidRDefault="00DB0300" w:rsidP="007033F3">
            <w:pPr>
              <w:pStyle w:val="TAC"/>
            </w:pPr>
            <w:r w:rsidRPr="004B3397">
              <w:t>Normal</w:t>
            </w:r>
          </w:p>
        </w:tc>
        <w:tc>
          <w:tcPr>
            <w:tcW w:w="650" w:type="pct"/>
            <w:tcBorders>
              <w:top w:val="single" w:sz="6" w:space="0" w:color="auto"/>
              <w:left w:val="single" w:sz="6" w:space="0" w:color="auto"/>
              <w:bottom w:val="single" w:sz="6" w:space="0" w:color="auto"/>
              <w:right w:val="single" w:sz="6" w:space="0" w:color="auto"/>
            </w:tcBorders>
          </w:tcPr>
          <w:p w14:paraId="52A3DC18" w14:textId="77777777" w:rsidR="00DB0300" w:rsidRPr="004B3397" w:rsidRDefault="00DB0300" w:rsidP="007033F3">
            <w:pPr>
              <w:pStyle w:val="TAC"/>
            </w:pPr>
            <w:r w:rsidRPr="004B3397">
              <w:t>[1.05]</w:t>
            </w:r>
          </w:p>
        </w:tc>
        <w:tc>
          <w:tcPr>
            <w:tcW w:w="650" w:type="pct"/>
            <w:tcBorders>
              <w:top w:val="single" w:sz="6" w:space="0" w:color="auto"/>
              <w:left w:val="single" w:sz="6" w:space="0" w:color="auto"/>
              <w:bottom w:val="single" w:sz="6" w:space="0" w:color="auto"/>
              <w:right w:val="single" w:sz="6" w:space="0" w:color="auto"/>
            </w:tcBorders>
          </w:tcPr>
          <w:p w14:paraId="733F6F90" w14:textId="77777777" w:rsidR="00DB0300" w:rsidRPr="004B3397" w:rsidRDefault="00DB0300" w:rsidP="007033F3">
            <w:pPr>
              <w:pStyle w:val="TAC"/>
            </w:pPr>
            <w:r w:rsidRPr="004B3397">
              <w:t>TBD</w:t>
            </w:r>
          </w:p>
        </w:tc>
      </w:tr>
      <w:tr w:rsidR="00DB0300" w:rsidRPr="004B3397" w14:paraId="7D8F6556" w14:textId="77777777" w:rsidTr="007033F3">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B864368" w14:textId="77777777" w:rsidR="00DB0300" w:rsidRPr="004B3397" w:rsidRDefault="00DB0300" w:rsidP="007033F3">
            <w:pPr>
              <w:pStyle w:val="TAC"/>
              <w:rPr>
                <w:lang w:eastAsia="zh-CN"/>
              </w:rPr>
            </w:pPr>
            <w:r w:rsidRPr="004B3397">
              <w:rPr>
                <w:lang w:eastAsia="zh-CN"/>
              </w:rPr>
              <w:t>7</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8D4CA4B" w14:textId="77777777" w:rsidR="00DB0300" w:rsidRPr="004B3397" w:rsidRDefault="00DB0300" w:rsidP="007033F3">
            <w:pPr>
              <w:pStyle w:val="TAL"/>
              <w:rPr>
                <w:lang w:eastAsia="zh-CN"/>
              </w:rPr>
            </w:pPr>
            <w:r w:rsidRPr="004B3397">
              <w:rPr>
                <w:lang w:eastAsia="zh-CN"/>
              </w:rPr>
              <w:t>Random uncertainty</w:t>
            </w:r>
          </w:p>
        </w:tc>
        <w:tc>
          <w:tcPr>
            <w:tcW w:w="599" w:type="pct"/>
            <w:tcBorders>
              <w:top w:val="single" w:sz="6" w:space="0" w:color="auto"/>
              <w:left w:val="single" w:sz="6" w:space="0" w:color="auto"/>
              <w:bottom w:val="single" w:sz="6" w:space="0" w:color="auto"/>
              <w:right w:val="single" w:sz="6" w:space="0" w:color="auto"/>
            </w:tcBorders>
          </w:tcPr>
          <w:p w14:paraId="06616D1A" w14:textId="77777777" w:rsidR="00DB0300" w:rsidRPr="004B3397" w:rsidRDefault="00DB0300" w:rsidP="007033F3">
            <w:pPr>
              <w:pStyle w:val="TAC"/>
              <w:rPr>
                <w:lang w:eastAsia="ja-JP"/>
              </w:rPr>
            </w:pPr>
            <w:r w:rsidRPr="004B3397">
              <w:rPr>
                <w:lang w:eastAsia="ja-JP"/>
              </w:rPr>
              <w:t>0.50</w:t>
            </w:r>
          </w:p>
        </w:tc>
        <w:tc>
          <w:tcPr>
            <w:tcW w:w="589" w:type="pct"/>
            <w:tcBorders>
              <w:top w:val="single" w:sz="6" w:space="0" w:color="auto"/>
              <w:left w:val="single" w:sz="6" w:space="0" w:color="auto"/>
              <w:bottom w:val="single" w:sz="6" w:space="0" w:color="auto"/>
              <w:right w:val="single" w:sz="6" w:space="0" w:color="auto"/>
            </w:tcBorders>
          </w:tcPr>
          <w:p w14:paraId="62A3275B" w14:textId="77777777" w:rsidR="00DB0300" w:rsidRPr="004B3397" w:rsidRDefault="00DB0300" w:rsidP="007033F3">
            <w:pPr>
              <w:pStyle w:val="TAC"/>
              <w:rPr>
                <w:lang w:eastAsia="zh-CN"/>
              </w:rPr>
            </w:pPr>
            <w:r w:rsidRPr="004B3397">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2829AEA5" w14:textId="77777777" w:rsidR="00DB0300" w:rsidRPr="004B3397" w:rsidRDefault="00DB0300" w:rsidP="007033F3">
            <w:pPr>
              <w:pStyle w:val="TAC"/>
            </w:pPr>
            <w:r w:rsidRPr="004B3397">
              <w:t>Normal</w:t>
            </w:r>
          </w:p>
        </w:tc>
        <w:tc>
          <w:tcPr>
            <w:tcW w:w="650" w:type="pct"/>
            <w:tcBorders>
              <w:top w:val="single" w:sz="6" w:space="0" w:color="auto"/>
              <w:left w:val="single" w:sz="6" w:space="0" w:color="auto"/>
              <w:bottom w:val="single" w:sz="6" w:space="0" w:color="auto"/>
              <w:right w:val="single" w:sz="6" w:space="0" w:color="auto"/>
            </w:tcBorders>
          </w:tcPr>
          <w:p w14:paraId="621DA896" w14:textId="77777777" w:rsidR="00DB0300" w:rsidRPr="004B3397" w:rsidRDefault="00DB0300" w:rsidP="007033F3">
            <w:pPr>
              <w:pStyle w:val="TAC"/>
            </w:pPr>
            <w:r w:rsidRPr="004B3397">
              <w:t>[0.25]</w:t>
            </w:r>
          </w:p>
        </w:tc>
        <w:tc>
          <w:tcPr>
            <w:tcW w:w="650" w:type="pct"/>
            <w:tcBorders>
              <w:top w:val="single" w:sz="6" w:space="0" w:color="auto"/>
              <w:left w:val="single" w:sz="6" w:space="0" w:color="auto"/>
              <w:bottom w:val="single" w:sz="6" w:space="0" w:color="auto"/>
              <w:right w:val="single" w:sz="6" w:space="0" w:color="auto"/>
            </w:tcBorders>
          </w:tcPr>
          <w:p w14:paraId="26D9689F" w14:textId="77777777" w:rsidR="00DB0300" w:rsidRPr="004B3397" w:rsidRDefault="00DB0300" w:rsidP="007033F3">
            <w:pPr>
              <w:pStyle w:val="TAC"/>
            </w:pPr>
            <w:r w:rsidRPr="004B3397">
              <w:t>TBD</w:t>
            </w:r>
          </w:p>
        </w:tc>
      </w:tr>
      <w:tr w:rsidR="00DB0300" w:rsidRPr="004B3397" w14:paraId="0874EB8C" w14:textId="77777777" w:rsidTr="007033F3">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12FA2AF" w14:textId="77777777" w:rsidR="00DB0300" w:rsidRPr="004B3397" w:rsidRDefault="00DB0300" w:rsidP="007033F3">
            <w:pPr>
              <w:pStyle w:val="TAC"/>
              <w:rPr>
                <w:lang w:eastAsia="zh-CN"/>
              </w:rPr>
            </w:pPr>
            <w:r w:rsidRPr="004B3397">
              <w:rPr>
                <w:lang w:eastAsia="zh-CN"/>
              </w:rPr>
              <w:t>8</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B80D297" w14:textId="77777777" w:rsidR="00DB0300" w:rsidRPr="004B3397" w:rsidRDefault="00DB0300" w:rsidP="007033F3">
            <w:pPr>
              <w:pStyle w:val="TAL"/>
              <w:rPr>
                <w:lang w:eastAsia="ja-JP"/>
              </w:rPr>
            </w:pPr>
            <w:r w:rsidRPr="004B3397">
              <w:rPr>
                <w:lang w:eastAsia="ja-JP"/>
              </w:rPr>
              <w:t>Throughput measurement: output level step resolution</w:t>
            </w:r>
          </w:p>
        </w:tc>
        <w:tc>
          <w:tcPr>
            <w:tcW w:w="599" w:type="pct"/>
            <w:tcBorders>
              <w:top w:val="single" w:sz="6" w:space="0" w:color="auto"/>
              <w:left w:val="single" w:sz="6" w:space="0" w:color="auto"/>
              <w:bottom w:val="single" w:sz="6" w:space="0" w:color="auto"/>
              <w:right w:val="single" w:sz="6" w:space="0" w:color="auto"/>
            </w:tcBorders>
          </w:tcPr>
          <w:p w14:paraId="381BBB7B" w14:textId="77777777" w:rsidR="00DB0300" w:rsidRPr="004B3397" w:rsidRDefault="00DB0300" w:rsidP="007033F3">
            <w:pPr>
              <w:pStyle w:val="TAC"/>
              <w:rPr>
                <w:lang w:eastAsia="zh-CN"/>
              </w:rPr>
            </w:pPr>
            <w:r w:rsidRPr="004B3397">
              <w:rPr>
                <w:lang w:eastAsia="zh-CN"/>
              </w:rPr>
              <w:t>0.25</w:t>
            </w:r>
          </w:p>
        </w:tc>
        <w:tc>
          <w:tcPr>
            <w:tcW w:w="589" w:type="pct"/>
            <w:tcBorders>
              <w:top w:val="single" w:sz="6" w:space="0" w:color="auto"/>
              <w:left w:val="single" w:sz="6" w:space="0" w:color="auto"/>
              <w:bottom w:val="single" w:sz="6" w:space="0" w:color="auto"/>
              <w:right w:val="single" w:sz="6" w:space="0" w:color="auto"/>
            </w:tcBorders>
          </w:tcPr>
          <w:p w14:paraId="1AF42DBF" w14:textId="77777777" w:rsidR="00DB0300" w:rsidRPr="004B3397" w:rsidRDefault="00DB0300" w:rsidP="007033F3">
            <w:pPr>
              <w:pStyle w:val="TAC"/>
              <w:rPr>
                <w:lang w:eastAsia="zh-CN"/>
              </w:rPr>
            </w:pPr>
            <w:r w:rsidRPr="004B3397">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248BC245" w14:textId="77777777" w:rsidR="00DB0300" w:rsidRPr="004B3397" w:rsidRDefault="00DB0300" w:rsidP="007033F3">
            <w:pPr>
              <w:pStyle w:val="TAC"/>
            </w:pPr>
            <w:r w:rsidRPr="004B3397">
              <w:t>Rectangular</w:t>
            </w:r>
          </w:p>
        </w:tc>
        <w:tc>
          <w:tcPr>
            <w:tcW w:w="650" w:type="pct"/>
            <w:tcBorders>
              <w:top w:val="single" w:sz="6" w:space="0" w:color="auto"/>
              <w:left w:val="single" w:sz="6" w:space="0" w:color="auto"/>
              <w:bottom w:val="single" w:sz="6" w:space="0" w:color="auto"/>
              <w:right w:val="single" w:sz="6" w:space="0" w:color="auto"/>
            </w:tcBorders>
          </w:tcPr>
          <w:p w14:paraId="20A8884A" w14:textId="77777777" w:rsidR="00DB0300" w:rsidRPr="004B3397" w:rsidRDefault="00DB0300" w:rsidP="007033F3">
            <w:pPr>
              <w:pStyle w:val="TAC"/>
            </w:pPr>
            <w:r w:rsidRPr="004B3397">
              <w:t>[0.14]</w:t>
            </w:r>
          </w:p>
        </w:tc>
        <w:tc>
          <w:tcPr>
            <w:tcW w:w="650" w:type="pct"/>
            <w:tcBorders>
              <w:top w:val="single" w:sz="6" w:space="0" w:color="auto"/>
              <w:left w:val="single" w:sz="6" w:space="0" w:color="auto"/>
              <w:bottom w:val="single" w:sz="6" w:space="0" w:color="auto"/>
              <w:right w:val="single" w:sz="6" w:space="0" w:color="auto"/>
            </w:tcBorders>
          </w:tcPr>
          <w:p w14:paraId="7C8153B3" w14:textId="77777777" w:rsidR="00DB0300" w:rsidRPr="004B3397" w:rsidRDefault="00DB0300" w:rsidP="007033F3">
            <w:pPr>
              <w:pStyle w:val="TAC"/>
            </w:pPr>
            <w:r w:rsidRPr="004B3397">
              <w:t>TBD</w:t>
            </w:r>
          </w:p>
        </w:tc>
      </w:tr>
      <w:tr w:rsidR="00DB0300" w:rsidRPr="004B3397" w14:paraId="287711F9" w14:textId="77777777" w:rsidTr="007033F3">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87D1488" w14:textId="77777777" w:rsidR="00DB0300" w:rsidRPr="004B3397" w:rsidRDefault="00DB0300" w:rsidP="007033F3">
            <w:pPr>
              <w:pStyle w:val="TAC"/>
              <w:rPr>
                <w:lang w:eastAsia="zh-CN"/>
              </w:rPr>
            </w:pPr>
            <w:r w:rsidRPr="004B3397">
              <w:rPr>
                <w:lang w:eastAsia="zh-CN"/>
              </w:rPr>
              <w:t>9</w:t>
            </w:r>
          </w:p>
        </w:tc>
        <w:tc>
          <w:tcPr>
            <w:tcW w:w="1560" w:type="pct"/>
            <w:tcBorders>
              <w:top w:val="single" w:sz="6" w:space="0" w:color="auto"/>
              <w:left w:val="single" w:sz="6" w:space="0" w:color="auto"/>
              <w:bottom w:val="single" w:sz="6" w:space="0" w:color="auto"/>
              <w:right w:val="single" w:sz="6" w:space="0" w:color="auto"/>
            </w:tcBorders>
            <w:vAlign w:val="center"/>
            <w:hideMark/>
          </w:tcPr>
          <w:p w14:paraId="41896180" w14:textId="77777777" w:rsidR="00DB0300" w:rsidRPr="004B3397" w:rsidRDefault="00DB0300" w:rsidP="007033F3">
            <w:pPr>
              <w:pStyle w:val="TAL"/>
              <w:rPr>
                <w:lang w:eastAsia="ja-JP"/>
              </w:rPr>
            </w:pPr>
            <w:r w:rsidRPr="004B3397">
              <w:rPr>
                <w:lang w:eastAsia="ja-JP"/>
              </w:rPr>
              <w:t>DUT sensitivity drift</w:t>
            </w:r>
          </w:p>
        </w:tc>
        <w:tc>
          <w:tcPr>
            <w:tcW w:w="599" w:type="pct"/>
            <w:tcBorders>
              <w:top w:val="single" w:sz="6" w:space="0" w:color="auto"/>
              <w:left w:val="single" w:sz="6" w:space="0" w:color="auto"/>
              <w:bottom w:val="single" w:sz="6" w:space="0" w:color="auto"/>
              <w:right w:val="single" w:sz="6" w:space="0" w:color="auto"/>
            </w:tcBorders>
          </w:tcPr>
          <w:p w14:paraId="4E6E38E6" w14:textId="77777777" w:rsidR="00DB0300" w:rsidRPr="004B3397" w:rsidRDefault="00DB0300" w:rsidP="007033F3">
            <w:pPr>
              <w:pStyle w:val="TAC"/>
              <w:rPr>
                <w:lang w:eastAsia="zh-CN"/>
              </w:rPr>
            </w:pPr>
            <w:r w:rsidRPr="004B3397">
              <w:rPr>
                <w:lang w:eastAsia="zh-CN"/>
              </w:rPr>
              <w:t>0.2</w:t>
            </w:r>
          </w:p>
        </w:tc>
        <w:tc>
          <w:tcPr>
            <w:tcW w:w="589" w:type="pct"/>
            <w:tcBorders>
              <w:top w:val="single" w:sz="6" w:space="0" w:color="auto"/>
              <w:left w:val="single" w:sz="6" w:space="0" w:color="auto"/>
              <w:bottom w:val="single" w:sz="6" w:space="0" w:color="auto"/>
              <w:right w:val="single" w:sz="6" w:space="0" w:color="auto"/>
            </w:tcBorders>
          </w:tcPr>
          <w:p w14:paraId="7589C1BE" w14:textId="77777777" w:rsidR="00DB0300" w:rsidRPr="004B3397" w:rsidRDefault="00DB0300" w:rsidP="007033F3">
            <w:pPr>
              <w:pStyle w:val="TAC"/>
              <w:rPr>
                <w:lang w:eastAsia="zh-CN"/>
              </w:rPr>
            </w:pPr>
            <w:r w:rsidRPr="004B3397">
              <w:rPr>
                <w:lang w:eastAsia="zh-CN"/>
              </w:rPr>
              <w:t>0.2</w:t>
            </w:r>
          </w:p>
        </w:tc>
        <w:tc>
          <w:tcPr>
            <w:tcW w:w="718" w:type="pct"/>
            <w:tcBorders>
              <w:top w:val="single" w:sz="6" w:space="0" w:color="auto"/>
              <w:left w:val="single" w:sz="6" w:space="0" w:color="auto"/>
              <w:bottom w:val="single" w:sz="6" w:space="0" w:color="auto"/>
              <w:right w:val="single" w:sz="6" w:space="0" w:color="auto"/>
            </w:tcBorders>
            <w:hideMark/>
          </w:tcPr>
          <w:p w14:paraId="40DA8F55" w14:textId="77777777" w:rsidR="00DB0300" w:rsidRPr="004B3397" w:rsidRDefault="00DB0300" w:rsidP="007033F3">
            <w:pPr>
              <w:pStyle w:val="TAC"/>
            </w:pPr>
            <w:r w:rsidRPr="004B3397">
              <w:t>Rectangular</w:t>
            </w:r>
          </w:p>
        </w:tc>
        <w:tc>
          <w:tcPr>
            <w:tcW w:w="650" w:type="pct"/>
            <w:tcBorders>
              <w:top w:val="single" w:sz="6" w:space="0" w:color="auto"/>
              <w:left w:val="single" w:sz="6" w:space="0" w:color="auto"/>
              <w:bottom w:val="single" w:sz="6" w:space="0" w:color="auto"/>
              <w:right w:val="single" w:sz="6" w:space="0" w:color="auto"/>
            </w:tcBorders>
          </w:tcPr>
          <w:p w14:paraId="1BB98CB8" w14:textId="77777777" w:rsidR="00DB0300" w:rsidRPr="004B3397" w:rsidRDefault="00DB0300" w:rsidP="007033F3">
            <w:pPr>
              <w:pStyle w:val="TAC"/>
            </w:pPr>
            <w:r w:rsidRPr="004B3397">
              <w:t>[0.12]</w:t>
            </w:r>
          </w:p>
        </w:tc>
        <w:tc>
          <w:tcPr>
            <w:tcW w:w="650" w:type="pct"/>
            <w:tcBorders>
              <w:top w:val="single" w:sz="6" w:space="0" w:color="auto"/>
              <w:left w:val="single" w:sz="6" w:space="0" w:color="auto"/>
              <w:bottom w:val="single" w:sz="6" w:space="0" w:color="auto"/>
              <w:right w:val="single" w:sz="6" w:space="0" w:color="auto"/>
            </w:tcBorders>
          </w:tcPr>
          <w:p w14:paraId="38582458" w14:textId="77777777" w:rsidR="00DB0300" w:rsidRPr="004B3397" w:rsidRDefault="00DB0300" w:rsidP="007033F3">
            <w:pPr>
              <w:pStyle w:val="TAC"/>
            </w:pPr>
            <w:r w:rsidRPr="004B3397">
              <w:t>TBD</w:t>
            </w:r>
          </w:p>
        </w:tc>
      </w:tr>
      <w:tr w:rsidR="00DB0300" w:rsidRPr="004B3397" w14:paraId="15BB3ADE" w14:textId="77777777" w:rsidTr="007033F3">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AF9344D" w14:textId="77777777" w:rsidR="00DB0300" w:rsidRPr="004B3397" w:rsidRDefault="00DB0300" w:rsidP="007033F3">
            <w:pPr>
              <w:pStyle w:val="TAC"/>
              <w:rPr>
                <w:lang w:eastAsia="zh-CN"/>
              </w:rPr>
            </w:pPr>
            <w:r w:rsidRPr="004B3397">
              <w:rPr>
                <w:lang w:eastAsia="zh-CN"/>
              </w:rPr>
              <w:t>10</w:t>
            </w:r>
          </w:p>
        </w:tc>
        <w:tc>
          <w:tcPr>
            <w:tcW w:w="1560" w:type="pct"/>
            <w:tcBorders>
              <w:top w:val="single" w:sz="6" w:space="0" w:color="auto"/>
              <w:left w:val="single" w:sz="6" w:space="0" w:color="auto"/>
              <w:bottom w:val="single" w:sz="6" w:space="0" w:color="auto"/>
              <w:right w:val="single" w:sz="6" w:space="0" w:color="auto"/>
            </w:tcBorders>
            <w:vAlign w:val="center"/>
            <w:hideMark/>
          </w:tcPr>
          <w:p w14:paraId="45586CAD" w14:textId="77777777" w:rsidR="00DB0300" w:rsidRPr="004B3397" w:rsidRDefault="00DB0300" w:rsidP="007033F3">
            <w:pPr>
              <w:pStyle w:val="TAL"/>
              <w:rPr>
                <w:lang w:eastAsia="ja-JP"/>
              </w:rPr>
            </w:pPr>
            <w:r w:rsidRPr="004B3397">
              <w:rPr>
                <w:lang w:eastAsia="ja-JP"/>
              </w:rPr>
              <w:t>Signal flatness</w:t>
            </w:r>
          </w:p>
        </w:tc>
        <w:tc>
          <w:tcPr>
            <w:tcW w:w="599" w:type="pct"/>
            <w:tcBorders>
              <w:top w:val="single" w:sz="6" w:space="0" w:color="auto"/>
              <w:left w:val="single" w:sz="6" w:space="0" w:color="auto"/>
              <w:bottom w:val="single" w:sz="6" w:space="0" w:color="auto"/>
              <w:right w:val="single" w:sz="6" w:space="0" w:color="auto"/>
            </w:tcBorders>
          </w:tcPr>
          <w:p w14:paraId="6C4E08AE" w14:textId="77777777" w:rsidR="00DB0300" w:rsidRPr="004B3397" w:rsidRDefault="00DB0300" w:rsidP="007033F3">
            <w:pPr>
              <w:pStyle w:val="TAC"/>
              <w:rPr>
                <w:lang w:eastAsia="zh-CN"/>
              </w:rPr>
            </w:pPr>
            <w:r w:rsidRPr="004B3397">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08AFE144" w14:textId="77777777" w:rsidR="00DB0300" w:rsidRPr="004B3397" w:rsidRDefault="00DB0300" w:rsidP="007033F3">
            <w:pPr>
              <w:pStyle w:val="TAC"/>
              <w:rPr>
                <w:lang w:eastAsia="zh-CN"/>
              </w:rPr>
            </w:pPr>
            <w:r w:rsidRPr="004B3397">
              <w:rPr>
                <w:lang w:eastAsia="zh-CN"/>
              </w:rPr>
              <w:t>0.00</w:t>
            </w:r>
          </w:p>
        </w:tc>
        <w:tc>
          <w:tcPr>
            <w:tcW w:w="718" w:type="pct"/>
            <w:tcBorders>
              <w:top w:val="single" w:sz="6" w:space="0" w:color="auto"/>
              <w:left w:val="single" w:sz="6" w:space="0" w:color="auto"/>
              <w:bottom w:val="single" w:sz="6" w:space="0" w:color="auto"/>
              <w:right w:val="single" w:sz="6" w:space="0" w:color="auto"/>
            </w:tcBorders>
            <w:hideMark/>
          </w:tcPr>
          <w:p w14:paraId="5E61B076" w14:textId="77777777" w:rsidR="00DB0300" w:rsidRPr="004B3397" w:rsidRDefault="00DB0300" w:rsidP="007033F3">
            <w:pPr>
              <w:pStyle w:val="TAC"/>
            </w:pPr>
            <w:r w:rsidRPr="004B3397">
              <w:t>Normal</w:t>
            </w:r>
          </w:p>
        </w:tc>
        <w:tc>
          <w:tcPr>
            <w:tcW w:w="650" w:type="pct"/>
            <w:tcBorders>
              <w:top w:val="single" w:sz="6" w:space="0" w:color="auto"/>
              <w:left w:val="single" w:sz="6" w:space="0" w:color="auto"/>
              <w:bottom w:val="single" w:sz="6" w:space="0" w:color="auto"/>
              <w:right w:val="single" w:sz="6" w:space="0" w:color="auto"/>
            </w:tcBorders>
          </w:tcPr>
          <w:p w14:paraId="64BB9900" w14:textId="77777777" w:rsidR="00DB0300" w:rsidRPr="004B3397" w:rsidRDefault="00DB0300" w:rsidP="007033F3">
            <w:pPr>
              <w:pStyle w:val="TAC"/>
            </w:pPr>
            <w:r w:rsidRPr="004B3397">
              <w:rPr>
                <w:lang w:eastAsia="zh-CN"/>
              </w:rPr>
              <w:t>[0.00]</w:t>
            </w:r>
          </w:p>
        </w:tc>
        <w:tc>
          <w:tcPr>
            <w:tcW w:w="650" w:type="pct"/>
            <w:tcBorders>
              <w:top w:val="single" w:sz="6" w:space="0" w:color="auto"/>
              <w:left w:val="single" w:sz="6" w:space="0" w:color="auto"/>
              <w:bottom w:val="single" w:sz="6" w:space="0" w:color="auto"/>
              <w:right w:val="single" w:sz="6" w:space="0" w:color="auto"/>
            </w:tcBorders>
          </w:tcPr>
          <w:p w14:paraId="0BE971B1" w14:textId="77777777" w:rsidR="00DB0300" w:rsidRPr="004B3397" w:rsidRDefault="00DB0300" w:rsidP="007033F3">
            <w:pPr>
              <w:pStyle w:val="TAC"/>
            </w:pPr>
            <w:r w:rsidRPr="004B3397">
              <w:t>TBD</w:t>
            </w:r>
          </w:p>
        </w:tc>
      </w:tr>
      <w:tr w:rsidR="00DB0300" w:rsidRPr="004B3397" w14:paraId="5CDD4581" w14:textId="77777777" w:rsidTr="007033F3">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4ACE0687" w14:textId="77777777" w:rsidR="00DB0300" w:rsidRPr="004B3397" w:rsidRDefault="00DB0300" w:rsidP="007033F3">
            <w:pPr>
              <w:pStyle w:val="TAC"/>
            </w:pPr>
            <w:r w:rsidRPr="004B3397">
              <w:t>Stage 1: Calibration measurement</w:t>
            </w:r>
          </w:p>
        </w:tc>
      </w:tr>
      <w:tr w:rsidR="00DB0300" w:rsidRPr="004B3397" w14:paraId="0DC26EDD" w14:textId="77777777" w:rsidTr="007033F3">
        <w:trPr>
          <w:cantSplit/>
          <w:trHeight w:val="80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FC04540" w14:textId="77777777" w:rsidR="00DB0300" w:rsidRPr="004B3397" w:rsidRDefault="00DB0300" w:rsidP="007033F3">
            <w:pPr>
              <w:pStyle w:val="TAC"/>
              <w:rPr>
                <w:lang w:eastAsia="ja-JP"/>
              </w:rPr>
            </w:pPr>
            <w:r w:rsidRPr="004B3397">
              <w:t>11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7E2D647D" w14:textId="77777777" w:rsidR="00DB0300" w:rsidRPr="004B3397" w:rsidRDefault="00DB0300" w:rsidP="007033F3">
            <w:pPr>
              <w:pStyle w:val="TAL"/>
            </w:pPr>
            <w:r w:rsidRPr="004B3397">
              <w:t>Mismatch for calibration process</w:t>
            </w:r>
          </w:p>
          <w:p w14:paraId="2E75111D" w14:textId="77777777" w:rsidR="00DB0300" w:rsidRPr="004B3397" w:rsidRDefault="00DB0300" w:rsidP="007033F3">
            <w:pPr>
              <w:pStyle w:val="TAL"/>
            </w:pPr>
            <w:r w:rsidRPr="004B3397">
              <w:t>- loopback cable path</w:t>
            </w:r>
          </w:p>
          <w:p w14:paraId="5C1E4932" w14:textId="77777777" w:rsidR="00DB0300" w:rsidRPr="004B3397" w:rsidRDefault="00DB0300" w:rsidP="007033F3">
            <w:pPr>
              <w:pStyle w:val="TAL"/>
            </w:pPr>
            <w:r w:rsidRPr="004B3397">
              <w:t>- system input path</w:t>
            </w:r>
          </w:p>
          <w:p w14:paraId="10EADDD5" w14:textId="77777777" w:rsidR="00DB0300" w:rsidRPr="004B3397" w:rsidRDefault="00DB0300" w:rsidP="007033F3">
            <w:pPr>
              <w:pStyle w:val="TAL"/>
            </w:pPr>
            <w:r w:rsidRPr="004B3397">
              <w:t>- reference antenna</w:t>
            </w:r>
          </w:p>
        </w:tc>
        <w:tc>
          <w:tcPr>
            <w:tcW w:w="599" w:type="pct"/>
            <w:tcBorders>
              <w:top w:val="single" w:sz="6" w:space="0" w:color="auto"/>
              <w:left w:val="single" w:sz="6" w:space="0" w:color="auto"/>
              <w:bottom w:val="single" w:sz="6" w:space="0" w:color="auto"/>
              <w:right w:val="single" w:sz="6" w:space="0" w:color="auto"/>
            </w:tcBorders>
          </w:tcPr>
          <w:p w14:paraId="1D4CDF9D" w14:textId="77777777" w:rsidR="00DB0300" w:rsidRPr="004B3397" w:rsidRDefault="00DB0300" w:rsidP="007033F3">
            <w:pPr>
              <w:pStyle w:val="TAC"/>
            </w:pPr>
            <w:r w:rsidRPr="004B3397">
              <w:t>0.00</w:t>
            </w:r>
          </w:p>
        </w:tc>
        <w:tc>
          <w:tcPr>
            <w:tcW w:w="589" w:type="pct"/>
            <w:tcBorders>
              <w:top w:val="single" w:sz="6" w:space="0" w:color="auto"/>
              <w:left w:val="single" w:sz="6" w:space="0" w:color="auto"/>
              <w:bottom w:val="single" w:sz="6" w:space="0" w:color="auto"/>
              <w:right w:val="single" w:sz="6" w:space="0" w:color="auto"/>
            </w:tcBorders>
          </w:tcPr>
          <w:p w14:paraId="292B5C75" w14:textId="77777777" w:rsidR="00DB0300" w:rsidRPr="004B3397" w:rsidRDefault="00DB0300" w:rsidP="007033F3">
            <w:pPr>
              <w:pStyle w:val="TAC"/>
              <w:rPr>
                <w:lang w:eastAsia="zh-CN"/>
              </w:rPr>
            </w:pPr>
            <w:r w:rsidRPr="004B3397">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7F86C6D9" w14:textId="77777777" w:rsidR="00DB0300" w:rsidRPr="004B3397" w:rsidRDefault="00DB0300" w:rsidP="007033F3">
            <w:pPr>
              <w:pStyle w:val="TAC"/>
            </w:pPr>
            <w:r w:rsidRPr="004B3397">
              <w:t>U-Shaped</w:t>
            </w:r>
          </w:p>
        </w:tc>
        <w:tc>
          <w:tcPr>
            <w:tcW w:w="650" w:type="pct"/>
            <w:tcBorders>
              <w:top w:val="single" w:sz="6" w:space="0" w:color="auto"/>
              <w:left w:val="single" w:sz="6" w:space="0" w:color="auto"/>
              <w:bottom w:val="single" w:sz="6" w:space="0" w:color="auto"/>
              <w:right w:val="single" w:sz="6" w:space="0" w:color="auto"/>
            </w:tcBorders>
          </w:tcPr>
          <w:p w14:paraId="70876492" w14:textId="77777777" w:rsidR="00DB0300" w:rsidRPr="004B3397" w:rsidRDefault="00DB0300" w:rsidP="007033F3">
            <w:pPr>
              <w:pStyle w:val="TAC"/>
            </w:pPr>
            <w:r w:rsidRPr="004B3397">
              <w:t>[0.00]</w:t>
            </w:r>
          </w:p>
        </w:tc>
        <w:tc>
          <w:tcPr>
            <w:tcW w:w="650" w:type="pct"/>
            <w:tcBorders>
              <w:top w:val="single" w:sz="6" w:space="0" w:color="auto"/>
              <w:left w:val="single" w:sz="6" w:space="0" w:color="auto"/>
              <w:bottom w:val="single" w:sz="6" w:space="0" w:color="auto"/>
              <w:right w:val="single" w:sz="6" w:space="0" w:color="auto"/>
            </w:tcBorders>
          </w:tcPr>
          <w:p w14:paraId="152A2B0E" w14:textId="77777777" w:rsidR="00DB0300" w:rsidRPr="004B3397" w:rsidRDefault="00DB0300" w:rsidP="007033F3">
            <w:pPr>
              <w:pStyle w:val="TAC"/>
            </w:pPr>
            <w:r w:rsidRPr="004B3397">
              <w:t>TBD</w:t>
            </w:r>
          </w:p>
        </w:tc>
      </w:tr>
      <w:tr w:rsidR="00DB0300" w:rsidRPr="004B3397" w14:paraId="5BC8F5C2" w14:textId="77777777" w:rsidTr="007033F3">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723BF4A" w14:textId="77777777" w:rsidR="00DB0300" w:rsidRPr="004B3397" w:rsidRDefault="00DB0300" w:rsidP="007033F3">
            <w:pPr>
              <w:pStyle w:val="TAC"/>
              <w:rPr>
                <w:lang w:eastAsia="ja-JP"/>
              </w:rPr>
            </w:pPr>
            <w:r w:rsidRPr="004B3397">
              <w:t>1</w:t>
            </w:r>
            <w:r w:rsidRPr="004B3397">
              <w:rPr>
                <w:lang w:eastAsia="ja-JP"/>
              </w:rP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16E8420" w14:textId="77777777" w:rsidR="00DB0300" w:rsidRPr="004B3397" w:rsidRDefault="00DB0300" w:rsidP="007033F3">
            <w:pPr>
              <w:pStyle w:val="TAL"/>
              <w:rPr>
                <w:lang w:eastAsia="ja-JP"/>
              </w:rPr>
            </w:pPr>
            <w:r w:rsidRPr="004B3397">
              <w:t>Reference antenna positioning misalignment</w:t>
            </w:r>
          </w:p>
        </w:tc>
        <w:tc>
          <w:tcPr>
            <w:tcW w:w="599" w:type="pct"/>
            <w:tcBorders>
              <w:top w:val="single" w:sz="6" w:space="0" w:color="auto"/>
              <w:left w:val="single" w:sz="6" w:space="0" w:color="auto"/>
              <w:bottom w:val="single" w:sz="6" w:space="0" w:color="auto"/>
              <w:right w:val="single" w:sz="6" w:space="0" w:color="auto"/>
            </w:tcBorders>
          </w:tcPr>
          <w:p w14:paraId="77CF9E68" w14:textId="77777777" w:rsidR="00DB0300" w:rsidRPr="004B3397" w:rsidRDefault="00DB0300" w:rsidP="007033F3">
            <w:pPr>
              <w:pStyle w:val="TAC"/>
              <w:rPr>
                <w:lang w:eastAsia="zh-CN"/>
              </w:rPr>
            </w:pPr>
            <w:r w:rsidRPr="004B3397">
              <w:rPr>
                <w:lang w:eastAsia="zh-CN"/>
              </w:rPr>
              <w:t>0.01</w:t>
            </w:r>
          </w:p>
        </w:tc>
        <w:tc>
          <w:tcPr>
            <w:tcW w:w="589" w:type="pct"/>
            <w:tcBorders>
              <w:top w:val="single" w:sz="6" w:space="0" w:color="auto"/>
              <w:left w:val="single" w:sz="6" w:space="0" w:color="auto"/>
              <w:bottom w:val="single" w:sz="6" w:space="0" w:color="auto"/>
              <w:right w:val="single" w:sz="6" w:space="0" w:color="auto"/>
            </w:tcBorders>
          </w:tcPr>
          <w:p w14:paraId="72FCF35D" w14:textId="77777777" w:rsidR="00DB0300" w:rsidRPr="004B3397" w:rsidRDefault="00DB0300" w:rsidP="007033F3">
            <w:pPr>
              <w:pStyle w:val="TAC"/>
              <w:rPr>
                <w:lang w:eastAsia="zh-CN"/>
              </w:rPr>
            </w:pPr>
            <w:r w:rsidRPr="004B3397">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6D113317" w14:textId="77777777" w:rsidR="00DB0300" w:rsidRPr="004B3397" w:rsidRDefault="00DB0300" w:rsidP="007033F3">
            <w:pPr>
              <w:pStyle w:val="TAC"/>
            </w:pPr>
            <w:r w:rsidRPr="004B3397">
              <w:t>Rectangular</w:t>
            </w:r>
          </w:p>
        </w:tc>
        <w:tc>
          <w:tcPr>
            <w:tcW w:w="650" w:type="pct"/>
            <w:tcBorders>
              <w:top w:val="single" w:sz="6" w:space="0" w:color="auto"/>
              <w:left w:val="single" w:sz="6" w:space="0" w:color="auto"/>
              <w:bottom w:val="single" w:sz="6" w:space="0" w:color="auto"/>
              <w:right w:val="single" w:sz="6" w:space="0" w:color="auto"/>
            </w:tcBorders>
          </w:tcPr>
          <w:p w14:paraId="47E1E062" w14:textId="77777777" w:rsidR="00DB0300" w:rsidRPr="004B3397" w:rsidRDefault="00DB0300" w:rsidP="007033F3">
            <w:pPr>
              <w:pStyle w:val="TAC"/>
            </w:pPr>
            <w:r w:rsidRPr="004B3397">
              <w:t>[0.01]</w:t>
            </w:r>
          </w:p>
        </w:tc>
        <w:tc>
          <w:tcPr>
            <w:tcW w:w="650" w:type="pct"/>
            <w:tcBorders>
              <w:top w:val="single" w:sz="6" w:space="0" w:color="auto"/>
              <w:left w:val="single" w:sz="6" w:space="0" w:color="auto"/>
              <w:bottom w:val="single" w:sz="6" w:space="0" w:color="auto"/>
              <w:right w:val="single" w:sz="6" w:space="0" w:color="auto"/>
            </w:tcBorders>
          </w:tcPr>
          <w:p w14:paraId="3F69E026" w14:textId="77777777" w:rsidR="00DB0300" w:rsidRPr="004B3397" w:rsidRDefault="00DB0300" w:rsidP="007033F3">
            <w:pPr>
              <w:pStyle w:val="TAC"/>
            </w:pPr>
            <w:r w:rsidRPr="004B3397">
              <w:t>TBD</w:t>
            </w:r>
          </w:p>
        </w:tc>
      </w:tr>
      <w:tr w:rsidR="00DB0300" w:rsidRPr="004B3397" w14:paraId="75353544" w14:textId="77777777" w:rsidTr="007033F3">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788F927" w14:textId="77777777" w:rsidR="00DB0300" w:rsidRPr="004B3397" w:rsidRDefault="00DB0300" w:rsidP="007033F3">
            <w:pPr>
              <w:pStyle w:val="TAC"/>
              <w:rPr>
                <w:lang w:eastAsia="ja-JP"/>
              </w:rPr>
            </w:pPr>
            <w:r w:rsidRPr="004B3397">
              <w:rPr>
                <w:lang w:eastAsia="ja-JP"/>
              </w:rPr>
              <w:t>13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CCB39A9" w14:textId="77777777" w:rsidR="00DB0300" w:rsidRPr="004B3397" w:rsidRDefault="00DB0300" w:rsidP="007033F3">
            <w:pPr>
              <w:pStyle w:val="TAL"/>
              <w:rPr>
                <w:lang w:eastAsia="ja-JP"/>
              </w:rPr>
            </w:pPr>
            <w:r w:rsidRPr="004B3397">
              <w:t xml:space="preserve">Quality of quiet zone </w:t>
            </w:r>
          </w:p>
        </w:tc>
        <w:tc>
          <w:tcPr>
            <w:tcW w:w="599" w:type="pct"/>
            <w:tcBorders>
              <w:top w:val="single" w:sz="6" w:space="0" w:color="auto"/>
              <w:left w:val="single" w:sz="6" w:space="0" w:color="auto"/>
              <w:bottom w:val="single" w:sz="6" w:space="0" w:color="auto"/>
              <w:right w:val="single" w:sz="6" w:space="0" w:color="auto"/>
            </w:tcBorders>
          </w:tcPr>
          <w:p w14:paraId="4B700932" w14:textId="77777777" w:rsidR="00DB0300" w:rsidRPr="004B3397" w:rsidRDefault="00DB0300" w:rsidP="007033F3">
            <w:pPr>
              <w:pStyle w:val="TAC"/>
            </w:pPr>
            <w:r w:rsidRPr="004B3397">
              <w:rPr>
                <w:lang w:eastAsia="zh-CN"/>
              </w:rPr>
              <w:t>0.60</w:t>
            </w:r>
          </w:p>
        </w:tc>
        <w:tc>
          <w:tcPr>
            <w:tcW w:w="589" w:type="pct"/>
            <w:tcBorders>
              <w:top w:val="single" w:sz="6" w:space="0" w:color="auto"/>
              <w:left w:val="single" w:sz="6" w:space="0" w:color="auto"/>
              <w:bottom w:val="single" w:sz="6" w:space="0" w:color="auto"/>
              <w:right w:val="single" w:sz="6" w:space="0" w:color="auto"/>
            </w:tcBorders>
          </w:tcPr>
          <w:p w14:paraId="241DA64C" w14:textId="77777777" w:rsidR="00DB0300" w:rsidRPr="004B3397" w:rsidRDefault="00DB0300" w:rsidP="007033F3">
            <w:pPr>
              <w:pStyle w:val="TAC"/>
              <w:rPr>
                <w:lang w:eastAsia="zh-CN"/>
              </w:rPr>
            </w:pPr>
            <w:r w:rsidRPr="004B3397">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20817100" w14:textId="77777777" w:rsidR="00DB0300" w:rsidRPr="004B3397" w:rsidRDefault="00DB0300" w:rsidP="007033F3">
            <w:pPr>
              <w:pStyle w:val="TAC"/>
            </w:pPr>
            <w:r w:rsidRPr="004B3397">
              <w:t>Actual</w:t>
            </w:r>
          </w:p>
        </w:tc>
        <w:tc>
          <w:tcPr>
            <w:tcW w:w="650" w:type="pct"/>
            <w:tcBorders>
              <w:top w:val="single" w:sz="6" w:space="0" w:color="auto"/>
              <w:left w:val="single" w:sz="6" w:space="0" w:color="auto"/>
              <w:bottom w:val="single" w:sz="6" w:space="0" w:color="auto"/>
              <w:right w:val="single" w:sz="6" w:space="0" w:color="auto"/>
            </w:tcBorders>
          </w:tcPr>
          <w:p w14:paraId="20D8DA1A" w14:textId="77777777" w:rsidR="00DB0300" w:rsidRPr="004B3397" w:rsidRDefault="00DB0300" w:rsidP="007033F3">
            <w:pPr>
              <w:pStyle w:val="TAC"/>
            </w:pPr>
            <w:r w:rsidRPr="004B3397">
              <w:t>[0.60]</w:t>
            </w:r>
          </w:p>
        </w:tc>
        <w:tc>
          <w:tcPr>
            <w:tcW w:w="650" w:type="pct"/>
            <w:tcBorders>
              <w:top w:val="single" w:sz="6" w:space="0" w:color="auto"/>
              <w:left w:val="single" w:sz="6" w:space="0" w:color="auto"/>
              <w:bottom w:val="single" w:sz="6" w:space="0" w:color="auto"/>
              <w:right w:val="single" w:sz="6" w:space="0" w:color="auto"/>
            </w:tcBorders>
          </w:tcPr>
          <w:p w14:paraId="3A33EDC3" w14:textId="77777777" w:rsidR="00DB0300" w:rsidRPr="004B3397" w:rsidRDefault="00DB0300" w:rsidP="007033F3">
            <w:pPr>
              <w:pStyle w:val="TAC"/>
            </w:pPr>
            <w:r w:rsidRPr="004B3397">
              <w:t>TBD</w:t>
            </w:r>
          </w:p>
        </w:tc>
      </w:tr>
      <w:tr w:rsidR="00DB0300" w:rsidRPr="004B3397" w14:paraId="59032D61" w14:textId="77777777" w:rsidTr="007033F3">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5497355" w14:textId="77777777" w:rsidR="00DB0300" w:rsidRPr="004B3397" w:rsidRDefault="00DB0300" w:rsidP="007033F3">
            <w:pPr>
              <w:pStyle w:val="TAC"/>
              <w:rPr>
                <w:lang w:eastAsia="ja-JP"/>
              </w:rPr>
            </w:pPr>
            <w:r w:rsidRPr="004B3397">
              <w:t>1</w:t>
            </w:r>
            <w:r w:rsidRPr="004B3397">
              <w:rPr>
                <w:lang w:eastAsia="ja-JP"/>
              </w:rP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DDA40A5" w14:textId="77777777" w:rsidR="00DB0300" w:rsidRPr="004B3397" w:rsidRDefault="00DB0300" w:rsidP="007033F3">
            <w:pPr>
              <w:pStyle w:val="TAL"/>
              <w:rPr>
                <w:lang w:eastAsia="ja-JP"/>
              </w:rPr>
            </w:pPr>
            <w:r w:rsidRPr="004B3397">
              <w:rPr>
                <w:lang w:eastAsia="ja-JP"/>
              </w:rPr>
              <w:t xml:space="preserve">Total </w:t>
            </w:r>
            <w:r w:rsidRPr="004B3397">
              <w:t>uncertainty of the Network Analyzer</w:t>
            </w:r>
          </w:p>
        </w:tc>
        <w:tc>
          <w:tcPr>
            <w:tcW w:w="599" w:type="pct"/>
            <w:tcBorders>
              <w:top w:val="single" w:sz="6" w:space="0" w:color="auto"/>
              <w:left w:val="single" w:sz="6" w:space="0" w:color="auto"/>
              <w:bottom w:val="single" w:sz="6" w:space="0" w:color="auto"/>
              <w:right w:val="single" w:sz="6" w:space="0" w:color="auto"/>
            </w:tcBorders>
          </w:tcPr>
          <w:p w14:paraId="78EEDFB1" w14:textId="77777777" w:rsidR="00DB0300" w:rsidRPr="004B3397" w:rsidRDefault="00DB0300" w:rsidP="007033F3">
            <w:pPr>
              <w:pStyle w:val="TAC"/>
            </w:pPr>
            <w:r w:rsidRPr="004B3397">
              <w:t>0.73</w:t>
            </w:r>
          </w:p>
        </w:tc>
        <w:tc>
          <w:tcPr>
            <w:tcW w:w="589" w:type="pct"/>
            <w:tcBorders>
              <w:top w:val="single" w:sz="6" w:space="0" w:color="auto"/>
              <w:left w:val="single" w:sz="6" w:space="0" w:color="auto"/>
              <w:bottom w:val="single" w:sz="6" w:space="0" w:color="auto"/>
              <w:right w:val="single" w:sz="6" w:space="0" w:color="auto"/>
            </w:tcBorders>
          </w:tcPr>
          <w:p w14:paraId="7F087CC3" w14:textId="77777777" w:rsidR="00DB0300" w:rsidRPr="004B3397" w:rsidRDefault="00DB0300" w:rsidP="007033F3">
            <w:pPr>
              <w:pStyle w:val="TAC"/>
              <w:rPr>
                <w:lang w:eastAsia="zh-CN"/>
              </w:rPr>
            </w:pPr>
            <w:r w:rsidRPr="004B3397">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3A74199" w14:textId="77777777" w:rsidR="00DB0300" w:rsidRPr="004B3397" w:rsidRDefault="00DB0300" w:rsidP="007033F3">
            <w:pPr>
              <w:pStyle w:val="TAC"/>
            </w:pPr>
            <w:r w:rsidRPr="004B3397">
              <w:t>Normal</w:t>
            </w:r>
          </w:p>
        </w:tc>
        <w:tc>
          <w:tcPr>
            <w:tcW w:w="650" w:type="pct"/>
            <w:tcBorders>
              <w:top w:val="single" w:sz="6" w:space="0" w:color="auto"/>
              <w:left w:val="single" w:sz="6" w:space="0" w:color="auto"/>
              <w:bottom w:val="single" w:sz="6" w:space="0" w:color="auto"/>
              <w:right w:val="single" w:sz="6" w:space="0" w:color="auto"/>
            </w:tcBorders>
          </w:tcPr>
          <w:p w14:paraId="428C4EB1" w14:textId="77777777" w:rsidR="00DB0300" w:rsidRPr="004B3397" w:rsidRDefault="00DB0300" w:rsidP="007033F3">
            <w:pPr>
              <w:pStyle w:val="TAC"/>
            </w:pPr>
            <w:r w:rsidRPr="004B3397">
              <w:t>[0.37]</w:t>
            </w:r>
          </w:p>
        </w:tc>
        <w:tc>
          <w:tcPr>
            <w:tcW w:w="650" w:type="pct"/>
            <w:tcBorders>
              <w:top w:val="single" w:sz="6" w:space="0" w:color="auto"/>
              <w:left w:val="single" w:sz="6" w:space="0" w:color="auto"/>
              <w:bottom w:val="single" w:sz="6" w:space="0" w:color="auto"/>
              <w:right w:val="single" w:sz="6" w:space="0" w:color="auto"/>
            </w:tcBorders>
          </w:tcPr>
          <w:p w14:paraId="1BB3BA6A" w14:textId="77777777" w:rsidR="00DB0300" w:rsidRPr="004B3397" w:rsidRDefault="00DB0300" w:rsidP="007033F3">
            <w:pPr>
              <w:pStyle w:val="TAC"/>
            </w:pPr>
            <w:r w:rsidRPr="004B3397">
              <w:t>TBD</w:t>
            </w:r>
          </w:p>
        </w:tc>
      </w:tr>
      <w:tr w:rsidR="00DB0300" w:rsidRPr="004B3397" w14:paraId="57802B5A" w14:textId="77777777" w:rsidTr="007033F3">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9F0B6E8" w14:textId="77777777" w:rsidR="00DB0300" w:rsidRPr="004B3397" w:rsidRDefault="00DB0300" w:rsidP="007033F3">
            <w:pPr>
              <w:pStyle w:val="TAC"/>
              <w:rPr>
                <w:lang w:eastAsia="zh-CN"/>
              </w:rPr>
            </w:pPr>
            <w:r w:rsidRPr="004B3397">
              <w:rPr>
                <w:lang w:eastAsia="zh-CN"/>
              </w:rPr>
              <w:t>15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2A5C5DC" w14:textId="77777777" w:rsidR="00DB0300" w:rsidRPr="004B3397" w:rsidRDefault="00DB0300" w:rsidP="007033F3">
            <w:pPr>
              <w:pStyle w:val="TAL"/>
              <w:rPr>
                <w:lang w:eastAsia="ja-JP"/>
              </w:rPr>
            </w:pPr>
            <w:r w:rsidRPr="004B3397">
              <w:rPr>
                <w:lang w:eastAsia="ja-JP"/>
              </w:rPr>
              <w:t>Uncertainty of an absolute gain of the calibration antenna</w:t>
            </w:r>
          </w:p>
        </w:tc>
        <w:tc>
          <w:tcPr>
            <w:tcW w:w="599" w:type="pct"/>
            <w:tcBorders>
              <w:top w:val="single" w:sz="6" w:space="0" w:color="auto"/>
              <w:left w:val="single" w:sz="6" w:space="0" w:color="auto"/>
              <w:bottom w:val="single" w:sz="6" w:space="0" w:color="auto"/>
              <w:right w:val="single" w:sz="6" w:space="0" w:color="auto"/>
            </w:tcBorders>
          </w:tcPr>
          <w:p w14:paraId="3CA4721F" w14:textId="77777777" w:rsidR="00DB0300" w:rsidRPr="004B3397" w:rsidRDefault="00DB0300" w:rsidP="007033F3">
            <w:pPr>
              <w:pStyle w:val="TAC"/>
            </w:pPr>
            <w:r w:rsidRPr="004B3397">
              <w:t>0.60</w:t>
            </w:r>
          </w:p>
        </w:tc>
        <w:tc>
          <w:tcPr>
            <w:tcW w:w="589" w:type="pct"/>
            <w:tcBorders>
              <w:top w:val="single" w:sz="6" w:space="0" w:color="auto"/>
              <w:left w:val="single" w:sz="6" w:space="0" w:color="auto"/>
              <w:bottom w:val="single" w:sz="6" w:space="0" w:color="auto"/>
              <w:right w:val="single" w:sz="6" w:space="0" w:color="auto"/>
            </w:tcBorders>
          </w:tcPr>
          <w:p w14:paraId="0BBAEA01" w14:textId="77777777" w:rsidR="00DB0300" w:rsidRPr="004B3397" w:rsidRDefault="00DB0300" w:rsidP="007033F3">
            <w:pPr>
              <w:pStyle w:val="TAC"/>
              <w:rPr>
                <w:lang w:eastAsia="zh-CN"/>
              </w:rPr>
            </w:pPr>
            <w:r w:rsidRPr="004B3397">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CAFDA91" w14:textId="77777777" w:rsidR="00DB0300" w:rsidRPr="004B3397" w:rsidRDefault="00DB0300" w:rsidP="007033F3">
            <w:pPr>
              <w:pStyle w:val="TAC"/>
            </w:pPr>
            <w:r w:rsidRPr="004B3397">
              <w:t>Normal</w:t>
            </w:r>
          </w:p>
        </w:tc>
        <w:tc>
          <w:tcPr>
            <w:tcW w:w="650" w:type="pct"/>
            <w:tcBorders>
              <w:top w:val="single" w:sz="6" w:space="0" w:color="auto"/>
              <w:left w:val="single" w:sz="6" w:space="0" w:color="auto"/>
              <w:bottom w:val="single" w:sz="6" w:space="0" w:color="auto"/>
              <w:right w:val="single" w:sz="6" w:space="0" w:color="auto"/>
            </w:tcBorders>
          </w:tcPr>
          <w:p w14:paraId="2160BAFA" w14:textId="77777777" w:rsidR="00DB0300" w:rsidRPr="004B3397" w:rsidRDefault="00DB0300" w:rsidP="007033F3">
            <w:pPr>
              <w:pStyle w:val="TAC"/>
            </w:pPr>
            <w:r w:rsidRPr="004B3397">
              <w:t>[0.30]</w:t>
            </w:r>
          </w:p>
        </w:tc>
        <w:tc>
          <w:tcPr>
            <w:tcW w:w="650" w:type="pct"/>
            <w:tcBorders>
              <w:top w:val="single" w:sz="6" w:space="0" w:color="auto"/>
              <w:left w:val="single" w:sz="6" w:space="0" w:color="auto"/>
              <w:bottom w:val="single" w:sz="6" w:space="0" w:color="auto"/>
              <w:right w:val="single" w:sz="6" w:space="0" w:color="auto"/>
            </w:tcBorders>
          </w:tcPr>
          <w:p w14:paraId="16F1DB8B" w14:textId="77777777" w:rsidR="00DB0300" w:rsidRPr="004B3397" w:rsidRDefault="00DB0300" w:rsidP="007033F3">
            <w:pPr>
              <w:pStyle w:val="TAC"/>
            </w:pPr>
            <w:r w:rsidRPr="004B3397">
              <w:t>TBD</w:t>
            </w:r>
          </w:p>
        </w:tc>
      </w:tr>
      <w:tr w:rsidR="00DB0300" w:rsidRPr="004B3397" w14:paraId="57A6BB03" w14:textId="77777777" w:rsidTr="007033F3">
        <w:trPr>
          <w:cantSplit/>
          <w:trHeight w:val="410"/>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B0BFCF3" w14:textId="77777777" w:rsidR="00DB0300" w:rsidRPr="004B3397" w:rsidRDefault="00DB0300" w:rsidP="007033F3">
            <w:pPr>
              <w:pStyle w:val="TAC"/>
              <w:rPr>
                <w:lang w:eastAsia="zh-CN"/>
              </w:rPr>
            </w:pPr>
            <w:r w:rsidRPr="004B3397">
              <w:rPr>
                <w:lang w:eastAsia="zh-CN"/>
              </w:rPr>
              <w:t>16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45F3EDA3" w14:textId="77777777" w:rsidR="00DB0300" w:rsidRPr="004B3397" w:rsidRDefault="00DB0300" w:rsidP="007033F3">
            <w:pPr>
              <w:pStyle w:val="TAL"/>
              <w:rPr>
                <w:lang w:eastAsia="ja-JP"/>
              </w:rPr>
            </w:pPr>
            <w:r w:rsidRPr="004B3397">
              <w:rPr>
                <w:lang w:eastAsia="ja-JP"/>
              </w:rPr>
              <w:t xml:space="preserve">Offset of the Phase Center of the Reference Antenna </w:t>
            </w:r>
          </w:p>
        </w:tc>
        <w:tc>
          <w:tcPr>
            <w:tcW w:w="599" w:type="pct"/>
            <w:tcBorders>
              <w:top w:val="single" w:sz="6" w:space="0" w:color="auto"/>
              <w:left w:val="single" w:sz="6" w:space="0" w:color="auto"/>
              <w:bottom w:val="single" w:sz="6" w:space="0" w:color="auto"/>
              <w:right w:val="single" w:sz="6" w:space="0" w:color="auto"/>
            </w:tcBorders>
          </w:tcPr>
          <w:p w14:paraId="39F06DB1" w14:textId="77777777" w:rsidR="00DB0300" w:rsidRPr="004B3397" w:rsidRDefault="00DB0300" w:rsidP="007033F3">
            <w:pPr>
              <w:pStyle w:val="TAC"/>
              <w:rPr>
                <w:lang w:eastAsia="zh-CN"/>
              </w:rPr>
            </w:pPr>
            <w:r w:rsidRPr="004B3397">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57ACF338" w14:textId="77777777" w:rsidR="00DB0300" w:rsidRPr="004B3397" w:rsidRDefault="00DB0300" w:rsidP="007033F3">
            <w:pPr>
              <w:pStyle w:val="TAC"/>
              <w:rPr>
                <w:lang w:eastAsia="zh-CN"/>
              </w:rPr>
            </w:pPr>
            <w:r w:rsidRPr="004B3397">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20FB95F8" w14:textId="77777777" w:rsidR="00DB0300" w:rsidRPr="004B3397" w:rsidRDefault="00DB0300" w:rsidP="007033F3">
            <w:pPr>
              <w:pStyle w:val="TAC"/>
            </w:pPr>
            <w:r w:rsidRPr="004B3397">
              <w:t>Rectangular</w:t>
            </w:r>
          </w:p>
        </w:tc>
        <w:tc>
          <w:tcPr>
            <w:tcW w:w="650" w:type="pct"/>
            <w:tcBorders>
              <w:top w:val="single" w:sz="6" w:space="0" w:color="auto"/>
              <w:left w:val="single" w:sz="6" w:space="0" w:color="auto"/>
              <w:bottom w:val="single" w:sz="6" w:space="0" w:color="auto"/>
              <w:right w:val="single" w:sz="6" w:space="0" w:color="auto"/>
            </w:tcBorders>
          </w:tcPr>
          <w:p w14:paraId="6EB510C6" w14:textId="77777777" w:rsidR="00DB0300" w:rsidRPr="004B3397" w:rsidRDefault="00DB0300" w:rsidP="007033F3">
            <w:pPr>
              <w:pStyle w:val="TAC"/>
            </w:pPr>
            <w:r w:rsidRPr="004B3397">
              <w:t>[0.00]</w:t>
            </w:r>
          </w:p>
        </w:tc>
        <w:tc>
          <w:tcPr>
            <w:tcW w:w="650" w:type="pct"/>
            <w:tcBorders>
              <w:top w:val="single" w:sz="6" w:space="0" w:color="auto"/>
              <w:left w:val="single" w:sz="6" w:space="0" w:color="auto"/>
              <w:bottom w:val="single" w:sz="6" w:space="0" w:color="auto"/>
              <w:right w:val="single" w:sz="6" w:space="0" w:color="auto"/>
            </w:tcBorders>
          </w:tcPr>
          <w:p w14:paraId="33517949" w14:textId="77777777" w:rsidR="00DB0300" w:rsidRPr="004B3397" w:rsidRDefault="00DB0300" w:rsidP="007033F3">
            <w:pPr>
              <w:pStyle w:val="TAC"/>
            </w:pPr>
            <w:r w:rsidRPr="004B3397">
              <w:t>TBD</w:t>
            </w:r>
          </w:p>
        </w:tc>
      </w:tr>
      <w:tr w:rsidR="00DB0300" w:rsidRPr="004B3397" w14:paraId="7F83C167" w14:textId="77777777" w:rsidTr="007033F3">
        <w:trPr>
          <w:cantSplit/>
          <w:trHeight w:val="410"/>
          <w:tblHeader/>
          <w:jc w:val="center"/>
        </w:trPr>
        <w:tc>
          <w:tcPr>
            <w:tcW w:w="3699" w:type="pct"/>
            <w:gridSpan w:val="5"/>
            <w:tcBorders>
              <w:top w:val="single" w:sz="6" w:space="0" w:color="auto"/>
              <w:left w:val="single" w:sz="6" w:space="0" w:color="auto"/>
              <w:bottom w:val="single" w:sz="6" w:space="0" w:color="auto"/>
              <w:right w:val="single" w:sz="6" w:space="0" w:color="auto"/>
            </w:tcBorders>
          </w:tcPr>
          <w:p w14:paraId="32614599" w14:textId="77777777" w:rsidR="00DB0300" w:rsidRPr="004B3397" w:rsidRDefault="00DB0300" w:rsidP="007033F3">
            <w:pPr>
              <w:pStyle w:val="TAC"/>
              <w:jc w:val="left"/>
            </w:pPr>
            <w:r w:rsidRPr="004B3397">
              <w:rPr>
                <w:b/>
                <w:lang w:eastAsia="ja-JP"/>
              </w:rPr>
              <w:t>Total Expanded Uncertainty, U, with 95% Confidence Interval</w:t>
            </w:r>
          </w:p>
        </w:tc>
        <w:tc>
          <w:tcPr>
            <w:tcW w:w="650" w:type="pct"/>
            <w:tcBorders>
              <w:top w:val="single" w:sz="6" w:space="0" w:color="auto"/>
              <w:left w:val="single" w:sz="6" w:space="0" w:color="auto"/>
              <w:bottom w:val="single" w:sz="6" w:space="0" w:color="auto"/>
              <w:right w:val="single" w:sz="6" w:space="0" w:color="auto"/>
            </w:tcBorders>
          </w:tcPr>
          <w:p w14:paraId="58B7BA73" w14:textId="77777777" w:rsidR="00DB0300" w:rsidRPr="004B3397" w:rsidRDefault="00DB0300" w:rsidP="007033F3">
            <w:pPr>
              <w:pStyle w:val="TAC"/>
            </w:pPr>
            <w:r w:rsidRPr="004B3397">
              <w:t>[5.05]</w:t>
            </w:r>
          </w:p>
        </w:tc>
        <w:tc>
          <w:tcPr>
            <w:tcW w:w="650" w:type="pct"/>
            <w:tcBorders>
              <w:top w:val="single" w:sz="6" w:space="0" w:color="auto"/>
              <w:left w:val="single" w:sz="6" w:space="0" w:color="auto"/>
              <w:bottom w:val="single" w:sz="6" w:space="0" w:color="auto"/>
              <w:right w:val="single" w:sz="6" w:space="0" w:color="auto"/>
            </w:tcBorders>
          </w:tcPr>
          <w:p w14:paraId="1B78ACA4" w14:textId="77777777" w:rsidR="00DB0300" w:rsidRPr="004B3397" w:rsidRDefault="00DB0300" w:rsidP="007033F3">
            <w:pPr>
              <w:pStyle w:val="TAC"/>
            </w:pPr>
            <w:r w:rsidRPr="004B3397">
              <w:t>TBD</w:t>
            </w:r>
          </w:p>
        </w:tc>
      </w:tr>
    </w:tbl>
    <w:p w14:paraId="68797E33" w14:textId="77777777" w:rsidR="00DB0300" w:rsidRPr="004B3397" w:rsidRDefault="00DB0300" w:rsidP="00DB0300"/>
    <w:p w14:paraId="3265E799" w14:textId="4B7BDA9B" w:rsidR="007033F3" w:rsidRPr="004B3397" w:rsidRDefault="007033F3" w:rsidP="007033F3">
      <w:pPr>
        <w:pStyle w:val="Heading8"/>
      </w:pPr>
      <w:bookmarkStart w:id="102" w:name="_Toc177658810"/>
      <w:r w:rsidRPr="004B3397">
        <w:t>Annex I (normative): FR2 Channel models and Validation procedure</w:t>
      </w:r>
      <w:bookmarkEnd w:id="102"/>
    </w:p>
    <w:p w14:paraId="0A72B1D3" w14:textId="77777777" w:rsidR="007033F3" w:rsidRPr="004B3397" w:rsidRDefault="007033F3" w:rsidP="007033F3">
      <w:pPr>
        <w:pStyle w:val="Heading1"/>
      </w:pPr>
      <w:bookmarkStart w:id="103" w:name="_Toc177658811"/>
      <w:r w:rsidRPr="004B3397">
        <w:t>I.1</w:t>
      </w:r>
      <w:r w:rsidRPr="004B3397">
        <w:tab/>
        <w:t>FR2 Channel models</w:t>
      </w:r>
      <w:bookmarkEnd w:id="103"/>
    </w:p>
    <w:p w14:paraId="6D1CABF0" w14:textId="77777777" w:rsidR="007033F3" w:rsidRPr="004B3397" w:rsidRDefault="007033F3" w:rsidP="007033F3">
      <w:r w:rsidRPr="004B3397">
        <w:t>The following channel model is required for FR2 MIMO OTA measurement.</w:t>
      </w:r>
    </w:p>
    <w:p w14:paraId="7FFD108B" w14:textId="77777777" w:rsidR="007033F3" w:rsidRPr="004B3397" w:rsidRDefault="007033F3" w:rsidP="007033F3">
      <w:r w:rsidRPr="004B3397">
        <w:t>The generic model is Table I.1-1 FR2 UMi CDL-C, which does not include base station antenna filtering. Therefore, in addition, the BS beam filtering effect defined in Annex I.2 also apply when emulating the channel models.</w:t>
      </w:r>
    </w:p>
    <w:p w14:paraId="2A70962A" w14:textId="77777777" w:rsidR="007033F3" w:rsidRPr="004B3397" w:rsidRDefault="007033F3" w:rsidP="007033F3">
      <w:pPr>
        <w:pStyle w:val="TH"/>
        <w:rPr>
          <w:highlight w:val="yellow"/>
        </w:rPr>
      </w:pPr>
      <w:r w:rsidRPr="004B3397">
        <w:lastRenderedPageBreak/>
        <w:t>Table I.1-1: Channel model parameters for UMi CDL-C at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033F3" w:rsidRPr="004B3397" w14:paraId="6DBDE924" w14:textId="77777777" w:rsidTr="007033F3">
        <w:trPr>
          <w:trHeight w:val="237"/>
          <w:jc w:val="center"/>
        </w:trPr>
        <w:tc>
          <w:tcPr>
            <w:tcW w:w="1152" w:type="dxa"/>
            <w:shd w:val="clear" w:color="auto" w:fill="D9D9D9"/>
            <w:tcMar>
              <w:top w:w="12" w:type="dxa"/>
              <w:left w:w="12" w:type="dxa"/>
              <w:bottom w:w="0" w:type="dxa"/>
              <w:right w:w="12" w:type="dxa"/>
            </w:tcMar>
            <w:vAlign w:val="center"/>
            <w:hideMark/>
          </w:tcPr>
          <w:p w14:paraId="3C3D91DD" w14:textId="77777777" w:rsidR="007033F3" w:rsidRPr="004B3397" w:rsidRDefault="007033F3" w:rsidP="007033F3">
            <w:pPr>
              <w:pStyle w:val="TAH"/>
            </w:pPr>
            <w:r w:rsidRPr="004B3397">
              <w:t>Cluster #</w:t>
            </w:r>
          </w:p>
        </w:tc>
        <w:tc>
          <w:tcPr>
            <w:tcW w:w="1152" w:type="dxa"/>
            <w:shd w:val="clear" w:color="auto" w:fill="D9D9D9"/>
            <w:tcMar>
              <w:top w:w="12" w:type="dxa"/>
              <w:left w:w="12" w:type="dxa"/>
              <w:bottom w:w="0" w:type="dxa"/>
              <w:right w:w="12" w:type="dxa"/>
            </w:tcMar>
            <w:vAlign w:val="center"/>
            <w:hideMark/>
          </w:tcPr>
          <w:p w14:paraId="2111A580" w14:textId="77777777" w:rsidR="007033F3" w:rsidRPr="004B3397" w:rsidRDefault="007033F3" w:rsidP="007033F3">
            <w:pPr>
              <w:pStyle w:val="TAH"/>
            </w:pPr>
            <w:r w:rsidRPr="004B3397">
              <w:t>Absolute Delay [ns]</w:t>
            </w:r>
          </w:p>
        </w:tc>
        <w:tc>
          <w:tcPr>
            <w:tcW w:w="1152" w:type="dxa"/>
            <w:shd w:val="clear" w:color="auto" w:fill="D9D9D9"/>
            <w:tcMar>
              <w:top w:w="12" w:type="dxa"/>
              <w:left w:w="12" w:type="dxa"/>
              <w:bottom w:w="0" w:type="dxa"/>
              <w:right w:w="12" w:type="dxa"/>
            </w:tcMar>
            <w:vAlign w:val="center"/>
            <w:hideMark/>
          </w:tcPr>
          <w:p w14:paraId="3D06EDA7" w14:textId="77777777" w:rsidR="007033F3" w:rsidRPr="004B3397" w:rsidRDefault="007033F3" w:rsidP="007033F3">
            <w:pPr>
              <w:pStyle w:val="TAH"/>
            </w:pPr>
            <w:r w:rsidRPr="004B3397">
              <w:t>Power in [dB]</w:t>
            </w:r>
          </w:p>
        </w:tc>
        <w:tc>
          <w:tcPr>
            <w:tcW w:w="1152" w:type="dxa"/>
            <w:shd w:val="clear" w:color="auto" w:fill="D9D9D9"/>
            <w:tcMar>
              <w:top w:w="12" w:type="dxa"/>
              <w:left w:w="12" w:type="dxa"/>
              <w:bottom w:w="0" w:type="dxa"/>
              <w:right w:w="12" w:type="dxa"/>
            </w:tcMar>
            <w:vAlign w:val="center"/>
            <w:hideMark/>
          </w:tcPr>
          <w:p w14:paraId="4DD7E474" w14:textId="77777777" w:rsidR="007033F3" w:rsidRPr="004B3397" w:rsidRDefault="007033F3" w:rsidP="007033F3">
            <w:pPr>
              <w:pStyle w:val="TAH"/>
            </w:pPr>
            <w:r w:rsidRPr="004B3397">
              <w:t>AOD in [°]</w:t>
            </w:r>
          </w:p>
        </w:tc>
        <w:tc>
          <w:tcPr>
            <w:tcW w:w="1152" w:type="dxa"/>
            <w:shd w:val="clear" w:color="auto" w:fill="D9D9D9"/>
            <w:tcMar>
              <w:top w:w="12" w:type="dxa"/>
              <w:left w:w="12" w:type="dxa"/>
              <w:bottom w:w="0" w:type="dxa"/>
              <w:right w:w="12" w:type="dxa"/>
            </w:tcMar>
            <w:vAlign w:val="center"/>
            <w:hideMark/>
          </w:tcPr>
          <w:p w14:paraId="6E64063D" w14:textId="77777777" w:rsidR="007033F3" w:rsidRPr="004B3397" w:rsidRDefault="007033F3" w:rsidP="007033F3">
            <w:pPr>
              <w:pStyle w:val="TAH"/>
            </w:pPr>
            <w:r w:rsidRPr="004B3397">
              <w:t>AOA in [°]</w:t>
            </w:r>
          </w:p>
        </w:tc>
        <w:tc>
          <w:tcPr>
            <w:tcW w:w="1152" w:type="dxa"/>
            <w:shd w:val="clear" w:color="auto" w:fill="D9D9D9"/>
            <w:tcMar>
              <w:top w:w="12" w:type="dxa"/>
              <w:left w:w="12" w:type="dxa"/>
              <w:bottom w:w="0" w:type="dxa"/>
              <w:right w:w="12" w:type="dxa"/>
            </w:tcMar>
            <w:vAlign w:val="center"/>
            <w:hideMark/>
          </w:tcPr>
          <w:p w14:paraId="0E5032AC" w14:textId="77777777" w:rsidR="007033F3" w:rsidRPr="004B3397" w:rsidRDefault="007033F3" w:rsidP="007033F3">
            <w:pPr>
              <w:pStyle w:val="TAH"/>
            </w:pPr>
            <w:r w:rsidRPr="004B3397">
              <w:t>ZOD in [°]</w:t>
            </w:r>
          </w:p>
        </w:tc>
        <w:tc>
          <w:tcPr>
            <w:tcW w:w="1152" w:type="dxa"/>
            <w:shd w:val="clear" w:color="auto" w:fill="D9D9D9"/>
            <w:tcMar>
              <w:top w:w="12" w:type="dxa"/>
              <w:left w:w="12" w:type="dxa"/>
              <w:bottom w:w="0" w:type="dxa"/>
              <w:right w:w="12" w:type="dxa"/>
            </w:tcMar>
            <w:vAlign w:val="center"/>
            <w:hideMark/>
          </w:tcPr>
          <w:p w14:paraId="35B4A22A" w14:textId="77777777" w:rsidR="007033F3" w:rsidRPr="004B3397" w:rsidRDefault="007033F3" w:rsidP="007033F3">
            <w:pPr>
              <w:pStyle w:val="TAH"/>
            </w:pPr>
            <w:r w:rsidRPr="004B3397">
              <w:t>ZOA in [°]</w:t>
            </w:r>
          </w:p>
        </w:tc>
      </w:tr>
      <w:tr w:rsidR="007033F3" w:rsidRPr="004B3397" w14:paraId="1138088A"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9A5F9A6" w14:textId="77777777" w:rsidR="007033F3" w:rsidRPr="004B3397" w:rsidRDefault="007033F3" w:rsidP="007033F3">
            <w:pPr>
              <w:pStyle w:val="TAC"/>
            </w:pPr>
            <w:r w:rsidRPr="004B3397">
              <w:t>1</w:t>
            </w:r>
          </w:p>
        </w:tc>
        <w:tc>
          <w:tcPr>
            <w:tcW w:w="1152" w:type="dxa"/>
            <w:shd w:val="clear" w:color="auto" w:fill="FFFFFF"/>
            <w:tcMar>
              <w:top w:w="12" w:type="dxa"/>
              <w:left w:w="12" w:type="dxa"/>
              <w:bottom w:w="0" w:type="dxa"/>
              <w:right w:w="12" w:type="dxa"/>
            </w:tcMar>
            <w:vAlign w:val="center"/>
            <w:hideMark/>
          </w:tcPr>
          <w:p w14:paraId="5F671A9D" w14:textId="77777777" w:rsidR="007033F3" w:rsidRPr="004B3397" w:rsidRDefault="007033F3" w:rsidP="007033F3">
            <w:pPr>
              <w:pStyle w:val="TAC"/>
            </w:pPr>
            <w:r w:rsidRPr="004B3397">
              <w:t>0</w:t>
            </w:r>
          </w:p>
        </w:tc>
        <w:tc>
          <w:tcPr>
            <w:tcW w:w="1152" w:type="dxa"/>
            <w:shd w:val="clear" w:color="auto" w:fill="FFFFFF"/>
            <w:tcMar>
              <w:top w:w="12" w:type="dxa"/>
              <w:left w:w="12" w:type="dxa"/>
              <w:bottom w:w="0" w:type="dxa"/>
              <w:right w:w="12" w:type="dxa"/>
            </w:tcMar>
            <w:vAlign w:val="center"/>
            <w:hideMark/>
          </w:tcPr>
          <w:p w14:paraId="1174D38D" w14:textId="77777777" w:rsidR="007033F3" w:rsidRPr="004B3397" w:rsidRDefault="007033F3" w:rsidP="007033F3">
            <w:pPr>
              <w:pStyle w:val="TAC"/>
            </w:pPr>
            <w:r w:rsidRPr="004B3397">
              <w:t>-4.4215</w:t>
            </w:r>
          </w:p>
        </w:tc>
        <w:tc>
          <w:tcPr>
            <w:tcW w:w="1152" w:type="dxa"/>
            <w:shd w:val="clear" w:color="auto" w:fill="FFFFFF"/>
            <w:tcMar>
              <w:top w:w="12" w:type="dxa"/>
              <w:left w:w="12" w:type="dxa"/>
              <w:bottom w:w="0" w:type="dxa"/>
              <w:right w:w="12" w:type="dxa"/>
            </w:tcMar>
            <w:vAlign w:val="center"/>
            <w:hideMark/>
          </w:tcPr>
          <w:p w14:paraId="49E48BE2" w14:textId="77777777" w:rsidR="007033F3" w:rsidRPr="004B3397" w:rsidRDefault="007033F3" w:rsidP="007033F3">
            <w:pPr>
              <w:pStyle w:val="TAC"/>
            </w:pPr>
            <w:r w:rsidRPr="004B3397">
              <w:t>-30.4353</w:t>
            </w:r>
          </w:p>
        </w:tc>
        <w:tc>
          <w:tcPr>
            <w:tcW w:w="1152" w:type="dxa"/>
            <w:shd w:val="clear" w:color="auto" w:fill="FFFFFF"/>
            <w:tcMar>
              <w:top w:w="12" w:type="dxa"/>
              <w:left w:w="12" w:type="dxa"/>
              <w:bottom w:w="0" w:type="dxa"/>
              <w:right w:w="12" w:type="dxa"/>
            </w:tcMar>
            <w:vAlign w:val="center"/>
            <w:hideMark/>
          </w:tcPr>
          <w:p w14:paraId="5FD737C3" w14:textId="77777777" w:rsidR="007033F3" w:rsidRPr="004B3397" w:rsidRDefault="007033F3" w:rsidP="007033F3">
            <w:pPr>
              <w:pStyle w:val="TAC"/>
            </w:pPr>
            <w:r w:rsidRPr="004B3397">
              <w:t>-134.4434</w:t>
            </w:r>
          </w:p>
        </w:tc>
        <w:tc>
          <w:tcPr>
            <w:tcW w:w="1152" w:type="dxa"/>
            <w:shd w:val="clear" w:color="auto" w:fill="FFFFFF"/>
            <w:tcMar>
              <w:top w:w="12" w:type="dxa"/>
              <w:left w:w="12" w:type="dxa"/>
              <w:bottom w:w="0" w:type="dxa"/>
              <w:right w:w="12" w:type="dxa"/>
            </w:tcMar>
            <w:vAlign w:val="center"/>
            <w:hideMark/>
          </w:tcPr>
          <w:p w14:paraId="5E832BCC" w14:textId="77777777" w:rsidR="007033F3" w:rsidRPr="004B3397" w:rsidRDefault="007033F3" w:rsidP="007033F3">
            <w:pPr>
              <w:pStyle w:val="TAC"/>
            </w:pPr>
            <w:r w:rsidRPr="004B3397">
              <w:t>98.9242</w:t>
            </w:r>
          </w:p>
        </w:tc>
        <w:tc>
          <w:tcPr>
            <w:tcW w:w="1152" w:type="dxa"/>
            <w:shd w:val="clear" w:color="auto" w:fill="FFFFFF"/>
            <w:tcMar>
              <w:top w:w="12" w:type="dxa"/>
              <w:left w:w="12" w:type="dxa"/>
              <w:bottom w:w="0" w:type="dxa"/>
              <w:right w:w="12" w:type="dxa"/>
            </w:tcMar>
            <w:vAlign w:val="center"/>
            <w:hideMark/>
          </w:tcPr>
          <w:p w14:paraId="693429E4" w14:textId="77777777" w:rsidR="007033F3" w:rsidRPr="004B3397" w:rsidRDefault="007033F3" w:rsidP="007033F3">
            <w:pPr>
              <w:pStyle w:val="TAC"/>
            </w:pPr>
            <w:r w:rsidRPr="004B3397">
              <w:t>83.3318</w:t>
            </w:r>
          </w:p>
        </w:tc>
      </w:tr>
      <w:tr w:rsidR="007033F3" w:rsidRPr="004B3397" w14:paraId="72DEA974"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DAC6183" w14:textId="77777777" w:rsidR="007033F3" w:rsidRPr="004B3397" w:rsidRDefault="007033F3" w:rsidP="007033F3">
            <w:pPr>
              <w:pStyle w:val="TAC"/>
            </w:pPr>
            <w:r w:rsidRPr="004B3397">
              <w:t>2</w:t>
            </w:r>
          </w:p>
        </w:tc>
        <w:tc>
          <w:tcPr>
            <w:tcW w:w="1152" w:type="dxa"/>
            <w:shd w:val="clear" w:color="auto" w:fill="FFFFFF"/>
            <w:tcMar>
              <w:top w:w="12" w:type="dxa"/>
              <w:left w:w="12" w:type="dxa"/>
              <w:bottom w:w="0" w:type="dxa"/>
              <w:right w:w="12" w:type="dxa"/>
            </w:tcMar>
            <w:vAlign w:val="center"/>
            <w:hideMark/>
          </w:tcPr>
          <w:p w14:paraId="4925AE17" w14:textId="77777777" w:rsidR="007033F3" w:rsidRPr="004B3397" w:rsidRDefault="007033F3" w:rsidP="007033F3">
            <w:pPr>
              <w:pStyle w:val="TAC"/>
            </w:pPr>
            <w:r w:rsidRPr="004B3397">
              <w:t>12.594</w:t>
            </w:r>
          </w:p>
        </w:tc>
        <w:tc>
          <w:tcPr>
            <w:tcW w:w="1152" w:type="dxa"/>
            <w:shd w:val="clear" w:color="auto" w:fill="FFFFFF"/>
            <w:tcMar>
              <w:top w:w="12" w:type="dxa"/>
              <w:left w:w="12" w:type="dxa"/>
              <w:bottom w:w="0" w:type="dxa"/>
              <w:right w:w="12" w:type="dxa"/>
            </w:tcMar>
            <w:vAlign w:val="center"/>
            <w:hideMark/>
          </w:tcPr>
          <w:p w14:paraId="4594777B" w14:textId="77777777" w:rsidR="007033F3" w:rsidRPr="004B3397" w:rsidRDefault="007033F3" w:rsidP="007033F3">
            <w:pPr>
              <w:pStyle w:val="TAC"/>
            </w:pPr>
            <w:r w:rsidRPr="004B3397">
              <w:t>-1.25</w:t>
            </w:r>
          </w:p>
        </w:tc>
        <w:tc>
          <w:tcPr>
            <w:tcW w:w="1152" w:type="dxa"/>
            <w:shd w:val="clear" w:color="auto" w:fill="FFFFFF"/>
            <w:tcMar>
              <w:top w:w="12" w:type="dxa"/>
              <w:left w:w="12" w:type="dxa"/>
              <w:bottom w:w="0" w:type="dxa"/>
              <w:right w:w="12" w:type="dxa"/>
            </w:tcMar>
            <w:vAlign w:val="center"/>
            <w:hideMark/>
          </w:tcPr>
          <w:p w14:paraId="6BB87C54" w14:textId="77777777" w:rsidR="007033F3" w:rsidRPr="004B3397" w:rsidRDefault="007033F3" w:rsidP="007033F3">
            <w:pPr>
              <w:pStyle w:val="TAC"/>
            </w:pPr>
            <w:r w:rsidRPr="004B3397">
              <w:t>-20.9269</w:t>
            </w:r>
          </w:p>
        </w:tc>
        <w:tc>
          <w:tcPr>
            <w:tcW w:w="1152" w:type="dxa"/>
            <w:shd w:val="clear" w:color="auto" w:fill="FFFFFF"/>
            <w:tcMar>
              <w:top w:w="12" w:type="dxa"/>
              <w:left w:w="12" w:type="dxa"/>
              <w:bottom w:w="0" w:type="dxa"/>
              <w:right w:w="12" w:type="dxa"/>
            </w:tcMar>
            <w:vAlign w:val="center"/>
            <w:hideMark/>
          </w:tcPr>
          <w:p w14:paraId="1F8689C5" w14:textId="77777777" w:rsidR="007033F3" w:rsidRPr="004B3397" w:rsidRDefault="007033F3" w:rsidP="007033F3">
            <w:pPr>
              <w:pStyle w:val="TAC"/>
            </w:pPr>
            <w:r w:rsidRPr="004B3397">
              <w:t>129.1633</w:t>
            </w:r>
          </w:p>
        </w:tc>
        <w:tc>
          <w:tcPr>
            <w:tcW w:w="1152" w:type="dxa"/>
            <w:shd w:val="clear" w:color="auto" w:fill="FFFFFF"/>
            <w:tcMar>
              <w:top w:w="12" w:type="dxa"/>
              <w:left w:w="12" w:type="dxa"/>
              <w:bottom w:w="0" w:type="dxa"/>
              <w:right w:w="12" w:type="dxa"/>
            </w:tcMar>
            <w:vAlign w:val="center"/>
            <w:hideMark/>
          </w:tcPr>
          <w:p w14:paraId="076009BC" w14:textId="77777777" w:rsidR="007033F3" w:rsidRPr="004B3397" w:rsidRDefault="007033F3" w:rsidP="007033F3">
            <w:pPr>
              <w:pStyle w:val="TAC"/>
            </w:pPr>
            <w:r w:rsidRPr="004B3397">
              <w:t>99.1915</w:t>
            </w:r>
          </w:p>
        </w:tc>
        <w:tc>
          <w:tcPr>
            <w:tcW w:w="1152" w:type="dxa"/>
            <w:shd w:val="clear" w:color="auto" w:fill="FFFFFF"/>
            <w:tcMar>
              <w:top w:w="12" w:type="dxa"/>
              <w:left w:w="12" w:type="dxa"/>
              <w:bottom w:w="0" w:type="dxa"/>
              <w:right w:w="12" w:type="dxa"/>
            </w:tcMar>
            <w:vAlign w:val="center"/>
            <w:hideMark/>
          </w:tcPr>
          <w:p w14:paraId="0A62297F" w14:textId="77777777" w:rsidR="007033F3" w:rsidRPr="004B3397" w:rsidRDefault="007033F3" w:rsidP="007033F3">
            <w:pPr>
              <w:pStyle w:val="TAC"/>
            </w:pPr>
            <w:r w:rsidRPr="004B3397">
              <w:t>72.5229</w:t>
            </w:r>
          </w:p>
        </w:tc>
      </w:tr>
      <w:tr w:rsidR="007033F3" w:rsidRPr="004B3397" w14:paraId="17F92B4F"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6317A972" w14:textId="77777777" w:rsidR="007033F3" w:rsidRPr="004B3397" w:rsidRDefault="007033F3" w:rsidP="007033F3">
            <w:pPr>
              <w:pStyle w:val="TAC"/>
            </w:pPr>
            <w:r w:rsidRPr="004B3397">
              <w:t>3</w:t>
            </w:r>
          </w:p>
        </w:tc>
        <w:tc>
          <w:tcPr>
            <w:tcW w:w="1152" w:type="dxa"/>
            <w:shd w:val="clear" w:color="auto" w:fill="FFFFFF"/>
            <w:tcMar>
              <w:top w:w="12" w:type="dxa"/>
              <w:left w:w="12" w:type="dxa"/>
              <w:bottom w:w="0" w:type="dxa"/>
              <w:right w:w="12" w:type="dxa"/>
            </w:tcMar>
            <w:vAlign w:val="center"/>
            <w:hideMark/>
          </w:tcPr>
          <w:p w14:paraId="1DCC603E" w14:textId="77777777" w:rsidR="007033F3" w:rsidRPr="004B3397" w:rsidRDefault="007033F3" w:rsidP="007033F3">
            <w:pPr>
              <w:pStyle w:val="TAC"/>
            </w:pPr>
            <w:r w:rsidRPr="004B3397">
              <w:t>13.314</w:t>
            </w:r>
          </w:p>
        </w:tc>
        <w:tc>
          <w:tcPr>
            <w:tcW w:w="1152" w:type="dxa"/>
            <w:shd w:val="clear" w:color="auto" w:fill="FFFFFF"/>
            <w:tcMar>
              <w:top w:w="12" w:type="dxa"/>
              <w:left w:w="12" w:type="dxa"/>
              <w:bottom w:w="0" w:type="dxa"/>
              <w:right w:w="12" w:type="dxa"/>
            </w:tcMar>
            <w:vAlign w:val="center"/>
            <w:hideMark/>
          </w:tcPr>
          <w:p w14:paraId="4494FE98" w14:textId="77777777" w:rsidR="007033F3" w:rsidRPr="004B3397" w:rsidRDefault="007033F3" w:rsidP="007033F3">
            <w:pPr>
              <w:pStyle w:val="TAC"/>
            </w:pPr>
            <w:r w:rsidRPr="004B3397">
              <w:t>-3.4684</w:t>
            </w:r>
          </w:p>
        </w:tc>
        <w:tc>
          <w:tcPr>
            <w:tcW w:w="1152" w:type="dxa"/>
            <w:shd w:val="clear" w:color="auto" w:fill="FFFFFF"/>
            <w:tcMar>
              <w:top w:w="12" w:type="dxa"/>
              <w:left w:w="12" w:type="dxa"/>
              <w:bottom w:w="0" w:type="dxa"/>
              <w:right w:w="12" w:type="dxa"/>
            </w:tcMar>
            <w:vAlign w:val="center"/>
            <w:hideMark/>
          </w:tcPr>
          <w:p w14:paraId="22F7DF6B" w14:textId="77777777" w:rsidR="007033F3" w:rsidRPr="004B3397" w:rsidRDefault="007033F3" w:rsidP="007033F3">
            <w:pPr>
              <w:pStyle w:val="TAC"/>
            </w:pPr>
            <w:r w:rsidRPr="004B3397">
              <w:t>-20.9269</w:t>
            </w:r>
          </w:p>
        </w:tc>
        <w:tc>
          <w:tcPr>
            <w:tcW w:w="1152" w:type="dxa"/>
            <w:shd w:val="clear" w:color="auto" w:fill="FFFFFF"/>
            <w:tcMar>
              <w:top w:w="12" w:type="dxa"/>
              <w:left w:w="12" w:type="dxa"/>
              <w:bottom w:w="0" w:type="dxa"/>
              <w:right w:w="12" w:type="dxa"/>
            </w:tcMar>
            <w:vAlign w:val="center"/>
            <w:hideMark/>
          </w:tcPr>
          <w:p w14:paraId="1A42C951" w14:textId="77777777" w:rsidR="007033F3" w:rsidRPr="004B3397" w:rsidRDefault="007033F3" w:rsidP="007033F3">
            <w:pPr>
              <w:pStyle w:val="TAC"/>
            </w:pPr>
            <w:r w:rsidRPr="004B3397">
              <w:t>129.1633</w:t>
            </w:r>
          </w:p>
        </w:tc>
        <w:tc>
          <w:tcPr>
            <w:tcW w:w="1152" w:type="dxa"/>
            <w:shd w:val="clear" w:color="auto" w:fill="FFFFFF"/>
            <w:tcMar>
              <w:top w:w="12" w:type="dxa"/>
              <w:left w:w="12" w:type="dxa"/>
              <w:bottom w:w="0" w:type="dxa"/>
              <w:right w:w="12" w:type="dxa"/>
            </w:tcMar>
            <w:vAlign w:val="center"/>
            <w:hideMark/>
          </w:tcPr>
          <w:p w14:paraId="0F31D9CF" w14:textId="77777777" w:rsidR="007033F3" w:rsidRPr="004B3397" w:rsidRDefault="007033F3" w:rsidP="007033F3">
            <w:pPr>
              <w:pStyle w:val="TAC"/>
            </w:pPr>
            <w:r w:rsidRPr="004B3397">
              <w:t>99.1915</w:t>
            </w:r>
          </w:p>
        </w:tc>
        <w:tc>
          <w:tcPr>
            <w:tcW w:w="1152" w:type="dxa"/>
            <w:shd w:val="clear" w:color="auto" w:fill="FFFFFF"/>
            <w:tcMar>
              <w:top w:w="12" w:type="dxa"/>
              <w:left w:w="12" w:type="dxa"/>
              <w:bottom w:w="0" w:type="dxa"/>
              <w:right w:w="12" w:type="dxa"/>
            </w:tcMar>
            <w:vAlign w:val="center"/>
            <w:hideMark/>
          </w:tcPr>
          <w:p w14:paraId="067D8237" w14:textId="77777777" w:rsidR="007033F3" w:rsidRPr="004B3397" w:rsidRDefault="007033F3" w:rsidP="007033F3">
            <w:pPr>
              <w:pStyle w:val="TAC"/>
            </w:pPr>
            <w:r w:rsidRPr="004B3397">
              <w:t>72.5229</w:t>
            </w:r>
          </w:p>
        </w:tc>
      </w:tr>
      <w:tr w:rsidR="007033F3" w:rsidRPr="004B3397" w14:paraId="619EB426"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4CFF396F" w14:textId="77777777" w:rsidR="007033F3" w:rsidRPr="004B3397" w:rsidRDefault="007033F3" w:rsidP="007033F3">
            <w:pPr>
              <w:pStyle w:val="TAC"/>
            </w:pPr>
            <w:r w:rsidRPr="004B3397">
              <w:t>4</w:t>
            </w:r>
          </w:p>
        </w:tc>
        <w:tc>
          <w:tcPr>
            <w:tcW w:w="1152" w:type="dxa"/>
            <w:shd w:val="clear" w:color="auto" w:fill="FFFFFF"/>
            <w:tcMar>
              <w:top w:w="12" w:type="dxa"/>
              <w:left w:w="12" w:type="dxa"/>
              <w:bottom w:w="0" w:type="dxa"/>
              <w:right w:w="12" w:type="dxa"/>
            </w:tcMar>
            <w:vAlign w:val="center"/>
            <w:hideMark/>
          </w:tcPr>
          <w:p w14:paraId="764B38F4" w14:textId="77777777" w:rsidR="007033F3" w:rsidRPr="004B3397" w:rsidRDefault="007033F3" w:rsidP="007033F3">
            <w:pPr>
              <w:pStyle w:val="TAC"/>
            </w:pPr>
            <w:r w:rsidRPr="004B3397">
              <w:t>13.974</w:t>
            </w:r>
          </w:p>
        </w:tc>
        <w:tc>
          <w:tcPr>
            <w:tcW w:w="1152" w:type="dxa"/>
            <w:shd w:val="clear" w:color="auto" w:fill="FFFFFF"/>
            <w:tcMar>
              <w:top w:w="12" w:type="dxa"/>
              <w:left w:w="12" w:type="dxa"/>
              <w:bottom w:w="0" w:type="dxa"/>
              <w:right w:w="12" w:type="dxa"/>
            </w:tcMar>
            <w:vAlign w:val="center"/>
            <w:hideMark/>
          </w:tcPr>
          <w:p w14:paraId="3ED4DC7B" w14:textId="77777777" w:rsidR="007033F3" w:rsidRPr="004B3397" w:rsidRDefault="007033F3" w:rsidP="007033F3">
            <w:pPr>
              <w:pStyle w:val="TAC"/>
            </w:pPr>
            <w:r w:rsidRPr="004B3397">
              <w:t>-5.2294</w:t>
            </w:r>
          </w:p>
        </w:tc>
        <w:tc>
          <w:tcPr>
            <w:tcW w:w="1152" w:type="dxa"/>
            <w:shd w:val="clear" w:color="auto" w:fill="FFFFFF"/>
            <w:tcMar>
              <w:top w:w="12" w:type="dxa"/>
              <w:left w:w="12" w:type="dxa"/>
              <w:bottom w:w="0" w:type="dxa"/>
              <w:right w:w="12" w:type="dxa"/>
            </w:tcMar>
            <w:vAlign w:val="center"/>
            <w:hideMark/>
          </w:tcPr>
          <w:p w14:paraId="071B2DA2" w14:textId="77777777" w:rsidR="007033F3" w:rsidRPr="004B3397" w:rsidRDefault="007033F3" w:rsidP="007033F3">
            <w:pPr>
              <w:pStyle w:val="TAC"/>
            </w:pPr>
            <w:r w:rsidRPr="004B3397">
              <w:t>-20.9269</w:t>
            </w:r>
          </w:p>
        </w:tc>
        <w:tc>
          <w:tcPr>
            <w:tcW w:w="1152" w:type="dxa"/>
            <w:shd w:val="clear" w:color="auto" w:fill="FFFFFF"/>
            <w:tcMar>
              <w:top w:w="12" w:type="dxa"/>
              <w:left w:w="12" w:type="dxa"/>
              <w:bottom w:w="0" w:type="dxa"/>
              <w:right w:w="12" w:type="dxa"/>
            </w:tcMar>
            <w:vAlign w:val="center"/>
            <w:hideMark/>
          </w:tcPr>
          <w:p w14:paraId="38B25640" w14:textId="77777777" w:rsidR="007033F3" w:rsidRPr="004B3397" w:rsidRDefault="007033F3" w:rsidP="007033F3">
            <w:pPr>
              <w:pStyle w:val="TAC"/>
            </w:pPr>
            <w:r w:rsidRPr="004B3397">
              <w:t>129.1633</w:t>
            </w:r>
          </w:p>
        </w:tc>
        <w:tc>
          <w:tcPr>
            <w:tcW w:w="1152" w:type="dxa"/>
            <w:shd w:val="clear" w:color="auto" w:fill="FFFFFF"/>
            <w:tcMar>
              <w:top w:w="12" w:type="dxa"/>
              <w:left w:w="12" w:type="dxa"/>
              <w:bottom w:w="0" w:type="dxa"/>
              <w:right w:w="12" w:type="dxa"/>
            </w:tcMar>
            <w:vAlign w:val="center"/>
            <w:hideMark/>
          </w:tcPr>
          <w:p w14:paraId="2CA3AA25" w14:textId="77777777" w:rsidR="007033F3" w:rsidRPr="004B3397" w:rsidRDefault="007033F3" w:rsidP="007033F3">
            <w:pPr>
              <w:pStyle w:val="TAC"/>
            </w:pPr>
            <w:r w:rsidRPr="004B3397">
              <w:t>99.1915</w:t>
            </w:r>
          </w:p>
        </w:tc>
        <w:tc>
          <w:tcPr>
            <w:tcW w:w="1152" w:type="dxa"/>
            <w:shd w:val="clear" w:color="auto" w:fill="FFFFFF"/>
            <w:tcMar>
              <w:top w:w="12" w:type="dxa"/>
              <w:left w:w="12" w:type="dxa"/>
              <w:bottom w:w="0" w:type="dxa"/>
              <w:right w:w="12" w:type="dxa"/>
            </w:tcMar>
            <w:vAlign w:val="center"/>
            <w:hideMark/>
          </w:tcPr>
          <w:p w14:paraId="1DC31F91" w14:textId="77777777" w:rsidR="007033F3" w:rsidRPr="004B3397" w:rsidRDefault="007033F3" w:rsidP="007033F3">
            <w:pPr>
              <w:pStyle w:val="TAC"/>
            </w:pPr>
            <w:r w:rsidRPr="004B3397">
              <w:t>72.5229</w:t>
            </w:r>
          </w:p>
        </w:tc>
      </w:tr>
      <w:tr w:rsidR="007033F3" w:rsidRPr="004B3397" w14:paraId="5663FDDD"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071F1AB" w14:textId="77777777" w:rsidR="007033F3" w:rsidRPr="004B3397" w:rsidRDefault="007033F3" w:rsidP="007033F3">
            <w:pPr>
              <w:pStyle w:val="TAC"/>
            </w:pPr>
            <w:r w:rsidRPr="004B3397">
              <w:t>5</w:t>
            </w:r>
          </w:p>
        </w:tc>
        <w:tc>
          <w:tcPr>
            <w:tcW w:w="1152" w:type="dxa"/>
            <w:shd w:val="clear" w:color="auto" w:fill="FFFFFF"/>
            <w:tcMar>
              <w:top w:w="12" w:type="dxa"/>
              <w:left w:w="12" w:type="dxa"/>
              <w:bottom w:w="0" w:type="dxa"/>
              <w:right w:w="12" w:type="dxa"/>
            </w:tcMar>
            <w:vAlign w:val="center"/>
            <w:hideMark/>
          </w:tcPr>
          <w:p w14:paraId="4E50FB1F" w14:textId="77777777" w:rsidR="007033F3" w:rsidRPr="004B3397" w:rsidRDefault="007033F3" w:rsidP="007033F3">
            <w:pPr>
              <w:pStyle w:val="TAC"/>
            </w:pPr>
            <w:r w:rsidRPr="004B3397">
              <w:t>13.056</w:t>
            </w:r>
          </w:p>
        </w:tc>
        <w:tc>
          <w:tcPr>
            <w:tcW w:w="1152" w:type="dxa"/>
            <w:shd w:val="clear" w:color="auto" w:fill="FFFFFF"/>
            <w:tcMar>
              <w:top w:w="12" w:type="dxa"/>
              <w:left w:w="12" w:type="dxa"/>
              <w:bottom w:w="0" w:type="dxa"/>
              <w:right w:w="12" w:type="dxa"/>
            </w:tcMar>
            <w:vAlign w:val="center"/>
            <w:hideMark/>
          </w:tcPr>
          <w:p w14:paraId="13BEB17A" w14:textId="77777777" w:rsidR="007033F3" w:rsidRPr="004B3397" w:rsidRDefault="007033F3" w:rsidP="007033F3">
            <w:pPr>
              <w:pStyle w:val="TAC"/>
            </w:pPr>
            <w:r w:rsidRPr="004B3397">
              <w:t>-2.5215</w:t>
            </w:r>
          </w:p>
        </w:tc>
        <w:tc>
          <w:tcPr>
            <w:tcW w:w="1152" w:type="dxa"/>
            <w:shd w:val="clear" w:color="auto" w:fill="FFFFFF"/>
            <w:tcMar>
              <w:top w:w="12" w:type="dxa"/>
              <w:left w:w="12" w:type="dxa"/>
              <w:bottom w:w="0" w:type="dxa"/>
              <w:right w:w="12" w:type="dxa"/>
            </w:tcMar>
            <w:vAlign w:val="center"/>
            <w:hideMark/>
          </w:tcPr>
          <w:p w14:paraId="15AB474D" w14:textId="77777777" w:rsidR="007033F3" w:rsidRPr="004B3397" w:rsidRDefault="007033F3" w:rsidP="007033F3">
            <w:pPr>
              <w:pStyle w:val="TAC"/>
            </w:pPr>
            <w:r w:rsidRPr="004B3397">
              <w:t>-28.0782</w:t>
            </w:r>
          </w:p>
        </w:tc>
        <w:tc>
          <w:tcPr>
            <w:tcW w:w="1152" w:type="dxa"/>
            <w:shd w:val="clear" w:color="auto" w:fill="FFFFFF"/>
            <w:tcMar>
              <w:top w:w="12" w:type="dxa"/>
              <w:left w:w="12" w:type="dxa"/>
              <w:bottom w:w="0" w:type="dxa"/>
              <w:right w:w="12" w:type="dxa"/>
            </w:tcMar>
            <w:vAlign w:val="center"/>
            <w:hideMark/>
          </w:tcPr>
          <w:p w14:paraId="66DB0E5E" w14:textId="77777777" w:rsidR="007033F3" w:rsidRPr="004B3397" w:rsidRDefault="007033F3" w:rsidP="007033F3">
            <w:pPr>
              <w:pStyle w:val="TAC"/>
            </w:pPr>
            <w:r w:rsidRPr="004B3397">
              <w:t>-152.8206</w:t>
            </w:r>
          </w:p>
        </w:tc>
        <w:tc>
          <w:tcPr>
            <w:tcW w:w="1152" w:type="dxa"/>
            <w:shd w:val="clear" w:color="auto" w:fill="FFFFFF"/>
            <w:tcMar>
              <w:top w:w="12" w:type="dxa"/>
              <w:left w:w="12" w:type="dxa"/>
              <w:bottom w:w="0" w:type="dxa"/>
              <w:right w:w="12" w:type="dxa"/>
            </w:tcMar>
            <w:vAlign w:val="center"/>
            <w:hideMark/>
          </w:tcPr>
          <w:p w14:paraId="7CC30B3B" w14:textId="77777777" w:rsidR="007033F3" w:rsidRPr="004B3397" w:rsidRDefault="007033F3" w:rsidP="007033F3">
            <w:pPr>
              <w:pStyle w:val="TAC"/>
            </w:pPr>
            <w:r w:rsidRPr="004B3397">
              <w:t>99.5732</w:t>
            </w:r>
          </w:p>
        </w:tc>
        <w:tc>
          <w:tcPr>
            <w:tcW w:w="1152" w:type="dxa"/>
            <w:shd w:val="clear" w:color="auto" w:fill="FFFFFF"/>
            <w:tcMar>
              <w:top w:w="12" w:type="dxa"/>
              <w:left w:w="12" w:type="dxa"/>
              <w:bottom w:w="0" w:type="dxa"/>
              <w:right w:w="12" w:type="dxa"/>
            </w:tcMar>
            <w:vAlign w:val="center"/>
            <w:hideMark/>
          </w:tcPr>
          <w:p w14:paraId="6192C387" w14:textId="77777777" w:rsidR="007033F3" w:rsidRPr="004B3397" w:rsidRDefault="007033F3" w:rsidP="007033F3">
            <w:pPr>
              <w:pStyle w:val="TAC"/>
            </w:pPr>
            <w:r w:rsidRPr="004B3397">
              <w:t>71.1282</w:t>
            </w:r>
          </w:p>
        </w:tc>
      </w:tr>
      <w:tr w:rsidR="007033F3" w:rsidRPr="004B3397" w14:paraId="48923D09"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550EEFBC" w14:textId="77777777" w:rsidR="007033F3" w:rsidRPr="004B3397" w:rsidRDefault="007033F3" w:rsidP="007033F3">
            <w:pPr>
              <w:pStyle w:val="TAC"/>
            </w:pPr>
            <w:r w:rsidRPr="004B3397">
              <w:t>6</w:t>
            </w:r>
          </w:p>
        </w:tc>
        <w:tc>
          <w:tcPr>
            <w:tcW w:w="1152" w:type="dxa"/>
            <w:shd w:val="clear" w:color="auto" w:fill="FFFFFF"/>
            <w:tcMar>
              <w:top w:w="12" w:type="dxa"/>
              <w:left w:w="12" w:type="dxa"/>
              <w:bottom w:w="0" w:type="dxa"/>
              <w:right w:w="12" w:type="dxa"/>
            </w:tcMar>
            <w:vAlign w:val="center"/>
            <w:hideMark/>
          </w:tcPr>
          <w:p w14:paraId="390FE114" w14:textId="77777777" w:rsidR="007033F3" w:rsidRPr="004B3397" w:rsidRDefault="007033F3" w:rsidP="007033F3">
            <w:pPr>
              <w:pStyle w:val="TAC"/>
            </w:pPr>
            <w:r w:rsidRPr="004B3397">
              <w:t>38.196</w:t>
            </w:r>
          </w:p>
        </w:tc>
        <w:tc>
          <w:tcPr>
            <w:tcW w:w="1152" w:type="dxa"/>
            <w:shd w:val="clear" w:color="auto" w:fill="FFFFFF"/>
            <w:tcMar>
              <w:top w:w="12" w:type="dxa"/>
              <w:left w:w="12" w:type="dxa"/>
              <w:bottom w:w="0" w:type="dxa"/>
              <w:right w:w="12" w:type="dxa"/>
            </w:tcMar>
            <w:vAlign w:val="center"/>
            <w:hideMark/>
          </w:tcPr>
          <w:p w14:paraId="313A97AE" w14:textId="77777777" w:rsidR="007033F3" w:rsidRPr="004B3397" w:rsidRDefault="007033F3" w:rsidP="007033F3">
            <w:pPr>
              <w:pStyle w:val="TAC"/>
            </w:pPr>
            <w:r w:rsidRPr="004B3397">
              <w:t>0</w:t>
            </w:r>
          </w:p>
        </w:tc>
        <w:tc>
          <w:tcPr>
            <w:tcW w:w="1152" w:type="dxa"/>
            <w:shd w:val="clear" w:color="auto" w:fill="FFFFFF"/>
            <w:tcMar>
              <w:top w:w="12" w:type="dxa"/>
              <w:left w:w="12" w:type="dxa"/>
              <w:bottom w:w="0" w:type="dxa"/>
              <w:right w:w="12" w:type="dxa"/>
            </w:tcMar>
            <w:vAlign w:val="center"/>
            <w:hideMark/>
          </w:tcPr>
          <w:p w14:paraId="2FD9B8C4" w14:textId="77777777" w:rsidR="007033F3" w:rsidRPr="004B3397" w:rsidRDefault="007033F3" w:rsidP="007033F3">
            <w:pPr>
              <w:pStyle w:val="TAC"/>
            </w:pPr>
            <w:r w:rsidRPr="004B3397">
              <w:t>-11.6982</w:t>
            </w:r>
          </w:p>
        </w:tc>
        <w:tc>
          <w:tcPr>
            <w:tcW w:w="1152" w:type="dxa"/>
            <w:shd w:val="clear" w:color="auto" w:fill="FFFFFF"/>
            <w:tcMar>
              <w:top w:w="12" w:type="dxa"/>
              <w:left w:w="12" w:type="dxa"/>
              <w:bottom w:w="0" w:type="dxa"/>
              <w:right w:w="12" w:type="dxa"/>
            </w:tcMar>
            <w:vAlign w:val="center"/>
            <w:hideMark/>
          </w:tcPr>
          <w:p w14:paraId="4E9206C7" w14:textId="77777777" w:rsidR="007033F3" w:rsidRPr="004B3397" w:rsidRDefault="007033F3" w:rsidP="007033F3">
            <w:pPr>
              <w:pStyle w:val="TAC"/>
            </w:pPr>
            <w:r w:rsidRPr="004B3397">
              <w:t>164.1145</w:t>
            </w:r>
          </w:p>
        </w:tc>
        <w:tc>
          <w:tcPr>
            <w:tcW w:w="1152" w:type="dxa"/>
            <w:shd w:val="clear" w:color="auto" w:fill="FFFFFF"/>
            <w:tcMar>
              <w:top w:w="12" w:type="dxa"/>
              <w:left w:w="12" w:type="dxa"/>
              <w:bottom w:w="0" w:type="dxa"/>
              <w:right w:w="12" w:type="dxa"/>
            </w:tcMar>
            <w:vAlign w:val="center"/>
            <w:hideMark/>
          </w:tcPr>
          <w:p w14:paraId="531AD662" w14:textId="77777777" w:rsidR="007033F3" w:rsidRPr="004B3397" w:rsidRDefault="007033F3" w:rsidP="007033F3">
            <w:pPr>
              <w:pStyle w:val="TAC"/>
            </w:pPr>
            <w:r w:rsidRPr="004B3397">
              <w:t>99.306</w:t>
            </w:r>
          </w:p>
        </w:tc>
        <w:tc>
          <w:tcPr>
            <w:tcW w:w="1152" w:type="dxa"/>
            <w:shd w:val="clear" w:color="auto" w:fill="FFFFFF"/>
            <w:tcMar>
              <w:top w:w="12" w:type="dxa"/>
              <w:left w:w="12" w:type="dxa"/>
              <w:bottom w:w="0" w:type="dxa"/>
              <w:right w:w="12" w:type="dxa"/>
            </w:tcMar>
            <w:vAlign w:val="center"/>
            <w:hideMark/>
          </w:tcPr>
          <w:p w14:paraId="479F627D" w14:textId="77777777" w:rsidR="007033F3" w:rsidRPr="004B3397" w:rsidRDefault="007033F3" w:rsidP="007033F3">
            <w:pPr>
              <w:pStyle w:val="TAC"/>
            </w:pPr>
            <w:r w:rsidRPr="004B3397">
              <w:t>74.7544</w:t>
            </w:r>
          </w:p>
        </w:tc>
      </w:tr>
      <w:tr w:rsidR="007033F3" w:rsidRPr="004B3397" w14:paraId="00BFFF65"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D3C6421" w14:textId="77777777" w:rsidR="007033F3" w:rsidRPr="004B3397" w:rsidRDefault="007033F3" w:rsidP="007033F3">
            <w:pPr>
              <w:pStyle w:val="TAC"/>
            </w:pPr>
            <w:r w:rsidRPr="004B3397">
              <w:t>7</w:t>
            </w:r>
          </w:p>
        </w:tc>
        <w:tc>
          <w:tcPr>
            <w:tcW w:w="1152" w:type="dxa"/>
            <w:shd w:val="clear" w:color="auto" w:fill="FFFFFF"/>
            <w:tcMar>
              <w:top w:w="12" w:type="dxa"/>
              <w:left w:w="12" w:type="dxa"/>
              <w:bottom w:w="0" w:type="dxa"/>
              <w:right w:w="12" w:type="dxa"/>
            </w:tcMar>
            <w:vAlign w:val="center"/>
            <w:hideMark/>
          </w:tcPr>
          <w:p w14:paraId="00DA0203" w14:textId="77777777" w:rsidR="007033F3" w:rsidRPr="004B3397" w:rsidRDefault="007033F3" w:rsidP="007033F3">
            <w:pPr>
              <w:pStyle w:val="TAC"/>
            </w:pPr>
            <w:r w:rsidRPr="004B3397">
              <w:t>38.688</w:t>
            </w:r>
          </w:p>
        </w:tc>
        <w:tc>
          <w:tcPr>
            <w:tcW w:w="1152" w:type="dxa"/>
            <w:shd w:val="clear" w:color="auto" w:fill="FFFFFF"/>
            <w:tcMar>
              <w:top w:w="12" w:type="dxa"/>
              <w:left w:w="12" w:type="dxa"/>
              <w:bottom w:w="0" w:type="dxa"/>
              <w:right w:w="12" w:type="dxa"/>
            </w:tcMar>
            <w:vAlign w:val="center"/>
            <w:hideMark/>
          </w:tcPr>
          <w:p w14:paraId="468BCD29" w14:textId="77777777" w:rsidR="007033F3" w:rsidRPr="004B3397" w:rsidRDefault="007033F3" w:rsidP="007033F3">
            <w:pPr>
              <w:pStyle w:val="TAC"/>
            </w:pPr>
            <w:r w:rsidRPr="004B3397">
              <w:t>-2.2185</w:t>
            </w:r>
          </w:p>
        </w:tc>
        <w:tc>
          <w:tcPr>
            <w:tcW w:w="1152" w:type="dxa"/>
            <w:shd w:val="clear" w:color="auto" w:fill="FFFFFF"/>
            <w:tcMar>
              <w:top w:w="12" w:type="dxa"/>
              <w:left w:w="12" w:type="dxa"/>
              <w:bottom w:w="0" w:type="dxa"/>
              <w:right w:w="12" w:type="dxa"/>
            </w:tcMar>
            <w:vAlign w:val="center"/>
            <w:hideMark/>
          </w:tcPr>
          <w:p w14:paraId="7C4A6DD7" w14:textId="77777777" w:rsidR="007033F3" w:rsidRPr="004B3397" w:rsidRDefault="007033F3" w:rsidP="007033F3">
            <w:pPr>
              <w:pStyle w:val="TAC"/>
            </w:pPr>
            <w:r w:rsidRPr="004B3397">
              <w:t>-11.6982</w:t>
            </w:r>
          </w:p>
        </w:tc>
        <w:tc>
          <w:tcPr>
            <w:tcW w:w="1152" w:type="dxa"/>
            <w:shd w:val="clear" w:color="auto" w:fill="FFFFFF"/>
            <w:tcMar>
              <w:top w:w="12" w:type="dxa"/>
              <w:left w:w="12" w:type="dxa"/>
              <w:bottom w:w="0" w:type="dxa"/>
              <w:right w:w="12" w:type="dxa"/>
            </w:tcMar>
            <w:vAlign w:val="center"/>
            <w:hideMark/>
          </w:tcPr>
          <w:p w14:paraId="4E64D581" w14:textId="77777777" w:rsidR="007033F3" w:rsidRPr="004B3397" w:rsidRDefault="007033F3" w:rsidP="007033F3">
            <w:pPr>
              <w:pStyle w:val="TAC"/>
            </w:pPr>
            <w:r w:rsidRPr="004B3397">
              <w:t>164.1145</w:t>
            </w:r>
          </w:p>
        </w:tc>
        <w:tc>
          <w:tcPr>
            <w:tcW w:w="1152" w:type="dxa"/>
            <w:shd w:val="clear" w:color="auto" w:fill="FFFFFF"/>
            <w:tcMar>
              <w:top w:w="12" w:type="dxa"/>
              <w:left w:w="12" w:type="dxa"/>
              <w:bottom w:w="0" w:type="dxa"/>
              <w:right w:w="12" w:type="dxa"/>
            </w:tcMar>
            <w:vAlign w:val="center"/>
            <w:hideMark/>
          </w:tcPr>
          <w:p w14:paraId="0D5F8E35" w14:textId="77777777" w:rsidR="007033F3" w:rsidRPr="004B3397" w:rsidRDefault="007033F3" w:rsidP="007033F3">
            <w:pPr>
              <w:pStyle w:val="TAC"/>
            </w:pPr>
            <w:r w:rsidRPr="004B3397">
              <w:t>99.306</w:t>
            </w:r>
          </w:p>
        </w:tc>
        <w:tc>
          <w:tcPr>
            <w:tcW w:w="1152" w:type="dxa"/>
            <w:shd w:val="clear" w:color="auto" w:fill="FFFFFF"/>
            <w:tcMar>
              <w:top w:w="12" w:type="dxa"/>
              <w:left w:w="12" w:type="dxa"/>
              <w:bottom w:w="0" w:type="dxa"/>
              <w:right w:w="12" w:type="dxa"/>
            </w:tcMar>
            <w:vAlign w:val="center"/>
            <w:hideMark/>
          </w:tcPr>
          <w:p w14:paraId="25DF40A7" w14:textId="77777777" w:rsidR="007033F3" w:rsidRPr="004B3397" w:rsidRDefault="007033F3" w:rsidP="007033F3">
            <w:pPr>
              <w:pStyle w:val="TAC"/>
            </w:pPr>
            <w:r w:rsidRPr="004B3397">
              <w:t>74.7544</w:t>
            </w:r>
          </w:p>
        </w:tc>
      </w:tr>
      <w:tr w:rsidR="007033F3" w:rsidRPr="004B3397" w14:paraId="4238203A"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60B5660F" w14:textId="77777777" w:rsidR="007033F3" w:rsidRPr="004B3397" w:rsidRDefault="007033F3" w:rsidP="007033F3">
            <w:pPr>
              <w:pStyle w:val="TAC"/>
            </w:pPr>
            <w:r w:rsidRPr="004B3397">
              <w:t>8</w:t>
            </w:r>
          </w:p>
        </w:tc>
        <w:tc>
          <w:tcPr>
            <w:tcW w:w="1152" w:type="dxa"/>
            <w:shd w:val="clear" w:color="auto" w:fill="FFFFFF"/>
            <w:tcMar>
              <w:top w:w="12" w:type="dxa"/>
              <w:left w:w="12" w:type="dxa"/>
              <w:bottom w:w="0" w:type="dxa"/>
              <w:right w:w="12" w:type="dxa"/>
            </w:tcMar>
            <w:vAlign w:val="center"/>
            <w:hideMark/>
          </w:tcPr>
          <w:p w14:paraId="2A193946" w14:textId="77777777" w:rsidR="007033F3" w:rsidRPr="004B3397" w:rsidRDefault="007033F3" w:rsidP="007033F3">
            <w:pPr>
              <w:pStyle w:val="TAC"/>
            </w:pPr>
            <w:r w:rsidRPr="004B3397">
              <w:t>39.36</w:t>
            </w:r>
          </w:p>
        </w:tc>
        <w:tc>
          <w:tcPr>
            <w:tcW w:w="1152" w:type="dxa"/>
            <w:shd w:val="clear" w:color="auto" w:fill="FFFFFF"/>
            <w:tcMar>
              <w:top w:w="12" w:type="dxa"/>
              <w:left w:w="12" w:type="dxa"/>
              <w:bottom w:w="0" w:type="dxa"/>
              <w:right w:w="12" w:type="dxa"/>
            </w:tcMar>
            <w:vAlign w:val="center"/>
            <w:hideMark/>
          </w:tcPr>
          <w:p w14:paraId="24B6FFFC" w14:textId="77777777" w:rsidR="007033F3" w:rsidRPr="004B3397" w:rsidRDefault="007033F3" w:rsidP="007033F3">
            <w:pPr>
              <w:pStyle w:val="TAC"/>
            </w:pPr>
            <w:r w:rsidRPr="004B3397">
              <w:t>-3.9794</w:t>
            </w:r>
          </w:p>
        </w:tc>
        <w:tc>
          <w:tcPr>
            <w:tcW w:w="1152" w:type="dxa"/>
            <w:shd w:val="clear" w:color="auto" w:fill="FFFFFF"/>
            <w:tcMar>
              <w:top w:w="12" w:type="dxa"/>
              <w:left w:w="12" w:type="dxa"/>
              <w:bottom w:w="0" w:type="dxa"/>
              <w:right w:w="12" w:type="dxa"/>
            </w:tcMar>
            <w:vAlign w:val="center"/>
            <w:hideMark/>
          </w:tcPr>
          <w:p w14:paraId="1B8719F3" w14:textId="77777777" w:rsidR="007033F3" w:rsidRPr="004B3397" w:rsidRDefault="007033F3" w:rsidP="007033F3">
            <w:pPr>
              <w:pStyle w:val="TAC"/>
            </w:pPr>
            <w:r w:rsidRPr="004B3397">
              <w:t>-11.6982</w:t>
            </w:r>
          </w:p>
        </w:tc>
        <w:tc>
          <w:tcPr>
            <w:tcW w:w="1152" w:type="dxa"/>
            <w:shd w:val="clear" w:color="auto" w:fill="FFFFFF"/>
            <w:tcMar>
              <w:top w:w="12" w:type="dxa"/>
              <w:left w:w="12" w:type="dxa"/>
              <w:bottom w:w="0" w:type="dxa"/>
              <w:right w:w="12" w:type="dxa"/>
            </w:tcMar>
            <w:vAlign w:val="center"/>
            <w:hideMark/>
          </w:tcPr>
          <w:p w14:paraId="28FB49FC" w14:textId="77777777" w:rsidR="007033F3" w:rsidRPr="004B3397" w:rsidRDefault="007033F3" w:rsidP="007033F3">
            <w:pPr>
              <w:pStyle w:val="TAC"/>
            </w:pPr>
            <w:r w:rsidRPr="004B3397">
              <w:t>164.1145</w:t>
            </w:r>
          </w:p>
        </w:tc>
        <w:tc>
          <w:tcPr>
            <w:tcW w:w="1152" w:type="dxa"/>
            <w:shd w:val="clear" w:color="auto" w:fill="FFFFFF"/>
            <w:tcMar>
              <w:top w:w="12" w:type="dxa"/>
              <w:left w:w="12" w:type="dxa"/>
              <w:bottom w:w="0" w:type="dxa"/>
              <w:right w:w="12" w:type="dxa"/>
            </w:tcMar>
            <w:vAlign w:val="center"/>
            <w:hideMark/>
          </w:tcPr>
          <w:p w14:paraId="4B51FFB2" w14:textId="77777777" w:rsidR="007033F3" w:rsidRPr="004B3397" w:rsidRDefault="007033F3" w:rsidP="007033F3">
            <w:pPr>
              <w:pStyle w:val="TAC"/>
            </w:pPr>
            <w:r w:rsidRPr="004B3397">
              <w:t>99.306</w:t>
            </w:r>
          </w:p>
        </w:tc>
        <w:tc>
          <w:tcPr>
            <w:tcW w:w="1152" w:type="dxa"/>
            <w:shd w:val="clear" w:color="auto" w:fill="FFFFFF"/>
            <w:tcMar>
              <w:top w:w="12" w:type="dxa"/>
              <w:left w:w="12" w:type="dxa"/>
              <w:bottom w:w="0" w:type="dxa"/>
              <w:right w:w="12" w:type="dxa"/>
            </w:tcMar>
            <w:vAlign w:val="center"/>
            <w:hideMark/>
          </w:tcPr>
          <w:p w14:paraId="23CB1D84" w14:textId="77777777" w:rsidR="007033F3" w:rsidRPr="004B3397" w:rsidRDefault="007033F3" w:rsidP="007033F3">
            <w:pPr>
              <w:pStyle w:val="TAC"/>
            </w:pPr>
            <w:r w:rsidRPr="004B3397">
              <w:t>74.7544</w:t>
            </w:r>
          </w:p>
        </w:tc>
      </w:tr>
      <w:tr w:rsidR="007033F3" w:rsidRPr="004B3397" w14:paraId="0BCE8C2C"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E3931A6" w14:textId="77777777" w:rsidR="007033F3" w:rsidRPr="004B3397" w:rsidRDefault="007033F3" w:rsidP="007033F3">
            <w:pPr>
              <w:pStyle w:val="TAC"/>
            </w:pPr>
            <w:r w:rsidRPr="004B3397">
              <w:t>9</w:t>
            </w:r>
          </w:p>
        </w:tc>
        <w:tc>
          <w:tcPr>
            <w:tcW w:w="1152" w:type="dxa"/>
            <w:shd w:val="clear" w:color="auto" w:fill="FFFFFF"/>
            <w:tcMar>
              <w:top w:w="12" w:type="dxa"/>
              <w:left w:w="12" w:type="dxa"/>
              <w:bottom w:w="0" w:type="dxa"/>
              <w:right w:w="12" w:type="dxa"/>
            </w:tcMar>
            <w:vAlign w:val="center"/>
            <w:hideMark/>
          </w:tcPr>
          <w:p w14:paraId="7332B2AD" w14:textId="77777777" w:rsidR="007033F3" w:rsidRPr="004B3397" w:rsidRDefault="007033F3" w:rsidP="007033F3">
            <w:pPr>
              <w:pStyle w:val="TAC"/>
            </w:pPr>
            <w:r w:rsidRPr="004B3397">
              <w:t>39.504</w:t>
            </w:r>
          </w:p>
        </w:tc>
        <w:tc>
          <w:tcPr>
            <w:tcW w:w="1152" w:type="dxa"/>
            <w:shd w:val="clear" w:color="auto" w:fill="FFFFFF"/>
            <w:tcMar>
              <w:top w:w="12" w:type="dxa"/>
              <w:left w:w="12" w:type="dxa"/>
              <w:bottom w:w="0" w:type="dxa"/>
              <w:right w:w="12" w:type="dxa"/>
            </w:tcMar>
            <w:vAlign w:val="center"/>
            <w:hideMark/>
          </w:tcPr>
          <w:p w14:paraId="7AFD7CF9" w14:textId="77777777" w:rsidR="007033F3" w:rsidRPr="004B3397" w:rsidRDefault="007033F3" w:rsidP="007033F3">
            <w:pPr>
              <w:pStyle w:val="TAC"/>
            </w:pPr>
            <w:r w:rsidRPr="004B3397">
              <w:t>-7.4215</w:t>
            </w:r>
          </w:p>
        </w:tc>
        <w:tc>
          <w:tcPr>
            <w:tcW w:w="1152" w:type="dxa"/>
            <w:shd w:val="clear" w:color="auto" w:fill="FFFFFF"/>
            <w:tcMar>
              <w:top w:w="12" w:type="dxa"/>
              <w:left w:w="12" w:type="dxa"/>
              <w:bottom w:w="0" w:type="dxa"/>
              <w:right w:w="12" w:type="dxa"/>
            </w:tcMar>
            <w:vAlign w:val="center"/>
            <w:hideMark/>
          </w:tcPr>
          <w:p w14:paraId="69B04C79" w14:textId="77777777" w:rsidR="007033F3" w:rsidRPr="004B3397" w:rsidRDefault="007033F3" w:rsidP="007033F3">
            <w:pPr>
              <w:pStyle w:val="TAC"/>
            </w:pPr>
            <w:r w:rsidRPr="004B3397">
              <w:t>17.3861</w:t>
            </w:r>
          </w:p>
        </w:tc>
        <w:tc>
          <w:tcPr>
            <w:tcW w:w="1152" w:type="dxa"/>
            <w:shd w:val="clear" w:color="auto" w:fill="FFFFFF"/>
            <w:tcMar>
              <w:top w:w="12" w:type="dxa"/>
              <w:left w:w="12" w:type="dxa"/>
              <w:bottom w:w="0" w:type="dxa"/>
              <w:right w:w="12" w:type="dxa"/>
            </w:tcMar>
            <w:vAlign w:val="center"/>
            <w:hideMark/>
          </w:tcPr>
          <w:p w14:paraId="2B72AD14" w14:textId="77777777" w:rsidR="007033F3" w:rsidRPr="004B3397" w:rsidRDefault="007033F3" w:rsidP="007033F3">
            <w:pPr>
              <w:pStyle w:val="TAC"/>
            </w:pPr>
            <w:r w:rsidRPr="004B3397">
              <w:t>84.3647</w:t>
            </w:r>
          </w:p>
        </w:tc>
        <w:tc>
          <w:tcPr>
            <w:tcW w:w="1152" w:type="dxa"/>
            <w:shd w:val="clear" w:color="auto" w:fill="FFFFFF"/>
            <w:tcMar>
              <w:top w:w="12" w:type="dxa"/>
              <w:left w:w="12" w:type="dxa"/>
              <w:bottom w:w="0" w:type="dxa"/>
              <w:right w:w="12" w:type="dxa"/>
            </w:tcMar>
            <w:vAlign w:val="center"/>
            <w:hideMark/>
          </w:tcPr>
          <w:p w14:paraId="69669A0D" w14:textId="77777777" w:rsidR="007033F3" w:rsidRPr="004B3397" w:rsidRDefault="007033F3" w:rsidP="007033F3">
            <w:pPr>
              <w:pStyle w:val="TAC"/>
            </w:pPr>
            <w:r w:rsidRPr="004B3397">
              <w:t>100.4513</w:t>
            </w:r>
          </w:p>
        </w:tc>
        <w:tc>
          <w:tcPr>
            <w:tcW w:w="1152" w:type="dxa"/>
            <w:shd w:val="clear" w:color="auto" w:fill="FFFFFF"/>
            <w:tcMar>
              <w:top w:w="12" w:type="dxa"/>
              <w:left w:w="12" w:type="dxa"/>
              <w:bottom w:w="0" w:type="dxa"/>
              <w:right w:w="12" w:type="dxa"/>
            </w:tcMar>
            <w:vAlign w:val="center"/>
            <w:hideMark/>
          </w:tcPr>
          <w:p w14:paraId="2030D0FF" w14:textId="77777777" w:rsidR="007033F3" w:rsidRPr="004B3397" w:rsidRDefault="007033F3" w:rsidP="007033F3">
            <w:pPr>
              <w:pStyle w:val="TAC"/>
            </w:pPr>
            <w:r w:rsidRPr="004B3397">
              <w:t>69.2454</w:t>
            </w:r>
          </w:p>
        </w:tc>
      </w:tr>
      <w:tr w:rsidR="007033F3" w:rsidRPr="004B3397" w14:paraId="787D1DAE"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0DE43D0B" w14:textId="77777777" w:rsidR="007033F3" w:rsidRPr="004B3397" w:rsidRDefault="007033F3" w:rsidP="007033F3">
            <w:pPr>
              <w:pStyle w:val="TAC"/>
            </w:pPr>
            <w:r w:rsidRPr="004B3397">
              <w:t>10</w:t>
            </w:r>
          </w:p>
        </w:tc>
        <w:tc>
          <w:tcPr>
            <w:tcW w:w="1152" w:type="dxa"/>
            <w:shd w:val="clear" w:color="auto" w:fill="FFFFFF"/>
            <w:tcMar>
              <w:top w:w="12" w:type="dxa"/>
              <w:left w:w="12" w:type="dxa"/>
              <w:bottom w:w="0" w:type="dxa"/>
              <w:right w:w="12" w:type="dxa"/>
            </w:tcMar>
            <w:vAlign w:val="center"/>
            <w:hideMark/>
          </w:tcPr>
          <w:p w14:paraId="0806864C" w14:textId="77777777" w:rsidR="007033F3" w:rsidRPr="004B3397" w:rsidRDefault="007033F3" w:rsidP="007033F3">
            <w:pPr>
              <w:pStyle w:val="TAC"/>
            </w:pPr>
            <w:r w:rsidRPr="004B3397">
              <w:t>47.61</w:t>
            </w:r>
          </w:p>
        </w:tc>
        <w:tc>
          <w:tcPr>
            <w:tcW w:w="1152" w:type="dxa"/>
            <w:shd w:val="clear" w:color="auto" w:fill="FFFFFF"/>
            <w:tcMar>
              <w:top w:w="12" w:type="dxa"/>
              <w:left w:w="12" w:type="dxa"/>
              <w:bottom w:w="0" w:type="dxa"/>
              <w:right w:w="12" w:type="dxa"/>
            </w:tcMar>
            <w:vAlign w:val="center"/>
            <w:hideMark/>
          </w:tcPr>
          <w:p w14:paraId="7D5AC708" w14:textId="77777777" w:rsidR="007033F3" w:rsidRPr="004B3397" w:rsidRDefault="007033F3" w:rsidP="007033F3">
            <w:pPr>
              <w:pStyle w:val="TAC"/>
            </w:pPr>
            <w:r w:rsidRPr="004B3397">
              <w:t>-7.1215</w:t>
            </w:r>
          </w:p>
        </w:tc>
        <w:tc>
          <w:tcPr>
            <w:tcW w:w="1152" w:type="dxa"/>
            <w:shd w:val="clear" w:color="auto" w:fill="FFFFFF"/>
            <w:tcMar>
              <w:top w:w="12" w:type="dxa"/>
              <w:left w:w="12" w:type="dxa"/>
              <w:bottom w:w="0" w:type="dxa"/>
              <w:right w:w="12" w:type="dxa"/>
            </w:tcMar>
            <w:vAlign w:val="center"/>
            <w:hideMark/>
          </w:tcPr>
          <w:p w14:paraId="1E926B4E" w14:textId="77777777" w:rsidR="007033F3" w:rsidRPr="004B3397" w:rsidRDefault="007033F3" w:rsidP="007033F3">
            <w:pPr>
              <w:pStyle w:val="TAC"/>
            </w:pPr>
            <w:r w:rsidRPr="004B3397">
              <w:t>-37.5865</w:t>
            </w:r>
          </w:p>
        </w:tc>
        <w:tc>
          <w:tcPr>
            <w:tcW w:w="1152" w:type="dxa"/>
            <w:shd w:val="clear" w:color="auto" w:fill="FFFFFF"/>
            <w:tcMar>
              <w:top w:w="12" w:type="dxa"/>
              <w:left w:w="12" w:type="dxa"/>
              <w:bottom w:w="0" w:type="dxa"/>
              <w:right w:w="12" w:type="dxa"/>
            </w:tcMar>
            <w:vAlign w:val="center"/>
            <w:hideMark/>
          </w:tcPr>
          <w:p w14:paraId="722B4A4D" w14:textId="77777777" w:rsidR="007033F3" w:rsidRPr="004B3397" w:rsidRDefault="007033F3" w:rsidP="007033F3">
            <w:pPr>
              <w:pStyle w:val="TAC"/>
            </w:pPr>
            <w:r w:rsidRPr="004B3397">
              <w:t>92.0623</w:t>
            </w:r>
          </w:p>
        </w:tc>
        <w:tc>
          <w:tcPr>
            <w:tcW w:w="1152" w:type="dxa"/>
            <w:shd w:val="clear" w:color="auto" w:fill="FFFFFF"/>
            <w:tcMar>
              <w:top w:w="12" w:type="dxa"/>
              <w:left w:w="12" w:type="dxa"/>
              <w:bottom w:w="0" w:type="dxa"/>
              <w:right w:w="12" w:type="dxa"/>
            </w:tcMar>
            <w:vAlign w:val="center"/>
            <w:hideMark/>
          </w:tcPr>
          <w:p w14:paraId="01CE6A4E" w14:textId="77777777" w:rsidR="007033F3" w:rsidRPr="004B3397" w:rsidRDefault="007033F3" w:rsidP="007033F3">
            <w:pPr>
              <w:pStyle w:val="TAC"/>
            </w:pPr>
            <w:r w:rsidRPr="004B3397">
              <w:t>98.5616</w:t>
            </w:r>
          </w:p>
        </w:tc>
        <w:tc>
          <w:tcPr>
            <w:tcW w:w="1152" w:type="dxa"/>
            <w:shd w:val="clear" w:color="auto" w:fill="FFFFFF"/>
            <w:tcMar>
              <w:top w:w="12" w:type="dxa"/>
              <w:left w:w="12" w:type="dxa"/>
              <w:bottom w:w="0" w:type="dxa"/>
              <w:right w:w="12" w:type="dxa"/>
            </w:tcMar>
            <w:vAlign w:val="center"/>
            <w:hideMark/>
          </w:tcPr>
          <w:p w14:paraId="66D0EF67" w14:textId="77777777" w:rsidR="007033F3" w:rsidRPr="004B3397" w:rsidRDefault="007033F3" w:rsidP="007033F3">
            <w:pPr>
              <w:pStyle w:val="TAC"/>
            </w:pPr>
            <w:r w:rsidRPr="004B3397">
              <w:t>66.7349</w:t>
            </w:r>
          </w:p>
        </w:tc>
      </w:tr>
      <w:tr w:rsidR="007033F3" w:rsidRPr="004B3397" w14:paraId="309AF5DB"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2E89631" w14:textId="77777777" w:rsidR="007033F3" w:rsidRPr="004B3397" w:rsidRDefault="007033F3" w:rsidP="007033F3">
            <w:pPr>
              <w:pStyle w:val="TAC"/>
            </w:pPr>
            <w:r w:rsidRPr="004B3397">
              <w:t>11</w:t>
            </w:r>
          </w:p>
        </w:tc>
        <w:tc>
          <w:tcPr>
            <w:tcW w:w="1152" w:type="dxa"/>
            <w:shd w:val="clear" w:color="auto" w:fill="FFFFFF"/>
            <w:tcMar>
              <w:top w:w="12" w:type="dxa"/>
              <w:left w:w="12" w:type="dxa"/>
              <w:bottom w:w="0" w:type="dxa"/>
              <w:right w:w="12" w:type="dxa"/>
            </w:tcMar>
            <w:vAlign w:val="center"/>
            <w:hideMark/>
          </w:tcPr>
          <w:p w14:paraId="5FD6CAE9" w14:textId="77777777" w:rsidR="007033F3" w:rsidRPr="004B3397" w:rsidRDefault="007033F3" w:rsidP="007033F3">
            <w:pPr>
              <w:pStyle w:val="TAC"/>
            </w:pPr>
            <w:r w:rsidRPr="004B3397">
              <w:t>49.278</w:t>
            </w:r>
          </w:p>
        </w:tc>
        <w:tc>
          <w:tcPr>
            <w:tcW w:w="1152" w:type="dxa"/>
            <w:shd w:val="clear" w:color="auto" w:fill="FFFFFF"/>
            <w:tcMar>
              <w:top w:w="12" w:type="dxa"/>
              <w:left w:w="12" w:type="dxa"/>
              <w:bottom w:w="0" w:type="dxa"/>
              <w:right w:w="12" w:type="dxa"/>
            </w:tcMar>
            <w:vAlign w:val="center"/>
            <w:hideMark/>
          </w:tcPr>
          <w:p w14:paraId="4E334940" w14:textId="77777777" w:rsidR="007033F3" w:rsidRPr="004B3397" w:rsidRDefault="007033F3" w:rsidP="007033F3">
            <w:pPr>
              <w:pStyle w:val="TAC"/>
            </w:pPr>
            <w:r w:rsidRPr="004B3397">
              <w:t>-10.7215</w:t>
            </w:r>
          </w:p>
        </w:tc>
        <w:tc>
          <w:tcPr>
            <w:tcW w:w="1152" w:type="dxa"/>
            <w:shd w:val="clear" w:color="auto" w:fill="FFFFFF"/>
            <w:tcMar>
              <w:top w:w="12" w:type="dxa"/>
              <w:left w:w="12" w:type="dxa"/>
              <w:bottom w:w="0" w:type="dxa"/>
              <w:right w:w="12" w:type="dxa"/>
            </w:tcMar>
            <w:vAlign w:val="center"/>
            <w:hideMark/>
          </w:tcPr>
          <w:p w14:paraId="208DF8B7" w14:textId="77777777" w:rsidR="007033F3" w:rsidRPr="004B3397" w:rsidRDefault="007033F3" w:rsidP="007033F3">
            <w:pPr>
              <w:pStyle w:val="TAC"/>
            </w:pPr>
            <w:r w:rsidRPr="004B3397">
              <w:t>20.2226</w:t>
            </w:r>
          </w:p>
        </w:tc>
        <w:tc>
          <w:tcPr>
            <w:tcW w:w="1152" w:type="dxa"/>
            <w:shd w:val="clear" w:color="auto" w:fill="FFFFFF"/>
            <w:tcMar>
              <w:top w:w="12" w:type="dxa"/>
              <w:left w:w="12" w:type="dxa"/>
              <w:bottom w:w="0" w:type="dxa"/>
              <w:right w:w="12" w:type="dxa"/>
            </w:tcMar>
            <w:vAlign w:val="center"/>
            <w:hideMark/>
          </w:tcPr>
          <w:p w14:paraId="018B3D81" w14:textId="77777777" w:rsidR="007033F3" w:rsidRPr="004B3397" w:rsidRDefault="007033F3" w:rsidP="007033F3">
            <w:pPr>
              <w:pStyle w:val="TAC"/>
            </w:pPr>
            <w:r w:rsidRPr="004B3397">
              <w:t>-97.7585</w:t>
            </w:r>
          </w:p>
        </w:tc>
        <w:tc>
          <w:tcPr>
            <w:tcW w:w="1152" w:type="dxa"/>
            <w:shd w:val="clear" w:color="auto" w:fill="FFFFFF"/>
            <w:tcMar>
              <w:top w:w="12" w:type="dxa"/>
              <w:left w:w="12" w:type="dxa"/>
              <w:bottom w:w="0" w:type="dxa"/>
              <w:right w:w="12" w:type="dxa"/>
            </w:tcMar>
            <w:vAlign w:val="center"/>
            <w:hideMark/>
          </w:tcPr>
          <w:p w14:paraId="55C33A1B" w14:textId="77777777" w:rsidR="007033F3" w:rsidRPr="004B3397" w:rsidRDefault="007033F3" w:rsidP="007033F3">
            <w:pPr>
              <w:pStyle w:val="TAC"/>
            </w:pPr>
            <w:r w:rsidRPr="004B3397">
              <w:t>100.6231</w:t>
            </w:r>
          </w:p>
        </w:tc>
        <w:tc>
          <w:tcPr>
            <w:tcW w:w="1152" w:type="dxa"/>
            <w:shd w:val="clear" w:color="auto" w:fill="FFFFFF"/>
            <w:tcMar>
              <w:top w:w="12" w:type="dxa"/>
              <w:left w:w="12" w:type="dxa"/>
              <w:bottom w:w="0" w:type="dxa"/>
              <w:right w:w="12" w:type="dxa"/>
            </w:tcMar>
            <w:vAlign w:val="center"/>
            <w:hideMark/>
          </w:tcPr>
          <w:p w14:paraId="3D98F926" w14:textId="77777777" w:rsidR="007033F3" w:rsidRPr="004B3397" w:rsidRDefault="007033F3" w:rsidP="007033F3">
            <w:pPr>
              <w:pStyle w:val="TAC"/>
            </w:pPr>
            <w:r w:rsidRPr="004B3397">
              <w:t>72.0348</w:t>
            </w:r>
          </w:p>
        </w:tc>
      </w:tr>
      <w:tr w:rsidR="007033F3" w:rsidRPr="004B3397" w14:paraId="482D214E"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43D69E3C" w14:textId="77777777" w:rsidR="007033F3" w:rsidRPr="004B3397" w:rsidRDefault="007033F3" w:rsidP="007033F3">
            <w:pPr>
              <w:pStyle w:val="TAC"/>
            </w:pPr>
            <w:r w:rsidRPr="004B3397">
              <w:t>12</w:t>
            </w:r>
          </w:p>
        </w:tc>
        <w:tc>
          <w:tcPr>
            <w:tcW w:w="1152" w:type="dxa"/>
            <w:shd w:val="clear" w:color="auto" w:fill="FFFFFF"/>
            <w:tcMar>
              <w:top w:w="12" w:type="dxa"/>
              <w:left w:w="12" w:type="dxa"/>
              <w:bottom w:w="0" w:type="dxa"/>
              <w:right w:w="12" w:type="dxa"/>
            </w:tcMar>
            <w:vAlign w:val="center"/>
            <w:hideMark/>
          </w:tcPr>
          <w:p w14:paraId="1B814F2C" w14:textId="77777777" w:rsidR="007033F3" w:rsidRPr="004B3397" w:rsidRDefault="007033F3" w:rsidP="007033F3">
            <w:pPr>
              <w:pStyle w:val="TAC"/>
            </w:pPr>
            <w:r w:rsidRPr="004B3397">
              <w:t>56.016</w:t>
            </w:r>
          </w:p>
        </w:tc>
        <w:tc>
          <w:tcPr>
            <w:tcW w:w="1152" w:type="dxa"/>
            <w:shd w:val="clear" w:color="auto" w:fill="FFFFFF"/>
            <w:tcMar>
              <w:top w:w="12" w:type="dxa"/>
              <w:left w:w="12" w:type="dxa"/>
              <w:bottom w:w="0" w:type="dxa"/>
              <w:right w:w="12" w:type="dxa"/>
            </w:tcMar>
            <w:vAlign w:val="center"/>
            <w:hideMark/>
          </w:tcPr>
          <w:p w14:paraId="4AC709A0" w14:textId="77777777" w:rsidR="007033F3" w:rsidRPr="004B3397" w:rsidRDefault="007033F3" w:rsidP="007033F3">
            <w:pPr>
              <w:pStyle w:val="TAC"/>
            </w:pPr>
            <w:r w:rsidRPr="004B3397">
              <w:t>-11.1215</w:t>
            </w:r>
          </w:p>
        </w:tc>
        <w:tc>
          <w:tcPr>
            <w:tcW w:w="1152" w:type="dxa"/>
            <w:shd w:val="clear" w:color="auto" w:fill="FFFFFF"/>
            <w:tcMar>
              <w:top w:w="12" w:type="dxa"/>
              <w:left w:w="12" w:type="dxa"/>
              <w:bottom w:w="0" w:type="dxa"/>
              <w:right w:w="12" w:type="dxa"/>
            </w:tcMar>
            <w:vAlign w:val="center"/>
            <w:hideMark/>
          </w:tcPr>
          <w:p w14:paraId="50C91345" w14:textId="77777777" w:rsidR="007033F3" w:rsidRPr="004B3397" w:rsidRDefault="007033F3" w:rsidP="007033F3">
            <w:pPr>
              <w:pStyle w:val="TAC"/>
            </w:pPr>
            <w:r w:rsidRPr="004B3397">
              <w:t>-50.6106</w:t>
            </w:r>
          </w:p>
        </w:tc>
        <w:tc>
          <w:tcPr>
            <w:tcW w:w="1152" w:type="dxa"/>
            <w:shd w:val="clear" w:color="auto" w:fill="FFFFFF"/>
            <w:tcMar>
              <w:top w:w="12" w:type="dxa"/>
              <w:left w:w="12" w:type="dxa"/>
              <w:bottom w:w="0" w:type="dxa"/>
              <w:right w:w="12" w:type="dxa"/>
            </w:tcMar>
            <w:vAlign w:val="center"/>
            <w:hideMark/>
          </w:tcPr>
          <w:p w14:paraId="4CF5173B" w14:textId="77777777" w:rsidR="007033F3" w:rsidRPr="004B3397" w:rsidRDefault="007033F3" w:rsidP="007033F3">
            <w:pPr>
              <w:pStyle w:val="TAC"/>
            </w:pPr>
            <w:r w:rsidRPr="004B3397">
              <w:t>78.4702</w:t>
            </w:r>
          </w:p>
        </w:tc>
        <w:tc>
          <w:tcPr>
            <w:tcW w:w="1152" w:type="dxa"/>
            <w:shd w:val="clear" w:color="auto" w:fill="FFFFFF"/>
            <w:tcMar>
              <w:top w:w="12" w:type="dxa"/>
              <w:left w:w="12" w:type="dxa"/>
              <w:bottom w:w="0" w:type="dxa"/>
              <w:right w:w="12" w:type="dxa"/>
            </w:tcMar>
            <w:vAlign w:val="center"/>
            <w:hideMark/>
          </w:tcPr>
          <w:p w14:paraId="7189121D" w14:textId="77777777" w:rsidR="007033F3" w:rsidRPr="004B3397" w:rsidRDefault="007033F3" w:rsidP="007033F3">
            <w:pPr>
              <w:pStyle w:val="TAC"/>
            </w:pPr>
            <w:r w:rsidRPr="004B3397">
              <w:t>98.218</w:t>
            </w:r>
          </w:p>
        </w:tc>
        <w:tc>
          <w:tcPr>
            <w:tcW w:w="1152" w:type="dxa"/>
            <w:shd w:val="clear" w:color="auto" w:fill="FFFFFF"/>
            <w:tcMar>
              <w:top w:w="12" w:type="dxa"/>
              <w:left w:w="12" w:type="dxa"/>
              <w:bottom w:w="0" w:type="dxa"/>
              <w:right w:w="12" w:type="dxa"/>
            </w:tcMar>
            <w:vAlign w:val="center"/>
            <w:hideMark/>
          </w:tcPr>
          <w:p w14:paraId="3288E104" w14:textId="77777777" w:rsidR="007033F3" w:rsidRPr="004B3397" w:rsidRDefault="007033F3" w:rsidP="007033F3">
            <w:pPr>
              <w:pStyle w:val="TAC"/>
            </w:pPr>
            <w:r w:rsidRPr="004B3397">
              <w:t>64.4337</w:t>
            </w:r>
          </w:p>
        </w:tc>
      </w:tr>
      <w:tr w:rsidR="007033F3" w:rsidRPr="004B3397" w14:paraId="49B4E407"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066398C9" w14:textId="77777777" w:rsidR="007033F3" w:rsidRPr="004B3397" w:rsidRDefault="007033F3" w:rsidP="007033F3">
            <w:pPr>
              <w:pStyle w:val="TAC"/>
            </w:pPr>
            <w:r w:rsidRPr="004B3397">
              <w:t>13</w:t>
            </w:r>
          </w:p>
        </w:tc>
        <w:tc>
          <w:tcPr>
            <w:tcW w:w="1152" w:type="dxa"/>
            <w:shd w:val="clear" w:color="auto" w:fill="FFFFFF"/>
            <w:tcMar>
              <w:top w:w="12" w:type="dxa"/>
              <w:left w:w="12" w:type="dxa"/>
              <w:bottom w:w="0" w:type="dxa"/>
              <w:right w:w="12" w:type="dxa"/>
            </w:tcMar>
            <w:vAlign w:val="center"/>
            <w:hideMark/>
          </w:tcPr>
          <w:p w14:paraId="35E91CA1" w14:textId="77777777" w:rsidR="007033F3" w:rsidRPr="004B3397" w:rsidRDefault="007033F3" w:rsidP="007033F3">
            <w:pPr>
              <w:pStyle w:val="TAC"/>
            </w:pPr>
            <w:r w:rsidRPr="004B3397">
              <w:t>73.71</w:t>
            </w:r>
          </w:p>
        </w:tc>
        <w:tc>
          <w:tcPr>
            <w:tcW w:w="1152" w:type="dxa"/>
            <w:shd w:val="clear" w:color="auto" w:fill="FFFFFF"/>
            <w:tcMar>
              <w:top w:w="12" w:type="dxa"/>
              <w:left w:w="12" w:type="dxa"/>
              <w:bottom w:w="0" w:type="dxa"/>
              <w:right w:w="12" w:type="dxa"/>
            </w:tcMar>
            <w:vAlign w:val="center"/>
            <w:hideMark/>
          </w:tcPr>
          <w:p w14:paraId="4AFC1C83" w14:textId="77777777" w:rsidR="007033F3" w:rsidRPr="004B3397" w:rsidRDefault="007033F3" w:rsidP="007033F3">
            <w:pPr>
              <w:pStyle w:val="TAC"/>
            </w:pPr>
            <w:r w:rsidRPr="004B3397">
              <w:t>-5.1215</w:t>
            </w:r>
          </w:p>
        </w:tc>
        <w:tc>
          <w:tcPr>
            <w:tcW w:w="1152" w:type="dxa"/>
            <w:shd w:val="clear" w:color="auto" w:fill="FFFFFF"/>
            <w:tcMar>
              <w:top w:w="12" w:type="dxa"/>
              <w:left w:w="12" w:type="dxa"/>
              <w:bottom w:w="0" w:type="dxa"/>
              <w:right w:w="12" w:type="dxa"/>
            </w:tcMar>
            <w:vAlign w:val="center"/>
            <w:hideMark/>
          </w:tcPr>
          <w:p w14:paraId="44DEA721" w14:textId="77777777" w:rsidR="007033F3" w:rsidRPr="004B3397" w:rsidRDefault="007033F3" w:rsidP="007033F3">
            <w:pPr>
              <w:pStyle w:val="TAC"/>
            </w:pPr>
            <w:r w:rsidRPr="004B3397">
              <w:t>-33.911</w:t>
            </w:r>
          </w:p>
        </w:tc>
        <w:tc>
          <w:tcPr>
            <w:tcW w:w="1152" w:type="dxa"/>
            <w:shd w:val="clear" w:color="auto" w:fill="FFFFFF"/>
            <w:tcMar>
              <w:top w:w="12" w:type="dxa"/>
              <w:left w:w="12" w:type="dxa"/>
              <w:bottom w:w="0" w:type="dxa"/>
              <w:right w:w="12" w:type="dxa"/>
            </w:tcMar>
            <w:vAlign w:val="center"/>
            <w:hideMark/>
          </w:tcPr>
          <w:p w14:paraId="2CBE7927" w14:textId="77777777" w:rsidR="007033F3" w:rsidRPr="004B3397" w:rsidRDefault="007033F3" w:rsidP="007033F3">
            <w:pPr>
              <w:pStyle w:val="TAC"/>
            </w:pPr>
            <w:r w:rsidRPr="004B3397">
              <w:t>93.1719</w:t>
            </w:r>
          </w:p>
        </w:tc>
        <w:tc>
          <w:tcPr>
            <w:tcW w:w="1152" w:type="dxa"/>
            <w:shd w:val="clear" w:color="auto" w:fill="FFFFFF"/>
            <w:tcMar>
              <w:top w:w="12" w:type="dxa"/>
              <w:left w:w="12" w:type="dxa"/>
              <w:bottom w:w="0" w:type="dxa"/>
              <w:right w:w="12" w:type="dxa"/>
            </w:tcMar>
            <w:vAlign w:val="center"/>
            <w:hideMark/>
          </w:tcPr>
          <w:p w14:paraId="223A90AE" w14:textId="77777777" w:rsidR="007033F3" w:rsidRPr="004B3397" w:rsidRDefault="007033F3" w:rsidP="007033F3">
            <w:pPr>
              <w:pStyle w:val="TAC"/>
            </w:pPr>
            <w:r w:rsidRPr="004B3397">
              <w:t>100.165</w:t>
            </w:r>
          </w:p>
        </w:tc>
        <w:tc>
          <w:tcPr>
            <w:tcW w:w="1152" w:type="dxa"/>
            <w:shd w:val="clear" w:color="auto" w:fill="FFFFFF"/>
            <w:tcMar>
              <w:top w:w="12" w:type="dxa"/>
              <w:left w:w="12" w:type="dxa"/>
              <w:bottom w:w="0" w:type="dxa"/>
              <w:right w:w="12" w:type="dxa"/>
            </w:tcMar>
            <w:vAlign w:val="center"/>
            <w:hideMark/>
          </w:tcPr>
          <w:p w14:paraId="3BCD2FF0" w14:textId="77777777" w:rsidR="007033F3" w:rsidRPr="004B3397" w:rsidRDefault="007033F3" w:rsidP="007033F3">
            <w:pPr>
              <w:pStyle w:val="TAC"/>
            </w:pPr>
            <w:r w:rsidRPr="004B3397">
              <w:t>85.4238</w:t>
            </w:r>
          </w:p>
        </w:tc>
      </w:tr>
      <w:tr w:rsidR="007033F3" w:rsidRPr="004B3397" w14:paraId="08A314D5"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3B9CB237" w14:textId="77777777" w:rsidR="007033F3" w:rsidRPr="004B3397" w:rsidRDefault="007033F3" w:rsidP="007033F3">
            <w:pPr>
              <w:pStyle w:val="TAC"/>
            </w:pPr>
            <w:r w:rsidRPr="004B3397">
              <w:t>14</w:t>
            </w:r>
          </w:p>
        </w:tc>
        <w:tc>
          <w:tcPr>
            <w:tcW w:w="1152" w:type="dxa"/>
            <w:shd w:val="clear" w:color="auto" w:fill="FFFFFF"/>
            <w:tcMar>
              <w:top w:w="12" w:type="dxa"/>
              <w:left w:w="12" w:type="dxa"/>
              <w:bottom w:w="0" w:type="dxa"/>
              <w:right w:w="12" w:type="dxa"/>
            </w:tcMar>
            <w:vAlign w:val="center"/>
            <w:hideMark/>
          </w:tcPr>
          <w:p w14:paraId="056DC160" w14:textId="77777777" w:rsidR="007033F3" w:rsidRPr="004B3397" w:rsidRDefault="007033F3" w:rsidP="007033F3">
            <w:pPr>
              <w:pStyle w:val="TAC"/>
            </w:pPr>
            <w:r w:rsidRPr="004B3397">
              <w:t>78.498</w:t>
            </w:r>
          </w:p>
        </w:tc>
        <w:tc>
          <w:tcPr>
            <w:tcW w:w="1152" w:type="dxa"/>
            <w:shd w:val="clear" w:color="auto" w:fill="FFFFFF"/>
            <w:tcMar>
              <w:top w:w="12" w:type="dxa"/>
              <w:left w:w="12" w:type="dxa"/>
              <w:bottom w:w="0" w:type="dxa"/>
              <w:right w:w="12" w:type="dxa"/>
            </w:tcMar>
            <w:vAlign w:val="center"/>
            <w:hideMark/>
          </w:tcPr>
          <w:p w14:paraId="5EA027BC" w14:textId="77777777" w:rsidR="007033F3" w:rsidRPr="004B3397" w:rsidRDefault="007033F3" w:rsidP="007033F3">
            <w:pPr>
              <w:pStyle w:val="TAC"/>
            </w:pPr>
            <w:r w:rsidRPr="004B3397">
              <w:t>-6.8215</w:t>
            </w:r>
          </w:p>
        </w:tc>
        <w:tc>
          <w:tcPr>
            <w:tcW w:w="1152" w:type="dxa"/>
            <w:shd w:val="clear" w:color="auto" w:fill="FFFFFF"/>
            <w:tcMar>
              <w:top w:w="12" w:type="dxa"/>
              <w:left w:w="12" w:type="dxa"/>
              <w:bottom w:w="0" w:type="dxa"/>
              <w:right w:w="12" w:type="dxa"/>
            </w:tcMar>
            <w:vAlign w:val="center"/>
            <w:hideMark/>
          </w:tcPr>
          <w:p w14:paraId="4121496A" w14:textId="77777777" w:rsidR="007033F3" w:rsidRPr="004B3397" w:rsidRDefault="007033F3" w:rsidP="007033F3">
            <w:pPr>
              <w:pStyle w:val="TAC"/>
            </w:pPr>
            <w:r w:rsidRPr="004B3397">
              <w:t>-37.5066</w:t>
            </w:r>
          </w:p>
        </w:tc>
        <w:tc>
          <w:tcPr>
            <w:tcW w:w="1152" w:type="dxa"/>
            <w:shd w:val="clear" w:color="auto" w:fill="FFFFFF"/>
            <w:tcMar>
              <w:top w:w="12" w:type="dxa"/>
              <w:left w:w="12" w:type="dxa"/>
              <w:bottom w:w="0" w:type="dxa"/>
              <w:right w:w="12" w:type="dxa"/>
            </w:tcMar>
            <w:vAlign w:val="center"/>
            <w:hideMark/>
          </w:tcPr>
          <w:p w14:paraId="350A337C" w14:textId="77777777" w:rsidR="007033F3" w:rsidRPr="004B3397" w:rsidRDefault="007033F3" w:rsidP="007033F3">
            <w:pPr>
              <w:pStyle w:val="TAC"/>
            </w:pPr>
            <w:r w:rsidRPr="004B3397">
              <w:t>-112.0441</w:t>
            </w:r>
          </w:p>
        </w:tc>
        <w:tc>
          <w:tcPr>
            <w:tcW w:w="1152" w:type="dxa"/>
            <w:shd w:val="clear" w:color="auto" w:fill="FFFFFF"/>
            <w:tcMar>
              <w:top w:w="12" w:type="dxa"/>
              <w:left w:w="12" w:type="dxa"/>
              <w:bottom w:w="0" w:type="dxa"/>
              <w:right w:w="12" w:type="dxa"/>
            </w:tcMar>
            <w:vAlign w:val="center"/>
            <w:hideMark/>
          </w:tcPr>
          <w:p w14:paraId="6365FCED" w14:textId="77777777" w:rsidR="007033F3" w:rsidRPr="004B3397" w:rsidRDefault="007033F3" w:rsidP="007033F3">
            <w:pPr>
              <w:pStyle w:val="TAC"/>
            </w:pPr>
            <w:r w:rsidRPr="004B3397">
              <w:t>100.2604</w:t>
            </w:r>
          </w:p>
        </w:tc>
        <w:tc>
          <w:tcPr>
            <w:tcW w:w="1152" w:type="dxa"/>
            <w:shd w:val="clear" w:color="auto" w:fill="FFFFFF"/>
            <w:tcMar>
              <w:top w:w="12" w:type="dxa"/>
              <w:left w:w="12" w:type="dxa"/>
              <w:bottom w:w="0" w:type="dxa"/>
              <w:right w:w="12" w:type="dxa"/>
            </w:tcMar>
            <w:vAlign w:val="center"/>
            <w:hideMark/>
          </w:tcPr>
          <w:p w14:paraId="5AA50AFB" w14:textId="77777777" w:rsidR="007033F3" w:rsidRPr="004B3397" w:rsidRDefault="007033F3" w:rsidP="007033F3">
            <w:pPr>
              <w:pStyle w:val="TAC"/>
            </w:pPr>
            <w:r w:rsidRPr="004B3397">
              <w:t>64.1548</w:t>
            </w:r>
          </w:p>
        </w:tc>
      </w:tr>
      <w:tr w:rsidR="007033F3" w:rsidRPr="004B3397" w14:paraId="5AE48F6D"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362D417" w14:textId="77777777" w:rsidR="007033F3" w:rsidRPr="004B3397" w:rsidRDefault="007033F3" w:rsidP="007033F3">
            <w:pPr>
              <w:pStyle w:val="TAC"/>
            </w:pPr>
            <w:r w:rsidRPr="004B3397">
              <w:t>15</w:t>
            </w:r>
          </w:p>
        </w:tc>
        <w:tc>
          <w:tcPr>
            <w:tcW w:w="1152" w:type="dxa"/>
            <w:shd w:val="clear" w:color="auto" w:fill="FFFFFF"/>
            <w:tcMar>
              <w:top w:w="12" w:type="dxa"/>
              <w:left w:w="12" w:type="dxa"/>
              <w:bottom w:w="0" w:type="dxa"/>
              <w:right w:w="12" w:type="dxa"/>
            </w:tcMar>
            <w:vAlign w:val="center"/>
            <w:hideMark/>
          </w:tcPr>
          <w:p w14:paraId="316F76B5" w14:textId="77777777" w:rsidR="007033F3" w:rsidRPr="004B3397" w:rsidRDefault="007033F3" w:rsidP="007033F3">
            <w:pPr>
              <w:pStyle w:val="TAC"/>
            </w:pPr>
            <w:r w:rsidRPr="004B3397">
              <w:t>130.224</w:t>
            </w:r>
          </w:p>
        </w:tc>
        <w:tc>
          <w:tcPr>
            <w:tcW w:w="1152" w:type="dxa"/>
            <w:shd w:val="clear" w:color="auto" w:fill="FFFFFF"/>
            <w:tcMar>
              <w:top w:w="12" w:type="dxa"/>
              <w:left w:w="12" w:type="dxa"/>
              <w:bottom w:w="0" w:type="dxa"/>
              <w:right w:w="12" w:type="dxa"/>
            </w:tcMar>
            <w:vAlign w:val="center"/>
            <w:hideMark/>
          </w:tcPr>
          <w:p w14:paraId="1C29DD71" w14:textId="77777777" w:rsidR="007033F3" w:rsidRPr="004B3397" w:rsidRDefault="007033F3" w:rsidP="007033F3">
            <w:pPr>
              <w:pStyle w:val="TAC"/>
            </w:pPr>
            <w:r w:rsidRPr="004B3397">
              <w:t>-8.7215</w:t>
            </w:r>
          </w:p>
        </w:tc>
        <w:tc>
          <w:tcPr>
            <w:tcW w:w="1152" w:type="dxa"/>
            <w:shd w:val="clear" w:color="auto" w:fill="FFFFFF"/>
            <w:tcMar>
              <w:top w:w="12" w:type="dxa"/>
              <w:left w:w="12" w:type="dxa"/>
              <w:bottom w:w="0" w:type="dxa"/>
              <w:right w:w="12" w:type="dxa"/>
            </w:tcMar>
            <w:vAlign w:val="center"/>
            <w:hideMark/>
          </w:tcPr>
          <w:p w14:paraId="0D20E9CE" w14:textId="77777777" w:rsidR="007033F3" w:rsidRPr="004B3397" w:rsidRDefault="007033F3" w:rsidP="007033F3">
            <w:pPr>
              <w:pStyle w:val="TAC"/>
            </w:pPr>
            <w:r w:rsidRPr="004B3397">
              <w:t>-43.1797</w:t>
            </w:r>
          </w:p>
        </w:tc>
        <w:tc>
          <w:tcPr>
            <w:tcW w:w="1152" w:type="dxa"/>
            <w:shd w:val="clear" w:color="auto" w:fill="FFFFFF"/>
            <w:tcMar>
              <w:top w:w="12" w:type="dxa"/>
              <w:left w:w="12" w:type="dxa"/>
              <w:bottom w:w="0" w:type="dxa"/>
              <w:right w:w="12" w:type="dxa"/>
            </w:tcMar>
            <w:vAlign w:val="center"/>
            <w:hideMark/>
          </w:tcPr>
          <w:p w14:paraId="42B64EB1" w14:textId="77777777" w:rsidR="007033F3" w:rsidRPr="004B3397" w:rsidRDefault="007033F3" w:rsidP="007033F3">
            <w:pPr>
              <w:pStyle w:val="TAC"/>
            </w:pPr>
            <w:r w:rsidRPr="004B3397">
              <w:t>102.4645</w:t>
            </w:r>
          </w:p>
        </w:tc>
        <w:tc>
          <w:tcPr>
            <w:tcW w:w="1152" w:type="dxa"/>
            <w:shd w:val="clear" w:color="auto" w:fill="FFFFFF"/>
            <w:tcMar>
              <w:top w:w="12" w:type="dxa"/>
              <w:left w:w="12" w:type="dxa"/>
              <w:bottom w:w="0" w:type="dxa"/>
              <w:right w:w="12" w:type="dxa"/>
            </w:tcMar>
            <w:vAlign w:val="center"/>
            <w:hideMark/>
          </w:tcPr>
          <w:p w14:paraId="66F5A162" w14:textId="77777777" w:rsidR="007033F3" w:rsidRPr="004B3397" w:rsidRDefault="007033F3" w:rsidP="007033F3">
            <w:pPr>
              <w:pStyle w:val="TAC"/>
            </w:pPr>
            <w:r w:rsidRPr="004B3397">
              <w:t>98.1225</w:t>
            </w:r>
          </w:p>
        </w:tc>
        <w:tc>
          <w:tcPr>
            <w:tcW w:w="1152" w:type="dxa"/>
            <w:shd w:val="clear" w:color="auto" w:fill="FFFFFF"/>
            <w:tcMar>
              <w:top w:w="12" w:type="dxa"/>
              <w:left w:w="12" w:type="dxa"/>
              <w:bottom w:w="0" w:type="dxa"/>
              <w:right w:w="12" w:type="dxa"/>
            </w:tcMar>
            <w:vAlign w:val="center"/>
            <w:hideMark/>
          </w:tcPr>
          <w:p w14:paraId="783D1892" w14:textId="77777777" w:rsidR="007033F3" w:rsidRPr="004B3397" w:rsidRDefault="007033F3" w:rsidP="007033F3">
            <w:pPr>
              <w:pStyle w:val="TAC"/>
            </w:pPr>
            <w:r w:rsidRPr="004B3397">
              <w:t>64.7824</w:t>
            </w:r>
          </w:p>
        </w:tc>
      </w:tr>
      <w:tr w:rsidR="007033F3" w:rsidRPr="004B3397" w14:paraId="4BD7A91D"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0D5F2224" w14:textId="77777777" w:rsidR="007033F3" w:rsidRPr="004B3397" w:rsidRDefault="007033F3" w:rsidP="007033F3">
            <w:pPr>
              <w:pStyle w:val="TAC"/>
            </w:pPr>
            <w:r w:rsidRPr="004B3397">
              <w:t>16</w:t>
            </w:r>
          </w:p>
        </w:tc>
        <w:tc>
          <w:tcPr>
            <w:tcW w:w="1152" w:type="dxa"/>
            <w:shd w:val="clear" w:color="auto" w:fill="FFFFFF"/>
            <w:tcMar>
              <w:top w:w="12" w:type="dxa"/>
              <w:left w:w="12" w:type="dxa"/>
              <w:bottom w:w="0" w:type="dxa"/>
              <w:right w:w="12" w:type="dxa"/>
            </w:tcMar>
            <w:vAlign w:val="center"/>
            <w:hideMark/>
          </w:tcPr>
          <w:p w14:paraId="15AD74E1" w14:textId="77777777" w:rsidR="007033F3" w:rsidRPr="004B3397" w:rsidRDefault="007033F3" w:rsidP="007033F3">
            <w:pPr>
              <w:pStyle w:val="TAC"/>
            </w:pPr>
            <w:r w:rsidRPr="004B3397">
              <w:t>162.63</w:t>
            </w:r>
          </w:p>
        </w:tc>
        <w:tc>
          <w:tcPr>
            <w:tcW w:w="1152" w:type="dxa"/>
            <w:shd w:val="clear" w:color="auto" w:fill="FFFFFF"/>
            <w:tcMar>
              <w:top w:w="12" w:type="dxa"/>
              <w:left w:w="12" w:type="dxa"/>
              <w:bottom w:w="0" w:type="dxa"/>
              <w:right w:w="12" w:type="dxa"/>
            </w:tcMar>
            <w:vAlign w:val="center"/>
            <w:hideMark/>
          </w:tcPr>
          <w:p w14:paraId="3A699F40" w14:textId="77777777" w:rsidR="007033F3" w:rsidRPr="004B3397" w:rsidRDefault="007033F3" w:rsidP="007033F3">
            <w:pPr>
              <w:pStyle w:val="TAC"/>
            </w:pPr>
            <w:r w:rsidRPr="004B3397">
              <w:t>-13.2215</w:t>
            </w:r>
          </w:p>
        </w:tc>
        <w:tc>
          <w:tcPr>
            <w:tcW w:w="1152" w:type="dxa"/>
            <w:shd w:val="clear" w:color="auto" w:fill="FFFFFF"/>
            <w:tcMar>
              <w:top w:w="12" w:type="dxa"/>
              <w:left w:w="12" w:type="dxa"/>
              <w:bottom w:w="0" w:type="dxa"/>
              <w:right w:w="12" w:type="dxa"/>
            </w:tcMar>
            <w:vAlign w:val="center"/>
            <w:hideMark/>
          </w:tcPr>
          <w:p w14:paraId="010F26FB" w14:textId="77777777" w:rsidR="007033F3" w:rsidRPr="004B3397" w:rsidRDefault="007033F3" w:rsidP="007033F3">
            <w:pPr>
              <w:pStyle w:val="TAC"/>
            </w:pPr>
            <w:r w:rsidRPr="004B3397">
              <w:t>29.2116</w:t>
            </w:r>
          </w:p>
        </w:tc>
        <w:tc>
          <w:tcPr>
            <w:tcW w:w="1152" w:type="dxa"/>
            <w:shd w:val="clear" w:color="auto" w:fill="FFFFFF"/>
            <w:tcMar>
              <w:top w:w="12" w:type="dxa"/>
              <w:left w:w="12" w:type="dxa"/>
              <w:bottom w:w="0" w:type="dxa"/>
              <w:right w:w="12" w:type="dxa"/>
            </w:tcMar>
            <w:vAlign w:val="center"/>
            <w:hideMark/>
          </w:tcPr>
          <w:p w14:paraId="3D571EA9" w14:textId="77777777" w:rsidR="007033F3" w:rsidRPr="004B3397" w:rsidRDefault="007033F3" w:rsidP="007033F3">
            <w:pPr>
              <w:pStyle w:val="TAC"/>
            </w:pPr>
            <w:r w:rsidRPr="004B3397">
              <w:t>67.2359</w:t>
            </w:r>
          </w:p>
        </w:tc>
        <w:tc>
          <w:tcPr>
            <w:tcW w:w="1152" w:type="dxa"/>
            <w:shd w:val="clear" w:color="auto" w:fill="FFFFFF"/>
            <w:tcMar>
              <w:top w:w="12" w:type="dxa"/>
              <w:left w:w="12" w:type="dxa"/>
              <w:bottom w:w="0" w:type="dxa"/>
              <w:right w:w="12" w:type="dxa"/>
            </w:tcMar>
            <w:vAlign w:val="center"/>
            <w:hideMark/>
          </w:tcPr>
          <w:p w14:paraId="52400B11" w14:textId="77777777" w:rsidR="007033F3" w:rsidRPr="004B3397" w:rsidRDefault="007033F3" w:rsidP="007033F3">
            <w:pPr>
              <w:pStyle w:val="TAC"/>
            </w:pPr>
            <w:r w:rsidRPr="004B3397">
              <w:t>100.2604</w:t>
            </w:r>
          </w:p>
        </w:tc>
        <w:tc>
          <w:tcPr>
            <w:tcW w:w="1152" w:type="dxa"/>
            <w:shd w:val="clear" w:color="auto" w:fill="FFFFFF"/>
            <w:tcMar>
              <w:top w:w="12" w:type="dxa"/>
              <w:left w:w="12" w:type="dxa"/>
              <w:bottom w:w="0" w:type="dxa"/>
              <w:right w:w="12" w:type="dxa"/>
            </w:tcMar>
            <w:vAlign w:val="center"/>
            <w:hideMark/>
          </w:tcPr>
          <w:p w14:paraId="7DF57007" w14:textId="77777777" w:rsidR="007033F3" w:rsidRPr="004B3397" w:rsidRDefault="007033F3" w:rsidP="007033F3">
            <w:pPr>
              <w:pStyle w:val="TAC"/>
            </w:pPr>
            <w:r w:rsidRPr="004B3397">
              <w:t>92.467</w:t>
            </w:r>
          </w:p>
        </w:tc>
      </w:tr>
      <w:tr w:rsidR="007033F3" w:rsidRPr="004B3397" w14:paraId="383C28E2"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B7F9F05" w14:textId="77777777" w:rsidR="007033F3" w:rsidRPr="004B3397" w:rsidRDefault="007033F3" w:rsidP="007033F3">
            <w:pPr>
              <w:pStyle w:val="TAC"/>
            </w:pPr>
            <w:r w:rsidRPr="004B3397">
              <w:t>17</w:t>
            </w:r>
          </w:p>
        </w:tc>
        <w:tc>
          <w:tcPr>
            <w:tcW w:w="1152" w:type="dxa"/>
            <w:shd w:val="clear" w:color="auto" w:fill="FFFFFF"/>
            <w:tcMar>
              <w:top w:w="12" w:type="dxa"/>
              <w:left w:w="12" w:type="dxa"/>
              <w:bottom w:w="0" w:type="dxa"/>
              <w:right w:w="12" w:type="dxa"/>
            </w:tcMar>
            <w:vAlign w:val="center"/>
            <w:hideMark/>
          </w:tcPr>
          <w:p w14:paraId="5A04425B" w14:textId="77777777" w:rsidR="007033F3" w:rsidRPr="004B3397" w:rsidRDefault="007033F3" w:rsidP="007033F3">
            <w:pPr>
              <w:pStyle w:val="TAC"/>
            </w:pPr>
            <w:r w:rsidRPr="004B3397">
              <w:t>255.534</w:t>
            </w:r>
          </w:p>
        </w:tc>
        <w:tc>
          <w:tcPr>
            <w:tcW w:w="1152" w:type="dxa"/>
            <w:shd w:val="clear" w:color="auto" w:fill="FFFFFF"/>
            <w:tcMar>
              <w:top w:w="12" w:type="dxa"/>
              <w:left w:w="12" w:type="dxa"/>
              <w:bottom w:w="0" w:type="dxa"/>
              <w:right w:w="12" w:type="dxa"/>
            </w:tcMar>
            <w:vAlign w:val="center"/>
            <w:hideMark/>
          </w:tcPr>
          <w:p w14:paraId="70727818" w14:textId="77777777" w:rsidR="007033F3" w:rsidRPr="004B3397" w:rsidRDefault="007033F3" w:rsidP="007033F3">
            <w:pPr>
              <w:pStyle w:val="TAC"/>
            </w:pPr>
            <w:r w:rsidRPr="004B3397">
              <w:t>-13.9215</w:t>
            </w:r>
          </w:p>
        </w:tc>
        <w:tc>
          <w:tcPr>
            <w:tcW w:w="1152" w:type="dxa"/>
            <w:shd w:val="clear" w:color="auto" w:fill="FFFFFF"/>
            <w:tcMar>
              <w:top w:w="12" w:type="dxa"/>
              <w:left w:w="12" w:type="dxa"/>
              <w:bottom w:w="0" w:type="dxa"/>
              <w:right w:w="12" w:type="dxa"/>
            </w:tcMar>
            <w:vAlign w:val="center"/>
            <w:hideMark/>
          </w:tcPr>
          <w:p w14:paraId="72762528" w14:textId="77777777" w:rsidR="007033F3" w:rsidRPr="004B3397" w:rsidRDefault="007033F3" w:rsidP="007033F3">
            <w:pPr>
              <w:pStyle w:val="TAC"/>
            </w:pPr>
            <w:r w:rsidRPr="004B3397">
              <w:t>27.8133</w:t>
            </w:r>
          </w:p>
        </w:tc>
        <w:tc>
          <w:tcPr>
            <w:tcW w:w="1152" w:type="dxa"/>
            <w:shd w:val="clear" w:color="auto" w:fill="FFFFFF"/>
            <w:tcMar>
              <w:top w:w="12" w:type="dxa"/>
              <w:left w:w="12" w:type="dxa"/>
              <w:bottom w:w="0" w:type="dxa"/>
              <w:right w:w="12" w:type="dxa"/>
            </w:tcMar>
            <w:vAlign w:val="center"/>
            <w:hideMark/>
          </w:tcPr>
          <w:p w14:paraId="397C53DC" w14:textId="77777777" w:rsidR="007033F3" w:rsidRPr="004B3397" w:rsidRDefault="007033F3" w:rsidP="007033F3">
            <w:pPr>
              <w:pStyle w:val="TAC"/>
            </w:pPr>
            <w:r w:rsidRPr="004B3397">
              <w:t>34.5731</w:t>
            </w:r>
          </w:p>
        </w:tc>
        <w:tc>
          <w:tcPr>
            <w:tcW w:w="1152" w:type="dxa"/>
            <w:shd w:val="clear" w:color="auto" w:fill="FFFFFF"/>
            <w:tcMar>
              <w:top w:w="12" w:type="dxa"/>
              <w:left w:w="12" w:type="dxa"/>
              <w:bottom w:w="0" w:type="dxa"/>
              <w:right w:w="12" w:type="dxa"/>
            </w:tcMar>
            <w:vAlign w:val="center"/>
            <w:hideMark/>
          </w:tcPr>
          <w:p w14:paraId="71AA0126" w14:textId="77777777" w:rsidR="007033F3" w:rsidRPr="004B3397" w:rsidRDefault="007033F3" w:rsidP="007033F3">
            <w:pPr>
              <w:pStyle w:val="TAC"/>
            </w:pPr>
            <w:r w:rsidRPr="004B3397">
              <w:t>98.4852</w:t>
            </w:r>
          </w:p>
        </w:tc>
        <w:tc>
          <w:tcPr>
            <w:tcW w:w="1152" w:type="dxa"/>
            <w:shd w:val="clear" w:color="auto" w:fill="FFFFFF"/>
            <w:tcMar>
              <w:top w:w="12" w:type="dxa"/>
              <w:left w:w="12" w:type="dxa"/>
              <w:bottom w:w="0" w:type="dxa"/>
              <w:right w:w="12" w:type="dxa"/>
            </w:tcMar>
            <w:vAlign w:val="center"/>
            <w:hideMark/>
          </w:tcPr>
          <w:p w14:paraId="21FB1408" w14:textId="77777777" w:rsidR="007033F3" w:rsidRPr="004B3397" w:rsidRDefault="007033F3" w:rsidP="007033F3">
            <w:pPr>
              <w:pStyle w:val="TAC"/>
            </w:pPr>
            <w:r w:rsidRPr="004B3397">
              <w:t>65.6889</w:t>
            </w:r>
          </w:p>
        </w:tc>
      </w:tr>
      <w:tr w:rsidR="007033F3" w:rsidRPr="004B3397" w14:paraId="0ADA6B03"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6F945DB" w14:textId="77777777" w:rsidR="007033F3" w:rsidRPr="004B3397" w:rsidRDefault="007033F3" w:rsidP="007033F3">
            <w:pPr>
              <w:pStyle w:val="TAC"/>
            </w:pPr>
            <w:r w:rsidRPr="004B3397">
              <w:t>18</w:t>
            </w:r>
          </w:p>
        </w:tc>
        <w:tc>
          <w:tcPr>
            <w:tcW w:w="1152" w:type="dxa"/>
            <w:shd w:val="clear" w:color="auto" w:fill="FFFFFF"/>
            <w:tcMar>
              <w:top w:w="12" w:type="dxa"/>
              <w:left w:w="12" w:type="dxa"/>
              <w:bottom w:w="0" w:type="dxa"/>
              <w:right w:w="12" w:type="dxa"/>
            </w:tcMar>
            <w:vAlign w:val="center"/>
            <w:hideMark/>
          </w:tcPr>
          <w:p w14:paraId="53F9E801" w14:textId="77777777" w:rsidR="007033F3" w:rsidRPr="004B3397" w:rsidRDefault="007033F3" w:rsidP="007033F3">
            <w:pPr>
              <w:pStyle w:val="TAC"/>
            </w:pPr>
            <w:r w:rsidRPr="004B3397">
              <w:t>276.018</w:t>
            </w:r>
          </w:p>
        </w:tc>
        <w:tc>
          <w:tcPr>
            <w:tcW w:w="1152" w:type="dxa"/>
            <w:shd w:val="clear" w:color="auto" w:fill="FFFFFF"/>
            <w:tcMar>
              <w:top w:w="12" w:type="dxa"/>
              <w:left w:w="12" w:type="dxa"/>
              <w:bottom w:w="0" w:type="dxa"/>
              <w:right w:w="12" w:type="dxa"/>
            </w:tcMar>
            <w:vAlign w:val="center"/>
            <w:hideMark/>
          </w:tcPr>
          <w:p w14:paraId="35465B89" w14:textId="77777777" w:rsidR="007033F3" w:rsidRPr="004B3397" w:rsidRDefault="007033F3" w:rsidP="007033F3">
            <w:pPr>
              <w:pStyle w:val="TAC"/>
            </w:pPr>
            <w:r w:rsidRPr="004B3397">
              <w:t>-13.9215</w:t>
            </w:r>
          </w:p>
        </w:tc>
        <w:tc>
          <w:tcPr>
            <w:tcW w:w="1152" w:type="dxa"/>
            <w:shd w:val="clear" w:color="auto" w:fill="FFFFFF"/>
            <w:tcMar>
              <w:top w:w="12" w:type="dxa"/>
              <w:left w:w="12" w:type="dxa"/>
              <w:bottom w:w="0" w:type="dxa"/>
              <w:right w:w="12" w:type="dxa"/>
            </w:tcMar>
            <w:vAlign w:val="center"/>
            <w:hideMark/>
          </w:tcPr>
          <w:p w14:paraId="67326332" w14:textId="77777777" w:rsidR="007033F3" w:rsidRPr="004B3397" w:rsidRDefault="007033F3" w:rsidP="007033F3">
            <w:pPr>
              <w:pStyle w:val="TAC"/>
            </w:pPr>
            <w:r w:rsidRPr="004B3397">
              <w:t>23.6584</w:t>
            </w:r>
          </w:p>
        </w:tc>
        <w:tc>
          <w:tcPr>
            <w:tcW w:w="1152" w:type="dxa"/>
            <w:shd w:val="clear" w:color="auto" w:fill="FFFFFF"/>
            <w:tcMar>
              <w:top w:w="12" w:type="dxa"/>
              <w:left w:w="12" w:type="dxa"/>
              <w:bottom w:w="0" w:type="dxa"/>
              <w:right w:w="12" w:type="dxa"/>
            </w:tcMar>
            <w:vAlign w:val="center"/>
            <w:hideMark/>
          </w:tcPr>
          <w:p w14:paraId="1314597F" w14:textId="77777777" w:rsidR="007033F3" w:rsidRPr="004B3397" w:rsidRDefault="007033F3" w:rsidP="007033F3">
            <w:pPr>
              <w:pStyle w:val="TAC"/>
            </w:pPr>
            <w:r w:rsidRPr="004B3397">
              <w:t>48.5813</w:t>
            </w:r>
          </w:p>
        </w:tc>
        <w:tc>
          <w:tcPr>
            <w:tcW w:w="1152" w:type="dxa"/>
            <w:shd w:val="clear" w:color="auto" w:fill="FFFFFF"/>
            <w:tcMar>
              <w:top w:w="12" w:type="dxa"/>
              <w:left w:w="12" w:type="dxa"/>
              <w:bottom w:w="0" w:type="dxa"/>
              <w:right w:w="12" w:type="dxa"/>
            </w:tcMar>
            <w:vAlign w:val="center"/>
            <w:hideMark/>
          </w:tcPr>
          <w:p w14:paraId="0EBA18EF" w14:textId="77777777" w:rsidR="007033F3" w:rsidRPr="004B3397" w:rsidRDefault="007033F3" w:rsidP="007033F3">
            <w:pPr>
              <w:pStyle w:val="TAC"/>
            </w:pPr>
            <w:r w:rsidRPr="004B3397">
              <w:t>98.1416</w:t>
            </w:r>
          </w:p>
        </w:tc>
        <w:tc>
          <w:tcPr>
            <w:tcW w:w="1152" w:type="dxa"/>
            <w:shd w:val="clear" w:color="auto" w:fill="FFFFFF"/>
            <w:tcMar>
              <w:top w:w="12" w:type="dxa"/>
              <w:left w:w="12" w:type="dxa"/>
              <w:bottom w:w="0" w:type="dxa"/>
              <w:right w:w="12" w:type="dxa"/>
            </w:tcMar>
            <w:vAlign w:val="center"/>
            <w:hideMark/>
          </w:tcPr>
          <w:p w14:paraId="145B3A5B" w14:textId="77777777" w:rsidR="007033F3" w:rsidRPr="004B3397" w:rsidRDefault="007033F3" w:rsidP="007033F3">
            <w:pPr>
              <w:pStyle w:val="TAC"/>
            </w:pPr>
            <w:r w:rsidRPr="004B3397">
              <w:t>68.7572</w:t>
            </w:r>
          </w:p>
        </w:tc>
      </w:tr>
      <w:tr w:rsidR="007033F3" w:rsidRPr="004B3397" w14:paraId="33A21719"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847FD2C" w14:textId="77777777" w:rsidR="007033F3" w:rsidRPr="004B3397" w:rsidRDefault="007033F3" w:rsidP="007033F3">
            <w:pPr>
              <w:pStyle w:val="TAC"/>
            </w:pPr>
            <w:r w:rsidRPr="004B3397">
              <w:t>19</w:t>
            </w:r>
          </w:p>
        </w:tc>
        <w:tc>
          <w:tcPr>
            <w:tcW w:w="1152" w:type="dxa"/>
            <w:shd w:val="clear" w:color="auto" w:fill="FFFFFF"/>
            <w:tcMar>
              <w:top w:w="12" w:type="dxa"/>
              <w:left w:w="12" w:type="dxa"/>
              <w:bottom w:w="0" w:type="dxa"/>
              <w:right w:w="12" w:type="dxa"/>
            </w:tcMar>
            <w:vAlign w:val="center"/>
            <w:hideMark/>
          </w:tcPr>
          <w:p w14:paraId="7CC86BD4" w14:textId="77777777" w:rsidR="007033F3" w:rsidRPr="004B3397" w:rsidRDefault="007033F3" w:rsidP="007033F3">
            <w:pPr>
              <w:pStyle w:val="TAC"/>
            </w:pPr>
            <w:r w:rsidRPr="004B3397">
              <w:t>329.412</w:t>
            </w:r>
          </w:p>
        </w:tc>
        <w:tc>
          <w:tcPr>
            <w:tcW w:w="1152" w:type="dxa"/>
            <w:shd w:val="clear" w:color="auto" w:fill="FFFFFF"/>
            <w:tcMar>
              <w:top w:w="12" w:type="dxa"/>
              <w:left w:w="12" w:type="dxa"/>
              <w:bottom w:w="0" w:type="dxa"/>
              <w:right w:w="12" w:type="dxa"/>
            </w:tcMar>
            <w:vAlign w:val="center"/>
            <w:hideMark/>
          </w:tcPr>
          <w:p w14:paraId="2FDDA51E" w14:textId="77777777" w:rsidR="007033F3" w:rsidRPr="004B3397" w:rsidRDefault="007033F3" w:rsidP="007033F3">
            <w:pPr>
              <w:pStyle w:val="TAC"/>
            </w:pPr>
            <w:r w:rsidRPr="004B3397">
              <w:t>-15.8215</w:t>
            </w:r>
          </w:p>
        </w:tc>
        <w:tc>
          <w:tcPr>
            <w:tcW w:w="1152" w:type="dxa"/>
            <w:shd w:val="clear" w:color="auto" w:fill="FFFFFF"/>
            <w:tcMar>
              <w:top w:w="12" w:type="dxa"/>
              <w:left w:w="12" w:type="dxa"/>
              <w:bottom w:w="0" w:type="dxa"/>
              <w:right w:w="12" w:type="dxa"/>
            </w:tcMar>
            <w:vAlign w:val="center"/>
            <w:hideMark/>
          </w:tcPr>
          <w:p w14:paraId="65144889" w14:textId="77777777" w:rsidR="007033F3" w:rsidRPr="004B3397" w:rsidRDefault="007033F3" w:rsidP="007033F3">
            <w:pPr>
              <w:pStyle w:val="TAC"/>
            </w:pPr>
            <w:r w:rsidRPr="004B3397">
              <w:t>-52.5282</w:t>
            </w:r>
          </w:p>
        </w:tc>
        <w:tc>
          <w:tcPr>
            <w:tcW w:w="1152" w:type="dxa"/>
            <w:shd w:val="clear" w:color="auto" w:fill="FFFFFF"/>
            <w:tcMar>
              <w:top w:w="12" w:type="dxa"/>
              <w:left w:w="12" w:type="dxa"/>
              <w:bottom w:w="0" w:type="dxa"/>
              <w:right w:w="12" w:type="dxa"/>
            </w:tcMar>
            <w:vAlign w:val="center"/>
            <w:hideMark/>
          </w:tcPr>
          <w:p w14:paraId="562FAB66" w14:textId="77777777" w:rsidR="007033F3" w:rsidRPr="004B3397" w:rsidRDefault="007033F3" w:rsidP="007033F3">
            <w:pPr>
              <w:pStyle w:val="TAC"/>
            </w:pPr>
            <w:r w:rsidRPr="004B3397">
              <w:t>36.4455</w:t>
            </w:r>
          </w:p>
        </w:tc>
        <w:tc>
          <w:tcPr>
            <w:tcW w:w="1152" w:type="dxa"/>
            <w:shd w:val="clear" w:color="auto" w:fill="FFFFFF"/>
            <w:tcMar>
              <w:top w:w="12" w:type="dxa"/>
              <w:left w:w="12" w:type="dxa"/>
              <w:bottom w:w="0" w:type="dxa"/>
              <w:right w:w="12" w:type="dxa"/>
            </w:tcMar>
            <w:vAlign w:val="center"/>
            <w:hideMark/>
          </w:tcPr>
          <w:p w14:paraId="7DCF5D04" w14:textId="77777777" w:rsidR="007033F3" w:rsidRPr="004B3397" w:rsidRDefault="007033F3" w:rsidP="007033F3">
            <w:pPr>
              <w:pStyle w:val="TAC"/>
            </w:pPr>
            <w:r w:rsidRPr="004B3397">
              <w:t>97.9698</w:t>
            </w:r>
          </w:p>
        </w:tc>
        <w:tc>
          <w:tcPr>
            <w:tcW w:w="1152" w:type="dxa"/>
            <w:shd w:val="clear" w:color="auto" w:fill="FFFFFF"/>
            <w:tcMar>
              <w:top w:w="12" w:type="dxa"/>
              <w:left w:w="12" w:type="dxa"/>
              <w:bottom w:w="0" w:type="dxa"/>
              <w:right w:w="12" w:type="dxa"/>
            </w:tcMar>
            <w:vAlign w:val="center"/>
            <w:hideMark/>
          </w:tcPr>
          <w:p w14:paraId="1730510D" w14:textId="77777777" w:rsidR="007033F3" w:rsidRPr="004B3397" w:rsidRDefault="007033F3" w:rsidP="007033F3">
            <w:pPr>
              <w:pStyle w:val="TAC"/>
            </w:pPr>
            <w:r w:rsidRPr="004B3397">
              <w:t>59.1339</w:t>
            </w:r>
          </w:p>
        </w:tc>
      </w:tr>
      <w:tr w:rsidR="007033F3" w:rsidRPr="004B3397" w14:paraId="3C2BCFE5"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6C5CD679" w14:textId="77777777" w:rsidR="007033F3" w:rsidRPr="004B3397" w:rsidRDefault="007033F3" w:rsidP="007033F3">
            <w:pPr>
              <w:pStyle w:val="TAC"/>
            </w:pPr>
            <w:r w:rsidRPr="004B3397">
              <w:t>20</w:t>
            </w:r>
          </w:p>
        </w:tc>
        <w:tc>
          <w:tcPr>
            <w:tcW w:w="1152" w:type="dxa"/>
            <w:shd w:val="clear" w:color="auto" w:fill="FFFFFF"/>
            <w:tcMar>
              <w:top w:w="12" w:type="dxa"/>
              <w:left w:w="12" w:type="dxa"/>
              <w:bottom w:w="0" w:type="dxa"/>
              <w:right w:w="12" w:type="dxa"/>
            </w:tcMar>
            <w:vAlign w:val="center"/>
            <w:hideMark/>
          </w:tcPr>
          <w:p w14:paraId="409CC93B" w14:textId="77777777" w:rsidR="007033F3" w:rsidRPr="004B3397" w:rsidRDefault="007033F3" w:rsidP="007033F3">
            <w:pPr>
              <w:pStyle w:val="TAC"/>
            </w:pPr>
            <w:r w:rsidRPr="004B3397">
              <w:t>336.462</w:t>
            </w:r>
          </w:p>
        </w:tc>
        <w:tc>
          <w:tcPr>
            <w:tcW w:w="1152" w:type="dxa"/>
            <w:shd w:val="clear" w:color="auto" w:fill="FFFFFF"/>
            <w:tcMar>
              <w:top w:w="12" w:type="dxa"/>
              <w:left w:w="12" w:type="dxa"/>
              <w:bottom w:w="0" w:type="dxa"/>
              <w:right w:w="12" w:type="dxa"/>
            </w:tcMar>
            <w:vAlign w:val="center"/>
            <w:hideMark/>
          </w:tcPr>
          <w:p w14:paraId="59E0BE37" w14:textId="77777777" w:rsidR="007033F3" w:rsidRPr="004B3397" w:rsidRDefault="007033F3" w:rsidP="007033F3">
            <w:pPr>
              <w:pStyle w:val="TAC"/>
            </w:pPr>
            <w:r w:rsidRPr="004B3397">
              <w:t>-17.1215</w:t>
            </w:r>
          </w:p>
        </w:tc>
        <w:tc>
          <w:tcPr>
            <w:tcW w:w="1152" w:type="dxa"/>
            <w:shd w:val="clear" w:color="auto" w:fill="FFFFFF"/>
            <w:tcMar>
              <w:top w:w="12" w:type="dxa"/>
              <w:left w:w="12" w:type="dxa"/>
              <w:bottom w:w="0" w:type="dxa"/>
              <w:right w:w="12" w:type="dxa"/>
            </w:tcMar>
            <w:vAlign w:val="center"/>
            <w:hideMark/>
          </w:tcPr>
          <w:p w14:paraId="1DEE1F65" w14:textId="77777777" w:rsidR="007033F3" w:rsidRPr="004B3397" w:rsidRDefault="007033F3" w:rsidP="007033F3">
            <w:pPr>
              <w:pStyle w:val="TAC"/>
            </w:pPr>
            <w:r w:rsidRPr="004B3397">
              <w:t>25.0168</w:t>
            </w:r>
          </w:p>
        </w:tc>
        <w:tc>
          <w:tcPr>
            <w:tcW w:w="1152" w:type="dxa"/>
            <w:shd w:val="clear" w:color="auto" w:fill="FFFFFF"/>
            <w:tcMar>
              <w:top w:w="12" w:type="dxa"/>
              <w:left w:w="12" w:type="dxa"/>
              <w:bottom w:w="0" w:type="dxa"/>
              <w:right w:w="12" w:type="dxa"/>
            </w:tcMar>
            <w:vAlign w:val="center"/>
            <w:hideMark/>
          </w:tcPr>
          <w:p w14:paraId="5337303F" w14:textId="77777777" w:rsidR="007033F3" w:rsidRPr="004B3397" w:rsidRDefault="007033F3" w:rsidP="007033F3">
            <w:pPr>
              <w:pStyle w:val="TAC"/>
            </w:pPr>
            <w:r w:rsidRPr="004B3397">
              <w:t>52.6729</w:t>
            </w:r>
          </w:p>
        </w:tc>
        <w:tc>
          <w:tcPr>
            <w:tcW w:w="1152" w:type="dxa"/>
            <w:shd w:val="clear" w:color="auto" w:fill="FFFFFF"/>
            <w:tcMar>
              <w:top w:w="12" w:type="dxa"/>
              <w:left w:w="12" w:type="dxa"/>
              <w:bottom w:w="0" w:type="dxa"/>
              <w:right w:w="12" w:type="dxa"/>
            </w:tcMar>
            <w:vAlign w:val="center"/>
            <w:hideMark/>
          </w:tcPr>
          <w:p w14:paraId="0742B077" w14:textId="77777777" w:rsidR="007033F3" w:rsidRPr="004B3397" w:rsidRDefault="007033F3" w:rsidP="007033F3">
            <w:pPr>
              <w:pStyle w:val="TAC"/>
            </w:pPr>
            <w:r w:rsidRPr="004B3397">
              <w:t>100.7376</w:t>
            </w:r>
          </w:p>
        </w:tc>
        <w:tc>
          <w:tcPr>
            <w:tcW w:w="1152" w:type="dxa"/>
            <w:shd w:val="clear" w:color="auto" w:fill="FFFFFF"/>
            <w:tcMar>
              <w:top w:w="12" w:type="dxa"/>
              <w:left w:w="12" w:type="dxa"/>
              <w:bottom w:w="0" w:type="dxa"/>
              <w:right w:w="12" w:type="dxa"/>
            </w:tcMar>
            <w:vAlign w:val="center"/>
            <w:hideMark/>
          </w:tcPr>
          <w:p w14:paraId="247874F6" w14:textId="77777777" w:rsidR="007033F3" w:rsidRPr="004B3397" w:rsidRDefault="007033F3" w:rsidP="007033F3">
            <w:pPr>
              <w:pStyle w:val="TAC"/>
            </w:pPr>
            <w:r w:rsidRPr="004B3397">
              <w:t>65.3402</w:t>
            </w:r>
          </w:p>
        </w:tc>
      </w:tr>
      <w:tr w:rsidR="007033F3" w:rsidRPr="004B3397" w14:paraId="1135E490"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7D34573" w14:textId="77777777" w:rsidR="007033F3" w:rsidRPr="004B3397" w:rsidRDefault="007033F3" w:rsidP="007033F3">
            <w:pPr>
              <w:pStyle w:val="TAC"/>
            </w:pPr>
            <w:r w:rsidRPr="004B3397">
              <w:t>21</w:t>
            </w:r>
          </w:p>
        </w:tc>
        <w:tc>
          <w:tcPr>
            <w:tcW w:w="1152" w:type="dxa"/>
            <w:shd w:val="clear" w:color="auto" w:fill="FFFFFF"/>
            <w:tcMar>
              <w:top w:w="12" w:type="dxa"/>
              <w:left w:w="12" w:type="dxa"/>
              <w:bottom w:w="0" w:type="dxa"/>
              <w:right w:w="12" w:type="dxa"/>
            </w:tcMar>
            <w:vAlign w:val="center"/>
            <w:hideMark/>
          </w:tcPr>
          <w:p w14:paraId="7F1C54FE" w14:textId="77777777" w:rsidR="007033F3" w:rsidRPr="004B3397" w:rsidRDefault="007033F3" w:rsidP="007033F3">
            <w:pPr>
              <w:pStyle w:val="TAC"/>
            </w:pPr>
            <w:r w:rsidRPr="004B3397">
              <w:t>378.39</w:t>
            </w:r>
          </w:p>
        </w:tc>
        <w:tc>
          <w:tcPr>
            <w:tcW w:w="1152" w:type="dxa"/>
            <w:shd w:val="clear" w:color="auto" w:fill="FFFFFF"/>
            <w:tcMar>
              <w:top w:w="12" w:type="dxa"/>
              <w:left w:w="12" w:type="dxa"/>
              <w:bottom w:w="0" w:type="dxa"/>
              <w:right w:w="12" w:type="dxa"/>
            </w:tcMar>
            <w:vAlign w:val="center"/>
            <w:hideMark/>
          </w:tcPr>
          <w:p w14:paraId="7CF59D2A" w14:textId="77777777" w:rsidR="007033F3" w:rsidRPr="004B3397" w:rsidRDefault="007033F3" w:rsidP="007033F3">
            <w:pPr>
              <w:pStyle w:val="TAC"/>
            </w:pPr>
            <w:r w:rsidRPr="004B3397">
              <w:t>-16.0215</w:t>
            </w:r>
          </w:p>
        </w:tc>
        <w:tc>
          <w:tcPr>
            <w:tcW w:w="1152" w:type="dxa"/>
            <w:shd w:val="clear" w:color="auto" w:fill="FFFFFF"/>
            <w:tcMar>
              <w:top w:w="12" w:type="dxa"/>
              <w:left w:w="12" w:type="dxa"/>
              <w:bottom w:w="0" w:type="dxa"/>
              <w:right w:w="12" w:type="dxa"/>
            </w:tcMar>
            <w:vAlign w:val="center"/>
            <w:hideMark/>
          </w:tcPr>
          <w:p w14:paraId="759B4F10" w14:textId="77777777" w:rsidR="007033F3" w:rsidRPr="004B3397" w:rsidRDefault="007033F3" w:rsidP="007033F3">
            <w:pPr>
              <w:pStyle w:val="TAC"/>
            </w:pPr>
            <w:r w:rsidRPr="004B3397">
              <w:t>25.4562</w:t>
            </w:r>
          </w:p>
        </w:tc>
        <w:tc>
          <w:tcPr>
            <w:tcW w:w="1152" w:type="dxa"/>
            <w:shd w:val="clear" w:color="auto" w:fill="FFFFFF"/>
            <w:tcMar>
              <w:top w:w="12" w:type="dxa"/>
              <w:left w:w="12" w:type="dxa"/>
              <w:bottom w:w="0" w:type="dxa"/>
              <w:right w:w="12" w:type="dxa"/>
            </w:tcMar>
            <w:vAlign w:val="center"/>
            <w:hideMark/>
          </w:tcPr>
          <w:p w14:paraId="62350DEC" w14:textId="77777777" w:rsidR="007033F3" w:rsidRPr="004B3397" w:rsidRDefault="007033F3" w:rsidP="007033F3">
            <w:pPr>
              <w:pStyle w:val="TAC"/>
            </w:pPr>
            <w:r w:rsidRPr="004B3397">
              <w:t>49.8296</w:t>
            </w:r>
          </w:p>
        </w:tc>
        <w:tc>
          <w:tcPr>
            <w:tcW w:w="1152" w:type="dxa"/>
            <w:shd w:val="clear" w:color="auto" w:fill="FFFFFF"/>
            <w:tcMar>
              <w:top w:w="12" w:type="dxa"/>
              <w:left w:w="12" w:type="dxa"/>
              <w:bottom w:w="0" w:type="dxa"/>
              <w:right w:w="12" w:type="dxa"/>
            </w:tcMar>
            <w:vAlign w:val="center"/>
            <w:hideMark/>
          </w:tcPr>
          <w:p w14:paraId="28641358" w14:textId="77777777" w:rsidR="007033F3" w:rsidRPr="004B3397" w:rsidRDefault="007033F3" w:rsidP="007033F3">
            <w:pPr>
              <w:pStyle w:val="TAC"/>
            </w:pPr>
            <w:r w:rsidRPr="004B3397">
              <w:t>98.1225</w:t>
            </w:r>
          </w:p>
        </w:tc>
        <w:tc>
          <w:tcPr>
            <w:tcW w:w="1152" w:type="dxa"/>
            <w:shd w:val="clear" w:color="auto" w:fill="FFFFFF"/>
            <w:tcMar>
              <w:top w:w="12" w:type="dxa"/>
              <w:left w:w="12" w:type="dxa"/>
              <w:bottom w:w="0" w:type="dxa"/>
              <w:right w:w="12" w:type="dxa"/>
            </w:tcMar>
            <w:vAlign w:val="center"/>
            <w:hideMark/>
          </w:tcPr>
          <w:p w14:paraId="2246CD12" w14:textId="77777777" w:rsidR="007033F3" w:rsidRPr="004B3397" w:rsidRDefault="007033F3" w:rsidP="007033F3">
            <w:pPr>
              <w:pStyle w:val="TAC"/>
            </w:pPr>
            <w:r w:rsidRPr="004B3397">
              <w:t>58.4365</w:t>
            </w:r>
          </w:p>
        </w:tc>
      </w:tr>
      <w:tr w:rsidR="007033F3" w:rsidRPr="004B3397" w14:paraId="519781B7"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5B8E248E" w14:textId="77777777" w:rsidR="007033F3" w:rsidRPr="004B3397" w:rsidRDefault="007033F3" w:rsidP="007033F3">
            <w:pPr>
              <w:pStyle w:val="TAC"/>
            </w:pPr>
            <w:r w:rsidRPr="004B3397">
              <w:t>22</w:t>
            </w:r>
          </w:p>
        </w:tc>
        <w:tc>
          <w:tcPr>
            <w:tcW w:w="1152" w:type="dxa"/>
            <w:shd w:val="clear" w:color="auto" w:fill="FFFFFF"/>
            <w:tcMar>
              <w:top w:w="12" w:type="dxa"/>
              <w:left w:w="12" w:type="dxa"/>
              <w:bottom w:w="0" w:type="dxa"/>
              <w:right w:w="12" w:type="dxa"/>
            </w:tcMar>
            <w:vAlign w:val="center"/>
            <w:hideMark/>
          </w:tcPr>
          <w:p w14:paraId="771D36EC" w14:textId="77777777" w:rsidR="007033F3" w:rsidRPr="004B3397" w:rsidRDefault="007033F3" w:rsidP="007033F3">
            <w:pPr>
              <w:pStyle w:val="TAC"/>
            </w:pPr>
            <w:r w:rsidRPr="004B3397">
              <w:t>398.244</w:t>
            </w:r>
          </w:p>
        </w:tc>
        <w:tc>
          <w:tcPr>
            <w:tcW w:w="1152" w:type="dxa"/>
            <w:shd w:val="clear" w:color="auto" w:fill="FFFFFF"/>
            <w:tcMar>
              <w:top w:w="12" w:type="dxa"/>
              <w:left w:w="12" w:type="dxa"/>
              <w:bottom w:w="0" w:type="dxa"/>
              <w:right w:w="12" w:type="dxa"/>
            </w:tcMar>
            <w:vAlign w:val="center"/>
            <w:hideMark/>
          </w:tcPr>
          <w:p w14:paraId="36D0E5AF" w14:textId="77777777" w:rsidR="007033F3" w:rsidRPr="004B3397" w:rsidRDefault="007033F3" w:rsidP="007033F3">
            <w:pPr>
              <w:pStyle w:val="TAC"/>
            </w:pPr>
            <w:r w:rsidRPr="004B3397">
              <w:t>-15.7215</w:t>
            </w:r>
          </w:p>
        </w:tc>
        <w:tc>
          <w:tcPr>
            <w:tcW w:w="1152" w:type="dxa"/>
            <w:shd w:val="clear" w:color="auto" w:fill="FFFFFF"/>
            <w:tcMar>
              <w:top w:w="12" w:type="dxa"/>
              <w:left w:w="12" w:type="dxa"/>
              <w:bottom w:w="0" w:type="dxa"/>
              <w:right w:w="12" w:type="dxa"/>
            </w:tcMar>
            <w:vAlign w:val="center"/>
            <w:hideMark/>
          </w:tcPr>
          <w:p w14:paraId="07083E6C" w14:textId="77777777" w:rsidR="007033F3" w:rsidRPr="004B3397" w:rsidRDefault="007033F3" w:rsidP="007033F3">
            <w:pPr>
              <w:pStyle w:val="TAC"/>
            </w:pPr>
            <w:r w:rsidRPr="004B3397">
              <w:t>30.7697</w:t>
            </w:r>
          </w:p>
        </w:tc>
        <w:tc>
          <w:tcPr>
            <w:tcW w:w="1152" w:type="dxa"/>
            <w:shd w:val="clear" w:color="auto" w:fill="FFFFFF"/>
            <w:tcMar>
              <w:top w:w="12" w:type="dxa"/>
              <w:left w:w="12" w:type="dxa"/>
              <w:bottom w:w="0" w:type="dxa"/>
              <w:right w:w="12" w:type="dxa"/>
            </w:tcMar>
            <w:vAlign w:val="center"/>
            <w:hideMark/>
          </w:tcPr>
          <w:p w14:paraId="624F7286" w14:textId="77777777" w:rsidR="007033F3" w:rsidRPr="004B3397" w:rsidRDefault="007033F3" w:rsidP="007033F3">
            <w:pPr>
              <w:pStyle w:val="TAC"/>
            </w:pPr>
            <w:r w:rsidRPr="004B3397">
              <w:t>46.4316</w:t>
            </w:r>
          </w:p>
        </w:tc>
        <w:tc>
          <w:tcPr>
            <w:tcW w:w="1152" w:type="dxa"/>
            <w:shd w:val="clear" w:color="auto" w:fill="FFFFFF"/>
            <w:tcMar>
              <w:top w:w="12" w:type="dxa"/>
              <w:left w:w="12" w:type="dxa"/>
              <w:bottom w:w="0" w:type="dxa"/>
              <w:right w:w="12" w:type="dxa"/>
            </w:tcMar>
            <w:vAlign w:val="center"/>
            <w:hideMark/>
          </w:tcPr>
          <w:p w14:paraId="1CE96EDA" w14:textId="77777777" w:rsidR="007033F3" w:rsidRPr="004B3397" w:rsidRDefault="007033F3" w:rsidP="007033F3">
            <w:pPr>
              <w:pStyle w:val="TAC"/>
            </w:pPr>
            <w:r w:rsidRPr="004B3397">
              <w:t>98.1034</w:t>
            </w:r>
          </w:p>
        </w:tc>
        <w:tc>
          <w:tcPr>
            <w:tcW w:w="1152" w:type="dxa"/>
            <w:shd w:val="clear" w:color="auto" w:fill="FFFFFF"/>
            <w:tcMar>
              <w:top w:w="12" w:type="dxa"/>
              <w:left w:w="12" w:type="dxa"/>
              <w:bottom w:w="0" w:type="dxa"/>
              <w:right w:w="12" w:type="dxa"/>
            </w:tcMar>
            <w:vAlign w:val="center"/>
            <w:hideMark/>
          </w:tcPr>
          <w:p w14:paraId="424E5173" w14:textId="77777777" w:rsidR="007033F3" w:rsidRPr="004B3397" w:rsidRDefault="007033F3" w:rsidP="007033F3">
            <w:pPr>
              <w:pStyle w:val="TAC"/>
            </w:pPr>
            <w:r w:rsidRPr="004B3397">
              <w:t>65.2705</w:t>
            </w:r>
          </w:p>
        </w:tc>
      </w:tr>
      <w:tr w:rsidR="007033F3" w:rsidRPr="004B3397" w14:paraId="7B1C7437"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3C583A9F" w14:textId="77777777" w:rsidR="007033F3" w:rsidRPr="004B3397" w:rsidRDefault="007033F3" w:rsidP="007033F3">
            <w:pPr>
              <w:pStyle w:val="TAC"/>
            </w:pPr>
            <w:r w:rsidRPr="004B3397">
              <w:t>23</w:t>
            </w:r>
          </w:p>
        </w:tc>
        <w:tc>
          <w:tcPr>
            <w:tcW w:w="1152" w:type="dxa"/>
            <w:shd w:val="clear" w:color="auto" w:fill="FFFFFF"/>
            <w:tcMar>
              <w:top w:w="12" w:type="dxa"/>
              <w:left w:w="12" w:type="dxa"/>
              <w:bottom w:w="0" w:type="dxa"/>
              <w:right w:w="12" w:type="dxa"/>
            </w:tcMar>
            <w:vAlign w:val="center"/>
            <w:hideMark/>
          </w:tcPr>
          <w:p w14:paraId="1FCDCA3E" w14:textId="77777777" w:rsidR="007033F3" w:rsidRPr="004B3397" w:rsidRDefault="007033F3" w:rsidP="007033F3">
            <w:pPr>
              <w:pStyle w:val="TAC"/>
            </w:pPr>
            <w:r w:rsidRPr="004B3397">
              <w:t>422.562</w:t>
            </w:r>
          </w:p>
        </w:tc>
        <w:tc>
          <w:tcPr>
            <w:tcW w:w="1152" w:type="dxa"/>
            <w:shd w:val="clear" w:color="auto" w:fill="FFFFFF"/>
            <w:tcMar>
              <w:top w:w="12" w:type="dxa"/>
              <w:left w:w="12" w:type="dxa"/>
              <w:bottom w:w="0" w:type="dxa"/>
              <w:right w:w="12" w:type="dxa"/>
            </w:tcMar>
            <w:vAlign w:val="center"/>
            <w:hideMark/>
          </w:tcPr>
          <w:p w14:paraId="34D47641" w14:textId="77777777" w:rsidR="007033F3" w:rsidRPr="004B3397" w:rsidRDefault="007033F3" w:rsidP="007033F3">
            <w:pPr>
              <w:pStyle w:val="TAC"/>
            </w:pPr>
            <w:r w:rsidRPr="004B3397">
              <w:t>-21.6215</w:t>
            </w:r>
          </w:p>
        </w:tc>
        <w:tc>
          <w:tcPr>
            <w:tcW w:w="1152" w:type="dxa"/>
            <w:shd w:val="clear" w:color="auto" w:fill="FFFFFF"/>
            <w:tcMar>
              <w:top w:w="12" w:type="dxa"/>
              <w:left w:w="12" w:type="dxa"/>
              <w:bottom w:w="0" w:type="dxa"/>
              <w:right w:w="12" w:type="dxa"/>
            </w:tcMar>
            <w:vAlign w:val="center"/>
            <w:hideMark/>
          </w:tcPr>
          <w:p w14:paraId="55C96B43" w14:textId="77777777" w:rsidR="007033F3" w:rsidRPr="004B3397" w:rsidRDefault="007033F3" w:rsidP="007033F3">
            <w:pPr>
              <w:pStyle w:val="TAC"/>
            </w:pPr>
            <w:r w:rsidRPr="004B3397">
              <w:t>35.9234</w:t>
            </w:r>
          </w:p>
        </w:tc>
        <w:tc>
          <w:tcPr>
            <w:tcW w:w="1152" w:type="dxa"/>
            <w:shd w:val="clear" w:color="auto" w:fill="FFFFFF"/>
            <w:tcMar>
              <w:top w:w="12" w:type="dxa"/>
              <w:left w:w="12" w:type="dxa"/>
              <w:bottom w:w="0" w:type="dxa"/>
              <w:right w:w="12" w:type="dxa"/>
            </w:tcMar>
            <w:vAlign w:val="center"/>
            <w:hideMark/>
          </w:tcPr>
          <w:p w14:paraId="2B24C667" w14:textId="77777777" w:rsidR="007033F3" w:rsidRPr="004B3397" w:rsidRDefault="007033F3" w:rsidP="007033F3">
            <w:pPr>
              <w:pStyle w:val="TAC"/>
            </w:pPr>
            <w:r w:rsidRPr="004B3397">
              <w:t>30.759</w:t>
            </w:r>
          </w:p>
        </w:tc>
        <w:tc>
          <w:tcPr>
            <w:tcW w:w="1152" w:type="dxa"/>
            <w:shd w:val="clear" w:color="auto" w:fill="FFFFFF"/>
            <w:tcMar>
              <w:top w:w="12" w:type="dxa"/>
              <w:left w:w="12" w:type="dxa"/>
              <w:bottom w:w="0" w:type="dxa"/>
              <w:right w:w="12" w:type="dxa"/>
            </w:tcMar>
            <w:vAlign w:val="center"/>
            <w:hideMark/>
          </w:tcPr>
          <w:p w14:paraId="3CDC27D3" w14:textId="77777777" w:rsidR="007033F3" w:rsidRPr="004B3397" w:rsidRDefault="007033F3" w:rsidP="007033F3">
            <w:pPr>
              <w:pStyle w:val="TAC"/>
            </w:pPr>
            <w:r w:rsidRPr="004B3397">
              <w:t>100.4513</w:t>
            </w:r>
          </w:p>
        </w:tc>
        <w:tc>
          <w:tcPr>
            <w:tcW w:w="1152" w:type="dxa"/>
            <w:shd w:val="clear" w:color="auto" w:fill="FFFFFF"/>
            <w:tcMar>
              <w:top w:w="12" w:type="dxa"/>
              <w:left w:w="12" w:type="dxa"/>
              <w:bottom w:w="0" w:type="dxa"/>
              <w:right w:w="12" w:type="dxa"/>
            </w:tcMar>
            <w:vAlign w:val="center"/>
            <w:hideMark/>
          </w:tcPr>
          <w:p w14:paraId="64F08B4A" w14:textId="77777777" w:rsidR="007033F3" w:rsidRPr="004B3397" w:rsidRDefault="007033F3" w:rsidP="007033F3">
            <w:pPr>
              <w:pStyle w:val="TAC"/>
            </w:pPr>
            <w:r w:rsidRPr="004B3397">
              <w:t>62.6903</w:t>
            </w:r>
          </w:p>
        </w:tc>
      </w:tr>
      <w:tr w:rsidR="007033F3" w:rsidRPr="004B3397" w14:paraId="46BDCC27"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0DA3561F" w14:textId="77777777" w:rsidR="007033F3" w:rsidRPr="004B3397" w:rsidRDefault="007033F3" w:rsidP="007033F3">
            <w:pPr>
              <w:pStyle w:val="TAC"/>
            </w:pPr>
            <w:r w:rsidRPr="004B3397">
              <w:t>24</w:t>
            </w:r>
          </w:p>
        </w:tc>
        <w:tc>
          <w:tcPr>
            <w:tcW w:w="1152" w:type="dxa"/>
            <w:shd w:val="clear" w:color="auto" w:fill="FFFFFF"/>
            <w:tcMar>
              <w:top w:w="12" w:type="dxa"/>
              <w:left w:w="12" w:type="dxa"/>
              <w:bottom w:w="0" w:type="dxa"/>
              <w:right w:w="12" w:type="dxa"/>
            </w:tcMar>
            <w:vAlign w:val="center"/>
            <w:hideMark/>
          </w:tcPr>
          <w:p w14:paraId="4E2BABB8" w14:textId="77777777" w:rsidR="007033F3" w:rsidRPr="004B3397" w:rsidRDefault="007033F3" w:rsidP="007033F3">
            <w:pPr>
              <w:pStyle w:val="TAC"/>
            </w:pPr>
            <w:r w:rsidRPr="004B3397">
              <w:t>519.138</w:t>
            </w:r>
          </w:p>
        </w:tc>
        <w:tc>
          <w:tcPr>
            <w:tcW w:w="1152" w:type="dxa"/>
            <w:shd w:val="clear" w:color="auto" w:fill="FFFFFF"/>
            <w:tcMar>
              <w:top w:w="12" w:type="dxa"/>
              <w:left w:w="12" w:type="dxa"/>
              <w:bottom w:w="0" w:type="dxa"/>
              <w:right w:w="12" w:type="dxa"/>
            </w:tcMar>
            <w:vAlign w:val="center"/>
            <w:hideMark/>
          </w:tcPr>
          <w:p w14:paraId="7C677E1E" w14:textId="77777777" w:rsidR="007033F3" w:rsidRPr="004B3397" w:rsidRDefault="007033F3" w:rsidP="007033F3">
            <w:pPr>
              <w:pStyle w:val="TAC"/>
            </w:pPr>
            <w:r w:rsidRPr="004B3397">
              <w:t>-22.8215</w:t>
            </w:r>
          </w:p>
        </w:tc>
        <w:tc>
          <w:tcPr>
            <w:tcW w:w="1152" w:type="dxa"/>
            <w:shd w:val="clear" w:color="auto" w:fill="FFFFFF"/>
            <w:tcMar>
              <w:top w:w="12" w:type="dxa"/>
              <w:left w:w="12" w:type="dxa"/>
              <w:bottom w:w="0" w:type="dxa"/>
              <w:right w:w="12" w:type="dxa"/>
            </w:tcMar>
            <w:vAlign w:val="center"/>
            <w:hideMark/>
          </w:tcPr>
          <w:p w14:paraId="295E41A8" w14:textId="77777777" w:rsidR="007033F3" w:rsidRPr="004B3397" w:rsidRDefault="007033F3" w:rsidP="007033F3">
            <w:pPr>
              <w:pStyle w:val="TAC"/>
            </w:pPr>
            <w:r w:rsidRPr="004B3397">
              <w:t>-61.2775</w:t>
            </w:r>
          </w:p>
        </w:tc>
        <w:tc>
          <w:tcPr>
            <w:tcW w:w="1152" w:type="dxa"/>
            <w:shd w:val="clear" w:color="auto" w:fill="FFFFFF"/>
            <w:tcMar>
              <w:top w:w="12" w:type="dxa"/>
              <w:left w:w="12" w:type="dxa"/>
              <w:bottom w:w="0" w:type="dxa"/>
              <w:right w:w="12" w:type="dxa"/>
            </w:tcMar>
            <w:vAlign w:val="center"/>
            <w:hideMark/>
          </w:tcPr>
          <w:p w14:paraId="20098E25" w14:textId="77777777" w:rsidR="007033F3" w:rsidRPr="004B3397" w:rsidRDefault="007033F3" w:rsidP="007033F3">
            <w:pPr>
              <w:pStyle w:val="TAC"/>
            </w:pPr>
            <w:r w:rsidRPr="004B3397">
              <w:t>69.2469</w:t>
            </w:r>
          </w:p>
        </w:tc>
        <w:tc>
          <w:tcPr>
            <w:tcW w:w="1152" w:type="dxa"/>
            <w:shd w:val="clear" w:color="auto" w:fill="FFFFFF"/>
            <w:tcMar>
              <w:top w:w="12" w:type="dxa"/>
              <w:left w:w="12" w:type="dxa"/>
              <w:bottom w:w="0" w:type="dxa"/>
              <w:right w:w="12" w:type="dxa"/>
            </w:tcMar>
            <w:vAlign w:val="center"/>
            <w:hideMark/>
          </w:tcPr>
          <w:p w14:paraId="299ED931" w14:textId="77777777" w:rsidR="007033F3" w:rsidRPr="004B3397" w:rsidRDefault="007033F3" w:rsidP="007033F3">
            <w:pPr>
              <w:pStyle w:val="TAC"/>
            </w:pPr>
            <w:r w:rsidRPr="004B3397">
              <w:t>100.9476</w:t>
            </w:r>
          </w:p>
        </w:tc>
        <w:tc>
          <w:tcPr>
            <w:tcW w:w="1152" w:type="dxa"/>
            <w:shd w:val="clear" w:color="auto" w:fill="FFFFFF"/>
            <w:tcMar>
              <w:top w:w="12" w:type="dxa"/>
              <w:left w:w="12" w:type="dxa"/>
              <w:bottom w:w="0" w:type="dxa"/>
              <w:right w:w="12" w:type="dxa"/>
            </w:tcMar>
            <w:vAlign w:val="center"/>
            <w:hideMark/>
          </w:tcPr>
          <w:p w14:paraId="4DFEE5AC" w14:textId="77777777" w:rsidR="007033F3" w:rsidRPr="004B3397" w:rsidRDefault="007033F3" w:rsidP="007033F3">
            <w:pPr>
              <w:pStyle w:val="TAC"/>
            </w:pPr>
            <w:r w:rsidRPr="004B3397">
              <w:t>61.993</w:t>
            </w:r>
          </w:p>
        </w:tc>
      </w:tr>
      <w:tr w:rsidR="007033F3" w:rsidRPr="004B3397" w14:paraId="175AA397" w14:textId="77777777" w:rsidTr="007033F3">
        <w:trPr>
          <w:trHeight w:val="237"/>
          <w:jc w:val="center"/>
        </w:trPr>
        <w:tc>
          <w:tcPr>
            <w:tcW w:w="8064" w:type="dxa"/>
            <w:gridSpan w:val="7"/>
            <w:shd w:val="clear" w:color="auto" w:fill="D9D9D9"/>
            <w:tcMar>
              <w:top w:w="12" w:type="dxa"/>
              <w:left w:w="12" w:type="dxa"/>
              <w:bottom w:w="0" w:type="dxa"/>
              <w:right w:w="12" w:type="dxa"/>
            </w:tcMar>
            <w:vAlign w:val="center"/>
          </w:tcPr>
          <w:p w14:paraId="7A4DD7BF" w14:textId="77777777" w:rsidR="007033F3" w:rsidRPr="004B3397" w:rsidRDefault="007033F3" w:rsidP="007033F3">
            <w:pPr>
              <w:pStyle w:val="TAH"/>
            </w:pPr>
            <w:r w:rsidRPr="004B3397">
              <w:t>Per-Cluster Parameters</w:t>
            </w:r>
          </w:p>
        </w:tc>
      </w:tr>
      <w:tr w:rsidR="007033F3" w:rsidRPr="004B3397" w14:paraId="1BA6B133" w14:textId="77777777" w:rsidTr="007033F3">
        <w:trPr>
          <w:trHeight w:val="428"/>
          <w:jc w:val="center"/>
        </w:trPr>
        <w:tc>
          <w:tcPr>
            <w:tcW w:w="1152" w:type="dxa"/>
            <w:shd w:val="clear" w:color="auto" w:fill="FFFFFF"/>
            <w:tcMar>
              <w:top w:w="12" w:type="dxa"/>
              <w:left w:w="12" w:type="dxa"/>
              <w:bottom w:w="0" w:type="dxa"/>
              <w:right w:w="12" w:type="dxa"/>
            </w:tcMar>
            <w:vAlign w:val="center"/>
            <w:hideMark/>
          </w:tcPr>
          <w:p w14:paraId="0B428C3C" w14:textId="77777777" w:rsidR="007033F3" w:rsidRPr="004B3397" w:rsidRDefault="007033F3" w:rsidP="007033F3">
            <w:pPr>
              <w:pStyle w:val="TAC"/>
            </w:pPr>
            <w:r w:rsidRPr="004B3397">
              <w:t>Parameter</w:t>
            </w:r>
          </w:p>
        </w:tc>
        <w:tc>
          <w:tcPr>
            <w:tcW w:w="1152" w:type="dxa"/>
            <w:shd w:val="clear" w:color="auto" w:fill="FFFFFF"/>
            <w:tcMar>
              <w:top w:w="12" w:type="dxa"/>
              <w:left w:w="12" w:type="dxa"/>
              <w:bottom w:w="0" w:type="dxa"/>
              <w:right w:w="12" w:type="dxa"/>
            </w:tcMar>
            <w:vAlign w:val="center"/>
            <w:hideMark/>
          </w:tcPr>
          <w:p w14:paraId="130A8C00" w14:textId="77777777" w:rsidR="007033F3" w:rsidRPr="004B3397" w:rsidRDefault="007033F3" w:rsidP="007033F3">
            <w:pPr>
              <w:pStyle w:val="TAC"/>
            </w:pPr>
            <w:r w:rsidRPr="004B3397">
              <w:t>CASD in [°]</w:t>
            </w:r>
          </w:p>
        </w:tc>
        <w:tc>
          <w:tcPr>
            <w:tcW w:w="1152" w:type="dxa"/>
            <w:shd w:val="clear" w:color="auto" w:fill="FFFFFF"/>
            <w:tcMar>
              <w:top w:w="12" w:type="dxa"/>
              <w:left w:w="12" w:type="dxa"/>
              <w:bottom w:w="0" w:type="dxa"/>
              <w:right w:w="12" w:type="dxa"/>
            </w:tcMar>
            <w:vAlign w:val="center"/>
            <w:hideMark/>
          </w:tcPr>
          <w:p w14:paraId="16A9AA4E" w14:textId="77777777" w:rsidR="007033F3" w:rsidRPr="004B3397" w:rsidRDefault="007033F3" w:rsidP="007033F3">
            <w:pPr>
              <w:pStyle w:val="TAC"/>
            </w:pPr>
            <w:r w:rsidRPr="004B3397">
              <w:t>CASA in [°]</w:t>
            </w:r>
          </w:p>
        </w:tc>
        <w:tc>
          <w:tcPr>
            <w:tcW w:w="1152" w:type="dxa"/>
            <w:shd w:val="clear" w:color="auto" w:fill="FFFFFF"/>
            <w:tcMar>
              <w:top w:w="12" w:type="dxa"/>
              <w:left w:w="12" w:type="dxa"/>
              <w:bottom w:w="0" w:type="dxa"/>
              <w:right w:w="12" w:type="dxa"/>
            </w:tcMar>
            <w:vAlign w:val="center"/>
            <w:hideMark/>
          </w:tcPr>
          <w:p w14:paraId="05F71EB3" w14:textId="77777777" w:rsidR="007033F3" w:rsidRPr="004B3397" w:rsidRDefault="007033F3" w:rsidP="007033F3">
            <w:pPr>
              <w:pStyle w:val="TAC"/>
            </w:pPr>
            <w:r w:rsidRPr="004B3397">
              <w:t>CZSD in [°]</w:t>
            </w:r>
          </w:p>
        </w:tc>
        <w:tc>
          <w:tcPr>
            <w:tcW w:w="1152" w:type="dxa"/>
            <w:shd w:val="clear" w:color="auto" w:fill="FFFFFF"/>
            <w:tcMar>
              <w:top w:w="12" w:type="dxa"/>
              <w:left w:w="12" w:type="dxa"/>
              <w:bottom w:w="0" w:type="dxa"/>
              <w:right w:w="12" w:type="dxa"/>
            </w:tcMar>
            <w:vAlign w:val="center"/>
            <w:hideMark/>
          </w:tcPr>
          <w:p w14:paraId="74615A84" w14:textId="77777777" w:rsidR="007033F3" w:rsidRPr="004B3397" w:rsidRDefault="007033F3" w:rsidP="007033F3">
            <w:pPr>
              <w:pStyle w:val="TAC"/>
            </w:pPr>
            <w:r w:rsidRPr="004B3397">
              <w:t>CZSA in [°]</w:t>
            </w:r>
          </w:p>
        </w:tc>
        <w:tc>
          <w:tcPr>
            <w:tcW w:w="1152" w:type="dxa"/>
            <w:shd w:val="clear" w:color="auto" w:fill="FFFFFF"/>
            <w:tcMar>
              <w:top w:w="12" w:type="dxa"/>
              <w:left w:w="12" w:type="dxa"/>
              <w:bottom w:w="0" w:type="dxa"/>
              <w:right w:w="12" w:type="dxa"/>
            </w:tcMar>
            <w:vAlign w:val="center"/>
            <w:hideMark/>
          </w:tcPr>
          <w:p w14:paraId="55DA8193" w14:textId="77777777" w:rsidR="007033F3" w:rsidRPr="004B3397" w:rsidRDefault="007033F3" w:rsidP="007033F3">
            <w:pPr>
              <w:pStyle w:val="TAC"/>
            </w:pPr>
            <w:r w:rsidRPr="004B3397">
              <w:t>XPR in [dB]</w:t>
            </w:r>
          </w:p>
        </w:tc>
        <w:tc>
          <w:tcPr>
            <w:tcW w:w="1152" w:type="dxa"/>
            <w:shd w:val="clear" w:color="auto" w:fill="FFFFFF"/>
            <w:tcMar>
              <w:top w:w="12" w:type="dxa"/>
              <w:left w:w="12" w:type="dxa"/>
              <w:bottom w:w="0" w:type="dxa"/>
              <w:right w:w="12" w:type="dxa"/>
            </w:tcMar>
            <w:vAlign w:val="center"/>
            <w:hideMark/>
          </w:tcPr>
          <w:p w14:paraId="3AA9B58D" w14:textId="77777777" w:rsidR="007033F3" w:rsidRPr="004B3397" w:rsidRDefault="007033F3" w:rsidP="007033F3">
            <w:pPr>
              <w:pStyle w:val="TAC"/>
            </w:pPr>
          </w:p>
        </w:tc>
      </w:tr>
      <w:tr w:rsidR="007033F3" w:rsidRPr="004B3397" w14:paraId="058661CE"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64E8B63C" w14:textId="77777777" w:rsidR="007033F3" w:rsidRPr="004B3397" w:rsidRDefault="007033F3" w:rsidP="007033F3">
            <w:pPr>
              <w:pStyle w:val="TAC"/>
            </w:pPr>
            <w:r w:rsidRPr="004B3397">
              <w:t>Value</w:t>
            </w:r>
          </w:p>
        </w:tc>
        <w:tc>
          <w:tcPr>
            <w:tcW w:w="1152" w:type="dxa"/>
            <w:shd w:val="clear" w:color="auto" w:fill="FFFFFF"/>
            <w:tcMar>
              <w:top w:w="12" w:type="dxa"/>
              <w:left w:w="12" w:type="dxa"/>
              <w:bottom w:w="0" w:type="dxa"/>
              <w:right w:w="12" w:type="dxa"/>
            </w:tcMar>
            <w:vAlign w:val="center"/>
            <w:hideMark/>
          </w:tcPr>
          <w:p w14:paraId="4EA40B4A" w14:textId="77777777" w:rsidR="007033F3" w:rsidRPr="004B3397" w:rsidRDefault="007033F3" w:rsidP="007033F3">
            <w:pPr>
              <w:pStyle w:val="TAC"/>
            </w:pPr>
            <w:r w:rsidRPr="004B3397">
              <w:t>0.799</w:t>
            </w:r>
          </w:p>
        </w:tc>
        <w:tc>
          <w:tcPr>
            <w:tcW w:w="1152" w:type="dxa"/>
            <w:shd w:val="clear" w:color="auto" w:fill="FFFFFF"/>
            <w:tcMar>
              <w:top w:w="12" w:type="dxa"/>
              <w:left w:w="12" w:type="dxa"/>
              <w:bottom w:w="0" w:type="dxa"/>
              <w:right w:w="12" w:type="dxa"/>
            </w:tcMar>
            <w:vAlign w:val="center"/>
            <w:hideMark/>
          </w:tcPr>
          <w:p w14:paraId="0651FA84" w14:textId="77777777" w:rsidR="007033F3" w:rsidRPr="004B3397" w:rsidRDefault="007033F3" w:rsidP="007033F3">
            <w:pPr>
              <w:pStyle w:val="TAC"/>
            </w:pPr>
            <w:r w:rsidRPr="004B3397">
              <w:t>10.4021</w:t>
            </w:r>
          </w:p>
        </w:tc>
        <w:tc>
          <w:tcPr>
            <w:tcW w:w="1152" w:type="dxa"/>
            <w:shd w:val="clear" w:color="auto" w:fill="FFFFFF"/>
            <w:tcMar>
              <w:top w:w="12" w:type="dxa"/>
              <w:left w:w="12" w:type="dxa"/>
              <w:bottom w:w="0" w:type="dxa"/>
              <w:right w:w="12" w:type="dxa"/>
            </w:tcMar>
            <w:vAlign w:val="center"/>
            <w:hideMark/>
          </w:tcPr>
          <w:p w14:paraId="12044B42" w14:textId="77777777" w:rsidR="007033F3" w:rsidRPr="004B3397" w:rsidRDefault="007033F3" w:rsidP="007033F3">
            <w:pPr>
              <w:pStyle w:val="TAC"/>
            </w:pPr>
            <w:r w:rsidRPr="004B3397">
              <w:t>0.5726</w:t>
            </w:r>
          </w:p>
        </w:tc>
        <w:tc>
          <w:tcPr>
            <w:tcW w:w="1152" w:type="dxa"/>
            <w:shd w:val="clear" w:color="auto" w:fill="FFFFFF"/>
            <w:tcMar>
              <w:top w:w="12" w:type="dxa"/>
              <w:left w:w="12" w:type="dxa"/>
              <w:bottom w:w="0" w:type="dxa"/>
              <w:right w:w="12" w:type="dxa"/>
            </w:tcMar>
            <w:vAlign w:val="center"/>
            <w:hideMark/>
          </w:tcPr>
          <w:p w14:paraId="49C7EA62" w14:textId="77777777" w:rsidR="007033F3" w:rsidRPr="004B3397" w:rsidRDefault="007033F3" w:rsidP="007033F3">
            <w:pPr>
              <w:pStyle w:val="TAC"/>
            </w:pPr>
            <w:r w:rsidRPr="004B3397">
              <w:t>4.8814</w:t>
            </w:r>
          </w:p>
        </w:tc>
        <w:tc>
          <w:tcPr>
            <w:tcW w:w="1152" w:type="dxa"/>
            <w:shd w:val="clear" w:color="auto" w:fill="FFFFFF"/>
            <w:tcMar>
              <w:top w:w="12" w:type="dxa"/>
              <w:left w:w="12" w:type="dxa"/>
              <w:bottom w:w="0" w:type="dxa"/>
              <w:right w:w="12" w:type="dxa"/>
            </w:tcMar>
            <w:vAlign w:val="center"/>
            <w:hideMark/>
          </w:tcPr>
          <w:p w14:paraId="15778F6A" w14:textId="77777777" w:rsidR="007033F3" w:rsidRPr="004B3397" w:rsidRDefault="007033F3" w:rsidP="007033F3">
            <w:pPr>
              <w:pStyle w:val="TAC"/>
            </w:pPr>
            <w:r w:rsidRPr="004B3397">
              <w:t>7</w:t>
            </w:r>
          </w:p>
        </w:tc>
        <w:tc>
          <w:tcPr>
            <w:tcW w:w="1152" w:type="dxa"/>
            <w:shd w:val="clear" w:color="auto" w:fill="FFFFFF"/>
            <w:tcMar>
              <w:top w:w="12" w:type="dxa"/>
              <w:left w:w="12" w:type="dxa"/>
              <w:bottom w:w="0" w:type="dxa"/>
              <w:right w:w="12" w:type="dxa"/>
            </w:tcMar>
            <w:vAlign w:val="center"/>
            <w:hideMark/>
          </w:tcPr>
          <w:p w14:paraId="26C598DF" w14:textId="77777777" w:rsidR="007033F3" w:rsidRPr="004B3397" w:rsidRDefault="007033F3" w:rsidP="007033F3">
            <w:pPr>
              <w:pStyle w:val="TAC"/>
            </w:pPr>
          </w:p>
        </w:tc>
      </w:tr>
    </w:tbl>
    <w:p w14:paraId="0F62D78F" w14:textId="77777777" w:rsidR="007033F3" w:rsidRPr="004B3397" w:rsidRDefault="007033F3" w:rsidP="007033F3"/>
    <w:p w14:paraId="5DF43382" w14:textId="77777777" w:rsidR="007033F3" w:rsidRPr="004B3397" w:rsidRDefault="007033F3" w:rsidP="007033F3">
      <w:pPr>
        <w:pStyle w:val="Heading1"/>
      </w:pPr>
      <w:bookmarkStart w:id="104" w:name="_Toc177658812"/>
      <w:r w:rsidRPr="004B3397">
        <w:t>I.2</w:t>
      </w:r>
      <w:r w:rsidRPr="004B3397">
        <w:tab/>
        <w:t>FR2 Base Station beam configuration</w:t>
      </w:r>
      <w:bookmarkEnd w:id="104"/>
    </w:p>
    <w:p w14:paraId="7C68E2A8" w14:textId="76BB2D38" w:rsidR="007033F3" w:rsidRPr="004B3397" w:rsidRDefault="007033F3" w:rsidP="007033F3">
      <w:pPr>
        <w:rPr>
          <w:lang w:eastAsia="zh-CN"/>
        </w:rPr>
      </w:pPr>
      <w:r w:rsidRPr="004B3397">
        <w:rPr>
          <w:lang w:eastAsia="zh-CN"/>
        </w:rPr>
        <w:t>The emulated BS beam configuration to be used for emulation of channel model defined in Annex I.1 is specified in this clause.</w:t>
      </w:r>
    </w:p>
    <w:p w14:paraId="5ECC3E77" w14:textId="1CD9B22B" w:rsidR="007033F3" w:rsidRPr="004B3397" w:rsidRDefault="007033F3" w:rsidP="007033F3">
      <w:pPr>
        <w:rPr>
          <w:lang w:eastAsia="zh-CN"/>
        </w:rPr>
      </w:pPr>
      <w:r w:rsidRPr="004B3397">
        <w:rPr>
          <w:lang w:eastAsia="zh-CN"/>
        </w:rPr>
        <w:t>The Base Station beam configuration includes basic antenna parameters and beamforming characteristic. The basic BS antenna parameters is defined in Table I.2-1.</w:t>
      </w:r>
    </w:p>
    <w:p w14:paraId="5C8549C0" w14:textId="77777777" w:rsidR="007033F3" w:rsidRPr="004B3397" w:rsidRDefault="007033F3" w:rsidP="007033F3">
      <w:pPr>
        <w:pStyle w:val="TH"/>
        <w:rPr>
          <w:rFonts w:eastAsia="Batang"/>
        </w:rPr>
      </w:pPr>
      <w:r w:rsidRPr="004B3397">
        <w:t>Table I.2-1: FR2 BS Antenna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033F3" w:rsidRPr="004B3397" w14:paraId="42171DBD" w14:textId="77777777" w:rsidTr="007033F3">
        <w:trPr>
          <w:trHeight w:val="283"/>
          <w:jc w:val="center"/>
        </w:trPr>
        <w:tc>
          <w:tcPr>
            <w:tcW w:w="3899" w:type="dxa"/>
            <w:vMerge w:val="restart"/>
            <w:shd w:val="clear" w:color="auto" w:fill="D9D9D9"/>
            <w:vAlign w:val="center"/>
          </w:tcPr>
          <w:p w14:paraId="006B2185" w14:textId="77777777" w:rsidR="007033F3" w:rsidRPr="004B3397" w:rsidRDefault="007033F3" w:rsidP="007033F3">
            <w:pPr>
              <w:pStyle w:val="TAH"/>
            </w:pPr>
            <w:r w:rsidRPr="004B3397">
              <w:t>Parameter description</w:t>
            </w:r>
          </w:p>
        </w:tc>
        <w:tc>
          <w:tcPr>
            <w:tcW w:w="1204" w:type="dxa"/>
            <w:vMerge w:val="restart"/>
            <w:shd w:val="clear" w:color="auto" w:fill="D9D9D9"/>
            <w:vAlign w:val="center"/>
          </w:tcPr>
          <w:p w14:paraId="28F1ABD5" w14:textId="77777777" w:rsidR="007033F3" w:rsidRPr="004B3397" w:rsidRDefault="007033F3" w:rsidP="007033F3">
            <w:pPr>
              <w:pStyle w:val="TAH"/>
            </w:pPr>
            <w:r w:rsidRPr="004B3397">
              <w:t>Symbol</w:t>
            </w:r>
          </w:p>
        </w:tc>
        <w:tc>
          <w:tcPr>
            <w:tcW w:w="1983" w:type="dxa"/>
            <w:shd w:val="clear" w:color="auto" w:fill="D9D9D9"/>
            <w:vAlign w:val="center"/>
          </w:tcPr>
          <w:p w14:paraId="5A59CCEA" w14:textId="77777777" w:rsidR="007033F3" w:rsidRPr="004B3397" w:rsidRDefault="007033F3" w:rsidP="007033F3">
            <w:pPr>
              <w:pStyle w:val="TAH"/>
            </w:pPr>
            <w:r w:rsidRPr="004B3397">
              <w:t>Parameter value</w:t>
            </w:r>
          </w:p>
        </w:tc>
      </w:tr>
      <w:tr w:rsidR="007033F3" w:rsidRPr="004B3397" w14:paraId="23196031" w14:textId="77777777" w:rsidTr="007033F3">
        <w:trPr>
          <w:trHeight w:val="283"/>
          <w:jc w:val="center"/>
        </w:trPr>
        <w:tc>
          <w:tcPr>
            <w:tcW w:w="3899" w:type="dxa"/>
            <w:vMerge/>
            <w:shd w:val="clear" w:color="auto" w:fill="D9D9D9"/>
            <w:vAlign w:val="center"/>
          </w:tcPr>
          <w:p w14:paraId="0BDCAD09" w14:textId="77777777" w:rsidR="007033F3" w:rsidRPr="004B3397" w:rsidRDefault="007033F3" w:rsidP="007033F3">
            <w:pPr>
              <w:pStyle w:val="TAH"/>
            </w:pPr>
          </w:p>
        </w:tc>
        <w:tc>
          <w:tcPr>
            <w:tcW w:w="1204" w:type="dxa"/>
            <w:vMerge/>
            <w:shd w:val="clear" w:color="auto" w:fill="D9D9D9"/>
            <w:vAlign w:val="center"/>
          </w:tcPr>
          <w:p w14:paraId="2BE6EFCA" w14:textId="77777777" w:rsidR="007033F3" w:rsidRPr="004B3397" w:rsidRDefault="007033F3" w:rsidP="007033F3">
            <w:pPr>
              <w:pStyle w:val="TAH"/>
            </w:pPr>
          </w:p>
        </w:tc>
        <w:tc>
          <w:tcPr>
            <w:tcW w:w="1983" w:type="dxa"/>
            <w:shd w:val="clear" w:color="auto" w:fill="D9D9D9"/>
            <w:vAlign w:val="center"/>
          </w:tcPr>
          <w:p w14:paraId="5589D0BA" w14:textId="77777777" w:rsidR="007033F3" w:rsidRPr="004B3397" w:rsidRDefault="007033F3" w:rsidP="007033F3">
            <w:pPr>
              <w:pStyle w:val="TAH"/>
            </w:pPr>
            <w:r w:rsidRPr="004B3397">
              <w:t>FR2</w:t>
            </w:r>
          </w:p>
        </w:tc>
      </w:tr>
      <w:tr w:rsidR="007033F3" w:rsidRPr="004B3397" w14:paraId="0D223C99" w14:textId="77777777" w:rsidTr="007033F3">
        <w:trPr>
          <w:jc w:val="center"/>
        </w:trPr>
        <w:tc>
          <w:tcPr>
            <w:tcW w:w="3899" w:type="dxa"/>
            <w:vAlign w:val="center"/>
          </w:tcPr>
          <w:p w14:paraId="1F8BEB81" w14:textId="77777777" w:rsidR="007033F3" w:rsidRPr="004B3397" w:rsidRDefault="007033F3" w:rsidP="007033F3">
            <w:pPr>
              <w:pStyle w:val="TAC"/>
            </w:pPr>
            <w:r w:rsidRPr="004B3397">
              <w:t>Antenna panels in vertical dimension</w:t>
            </w:r>
          </w:p>
        </w:tc>
        <w:tc>
          <w:tcPr>
            <w:tcW w:w="1204" w:type="dxa"/>
            <w:vAlign w:val="center"/>
          </w:tcPr>
          <w:p w14:paraId="55D67413" w14:textId="77777777" w:rsidR="007033F3" w:rsidRPr="004B3397" w:rsidRDefault="007033F3" w:rsidP="007033F3">
            <w:pPr>
              <w:pStyle w:val="TAC"/>
            </w:pPr>
            <w:r w:rsidRPr="004B3397">
              <w:rPr>
                <w:i/>
              </w:rPr>
              <w:t>M</w:t>
            </w:r>
            <w:r w:rsidRPr="004B3397">
              <w:rPr>
                <w:i/>
                <w:vertAlign w:val="subscript"/>
              </w:rPr>
              <w:t>g</w:t>
            </w:r>
          </w:p>
        </w:tc>
        <w:tc>
          <w:tcPr>
            <w:tcW w:w="1983" w:type="dxa"/>
            <w:vAlign w:val="center"/>
          </w:tcPr>
          <w:p w14:paraId="1F2FF04B" w14:textId="77777777" w:rsidR="007033F3" w:rsidRPr="004B3397" w:rsidRDefault="007033F3" w:rsidP="007033F3">
            <w:pPr>
              <w:pStyle w:val="TAC"/>
            </w:pPr>
            <w:r w:rsidRPr="004B3397">
              <w:t>1</w:t>
            </w:r>
          </w:p>
        </w:tc>
      </w:tr>
      <w:tr w:rsidR="007033F3" w:rsidRPr="004B3397" w14:paraId="01B749E0" w14:textId="77777777" w:rsidTr="007033F3">
        <w:trPr>
          <w:jc w:val="center"/>
        </w:trPr>
        <w:tc>
          <w:tcPr>
            <w:tcW w:w="3899" w:type="dxa"/>
            <w:vAlign w:val="center"/>
          </w:tcPr>
          <w:p w14:paraId="757B7AC4" w14:textId="77777777" w:rsidR="007033F3" w:rsidRPr="004B3397" w:rsidRDefault="007033F3" w:rsidP="007033F3">
            <w:pPr>
              <w:pStyle w:val="TAC"/>
            </w:pPr>
            <w:r w:rsidRPr="004B3397">
              <w:t>Antenna panels in horizontal dimension</w:t>
            </w:r>
          </w:p>
        </w:tc>
        <w:tc>
          <w:tcPr>
            <w:tcW w:w="1204" w:type="dxa"/>
            <w:vAlign w:val="center"/>
          </w:tcPr>
          <w:p w14:paraId="1D21B275" w14:textId="77777777" w:rsidR="007033F3" w:rsidRPr="004B3397" w:rsidRDefault="007033F3" w:rsidP="007033F3">
            <w:pPr>
              <w:pStyle w:val="TAC"/>
            </w:pPr>
            <w:r w:rsidRPr="004B3397">
              <w:rPr>
                <w:i/>
              </w:rPr>
              <w:t>N</w:t>
            </w:r>
            <w:r w:rsidRPr="004B3397">
              <w:rPr>
                <w:i/>
                <w:vertAlign w:val="subscript"/>
              </w:rPr>
              <w:t>g</w:t>
            </w:r>
          </w:p>
        </w:tc>
        <w:tc>
          <w:tcPr>
            <w:tcW w:w="1983" w:type="dxa"/>
            <w:vAlign w:val="center"/>
          </w:tcPr>
          <w:p w14:paraId="30C7F2B8" w14:textId="77777777" w:rsidR="007033F3" w:rsidRPr="004B3397" w:rsidRDefault="007033F3" w:rsidP="007033F3">
            <w:pPr>
              <w:pStyle w:val="TAC"/>
            </w:pPr>
            <w:r w:rsidRPr="004B3397">
              <w:t>1</w:t>
            </w:r>
          </w:p>
        </w:tc>
      </w:tr>
      <w:tr w:rsidR="007033F3" w:rsidRPr="004B3397" w14:paraId="7647F8B6" w14:textId="77777777" w:rsidTr="007033F3">
        <w:trPr>
          <w:jc w:val="center"/>
        </w:trPr>
        <w:tc>
          <w:tcPr>
            <w:tcW w:w="3899" w:type="dxa"/>
            <w:vAlign w:val="center"/>
          </w:tcPr>
          <w:p w14:paraId="6F99BF5C" w14:textId="77777777" w:rsidR="007033F3" w:rsidRPr="004B3397" w:rsidRDefault="007033F3" w:rsidP="007033F3">
            <w:pPr>
              <w:pStyle w:val="TAC"/>
            </w:pPr>
            <w:r w:rsidRPr="004B3397">
              <w:t>Elements per panel in vertical dimension</w:t>
            </w:r>
          </w:p>
        </w:tc>
        <w:tc>
          <w:tcPr>
            <w:tcW w:w="1204" w:type="dxa"/>
            <w:vAlign w:val="center"/>
          </w:tcPr>
          <w:p w14:paraId="784F13F9" w14:textId="77777777" w:rsidR="007033F3" w:rsidRPr="004B3397" w:rsidRDefault="007033F3" w:rsidP="007033F3">
            <w:pPr>
              <w:pStyle w:val="TAC"/>
            </w:pPr>
            <w:r w:rsidRPr="004B3397">
              <w:rPr>
                <w:i/>
              </w:rPr>
              <w:t>M</w:t>
            </w:r>
            <w:r w:rsidRPr="004B3397">
              <w:rPr>
                <w:i/>
                <w:vertAlign w:val="subscript"/>
              </w:rPr>
              <w:t>e</w:t>
            </w:r>
          </w:p>
        </w:tc>
        <w:tc>
          <w:tcPr>
            <w:tcW w:w="1983" w:type="dxa"/>
            <w:vAlign w:val="center"/>
          </w:tcPr>
          <w:p w14:paraId="0CBE296D" w14:textId="77777777" w:rsidR="007033F3" w:rsidRPr="004B3397" w:rsidRDefault="007033F3" w:rsidP="007033F3">
            <w:pPr>
              <w:pStyle w:val="TAC"/>
            </w:pPr>
            <w:r w:rsidRPr="004B3397">
              <w:t>8</w:t>
            </w:r>
          </w:p>
        </w:tc>
      </w:tr>
      <w:tr w:rsidR="007033F3" w:rsidRPr="004B3397" w14:paraId="62EEC7C1" w14:textId="77777777" w:rsidTr="007033F3">
        <w:trPr>
          <w:jc w:val="center"/>
        </w:trPr>
        <w:tc>
          <w:tcPr>
            <w:tcW w:w="3899" w:type="dxa"/>
            <w:vAlign w:val="center"/>
          </w:tcPr>
          <w:p w14:paraId="421D4E36" w14:textId="77777777" w:rsidR="007033F3" w:rsidRPr="004B3397" w:rsidRDefault="007033F3" w:rsidP="007033F3">
            <w:pPr>
              <w:pStyle w:val="TAC"/>
            </w:pPr>
            <w:r w:rsidRPr="004B3397">
              <w:t>Elements per panel in horizontal dimension</w:t>
            </w:r>
          </w:p>
        </w:tc>
        <w:tc>
          <w:tcPr>
            <w:tcW w:w="1204" w:type="dxa"/>
            <w:vAlign w:val="center"/>
          </w:tcPr>
          <w:p w14:paraId="794E3D43" w14:textId="77777777" w:rsidR="007033F3" w:rsidRPr="004B3397" w:rsidRDefault="007033F3" w:rsidP="007033F3">
            <w:pPr>
              <w:pStyle w:val="TAC"/>
              <w:rPr>
                <w:i/>
              </w:rPr>
            </w:pPr>
            <w:r w:rsidRPr="004B3397">
              <w:rPr>
                <w:i/>
              </w:rPr>
              <w:t>N</w:t>
            </w:r>
            <w:r w:rsidRPr="004B3397">
              <w:rPr>
                <w:i/>
                <w:vertAlign w:val="subscript"/>
              </w:rPr>
              <w:t>e</w:t>
            </w:r>
          </w:p>
        </w:tc>
        <w:tc>
          <w:tcPr>
            <w:tcW w:w="1983" w:type="dxa"/>
            <w:vAlign w:val="center"/>
          </w:tcPr>
          <w:p w14:paraId="499136C4" w14:textId="77777777" w:rsidR="007033F3" w:rsidRPr="004B3397" w:rsidRDefault="007033F3" w:rsidP="007033F3">
            <w:pPr>
              <w:pStyle w:val="TAC"/>
            </w:pPr>
            <w:r w:rsidRPr="004B3397">
              <w:t>16</w:t>
            </w:r>
          </w:p>
        </w:tc>
      </w:tr>
      <w:tr w:rsidR="007033F3" w:rsidRPr="004B3397" w14:paraId="248E8C47" w14:textId="77777777" w:rsidTr="007033F3">
        <w:trPr>
          <w:jc w:val="center"/>
        </w:trPr>
        <w:tc>
          <w:tcPr>
            <w:tcW w:w="3899" w:type="dxa"/>
            <w:vAlign w:val="center"/>
          </w:tcPr>
          <w:p w14:paraId="7D722D0C" w14:textId="77777777" w:rsidR="007033F3" w:rsidRPr="004B3397" w:rsidRDefault="007033F3" w:rsidP="007033F3">
            <w:pPr>
              <w:pStyle w:val="TAC"/>
            </w:pPr>
            <w:r w:rsidRPr="004B3397">
              <w:t>Number of polarizations per panel</w:t>
            </w:r>
          </w:p>
        </w:tc>
        <w:tc>
          <w:tcPr>
            <w:tcW w:w="1204" w:type="dxa"/>
            <w:vAlign w:val="center"/>
          </w:tcPr>
          <w:p w14:paraId="203721D1" w14:textId="77777777" w:rsidR="007033F3" w:rsidRPr="004B3397" w:rsidRDefault="007033F3" w:rsidP="007033F3">
            <w:pPr>
              <w:pStyle w:val="TAC"/>
              <w:rPr>
                <w:i/>
              </w:rPr>
            </w:pPr>
            <w:r w:rsidRPr="004B3397">
              <w:rPr>
                <w:i/>
              </w:rPr>
              <w:t>P</w:t>
            </w:r>
          </w:p>
        </w:tc>
        <w:tc>
          <w:tcPr>
            <w:tcW w:w="1983" w:type="dxa"/>
            <w:vAlign w:val="center"/>
          </w:tcPr>
          <w:p w14:paraId="7E191D86" w14:textId="77777777" w:rsidR="007033F3" w:rsidRPr="004B3397" w:rsidRDefault="007033F3" w:rsidP="007033F3">
            <w:pPr>
              <w:pStyle w:val="TAC"/>
            </w:pPr>
            <w:r w:rsidRPr="004B3397">
              <w:t>2</w:t>
            </w:r>
          </w:p>
        </w:tc>
      </w:tr>
      <w:tr w:rsidR="007033F3" w:rsidRPr="004B3397" w14:paraId="21E36E7E" w14:textId="77777777" w:rsidTr="007033F3">
        <w:trPr>
          <w:jc w:val="center"/>
        </w:trPr>
        <w:tc>
          <w:tcPr>
            <w:tcW w:w="3899" w:type="dxa"/>
            <w:vAlign w:val="center"/>
          </w:tcPr>
          <w:p w14:paraId="0BA8372B" w14:textId="77777777" w:rsidR="007033F3" w:rsidRPr="004B3397" w:rsidRDefault="007033F3" w:rsidP="007033F3">
            <w:pPr>
              <w:pStyle w:val="TAC"/>
            </w:pPr>
            <w:r w:rsidRPr="004B3397">
              <w:t>Element spacing in horizontal dimension (</w:t>
            </w:r>
            <w:r w:rsidRPr="004B3397">
              <w:sym w:font="Symbol" w:char="F06C"/>
            </w:r>
            <w:r w:rsidRPr="004B3397">
              <w:t>)</w:t>
            </w:r>
          </w:p>
        </w:tc>
        <w:tc>
          <w:tcPr>
            <w:tcW w:w="1204" w:type="dxa"/>
            <w:vAlign w:val="center"/>
          </w:tcPr>
          <w:p w14:paraId="4F592903" w14:textId="77777777" w:rsidR="007033F3" w:rsidRPr="004B3397" w:rsidRDefault="007033F3" w:rsidP="007033F3">
            <w:pPr>
              <w:pStyle w:val="TAC"/>
            </w:pPr>
            <w:r w:rsidRPr="004B3397">
              <w:rPr>
                <w:i/>
                <w:iCs/>
              </w:rPr>
              <w:t>d</w:t>
            </w:r>
            <w:r w:rsidRPr="004B3397">
              <w:rPr>
                <w:i/>
                <w:iCs/>
                <w:vertAlign w:val="subscript"/>
              </w:rPr>
              <w:t>H</w:t>
            </w:r>
          </w:p>
        </w:tc>
        <w:tc>
          <w:tcPr>
            <w:tcW w:w="1983" w:type="dxa"/>
            <w:vAlign w:val="center"/>
          </w:tcPr>
          <w:p w14:paraId="2A87415E" w14:textId="77777777" w:rsidR="007033F3" w:rsidRPr="004B3397" w:rsidRDefault="007033F3" w:rsidP="007033F3">
            <w:pPr>
              <w:pStyle w:val="TAC"/>
            </w:pPr>
            <w:r w:rsidRPr="004B3397">
              <w:t>0.5</w:t>
            </w:r>
          </w:p>
        </w:tc>
      </w:tr>
      <w:tr w:rsidR="007033F3" w:rsidRPr="004B3397" w14:paraId="253DCD12" w14:textId="77777777" w:rsidTr="007033F3">
        <w:trPr>
          <w:jc w:val="center"/>
        </w:trPr>
        <w:tc>
          <w:tcPr>
            <w:tcW w:w="3899" w:type="dxa"/>
            <w:vAlign w:val="center"/>
          </w:tcPr>
          <w:p w14:paraId="2D12AC38" w14:textId="77777777" w:rsidR="007033F3" w:rsidRPr="004B3397" w:rsidRDefault="007033F3" w:rsidP="007033F3">
            <w:pPr>
              <w:pStyle w:val="TAC"/>
            </w:pPr>
            <w:r w:rsidRPr="004B3397">
              <w:t>Element spacing in vertical dimension (</w:t>
            </w:r>
            <w:r w:rsidRPr="004B3397">
              <w:sym w:font="Symbol" w:char="F06C"/>
            </w:r>
            <w:r w:rsidRPr="004B3397">
              <w:t>)</w:t>
            </w:r>
          </w:p>
        </w:tc>
        <w:tc>
          <w:tcPr>
            <w:tcW w:w="1204" w:type="dxa"/>
            <w:vAlign w:val="center"/>
          </w:tcPr>
          <w:p w14:paraId="4065AF05" w14:textId="77777777" w:rsidR="007033F3" w:rsidRPr="004B3397" w:rsidRDefault="007033F3" w:rsidP="007033F3">
            <w:pPr>
              <w:pStyle w:val="TAC"/>
            </w:pPr>
            <w:r w:rsidRPr="004B3397">
              <w:rPr>
                <w:i/>
                <w:iCs/>
              </w:rPr>
              <w:t>d</w:t>
            </w:r>
            <w:r w:rsidRPr="004B3397">
              <w:rPr>
                <w:i/>
                <w:iCs/>
                <w:vertAlign w:val="subscript"/>
              </w:rPr>
              <w:t>V</w:t>
            </w:r>
          </w:p>
        </w:tc>
        <w:tc>
          <w:tcPr>
            <w:tcW w:w="1983" w:type="dxa"/>
            <w:vAlign w:val="center"/>
          </w:tcPr>
          <w:p w14:paraId="17F82205" w14:textId="77777777" w:rsidR="007033F3" w:rsidRPr="004B3397" w:rsidRDefault="007033F3" w:rsidP="007033F3">
            <w:pPr>
              <w:pStyle w:val="TAC"/>
            </w:pPr>
            <w:r w:rsidRPr="004B3397">
              <w:t>0.5</w:t>
            </w:r>
          </w:p>
        </w:tc>
      </w:tr>
    </w:tbl>
    <w:p w14:paraId="4EF0E84E" w14:textId="77777777" w:rsidR="007033F3" w:rsidRPr="004B3397" w:rsidRDefault="007033F3" w:rsidP="007033F3">
      <w:pPr>
        <w:rPr>
          <w:lang w:eastAsia="zh-CN"/>
        </w:rPr>
      </w:pPr>
    </w:p>
    <w:p w14:paraId="0B0CDE18" w14:textId="77777777" w:rsidR="007033F3" w:rsidRPr="004B3397" w:rsidRDefault="007033F3" w:rsidP="007033F3">
      <w:pPr>
        <w:rPr>
          <w:lang w:eastAsia="zh-CN"/>
        </w:rPr>
      </w:pPr>
      <w:r w:rsidRPr="004B3397">
        <w:rPr>
          <w:rFonts w:eastAsia="Batang"/>
        </w:rPr>
        <w:t xml:space="preserve">Antenna element radiation patterns, including orientation of the element main polarization components as well as orientation of the antenna array are as in the example pattern in Table 7.3-1 </w:t>
      </w:r>
      <w:r w:rsidRPr="004B3397">
        <w:rPr>
          <w:lang w:eastAsia="ko-KR"/>
        </w:rPr>
        <w:t xml:space="preserve">of TR 38.901. </w:t>
      </w:r>
      <w:r w:rsidRPr="004B3397">
        <w:rPr>
          <w:rFonts w:eastAsia="Batang"/>
        </w:rPr>
        <w:t xml:space="preserve">The antenna element has </w:t>
      </w:r>
      <w:r w:rsidRPr="004B3397">
        <w:rPr>
          <w:rFonts w:eastAsia="Batang"/>
        </w:rPr>
        <w:lastRenderedPageBreak/>
        <w:t>±45</w:t>
      </w:r>
      <w:r w:rsidRPr="004B3397">
        <w:rPr>
          <w:rFonts w:ascii="Symbol" w:eastAsia="Symbol" w:hAnsi="Symbol" w:cs="Symbol"/>
        </w:rPr>
        <w:t></w:t>
      </w:r>
      <w:r w:rsidRPr="004B3397">
        <w:rPr>
          <w:rFonts w:eastAsia="Batang"/>
        </w:rPr>
        <w:t xml:space="preserve"> polarization components and the radiation pattern parameters are </w:t>
      </w:r>
      <w:r w:rsidRPr="004B3397">
        <w:rPr>
          <w:rFonts w:ascii="Symbol" w:eastAsia="Symbol" w:hAnsi="Symbol" w:cs="Symbol"/>
        </w:rPr>
        <w:t></w:t>
      </w:r>
      <w:r w:rsidRPr="004B3397">
        <w:rPr>
          <w:rFonts w:eastAsia="Batang"/>
          <w:vertAlign w:val="subscript"/>
        </w:rPr>
        <w:t>3dB</w:t>
      </w:r>
      <w:r w:rsidRPr="004B3397">
        <w:rPr>
          <w:rFonts w:eastAsia="Batang"/>
        </w:rPr>
        <w:t xml:space="preserve"> = 65</w:t>
      </w:r>
      <w:r w:rsidRPr="004B3397">
        <w:rPr>
          <w:rFonts w:ascii="Symbol" w:eastAsia="Symbol" w:hAnsi="Symbol" w:cs="Symbol"/>
        </w:rPr>
        <w:t></w:t>
      </w:r>
      <w:r w:rsidRPr="004B3397">
        <w:rPr>
          <w:rFonts w:eastAsia="Batang"/>
        </w:rPr>
        <w:t xml:space="preserve">, </w:t>
      </w:r>
      <w:r w:rsidRPr="004B3397">
        <w:rPr>
          <w:rFonts w:ascii="Symbol" w:eastAsia="Batang" w:hAnsi="Symbol"/>
        </w:rPr>
        <w:t></w:t>
      </w:r>
      <w:r w:rsidRPr="004B3397">
        <w:rPr>
          <w:rFonts w:eastAsia="Batang"/>
          <w:vertAlign w:val="subscript"/>
        </w:rPr>
        <w:t>3dB</w:t>
      </w:r>
      <w:r w:rsidRPr="004B3397">
        <w:rPr>
          <w:rFonts w:eastAsia="Batang"/>
        </w:rPr>
        <w:t xml:space="preserve"> = 65</w:t>
      </w:r>
      <w:r w:rsidRPr="004B3397">
        <w:rPr>
          <w:rFonts w:ascii="Symbol" w:eastAsia="Symbol" w:hAnsi="Symbol" w:cs="Symbol"/>
        </w:rPr>
        <w:t></w:t>
      </w:r>
      <w:r w:rsidRPr="004B3397">
        <w:rPr>
          <w:rFonts w:eastAsia="Batang"/>
        </w:rPr>
        <w:t>, A</w:t>
      </w:r>
      <w:r w:rsidRPr="004B3397">
        <w:rPr>
          <w:rFonts w:eastAsia="Batang"/>
          <w:vertAlign w:val="subscript"/>
        </w:rPr>
        <w:t>max</w:t>
      </w:r>
      <w:r w:rsidRPr="004B3397">
        <w:rPr>
          <w:rFonts w:eastAsia="Batang"/>
        </w:rPr>
        <w:t xml:space="preserve"> = 30dB,</w:t>
      </w:r>
      <w:r w:rsidRPr="004B3397">
        <w:rPr>
          <w:rFonts w:eastAsia="Batang"/>
          <w:i/>
          <w:iCs/>
        </w:rPr>
        <w:t xml:space="preserve"> </w:t>
      </w:r>
      <w:r w:rsidRPr="004B3397">
        <w:rPr>
          <w:rFonts w:eastAsia="Batang"/>
        </w:rPr>
        <w:t>SLAv = 30dB,</w:t>
      </w:r>
      <w:r w:rsidRPr="004B3397">
        <w:rPr>
          <w:rFonts w:eastAsia="Batang"/>
          <w:i/>
          <w:iCs/>
        </w:rPr>
        <w:t xml:space="preserve"> G</w:t>
      </w:r>
      <w:r w:rsidRPr="004B3397">
        <w:rPr>
          <w:rFonts w:eastAsia="Batang"/>
          <w:i/>
          <w:iCs/>
          <w:vertAlign w:val="subscript"/>
        </w:rPr>
        <w:t>E,max</w:t>
      </w:r>
      <w:r w:rsidRPr="004B3397">
        <w:rPr>
          <w:rFonts w:eastAsia="Batang"/>
        </w:rPr>
        <w:t xml:space="preserve"> =8 dBi.</w:t>
      </w:r>
    </w:p>
    <w:p w14:paraId="07B0E576" w14:textId="4A14FAB3" w:rsidR="007033F3" w:rsidRPr="004B3397" w:rsidRDefault="007033F3" w:rsidP="007033F3">
      <w:pPr>
        <w:rPr>
          <w:lang w:eastAsia="zh-CN"/>
        </w:rPr>
      </w:pPr>
      <w:r w:rsidRPr="004B3397">
        <w:rPr>
          <w:lang w:eastAsia="zh-CN"/>
        </w:rPr>
        <w:t>The beamforming characteristic of the FR2 BS pattern is defined as follow:</w:t>
      </w:r>
    </w:p>
    <w:p w14:paraId="285F8FD3" w14:textId="2252356C" w:rsidR="007033F3" w:rsidRPr="004B3397" w:rsidRDefault="007033F3" w:rsidP="007033F3">
      <w:pPr>
        <w:pStyle w:val="B1"/>
      </w:pPr>
      <w:r w:rsidRPr="004B3397">
        <w:t>-</w:t>
      </w:r>
      <w:r w:rsidRPr="004B3397">
        <w:tab/>
        <w:t>A code book of 128 fixed beams is constructed to a grid of eight elevation angles from –25</w:t>
      </w:r>
      <w:r w:rsidRPr="004B3397">
        <w:sym w:font="Symbol" w:char="F0B0"/>
      </w:r>
      <w:r w:rsidRPr="004B3397">
        <w:t xml:space="preserve"> to +25</w:t>
      </w:r>
      <w:r w:rsidRPr="004B3397">
        <w:sym w:font="Symbol" w:char="F0B0"/>
      </w:r>
      <w:r w:rsidRPr="004B3397">
        <w:t xml:space="preserve"> with ~7.1</w:t>
      </w:r>
      <w:r w:rsidRPr="004B3397">
        <w:sym w:font="Symbol" w:char="F0B0"/>
      </w:r>
      <w:r w:rsidRPr="004B3397">
        <w:t xml:space="preserve"> step size and 16</w:t>
      </w:r>
      <w:r w:rsidRPr="004B3397">
        <w:sym w:font="Symbol" w:char="F0B0"/>
      </w:r>
      <w:r w:rsidRPr="004B3397">
        <w:t xml:space="preserve"> azimuth angles from –60</w:t>
      </w:r>
      <w:r w:rsidRPr="004B3397">
        <w:sym w:font="Symbol" w:char="F0B0"/>
      </w:r>
      <w:r w:rsidRPr="004B3397">
        <w:t xml:space="preserve"> to +60</w:t>
      </w:r>
      <w:r w:rsidRPr="004B3397">
        <w:sym w:font="Symbol" w:char="F0B0"/>
      </w:r>
      <w:r w:rsidRPr="004B3397">
        <w:t xml:space="preserve"> with 8</w:t>
      </w:r>
      <w:r w:rsidRPr="004B3397">
        <w:sym w:font="Symbol" w:char="F0B0"/>
      </w:r>
      <w:r w:rsidRPr="004B3397">
        <w:t xml:space="preserve"> step size</w:t>
      </w:r>
      <w:r w:rsidR="001A58C4" w:rsidRPr="004B3397">
        <w:t>;</w:t>
      </w:r>
    </w:p>
    <w:p w14:paraId="0061C41C" w14:textId="73D550D7" w:rsidR="007033F3" w:rsidRPr="004B3397" w:rsidRDefault="007033F3" w:rsidP="001A58C4">
      <w:pPr>
        <w:pStyle w:val="B1"/>
      </w:pPr>
      <w:r w:rsidRPr="004B3397">
        <w:t>-</w:t>
      </w:r>
      <w:r w:rsidRPr="004B3397">
        <w:tab/>
        <w:t>1 strongest transmitting beam is generated from BS, the direction of this beam towards the strongest cluster of the FR2 channel model. Specifically, the direction in UMi CDL-C model is: AoD: -12</w:t>
      </w:r>
      <w:r w:rsidRPr="004B3397">
        <w:rPr>
          <w:vertAlign w:val="superscript"/>
        </w:rPr>
        <w:t>o</w:t>
      </w:r>
      <w:r w:rsidRPr="004B3397">
        <w:t>, ZoD: 100.71.</w:t>
      </w:r>
    </w:p>
    <w:p w14:paraId="41AD22F0" w14:textId="77777777" w:rsidR="007033F3" w:rsidRPr="004B3397" w:rsidRDefault="007033F3" w:rsidP="007033F3">
      <w:pPr>
        <w:pStyle w:val="Heading1"/>
      </w:pPr>
      <w:bookmarkStart w:id="105" w:name="_Toc177658813"/>
      <w:r w:rsidRPr="004B3397">
        <w:t>I.3</w:t>
      </w:r>
      <w:r w:rsidRPr="004B3397">
        <w:tab/>
        <w:t>FR2 Channel model validation</w:t>
      </w:r>
      <w:bookmarkEnd w:id="105"/>
    </w:p>
    <w:p w14:paraId="2A2236F1" w14:textId="77777777" w:rsidR="007033F3" w:rsidRPr="004B3397" w:rsidRDefault="007033F3" w:rsidP="007033F3">
      <w:pPr>
        <w:pStyle w:val="Heading2"/>
      </w:pPr>
      <w:bookmarkStart w:id="106" w:name="_Toc177658814"/>
      <w:r w:rsidRPr="004B3397">
        <w:t>I.3.1</w:t>
      </w:r>
      <w:r w:rsidRPr="004B3397">
        <w:tab/>
        <w:t>General</w:t>
      </w:r>
      <w:bookmarkEnd w:id="106"/>
    </w:p>
    <w:p w14:paraId="7DA29709" w14:textId="77777777" w:rsidR="007033F3" w:rsidRPr="004B3397" w:rsidRDefault="007033F3" w:rsidP="007033F3">
      <w:r w:rsidRPr="004B3397">
        <w:t>This clause describes the FR2 MIMO OTA validation measurements, in order to ensure that the channel models are correctly implemented and hence capable of generating the propagation environment, as described by the model, within the test zone of the 3D-MPAC system.</w:t>
      </w:r>
    </w:p>
    <w:p w14:paraId="61892C27" w14:textId="77777777" w:rsidR="007033F3" w:rsidRPr="004B3397" w:rsidRDefault="007033F3" w:rsidP="007033F3">
      <w:r w:rsidRPr="004B3397">
        <w:t>The following measurements shall be done for FR2 channel model validation:</w:t>
      </w:r>
    </w:p>
    <w:p w14:paraId="666FC5FB" w14:textId="77777777" w:rsidR="007033F3" w:rsidRPr="004B3397" w:rsidRDefault="007033F3" w:rsidP="007033F3">
      <w:pPr>
        <w:pStyle w:val="B1"/>
        <w:rPr>
          <w:lang w:eastAsia="ko-KR"/>
        </w:rPr>
      </w:pPr>
      <w:r w:rsidRPr="004B3397">
        <w:rPr>
          <w:lang w:eastAsia="ko-KR"/>
        </w:rPr>
        <w:t>-</w:t>
      </w:r>
      <w:r w:rsidRPr="004B3397">
        <w:rPr>
          <w:lang w:eastAsia="ko-KR"/>
        </w:rPr>
        <w:tab/>
        <w:t xml:space="preserve">Power Delay Profile (PDP) </w:t>
      </w:r>
    </w:p>
    <w:p w14:paraId="690B2B03" w14:textId="77777777" w:rsidR="007033F3" w:rsidRPr="004B3397" w:rsidRDefault="007033F3" w:rsidP="007033F3">
      <w:pPr>
        <w:pStyle w:val="B1"/>
        <w:rPr>
          <w:lang w:eastAsia="ko-KR"/>
        </w:rPr>
      </w:pPr>
      <w:r w:rsidRPr="004B3397">
        <w:rPr>
          <w:lang w:eastAsia="ko-KR"/>
        </w:rPr>
        <w:t>-</w:t>
      </w:r>
      <w:r w:rsidRPr="004B3397">
        <w:rPr>
          <w:lang w:eastAsia="ko-KR"/>
        </w:rPr>
        <w:tab/>
        <w:t>Doppler/Temporal correlation</w:t>
      </w:r>
    </w:p>
    <w:p w14:paraId="6C7E0374" w14:textId="77777777" w:rsidR="007033F3" w:rsidRPr="004B3397" w:rsidRDefault="007033F3" w:rsidP="007033F3">
      <w:pPr>
        <w:pStyle w:val="B1"/>
        <w:rPr>
          <w:lang w:eastAsia="ko-KR"/>
        </w:rPr>
      </w:pPr>
      <w:r w:rsidRPr="004B3397">
        <w:rPr>
          <w:lang w:eastAsia="ko-KR"/>
        </w:rPr>
        <w:t>-</w:t>
      </w:r>
      <w:r w:rsidRPr="004B3397">
        <w:rPr>
          <w:lang w:eastAsia="ko-KR"/>
        </w:rPr>
        <w:tab/>
        <w:t>PAS similarity percentage (PSP)</w:t>
      </w:r>
    </w:p>
    <w:p w14:paraId="39577286" w14:textId="77777777" w:rsidR="007033F3" w:rsidRPr="004B3397" w:rsidRDefault="007033F3" w:rsidP="007033F3">
      <w:pPr>
        <w:pStyle w:val="B1"/>
        <w:rPr>
          <w:lang w:eastAsia="ko-KR"/>
        </w:rPr>
      </w:pPr>
      <w:r w:rsidRPr="004B3397">
        <w:rPr>
          <w:lang w:eastAsia="ko-KR"/>
        </w:rPr>
        <w:t>-</w:t>
      </w:r>
      <w:r w:rsidRPr="004B3397">
        <w:rPr>
          <w:lang w:eastAsia="ko-KR"/>
        </w:rPr>
        <w:tab/>
        <w:t>Cross-polarization</w:t>
      </w:r>
    </w:p>
    <w:p w14:paraId="6AD16268" w14:textId="77777777" w:rsidR="007033F3" w:rsidRPr="004B3397" w:rsidRDefault="007033F3" w:rsidP="007033F3">
      <w:pPr>
        <w:pStyle w:val="B1"/>
        <w:rPr>
          <w:lang w:eastAsia="ko-KR"/>
        </w:rPr>
      </w:pPr>
      <w:r w:rsidRPr="004B3397">
        <w:rPr>
          <w:lang w:eastAsia="ko-KR"/>
        </w:rPr>
        <w:t>-</w:t>
      </w:r>
      <w:r w:rsidRPr="004B3397">
        <w:rPr>
          <w:lang w:eastAsia="ko-KR"/>
        </w:rPr>
        <w:tab/>
        <w:t>Power validation</w:t>
      </w:r>
    </w:p>
    <w:p w14:paraId="7DB926EA" w14:textId="57426674" w:rsidR="007033F3" w:rsidRPr="004B3397" w:rsidRDefault="007033F3" w:rsidP="007033F3">
      <w:pPr>
        <w:rPr>
          <w:lang w:eastAsia="zh-CN"/>
        </w:rPr>
      </w:pPr>
      <w:r w:rsidRPr="004B3397">
        <w:rPr>
          <w:lang w:eastAsia="zh-CN"/>
        </w:rPr>
        <w:t>Frequencies to be used to test for FR2 channel model validation:</w:t>
      </w:r>
    </w:p>
    <w:p w14:paraId="4316D804" w14:textId="77777777" w:rsidR="007033F3" w:rsidRPr="004B3397" w:rsidRDefault="007033F3" w:rsidP="007033F3">
      <w:pPr>
        <w:pStyle w:val="TH"/>
      </w:pPr>
      <w:r w:rsidRPr="004B3397">
        <w:t>Table I.3.1-1: FR2 Channel model validation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033F3" w:rsidRPr="004B3397" w14:paraId="328AD090" w14:textId="77777777" w:rsidTr="007033F3">
        <w:trPr>
          <w:jc w:val="center"/>
        </w:trPr>
        <w:tc>
          <w:tcPr>
            <w:tcW w:w="1956" w:type="dxa"/>
            <w:shd w:val="clear" w:color="auto" w:fill="E7E6E6"/>
          </w:tcPr>
          <w:p w14:paraId="5E69F8C7" w14:textId="77777777" w:rsidR="007033F3" w:rsidRPr="004B3397" w:rsidRDefault="007033F3" w:rsidP="007033F3">
            <w:pPr>
              <w:pStyle w:val="TAH"/>
            </w:pPr>
            <w:r w:rsidRPr="004B3397">
              <w:t>NR FR2 Bands</w:t>
            </w:r>
          </w:p>
        </w:tc>
        <w:tc>
          <w:tcPr>
            <w:tcW w:w="850" w:type="dxa"/>
            <w:shd w:val="clear" w:color="auto" w:fill="E7E6E6"/>
          </w:tcPr>
          <w:p w14:paraId="2279D6A4" w14:textId="77777777" w:rsidR="007033F3" w:rsidRPr="004B3397" w:rsidRDefault="007033F3" w:rsidP="007033F3">
            <w:pPr>
              <w:pStyle w:val="TAH"/>
            </w:pPr>
            <w:r w:rsidRPr="004B3397">
              <w:t>Range</w:t>
            </w:r>
          </w:p>
        </w:tc>
        <w:tc>
          <w:tcPr>
            <w:tcW w:w="1701" w:type="dxa"/>
            <w:shd w:val="clear" w:color="auto" w:fill="E7E6E6"/>
          </w:tcPr>
          <w:p w14:paraId="372C1E15" w14:textId="77777777" w:rsidR="007033F3" w:rsidRPr="004B3397" w:rsidRDefault="007033F3" w:rsidP="007033F3">
            <w:pPr>
              <w:pStyle w:val="TAH"/>
            </w:pPr>
            <w:r w:rsidRPr="004B3397">
              <w:t>Test Frequency (MHz)</w:t>
            </w:r>
          </w:p>
        </w:tc>
      </w:tr>
      <w:tr w:rsidR="007033F3" w:rsidRPr="004B3397" w14:paraId="37C235CB" w14:textId="77777777" w:rsidTr="007033F3">
        <w:trPr>
          <w:trHeight w:val="201"/>
          <w:jc w:val="center"/>
        </w:trPr>
        <w:tc>
          <w:tcPr>
            <w:tcW w:w="1956" w:type="dxa"/>
            <w:shd w:val="clear" w:color="auto" w:fill="auto"/>
          </w:tcPr>
          <w:p w14:paraId="1270025A" w14:textId="77777777" w:rsidR="007033F3" w:rsidRPr="004B3397" w:rsidRDefault="007033F3" w:rsidP="007033F3">
            <w:pPr>
              <w:pStyle w:val="TAC"/>
            </w:pPr>
            <w:r w:rsidRPr="004B3397">
              <w:t>n257</w:t>
            </w:r>
          </w:p>
        </w:tc>
        <w:tc>
          <w:tcPr>
            <w:tcW w:w="850" w:type="dxa"/>
            <w:shd w:val="clear" w:color="auto" w:fill="auto"/>
          </w:tcPr>
          <w:p w14:paraId="6E16E898" w14:textId="77777777" w:rsidR="007033F3" w:rsidRPr="004B3397" w:rsidRDefault="007033F3" w:rsidP="007033F3">
            <w:pPr>
              <w:pStyle w:val="TAC"/>
            </w:pPr>
            <w:r w:rsidRPr="004B3397">
              <w:t>Low</w:t>
            </w:r>
          </w:p>
        </w:tc>
        <w:tc>
          <w:tcPr>
            <w:tcW w:w="1701" w:type="dxa"/>
            <w:shd w:val="clear" w:color="auto" w:fill="auto"/>
          </w:tcPr>
          <w:p w14:paraId="7FE60E5E" w14:textId="77777777" w:rsidR="007033F3" w:rsidRPr="004B3397" w:rsidRDefault="007033F3" w:rsidP="007033F3">
            <w:pPr>
              <w:pStyle w:val="TAC"/>
            </w:pPr>
            <w:r w:rsidRPr="004B3397">
              <w:t>27750</w:t>
            </w:r>
          </w:p>
        </w:tc>
      </w:tr>
      <w:tr w:rsidR="007033F3" w:rsidRPr="004B3397" w14:paraId="34690ADF" w14:textId="77777777" w:rsidTr="007033F3">
        <w:trPr>
          <w:trHeight w:val="219"/>
          <w:jc w:val="center"/>
        </w:trPr>
        <w:tc>
          <w:tcPr>
            <w:tcW w:w="1956" w:type="dxa"/>
            <w:shd w:val="clear" w:color="auto" w:fill="auto"/>
          </w:tcPr>
          <w:p w14:paraId="30967A26" w14:textId="77777777" w:rsidR="007033F3" w:rsidRPr="004B3397" w:rsidRDefault="007033F3" w:rsidP="007033F3">
            <w:pPr>
              <w:pStyle w:val="TAC"/>
            </w:pPr>
            <w:r w:rsidRPr="004B3397">
              <w:t>n260</w:t>
            </w:r>
          </w:p>
        </w:tc>
        <w:tc>
          <w:tcPr>
            <w:tcW w:w="850" w:type="dxa"/>
            <w:shd w:val="clear" w:color="auto" w:fill="auto"/>
          </w:tcPr>
          <w:p w14:paraId="17D8CFA3" w14:textId="77777777" w:rsidR="007033F3" w:rsidRPr="004B3397" w:rsidRDefault="007033F3" w:rsidP="007033F3">
            <w:pPr>
              <w:pStyle w:val="TAC"/>
            </w:pPr>
            <w:r w:rsidRPr="004B3397">
              <w:t>High</w:t>
            </w:r>
          </w:p>
        </w:tc>
        <w:tc>
          <w:tcPr>
            <w:tcW w:w="1701" w:type="dxa"/>
            <w:shd w:val="clear" w:color="auto" w:fill="auto"/>
          </w:tcPr>
          <w:p w14:paraId="73A24CCB" w14:textId="77777777" w:rsidR="007033F3" w:rsidRPr="004B3397" w:rsidRDefault="007033F3" w:rsidP="007033F3">
            <w:pPr>
              <w:pStyle w:val="TAC"/>
            </w:pPr>
            <w:r w:rsidRPr="004B3397">
              <w:t>38500</w:t>
            </w:r>
          </w:p>
        </w:tc>
      </w:tr>
      <w:tr w:rsidR="007033F3" w:rsidRPr="004B3397" w14:paraId="754000E1" w14:textId="77777777" w:rsidTr="007033F3">
        <w:trPr>
          <w:trHeight w:val="137"/>
          <w:jc w:val="center"/>
        </w:trPr>
        <w:tc>
          <w:tcPr>
            <w:tcW w:w="1956" w:type="dxa"/>
            <w:shd w:val="clear" w:color="auto" w:fill="auto"/>
          </w:tcPr>
          <w:p w14:paraId="3CD2E20E" w14:textId="77777777" w:rsidR="007033F3" w:rsidRPr="004B3397" w:rsidRDefault="007033F3" w:rsidP="007033F3">
            <w:pPr>
              <w:pStyle w:val="TAC"/>
            </w:pPr>
            <w:r w:rsidRPr="004B3397">
              <w:t>n258</w:t>
            </w:r>
          </w:p>
        </w:tc>
        <w:tc>
          <w:tcPr>
            <w:tcW w:w="850" w:type="dxa"/>
            <w:shd w:val="clear" w:color="auto" w:fill="auto"/>
          </w:tcPr>
          <w:p w14:paraId="01371326" w14:textId="77777777" w:rsidR="007033F3" w:rsidRPr="004B3397" w:rsidRDefault="007033F3" w:rsidP="007033F3">
            <w:pPr>
              <w:pStyle w:val="TAC"/>
            </w:pPr>
            <w:r w:rsidRPr="004B3397">
              <w:t>Low</w:t>
            </w:r>
          </w:p>
        </w:tc>
        <w:tc>
          <w:tcPr>
            <w:tcW w:w="1701" w:type="dxa"/>
            <w:shd w:val="clear" w:color="auto" w:fill="auto"/>
          </w:tcPr>
          <w:p w14:paraId="38E64709" w14:textId="77777777" w:rsidR="007033F3" w:rsidRPr="004B3397" w:rsidRDefault="007033F3" w:rsidP="007033F3">
            <w:pPr>
              <w:pStyle w:val="TAC"/>
            </w:pPr>
            <w:r w:rsidRPr="004B3397">
              <w:t>25875</w:t>
            </w:r>
          </w:p>
        </w:tc>
      </w:tr>
      <w:tr w:rsidR="007033F3" w:rsidRPr="004B3397" w14:paraId="782B173B" w14:textId="77777777" w:rsidTr="007033F3">
        <w:trPr>
          <w:jc w:val="center"/>
        </w:trPr>
        <w:tc>
          <w:tcPr>
            <w:tcW w:w="1956" w:type="dxa"/>
            <w:shd w:val="clear" w:color="auto" w:fill="auto"/>
          </w:tcPr>
          <w:p w14:paraId="336EB086" w14:textId="77777777" w:rsidR="007033F3" w:rsidRPr="004B3397" w:rsidRDefault="007033F3" w:rsidP="007033F3">
            <w:pPr>
              <w:pStyle w:val="TAC"/>
            </w:pPr>
            <w:r w:rsidRPr="004B3397">
              <w:t>n261</w:t>
            </w:r>
          </w:p>
        </w:tc>
        <w:tc>
          <w:tcPr>
            <w:tcW w:w="850" w:type="dxa"/>
            <w:shd w:val="clear" w:color="auto" w:fill="auto"/>
          </w:tcPr>
          <w:p w14:paraId="3876D707" w14:textId="77777777" w:rsidR="007033F3" w:rsidRPr="004B3397" w:rsidRDefault="007033F3" w:rsidP="007033F3">
            <w:pPr>
              <w:pStyle w:val="TAC"/>
            </w:pPr>
            <w:r w:rsidRPr="004B3397">
              <w:t>Low</w:t>
            </w:r>
          </w:p>
        </w:tc>
        <w:tc>
          <w:tcPr>
            <w:tcW w:w="1701" w:type="dxa"/>
            <w:shd w:val="clear" w:color="auto" w:fill="auto"/>
          </w:tcPr>
          <w:p w14:paraId="4223F2EC" w14:textId="77777777" w:rsidR="007033F3" w:rsidRPr="004B3397" w:rsidRDefault="007033F3" w:rsidP="007033F3">
            <w:pPr>
              <w:pStyle w:val="TAC"/>
            </w:pPr>
            <w:r w:rsidRPr="004B3397">
              <w:t>27925</w:t>
            </w:r>
          </w:p>
        </w:tc>
      </w:tr>
    </w:tbl>
    <w:p w14:paraId="282727EC" w14:textId="77777777" w:rsidR="007033F3" w:rsidRPr="004B3397" w:rsidRDefault="007033F3" w:rsidP="007033F3">
      <w:pPr>
        <w:rPr>
          <w:rFonts w:eastAsia="SimSun"/>
        </w:rPr>
      </w:pPr>
    </w:p>
    <w:p w14:paraId="01335B62" w14:textId="77777777" w:rsidR="007033F3" w:rsidRPr="004B3397" w:rsidRDefault="007033F3" w:rsidP="007033F3">
      <w:pPr>
        <w:pStyle w:val="Heading2"/>
      </w:pPr>
      <w:bookmarkStart w:id="107" w:name="_Toc177658815"/>
      <w:r w:rsidRPr="004B3397">
        <w:t>I.3.2</w:t>
      </w:r>
      <w:r w:rsidRPr="004B3397">
        <w:tab/>
        <w:t>FR2 Power Delay Profile (PDP)</w:t>
      </w:r>
      <w:bookmarkEnd w:id="107"/>
    </w:p>
    <w:p w14:paraId="2A457F7E" w14:textId="77777777" w:rsidR="007033F3" w:rsidRPr="004B3397" w:rsidRDefault="007033F3" w:rsidP="007033F3">
      <w:r w:rsidRPr="004B3397">
        <w:t>This measurement checks that the resulting power delay profile (PDP) is in-line with the PDP defined for the channel model. For PDP validation measurement, only Vertical validation is required.</w:t>
      </w:r>
    </w:p>
    <w:p w14:paraId="4738C3CA" w14:textId="77777777" w:rsidR="007033F3" w:rsidRPr="004B3397" w:rsidRDefault="007033F3" w:rsidP="007033F3">
      <w:pPr>
        <w:rPr>
          <w:lang w:eastAsia="zh-CN"/>
        </w:rPr>
      </w:pPr>
      <w:r w:rsidRPr="004B3397">
        <w:rPr>
          <w:lang w:eastAsia="zh-CN"/>
        </w:rPr>
        <w:t>The PDP measurement is performed with a Vector Network Analyser (VNA). An example setup for PDP measurement is shown in Figure D.3.2-1.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analysed by a post processing SW, e.g., Matlab. Special care has to be taken into account to keep the fading conditions unchanged, i.e. frozen, during the short period of time of a single trace measurement. The fading may proceed only in between traces.</w:t>
      </w:r>
    </w:p>
    <w:p w14:paraId="67BBF881" w14:textId="77777777" w:rsidR="007033F3" w:rsidRPr="004B3397" w:rsidRDefault="007033F3" w:rsidP="007033F3">
      <w:pPr>
        <w:pStyle w:val="TH"/>
      </w:pPr>
      <w:r w:rsidRPr="004B3397">
        <w:rPr>
          <w:noProof/>
        </w:rPr>
        <w:lastRenderedPageBreak/>
        <w:drawing>
          <wp:inline distT="0" distB="0" distL="0" distR="0" wp14:anchorId="29F97AC3" wp14:editId="23FE093A">
            <wp:extent cx="4768850" cy="1828800"/>
            <wp:effectExtent l="0" t="0" r="0" b="0"/>
            <wp:docPr id="39" name="图片 39"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A black background with a black square&#10;&#10;Description automatically generated with medium confidence"/>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14:paraId="31396666" w14:textId="77777777" w:rsidR="007033F3" w:rsidRPr="004B3397" w:rsidRDefault="007033F3" w:rsidP="007033F3">
      <w:pPr>
        <w:pStyle w:val="TF"/>
      </w:pPr>
      <w:r w:rsidRPr="004B3397">
        <w:t>Figure I.3.2-1: Setup for PDP measurements (FR2)</w:t>
      </w:r>
    </w:p>
    <w:p w14:paraId="676E9831" w14:textId="77777777" w:rsidR="001A58C4" w:rsidRPr="004B3397" w:rsidRDefault="001A58C4" w:rsidP="007033F3"/>
    <w:p w14:paraId="021A225D" w14:textId="3BEF53CC" w:rsidR="007033F3" w:rsidRPr="004B3397" w:rsidRDefault="007033F3" w:rsidP="007033F3">
      <w:r w:rsidRPr="004B3397">
        <w:t>Step the emulation and store traces from VNA. I.e. run the emulation to CIR number 1, pause, measure VNA trace, run the emulation to CIR number 10, pause, measure VNA trace. Continue until 1000 VNA traces are measured.</w:t>
      </w:r>
    </w:p>
    <w:p w14:paraId="3FA4EBF4" w14:textId="77777777" w:rsidR="007033F3" w:rsidRPr="004B3397" w:rsidRDefault="007033F3" w:rsidP="007033F3">
      <w:pPr>
        <w:rPr>
          <w:b/>
        </w:rPr>
      </w:pPr>
      <w:r w:rsidRPr="004B3397">
        <w:rPr>
          <w:b/>
        </w:rPr>
        <w:t>VNA settings:</w:t>
      </w:r>
    </w:p>
    <w:p w14:paraId="34FCC2E4" w14:textId="77777777" w:rsidR="007033F3" w:rsidRPr="004B3397" w:rsidRDefault="007033F3" w:rsidP="007033F3">
      <w:pPr>
        <w:pStyle w:val="TH"/>
      </w:pPr>
      <w:r w:rsidRPr="004B3397">
        <w:t>Table I.3.2-1: VNA settings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033F3" w:rsidRPr="004B3397" w14:paraId="39DF6EE5"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CD67BD" w14:textId="77777777" w:rsidR="007033F3" w:rsidRPr="004B3397" w:rsidRDefault="007033F3" w:rsidP="007033F3">
            <w:pPr>
              <w:pStyle w:val="TAH"/>
              <w:rPr>
                <w:rFonts w:cs="Arial"/>
              </w:rPr>
            </w:pPr>
            <w:r w:rsidRPr="004B3397">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119F5D" w14:textId="77777777" w:rsidR="007033F3" w:rsidRPr="004B3397" w:rsidRDefault="007033F3" w:rsidP="007033F3">
            <w:pPr>
              <w:pStyle w:val="TAH"/>
              <w:rPr>
                <w:rFonts w:cs="Arial"/>
              </w:rPr>
            </w:pPr>
            <w:r w:rsidRPr="004B3397">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D1BAD98" w14:textId="77777777" w:rsidR="007033F3" w:rsidRPr="004B3397" w:rsidRDefault="007033F3" w:rsidP="007033F3">
            <w:pPr>
              <w:pStyle w:val="TAH"/>
              <w:rPr>
                <w:rFonts w:cs="Arial"/>
              </w:rPr>
            </w:pPr>
            <w:r w:rsidRPr="004B3397">
              <w:rPr>
                <w:rFonts w:cs="Arial"/>
              </w:rPr>
              <w:t>Value</w:t>
            </w:r>
          </w:p>
        </w:tc>
      </w:tr>
      <w:tr w:rsidR="007033F3" w:rsidRPr="004B3397" w14:paraId="3092E7C7"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BAE1664" w14:textId="77777777" w:rsidR="007033F3" w:rsidRPr="004B3397" w:rsidRDefault="007033F3" w:rsidP="007033F3">
            <w:pPr>
              <w:pStyle w:val="TAC"/>
              <w:jc w:val="left"/>
              <w:rPr>
                <w:rFonts w:cs="Arial"/>
              </w:rPr>
            </w:pPr>
            <w:r w:rsidRPr="004B3397">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709DD3F1" w14:textId="77777777" w:rsidR="007033F3" w:rsidRPr="004B3397" w:rsidRDefault="007033F3" w:rsidP="007033F3">
            <w:pPr>
              <w:pStyle w:val="TAC"/>
              <w:rPr>
                <w:rFonts w:cs="Arial"/>
              </w:rPr>
            </w:pPr>
            <w:r w:rsidRPr="004B3397">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1D8A7AE" w14:textId="77777777" w:rsidR="007033F3" w:rsidRPr="004B3397" w:rsidRDefault="007033F3" w:rsidP="007033F3">
            <w:pPr>
              <w:pStyle w:val="TAC"/>
              <w:rPr>
                <w:rFonts w:cs="Arial"/>
              </w:rPr>
            </w:pPr>
            <w:r w:rsidRPr="004B3397">
              <w:rPr>
                <w:rFonts w:cs="Arial"/>
              </w:rPr>
              <w:t>Downlink centre frequency</w:t>
            </w:r>
          </w:p>
          <w:p w14:paraId="1FA5A40A" w14:textId="77777777" w:rsidR="007033F3" w:rsidRPr="004B3397" w:rsidRDefault="007033F3" w:rsidP="007033F3">
            <w:pPr>
              <w:pStyle w:val="TAC"/>
              <w:rPr>
                <w:rFonts w:cs="Arial"/>
              </w:rPr>
            </w:pPr>
            <w:r w:rsidRPr="004B3397">
              <w:rPr>
                <w:rFonts w:cs="Arial"/>
              </w:rPr>
              <w:t>in Table I</w:t>
            </w:r>
            <w:r w:rsidRPr="004B3397">
              <w:t>.3.1-1</w:t>
            </w:r>
          </w:p>
        </w:tc>
      </w:tr>
      <w:tr w:rsidR="007033F3" w:rsidRPr="004B3397" w14:paraId="31B3ED71"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D29676" w14:textId="77777777" w:rsidR="007033F3" w:rsidRPr="004B3397" w:rsidRDefault="007033F3" w:rsidP="007033F3">
            <w:pPr>
              <w:pStyle w:val="TAC"/>
              <w:jc w:val="left"/>
              <w:rPr>
                <w:rFonts w:cs="Arial"/>
              </w:rPr>
            </w:pPr>
            <w:r w:rsidRPr="004B3397">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3FE2E630" w14:textId="77777777" w:rsidR="007033F3" w:rsidRPr="004B3397" w:rsidRDefault="007033F3" w:rsidP="007033F3">
            <w:pPr>
              <w:pStyle w:val="TAC"/>
              <w:rPr>
                <w:rFonts w:cs="Arial"/>
              </w:rPr>
            </w:pPr>
            <w:r w:rsidRPr="004B3397">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EA5978D" w14:textId="77777777" w:rsidR="007033F3" w:rsidRPr="004B3397" w:rsidRDefault="007033F3" w:rsidP="007033F3">
            <w:pPr>
              <w:pStyle w:val="TAC"/>
              <w:rPr>
                <w:rFonts w:cs="Arial"/>
              </w:rPr>
            </w:pPr>
            <w:r w:rsidRPr="004B3397">
              <w:rPr>
                <w:rFonts w:cs="Arial"/>
              </w:rPr>
              <w:t xml:space="preserve">200 </w:t>
            </w:r>
          </w:p>
        </w:tc>
      </w:tr>
      <w:tr w:rsidR="007033F3" w:rsidRPr="004B3397" w14:paraId="70994D1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EA8CD35" w14:textId="77777777" w:rsidR="007033F3" w:rsidRPr="004B3397" w:rsidRDefault="007033F3" w:rsidP="007033F3">
            <w:pPr>
              <w:pStyle w:val="TAC"/>
              <w:jc w:val="left"/>
              <w:rPr>
                <w:rFonts w:cs="Arial"/>
              </w:rPr>
            </w:pPr>
            <w:r w:rsidRPr="004B3397">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CD55D33"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651310" w14:textId="77777777" w:rsidR="007033F3" w:rsidRPr="004B3397" w:rsidRDefault="007033F3" w:rsidP="007033F3">
            <w:pPr>
              <w:pStyle w:val="TAC"/>
              <w:rPr>
                <w:rFonts w:cs="Arial"/>
              </w:rPr>
            </w:pPr>
            <w:r w:rsidRPr="004B3397">
              <w:rPr>
                <w:rFonts w:cs="Arial"/>
              </w:rPr>
              <w:t>1000</w:t>
            </w:r>
          </w:p>
        </w:tc>
      </w:tr>
      <w:tr w:rsidR="007033F3" w:rsidRPr="004B3397" w14:paraId="32E00C3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2F43FF" w14:textId="77777777" w:rsidR="007033F3" w:rsidRPr="004B3397" w:rsidRDefault="007033F3" w:rsidP="007033F3">
            <w:pPr>
              <w:pStyle w:val="TAC"/>
              <w:jc w:val="left"/>
              <w:rPr>
                <w:rFonts w:cs="Arial"/>
              </w:rPr>
            </w:pPr>
            <w:r w:rsidRPr="004B3397">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45062FA"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AF20CC0" w14:textId="77777777" w:rsidR="007033F3" w:rsidRPr="004B3397" w:rsidRDefault="007033F3" w:rsidP="007033F3">
            <w:pPr>
              <w:pStyle w:val="TAC"/>
              <w:rPr>
                <w:rFonts w:cs="Arial"/>
              </w:rPr>
            </w:pPr>
            <w:r w:rsidRPr="004B3397">
              <w:rPr>
                <w:rFonts w:cs="Arial"/>
              </w:rPr>
              <w:t>1101</w:t>
            </w:r>
          </w:p>
        </w:tc>
      </w:tr>
      <w:tr w:rsidR="007033F3" w:rsidRPr="004B3397" w14:paraId="70918A2B"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41C4E4" w14:textId="77777777" w:rsidR="007033F3" w:rsidRPr="004B3397" w:rsidRDefault="007033F3" w:rsidP="007033F3">
            <w:pPr>
              <w:pStyle w:val="TAC"/>
              <w:jc w:val="left"/>
              <w:rPr>
                <w:rFonts w:cs="Arial"/>
              </w:rPr>
            </w:pPr>
            <w:r w:rsidRPr="004B3397">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E2B4507"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D041475" w14:textId="77777777" w:rsidR="007033F3" w:rsidRPr="004B3397" w:rsidRDefault="007033F3" w:rsidP="007033F3">
            <w:pPr>
              <w:pStyle w:val="TAC"/>
              <w:rPr>
                <w:rFonts w:cs="Arial"/>
              </w:rPr>
            </w:pPr>
            <w:r w:rsidRPr="004B3397">
              <w:rPr>
                <w:rFonts w:cs="Arial"/>
              </w:rPr>
              <w:t>1</w:t>
            </w:r>
          </w:p>
        </w:tc>
      </w:tr>
    </w:tbl>
    <w:p w14:paraId="1A6E8045" w14:textId="77777777" w:rsidR="007033F3" w:rsidRPr="004B3397" w:rsidRDefault="007033F3" w:rsidP="007033F3"/>
    <w:p w14:paraId="1C3B993B" w14:textId="77777777" w:rsidR="007033F3" w:rsidRPr="004B3397" w:rsidRDefault="007033F3" w:rsidP="007033F3">
      <w:pPr>
        <w:rPr>
          <w:b/>
        </w:rPr>
      </w:pPr>
      <w:r w:rsidRPr="004B3397">
        <w:rPr>
          <w:b/>
        </w:rPr>
        <w:t>Channel model specification:</w:t>
      </w:r>
    </w:p>
    <w:p w14:paraId="35722ED2" w14:textId="77777777" w:rsidR="007033F3" w:rsidRPr="004B3397" w:rsidRDefault="007033F3" w:rsidP="007033F3">
      <w:pPr>
        <w:pStyle w:val="TH"/>
      </w:pPr>
      <w:r w:rsidRPr="004B3397">
        <w:t>Table I.3.2-2: 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033F3" w:rsidRPr="004B3397" w14:paraId="1DFE855A"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87B0594" w14:textId="77777777" w:rsidR="007033F3" w:rsidRPr="004B3397" w:rsidRDefault="007033F3" w:rsidP="007033F3">
            <w:pPr>
              <w:pStyle w:val="TAH"/>
              <w:rPr>
                <w:rFonts w:cs="Arial"/>
              </w:rPr>
            </w:pPr>
            <w:r w:rsidRPr="004B3397">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91F00F" w14:textId="77777777" w:rsidR="007033F3" w:rsidRPr="004B3397" w:rsidRDefault="007033F3" w:rsidP="007033F3">
            <w:pPr>
              <w:pStyle w:val="TAH"/>
              <w:rPr>
                <w:rFonts w:cs="Arial"/>
              </w:rPr>
            </w:pPr>
            <w:r w:rsidRPr="004B3397">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B33B80" w14:textId="77777777" w:rsidR="007033F3" w:rsidRPr="004B3397" w:rsidRDefault="007033F3" w:rsidP="007033F3">
            <w:pPr>
              <w:pStyle w:val="TAH"/>
              <w:rPr>
                <w:rFonts w:cs="Arial"/>
              </w:rPr>
            </w:pPr>
            <w:r w:rsidRPr="004B3397">
              <w:rPr>
                <w:rFonts w:cs="Arial"/>
              </w:rPr>
              <w:t>Value</w:t>
            </w:r>
          </w:p>
        </w:tc>
      </w:tr>
      <w:tr w:rsidR="007033F3" w:rsidRPr="004B3397" w14:paraId="1869340E"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4E9E18" w14:textId="77777777" w:rsidR="007033F3" w:rsidRPr="004B3397" w:rsidRDefault="007033F3" w:rsidP="007033F3">
            <w:pPr>
              <w:pStyle w:val="TAC"/>
              <w:jc w:val="left"/>
              <w:rPr>
                <w:rFonts w:cs="Arial"/>
              </w:rPr>
            </w:pPr>
            <w:r w:rsidRPr="004B3397">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0B13D4BD" w14:textId="77777777" w:rsidR="007033F3" w:rsidRPr="004B3397" w:rsidRDefault="007033F3" w:rsidP="007033F3">
            <w:pPr>
              <w:pStyle w:val="TAC"/>
              <w:rPr>
                <w:rFonts w:cs="Arial"/>
              </w:rPr>
            </w:pPr>
            <w:r w:rsidRPr="004B3397">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2D51E38" w14:textId="77777777" w:rsidR="007033F3" w:rsidRPr="004B3397" w:rsidRDefault="007033F3" w:rsidP="007033F3">
            <w:pPr>
              <w:pStyle w:val="TAC"/>
              <w:rPr>
                <w:rFonts w:cs="Arial"/>
              </w:rPr>
            </w:pPr>
            <w:r w:rsidRPr="004B3397">
              <w:rPr>
                <w:rFonts w:cs="Arial"/>
              </w:rPr>
              <w:t>Downlink centre frequency</w:t>
            </w:r>
          </w:p>
          <w:p w14:paraId="14F50FBB" w14:textId="77777777" w:rsidR="007033F3" w:rsidRPr="004B3397" w:rsidRDefault="007033F3" w:rsidP="007033F3">
            <w:pPr>
              <w:pStyle w:val="TAC"/>
              <w:rPr>
                <w:rFonts w:cs="Arial"/>
              </w:rPr>
            </w:pPr>
            <w:r w:rsidRPr="004B3397">
              <w:rPr>
                <w:rFonts w:cs="Arial"/>
              </w:rPr>
              <w:t xml:space="preserve"> in Table I</w:t>
            </w:r>
            <w:r w:rsidRPr="004B3397">
              <w:t>.3.1-1</w:t>
            </w:r>
          </w:p>
        </w:tc>
      </w:tr>
      <w:tr w:rsidR="007033F3" w:rsidRPr="004B3397" w14:paraId="1CC59F0F"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FEBCA1" w14:textId="77777777" w:rsidR="007033F3" w:rsidRPr="004B3397" w:rsidRDefault="007033F3" w:rsidP="007033F3">
            <w:pPr>
              <w:pStyle w:val="TAC"/>
              <w:jc w:val="left"/>
              <w:rPr>
                <w:rFonts w:cs="Arial"/>
              </w:rPr>
            </w:pPr>
            <w:r w:rsidRPr="004B339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97212A" w14:textId="77777777" w:rsidR="007033F3" w:rsidRPr="004B3397" w:rsidRDefault="007033F3" w:rsidP="007033F3">
            <w:pPr>
              <w:pStyle w:val="TAC"/>
              <w:rPr>
                <w:rFonts w:cs="Arial"/>
              </w:rPr>
            </w:pPr>
            <w:r w:rsidRPr="004B3397">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51E01655" w14:textId="77777777" w:rsidR="007033F3" w:rsidRPr="004B3397" w:rsidRDefault="007033F3" w:rsidP="007033F3">
            <w:pPr>
              <w:pStyle w:val="TAC"/>
              <w:rPr>
                <w:rFonts w:cs="Arial"/>
              </w:rPr>
            </w:pPr>
            <w:r w:rsidRPr="004B3397">
              <w:rPr>
                <w:rFonts w:cs="Arial"/>
              </w:rPr>
              <w:t>&gt; 2</w:t>
            </w:r>
          </w:p>
        </w:tc>
      </w:tr>
      <w:tr w:rsidR="007033F3" w:rsidRPr="004B3397" w14:paraId="622CD9D6"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473D6AB" w14:textId="77777777" w:rsidR="007033F3" w:rsidRPr="004B3397" w:rsidRDefault="007033F3" w:rsidP="007033F3">
            <w:pPr>
              <w:pStyle w:val="TAC"/>
              <w:jc w:val="left"/>
              <w:rPr>
                <w:rFonts w:cs="Arial"/>
              </w:rPr>
            </w:pPr>
            <w:r w:rsidRPr="004B3397">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AFF3E41"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D041F2D" w14:textId="77777777" w:rsidR="007033F3" w:rsidRPr="004B3397" w:rsidRDefault="007033F3" w:rsidP="007033F3">
            <w:pPr>
              <w:pStyle w:val="TAC"/>
              <w:rPr>
                <w:rFonts w:cs="Arial"/>
              </w:rPr>
            </w:pPr>
            <w:r w:rsidRPr="004B3397">
              <w:rPr>
                <w:rFonts w:cs="Arial"/>
              </w:rPr>
              <w:t xml:space="preserve">As specified in </w:t>
            </w:r>
            <w:r w:rsidRPr="004B3397">
              <w:t>Annex I.1</w:t>
            </w:r>
          </w:p>
        </w:tc>
      </w:tr>
      <w:tr w:rsidR="007033F3" w:rsidRPr="004B3397" w14:paraId="797D5FF6" w14:textId="77777777" w:rsidTr="007033F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40BBA388" w14:textId="27F16B03" w:rsidR="007033F3" w:rsidRPr="004B3397" w:rsidRDefault="007033F3" w:rsidP="001A58C4">
            <w:pPr>
              <w:pStyle w:val="TAN"/>
              <w:rPr>
                <w:rFonts w:cs="Arial"/>
              </w:rPr>
            </w:pPr>
            <w:r w:rsidRPr="004B3397">
              <w:rPr>
                <w:rFonts w:cs="Arial"/>
              </w:rPr>
              <w:t>NOTE:</w:t>
            </w:r>
            <w:r w:rsidRPr="004B3397">
              <w:rPr>
                <w:rFonts w:cs="Arial"/>
              </w:rPr>
              <w:tab/>
              <w:t>Time [s] = distance [</w:t>
            </w:r>
            <w:r w:rsidRPr="004B3397">
              <w:rPr>
                <w:rFonts w:cs="Arial"/>
              </w:rPr>
              <w:sym w:font="Symbol" w:char="F06C"/>
            </w:r>
            <w:r w:rsidRPr="004B3397">
              <w:rPr>
                <w:rFonts w:cs="Arial"/>
              </w:rPr>
              <w:t>] / MS speed [</w:t>
            </w:r>
            <w:r w:rsidRPr="004B3397">
              <w:rPr>
                <w:rFonts w:cs="Arial"/>
              </w:rPr>
              <w:sym w:font="Symbol" w:char="F06C"/>
            </w:r>
            <w:r w:rsidRPr="004B3397">
              <w:rPr>
                <w:rFonts w:cs="Arial"/>
              </w:rPr>
              <w:t>/s]</w:t>
            </w:r>
            <w:r w:rsidR="001A58C4" w:rsidRPr="004B3397">
              <w:rPr>
                <w:rFonts w:cs="Arial"/>
              </w:rPr>
              <w:br/>
            </w:r>
            <w:r w:rsidRPr="004B3397">
              <w:rPr>
                <w:rFonts w:cs="Arial"/>
              </w:rPr>
              <w:t>MS speed [</w:t>
            </w:r>
            <w:r w:rsidRPr="004B3397">
              <w:rPr>
                <w:rFonts w:cs="Arial"/>
              </w:rPr>
              <w:sym w:font="Symbol" w:char="F06C"/>
            </w:r>
            <w:r w:rsidRPr="004B3397">
              <w:rPr>
                <w:rFonts w:cs="Arial"/>
              </w:rPr>
              <w:t>/s] = MS speed [m/s] / Speed of light [m/s] * Centre frequency [Hz]</w:t>
            </w:r>
          </w:p>
        </w:tc>
      </w:tr>
    </w:tbl>
    <w:p w14:paraId="59D74C1D" w14:textId="77777777" w:rsidR="007033F3" w:rsidRPr="004B3397" w:rsidRDefault="007033F3" w:rsidP="007033F3"/>
    <w:p w14:paraId="338FD62B" w14:textId="77777777" w:rsidR="007033F3" w:rsidRPr="004B3397" w:rsidRDefault="007033F3" w:rsidP="007033F3">
      <w:pPr>
        <w:rPr>
          <w:b/>
        </w:rPr>
      </w:pPr>
      <w:r w:rsidRPr="004B3397">
        <w:rPr>
          <w:b/>
        </w:rPr>
        <w:t>Method of measurement result analysis:</w:t>
      </w:r>
    </w:p>
    <w:p w14:paraId="3017FD19" w14:textId="77777777" w:rsidR="007033F3" w:rsidRPr="004B3397" w:rsidRDefault="007033F3" w:rsidP="007033F3">
      <w:r w:rsidRPr="004B3397">
        <w:t xml:space="preserve">Measured VNA traces (frequency responses H(t,f)) are saved into a hard drive. The data is read into, e.g., Matlab. </w:t>
      </w:r>
      <w:r w:rsidRPr="004B3397">
        <w:br/>
        <w:t>The analysis is performed by taking the Fourier transform of each trace. The resulting impulse responses h(t,</w:t>
      </w:r>
      <w:r w:rsidRPr="004B3397">
        <w:rPr>
          <w:rFonts w:ascii="Symbol" w:hAnsi="Symbol"/>
        </w:rPr>
        <w:t></w:t>
      </w:r>
      <w:r w:rsidRPr="004B3397">
        <w:t>) are averaged in power over time:</w:t>
      </w:r>
    </w:p>
    <w:p w14:paraId="23557AE1" w14:textId="77777777" w:rsidR="007033F3" w:rsidRPr="004B3397" w:rsidRDefault="007033F3" w:rsidP="007033F3">
      <w:pPr>
        <w:pStyle w:val="EQ"/>
        <w:jc w:val="center"/>
      </w:pPr>
      <w:r w:rsidRPr="004B3397">
        <w:rPr>
          <w:position w:val="-28"/>
        </w:rPr>
        <w:object w:dxaOrig="1995" w:dyaOrig="675" w14:anchorId="0D20957C">
          <v:shape id="_x0000_i1044" type="#_x0000_t75" style="width:100.8pt;height:36pt" o:ole="">
            <v:imagedata r:id="rId28" o:title=""/>
          </v:shape>
          <o:OLEObject Type="Embed" ProgID="Equation.3" ShapeID="_x0000_i1044" DrawAspect="Content" ObjectID="_1788852024" r:id="rId80"/>
        </w:object>
      </w:r>
    </w:p>
    <w:p w14:paraId="2157D891" w14:textId="14C38212" w:rsidR="007033F3" w:rsidRPr="004B3397" w:rsidRDefault="007033F3" w:rsidP="007033F3">
      <w:r w:rsidRPr="004B3397">
        <w:t>Finally, the resulting PDP is shifted in delay, such that the first tap is on delay zero.</w:t>
      </w:r>
    </w:p>
    <w:p w14:paraId="421BE973" w14:textId="77777777" w:rsidR="007033F3" w:rsidRPr="004B3397" w:rsidRDefault="007033F3" w:rsidP="007033F3">
      <w:pPr>
        <w:rPr>
          <w:b/>
        </w:rPr>
      </w:pPr>
      <w:r w:rsidRPr="004B3397">
        <w:t>The detailed PDP reference value for FR2 CDL-C UMi validation are defined in the following table:</w:t>
      </w:r>
    </w:p>
    <w:p w14:paraId="43D7B226" w14:textId="66FDA8C8" w:rsidR="007033F3" w:rsidRPr="004B3397" w:rsidRDefault="007033F3" w:rsidP="007033F3">
      <w:pPr>
        <w:pStyle w:val="TH"/>
      </w:pPr>
      <w:r w:rsidRPr="004B3397">
        <w:lastRenderedPageBreak/>
        <w:t>Table I.3.2-3: PDP Targets for FR2 CDL-C UMi</w:t>
      </w:r>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7033F3" w:rsidRPr="004B3397" w14:paraId="554A2AFE"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4DA3FAF" w14:textId="77777777" w:rsidR="007033F3" w:rsidRPr="004B3397" w:rsidRDefault="007033F3" w:rsidP="007033F3">
            <w:pPr>
              <w:pStyle w:val="TAH"/>
              <w:rPr>
                <w:lang w:eastAsia="zh-CN"/>
              </w:rPr>
            </w:pPr>
            <w:r w:rsidRPr="004B3397">
              <w:rPr>
                <w:lang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3C9FB4A" w14:textId="77777777" w:rsidR="007033F3" w:rsidRPr="004B3397" w:rsidRDefault="007033F3" w:rsidP="007033F3">
            <w:pPr>
              <w:pStyle w:val="TAH"/>
              <w:rPr>
                <w:lang w:eastAsia="zh-CN"/>
              </w:rPr>
            </w:pPr>
            <w:r w:rsidRPr="004B3397">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6B9E9C5" w14:textId="77777777" w:rsidR="007033F3" w:rsidRPr="004B3397" w:rsidRDefault="007033F3" w:rsidP="007033F3">
            <w:pPr>
              <w:pStyle w:val="TAH"/>
              <w:rPr>
                <w:lang w:eastAsia="zh-CN"/>
              </w:rPr>
            </w:pPr>
            <w:r w:rsidRPr="004B3397">
              <w:rPr>
                <w:lang w:eastAsia="zh-CN"/>
              </w:rPr>
              <w:t>Power(dB)</w:t>
            </w:r>
          </w:p>
        </w:tc>
      </w:tr>
      <w:tr w:rsidR="007033F3" w:rsidRPr="004B3397" w14:paraId="66B1A30A"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tcPr>
          <w:p w14:paraId="19603901" w14:textId="77777777" w:rsidR="007033F3" w:rsidRPr="004B3397" w:rsidRDefault="007033F3" w:rsidP="007033F3">
            <w:pPr>
              <w:pStyle w:val="TAC"/>
            </w:pPr>
            <w:r w:rsidRPr="004B3397">
              <w:t>1</w:t>
            </w:r>
          </w:p>
        </w:tc>
        <w:tc>
          <w:tcPr>
            <w:tcW w:w="1027" w:type="dxa"/>
            <w:tcBorders>
              <w:top w:val="single" w:sz="4" w:space="0" w:color="auto"/>
              <w:left w:val="single" w:sz="4" w:space="0" w:color="auto"/>
              <w:bottom w:val="single" w:sz="4" w:space="0" w:color="auto"/>
              <w:right w:val="single" w:sz="4" w:space="0" w:color="auto"/>
            </w:tcBorders>
            <w:noWrap/>
          </w:tcPr>
          <w:p w14:paraId="1B778FF7" w14:textId="77777777" w:rsidR="007033F3" w:rsidRPr="004B3397" w:rsidRDefault="007033F3" w:rsidP="007033F3">
            <w:pPr>
              <w:pStyle w:val="TAC"/>
            </w:pPr>
            <w:r w:rsidRPr="004B3397">
              <w:t>0</w:t>
            </w:r>
          </w:p>
        </w:tc>
        <w:tc>
          <w:tcPr>
            <w:tcW w:w="1138" w:type="dxa"/>
            <w:tcBorders>
              <w:top w:val="single" w:sz="4" w:space="0" w:color="auto"/>
              <w:left w:val="single" w:sz="4" w:space="0" w:color="auto"/>
              <w:bottom w:val="single" w:sz="4" w:space="0" w:color="auto"/>
              <w:right w:val="single" w:sz="4" w:space="0" w:color="auto"/>
            </w:tcBorders>
            <w:noWrap/>
          </w:tcPr>
          <w:p w14:paraId="54DABDD6" w14:textId="77777777" w:rsidR="007033F3" w:rsidRPr="004B3397" w:rsidRDefault="007033F3" w:rsidP="007033F3">
            <w:pPr>
              <w:pStyle w:val="TAC"/>
            </w:pPr>
            <w:r w:rsidRPr="004B3397">
              <w:t>-27.8</w:t>
            </w:r>
          </w:p>
        </w:tc>
      </w:tr>
      <w:tr w:rsidR="007033F3" w:rsidRPr="004B3397" w14:paraId="3E78EDA2"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47C8B0D7" w14:textId="77777777" w:rsidR="007033F3" w:rsidRPr="004B3397" w:rsidRDefault="007033F3" w:rsidP="007033F3">
            <w:pPr>
              <w:pStyle w:val="TAC"/>
              <w:rPr>
                <w:lang w:eastAsia="zh-CN"/>
              </w:rPr>
            </w:pPr>
            <w:r w:rsidRPr="004B3397">
              <w:t xml:space="preserve">2-5 </w:t>
            </w:r>
          </w:p>
        </w:tc>
        <w:tc>
          <w:tcPr>
            <w:tcW w:w="1027" w:type="dxa"/>
            <w:tcBorders>
              <w:top w:val="single" w:sz="4" w:space="0" w:color="auto"/>
              <w:left w:val="single" w:sz="4" w:space="0" w:color="auto"/>
              <w:bottom w:val="single" w:sz="4" w:space="0" w:color="auto"/>
              <w:right w:val="single" w:sz="4" w:space="0" w:color="auto"/>
            </w:tcBorders>
            <w:noWrap/>
            <w:hideMark/>
          </w:tcPr>
          <w:p w14:paraId="79350BC2" w14:textId="77777777" w:rsidR="007033F3" w:rsidRPr="004B3397" w:rsidRDefault="007033F3" w:rsidP="007033F3">
            <w:pPr>
              <w:pStyle w:val="TAC"/>
              <w:rPr>
                <w:lang w:eastAsia="zh-CN"/>
              </w:rPr>
            </w:pPr>
            <w:r w:rsidRPr="004B3397">
              <w:t>15</w:t>
            </w:r>
          </w:p>
        </w:tc>
        <w:tc>
          <w:tcPr>
            <w:tcW w:w="1138" w:type="dxa"/>
            <w:tcBorders>
              <w:top w:val="single" w:sz="4" w:space="0" w:color="auto"/>
              <w:left w:val="single" w:sz="4" w:space="0" w:color="auto"/>
              <w:bottom w:val="single" w:sz="4" w:space="0" w:color="auto"/>
              <w:right w:val="single" w:sz="4" w:space="0" w:color="auto"/>
            </w:tcBorders>
            <w:noWrap/>
            <w:hideMark/>
          </w:tcPr>
          <w:p w14:paraId="031101A6" w14:textId="77777777" w:rsidR="007033F3" w:rsidRPr="004B3397" w:rsidRDefault="007033F3" w:rsidP="007033F3">
            <w:pPr>
              <w:pStyle w:val="TAC"/>
              <w:rPr>
                <w:lang w:eastAsia="zh-CN"/>
              </w:rPr>
            </w:pPr>
            <w:r w:rsidRPr="004B3397">
              <w:t>-18.3</w:t>
            </w:r>
          </w:p>
        </w:tc>
      </w:tr>
      <w:tr w:rsidR="007033F3" w:rsidRPr="004B3397" w14:paraId="2EFF00EB"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40413FC3" w14:textId="77777777" w:rsidR="007033F3" w:rsidRPr="004B3397" w:rsidRDefault="007033F3" w:rsidP="007033F3">
            <w:pPr>
              <w:pStyle w:val="TAC"/>
              <w:rPr>
                <w:lang w:eastAsia="zh-CN"/>
              </w:rPr>
            </w:pPr>
            <w:r w:rsidRPr="004B3397">
              <w:t>6-11</w:t>
            </w:r>
          </w:p>
        </w:tc>
        <w:tc>
          <w:tcPr>
            <w:tcW w:w="1027" w:type="dxa"/>
            <w:tcBorders>
              <w:top w:val="single" w:sz="4" w:space="0" w:color="auto"/>
              <w:left w:val="single" w:sz="4" w:space="0" w:color="auto"/>
              <w:bottom w:val="single" w:sz="4" w:space="0" w:color="auto"/>
              <w:right w:val="single" w:sz="4" w:space="0" w:color="auto"/>
            </w:tcBorders>
            <w:noWrap/>
            <w:hideMark/>
          </w:tcPr>
          <w:p w14:paraId="2237F981" w14:textId="77777777" w:rsidR="007033F3" w:rsidRPr="004B3397" w:rsidRDefault="007033F3" w:rsidP="007033F3">
            <w:pPr>
              <w:pStyle w:val="TAC"/>
              <w:rPr>
                <w:lang w:eastAsia="zh-CN"/>
              </w:rPr>
            </w:pPr>
            <w:r w:rsidRPr="004B3397">
              <w:t>40</w:t>
            </w:r>
          </w:p>
        </w:tc>
        <w:tc>
          <w:tcPr>
            <w:tcW w:w="1138" w:type="dxa"/>
            <w:tcBorders>
              <w:top w:val="single" w:sz="4" w:space="0" w:color="auto"/>
              <w:left w:val="single" w:sz="4" w:space="0" w:color="auto"/>
              <w:bottom w:val="single" w:sz="4" w:space="0" w:color="auto"/>
              <w:right w:val="single" w:sz="4" w:space="0" w:color="auto"/>
            </w:tcBorders>
            <w:noWrap/>
            <w:hideMark/>
          </w:tcPr>
          <w:p w14:paraId="586B7F49" w14:textId="77777777" w:rsidR="007033F3" w:rsidRPr="004B3397" w:rsidRDefault="007033F3" w:rsidP="007033F3">
            <w:pPr>
              <w:pStyle w:val="TAC"/>
              <w:rPr>
                <w:lang w:eastAsia="zh-CN"/>
              </w:rPr>
            </w:pPr>
            <w:r w:rsidRPr="004B3397">
              <w:t xml:space="preserve">0.0 </w:t>
            </w:r>
          </w:p>
        </w:tc>
      </w:tr>
      <w:tr w:rsidR="007033F3" w:rsidRPr="004B3397" w14:paraId="4B6FAE1D"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07D2F258" w14:textId="77777777" w:rsidR="007033F3" w:rsidRPr="004B3397" w:rsidRDefault="007033F3" w:rsidP="007033F3">
            <w:pPr>
              <w:pStyle w:val="TAC"/>
              <w:rPr>
                <w:lang w:eastAsia="zh-CN"/>
              </w:rPr>
            </w:pPr>
            <w:r w:rsidRPr="004B3397">
              <w:t>13-14</w:t>
            </w:r>
          </w:p>
        </w:tc>
        <w:tc>
          <w:tcPr>
            <w:tcW w:w="1027" w:type="dxa"/>
            <w:tcBorders>
              <w:top w:val="single" w:sz="4" w:space="0" w:color="auto"/>
              <w:left w:val="single" w:sz="4" w:space="0" w:color="auto"/>
              <w:bottom w:val="single" w:sz="4" w:space="0" w:color="auto"/>
              <w:right w:val="single" w:sz="4" w:space="0" w:color="auto"/>
            </w:tcBorders>
            <w:noWrap/>
            <w:hideMark/>
          </w:tcPr>
          <w:p w14:paraId="42A7CB92" w14:textId="77777777" w:rsidR="007033F3" w:rsidRPr="004B3397" w:rsidRDefault="007033F3" w:rsidP="007033F3">
            <w:pPr>
              <w:pStyle w:val="TAC"/>
              <w:rPr>
                <w:lang w:eastAsia="zh-CN"/>
              </w:rPr>
            </w:pPr>
            <w:r w:rsidRPr="004B3397">
              <w:t>75</w:t>
            </w:r>
          </w:p>
        </w:tc>
        <w:tc>
          <w:tcPr>
            <w:tcW w:w="1138" w:type="dxa"/>
            <w:tcBorders>
              <w:top w:val="single" w:sz="4" w:space="0" w:color="auto"/>
              <w:left w:val="single" w:sz="4" w:space="0" w:color="auto"/>
              <w:bottom w:val="single" w:sz="4" w:space="0" w:color="auto"/>
              <w:right w:val="single" w:sz="4" w:space="0" w:color="auto"/>
            </w:tcBorders>
            <w:noWrap/>
            <w:hideMark/>
          </w:tcPr>
          <w:p w14:paraId="3A398352" w14:textId="77777777" w:rsidR="007033F3" w:rsidRPr="004B3397" w:rsidRDefault="007033F3" w:rsidP="007033F3">
            <w:pPr>
              <w:pStyle w:val="TAC"/>
              <w:rPr>
                <w:lang w:eastAsia="zh-CN"/>
              </w:rPr>
            </w:pPr>
            <w:r w:rsidRPr="004B3397">
              <w:t>-31.2</w:t>
            </w:r>
          </w:p>
        </w:tc>
      </w:tr>
    </w:tbl>
    <w:p w14:paraId="167779C3" w14:textId="77777777" w:rsidR="007033F3" w:rsidRPr="004B3397" w:rsidRDefault="007033F3" w:rsidP="007033F3"/>
    <w:p w14:paraId="0086DE8C" w14:textId="77777777" w:rsidR="007033F3" w:rsidRPr="004B3397" w:rsidRDefault="007033F3" w:rsidP="007033F3">
      <w:pPr>
        <w:pStyle w:val="Heading2"/>
      </w:pPr>
      <w:bookmarkStart w:id="108" w:name="_Toc177658816"/>
      <w:r w:rsidRPr="004B3397">
        <w:t>I.3.3</w:t>
      </w:r>
      <w:r w:rsidRPr="004B3397">
        <w:tab/>
        <w:t>FR2 Doppler/Temporal correlation</w:t>
      </w:r>
      <w:bookmarkEnd w:id="108"/>
    </w:p>
    <w:p w14:paraId="511456E2" w14:textId="77777777" w:rsidR="007033F3" w:rsidRPr="004B3397" w:rsidRDefault="007033F3" w:rsidP="007033F3">
      <w:r w:rsidRPr="004B3397">
        <w:t>This measurement checks the Doppler/temporal correlation. For Doppler/Temporal correlation validation measurement, only Vertical validation is required.</w:t>
      </w:r>
    </w:p>
    <w:p w14:paraId="1455F485" w14:textId="77777777" w:rsidR="007033F3" w:rsidRPr="004B3397" w:rsidRDefault="007033F3" w:rsidP="007033F3">
      <w:r w:rsidRPr="004B3397">
        <w:t>The Doppler spectrum is measured with a spectrum analyser as shown in Figure I.3.3-1.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Annex I.2.</w:t>
      </w:r>
    </w:p>
    <w:p w14:paraId="40925E25" w14:textId="77777777" w:rsidR="007033F3" w:rsidRPr="004B3397" w:rsidRDefault="007033F3" w:rsidP="007033F3">
      <w:pPr>
        <w:rPr>
          <w:rFonts w:eastAsia="MS Mincho"/>
          <w:b/>
        </w:rPr>
      </w:pPr>
      <w:r w:rsidRPr="004B3397">
        <w:rPr>
          <w:rFonts w:eastAsia="MS Mincho"/>
          <w:b/>
        </w:rPr>
        <w:t>Method of measurement:</w:t>
      </w:r>
    </w:p>
    <w:p w14:paraId="4A328463" w14:textId="77777777" w:rsidR="007033F3" w:rsidRPr="004B3397" w:rsidRDefault="007033F3" w:rsidP="007033F3">
      <w:pPr>
        <w:pStyle w:val="TH"/>
      </w:pPr>
      <w:r w:rsidRPr="004B3397">
        <w:rPr>
          <w:noProof/>
        </w:rPr>
        <w:drawing>
          <wp:inline distT="0" distB="0" distL="0" distR="0" wp14:anchorId="5CF81377" wp14:editId="340FAF06">
            <wp:extent cx="4121150" cy="1638300"/>
            <wp:effectExtent l="0" t="0" r="0" b="0"/>
            <wp:docPr id="43" name="图片 4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A black background with a black square&#10;&#10;Description automatically generated with medium confidence"/>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14:paraId="0F0DA6BB" w14:textId="77777777" w:rsidR="007033F3" w:rsidRPr="004B3397" w:rsidRDefault="007033F3" w:rsidP="007033F3">
      <w:pPr>
        <w:pStyle w:val="TF"/>
      </w:pPr>
      <w:r w:rsidRPr="004B3397">
        <w:t>Figure I.3.3-1: Setup for FR2 Doppler measurements</w:t>
      </w:r>
    </w:p>
    <w:p w14:paraId="21A1508B" w14:textId="77777777" w:rsidR="001A58C4" w:rsidRPr="004B3397" w:rsidRDefault="001A58C4" w:rsidP="007033F3">
      <w:pPr>
        <w:rPr>
          <w:rFonts w:eastAsia="MS Mincho"/>
        </w:rPr>
      </w:pPr>
    </w:p>
    <w:p w14:paraId="19C20277" w14:textId="2DD00D77" w:rsidR="007033F3" w:rsidRPr="004B3397" w:rsidRDefault="007033F3" w:rsidP="007033F3">
      <w:pPr>
        <w:rPr>
          <w:rFonts w:eastAsia="MS Mincho"/>
        </w:rPr>
      </w:pPr>
      <w:r w:rsidRPr="004B3397">
        <w:rPr>
          <w:rFonts w:eastAsia="MS Mincho"/>
        </w:rPr>
        <w:t>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analyser and the trace is saved.</w:t>
      </w:r>
    </w:p>
    <w:p w14:paraId="42E5615A" w14:textId="77777777" w:rsidR="007033F3" w:rsidRPr="004B3397" w:rsidRDefault="007033F3" w:rsidP="007033F3">
      <w:pPr>
        <w:rPr>
          <w:rFonts w:eastAsia="MS Mincho"/>
          <w:b/>
        </w:rPr>
      </w:pPr>
      <w:r w:rsidRPr="004B3397">
        <w:rPr>
          <w:rFonts w:eastAsia="MS Mincho"/>
          <w:b/>
        </w:rPr>
        <w:t>Signal generator settings:</w:t>
      </w:r>
    </w:p>
    <w:p w14:paraId="74D49687" w14:textId="77777777" w:rsidR="007033F3" w:rsidRPr="004B3397" w:rsidRDefault="007033F3" w:rsidP="007033F3">
      <w:pPr>
        <w:pStyle w:val="TH"/>
        <w:rPr>
          <w:rFonts w:eastAsia="MS Mincho"/>
        </w:rPr>
      </w:pPr>
      <w:r w:rsidRPr="004B3397">
        <w:t>Table I.3.3-1: Signal generator settings for FR2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033F3" w:rsidRPr="004B3397" w14:paraId="7C8B5B3C"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9FBB45" w14:textId="77777777" w:rsidR="007033F3" w:rsidRPr="004B3397" w:rsidRDefault="007033F3" w:rsidP="007033F3">
            <w:pPr>
              <w:pStyle w:val="TAH"/>
              <w:rPr>
                <w:rFonts w:eastAsia="MS Mincho" w:cs="Arial"/>
              </w:rPr>
            </w:pPr>
            <w:r w:rsidRPr="004B3397">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E01437" w14:textId="77777777" w:rsidR="007033F3" w:rsidRPr="004B3397" w:rsidRDefault="007033F3" w:rsidP="007033F3">
            <w:pPr>
              <w:pStyle w:val="TAH"/>
              <w:rPr>
                <w:rFonts w:eastAsia="MS Mincho" w:cs="Arial"/>
              </w:rPr>
            </w:pPr>
            <w:r w:rsidRPr="004B3397">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746D21" w14:textId="77777777" w:rsidR="007033F3" w:rsidRPr="004B3397" w:rsidRDefault="007033F3" w:rsidP="007033F3">
            <w:pPr>
              <w:pStyle w:val="TAH"/>
              <w:rPr>
                <w:rFonts w:eastAsia="MS Mincho" w:cs="Arial"/>
              </w:rPr>
            </w:pPr>
            <w:r w:rsidRPr="004B3397">
              <w:rPr>
                <w:rFonts w:eastAsia="MS Mincho" w:cs="Arial"/>
              </w:rPr>
              <w:t>Value</w:t>
            </w:r>
          </w:p>
        </w:tc>
      </w:tr>
      <w:tr w:rsidR="007033F3" w:rsidRPr="004B3397" w14:paraId="380329A7"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37FB3F" w14:textId="77777777" w:rsidR="007033F3" w:rsidRPr="004B3397" w:rsidRDefault="007033F3" w:rsidP="007033F3">
            <w:pPr>
              <w:pStyle w:val="TAC"/>
              <w:jc w:val="left"/>
              <w:rPr>
                <w:rFonts w:cs="Arial"/>
              </w:rPr>
            </w:pPr>
            <w:r w:rsidRPr="004B3397">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AE4979" w14:textId="77777777" w:rsidR="007033F3" w:rsidRPr="004B3397" w:rsidRDefault="007033F3" w:rsidP="007033F3">
            <w:pPr>
              <w:pStyle w:val="TAC"/>
              <w:rPr>
                <w:rFonts w:cs="Arial"/>
              </w:rPr>
            </w:pPr>
            <w:r w:rsidRPr="004B3397">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09DD392" w14:textId="77777777" w:rsidR="006D7B45" w:rsidRPr="004B3397" w:rsidRDefault="007033F3" w:rsidP="007033F3">
            <w:pPr>
              <w:pStyle w:val="TAC"/>
              <w:rPr>
                <w:rFonts w:cs="Arial"/>
              </w:rPr>
            </w:pPr>
            <w:r w:rsidRPr="004B3397">
              <w:rPr>
                <w:rFonts w:cs="Arial"/>
              </w:rPr>
              <w:t>Downlink centre frequency</w:t>
            </w:r>
          </w:p>
          <w:p w14:paraId="54541053" w14:textId="12ABF7CE" w:rsidR="007033F3" w:rsidRPr="004B3397" w:rsidRDefault="007033F3" w:rsidP="007033F3">
            <w:pPr>
              <w:pStyle w:val="TAC"/>
              <w:rPr>
                <w:rFonts w:cs="Arial"/>
              </w:rPr>
            </w:pPr>
            <w:r w:rsidRPr="004B3397">
              <w:rPr>
                <w:rFonts w:cs="Arial"/>
              </w:rPr>
              <w:t xml:space="preserve">in Table </w:t>
            </w:r>
            <w:r w:rsidRPr="004B3397">
              <w:t>I.3.1-1</w:t>
            </w:r>
          </w:p>
        </w:tc>
      </w:tr>
      <w:tr w:rsidR="007033F3" w:rsidRPr="004B3397" w14:paraId="12674D01"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61BBEA" w14:textId="77777777" w:rsidR="007033F3" w:rsidRPr="004B3397" w:rsidRDefault="007033F3" w:rsidP="007033F3">
            <w:pPr>
              <w:pStyle w:val="TAC"/>
              <w:jc w:val="left"/>
              <w:rPr>
                <w:rFonts w:cs="Arial"/>
              </w:rPr>
            </w:pPr>
            <w:r w:rsidRPr="004B3397">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C72EE73"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032A816" w14:textId="77777777" w:rsidR="007033F3" w:rsidRPr="004B3397" w:rsidRDefault="007033F3" w:rsidP="007033F3">
            <w:pPr>
              <w:pStyle w:val="TAC"/>
              <w:rPr>
                <w:rFonts w:cs="Arial"/>
              </w:rPr>
            </w:pPr>
            <w:r w:rsidRPr="004B3397">
              <w:rPr>
                <w:rFonts w:cs="Arial"/>
              </w:rPr>
              <w:t>OFF</w:t>
            </w:r>
          </w:p>
        </w:tc>
      </w:tr>
    </w:tbl>
    <w:p w14:paraId="2001E041" w14:textId="77777777" w:rsidR="007033F3" w:rsidRPr="004B3397" w:rsidRDefault="007033F3" w:rsidP="007033F3">
      <w:pPr>
        <w:rPr>
          <w:rFonts w:eastAsia="MS Mincho"/>
        </w:rPr>
      </w:pPr>
    </w:p>
    <w:p w14:paraId="0304DCA2" w14:textId="77777777" w:rsidR="007033F3" w:rsidRPr="004B3397" w:rsidRDefault="007033F3" w:rsidP="007033F3">
      <w:pPr>
        <w:rPr>
          <w:rFonts w:eastAsia="MS Mincho"/>
          <w:b/>
        </w:rPr>
      </w:pPr>
      <w:r w:rsidRPr="004B3397">
        <w:rPr>
          <w:rFonts w:eastAsia="MS Mincho"/>
          <w:b/>
        </w:rPr>
        <w:t>Spectrum analyser settings:</w:t>
      </w:r>
    </w:p>
    <w:p w14:paraId="6C90DD1C" w14:textId="49AAF64F" w:rsidR="007033F3" w:rsidRPr="004B3397" w:rsidRDefault="007033F3" w:rsidP="007033F3">
      <w:pPr>
        <w:pStyle w:val="TH"/>
        <w:rPr>
          <w:rFonts w:eastAsia="MS Mincho"/>
        </w:rPr>
      </w:pPr>
      <w:r w:rsidRPr="004B3397">
        <w:lastRenderedPageBreak/>
        <w:t>Table I.3.3-2: Spectrum analyser settings for FR2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033F3" w:rsidRPr="004B3397" w14:paraId="72F5A752"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7F661A" w14:textId="77777777" w:rsidR="007033F3" w:rsidRPr="004B3397" w:rsidRDefault="007033F3" w:rsidP="007033F3">
            <w:pPr>
              <w:pStyle w:val="TAH"/>
              <w:rPr>
                <w:rFonts w:eastAsia="MS Mincho" w:cs="Arial"/>
              </w:rPr>
            </w:pPr>
            <w:r w:rsidRPr="004B3397">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7C9F48" w14:textId="77777777" w:rsidR="007033F3" w:rsidRPr="004B3397" w:rsidRDefault="007033F3" w:rsidP="007033F3">
            <w:pPr>
              <w:pStyle w:val="TAH"/>
              <w:rPr>
                <w:rFonts w:eastAsia="MS Mincho" w:cs="Arial"/>
              </w:rPr>
            </w:pPr>
            <w:r w:rsidRPr="004B3397">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DF74A99" w14:textId="77777777" w:rsidR="007033F3" w:rsidRPr="004B3397" w:rsidRDefault="007033F3" w:rsidP="007033F3">
            <w:pPr>
              <w:pStyle w:val="TAH"/>
              <w:rPr>
                <w:rFonts w:eastAsia="MS Mincho" w:cs="Arial"/>
              </w:rPr>
            </w:pPr>
            <w:r w:rsidRPr="004B3397">
              <w:rPr>
                <w:rFonts w:eastAsia="MS Mincho" w:cs="Arial"/>
              </w:rPr>
              <w:t>Value</w:t>
            </w:r>
          </w:p>
        </w:tc>
      </w:tr>
      <w:tr w:rsidR="007033F3" w:rsidRPr="004B3397" w14:paraId="62066D03"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20E987" w14:textId="77777777" w:rsidR="007033F3" w:rsidRPr="004B3397" w:rsidRDefault="007033F3" w:rsidP="007033F3">
            <w:pPr>
              <w:pStyle w:val="TAC"/>
              <w:jc w:val="left"/>
              <w:rPr>
                <w:rFonts w:cs="Arial"/>
              </w:rPr>
            </w:pPr>
            <w:r w:rsidRPr="004B3397">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6AABB9E1" w14:textId="77777777" w:rsidR="007033F3" w:rsidRPr="004B3397" w:rsidRDefault="007033F3" w:rsidP="007033F3">
            <w:pPr>
              <w:pStyle w:val="TAC"/>
              <w:rPr>
                <w:rFonts w:cs="Arial"/>
              </w:rPr>
            </w:pPr>
            <w:r w:rsidRPr="004B3397">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06E4C6" w14:textId="77777777" w:rsidR="007033F3" w:rsidRPr="004B3397" w:rsidRDefault="007033F3" w:rsidP="007033F3">
            <w:pPr>
              <w:pStyle w:val="TAC"/>
              <w:rPr>
                <w:rFonts w:cs="Arial"/>
              </w:rPr>
            </w:pPr>
            <w:r w:rsidRPr="004B3397">
              <w:rPr>
                <w:rFonts w:cs="Arial"/>
              </w:rPr>
              <w:t>Downlink centre frequency</w:t>
            </w:r>
          </w:p>
          <w:p w14:paraId="78835951" w14:textId="7277AFEC" w:rsidR="007033F3" w:rsidRPr="004B3397" w:rsidRDefault="007033F3" w:rsidP="007033F3">
            <w:pPr>
              <w:pStyle w:val="TAC"/>
              <w:rPr>
                <w:rFonts w:cs="Arial"/>
              </w:rPr>
            </w:pPr>
            <w:r w:rsidRPr="004B3397">
              <w:rPr>
                <w:rFonts w:cs="Arial"/>
              </w:rPr>
              <w:t xml:space="preserve">in Table </w:t>
            </w:r>
            <w:r w:rsidRPr="004B3397">
              <w:t>I.3.1-1</w:t>
            </w:r>
          </w:p>
        </w:tc>
      </w:tr>
      <w:tr w:rsidR="007033F3" w:rsidRPr="004B3397" w14:paraId="3B632B05"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B90FE35" w14:textId="77777777" w:rsidR="007033F3" w:rsidRPr="004B3397" w:rsidRDefault="007033F3" w:rsidP="007033F3">
            <w:pPr>
              <w:pStyle w:val="TAC"/>
              <w:jc w:val="left"/>
              <w:rPr>
                <w:rFonts w:cs="Arial"/>
              </w:rPr>
            </w:pPr>
            <w:r w:rsidRPr="004B3397">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7475033A" w14:textId="77777777" w:rsidR="007033F3" w:rsidRPr="004B3397" w:rsidRDefault="007033F3" w:rsidP="007033F3">
            <w:pPr>
              <w:pStyle w:val="TAC"/>
              <w:rPr>
                <w:rFonts w:cs="Arial"/>
              </w:rPr>
            </w:pPr>
            <w:r w:rsidRPr="004B3397">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809CF51" w14:textId="77777777" w:rsidR="007033F3" w:rsidRPr="004B3397" w:rsidRDefault="007033F3" w:rsidP="007033F3">
            <w:pPr>
              <w:pStyle w:val="TAC"/>
              <w:rPr>
                <w:rFonts w:cs="Arial"/>
              </w:rPr>
            </w:pPr>
            <w:r w:rsidRPr="004B3397">
              <w:rPr>
                <w:rFonts w:cs="Arial"/>
              </w:rPr>
              <w:t>4 kHz</w:t>
            </w:r>
          </w:p>
        </w:tc>
      </w:tr>
      <w:tr w:rsidR="007033F3" w:rsidRPr="004B3397" w14:paraId="3F3F2E62"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6763B6D" w14:textId="77777777" w:rsidR="007033F3" w:rsidRPr="004B3397" w:rsidRDefault="007033F3" w:rsidP="007033F3">
            <w:pPr>
              <w:pStyle w:val="TAC"/>
              <w:jc w:val="left"/>
              <w:rPr>
                <w:rFonts w:cs="Arial"/>
              </w:rPr>
            </w:pPr>
            <w:r w:rsidRPr="004B3397">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0D2B1EB" w14:textId="77777777" w:rsidR="007033F3" w:rsidRPr="004B3397" w:rsidRDefault="007033F3" w:rsidP="007033F3">
            <w:pPr>
              <w:pStyle w:val="TAC"/>
              <w:rPr>
                <w:rFonts w:cs="Arial"/>
              </w:rPr>
            </w:pPr>
            <w:r w:rsidRPr="004B3397">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E005EBD" w14:textId="77777777" w:rsidR="007033F3" w:rsidRPr="004B3397" w:rsidRDefault="007033F3" w:rsidP="007033F3">
            <w:pPr>
              <w:pStyle w:val="TAC"/>
              <w:rPr>
                <w:rFonts w:cs="Arial"/>
              </w:rPr>
            </w:pPr>
            <w:r w:rsidRPr="004B3397">
              <w:rPr>
                <w:rFonts w:cs="Arial"/>
              </w:rPr>
              <w:t>1</w:t>
            </w:r>
          </w:p>
        </w:tc>
      </w:tr>
      <w:tr w:rsidR="007033F3" w:rsidRPr="004B3397" w14:paraId="52658936"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5E34881" w14:textId="77777777" w:rsidR="007033F3" w:rsidRPr="004B3397" w:rsidRDefault="007033F3" w:rsidP="007033F3">
            <w:pPr>
              <w:pStyle w:val="TAC"/>
              <w:jc w:val="left"/>
              <w:rPr>
                <w:rFonts w:cs="Arial"/>
              </w:rPr>
            </w:pPr>
            <w:r w:rsidRPr="004B3397">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2B617413" w14:textId="77777777" w:rsidR="007033F3" w:rsidRPr="004B3397" w:rsidRDefault="007033F3" w:rsidP="007033F3">
            <w:pPr>
              <w:pStyle w:val="TAC"/>
              <w:rPr>
                <w:rFonts w:cs="Arial"/>
              </w:rPr>
            </w:pPr>
            <w:r w:rsidRPr="004B3397">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4AED671" w14:textId="3045C0D3" w:rsidR="007033F3" w:rsidRPr="004B3397" w:rsidRDefault="007033F3" w:rsidP="007033F3">
            <w:pPr>
              <w:pStyle w:val="TAC"/>
              <w:rPr>
                <w:rFonts w:cs="Arial"/>
              </w:rPr>
            </w:pPr>
            <w:r w:rsidRPr="004B3397">
              <w:rPr>
                <w:rFonts w:cs="Arial"/>
              </w:rPr>
              <w:t>1</w:t>
            </w:r>
          </w:p>
        </w:tc>
      </w:tr>
      <w:tr w:rsidR="007033F3" w:rsidRPr="004B3397" w14:paraId="3A773F5A"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4DC67E" w14:textId="77777777" w:rsidR="007033F3" w:rsidRPr="004B3397" w:rsidRDefault="007033F3" w:rsidP="007033F3">
            <w:pPr>
              <w:pStyle w:val="TAC"/>
              <w:jc w:val="left"/>
              <w:rPr>
                <w:rFonts w:cs="Arial"/>
              </w:rPr>
            </w:pPr>
            <w:r w:rsidRPr="004B3397">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EC49C7F"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7B4B458" w14:textId="77777777" w:rsidR="007033F3" w:rsidRPr="004B3397" w:rsidRDefault="007033F3" w:rsidP="007033F3">
            <w:pPr>
              <w:pStyle w:val="TAC"/>
              <w:rPr>
                <w:rFonts w:cs="Arial"/>
              </w:rPr>
            </w:pPr>
            <w:r w:rsidRPr="004B3397">
              <w:rPr>
                <w:rFonts w:cs="Arial"/>
              </w:rPr>
              <w:t>16002</w:t>
            </w:r>
          </w:p>
        </w:tc>
      </w:tr>
      <w:tr w:rsidR="007033F3" w:rsidRPr="004B3397" w14:paraId="64D9A4EA"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BC6400E" w14:textId="77777777" w:rsidR="007033F3" w:rsidRPr="004B3397" w:rsidRDefault="007033F3" w:rsidP="007033F3">
            <w:pPr>
              <w:pStyle w:val="TAC"/>
              <w:jc w:val="left"/>
              <w:rPr>
                <w:rFonts w:cs="Arial"/>
              </w:rPr>
            </w:pPr>
            <w:r w:rsidRPr="004B3397">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F942330"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116DAEF" w14:textId="77777777" w:rsidR="007033F3" w:rsidRPr="004B3397" w:rsidRDefault="007033F3" w:rsidP="007033F3">
            <w:pPr>
              <w:pStyle w:val="TAC"/>
              <w:rPr>
                <w:rFonts w:cs="Arial"/>
              </w:rPr>
            </w:pPr>
            <w:r w:rsidRPr="004B3397">
              <w:rPr>
                <w:rFonts w:cs="Arial"/>
              </w:rPr>
              <w:t>100</w:t>
            </w:r>
          </w:p>
        </w:tc>
      </w:tr>
    </w:tbl>
    <w:p w14:paraId="0C9897A7" w14:textId="77777777" w:rsidR="007033F3" w:rsidRPr="004B3397" w:rsidRDefault="007033F3" w:rsidP="007033F3">
      <w:pPr>
        <w:rPr>
          <w:rFonts w:eastAsia="MS Mincho"/>
        </w:rPr>
      </w:pPr>
    </w:p>
    <w:p w14:paraId="54FE9D29" w14:textId="77777777" w:rsidR="007033F3" w:rsidRPr="004B3397" w:rsidRDefault="007033F3" w:rsidP="007033F3">
      <w:pPr>
        <w:rPr>
          <w:rFonts w:eastAsia="MS Mincho"/>
          <w:b/>
        </w:rPr>
      </w:pPr>
      <w:r w:rsidRPr="004B3397">
        <w:rPr>
          <w:rFonts w:eastAsia="MS Mincho"/>
          <w:b/>
        </w:rPr>
        <w:t>Channel model specification:</w:t>
      </w:r>
    </w:p>
    <w:p w14:paraId="46E01046" w14:textId="77777777" w:rsidR="007033F3" w:rsidRPr="004B3397" w:rsidRDefault="007033F3" w:rsidP="007033F3">
      <w:pPr>
        <w:pStyle w:val="TH"/>
        <w:rPr>
          <w:rFonts w:eastAsia="MS Mincho"/>
        </w:rPr>
      </w:pPr>
      <w:r w:rsidRPr="004B3397">
        <w:t>Table I.3.3-3: Channel model specification for FR2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033F3" w:rsidRPr="004B3397" w14:paraId="09772B67"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CDD3A3A" w14:textId="77777777" w:rsidR="007033F3" w:rsidRPr="004B3397" w:rsidRDefault="007033F3" w:rsidP="007033F3">
            <w:pPr>
              <w:pStyle w:val="TAH"/>
              <w:rPr>
                <w:rFonts w:eastAsia="MS Mincho" w:cs="Arial"/>
              </w:rPr>
            </w:pPr>
            <w:r w:rsidRPr="004B3397">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E0F9304" w14:textId="77777777" w:rsidR="007033F3" w:rsidRPr="004B3397" w:rsidRDefault="007033F3" w:rsidP="007033F3">
            <w:pPr>
              <w:pStyle w:val="TAH"/>
              <w:rPr>
                <w:rFonts w:eastAsia="MS Mincho" w:cs="Arial"/>
              </w:rPr>
            </w:pPr>
            <w:r w:rsidRPr="004B3397">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87F963" w14:textId="77777777" w:rsidR="007033F3" w:rsidRPr="004B3397" w:rsidRDefault="007033F3" w:rsidP="007033F3">
            <w:pPr>
              <w:pStyle w:val="TAH"/>
              <w:rPr>
                <w:rFonts w:eastAsia="MS Mincho" w:cs="Arial"/>
              </w:rPr>
            </w:pPr>
            <w:r w:rsidRPr="004B3397">
              <w:rPr>
                <w:rFonts w:eastAsia="MS Mincho" w:cs="Arial"/>
              </w:rPr>
              <w:t>Value</w:t>
            </w:r>
          </w:p>
        </w:tc>
      </w:tr>
      <w:tr w:rsidR="007033F3" w:rsidRPr="004B3397" w14:paraId="54DB4F7B"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C8B921" w14:textId="77777777" w:rsidR="007033F3" w:rsidRPr="004B3397" w:rsidRDefault="007033F3" w:rsidP="007033F3">
            <w:pPr>
              <w:pStyle w:val="TAC"/>
              <w:jc w:val="left"/>
              <w:rPr>
                <w:rFonts w:cs="Arial"/>
              </w:rPr>
            </w:pPr>
            <w:r w:rsidRPr="004B3397">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1E72EEFF" w14:textId="77777777" w:rsidR="007033F3" w:rsidRPr="004B3397" w:rsidRDefault="007033F3" w:rsidP="007033F3">
            <w:pPr>
              <w:pStyle w:val="TAC"/>
              <w:rPr>
                <w:rFonts w:cs="Arial"/>
              </w:rPr>
            </w:pPr>
            <w:r w:rsidRPr="004B3397">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A477578" w14:textId="77777777" w:rsidR="007033F3" w:rsidRPr="004B3397" w:rsidRDefault="007033F3" w:rsidP="007033F3">
            <w:pPr>
              <w:pStyle w:val="TAC"/>
              <w:rPr>
                <w:rFonts w:cs="Arial"/>
              </w:rPr>
            </w:pPr>
            <w:r w:rsidRPr="004B3397">
              <w:rPr>
                <w:rFonts w:cs="Arial"/>
              </w:rPr>
              <w:t>Downlink centre frequency</w:t>
            </w:r>
          </w:p>
          <w:p w14:paraId="62724559" w14:textId="77777777" w:rsidR="007033F3" w:rsidRPr="004B3397" w:rsidRDefault="007033F3" w:rsidP="007033F3">
            <w:pPr>
              <w:pStyle w:val="TAC"/>
              <w:rPr>
                <w:rFonts w:cs="Arial"/>
              </w:rPr>
            </w:pPr>
            <w:r w:rsidRPr="004B3397">
              <w:rPr>
                <w:rFonts w:cs="Arial"/>
              </w:rPr>
              <w:t xml:space="preserve"> in Table </w:t>
            </w:r>
            <w:r w:rsidRPr="004B3397">
              <w:t>I.3.1-1</w:t>
            </w:r>
          </w:p>
        </w:tc>
      </w:tr>
      <w:tr w:rsidR="007033F3" w:rsidRPr="004B3397" w14:paraId="6C0DE718"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C850DF4" w14:textId="77777777" w:rsidR="007033F3" w:rsidRPr="004B3397" w:rsidRDefault="007033F3" w:rsidP="007033F3">
            <w:pPr>
              <w:pStyle w:val="TAC"/>
              <w:jc w:val="left"/>
              <w:rPr>
                <w:rFonts w:cs="Arial"/>
              </w:rPr>
            </w:pPr>
            <w:r w:rsidRPr="004B3397">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1775358A"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693B831" w14:textId="77777777" w:rsidR="007033F3" w:rsidRPr="004B3397" w:rsidRDefault="007033F3" w:rsidP="007033F3">
            <w:pPr>
              <w:pStyle w:val="TAC"/>
              <w:rPr>
                <w:rFonts w:cs="Arial"/>
              </w:rPr>
            </w:pPr>
            <w:r w:rsidRPr="004B3397">
              <w:rPr>
                <w:rFonts w:cs="Arial"/>
              </w:rPr>
              <w:t xml:space="preserve">As specified in </w:t>
            </w:r>
            <w:r w:rsidRPr="004B3397">
              <w:t>Annex I.1</w:t>
            </w:r>
          </w:p>
        </w:tc>
      </w:tr>
      <w:tr w:rsidR="007033F3" w:rsidRPr="004B3397" w14:paraId="62D09E3E"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6785DE" w14:textId="77777777" w:rsidR="007033F3" w:rsidRPr="004B3397" w:rsidRDefault="007033F3" w:rsidP="007033F3">
            <w:pPr>
              <w:pStyle w:val="TAC"/>
              <w:jc w:val="left"/>
              <w:rPr>
                <w:rFonts w:cs="Arial"/>
              </w:rPr>
            </w:pPr>
            <w:r w:rsidRPr="004B3397">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5A87831E" w14:textId="77777777" w:rsidR="007033F3" w:rsidRPr="004B3397" w:rsidRDefault="007033F3" w:rsidP="007033F3">
            <w:pPr>
              <w:pStyle w:val="TAC"/>
              <w:rPr>
                <w:rFonts w:cs="Arial"/>
              </w:rPr>
            </w:pPr>
            <w:r w:rsidRPr="004B3397">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BBDFE47" w14:textId="77777777" w:rsidR="007033F3" w:rsidRPr="004B3397" w:rsidRDefault="007033F3" w:rsidP="007033F3">
            <w:pPr>
              <w:pStyle w:val="TAC"/>
              <w:rPr>
                <w:rFonts w:cs="Arial"/>
              </w:rPr>
            </w:pPr>
            <w:r w:rsidRPr="004B3397">
              <w:rPr>
                <w:rFonts w:cs="Arial"/>
              </w:rPr>
              <w:t>3</w:t>
            </w:r>
          </w:p>
        </w:tc>
      </w:tr>
    </w:tbl>
    <w:p w14:paraId="7853900E" w14:textId="77777777" w:rsidR="007033F3" w:rsidRPr="004B3397" w:rsidRDefault="007033F3" w:rsidP="007033F3">
      <w:pPr>
        <w:rPr>
          <w:rFonts w:eastAsia="MS Mincho"/>
        </w:rPr>
      </w:pPr>
    </w:p>
    <w:p w14:paraId="38CA59A1" w14:textId="77777777" w:rsidR="007033F3" w:rsidRPr="004B3397" w:rsidRDefault="007033F3" w:rsidP="007033F3">
      <w:pPr>
        <w:rPr>
          <w:rFonts w:eastAsia="MS Mincho"/>
        </w:rPr>
      </w:pPr>
      <w:r w:rsidRPr="004B3397">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4B3397">
        <w:rPr>
          <w:rFonts w:eastAsia="MS Mincho"/>
        </w:rPr>
        <w:object w:dxaOrig="675" w:dyaOrig="360" w14:anchorId="36136A33">
          <v:shape id="_x0000_i1045" type="#_x0000_t75" style="width:28.8pt;height:14.4pt" o:ole="">
            <v:imagedata r:id="rId82" o:title=""/>
          </v:shape>
          <o:OLEObject Type="Embed" ProgID="Equation.3" ShapeID="_x0000_i1045" DrawAspect="Content" ObjectID="_1788852025" r:id="rId83"/>
        </w:object>
      </w:r>
      <w:r w:rsidRPr="004B3397">
        <w:rPr>
          <w:rFonts w:eastAsia="MS Mincho"/>
        </w:rPr>
        <w:t xml:space="preserve">  is normalized such that max(abs(</w:t>
      </w:r>
      <w:r w:rsidRPr="004B3397">
        <w:rPr>
          <w:rFonts w:eastAsia="MS Mincho"/>
          <w:i/>
        </w:rPr>
        <w:t>R</w:t>
      </w:r>
      <w:r w:rsidRPr="004B3397">
        <w:rPr>
          <w:rFonts w:eastAsia="MS Mincho"/>
          <w:i/>
          <w:vertAlign w:val="subscript"/>
        </w:rPr>
        <w:t>t</w:t>
      </w:r>
      <w:r w:rsidRPr="004B3397">
        <w:rPr>
          <w:rFonts w:eastAsia="MS Mincho"/>
        </w:rPr>
        <w:t>(∆</w:t>
      </w:r>
      <w:r w:rsidRPr="004B3397">
        <w:rPr>
          <w:rFonts w:eastAsia="MS Mincho"/>
          <w:i/>
        </w:rPr>
        <w:t>t</w:t>
      </w:r>
      <w:r w:rsidRPr="004B3397">
        <w:rPr>
          <w:rFonts w:eastAsia="MS Mincho"/>
        </w:rPr>
        <w:t>)))=1. Then the function values left from the maximum is cut out. Further on the function values after, e.g. seven periods is cut out.</w:t>
      </w:r>
    </w:p>
    <w:p w14:paraId="45DD48BC" w14:textId="77777777" w:rsidR="007033F3" w:rsidRPr="004B3397" w:rsidRDefault="007033F3" w:rsidP="007033F3">
      <w:pPr>
        <w:rPr>
          <w:b/>
        </w:rPr>
      </w:pPr>
      <w:r w:rsidRPr="004B3397">
        <w:t>The detailed Temporal correlation reference value for FR2 CDL-C UMi channel model validation is defined is table I.3.3-4.</w:t>
      </w:r>
    </w:p>
    <w:p w14:paraId="553C2691" w14:textId="77777777" w:rsidR="007033F3" w:rsidRPr="004B3397" w:rsidRDefault="007033F3" w:rsidP="007033F3">
      <w:pPr>
        <w:pStyle w:val="TH"/>
      </w:pPr>
      <w:r w:rsidRPr="004B3397">
        <w:t>Table I.3.3-4: Temporal correlation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7033F3" w:rsidRPr="004B3397" w14:paraId="2665F9DC" w14:textId="77777777" w:rsidTr="007033F3">
        <w:trPr>
          <w:jc w:val="center"/>
        </w:trPr>
        <w:tc>
          <w:tcPr>
            <w:tcW w:w="1276" w:type="dxa"/>
            <w:shd w:val="clear" w:color="auto" w:fill="D9D9D9"/>
            <w:vAlign w:val="center"/>
          </w:tcPr>
          <w:p w14:paraId="7FA07372" w14:textId="77777777" w:rsidR="007033F3" w:rsidRPr="004B3397" w:rsidRDefault="007033F3" w:rsidP="007033F3">
            <w:pPr>
              <w:pStyle w:val="TAH"/>
            </w:pPr>
            <w:r w:rsidRPr="004B3397">
              <w:t>Distance [λ]</w:t>
            </w:r>
          </w:p>
        </w:tc>
        <w:tc>
          <w:tcPr>
            <w:tcW w:w="1273" w:type="dxa"/>
            <w:shd w:val="clear" w:color="auto" w:fill="D9D9D9"/>
            <w:vAlign w:val="center"/>
          </w:tcPr>
          <w:p w14:paraId="4979D666" w14:textId="77777777" w:rsidR="007033F3" w:rsidRPr="004B3397" w:rsidRDefault="007033F3" w:rsidP="007033F3">
            <w:pPr>
              <w:pStyle w:val="TAH"/>
            </w:pPr>
            <w:r w:rsidRPr="004B3397">
              <w:t>X2V Corr.</w:t>
            </w:r>
          </w:p>
        </w:tc>
        <w:tc>
          <w:tcPr>
            <w:tcW w:w="1562" w:type="dxa"/>
            <w:shd w:val="clear" w:color="auto" w:fill="D9D9D9"/>
            <w:vAlign w:val="center"/>
          </w:tcPr>
          <w:p w14:paraId="6222D5CD" w14:textId="77777777" w:rsidR="007033F3" w:rsidRPr="004B3397" w:rsidRDefault="007033F3" w:rsidP="007033F3">
            <w:pPr>
              <w:pStyle w:val="TAH"/>
            </w:pPr>
            <w:r w:rsidRPr="004B3397">
              <w:t>Distance [λ]</w:t>
            </w:r>
          </w:p>
        </w:tc>
        <w:tc>
          <w:tcPr>
            <w:tcW w:w="1562" w:type="dxa"/>
            <w:shd w:val="clear" w:color="auto" w:fill="D9D9D9"/>
            <w:vAlign w:val="center"/>
          </w:tcPr>
          <w:p w14:paraId="6D711600" w14:textId="77777777" w:rsidR="007033F3" w:rsidRPr="004B3397" w:rsidRDefault="007033F3" w:rsidP="007033F3">
            <w:pPr>
              <w:pStyle w:val="TAH"/>
            </w:pPr>
            <w:r w:rsidRPr="004B3397">
              <w:t>X2V Corr.</w:t>
            </w:r>
          </w:p>
        </w:tc>
      </w:tr>
      <w:tr w:rsidR="007033F3" w:rsidRPr="004B3397" w14:paraId="6B4709CF" w14:textId="77777777" w:rsidTr="007033F3">
        <w:trPr>
          <w:jc w:val="center"/>
        </w:trPr>
        <w:tc>
          <w:tcPr>
            <w:tcW w:w="1276" w:type="dxa"/>
            <w:shd w:val="clear" w:color="auto" w:fill="auto"/>
            <w:vAlign w:val="center"/>
          </w:tcPr>
          <w:p w14:paraId="312F2A24" w14:textId="77777777" w:rsidR="007033F3" w:rsidRPr="004B3397" w:rsidRDefault="007033F3" w:rsidP="007033F3">
            <w:pPr>
              <w:pStyle w:val="TAC"/>
              <w:rPr>
                <w:rFonts w:cs="Arial"/>
              </w:rPr>
            </w:pPr>
            <w:r w:rsidRPr="004B3397">
              <w:rPr>
                <w:rFonts w:cs="Arial"/>
              </w:rPr>
              <w:t>0</w:t>
            </w:r>
          </w:p>
        </w:tc>
        <w:tc>
          <w:tcPr>
            <w:tcW w:w="1273" w:type="dxa"/>
            <w:shd w:val="clear" w:color="auto" w:fill="auto"/>
            <w:vAlign w:val="center"/>
          </w:tcPr>
          <w:p w14:paraId="797069E9" w14:textId="1B774FEF" w:rsidR="007033F3" w:rsidRPr="004B3397" w:rsidRDefault="007033F3" w:rsidP="007033F3">
            <w:pPr>
              <w:pStyle w:val="TAC"/>
              <w:rPr>
                <w:rFonts w:cs="Arial"/>
              </w:rPr>
            </w:pPr>
            <w:r w:rsidRPr="004B3397">
              <w:rPr>
                <w:rFonts w:cs="Arial"/>
              </w:rPr>
              <w:t>1.0000</w:t>
            </w:r>
          </w:p>
        </w:tc>
        <w:tc>
          <w:tcPr>
            <w:tcW w:w="1562" w:type="dxa"/>
            <w:shd w:val="clear" w:color="auto" w:fill="auto"/>
            <w:vAlign w:val="center"/>
          </w:tcPr>
          <w:p w14:paraId="689C10BE" w14:textId="77777777" w:rsidR="007033F3" w:rsidRPr="004B3397" w:rsidRDefault="007033F3" w:rsidP="007033F3">
            <w:pPr>
              <w:pStyle w:val="TAC"/>
              <w:rPr>
                <w:rFonts w:cs="Arial"/>
              </w:rPr>
            </w:pPr>
            <w:r w:rsidRPr="004B3397">
              <w:rPr>
                <w:rFonts w:cs="Arial"/>
              </w:rPr>
              <w:t>2.5</w:t>
            </w:r>
          </w:p>
        </w:tc>
        <w:tc>
          <w:tcPr>
            <w:tcW w:w="1562" w:type="dxa"/>
            <w:shd w:val="clear" w:color="auto" w:fill="auto"/>
            <w:vAlign w:val="center"/>
          </w:tcPr>
          <w:p w14:paraId="463B4807" w14:textId="1A1000A1" w:rsidR="007033F3" w:rsidRPr="004B3397" w:rsidRDefault="007033F3" w:rsidP="007033F3">
            <w:pPr>
              <w:pStyle w:val="TAC"/>
              <w:rPr>
                <w:rFonts w:cs="Arial"/>
              </w:rPr>
            </w:pPr>
            <w:r w:rsidRPr="004B3397">
              <w:rPr>
                <w:rFonts w:cs="Arial"/>
              </w:rPr>
              <w:t>0.1769</w:t>
            </w:r>
          </w:p>
        </w:tc>
      </w:tr>
      <w:tr w:rsidR="007033F3" w:rsidRPr="004B3397" w14:paraId="483E9CA4" w14:textId="77777777" w:rsidTr="007033F3">
        <w:trPr>
          <w:jc w:val="center"/>
        </w:trPr>
        <w:tc>
          <w:tcPr>
            <w:tcW w:w="1276" w:type="dxa"/>
            <w:shd w:val="clear" w:color="auto" w:fill="auto"/>
            <w:vAlign w:val="center"/>
          </w:tcPr>
          <w:p w14:paraId="1F503F2A" w14:textId="77777777" w:rsidR="007033F3" w:rsidRPr="004B3397" w:rsidRDefault="007033F3" w:rsidP="007033F3">
            <w:pPr>
              <w:pStyle w:val="TAC"/>
              <w:rPr>
                <w:rFonts w:cs="Arial"/>
              </w:rPr>
            </w:pPr>
            <w:r w:rsidRPr="004B3397">
              <w:rPr>
                <w:rFonts w:cs="Arial"/>
              </w:rPr>
              <w:t>0.1</w:t>
            </w:r>
          </w:p>
        </w:tc>
        <w:tc>
          <w:tcPr>
            <w:tcW w:w="1273" w:type="dxa"/>
            <w:shd w:val="clear" w:color="auto" w:fill="auto"/>
            <w:vAlign w:val="center"/>
          </w:tcPr>
          <w:p w14:paraId="6493F690" w14:textId="2B26F758" w:rsidR="007033F3" w:rsidRPr="004B3397" w:rsidRDefault="007033F3" w:rsidP="007033F3">
            <w:pPr>
              <w:pStyle w:val="TAC"/>
              <w:rPr>
                <w:rFonts w:cs="Arial"/>
              </w:rPr>
            </w:pPr>
            <w:r w:rsidRPr="004B3397">
              <w:rPr>
                <w:rFonts w:cs="Arial"/>
              </w:rPr>
              <w:t>0.9929</w:t>
            </w:r>
          </w:p>
        </w:tc>
        <w:tc>
          <w:tcPr>
            <w:tcW w:w="1562" w:type="dxa"/>
            <w:shd w:val="clear" w:color="auto" w:fill="auto"/>
            <w:vAlign w:val="center"/>
          </w:tcPr>
          <w:p w14:paraId="1B66D705" w14:textId="77777777" w:rsidR="007033F3" w:rsidRPr="004B3397" w:rsidRDefault="007033F3" w:rsidP="007033F3">
            <w:pPr>
              <w:pStyle w:val="TAC"/>
              <w:rPr>
                <w:rFonts w:cs="Arial"/>
              </w:rPr>
            </w:pPr>
            <w:r w:rsidRPr="004B3397">
              <w:rPr>
                <w:rFonts w:cs="Arial"/>
              </w:rPr>
              <w:t>2.6</w:t>
            </w:r>
          </w:p>
        </w:tc>
        <w:tc>
          <w:tcPr>
            <w:tcW w:w="1562" w:type="dxa"/>
            <w:shd w:val="clear" w:color="auto" w:fill="auto"/>
            <w:vAlign w:val="center"/>
          </w:tcPr>
          <w:p w14:paraId="53539316" w14:textId="44C4A378" w:rsidR="007033F3" w:rsidRPr="004B3397" w:rsidRDefault="007033F3" w:rsidP="007033F3">
            <w:pPr>
              <w:pStyle w:val="TAC"/>
              <w:rPr>
                <w:rFonts w:cs="Arial"/>
              </w:rPr>
            </w:pPr>
            <w:r w:rsidRPr="004B3397">
              <w:rPr>
                <w:rFonts w:cs="Arial"/>
              </w:rPr>
              <w:t>0.1717</w:t>
            </w:r>
          </w:p>
        </w:tc>
      </w:tr>
      <w:tr w:rsidR="007033F3" w:rsidRPr="004B3397" w14:paraId="28BFE775" w14:textId="77777777" w:rsidTr="007033F3">
        <w:trPr>
          <w:jc w:val="center"/>
        </w:trPr>
        <w:tc>
          <w:tcPr>
            <w:tcW w:w="1276" w:type="dxa"/>
            <w:shd w:val="clear" w:color="auto" w:fill="auto"/>
            <w:vAlign w:val="center"/>
          </w:tcPr>
          <w:p w14:paraId="250C1DC4" w14:textId="77777777" w:rsidR="007033F3" w:rsidRPr="004B3397" w:rsidRDefault="007033F3" w:rsidP="007033F3">
            <w:pPr>
              <w:pStyle w:val="TAC"/>
              <w:rPr>
                <w:rFonts w:cs="Arial"/>
              </w:rPr>
            </w:pPr>
            <w:r w:rsidRPr="004B3397">
              <w:rPr>
                <w:rFonts w:cs="Arial"/>
              </w:rPr>
              <w:t>0.2</w:t>
            </w:r>
          </w:p>
        </w:tc>
        <w:tc>
          <w:tcPr>
            <w:tcW w:w="1273" w:type="dxa"/>
            <w:shd w:val="clear" w:color="auto" w:fill="auto"/>
            <w:vAlign w:val="center"/>
          </w:tcPr>
          <w:p w14:paraId="5CDEA80A" w14:textId="536F6636" w:rsidR="007033F3" w:rsidRPr="004B3397" w:rsidRDefault="007033F3" w:rsidP="007033F3">
            <w:pPr>
              <w:pStyle w:val="TAC"/>
              <w:rPr>
                <w:rFonts w:cs="Arial"/>
              </w:rPr>
            </w:pPr>
            <w:r w:rsidRPr="004B3397">
              <w:rPr>
                <w:rFonts w:cs="Arial"/>
              </w:rPr>
              <w:t>0.9717</w:t>
            </w:r>
          </w:p>
        </w:tc>
        <w:tc>
          <w:tcPr>
            <w:tcW w:w="1562" w:type="dxa"/>
            <w:shd w:val="clear" w:color="auto" w:fill="auto"/>
            <w:vAlign w:val="center"/>
          </w:tcPr>
          <w:p w14:paraId="64E17E8B" w14:textId="77777777" w:rsidR="007033F3" w:rsidRPr="004B3397" w:rsidRDefault="007033F3" w:rsidP="007033F3">
            <w:pPr>
              <w:pStyle w:val="TAC"/>
              <w:rPr>
                <w:rFonts w:cs="Arial"/>
              </w:rPr>
            </w:pPr>
            <w:r w:rsidRPr="004B3397">
              <w:rPr>
                <w:rFonts w:cs="Arial"/>
              </w:rPr>
              <w:t>2.7</w:t>
            </w:r>
          </w:p>
        </w:tc>
        <w:tc>
          <w:tcPr>
            <w:tcW w:w="1562" w:type="dxa"/>
            <w:shd w:val="clear" w:color="auto" w:fill="auto"/>
            <w:vAlign w:val="center"/>
          </w:tcPr>
          <w:p w14:paraId="39C07E73" w14:textId="03D84220" w:rsidR="007033F3" w:rsidRPr="004B3397" w:rsidRDefault="007033F3" w:rsidP="007033F3">
            <w:pPr>
              <w:pStyle w:val="TAC"/>
              <w:rPr>
                <w:rFonts w:cs="Arial"/>
              </w:rPr>
            </w:pPr>
            <w:r w:rsidRPr="004B3397">
              <w:rPr>
                <w:rFonts w:cs="Arial"/>
              </w:rPr>
              <w:t>0.1649</w:t>
            </w:r>
          </w:p>
        </w:tc>
      </w:tr>
      <w:tr w:rsidR="007033F3" w:rsidRPr="004B3397" w14:paraId="0EC95951" w14:textId="77777777" w:rsidTr="007033F3">
        <w:trPr>
          <w:jc w:val="center"/>
        </w:trPr>
        <w:tc>
          <w:tcPr>
            <w:tcW w:w="1276" w:type="dxa"/>
            <w:shd w:val="clear" w:color="auto" w:fill="auto"/>
            <w:vAlign w:val="center"/>
          </w:tcPr>
          <w:p w14:paraId="651F39A3" w14:textId="77777777" w:rsidR="007033F3" w:rsidRPr="004B3397" w:rsidRDefault="007033F3" w:rsidP="007033F3">
            <w:pPr>
              <w:pStyle w:val="TAC"/>
              <w:rPr>
                <w:rFonts w:cs="Arial"/>
              </w:rPr>
            </w:pPr>
            <w:r w:rsidRPr="004B3397">
              <w:rPr>
                <w:rFonts w:cs="Arial"/>
              </w:rPr>
              <w:t>0.3</w:t>
            </w:r>
          </w:p>
        </w:tc>
        <w:tc>
          <w:tcPr>
            <w:tcW w:w="1273" w:type="dxa"/>
            <w:shd w:val="clear" w:color="auto" w:fill="auto"/>
            <w:vAlign w:val="center"/>
          </w:tcPr>
          <w:p w14:paraId="79F2FCA6" w14:textId="1AB67581" w:rsidR="007033F3" w:rsidRPr="004B3397" w:rsidRDefault="007033F3" w:rsidP="007033F3">
            <w:pPr>
              <w:pStyle w:val="TAC"/>
              <w:rPr>
                <w:rFonts w:cs="Arial"/>
              </w:rPr>
            </w:pPr>
            <w:r w:rsidRPr="004B3397">
              <w:rPr>
                <w:rFonts w:cs="Arial"/>
              </w:rPr>
              <w:t>0.9379</w:t>
            </w:r>
          </w:p>
        </w:tc>
        <w:tc>
          <w:tcPr>
            <w:tcW w:w="1562" w:type="dxa"/>
            <w:shd w:val="clear" w:color="auto" w:fill="auto"/>
            <w:vAlign w:val="center"/>
          </w:tcPr>
          <w:p w14:paraId="79D375B8" w14:textId="77777777" w:rsidR="007033F3" w:rsidRPr="004B3397" w:rsidRDefault="007033F3" w:rsidP="007033F3">
            <w:pPr>
              <w:pStyle w:val="TAC"/>
              <w:rPr>
                <w:rFonts w:cs="Arial"/>
              </w:rPr>
            </w:pPr>
            <w:r w:rsidRPr="004B3397">
              <w:rPr>
                <w:rFonts w:cs="Arial"/>
              </w:rPr>
              <w:t>2.8</w:t>
            </w:r>
          </w:p>
        </w:tc>
        <w:tc>
          <w:tcPr>
            <w:tcW w:w="1562" w:type="dxa"/>
            <w:shd w:val="clear" w:color="auto" w:fill="auto"/>
            <w:vAlign w:val="center"/>
          </w:tcPr>
          <w:p w14:paraId="40581924" w14:textId="22A22CB8" w:rsidR="007033F3" w:rsidRPr="004B3397" w:rsidRDefault="007033F3" w:rsidP="007033F3">
            <w:pPr>
              <w:pStyle w:val="TAC"/>
              <w:rPr>
                <w:rFonts w:cs="Arial"/>
              </w:rPr>
            </w:pPr>
            <w:r w:rsidRPr="004B3397">
              <w:rPr>
                <w:rFonts w:cs="Arial"/>
              </w:rPr>
              <w:t>0.1564</w:t>
            </w:r>
          </w:p>
        </w:tc>
      </w:tr>
      <w:tr w:rsidR="007033F3" w:rsidRPr="004B3397" w14:paraId="78DC0AD3" w14:textId="77777777" w:rsidTr="007033F3">
        <w:trPr>
          <w:jc w:val="center"/>
        </w:trPr>
        <w:tc>
          <w:tcPr>
            <w:tcW w:w="1276" w:type="dxa"/>
            <w:shd w:val="clear" w:color="auto" w:fill="auto"/>
            <w:vAlign w:val="center"/>
          </w:tcPr>
          <w:p w14:paraId="5D7426BB" w14:textId="77777777" w:rsidR="007033F3" w:rsidRPr="004B3397" w:rsidRDefault="007033F3" w:rsidP="007033F3">
            <w:pPr>
              <w:pStyle w:val="TAC"/>
              <w:rPr>
                <w:rFonts w:cs="Arial"/>
              </w:rPr>
            </w:pPr>
            <w:r w:rsidRPr="004B3397">
              <w:rPr>
                <w:rFonts w:cs="Arial"/>
              </w:rPr>
              <w:t>0.4</w:t>
            </w:r>
          </w:p>
        </w:tc>
        <w:tc>
          <w:tcPr>
            <w:tcW w:w="1273" w:type="dxa"/>
            <w:shd w:val="clear" w:color="auto" w:fill="auto"/>
            <w:vAlign w:val="center"/>
          </w:tcPr>
          <w:p w14:paraId="4BFEB783" w14:textId="374E0AF5" w:rsidR="007033F3" w:rsidRPr="004B3397" w:rsidRDefault="007033F3" w:rsidP="007033F3">
            <w:pPr>
              <w:pStyle w:val="TAC"/>
              <w:rPr>
                <w:rFonts w:cs="Arial"/>
              </w:rPr>
            </w:pPr>
            <w:r w:rsidRPr="004B3397">
              <w:rPr>
                <w:rFonts w:cs="Arial"/>
              </w:rPr>
              <w:t>0.8937</w:t>
            </w:r>
          </w:p>
        </w:tc>
        <w:tc>
          <w:tcPr>
            <w:tcW w:w="1562" w:type="dxa"/>
            <w:shd w:val="clear" w:color="auto" w:fill="auto"/>
            <w:vAlign w:val="center"/>
          </w:tcPr>
          <w:p w14:paraId="05D305CB" w14:textId="77777777" w:rsidR="007033F3" w:rsidRPr="004B3397" w:rsidRDefault="007033F3" w:rsidP="007033F3">
            <w:pPr>
              <w:pStyle w:val="TAC"/>
              <w:rPr>
                <w:rFonts w:cs="Arial"/>
              </w:rPr>
            </w:pPr>
            <w:r w:rsidRPr="004B3397">
              <w:rPr>
                <w:rFonts w:cs="Arial"/>
              </w:rPr>
              <w:t>2.9</w:t>
            </w:r>
          </w:p>
        </w:tc>
        <w:tc>
          <w:tcPr>
            <w:tcW w:w="1562" w:type="dxa"/>
            <w:shd w:val="clear" w:color="auto" w:fill="auto"/>
            <w:vAlign w:val="center"/>
          </w:tcPr>
          <w:p w14:paraId="0B91F120" w14:textId="3082673B" w:rsidR="007033F3" w:rsidRPr="004B3397" w:rsidRDefault="007033F3" w:rsidP="007033F3">
            <w:pPr>
              <w:pStyle w:val="TAC"/>
              <w:rPr>
                <w:rFonts w:cs="Arial"/>
              </w:rPr>
            </w:pPr>
            <w:r w:rsidRPr="004B3397">
              <w:rPr>
                <w:rFonts w:cs="Arial"/>
              </w:rPr>
              <w:t>0.1456</w:t>
            </w:r>
          </w:p>
        </w:tc>
      </w:tr>
      <w:tr w:rsidR="007033F3" w:rsidRPr="004B3397" w14:paraId="62241FDE" w14:textId="77777777" w:rsidTr="007033F3">
        <w:trPr>
          <w:jc w:val="center"/>
        </w:trPr>
        <w:tc>
          <w:tcPr>
            <w:tcW w:w="1276" w:type="dxa"/>
            <w:shd w:val="clear" w:color="auto" w:fill="auto"/>
            <w:vAlign w:val="center"/>
          </w:tcPr>
          <w:p w14:paraId="2C983551" w14:textId="77777777" w:rsidR="007033F3" w:rsidRPr="004B3397" w:rsidRDefault="007033F3" w:rsidP="007033F3">
            <w:pPr>
              <w:pStyle w:val="TAC"/>
              <w:rPr>
                <w:rFonts w:cs="Arial"/>
              </w:rPr>
            </w:pPr>
            <w:r w:rsidRPr="004B3397">
              <w:rPr>
                <w:rFonts w:cs="Arial"/>
              </w:rPr>
              <w:t>0.5</w:t>
            </w:r>
          </w:p>
        </w:tc>
        <w:tc>
          <w:tcPr>
            <w:tcW w:w="1273" w:type="dxa"/>
            <w:shd w:val="clear" w:color="auto" w:fill="auto"/>
            <w:vAlign w:val="center"/>
          </w:tcPr>
          <w:p w14:paraId="66423738" w14:textId="4FDBD570" w:rsidR="007033F3" w:rsidRPr="004B3397" w:rsidRDefault="007033F3" w:rsidP="007033F3">
            <w:pPr>
              <w:pStyle w:val="TAC"/>
              <w:rPr>
                <w:rFonts w:cs="Arial"/>
              </w:rPr>
            </w:pPr>
            <w:r w:rsidRPr="004B3397">
              <w:rPr>
                <w:rFonts w:cs="Arial"/>
              </w:rPr>
              <w:t>0.8414</w:t>
            </w:r>
          </w:p>
        </w:tc>
        <w:tc>
          <w:tcPr>
            <w:tcW w:w="1562" w:type="dxa"/>
            <w:shd w:val="clear" w:color="auto" w:fill="auto"/>
            <w:vAlign w:val="center"/>
          </w:tcPr>
          <w:p w14:paraId="154D5489" w14:textId="77777777" w:rsidR="007033F3" w:rsidRPr="004B3397" w:rsidRDefault="007033F3" w:rsidP="007033F3">
            <w:pPr>
              <w:pStyle w:val="TAC"/>
              <w:rPr>
                <w:rFonts w:cs="Arial"/>
              </w:rPr>
            </w:pPr>
            <w:r w:rsidRPr="004B3397">
              <w:rPr>
                <w:rFonts w:cs="Arial"/>
              </w:rPr>
              <w:t>3</w:t>
            </w:r>
          </w:p>
        </w:tc>
        <w:tc>
          <w:tcPr>
            <w:tcW w:w="1562" w:type="dxa"/>
            <w:shd w:val="clear" w:color="auto" w:fill="auto"/>
            <w:vAlign w:val="center"/>
          </w:tcPr>
          <w:p w14:paraId="52B0C28B" w14:textId="6460EBC2" w:rsidR="007033F3" w:rsidRPr="004B3397" w:rsidRDefault="007033F3" w:rsidP="007033F3">
            <w:pPr>
              <w:pStyle w:val="TAC"/>
              <w:rPr>
                <w:rFonts w:cs="Arial"/>
              </w:rPr>
            </w:pPr>
            <w:r w:rsidRPr="004B3397">
              <w:rPr>
                <w:rFonts w:cs="Arial"/>
              </w:rPr>
              <w:t>0.1327</w:t>
            </w:r>
          </w:p>
        </w:tc>
      </w:tr>
      <w:tr w:rsidR="007033F3" w:rsidRPr="004B3397" w14:paraId="11C4EC32" w14:textId="77777777" w:rsidTr="007033F3">
        <w:trPr>
          <w:jc w:val="center"/>
        </w:trPr>
        <w:tc>
          <w:tcPr>
            <w:tcW w:w="1276" w:type="dxa"/>
            <w:shd w:val="clear" w:color="auto" w:fill="auto"/>
            <w:vAlign w:val="center"/>
          </w:tcPr>
          <w:p w14:paraId="1EE76B88" w14:textId="77777777" w:rsidR="007033F3" w:rsidRPr="004B3397" w:rsidRDefault="007033F3" w:rsidP="007033F3">
            <w:pPr>
              <w:pStyle w:val="TAC"/>
              <w:rPr>
                <w:rFonts w:cs="Arial"/>
              </w:rPr>
            </w:pPr>
            <w:r w:rsidRPr="004B3397">
              <w:rPr>
                <w:rFonts w:cs="Arial"/>
              </w:rPr>
              <w:t>0.6</w:t>
            </w:r>
          </w:p>
        </w:tc>
        <w:tc>
          <w:tcPr>
            <w:tcW w:w="1273" w:type="dxa"/>
            <w:shd w:val="clear" w:color="auto" w:fill="auto"/>
            <w:vAlign w:val="center"/>
          </w:tcPr>
          <w:p w14:paraId="2F14F8C1" w14:textId="7006B1A6" w:rsidR="007033F3" w:rsidRPr="004B3397" w:rsidRDefault="007033F3" w:rsidP="007033F3">
            <w:pPr>
              <w:pStyle w:val="TAC"/>
              <w:rPr>
                <w:rFonts w:cs="Arial"/>
              </w:rPr>
            </w:pPr>
            <w:r w:rsidRPr="004B3397">
              <w:rPr>
                <w:rFonts w:cs="Arial"/>
              </w:rPr>
              <w:t>0.7834</w:t>
            </w:r>
          </w:p>
        </w:tc>
        <w:tc>
          <w:tcPr>
            <w:tcW w:w="1562" w:type="dxa"/>
            <w:shd w:val="clear" w:color="auto" w:fill="auto"/>
            <w:vAlign w:val="center"/>
          </w:tcPr>
          <w:p w14:paraId="5297CE5E" w14:textId="77777777" w:rsidR="007033F3" w:rsidRPr="004B3397" w:rsidRDefault="007033F3" w:rsidP="007033F3">
            <w:pPr>
              <w:pStyle w:val="TAC"/>
              <w:rPr>
                <w:rFonts w:cs="Arial"/>
              </w:rPr>
            </w:pPr>
            <w:r w:rsidRPr="004B3397">
              <w:rPr>
                <w:rFonts w:cs="Arial"/>
              </w:rPr>
              <w:t>3.1</w:t>
            </w:r>
          </w:p>
        </w:tc>
        <w:tc>
          <w:tcPr>
            <w:tcW w:w="1562" w:type="dxa"/>
            <w:shd w:val="clear" w:color="auto" w:fill="auto"/>
            <w:vAlign w:val="center"/>
          </w:tcPr>
          <w:p w14:paraId="24D4C637" w14:textId="29026AFA" w:rsidR="007033F3" w:rsidRPr="004B3397" w:rsidRDefault="007033F3" w:rsidP="007033F3">
            <w:pPr>
              <w:pStyle w:val="TAC"/>
              <w:rPr>
                <w:rFonts w:cs="Arial"/>
              </w:rPr>
            </w:pPr>
            <w:r w:rsidRPr="004B3397">
              <w:rPr>
                <w:rFonts w:cs="Arial"/>
              </w:rPr>
              <w:t>0.1177</w:t>
            </w:r>
          </w:p>
        </w:tc>
      </w:tr>
      <w:tr w:rsidR="007033F3" w:rsidRPr="004B3397" w14:paraId="0F272E6B" w14:textId="77777777" w:rsidTr="007033F3">
        <w:trPr>
          <w:jc w:val="center"/>
        </w:trPr>
        <w:tc>
          <w:tcPr>
            <w:tcW w:w="1276" w:type="dxa"/>
            <w:shd w:val="clear" w:color="auto" w:fill="auto"/>
            <w:vAlign w:val="center"/>
          </w:tcPr>
          <w:p w14:paraId="4AA60731" w14:textId="77777777" w:rsidR="007033F3" w:rsidRPr="004B3397" w:rsidRDefault="007033F3" w:rsidP="007033F3">
            <w:pPr>
              <w:pStyle w:val="TAC"/>
              <w:rPr>
                <w:rFonts w:cs="Arial"/>
              </w:rPr>
            </w:pPr>
            <w:r w:rsidRPr="004B3397">
              <w:rPr>
                <w:rFonts w:cs="Arial"/>
              </w:rPr>
              <w:t>0.7</w:t>
            </w:r>
          </w:p>
        </w:tc>
        <w:tc>
          <w:tcPr>
            <w:tcW w:w="1273" w:type="dxa"/>
            <w:shd w:val="clear" w:color="auto" w:fill="auto"/>
            <w:vAlign w:val="center"/>
          </w:tcPr>
          <w:p w14:paraId="5E6EB226" w14:textId="7C142C12" w:rsidR="007033F3" w:rsidRPr="004B3397" w:rsidRDefault="007033F3" w:rsidP="007033F3">
            <w:pPr>
              <w:pStyle w:val="TAC"/>
              <w:rPr>
                <w:rFonts w:cs="Arial"/>
              </w:rPr>
            </w:pPr>
            <w:r w:rsidRPr="004B3397">
              <w:rPr>
                <w:rFonts w:cs="Arial"/>
              </w:rPr>
              <w:t>0.7223</w:t>
            </w:r>
          </w:p>
        </w:tc>
        <w:tc>
          <w:tcPr>
            <w:tcW w:w="1562" w:type="dxa"/>
            <w:shd w:val="clear" w:color="auto" w:fill="auto"/>
            <w:vAlign w:val="center"/>
          </w:tcPr>
          <w:p w14:paraId="57B5435B" w14:textId="77777777" w:rsidR="007033F3" w:rsidRPr="004B3397" w:rsidRDefault="007033F3" w:rsidP="007033F3">
            <w:pPr>
              <w:pStyle w:val="TAC"/>
              <w:rPr>
                <w:rFonts w:cs="Arial"/>
              </w:rPr>
            </w:pPr>
            <w:r w:rsidRPr="004B3397">
              <w:rPr>
                <w:rFonts w:cs="Arial"/>
              </w:rPr>
              <w:t>3.2</w:t>
            </w:r>
          </w:p>
        </w:tc>
        <w:tc>
          <w:tcPr>
            <w:tcW w:w="1562" w:type="dxa"/>
            <w:shd w:val="clear" w:color="auto" w:fill="auto"/>
            <w:vAlign w:val="center"/>
          </w:tcPr>
          <w:p w14:paraId="5FE5D4F2" w14:textId="13047E21" w:rsidR="007033F3" w:rsidRPr="004B3397" w:rsidRDefault="007033F3" w:rsidP="007033F3">
            <w:pPr>
              <w:pStyle w:val="TAC"/>
              <w:rPr>
                <w:rFonts w:cs="Arial"/>
              </w:rPr>
            </w:pPr>
            <w:r w:rsidRPr="004B3397">
              <w:rPr>
                <w:rFonts w:cs="Arial"/>
              </w:rPr>
              <w:t>0.1011</w:t>
            </w:r>
          </w:p>
        </w:tc>
      </w:tr>
      <w:tr w:rsidR="007033F3" w:rsidRPr="004B3397" w14:paraId="3B9CEFA7" w14:textId="77777777" w:rsidTr="007033F3">
        <w:trPr>
          <w:jc w:val="center"/>
        </w:trPr>
        <w:tc>
          <w:tcPr>
            <w:tcW w:w="1276" w:type="dxa"/>
            <w:shd w:val="clear" w:color="auto" w:fill="auto"/>
            <w:vAlign w:val="center"/>
          </w:tcPr>
          <w:p w14:paraId="6D2C84ED" w14:textId="77777777" w:rsidR="007033F3" w:rsidRPr="004B3397" w:rsidRDefault="007033F3" w:rsidP="007033F3">
            <w:pPr>
              <w:pStyle w:val="TAC"/>
              <w:rPr>
                <w:rFonts w:cs="Arial"/>
              </w:rPr>
            </w:pPr>
            <w:r w:rsidRPr="004B3397">
              <w:rPr>
                <w:rFonts w:cs="Arial"/>
              </w:rPr>
              <w:t>0.8</w:t>
            </w:r>
          </w:p>
        </w:tc>
        <w:tc>
          <w:tcPr>
            <w:tcW w:w="1273" w:type="dxa"/>
            <w:shd w:val="clear" w:color="auto" w:fill="auto"/>
            <w:vAlign w:val="center"/>
          </w:tcPr>
          <w:p w14:paraId="5FF471EE" w14:textId="4BDADEA9" w:rsidR="007033F3" w:rsidRPr="004B3397" w:rsidRDefault="007033F3" w:rsidP="007033F3">
            <w:pPr>
              <w:pStyle w:val="TAC"/>
              <w:rPr>
                <w:rFonts w:cs="Arial"/>
              </w:rPr>
            </w:pPr>
            <w:r w:rsidRPr="004B3397">
              <w:rPr>
                <w:rFonts w:cs="Arial"/>
              </w:rPr>
              <w:t>0.6601</w:t>
            </w:r>
          </w:p>
        </w:tc>
        <w:tc>
          <w:tcPr>
            <w:tcW w:w="1562" w:type="dxa"/>
            <w:shd w:val="clear" w:color="auto" w:fill="auto"/>
            <w:vAlign w:val="center"/>
          </w:tcPr>
          <w:p w14:paraId="3FC39ECA" w14:textId="77777777" w:rsidR="007033F3" w:rsidRPr="004B3397" w:rsidRDefault="007033F3" w:rsidP="007033F3">
            <w:pPr>
              <w:pStyle w:val="TAC"/>
              <w:rPr>
                <w:rFonts w:cs="Arial"/>
              </w:rPr>
            </w:pPr>
            <w:r w:rsidRPr="004B3397">
              <w:rPr>
                <w:rFonts w:cs="Arial"/>
              </w:rPr>
              <w:t>3.3</w:t>
            </w:r>
          </w:p>
        </w:tc>
        <w:tc>
          <w:tcPr>
            <w:tcW w:w="1562" w:type="dxa"/>
            <w:shd w:val="clear" w:color="auto" w:fill="auto"/>
            <w:vAlign w:val="center"/>
          </w:tcPr>
          <w:p w14:paraId="4EAF715E" w14:textId="17AC7E73" w:rsidR="007033F3" w:rsidRPr="004B3397" w:rsidRDefault="007033F3" w:rsidP="007033F3">
            <w:pPr>
              <w:pStyle w:val="TAC"/>
              <w:rPr>
                <w:rFonts w:cs="Arial"/>
              </w:rPr>
            </w:pPr>
            <w:r w:rsidRPr="004B3397">
              <w:rPr>
                <w:rFonts w:cs="Arial"/>
              </w:rPr>
              <w:t>0.0829</w:t>
            </w:r>
          </w:p>
        </w:tc>
      </w:tr>
      <w:tr w:rsidR="007033F3" w:rsidRPr="004B3397" w14:paraId="315771E2" w14:textId="77777777" w:rsidTr="007033F3">
        <w:trPr>
          <w:jc w:val="center"/>
        </w:trPr>
        <w:tc>
          <w:tcPr>
            <w:tcW w:w="1276" w:type="dxa"/>
            <w:shd w:val="clear" w:color="auto" w:fill="auto"/>
            <w:vAlign w:val="center"/>
          </w:tcPr>
          <w:p w14:paraId="0EA29E9B" w14:textId="77777777" w:rsidR="007033F3" w:rsidRPr="004B3397" w:rsidRDefault="007033F3" w:rsidP="007033F3">
            <w:pPr>
              <w:pStyle w:val="TAC"/>
              <w:rPr>
                <w:rFonts w:cs="Arial"/>
              </w:rPr>
            </w:pPr>
            <w:r w:rsidRPr="004B3397">
              <w:rPr>
                <w:rFonts w:cs="Arial"/>
              </w:rPr>
              <w:t>0.9</w:t>
            </w:r>
          </w:p>
        </w:tc>
        <w:tc>
          <w:tcPr>
            <w:tcW w:w="1273" w:type="dxa"/>
            <w:shd w:val="clear" w:color="auto" w:fill="auto"/>
            <w:vAlign w:val="center"/>
          </w:tcPr>
          <w:p w14:paraId="0FAB57FC" w14:textId="4FD35CBC" w:rsidR="007033F3" w:rsidRPr="004B3397" w:rsidRDefault="007033F3" w:rsidP="007033F3">
            <w:pPr>
              <w:pStyle w:val="TAC"/>
              <w:rPr>
                <w:rFonts w:cs="Arial"/>
              </w:rPr>
            </w:pPr>
            <w:r w:rsidRPr="004B3397">
              <w:rPr>
                <w:rFonts w:cs="Arial"/>
              </w:rPr>
              <w:t>0.5986</w:t>
            </w:r>
          </w:p>
        </w:tc>
        <w:tc>
          <w:tcPr>
            <w:tcW w:w="1562" w:type="dxa"/>
            <w:shd w:val="clear" w:color="auto" w:fill="auto"/>
            <w:vAlign w:val="center"/>
          </w:tcPr>
          <w:p w14:paraId="3B5B1073" w14:textId="77777777" w:rsidR="007033F3" w:rsidRPr="004B3397" w:rsidRDefault="007033F3" w:rsidP="007033F3">
            <w:pPr>
              <w:pStyle w:val="TAC"/>
              <w:rPr>
                <w:rFonts w:cs="Arial"/>
              </w:rPr>
            </w:pPr>
            <w:r w:rsidRPr="004B3397">
              <w:rPr>
                <w:rFonts w:cs="Arial"/>
              </w:rPr>
              <w:t>3.4</w:t>
            </w:r>
          </w:p>
        </w:tc>
        <w:tc>
          <w:tcPr>
            <w:tcW w:w="1562" w:type="dxa"/>
            <w:shd w:val="clear" w:color="auto" w:fill="auto"/>
            <w:vAlign w:val="center"/>
          </w:tcPr>
          <w:p w14:paraId="2F92E492" w14:textId="08E0572B" w:rsidR="007033F3" w:rsidRPr="004B3397" w:rsidRDefault="007033F3" w:rsidP="007033F3">
            <w:pPr>
              <w:pStyle w:val="TAC"/>
              <w:rPr>
                <w:rFonts w:cs="Arial"/>
              </w:rPr>
            </w:pPr>
            <w:r w:rsidRPr="004B3397">
              <w:rPr>
                <w:rFonts w:cs="Arial"/>
              </w:rPr>
              <w:t>0.0638</w:t>
            </w:r>
          </w:p>
        </w:tc>
      </w:tr>
      <w:tr w:rsidR="007033F3" w:rsidRPr="004B3397" w14:paraId="27219CD3" w14:textId="77777777" w:rsidTr="007033F3">
        <w:trPr>
          <w:jc w:val="center"/>
        </w:trPr>
        <w:tc>
          <w:tcPr>
            <w:tcW w:w="1276" w:type="dxa"/>
            <w:shd w:val="clear" w:color="auto" w:fill="auto"/>
            <w:vAlign w:val="center"/>
          </w:tcPr>
          <w:p w14:paraId="02B8B177" w14:textId="77777777" w:rsidR="007033F3" w:rsidRPr="004B3397" w:rsidRDefault="007033F3" w:rsidP="007033F3">
            <w:pPr>
              <w:pStyle w:val="TAC"/>
              <w:rPr>
                <w:rFonts w:cs="Arial"/>
              </w:rPr>
            </w:pPr>
            <w:r w:rsidRPr="004B3397">
              <w:rPr>
                <w:rFonts w:cs="Arial"/>
              </w:rPr>
              <w:t>1</w:t>
            </w:r>
          </w:p>
        </w:tc>
        <w:tc>
          <w:tcPr>
            <w:tcW w:w="1273" w:type="dxa"/>
            <w:shd w:val="clear" w:color="auto" w:fill="auto"/>
            <w:vAlign w:val="center"/>
          </w:tcPr>
          <w:p w14:paraId="027CC4DA" w14:textId="302C2694" w:rsidR="007033F3" w:rsidRPr="004B3397" w:rsidRDefault="007033F3" w:rsidP="007033F3">
            <w:pPr>
              <w:pStyle w:val="TAC"/>
              <w:rPr>
                <w:rFonts w:cs="Arial"/>
              </w:rPr>
            </w:pPr>
            <w:r w:rsidRPr="004B3397">
              <w:rPr>
                <w:rFonts w:cs="Arial"/>
              </w:rPr>
              <w:t>0.5387</w:t>
            </w:r>
          </w:p>
        </w:tc>
        <w:tc>
          <w:tcPr>
            <w:tcW w:w="1562" w:type="dxa"/>
            <w:shd w:val="clear" w:color="auto" w:fill="auto"/>
            <w:vAlign w:val="center"/>
          </w:tcPr>
          <w:p w14:paraId="07988F88" w14:textId="77777777" w:rsidR="007033F3" w:rsidRPr="004B3397" w:rsidRDefault="007033F3" w:rsidP="007033F3">
            <w:pPr>
              <w:pStyle w:val="TAC"/>
              <w:rPr>
                <w:rFonts w:cs="Arial"/>
              </w:rPr>
            </w:pPr>
            <w:r w:rsidRPr="004B3397">
              <w:rPr>
                <w:rFonts w:cs="Arial"/>
              </w:rPr>
              <w:t>3.5</w:t>
            </w:r>
          </w:p>
        </w:tc>
        <w:tc>
          <w:tcPr>
            <w:tcW w:w="1562" w:type="dxa"/>
            <w:shd w:val="clear" w:color="auto" w:fill="auto"/>
            <w:vAlign w:val="center"/>
          </w:tcPr>
          <w:p w14:paraId="02C6FE97" w14:textId="7EEEE8FE" w:rsidR="007033F3" w:rsidRPr="004B3397" w:rsidRDefault="007033F3" w:rsidP="007033F3">
            <w:pPr>
              <w:pStyle w:val="TAC"/>
              <w:rPr>
                <w:rFonts w:cs="Arial"/>
              </w:rPr>
            </w:pPr>
            <w:r w:rsidRPr="004B3397">
              <w:rPr>
                <w:rFonts w:cs="Arial"/>
              </w:rPr>
              <w:t>0.0449</w:t>
            </w:r>
          </w:p>
        </w:tc>
      </w:tr>
      <w:tr w:rsidR="007033F3" w:rsidRPr="004B3397" w14:paraId="3A934C47" w14:textId="77777777" w:rsidTr="007033F3">
        <w:trPr>
          <w:jc w:val="center"/>
        </w:trPr>
        <w:tc>
          <w:tcPr>
            <w:tcW w:w="1276" w:type="dxa"/>
            <w:shd w:val="clear" w:color="auto" w:fill="auto"/>
            <w:vAlign w:val="center"/>
          </w:tcPr>
          <w:p w14:paraId="4F8A1441" w14:textId="77777777" w:rsidR="007033F3" w:rsidRPr="004B3397" w:rsidRDefault="007033F3" w:rsidP="007033F3">
            <w:pPr>
              <w:pStyle w:val="TAC"/>
              <w:rPr>
                <w:rFonts w:cs="Arial"/>
              </w:rPr>
            </w:pPr>
            <w:r w:rsidRPr="004B3397">
              <w:rPr>
                <w:rFonts w:cs="Arial"/>
              </w:rPr>
              <w:t>1.1</w:t>
            </w:r>
          </w:p>
        </w:tc>
        <w:tc>
          <w:tcPr>
            <w:tcW w:w="1273" w:type="dxa"/>
            <w:shd w:val="clear" w:color="auto" w:fill="auto"/>
            <w:vAlign w:val="center"/>
          </w:tcPr>
          <w:p w14:paraId="7F37D275" w14:textId="243848EF" w:rsidR="007033F3" w:rsidRPr="004B3397" w:rsidRDefault="007033F3" w:rsidP="007033F3">
            <w:pPr>
              <w:pStyle w:val="TAC"/>
              <w:rPr>
                <w:rFonts w:cs="Arial"/>
              </w:rPr>
            </w:pPr>
            <w:r w:rsidRPr="004B3397">
              <w:rPr>
                <w:rFonts w:cs="Arial"/>
              </w:rPr>
              <w:t>0.4817</w:t>
            </w:r>
          </w:p>
        </w:tc>
        <w:tc>
          <w:tcPr>
            <w:tcW w:w="1562" w:type="dxa"/>
            <w:shd w:val="clear" w:color="auto" w:fill="auto"/>
            <w:vAlign w:val="center"/>
          </w:tcPr>
          <w:p w14:paraId="1B91D256" w14:textId="77777777" w:rsidR="007033F3" w:rsidRPr="004B3397" w:rsidRDefault="007033F3" w:rsidP="007033F3">
            <w:pPr>
              <w:pStyle w:val="TAC"/>
              <w:rPr>
                <w:rFonts w:cs="Arial"/>
              </w:rPr>
            </w:pPr>
            <w:r w:rsidRPr="004B3397">
              <w:rPr>
                <w:rFonts w:cs="Arial"/>
              </w:rPr>
              <w:t>3.6</w:t>
            </w:r>
          </w:p>
        </w:tc>
        <w:tc>
          <w:tcPr>
            <w:tcW w:w="1562" w:type="dxa"/>
            <w:shd w:val="clear" w:color="auto" w:fill="auto"/>
            <w:vAlign w:val="center"/>
          </w:tcPr>
          <w:p w14:paraId="443EDC39" w14:textId="192677DB" w:rsidR="007033F3" w:rsidRPr="004B3397" w:rsidRDefault="007033F3" w:rsidP="007033F3">
            <w:pPr>
              <w:pStyle w:val="TAC"/>
              <w:rPr>
                <w:rFonts w:cs="Arial"/>
              </w:rPr>
            </w:pPr>
            <w:r w:rsidRPr="004B3397">
              <w:rPr>
                <w:rFonts w:cs="Arial"/>
              </w:rPr>
              <w:t>0.0272</w:t>
            </w:r>
          </w:p>
        </w:tc>
      </w:tr>
      <w:tr w:rsidR="007033F3" w:rsidRPr="004B3397" w14:paraId="734770F2" w14:textId="77777777" w:rsidTr="007033F3">
        <w:trPr>
          <w:jc w:val="center"/>
        </w:trPr>
        <w:tc>
          <w:tcPr>
            <w:tcW w:w="1276" w:type="dxa"/>
            <w:shd w:val="clear" w:color="auto" w:fill="auto"/>
            <w:vAlign w:val="center"/>
          </w:tcPr>
          <w:p w14:paraId="3FE203E7" w14:textId="77777777" w:rsidR="007033F3" w:rsidRPr="004B3397" w:rsidRDefault="007033F3" w:rsidP="007033F3">
            <w:pPr>
              <w:pStyle w:val="TAC"/>
              <w:rPr>
                <w:rFonts w:cs="Arial"/>
              </w:rPr>
            </w:pPr>
            <w:r w:rsidRPr="004B3397">
              <w:rPr>
                <w:rFonts w:cs="Arial"/>
              </w:rPr>
              <w:t>1.2</w:t>
            </w:r>
          </w:p>
        </w:tc>
        <w:tc>
          <w:tcPr>
            <w:tcW w:w="1273" w:type="dxa"/>
            <w:shd w:val="clear" w:color="auto" w:fill="auto"/>
            <w:vAlign w:val="center"/>
          </w:tcPr>
          <w:p w14:paraId="5CBC9307" w14:textId="173CABFB" w:rsidR="007033F3" w:rsidRPr="004B3397" w:rsidRDefault="007033F3" w:rsidP="007033F3">
            <w:pPr>
              <w:pStyle w:val="TAC"/>
              <w:rPr>
                <w:rFonts w:cs="Arial"/>
              </w:rPr>
            </w:pPr>
            <w:r w:rsidRPr="004B3397">
              <w:rPr>
                <w:rFonts w:cs="Arial"/>
              </w:rPr>
              <w:t>0.4284</w:t>
            </w:r>
          </w:p>
        </w:tc>
        <w:tc>
          <w:tcPr>
            <w:tcW w:w="1562" w:type="dxa"/>
            <w:shd w:val="clear" w:color="auto" w:fill="auto"/>
            <w:vAlign w:val="center"/>
          </w:tcPr>
          <w:p w14:paraId="496152C7" w14:textId="77777777" w:rsidR="007033F3" w:rsidRPr="004B3397" w:rsidRDefault="007033F3" w:rsidP="007033F3">
            <w:pPr>
              <w:pStyle w:val="TAC"/>
              <w:rPr>
                <w:rFonts w:cs="Arial"/>
              </w:rPr>
            </w:pPr>
            <w:r w:rsidRPr="004B3397">
              <w:rPr>
                <w:rFonts w:cs="Arial"/>
              </w:rPr>
              <w:t>3.7</w:t>
            </w:r>
          </w:p>
        </w:tc>
        <w:tc>
          <w:tcPr>
            <w:tcW w:w="1562" w:type="dxa"/>
            <w:shd w:val="clear" w:color="auto" w:fill="auto"/>
            <w:vAlign w:val="center"/>
          </w:tcPr>
          <w:p w14:paraId="35B170F7" w14:textId="2CA62570" w:rsidR="007033F3" w:rsidRPr="004B3397" w:rsidRDefault="007033F3" w:rsidP="007033F3">
            <w:pPr>
              <w:pStyle w:val="TAC"/>
              <w:rPr>
                <w:rFonts w:cs="Arial"/>
              </w:rPr>
            </w:pPr>
            <w:r w:rsidRPr="004B3397">
              <w:rPr>
                <w:rFonts w:cs="Arial"/>
              </w:rPr>
              <w:t>0.0121</w:t>
            </w:r>
          </w:p>
        </w:tc>
      </w:tr>
      <w:tr w:rsidR="007033F3" w:rsidRPr="004B3397" w14:paraId="653566E8" w14:textId="77777777" w:rsidTr="007033F3">
        <w:trPr>
          <w:jc w:val="center"/>
        </w:trPr>
        <w:tc>
          <w:tcPr>
            <w:tcW w:w="1276" w:type="dxa"/>
            <w:shd w:val="clear" w:color="auto" w:fill="auto"/>
            <w:vAlign w:val="center"/>
          </w:tcPr>
          <w:p w14:paraId="16C4DD1E" w14:textId="77777777" w:rsidR="007033F3" w:rsidRPr="004B3397" w:rsidRDefault="007033F3" w:rsidP="007033F3">
            <w:pPr>
              <w:pStyle w:val="TAC"/>
              <w:rPr>
                <w:rFonts w:cs="Arial"/>
              </w:rPr>
            </w:pPr>
            <w:r w:rsidRPr="004B3397">
              <w:rPr>
                <w:rFonts w:cs="Arial"/>
              </w:rPr>
              <w:t>1.3</w:t>
            </w:r>
          </w:p>
        </w:tc>
        <w:tc>
          <w:tcPr>
            <w:tcW w:w="1273" w:type="dxa"/>
            <w:shd w:val="clear" w:color="auto" w:fill="auto"/>
            <w:vAlign w:val="center"/>
          </w:tcPr>
          <w:p w14:paraId="19637C47" w14:textId="7D92DCC1" w:rsidR="007033F3" w:rsidRPr="004B3397" w:rsidRDefault="007033F3" w:rsidP="007033F3">
            <w:pPr>
              <w:pStyle w:val="TAC"/>
              <w:rPr>
                <w:rFonts w:cs="Arial"/>
              </w:rPr>
            </w:pPr>
            <w:r w:rsidRPr="004B3397">
              <w:rPr>
                <w:rFonts w:cs="Arial"/>
              </w:rPr>
              <w:t>0.3796</w:t>
            </w:r>
          </w:p>
        </w:tc>
        <w:tc>
          <w:tcPr>
            <w:tcW w:w="1562" w:type="dxa"/>
            <w:shd w:val="clear" w:color="auto" w:fill="auto"/>
            <w:vAlign w:val="center"/>
          </w:tcPr>
          <w:p w14:paraId="18A361FF" w14:textId="77777777" w:rsidR="007033F3" w:rsidRPr="004B3397" w:rsidRDefault="007033F3" w:rsidP="007033F3">
            <w:pPr>
              <w:pStyle w:val="TAC"/>
              <w:rPr>
                <w:rFonts w:cs="Arial"/>
              </w:rPr>
            </w:pPr>
            <w:r w:rsidRPr="004B3397">
              <w:rPr>
                <w:rFonts w:cs="Arial"/>
              </w:rPr>
              <w:t>3.8</w:t>
            </w:r>
          </w:p>
        </w:tc>
        <w:tc>
          <w:tcPr>
            <w:tcW w:w="1562" w:type="dxa"/>
            <w:shd w:val="clear" w:color="auto" w:fill="auto"/>
            <w:vAlign w:val="center"/>
          </w:tcPr>
          <w:p w14:paraId="4EF341F0" w14:textId="09EF1568" w:rsidR="007033F3" w:rsidRPr="004B3397" w:rsidRDefault="007033F3" w:rsidP="007033F3">
            <w:pPr>
              <w:pStyle w:val="TAC"/>
              <w:rPr>
                <w:rFonts w:cs="Arial"/>
              </w:rPr>
            </w:pPr>
            <w:r w:rsidRPr="004B3397">
              <w:rPr>
                <w:rFonts w:cs="Arial"/>
              </w:rPr>
              <w:t>0.0023</w:t>
            </w:r>
          </w:p>
        </w:tc>
      </w:tr>
      <w:tr w:rsidR="007033F3" w:rsidRPr="004B3397" w14:paraId="7E6F215F" w14:textId="77777777" w:rsidTr="007033F3">
        <w:trPr>
          <w:jc w:val="center"/>
        </w:trPr>
        <w:tc>
          <w:tcPr>
            <w:tcW w:w="1276" w:type="dxa"/>
            <w:shd w:val="clear" w:color="auto" w:fill="auto"/>
            <w:vAlign w:val="center"/>
          </w:tcPr>
          <w:p w14:paraId="4CB9C080" w14:textId="77777777" w:rsidR="007033F3" w:rsidRPr="004B3397" w:rsidRDefault="007033F3" w:rsidP="007033F3">
            <w:pPr>
              <w:pStyle w:val="TAC"/>
              <w:rPr>
                <w:rFonts w:cs="Arial"/>
              </w:rPr>
            </w:pPr>
            <w:r w:rsidRPr="004B3397">
              <w:rPr>
                <w:rFonts w:cs="Arial"/>
              </w:rPr>
              <w:t>1.4</w:t>
            </w:r>
          </w:p>
        </w:tc>
        <w:tc>
          <w:tcPr>
            <w:tcW w:w="1273" w:type="dxa"/>
            <w:shd w:val="clear" w:color="auto" w:fill="auto"/>
            <w:vAlign w:val="center"/>
          </w:tcPr>
          <w:p w14:paraId="0D1ACFC3" w14:textId="1A081E32" w:rsidR="007033F3" w:rsidRPr="004B3397" w:rsidRDefault="007033F3" w:rsidP="007033F3">
            <w:pPr>
              <w:pStyle w:val="TAC"/>
              <w:rPr>
                <w:rFonts w:cs="Arial"/>
              </w:rPr>
            </w:pPr>
            <w:r w:rsidRPr="004B3397">
              <w:rPr>
                <w:rFonts w:cs="Arial"/>
              </w:rPr>
              <w:t>0.3362</w:t>
            </w:r>
          </w:p>
        </w:tc>
        <w:tc>
          <w:tcPr>
            <w:tcW w:w="1562" w:type="dxa"/>
            <w:shd w:val="clear" w:color="auto" w:fill="auto"/>
            <w:vAlign w:val="center"/>
          </w:tcPr>
          <w:p w14:paraId="58A11679" w14:textId="77777777" w:rsidR="007033F3" w:rsidRPr="004B3397" w:rsidRDefault="007033F3" w:rsidP="007033F3">
            <w:pPr>
              <w:pStyle w:val="TAC"/>
              <w:rPr>
                <w:rFonts w:cs="Arial"/>
              </w:rPr>
            </w:pPr>
            <w:r w:rsidRPr="004B3397">
              <w:rPr>
                <w:rFonts w:cs="Arial"/>
              </w:rPr>
              <w:t>3.9</w:t>
            </w:r>
          </w:p>
        </w:tc>
        <w:tc>
          <w:tcPr>
            <w:tcW w:w="1562" w:type="dxa"/>
            <w:shd w:val="clear" w:color="auto" w:fill="auto"/>
            <w:vAlign w:val="center"/>
          </w:tcPr>
          <w:p w14:paraId="36E8075C" w14:textId="07B5CDB5" w:rsidR="007033F3" w:rsidRPr="004B3397" w:rsidRDefault="007033F3" w:rsidP="007033F3">
            <w:pPr>
              <w:pStyle w:val="TAC"/>
              <w:rPr>
                <w:rFonts w:cs="Arial"/>
              </w:rPr>
            </w:pPr>
            <w:r w:rsidRPr="004B3397">
              <w:rPr>
                <w:rFonts w:cs="Arial"/>
              </w:rPr>
              <w:t>0.0079</w:t>
            </w:r>
          </w:p>
        </w:tc>
      </w:tr>
      <w:tr w:rsidR="007033F3" w:rsidRPr="004B3397" w14:paraId="66B66945" w14:textId="77777777" w:rsidTr="007033F3">
        <w:trPr>
          <w:jc w:val="center"/>
        </w:trPr>
        <w:tc>
          <w:tcPr>
            <w:tcW w:w="1276" w:type="dxa"/>
            <w:shd w:val="clear" w:color="auto" w:fill="auto"/>
            <w:vAlign w:val="center"/>
          </w:tcPr>
          <w:p w14:paraId="08602842" w14:textId="77777777" w:rsidR="007033F3" w:rsidRPr="004B3397" w:rsidRDefault="007033F3" w:rsidP="007033F3">
            <w:pPr>
              <w:pStyle w:val="TAC"/>
              <w:rPr>
                <w:rFonts w:cs="Arial"/>
              </w:rPr>
            </w:pPr>
            <w:r w:rsidRPr="004B3397">
              <w:rPr>
                <w:rFonts w:cs="Arial"/>
              </w:rPr>
              <w:t>1.5</w:t>
            </w:r>
          </w:p>
        </w:tc>
        <w:tc>
          <w:tcPr>
            <w:tcW w:w="1273" w:type="dxa"/>
            <w:shd w:val="clear" w:color="auto" w:fill="auto"/>
            <w:vAlign w:val="center"/>
          </w:tcPr>
          <w:p w14:paraId="6BF5316F" w14:textId="0EC9D33D" w:rsidR="007033F3" w:rsidRPr="004B3397" w:rsidRDefault="007033F3" w:rsidP="007033F3">
            <w:pPr>
              <w:pStyle w:val="TAC"/>
              <w:rPr>
                <w:rFonts w:cs="Arial"/>
              </w:rPr>
            </w:pPr>
            <w:r w:rsidRPr="004B3397">
              <w:rPr>
                <w:rFonts w:cs="Arial"/>
              </w:rPr>
              <w:t>0.2984</w:t>
            </w:r>
          </w:p>
        </w:tc>
        <w:tc>
          <w:tcPr>
            <w:tcW w:w="1562" w:type="dxa"/>
            <w:shd w:val="clear" w:color="auto" w:fill="auto"/>
            <w:vAlign w:val="center"/>
          </w:tcPr>
          <w:p w14:paraId="387657C6" w14:textId="77777777" w:rsidR="007033F3" w:rsidRPr="004B3397" w:rsidRDefault="007033F3" w:rsidP="007033F3">
            <w:pPr>
              <w:pStyle w:val="TAC"/>
              <w:rPr>
                <w:rFonts w:cs="Arial"/>
              </w:rPr>
            </w:pPr>
            <w:r w:rsidRPr="004B3397">
              <w:rPr>
                <w:rFonts w:cs="Arial"/>
              </w:rPr>
              <w:t>4</w:t>
            </w:r>
          </w:p>
        </w:tc>
        <w:tc>
          <w:tcPr>
            <w:tcW w:w="1562" w:type="dxa"/>
            <w:shd w:val="clear" w:color="auto" w:fill="auto"/>
            <w:vAlign w:val="center"/>
          </w:tcPr>
          <w:p w14:paraId="2F1228DD" w14:textId="2B42FA38" w:rsidR="007033F3" w:rsidRPr="004B3397" w:rsidRDefault="007033F3" w:rsidP="007033F3">
            <w:pPr>
              <w:pStyle w:val="TAC"/>
              <w:rPr>
                <w:rFonts w:cs="Arial"/>
              </w:rPr>
            </w:pPr>
            <w:r w:rsidRPr="004B3397">
              <w:rPr>
                <w:rFonts w:cs="Arial"/>
              </w:rPr>
              <w:t>0.0104</w:t>
            </w:r>
          </w:p>
        </w:tc>
      </w:tr>
      <w:tr w:rsidR="007033F3" w:rsidRPr="004B3397" w14:paraId="6E525C2A" w14:textId="77777777" w:rsidTr="007033F3">
        <w:trPr>
          <w:jc w:val="center"/>
        </w:trPr>
        <w:tc>
          <w:tcPr>
            <w:tcW w:w="1276" w:type="dxa"/>
            <w:shd w:val="clear" w:color="auto" w:fill="auto"/>
            <w:vAlign w:val="center"/>
          </w:tcPr>
          <w:p w14:paraId="7EF164BD" w14:textId="77777777" w:rsidR="007033F3" w:rsidRPr="004B3397" w:rsidRDefault="007033F3" w:rsidP="007033F3">
            <w:pPr>
              <w:pStyle w:val="TAC"/>
              <w:rPr>
                <w:rFonts w:cs="Arial"/>
              </w:rPr>
            </w:pPr>
            <w:r w:rsidRPr="004B3397">
              <w:rPr>
                <w:rFonts w:cs="Arial"/>
              </w:rPr>
              <w:t>1.6</w:t>
            </w:r>
          </w:p>
        </w:tc>
        <w:tc>
          <w:tcPr>
            <w:tcW w:w="1273" w:type="dxa"/>
            <w:shd w:val="clear" w:color="auto" w:fill="auto"/>
            <w:vAlign w:val="center"/>
          </w:tcPr>
          <w:p w14:paraId="0DB29D5A" w14:textId="5D5A49E5" w:rsidR="007033F3" w:rsidRPr="004B3397" w:rsidRDefault="007033F3" w:rsidP="007033F3">
            <w:pPr>
              <w:pStyle w:val="TAC"/>
              <w:rPr>
                <w:rFonts w:cs="Arial"/>
              </w:rPr>
            </w:pPr>
            <w:r w:rsidRPr="004B3397">
              <w:rPr>
                <w:rFonts w:cs="Arial"/>
              </w:rPr>
              <w:t>0.2667</w:t>
            </w:r>
          </w:p>
        </w:tc>
        <w:tc>
          <w:tcPr>
            <w:tcW w:w="1562" w:type="dxa"/>
            <w:shd w:val="clear" w:color="auto" w:fill="auto"/>
            <w:vAlign w:val="center"/>
          </w:tcPr>
          <w:p w14:paraId="184B2E62" w14:textId="77777777" w:rsidR="007033F3" w:rsidRPr="004B3397" w:rsidRDefault="007033F3" w:rsidP="007033F3">
            <w:pPr>
              <w:pStyle w:val="TAC"/>
              <w:rPr>
                <w:rFonts w:cs="Arial"/>
              </w:rPr>
            </w:pPr>
            <w:r w:rsidRPr="004B3397">
              <w:rPr>
                <w:rFonts w:cs="Arial"/>
              </w:rPr>
              <w:t>4.1</w:t>
            </w:r>
          </w:p>
        </w:tc>
        <w:tc>
          <w:tcPr>
            <w:tcW w:w="1562" w:type="dxa"/>
            <w:shd w:val="clear" w:color="auto" w:fill="auto"/>
            <w:vAlign w:val="center"/>
          </w:tcPr>
          <w:p w14:paraId="173F3148" w14:textId="0D263DDB" w:rsidR="007033F3" w:rsidRPr="004B3397" w:rsidRDefault="007033F3" w:rsidP="007033F3">
            <w:pPr>
              <w:pStyle w:val="TAC"/>
              <w:rPr>
                <w:rFonts w:cs="Arial"/>
              </w:rPr>
            </w:pPr>
            <w:r w:rsidRPr="004B3397">
              <w:rPr>
                <w:rFonts w:cs="Arial"/>
              </w:rPr>
              <w:t>0.0083</w:t>
            </w:r>
          </w:p>
        </w:tc>
      </w:tr>
      <w:tr w:rsidR="007033F3" w:rsidRPr="004B3397" w14:paraId="77EF2D16" w14:textId="77777777" w:rsidTr="007033F3">
        <w:trPr>
          <w:jc w:val="center"/>
        </w:trPr>
        <w:tc>
          <w:tcPr>
            <w:tcW w:w="1276" w:type="dxa"/>
            <w:shd w:val="clear" w:color="auto" w:fill="auto"/>
            <w:vAlign w:val="center"/>
          </w:tcPr>
          <w:p w14:paraId="68A69C42" w14:textId="77777777" w:rsidR="007033F3" w:rsidRPr="004B3397" w:rsidRDefault="007033F3" w:rsidP="007033F3">
            <w:pPr>
              <w:pStyle w:val="TAC"/>
              <w:rPr>
                <w:rFonts w:cs="Arial"/>
              </w:rPr>
            </w:pPr>
            <w:r w:rsidRPr="004B3397">
              <w:rPr>
                <w:rFonts w:cs="Arial"/>
              </w:rPr>
              <w:t>1.7</w:t>
            </w:r>
          </w:p>
        </w:tc>
        <w:tc>
          <w:tcPr>
            <w:tcW w:w="1273" w:type="dxa"/>
            <w:shd w:val="clear" w:color="auto" w:fill="auto"/>
            <w:vAlign w:val="center"/>
          </w:tcPr>
          <w:p w14:paraId="5AC58A7C" w14:textId="3AA78ABE" w:rsidR="007033F3" w:rsidRPr="004B3397" w:rsidRDefault="007033F3" w:rsidP="007033F3">
            <w:pPr>
              <w:pStyle w:val="TAC"/>
              <w:rPr>
                <w:rFonts w:cs="Arial"/>
              </w:rPr>
            </w:pPr>
            <w:r w:rsidRPr="004B3397">
              <w:rPr>
                <w:rFonts w:cs="Arial"/>
              </w:rPr>
              <w:t>0.2416</w:t>
            </w:r>
          </w:p>
        </w:tc>
        <w:tc>
          <w:tcPr>
            <w:tcW w:w="1562" w:type="dxa"/>
            <w:shd w:val="clear" w:color="auto" w:fill="auto"/>
            <w:vAlign w:val="center"/>
          </w:tcPr>
          <w:p w14:paraId="675E9036" w14:textId="77777777" w:rsidR="007033F3" w:rsidRPr="004B3397" w:rsidRDefault="007033F3" w:rsidP="007033F3">
            <w:pPr>
              <w:pStyle w:val="TAC"/>
              <w:rPr>
                <w:rFonts w:cs="Arial"/>
              </w:rPr>
            </w:pPr>
            <w:r w:rsidRPr="004B3397">
              <w:rPr>
                <w:rFonts w:cs="Arial"/>
              </w:rPr>
              <w:t>4.2</w:t>
            </w:r>
          </w:p>
        </w:tc>
        <w:tc>
          <w:tcPr>
            <w:tcW w:w="1562" w:type="dxa"/>
            <w:shd w:val="clear" w:color="auto" w:fill="auto"/>
            <w:vAlign w:val="center"/>
          </w:tcPr>
          <w:p w14:paraId="31CF474D" w14:textId="236C2099" w:rsidR="007033F3" w:rsidRPr="004B3397" w:rsidRDefault="007033F3" w:rsidP="007033F3">
            <w:pPr>
              <w:pStyle w:val="TAC"/>
              <w:rPr>
                <w:rFonts w:cs="Arial"/>
              </w:rPr>
            </w:pPr>
            <w:r w:rsidRPr="004B3397">
              <w:rPr>
                <w:rFonts w:cs="Arial"/>
              </w:rPr>
              <w:t>0.0026</w:t>
            </w:r>
          </w:p>
        </w:tc>
      </w:tr>
      <w:tr w:rsidR="007033F3" w:rsidRPr="004B3397" w14:paraId="2FA758EC" w14:textId="77777777" w:rsidTr="007033F3">
        <w:trPr>
          <w:jc w:val="center"/>
        </w:trPr>
        <w:tc>
          <w:tcPr>
            <w:tcW w:w="1276" w:type="dxa"/>
            <w:shd w:val="clear" w:color="auto" w:fill="auto"/>
            <w:vAlign w:val="center"/>
          </w:tcPr>
          <w:p w14:paraId="2DA19636" w14:textId="77777777" w:rsidR="007033F3" w:rsidRPr="004B3397" w:rsidRDefault="007033F3" w:rsidP="007033F3">
            <w:pPr>
              <w:pStyle w:val="TAC"/>
              <w:rPr>
                <w:rFonts w:cs="Arial"/>
              </w:rPr>
            </w:pPr>
            <w:r w:rsidRPr="004B3397">
              <w:rPr>
                <w:rFonts w:cs="Arial"/>
              </w:rPr>
              <w:t>1.8</w:t>
            </w:r>
          </w:p>
        </w:tc>
        <w:tc>
          <w:tcPr>
            <w:tcW w:w="1273" w:type="dxa"/>
            <w:shd w:val="clear" w:color="auto" w:fill="auto"/>
            <w:vAlign w:val="center"/>
          </w:tcPr>
          <w:p w14:paraId="2B0C5AC7" w14:textId="770F26E2" w:rsidR="007033F3" w:rsidRPr="004B3397" w:rsidRDefault="007033F3" w:rsidP="007033F3">
            <w:pPr>
              <w:pStyle w:val="TAC"/>
              <w:rPr>
                <w:rFonts w:cs="Arial"/>
              </w:rPr>
            </w:pPr>
            <w:r w:rsidRPr="004B3397">
              <w:rPr>
                <w:rFonts w:cs="Arial"/>
              </w:rPr>
              <w:t>0.2221</w:t>
            </w:r>
          </w:p>
        </w:tc>
        <w:tc>
          <w:tcPr>
            <w:tcW w:w="1562" w:type="dxa"/>
            <w:shd w:val="clear" w:color="auto" w:fill="auto"/>
            <w:vAlign w:val="center"/>
          </w:tcPr>
          <w:p w14:paraId="140350DF" w14:textId="77777777" w:rsidR="007033F3" w:rsidRPr="004B3397" w:rsidRDefault="007033F3" w:rsidP="007033F3">
            <w:pPr>
              <w:pStyle w:val="TAC"/>
              <w:rPr>
                <w:rFonts w:cs="Arial"/>
              </w:rPr>
            </w:pPr>
            <w:r w:rsidRPr="004B3397">
              <w:rPr>
                <w:rFonts w:cs="Arial"/>
              </w:rPr>
              <w:t>4.3</w:t>
            </w:r>
          </w:p>
        </w:tc>
        <w:tc>
          <w:tcPr>
            <w:tcW w:w="1562" w:type="dxa"/>
            <w:shd w:val="clear" w:color="auto" w:fill="auto"/>
            <w:vAlign w:val="center"/>
          </w:tcPr>
          <w:p w14:paraId="5E4246EA" w14:textId="5E9B50C1" w:rsidR="007033F3" w:rsidRPr="004B3397" w:rsidRDefault="007033F3" w:rsidP="007033F3">
            <w:pPr>
              <w:pStyle w:val="TAC"/>
              <w:rPr>
                <w:rFonts w:cs="Arial"/>
              </w:rPr>
            </w:pPr>
            <w:r w:rsidRPr="004B3397">
              <w:rPr>
                <w:rFonts w:cs="Arial"/>
              </w:rPr>
              <w:t>0.0095</w:t>
            </w:r>
          </w:p>
        </w:tc>
      </w:tr>
      <w:tr w:rsidR="007033F3" w:rsidRPr="004B3397" w14:paraId="256CD4CF" w14:textId="77777777" w:rsidTr="007033F3">
        <w:trPr>
          <w:jc w:val="center"/>
        </w:trPr>
        <w:tc>
          <w:tcPr>
            <w:tcW w:w="1276" w:type="dxa"/>
            <w:shd w:val="clear" w:color="auto" w:fill="auto"/>
            <w:vAlign w:val="center"/>
          </w:tcPr>
          <w:p w14:paraId="420B2E60" w14:textId="77777777" w:rsidR="007033F3" w:rsidRPr="004B3397" w:rsidRDefault="007033F3" w:rsidP="007033F3">
            <w:pPr>
              <w:pStyle w:val="TAC"/>
              <w:rPr>
                <w:rFonts w:cs="Arial"/>
              </w:rPr>
            </w:pPr>
            <w:r w:rsidRPr="004B3397">
              <w:rPr>
                <w:rFonts w:cs="Arial"/>
              </w:rPr>
              <w:t>1.9</w:t>
            </w:r>
          </w:p>
        </w:tc>
        <w:tc>
          <w:tcPr>
            <w:tcW w:w="1273" w:type="dxa"/>
            <w:shd w:val="clear" w:color="auto" w:fill="auto"/>
            <w:vAlign w:val="center"/>
          </w:tcPr>
          <w:p w14:paraId="41FEEE25" w14:textId="4F892713" w:rsidR="007033F3" w:rsidRPr="004B3397" w:rsidRDefault="007033F3" w:rsidP="007033F3">
            <w:pPr>
              <w:pStyle w:val="TAC"/>
              <w:rPr>
                <w:rFonts w:cs="Arial"/>
              </w:rPr>
            </w:pPr>
            <w:r w:rsidRPr="004B3397">
              <w:rPr>
                <w:rFonts w:cs="Arial"/>
              </w:rPr>
              <w:t>0.2081</w:t>
            </w:r>
          </w:p>
        </w:tc>
        <w:tc>
          <w:tcPr>
            <w:tcW w:w="1562" w:type="dxa"/>
            <w:shd w:val="clear" w:color="auto" w:fill="auto"/>
            <w:vAlign w:val="center"/>
          </w:tcPr>
          <w:p w14:paraId="6C02D00A" w14:textId="77777777" w:rsidR="007033F3" w:rsidRPr="004B3397" w:rsidRDefault="007033F3" w:rsidP="007033F3">
            <w:pPr>
              <w:pStyle w:val="TAC"/>
              <w:rPr>
                <w:rFonts w:cs="Arial"/>
              </w:rPr>
            </w:pPr>
            <w:r w:rsidRPr="004B3397">
              <w:rPr>
                <w:rFonts w:cs="Arial"/>
              </w:rPr>
              <w:t>4.4</w:t>
            </w:r>
          </w:p>
        </w:tc>
        <w:tc>
          <w:tcPr>
            <w:tcW w:w="1562" w:type="dxa"/>
            <w:shd w:val="clear" w:color="auto" w:fill="auto"/>
            <w:vAlign w:val="center"/>
          </w:tcPr>
          <w:p w14:paraId="42F3FE3A" w14:textId="4D404591" w:rsidR="007033F3" w:rsidRPr="004B3397" w:rsidRDefault="007033F3" w:rsidP="007033F3">
            <w:pPr>
              <w:pStyle w:val="TAC"/>
              <w:rPr>
                <w:rFonts w:cs="Arial"/>
              </w:rPr>
            </w:pPr>
            <w:r w:rsidRPr="004B3397">
              <w:rPr>
                <w:rFonts w:cs="Arial"/>
              </w:rPr>
              <w:t>0.0235</w:t>
            </w:r>
          </w:p>
        </w:tc>
      </w:tr>
      <w:tr w:rsidR="007033F3" w:rsidRPr="004B3397" w14:paraId="48A80FD9" w14:textId="77777777" w:rsidTr="007033F3">
        <w:trPr>
          <w:jc w:val="center"/>
        </w:trPr>
        <w:tc>
          <w:tcPr>
            <w:tcW w:w="1276" w:type="dxa"/>
            <w:shd w:val="clear" w:color="auto" w:fill="auto"/>
            <w:vAlign w:val="center"/>
          </w:tcPr>
          <w:p w14:paraId="5B2CC597" w14:textId="77777777" w:rsidR="007033F3" w:rsidRPr="004B3397" w:rsidRDefault="007033F3" w:rsidP="007033F3">
            <w:pPr>
              <w:pStyle w:val="TAC"/>
              <w:rPr>
                <w:rFonts w:cs="Arial"/>
              </w:rPr>
            </w:pPr>
            <w:r w:rsidRPr="004B3397">
              <w:rPr>
                <w:rFonts w:cs="Arial"/>
              </w:rPr>
              <w:t>2</w:t>
            </w:r>
          </w:p>
        </w:tc>
        <w:tc>
          <w:tcPr>
            <w:tcW w:w="1273" w:type="dxa"/>
            <w:shd w:val="clear" w:color="auto" w:fill="auto"/>
            <w:vAlign w:val="center"/>
          </w:tcPr>
          <w:p w14:paraId="5FA51B21" w14:textId="7BBF1DCC" w:rsidR="007033F3" w:rsidRPr="004B3397" w:rsidRDefault="007033F3" w:rsidP="007033F3">
            <w:pPr>
              <w:pStyle w:val="TAC"/>
              <w:rPr>
                <w:rFonts w:cs="Arial"/>
              </w:rPr>
            </w:pPr>
            <w:r w:rsidRPr="004B3397">
              <w:rPr>
                <w:rFonts w:cs="Arial"/>
              </w:rPr>
              <w:t>0.1987</w:t>
            </w:r>
          </w:p>
        </w:tc>
        <w:tc>
          <w:tcPr>
            <w:tcW w:w="1562" w:type="dxa"/>
            <w:shd w:val="clear" w:color="auto" w:fill="auto"/>
            <w:vAlign w:val="center"/>
          </w:tcPr>
          <w:p w14:paraId="5C0EA2B2" w14:textId="77777777" w:rsidR="007033F3" w:rsidRPr="004B3397" w:rsidRDefault="007033F3" w:rsidP="007033F3">
            <w:pPr>
              <w:pStyle w:val="TAC"/>
              <w:rPr>
                <w:rFonts w:cs="Arial"/>
              </w:rPr>
            </w:pPr>
            <w:r w:rsidRPr="004B3397">
              <w:rPr>
                <w:rFonts w:cs="Arial"/>
              </w:rPr>
              <w:t>4.5</w:t>
            </w:r>
          </w:p>
        </w:tc>
        <w:tc>
          <w:tcPr>
            <w:tcW w:w="1562" w:type="dxa"/>
            <w:shd w:val="clear" w:color="auto" w:fill="auto"/>
            <w:vAlign w:val="center"/>
          </w:tcPr>
          <w:p w14:paraId="38845B1C" w14:textId="018BE8CB" w:rsidR="007033F3" w:rsidRPr="004B3397" w:rsidRDefault="007033F3" w:rsidP="007033F3">
            <w:pPr>
              <w:pStyle w:val="TAC"/>
              <w:rPr>
                <w:rFonts w:cs="Arial"/>
              </w:rPr>
            </w:pPr>
            <w:r w:rsidRPr="004B3397">
              <w:rPr>
                <w:rFonts w:cs="Arial"/>
              </w:rPr>
              <w:t>0.0397</w:t>
            </w:r>
          </w:p>
        </w:tc>
      </w:tr>
      <w:tr w:rsidR="007033F3" w:rsidRPr="004B3397" w14:paraId="105839BA" w14:textId="77777777" w:rsidTr="007033F3">
        <w:trPr>
          <w:jc w:val="center"/>
        </w:trPr>
        <w:tc>
          <w:tcPr>
            <w:tcW w:w="1276" w:type="dxa"/>
            <w:shd w:val="clear" w:color="auto" w:fill="auto"/>
            <w:vAlign w:val="center"/>
          </w:tcPr>
          <w:p w14:paraId="7274C707" w14:textId="77777777" w:rsidR="007033F3" w:rsidRPr="004B3397" w:rsidRDefault="007033F3" w:rsidP="007033F3">
            <w:pPr>
              <w:pStyle w:val="TAC"/>
              <w:rPr>
                <w:rFonts w:cs="Arial"/>
              </w:rPr>
            </w:pPr>
            <w:r w:rsidRPr="004B3397">
              <w:rPr>
                <w:rFonts w:cs="Arial"/>
              </w:rPr>
              <w:t>2.1</w:t>
            </w:r>
          </w:p>
        </w:tc>
        <w:tc>
          <w:tcPr>
            <w:tcW w:w="1273" w:type="dxa"/>
            <w:shd w:val="clear" w:color="auto" w:fill="auto"/>
            <w:vAlign w:val="center"/>
          </w:tcPr>
          <w:p w14:paraId="05045786" w14:textId="209A5982" w:rsidR="007033F3" w:rsidRPr="004B3397" w:rsidRDefault="007033F3" w:rsidP="007033F3">
            <w:pPr>
              <w:pStyle w:val="TAC"/>
              <w:rPr>
                <w:rFonts w:cs="Arial"/>
              </w:rPr>
            </w:pPr>
            <w:r w:rsidRPr="004B3397">
              <w:rPr>
                <w:rFonts w:cs="Arial"/>
              </w:rPr>
              <w:t>0.1921</w:t>
            </w:r>
          </w:p>
        </w:tc>
        <w:tc>
          <w:tcPr>
            <w:tcW w:w="1562" w:type="dxa"/>
            <w:shd w:val="clear" w:color="auto" w:fill="auto"/>
            <w:vAlign w:val="center"/>
          </w:tcPr>
          <w:p w14:paraId="129E6C73" w14:textId="77777777" w:rsidR="007033F3" w:rsidRPr="004B3397" w:rsidRDefault="007033F3" w:rsidP="007033F3">
            <w:pPr>
              <w:pStyle w:val="TAC"/>
              <w:rPr>
                <w:rFonts w:cs="Arial"/>
              </w:rPr>
            </w:pPr>
            <w:r w:rsidRPr="004B3397">
              <w:rPr>
                <w:rFonts w:cs="Arial"/>
              </w:rPr>
              <w:t>4.6</w:t>
            </w:r>
          </w:p>
        </w:tc>
        <w:tc>
          <w:tcPr>
            <w:tcW w:w="1562" w:type="dxa"/>
            <w:shd w:val="clear" w:color="auto" w:fill="auto"/>
            <w:vAlign w:val="center"/>
          </w:tcPr>
          <w:p w14:paraId="62B3372A" w14:textId="6D10EF55" w:rsidR="007033F3" w:rsidRPr="004B3397" w:rsidRDefault="007033F3" w:rsidP="007033F3">
            <w:pPr>
              <w:pStyle w:val="TAC"/>
              <w:rPr>
                <w:rFonts w:cs="Arial"/>
              </w:rPr>
            </w:pPr>
            <w:r w:rsidRPr="004B3397">
              <w:rPr>
                <w:rFonts w:cs="Arial"/>
              </w:rPr>
              <w:t>0.0572</w:t>
            </w:r>
          </w:p>
        </w:tc>
      </w:tr>
      <w:tr w:rsidR="007033F3" w:rsidRPr="004B3397" w14:paraId="192529E5" w14:textId="77777777" w:rsidTr="007033F3">
        <w:trPr>
          <w:jc w:val="center"/>
        </w:trPr>
        <w:tc>
          <w:tcPr>
            <w:tcW w:w="1276" w:type="dxa"/>
            <w:shd w:val="clear" w:color="auto" w:fill="auto"/>
            <w:vAlign w:val="center"/>
          </w:tcPr>
          <w:p w14:paraId="23AB4487" w14:textId="77777777" w:rsidR="007033F3" w:rsidRPr="004B3397" w:rsidRDefault="007033F3" w:rsidP="007033F3">
            <w:pPr>
              <w:pStyle w:val="TAC"/>
              <w:rPr>
                <w:rFonts w:cs="Arial"/>
              </w:rPr>
            </w:pPr>
            <w:r w:rsidRPr="004B3397">
              <w:rPr>
                <w:rFonts w:cs="Arial"/>
              </w:rPr>
              <w:t>2.2</w:t>
            </w:r>
          </w:p>
        </w:tc>
        <w:tc>
          <w:tcPr>
            <w:tcW w:w="1273" w:type="dxa"/>
            <w:shd w:val="clear" w:color="auto" w:fill="auto"/>
            <w:vAlign w:val="center"/>
          </w:tcPr>
          <w:p w14:paraId="7C70AC1B" w14:textId="463EEB4D" w:rsidR="007033F3" w:rsidRPr="004B3397" w:rsidRDefault="007033F3" w:rsidP="007033F3">
            <w:pPr>
              <w:pStyle w:val="TAC"/>
              <w:rPr>
                <w:rFonts w:cs="Arial"/>
              </w:rPr>
            </w:pPr>
            <w:r w:rsidRPr="004B3397">
              <w:rPr>
                <w:rFonts w:cs="Arial"/>
              </w:rPr>
              <w:t>0.1879</w:t>
            </w:r>
          </w:p>
        </w:tc>
        <w:tc>
          <w:tcPr>
            <w:tcW w:w="1562" w:type="dxa"/>
            <w:shd w:val="clear" w:color="auto" w:fill="auto"/>
            <w:vAlign w:val="center"/>
          </w:tcPr>
          <w:p w14:paraId="09878970" w14:textId="77777777" w:rsidR="007033F3" w:rsidRPr="004B3397" w:rsidRDefault="007033F3" w:rsidP="007033F3">
            <w:pPr>
              <w:pStyle w:val="TAC"/>
              <w:rPr>
                <w:rFonts w:cs="Arial"/>
              </w:rPr>
            </w:pPr>
            <w:r w:rsidRPr="004B3397">
              <w:rPr>
                <w:rFonts w:cs="Arial"/>
              </w:rPr>
              <w:t>4.7</w:t>
            </w:r>
          </w:p>
        </w:tc>
        <w:tc>
          <w:tcPr>
            <w:tcW w:w="1562" w:type="dxa"/>
            <w:shd w:val="clear" w:color="auto" w:fill="auto"/>
            <w:vAlign w:val="center"/>
          </w:tcPr>
          <w:p w14:paraId="2FB04A75" w14:textId="117C681C" w:rsidR="007033F3" w:rsidRPr="004B3397" w:rsidRDefault="007033F3" w:rsidP="007033F3">
            <w:pPr>
              <w:pStyle w:val="TAC"/>
              <w:rPr>
                <w:rFonts w:cs="Arial"/>
              </w:rPr>
            </w:pPr>
            <w:r w:rsidRPr="004B3397">
              <w:rPr>
                <w:rFonts w:cs="Arial"/>
              </w:rPr>
              <w:t>0.0738</w:t>
            </w:r>
          </w:p>
        </w:tc>
      </w:tr>
      <w:tr w:rsidR="007033F3" w:rsidRPr="004B3397" w14:paraId="79DA987F" w14:textId="77777777" w:rsidTr="007033F3">
        <w:trPr>
          <w:jc w:val="center"/>
        </w:trPr>
        <w:tc>
          <w:tcPr>
            <w:tcW w:w="1276" w:type="dxa"/>
            <w:shd w:val="clear" w:color="auto" w:fill="auto"/>
            <w:vAlign w:val="center"/>
          </w:tcPr>
          <w:p w14:paraId="41C5034B" w14:textId="77777777" w:rsidR="007033F3" w:rsidRPr="004B3397" w:rsidRDefault="007033F3" w:rsidP="007033F3">
            <w:pPr>
              <w:pStyle w:val="TAC"/>
              <w:rPr>
                <w:rFonts w:cs="Arial"/>
              </w:rPr>
            </w:pPr>
            <w:r w:rsidRPr="004B3397">
              <w:rPr>
                <w:rFonts w:cs="Arial"/>
              </w:rPr>
              <w:t>2.3</w:t>
            </w:r>
          </w:p>
        </w:tc>
        <w:tc>
          <w:tcPr>
            <w:tcW w:w="1273" w:type="dxa"/>
            <w:shd w:val="clear" w:color="auto" w:fill="auto"/>
            <w:vAlign w:val="center"/>
          </w:tcPr>
          <w:p w14:paraId="3E1C2A90" w14:textId="291F8792" w:rsidR="007033F3" w:rsidRPr="004B3397" w:rsidRDefault="007033F3" w:rsidP="007033F3">
            <w:pPr>
              <w:pStyle w:val="TAC"/>
              <w:rPr>
                <w:rFonts w:cs="Arial"/>
              </w:rPr>
            </w:pPr>
            <w:r w:rsidRPr="004B3397">
              <w:rPr>
                <w:rFonts w:cs="Arial"/>
              </w:rPr>
              <w:t>0.1844</w:t>
            </w:r>
          </w:p>
        </w:tc>
        <w:tc>
          <w:tcPr>
            <w:tcW w:w="1562" w:type="dxa"/>
            <w:shd w:val="clear" w:color="auto" w:fill="auto"/>
            <w:vAlign w:val="center"/>
          </w:tcPr>
          <w:p w14:paraId="5999B9BE" w14:textId="77777777" w:rsidR="007033F3" w:rsidRPr="004B3397" w:rsidRDefault="007033F3" w:rsidP="007033F3">
            <w:pPr>
              <w:pStyle w:val="TAC"/>
              <w:rPr>
                <w:rFonts w:cs="Arial"/>
              </w:rPr>
            </w:pPr>
            <w:r w:rsidRPr="004B3397">
              <w:rPr>
                <w:rFonts w:cs="Arial"/>
              </w:rPr>
              <w:t>4.8</w:t>
            </w:r>
          </w:p>
        </w:tc>
        <w:tc>
          <w:tcPr>
            <w:tcW w:w="1562" w:type="dxa"/>
            <w:shd w:val="clear" w:color="auto" w:fill="auto"/>
            <w:vAlign w:val="center"/>
          </w:tcPr>
          <w:p w14:paraId="79778948" w14:textId="09405292" w:rsidR="007033F3" w:rsidRPr="004B3397" w:rsidRDefault="007033F3" w:rsidP="007033F3">
            <w:pPr>
              <w:pStyle w:val="TAC"/>
              <w:rPr>
                <w:rFonts w:cs="Arial"/>
              </w:rPr>
            </w:pPr>
            <w:r w:rsidRPr="004B3397">
              <w:rPr>
                <w:rFonts w:cs="Arial"/>
              </w:rPr>
              <w:t>0.0890</w:t>
            </w:r>
          </w:p>
        </w:tc>
      </w:tr>
      <w:tr w:rsidR="007033F3" w:rsidRPr="004B3397" w14:paraId="052B476A" w14:textId="77777777" w:rsidTr="007033F3">
        <w:trPr>
          <w:jc w:val="center"/>
        </w:trPr>
        <w:tc>
          <w:tcPr>
            <w:tcW w:w="1276" w:type="dxa"/>
            <w:shd w:val="clear" w:color="auto" w:fill="auto"/>
            <w:vAlign w:val="center"/>
          </w:tcPr>
          <w:p w14:paraId="52193E64" w14:textId="77777777" w:rsidR="007033F3" w:rsidRPr="004B3397" w:rsidRDefault="007033F3" w:rsidP="007033F3">
            <w:pPr>
              <w:pStyle w:val="TAC"/>
              <w:rPr>
                <w:rFonts w:cs="Arial"/>
              </w:rPr>
            </w:pPr>
            <w:r w:rsidRPr="004B3397">
              <w:rPr>
                <w:rFonts w:cs="Arial"/>
              </w:rPr>
              <w:t>2.4</w:t>
            </w:r>
          </w:p>
        </w:tc>
        <w:tc>
          <w:tcPr>
            <w:tcW w:w="1273" w:type="dxa"/>
            <w:shd w:val="clear" w:color="auto" w:fill="auto"/>
            <w:vAlign w:val="center"/>
          </w:tcPr>
          <w:p w14:paraId="2D7B5EB7" w14:textId="65B30944" w:rsidR="007033F3" w:rsidRPr="004B3397" w:rsidRDefault="007033F3" w:rsidP="007033F3">
            <w:pPr>
              <w:pStyle w:val="TAC"/>
              <w:rPr>
                <w:rFonts w:cs="Arial"/>
              </w:rPr>
            </w:pPr>
            <w:r w:rsidRPr="004B3397">
              <w:rPr>
                <w:rFonts w:cs="Arial"/>
              </w:rPr>
              <w:t>0.1812</w:t>
            </w:r>
          </w:p>
        </w:tc>
        <w:tc>
          <w:tcPr>
            <w:tcW w:w="1562" w:type="dxa"/>
            <w:shd w:val="clear" w:color="auto" w:fill="auto"/>
            <w:vAlign w:val="center"/>
          </w:tcPr>
          <w:p w14:paraId="70ED6AE5" w14:textId="77777777" w:rsidR="007033F3" w:rsidRPr="004B3397" w:rsidRDefault="007033F3" w:rsidP="007033F3">
            <w:pPr>
              <w:pStyle w:val="TAC"/>
              <w:rPr>
                <w:rFonts w:cs="Arial"/>
              </w:rPr>
            </w:pPr>
            <w:r w:rsidRPr="004B3397">
              <w:rPr>
                <w:rFonts w:cs="Arial"/>
              </w:rPr>
              <w:t>4.9</w:t>
            </w:r>
          </w:p>
        </w:tc>
        <w:tc>
          <w:tcPr>
            <w:tcW w:w="1562" w:type="dxa"/>
            <w:shd w:val="clear" w:color="auto" w:fill="auto"/>
            <w:vAlign w:val="center"/>
          </w:tcPr>
          <w:p w14:paraId="5F2AB9EB" w14:textId="7C0C34DF" w:rsidR="007033F3" w:rsidRPr="004B3397" w:rsidRDefault="007033F3" w:rsidP="007033F3">
            <w:pPr>
              <w:pStyle w:val="TAC"/>
              <w:rPr>
                <w:rFonts w:cs="Arial"/>
              </w:rPr>
            </w:pPr>
            <w:r w:rsidRPr="004B3397">
              <w:rPr>
                <w:rFonts w:cs="Arial"/>
              </w:rPr>
              <w:t>0.1018</w:t>
            </w:r>
          </w:p>
        </w:tc>
      </w:tr>
      <w:tr w:rsidR="007033F3" w:rsidRPr="004B3397" w14:paraId="6313CB80" w14:textId="77777777" w:rsidTr="007033F3">
        <w:trPr>
          <w:jc w:val="center"/>
        </w:trPr>
        <w:tc>
          <w:tcPr>
            <w:tcW w:w="1276" w:type="dxa"/>
            <w:shd w:val="clear" w:color="auto" w:fill="auto"/>
            <w:vAlign w:val="center"/>
          </w:tcPr>
          <w:p w14:paraId="685F5538" w14:textId="77777777" w:rsidR="007033F3" w:rsidRPr="004B3397" w:rsidRDefault="007033F3" w:rsidP="007033F3">
            <w:pPr>
              <w:pStyle w:val="TAC"/>
              <w:rPr>
                <w:rFonts w:cs="Arial"/>
              </w:rPr>
            </w:pPr>
          </w:p>
        </w:tc>
        <w:tc>
          <w:tcPr>
            <w:tcW w:w="1273" w:type="dxa"/>
            <w:shd w:val="clear" w:color="auto" w:fill="auto"/>
            <w:vAlign w:val="center"/>
          </w:tcPr>
          <w:p w14:paraId="2C552986" w14:textId="77777777" w:rsidR="007033F3" w:rsidRPr="004B3397" w:rsidRDefault="007033F3" w:rsidP="007033F3">
            <w:pPr>
              <w:pStyle w:val="TAC"/>
              <w:rPr>
                <w:rFonts w:cs="Arial"/>
              </w:rPr>
            </w:pPr>
          </w:p>
        </w:tc>
        <w:tc>
          <w:tcPr>
            <w:tcW w:w="1562" w:type="dxa"/>
            <w:shd w:val="clear" w:color="auto" w:fill="auto"/>
            <w:vAlign w:val="center"/>
          </w:tcPr>
          <w:p w14:paraId="5A26CDE6" w14:textId="77777777" w:rsidR="007033F3" w:rsidRPr="004B3397" w:rsidRDefault="007033F3" w:rsidP="007033F3">
            <w:pPr>
              <w:pStyle w:val="TAC"/>
              <w:rPr>
                <w:rFonts w:cs="Arial"/>
              </w:rPr>
            </w:pPr>
            <w:r w:rsidRPr="004B3397">
              <w:rPr>
                <w:rFonts w:cs="Arial"/>
              </w:rPr>
              <w:t>5</w:t>
            </w:r>
          </w:p>
        </w:tc>
        <w:tc>
          <w:tcPr>
            <w:tcW w:w="1562" w:type="dxa"/>
            <w:shd w:val="clear" w:color="auto" w:fill="auto"/>
            <w:vAlign w:val="center"/>
          </w:tcPr>
          <w:p w14:paraId="1DB5D0B1" w14:textId="1C5718D7" w:rsidR="007033F3" w:rsidRPr="004B3397" w:rsidRDefault="007033F3" w:rsidP="007033F3">
            <w:pPr>
              <w:pStyle w:val="TAC"/>
              <w:rPr>
                <w:rFonts w:cs="Arial"/>
              </w:rPr>
            </w:pPr>
            <w:r w:rsidRPr="004B3397">
              <w:rPr>
                <w:rFonts w:cs="Arial"/>
              </w:rPr>
              <w:t>0.1109</w:t>
            </w:r>
          </w:p>
        </w:tc>
      </w:tr>
    </w:tbl>
    <w:p w14:paraId="0972C5FE" w14:textId="77777777" w:rsidR="007033F3" w:rsidRPr="004B3397" w:rsidRDefault="007033F3" w:rsidP="007033F3">
      <w:pPr>
        <w:rPr>
          <w:rFonts w:eastAsia="MS Mincho"/>
        </w:rPr>
      </w:pPr>
    </w:p>
    <w:p w14:paraId="1322689C" w14:textId="77777777" w:rsidR="007033F3" w:rsidRPr="004B3397" w:rsidRDefault="007033F3" w:rsidP="007033F3">
      <w:pPr>
        <w:rPr>
          <w:b/>
        </w:rPr>
      </w:pPr>
      <w:r w:rsidRPr="004B3397">
        <w:rPr>
          <w:b/>
        </w:rPr>
        <w:lastRenderedPageBreak/>
        <w:t>Time Domain Alternate Method</w:t>
      </w:r>
    </w:p>
    <w:p w14:paraId="2A13D927" w14:textId="2F86CBD9" w:rsidR="007033F3" w:rsidRPr="004B3397" w:rsidRDefault="007033F3" w:rsidP="007033F3">
      <w:pPr>
        <w:jc w:val="both"/>
      </w:pPr>
      <w:r w:rsidRPr="004B3397">
        <w:t xml:space="preserve">Time domain techniques can also be used to validate the </w:t>
      </w:r>
      <w:r w:rsidR="00393892" w:rsidRPr="004B3397">
        <w:t>temporal</w:t>
      </w:r>
      <w:r w:rsidRPr="004B3397">
        <w:t xml:space="preserve"> correlation. The temporal correlation validation measurement setup is illustrated in Figure DI3.3-2.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567E74A6" w14:textId="77777777" w:rsidR="007033F3" w:rsidRPr="004B3397" w:rsidRDefault="007033F3" w:rsidP="007033F3">
      <w:pPr>
        <w:pStyle w:val="TH"/>
      </w:pPr>
      <w:r w:rsidRPr="004B3397">
        <w:rPr>
          <w:noProof/>
        </w:rPr>
        <w:drawing>
          <wp:inline distT="0" distB="0" distL="0" distR="0" wp14:anchorId="58BA3725" wp14:editId="7AE26898">
            <wp:extent cx="4311650" cy="1587500"/>
            <wp:effectExtent l="0" t="0" r="0" b="0"/>
            <wp:docPr id="15" name="Picture 1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black background with a black square&#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p>
    <w:p w14:paraId="4C4DE915" w14:textId="77777777" w:rsidR="007033F3" w:rsidRPr="004B3397" w:rsidRDefault="007033F3" w:rsidP="007033F3">
      <w:pPr>
        <w:pStyle w:val="TF"/>
      </w:pPr>
      <w:r w:rsidRPr="004B3397">
        <w:t>Figure I.3.3-2: Setup for Doppler measurements based on time domain technique</w:t>
      </w:r>
    </w:p>
    <w:p w14:paraId="4509004A" w14:textId="77777777" w:rsidR="001A58C4" w:rsidRPr="004B3397" w:rsidRDefault="001A58C4" w:rsidP="007033F3"/>
    <w:p w14:paraId="63F3B03B" w14:textId="2FF0D430" w:rsidR="007033F3" w:rsidRPr="004B3397" w:rsidRDefault="007033F3" w:rsidP="007033F3">
      <w:r w:rsidRPr="004B3397">
        <w:t>The time domain doppler spectrum is measured by the signal analyzer and the trace in IQ format is saved. Follow the same procedure to post process the data and calculate the temporal correlation curve. Data recording is synchronized with the channel emulator trigger.</w:t>
      </w:r>
    </w:p>
    <w:p w14:paraId="16BCACF7" w14:textId="77777777" w:rsidR="007033F3" w:rsidRPr="004B3397" w:rsidRDefault="007033F3" w:rsidP="007033F3">
      <w:r w:rsidRPr="004B3397">
        <w:t>The settings for the signal analyzer are in Table I.3.3-5:</w:t>
      </w:r>
    </w:p>
    <w:p w14:paraId="5F4437ED" w14:textId="77777777" w:rsidR="007033F3" w:rsidRPr="004B3397" w:rsidRDefault="007033F3" w:rsidP="007033F3">
      <w:pPr>
        <w:pStyle w:val="TH"/>
        <w:ind w:left="284"/>
      </w:pPr>
      <w:r w:rsidRPr="004B3397">
        <w:t>Table I.3.3-5: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7033F3" w:rsidRPr="004B3397" w14:paraId="7251703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72261C7" w14:textId="77777777" w:rsidR="007033F3" w:rsidRPr="004B3397" w:rsidRDefault="007033F3" w:rsidP="007033F3">
            <w:pPr>
              <w:pStyle w:val="TAH"/>
              <w:rPr>
                <w:rFonts w:ascii="Calibri" w:hAnsi="Calibri"/>
                <w:sz w:val="22"/>
                <w:lang w:eastAsia="ko-KR"/>
              </w:rPr>
            </w:pPr>
            <w:r w:rsidRPr="004B3397">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0DF199" w14:textId="77777777" w:rsidR="007033F3" w:rsidRPr="004B3397" w:rsidRDefault="007033F3" w:rsidP="007033F3">
            <w:pPr>
              <w:pStyle w:val="TAH"/>
              <w:rPr>
                <w:rFonts w:ascii="Calibri" w:hAnsi="Calibri"/>
                <w:sz w:val="22"/>
                <w:lang w:eastAsia="ko-KR"/>
              </w:rPr>
            </w:pPr>
            <w:r w:rsidRPr="004B3397">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AFA6068" w14:textId="77777777" w:rsidR="007033F3" w:rsidRPr="004B3397" w:rsidRDefault="007033F3" w:rsidP="007033F3">
            <w:pPr>
              <w:pStyle w:val="TAH"/>
              <w:rPr>
                <w:rFonts w:ascii="Calibri" w:hAnsi="Calibri"/>
                <w:sz w:val="22"/>
                <w:lang w:eastAsia="ko-KR"/>
              </w:rPr>
            </w:pPr>
            <w:r w:rsidRPr="004B3397">
              <w:rPr>
                <w:lang w:eastAsia="ko-KR"/>
              </w:rPr>
              <w:t>Value</w:t>
            </w:r>
          </w:p>
        </w:tc>
      </w:tr>
      <w:tr w:rsidR="007033F3" w:rsidRPr="004B3397" w14:paraId="0F4C4852"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AC054" w14:textId="77777777" w:rsidR="007033F3" w:rsidRPr="004B3397" w:rsidRDefault="007033F3" w:rsidP="007033F3">
            <w:pPr>
              <w:pStyle w:val="TAC"/>
              <w:jc w:val="left"/>
              <w:rPr>
                <w:rFonts w:ascii="Calibri" w:hAnsi="Calibri"/>
                <w:sz w:val="22"/>
                <w:lang w:eastAsia="ko-KR"/>
              </w:rPr>
            </w:pPr>
            <w:r w:rsidRPr="004B3397">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3C121F9" w14:textId="77777777" w:rsidR="007033F3" w:rsidRPr="004B3397" w:rsidRDefault="007033F3" w:rsidP="007033F3">
            <w:pPr>
              <w:pStyle w:val="TAC"/>
              <w:rPr>
                <w:rFonts w:ascii="Calibri" w:hAnsi="Calibri"/>
                <w:sz w:val="22"/>
                <w:lang w:eastAsia="ko-KR"/>
              </w:rPr>
            </w:pPr>
            <w:r w:rsidRPr="004B3397">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340FD90" w14:textId="77777777" w:rsidR="007033F3" w:rsidRPr="004B3397" w:rsidRDefault="007033F3" w:rsidP="007033F3">
            <w:pPr>
              <w:pStyle w:val="TAC"/>
              <w:rPr>
                <w:rFonts w:cs="Arial"/>
              </w:rPr>
            </w:pPr>
            <w:r w:rsidRPr="004B3397">
              <w:rPr>
                <w:rFonts w:cs="Arial"/>
              </w:rPr>
              <w:t xml:space="preserve">Downlink centre frequency in Table </w:t>
            </w:r>
            <w:r w:rsidRPr="004B3397">
              <w:t>I.3.1-1</w:t>
            </w:r>
          </w:p>
        </w:tc>
      </w:tr>
      <w:tr w:rsidR="007033F3" w:rsidRPr="004B3397" w14:paraId="54B4735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1E71" w14:textId="77777777" w:rsidR="007033F3" w:rsidRPr="004B3397" w:rsidRDefault="007033F3" w:rsidP="007033F3">
            <w:pPr>
              <w:pStyle w:val="TAC"/>
              <w:jc w:val="left"/>
              <w:rPr>
                <w:lang w:eastAsia="ko-KR"/>
              </w:rPr>
            </w:pPr>
            <w:r w:rsidRPr="004B3397">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3BFDF25" w14:textId="77777777" w:rsidR="007033F3" w:rsidRPr="004B3397" w:rsidRDefault="007033F3" w:rsidP="007033F3">
            <w:pPr>
              <w:pStyle w:val="TAC"/>
              <w:rPr>
                <w:lang w:eastAsia="ko-KR"/>
              </w:rPr>
            </w:pPr>
            <w:r w:rsidRPr="004B3397">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2E05F4A" w14:textId="77777777" w:rsidR="007033F3" w:rsidRPr="004B3397" w:rsidRDefault="007033F3" w:rsidP="007033F3">
            <w:pPr>
              <w:pStyle w:val="TAC"/>
              <w:rPr>
                <w:lang w:eastAsia="ko-KR"/>
              </w:rPr>
            </w:pPr>
            <w:r w:rsidRPr="004B3397">
              <w:rPr>
                <w:lang w:eastAsia="ko-KR"/>
              </w:rPr>
              <w:t>At least 15 times bigger than the max Doppler spread (</w:t>
            </w:r>
            <w:r w:rsidRPr="004B3397">
              <w:rPr>
                <w:i/>
                <w:iCs/>
                <w:lang w:eastAsia="ko-KR"/>
              </w:rPr>
              <w:t>f</w:t>
            </w:r>
            <w:r w:rsidRPr="004B3397">
              <w:rPr>
                <w:i/>
                <w:iCs/>
                <w:vertAlign w:val="subscript"/>
                <w:lang w:eastAsia="ko-KR"/>
              </w:rPr>
              <w:t>d</w:t>
            </w:r>
            <w:r w:rsidRPr="004B3397">
              <w:rPr>
                <w:i/>
                <w:iCs/>
                <w:lang w:eastAsia="ko-KR"/>
              </w:rPr>
              <w:t>=v/</w:t>
            </w:r>
            <w:r w:rsidRPr="004B3397">
              <w:rPr>
                <w:rFonts w:cs="Arial"/>
                <w:i/>
                <w:iCs/>
                <w:lang w:eastAsia="ko-KR"/>
              </w:rPr>
              <w:t>λ)</w:t>
            </w:r>
          </w:p>
        </w:tc>
      </w:tr>
      <w:tr w:rsidR="007033F3" w:rsidRPr="004B3397" w14:paraId="6CB202E3"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9F287" w14:textId="77777777" w:rsidR="007033F3" w:rsidRPr="004B3397" w:rsidRDefault="007033F3" w:rsidP="007033F3">
            <w:pPr>
              <w:pStyle w:val="TAC"/>
              <w:jc w:val="left"/>
              <w:rPr>
                <w:lang w:eastAsia="ko-KR"/>
              </w:rPr>
            </w:pPr>
            <w:r w:rsidRPr="004B3397">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5D99ECAC" w14:textId="77777777" w:rsidR="007033F3" w:rsidRPr="004B3397" w:rsidRDefault="007033F3" w:rsidP="007033F3">
            <w:pPr>
              <w:pStyle w:val="TAC"/>
              <w:rPr>
                <w:lang w:eastAsia="ko-KR"/>
              </w:rPr>
            </w:pPr>
            <w:r w:rsidRPr="004B3397">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5197532" w14:textId="77777777" w:rsidR="007033F3" w:rsidRPr="004B3397" w:rsidRDefault="007033F3" w:rsidP="007033F3">
            <w:pPr>
              <w:pStyle w:val="TAC"/>
              <w:rPr>
                <w:lang w:eastAsia="ko-KR"/>
              </w:rPr>
            </w:pPr>
            <w:r w:rsidRPr="004B3397">
              <w:rPr>
                <w:lang w:eastAsia="ko-KR"/>
              </w:rPr>
              <w:t xml:space="preserve">At least 16s. Channel Model length </w:t>
            </w:r>
            <w:r w:rsidRPr="004B3397">
              <w:rPr>
                <w:rFonts w:eastAsia="DengXian"/>
                <w:lang w:eastAsia="zh-CN"/>
              </w:rPr>
              <w:t>should be the same or greater than the observation time.</w:t>
            </w:r>
          </w:p>
        </w:tc>
      </w:tr>
    </w:tbl>
    <w:p w14:paraId="0425A4E5" w14:textId="77777777" w:rsidR="007033F3" w:rsidRPr="004B3397" w:rsidRDefault="007033F3" w:rsidP="007033F3">
      <w:pPr>
        <w:rPr>
          <w:rFonts w:eastAsia="MS Mincho"/>
        </w:rPr>
      </w:pPr>
    </w:p>
    <w:p w14:paraId="3333A45B" w14:textId="77777777" w:rsidR="007033F3" w:rsidRPr="004B3397" w:rsidRDefault="007033F3" w:rsidP="007033F3">
      <w:pPr>
        <w:pStyle w:val="Heading2"/>
      </w:pPr>
      <w:bookmarkStart w:id="109" w:name="_Toc177658817"/>
      <w:r w:rsidRPr="004B3397">
        <w:t>I.3.4</w:t>
      </w:r>
      <w:r w:rsidRPr="004B3397">
        <w:tab/>
        <w:t>FR2 PAS similarity percentage (PSP)</w:t>
      </w:r>
      <w:bookmarkEnd w:id="109"/>
    </w:p>
    <w:p w14:paraId="5F35159E" w14:textId="77777777" w:rsidR="007033F3" w:rsidRPr="004B3397" w:rsidRDefault="007033F3" w:rsidP="007033F3">
      <w:r w:rsidRPr="004B339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p>
    <w:p w14:paraId="128B3115" w14:textId="2478D82C" w:rsidR="007033F3" w:rsidRPr="004B3397" w:rsidRDefault="007033F3" w:rsidP="007033F3">
      <w:pPr>
        <w:rPr>
          <w:i/>
          <w:lang w:eastAsia="ko-KR"/>
        </w:rPr>
      </w:pPr>
      <w:r w:rsidRPr="004B3397">
        <w:rPr>
          <w:iCs/>
          <w:lang w:eastAsia="ko-KR"/>
        </w:rPr>
        <w:t xml:space="preserve">The measurement array is essentially a virtual array configuration realized in 3D-MPAC through a </w:t>
      </w:r>
      <w:r w:rsidRPr="004B3397">
        <w:rPr>
          <w:rFonts w:ascii="Symbol" w:hAnsi="Symbol"/>
          <w:iCs/>
          <w:lang w:eastAsia="ko-KR"/>
        </w:rPr>
        <w:t></w:t>
      </w:r>
      <w:r w:rsidRPr="004B3397">
        <w:rPr>
          <w:iCs/>
          <w:lang w:eastAsia="ko-KR"/>
        </w:rPr>
        <w:t xml:space="preserve">-θ positioning system. The measurement array is a semi-circle and sectored array configuration illustrated in Figure I.3.4-1 where complex channel frequency response is measured at each antenna location 0.5 λ apart using a vector network analyser (VNA) setup.  </w:t>
      </w:r>
      <w:r w:rsidRPr="004B3397">
        <w:rPr>
          <w:rFonts w:eastAsia="Batang"/>
        </w:rPr>
        <w:t>The vertical sectors of the measurement array are limited to 60</w:t>
      </w:r>
      <w:r w:rsidRPr="004B3397">
        <w:rPr>
          <w:rFonts w:ascii="Symbol" w:eastAsia="Symbol" w:hAnsi="Symbol" w:cs="Symbol"/>
        </w:rPr>
        <w:t></w:t>
      </w:r>
      <w:r w:rsidRPr="004B3397">
        <w:rPr>
          <w:rFonts w:eastAsia="Batang"/>
        </w:rPr>
        <w:t xml:space="preserve"> (±30</w:t>
      </w:r>
      <w:r w:rsidRPr="004B3397">
        <w:rPr>
          <w:rFonts w:ascii="Symbol" w:eastAsia="Symbol" w:hAnsi="Symbol" w:cs="Symbol"/>
        </w:rPr>
        <w:t></w:t>
      </w:r>
      <w:r w:rsidRPr="004B3397">
        <w:rPr>
          <w:rFonts w:eastAsia="Batang"/>
        </w:rPr>
        <w:t>) and the horizontal sector to 180</w:t>
      </w:r>
      <w:r w:rsidRPr="004B3397">
        <w:rPr>
          <w:rFonts w:ascii="Symbol" w:eastAsia="Symbol" w:hAnsi="Symbol" w:cs="Symbol"/>
        </w:rPr>
        <w:t></w:t>
      </w:r>
      <w:r w:rsidRPr="004B3397">
        <w:rPr>
          <w:rFonts w:eastAsia="Batang"/>
        </w:rPr>
        <w:t xml:space="preserve"> (±90</w:t>
      </w:r>
      <w:r w:rsidRPr="004B3397">
        <w:rPr>
          <w:rFonts w:ascii="Symbol" w:eastAsia="Symbol" w:hAnsi="Symbol" w:cs="Symbol"/>
        </w:rPr>
        <w:t></w:t>
      </w:r>
      <w:r w:rsidRPr="004B3397">
        <w:rPr>
          <w:rFonts w:eastAsia="Batang"/>
        </w:rPr>
        <w:t xml:space="preserve">) with the broad side direction points towards the probes. 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cm, which is equivalent to the half of the test zone radius at 28 GHz. For different frequency bands, the radius of the measurement array sectored semi-circles remains fixed at 5 cm while the spatial sampling of the array varies. </w:t>
      </w:r>
      <w:r w:rsidRPr="004B3397">
        <w:rPr>
          <w:iCs/>
          <w:lang w:eastAsia="ko-KR"/>
        </w:rPr>
        <w:t>This measurement validates the proper angular behaviour in the test zone</w:t>
      </w:r>
      <w:r w:rsidRPr="004B3397">
        <w:rPr>
          <w:i/>
          <w:lang w:eastAsia="ko-KR"/>
        </w:rPr>
        <w:t>.</w:t>
      </w:r>
    </w:p>
    <w:p w14:paraId="00E6AE93" w14:textId="77777777" w:rsidR="007033F3" w:rsidRPr="004B3397" w:rsidRDefault="007033F3" w:rsidP="007033F3">
      <w:pPr>
        <w:pStyle w:val="TH"/>
      </w:pPr>
      <w:r w:rsidRPr="004B3397">
        <w:rPr>
          <w:noProof/>
        </w:rPr>
        <w:lastRenderedPageBreak/>
        <w:drawing>
          <wp:inline distT="0" distB="0" distL="0" distR="0" wp14:anchorId="5AD38D79" wp14:editId="00E73759">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2CC3FCDE" w14:textId="13E7649B" w:rsidR="007033F3" w:rsidRPr="004B3397" w:rsidRDefault="007033F3" w:rsidP="007033F3">
      <w:pPr>
        <w:pStyle w:val="TF"/>
      </w:pPr>
      <w:r w:rsidRPr="004B3397">
        <w:t>Figure I.3.4-1: Semi-circle measurement array configurations with K = 37 elements (at 28 GHz). On the left with two crossed vertical sectors, on the right with two parallel vertical sectors</w:t>
      </w:r>
    </w:p>
    <w:p w14:paraId="75C8A4B7" w14:textId="77777777" w:rsidR="007033F3" w:rsidRPr="004B3397" w:rsidRDefault="007033F3" w:rsidP="007033F3"/>
    <w:p w14:paraId="2D64048B" w14:textId="77777777" w:rsidR="007033F3" w:rsidRPr="004B3397" w:rsidRDefault="007033F3" w:rsidP="007033F3">
      <w:pPr>
        <w:pStyle w:val="TH"/>
      </w:pPr>
      <w:r w:rsidRPr="004B3397">
        <w:rPr>
          <w:noProof/>
        </w:rPr>
        <w:drawing>
          <wp:inline distT="0" distB="0" distL="0" distR="0" wp14:anchorId="41430362" wp14:editId="52D72D9F">
            <wp:extent cx="4572000" cy="1720850"/>
            <wp:effectExtent l="0" t="0" r="0" b="0"/>
            <wp:docPr id="40" name="图片 40"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A diagram of a computer&#10;&#10;Description automatically generated"/>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14:paraId="710F14B2" w14:textId="77777777" w:rsidR="007033F3" w:rsidRPr="004B3397" w:rsidRDefault="007033F3" w:rsidP="007033F3">
      <w:pPr>
        <w:pStyle w:val="TF"/>
      </w:pPr>
      <w:r w:rsidRPr="004B3397">
        <w:t>Figure I.3.4-2: Setup for FR2 PSP validation measurements</w:t>
      </w:r>
    </w:p>
    <w:p w14:paraId="1D7B527C" w14:textId="77777777" w:rsidR="001A58C4" w:rsidRPr="004B3397" w:rsidRDefault="001A58C4" w:rsidP="007033F3">
      <w:pPr>
        <w:rPr>
          <w:lang w:eastAsia="en-GB"/>
        </w:rPr>
      </w:pPr>
    </w:p>
    <w:p w14:paraId="6A99E673" w14:textId="2474276A" w:rsidR="007033F3" w:rsidRPr="004B3397" w:rsidRDefault="007033F3" w:rsidP="007033F3">
      <w:pPr>
        <w:rPr>
          <w:lang w:eastAsia="en-GB"/>
        </w:rPr>
      </w:pPr>
      <w:r w:rsidRPr="004B3397">
        <w:rPr>
          <w:lang w:eastAsia="en-GB"/>
        </w:rPr>
        <w:t xml:space="preserve">The PSP validation is measured with a vector network analyser as shown in Figure I.3.4-2 illustrating the PSP measurement setup. Port 1 of the VNA transmits signals through the fading emulator and radiate them through </w:t>
      </w:r>
      <w:r w:rsidRPr="004B3397">
        <w:rPr>
          <w:i/>
          <w:lang w:eastAsia="en-GB"/>
        </w:rPr>
        <w:t>L</w:t>
      </w:r>
      <w:r w:rsidRPr="004B3397">
        <w:rPr>
          <w:lang w:eastAsia="en-GB"/>
        </w:rPr>
        <w:t xml:space="preserve"> probes within the anechoic chamber. The radiated signals are then received at the test antenna that is positioned inside the test zone. The test antenna is mounted on a </w:t>
      </w:r>
      <w:r w:rsidRPr="004B3397">
        <w:rPr>
          <w:rFonts w:ascii="Symbol" w:hAnsi="Symbol"/>
          <w:lang w:eastAsia="en-GB"/>
        </w:rPr>
        <w:t></w:t>
      </w:r>
      <w:r w:rsidRPr="004B3397">
        <w:rPr>
          <w:lang w:eastAsia="en-GB"/>
        </w:rPr>
        <w:t xml:space="preserve">-θ positioner which is capable of moving the antenna to pre-defined spatial locations on a fixed radius from the centre of the quiet zone according the measurement array configuration. Finally, the signal is received at port 2 of the VNA. </w:t>
      </w:r>
      <w:r w:rsidRPr="004B3397">
        <w:rPr>
          <w:lang w:eastAsia="zh-CN"/>
        </w:rPr>
        <w:t>The most suitable approach for the PSP validation is based on an omnidirectional antenna (omnidirectional pattern in AZ and wide BW in EL) as the test can be automated easily. Alternatively, a directional antenna could be used but requires frequent re-positioning.</w:t>
      </w:r>
    </w:p>
    <w:p w14:paraId="2D2AB84C" w14:textId="77777777" w:rsidR="007033F3" w:rsidRPr="004B3397" w:rsidRDefault="007033F3" w:rsidP="007033F3">
      <w:pPr>
        <w:rPr>
          <w:lang w:eastAsia="en-GB"/>
        </w:rPr>
      </w:pPr>
      <w:r w:rsidRPr="004B3397">
        <w:rPr>
          <w:lang w:eastAsia="en-GB"/>
        </w:rPr>
        <w:t>The measurement and analysis procedure are given as follows:</w:t>
      </w:r>
    </w:p>
    <w:p w14:paraId="5AED1260" w14:textId="2222459D" w:rsidR="007033F3" w:rsidRPr="004B3397" w:rsidRDefault="007033F3" w:rsidP="007033F3">
      <w:pPr>
        <w:ind w:left="568" w:hanging="284"/>
        <w:rPr>
          <w:lang w:eastAsia="en-GB"/>
        </w:rPr>
      </w:pPr>
      <w:r w:rsidRPr="004B3397">
        <w:rPr>
          <w:lang w:eastAsia="en-GB"/>
        </w:rPr>
        <w:t>1.</w:t>
      </w:r>
      <w:r w:rsidRPr="004B3397">
        <w:rPr>
          <w:lang w:eastAsia="en-GB"/>
        </w:rPr>
        <w:tab/>
        <w:t>Set the target channel model in the Channel Emulator.</w:t>
      </w:r>
    </w:p>
    <w:p w14:paraId="53E6D3C0" w14:textId="1774D29C" w:rsidR="007033F3" w:rsidRPr="004B3397" w:rsidRDefault="007033F3" w:rsidP="007033F3">
      <w:pPr>
        <w:ind w:left="568" w:hanging="284"/>
        <w:rPr>
          <w:lang w:eastAsia="en-GB"/>
        </w:rPr>
      </w:pPr>
      <w:r w:rsidRPr="004B3397">
        <w:rPr>
          <w:lang w:eastAsia="en-GB"/>
        </w:rPr>
        <w:t>2.</w:t>
      </w:r>
      <w:r w:rsidRPr="004B3397">
        <w:rPr>
          <w:lang w:eastAsia="en-GB"/>
        </w:rPr>
        <w:tab/>
        <w:t xml:space="preserve">For each position of the test antenna on the measurement array configuration in the test zone, step &amp; pause the emulator to different time instances. Measure the complex frequency responses </w:t>
      </w:r>
      <m:oMath>
        <m:r>
          <w:rPr>
            <w:rFonts w:ascii="Cambria Math" w:hAnsi="Cambria Math"/>
            <w:lang w:eastAsia="en-GB"/>
          </w:rPr>
          <m:t>H</m:t>
        </m:r>
        <m:d>
          <m:dPr>
            <m:ctrlPr>
              <w:rPr>
                <w:rFonts w:ascii="Cambria Math" w:hAnsi="Cambria Math"/>
                <w:i/>
                <w:lang w:eastAsia="en-GB"/>
              </w:rPr>
            </m:ctrlPr>
          </m:dPr>
          <m:e>
            <m:r>
              <w:rPr>
                <w:rFonts w:ascii="Cambria Math" w:hAnsi="Cambria Math"/>
                <w:lang w:eastAsia="en-GB"/>
              </w:rPr>
              <m:t>f,t</m:t>
            </m:r>
          </m:e>
        </m:d>
        <m:r>
          <w:rPr>
            <w:rFonts w:ascii="Cambria Math" w:hAnsi="Cambria Math"/>
            <w:lang w:eastAsia="en-GB"/>
          </w:rPr>
          <m:t>=H</m:t>
        </m:r>
        <m:d>
          <m:dPr>
            <m:ctrlPr>
              <w:rPr>
                <w:rFonts w:ascii="Cambria Math" w:hAnsi="Cambria Math"/>
                <w:i/>
                <w:lang w:eastAsia="en-GB"/>
              </w:rPr>
            </m:ctrlPr>
          </m:dPr>
          <m:e>
            <m:r>
              <w:rPr>
                <w:rFonts w:ascii="Cambria Math" w:hAnsi="Cambria Math"/>
                <w:lang w:eastAsia="en-GB"/>
              </w:rPr>
              <m:t>m∆f,n∆T</m:t>
            </m:r>
          </m:e>
        </m:d>
        <m:r>
          <w:rPr>
            <w:rFonts w:ascii="Cambria Math" w:hAnsi="Cambria Math"/>
            <w:lang w:eastAsia="en-GB"/>
          </w:rPr>
          <m:t>, m=0,..., M-1</m:t>
        </m:r>
      </m:oMath>
      <w:r w:rsidRPr="004B3397">
        <w:rPr>
          <w:lang w:eastAsia="en-GB"/>
        </w:rPr>
        <w:fldChar w:fldCharType="begin"/>
      </w:r>
      <w:r w:rsidRPr="004B3397">
        <w:rPr>
          <w:lang w:eastAsia="en-GB"/>
        </w:rPr>
        <w:instrText xml:space="preserve"> QUOTE </w:instrText>
      </w:r>
      <w:r w:rsidR="00803E69">
        <w:rPr>
          <w:position w:val="-5"/>
          <w:lang w:eastAsia="en-GB"/>
        </w:rPr>
        <w:pict w14:anchorId="21DE012F">
          <v:shape id="_x0000_i1046" type="#_x0000_t75" style="width:172.8pt;height:7.2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4B3397">
        <w:rPr>
          <w:lang w:eastAsia="en-GB"/>
        </w:rPr>
        <w:instrText xml:space="preserve"> </w:instrText>
      </w:r>
      <w:r w:rsidRPr="004B3397">
        <w:rPr>
          <w:lang w:eastAsia="en-GB"/>
        </w:rPr>
        <w:fldChar w:fldCharType="end"/>
      </w:r>
      <w:r w:rsidRPr="004B3397">
        <w:rPr>
          <w:lang w:eastAsia="en-GB"/>
        </w:rPr>
        <w:t xml:space="preserve"> for all stepped channel snapshots</w:t>
      </w:r>
      <m:oMath>
        <m:r>
          <w:rPr>
            <w:rFonts w:ascii="Cambria Math" w:hAnsi="Cambria Math"/>
            <w:lang w:eastAsia="en-GB"/>
          </w:rPr>
          <m:t xml:space="preserve"> n=0,..., N-1</m:t>
        </m:r>
      </m:oMath>
      <w:r w:rsidRPr="004B3397">
        <w:rPr>
          <w:lang w:eastAsia="en-GB"/>
        </w:rPr>
        <w:fldChar w:fldCharType="begin"/>
      </w:r>
      <w:r w:rsidRPr="004B3397">
        <w:rPr>
          <w:lang w:eastAsia="en-GB"/>
        </w:rPr>
        <w:instrText xml:space="preserve"> QUOTE </w:instrText>
      </w:r>
      <w:r w:rsidR="00803E69">
        <w:rPr>
          <w:position w:val="-5"/>
          <w:lang w:eastAsia="en-GB"/>
        </w:rPr>
        <w:pict w14:anchorId="5CE02A62">
          <v:shape id="_x0000_i1047" type="#_x0000_t75" style="width:172.8pt;height:7.2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4B3397">
        <w:rPr>
          <w:lang w:eastAsia="en-GB"/>
        </w:rPr>
        <w:instrText xml:space="preserve"> </w:instrText>
      </w:r>
      <w:r w:rsidRPr="004B3397">
        <w:rPr>
          <w:lang w:eastAsia="en-GB"/>
        </w:rPr>
        <w:fldChar w:fldCharType="end"/>
      </w:r>
      <w:r w:rsidRPr="004B3397">
        <w:rPr>
          <w:lang w:eastAsia="en-GB"/>
        </w:rPr>
        <w:t xml:space="preserve"> </w:t>
      </w:r>
      <w:r w:rsidRPr="004B3397">
        <w:rPr>
          <w:lang w:eastAsia="en-GB"/>
        </w:rPr>
        <w:fldChar w:fldCharType="begin"/>
      </w:r>
      <w:r w:rsidRPr="004B3397">
        <w:rPr>
          <w:lang w:eastAsia="en-GB"/>
        </w:rPr>
        <w:instrText xml:space="preserve"> QUOTE </w:instrText>
      </w:r>
      <w:r w:rsidR="00803E69">
        <w:rPr>
          <w:position w:val="-5"/>
          <w:lang w:eastAsia="en-GB"/>
        </w:rPr>
        <w:pict w14:anchorId="1EC6E84A">
          <v:shape id="_x0000_i1048" type="#_x0000_t75" style="width:64.8pt;height:7.2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4B3397">
        <w:rPr>
          <w:lang w:eastAsia="en-GB"/>
        </w:rPr>
        <w:instrText xml:space="preserve"> </w:instrText>
      </w:r>
      <w:r w:rsidRPr="004B3397">
        <w:rPr>
          <w:lang w:eastAsia="en-GB"/>
        </w:rPr>
        <w:fldChar w:fldCharType="end"/>
      </w:r>
      <w:r w:rsidRPr="004B3397">
        <w:rPr>
          <w:lang w:eastAsia="en-GB"/>
        </w:rPr>
        <w:t>, where the interval between frequency and time samples is</w:t>
      </w:r>
      <m:oMath>
        <m:r>
          <m:rPr>
            <m:sty m:val="p"/>
          </m:rPr>
          <w:rPr>
            <w:rFonts w:ascii="Cambria Math" w:hAnsi="Cambria Math"/>
            <w:lang w:eastAsia="en-GB"/>
          </w:rPr>
          <m:t xml:space="preserve"> </m:t>
        </m:r>
        <m:r>
          <w:rPr>
            <w:rFonts w:ascii="Cambria Math" w:hAnsi="Cambria Math"/>
            <w:lang w:eastAsia="en-GB"/>
          </w:rPr>
          <m:t>∆f</m:t>
        </m:r>
      </m:oMath>
      <w:r w:rsidRPr="004B3397">
        <w:rPr>
          <w:lang w:eastAsia="en-GB"/>
        </w:rPr>
        <w:t xml:space="preserve"> and</w:t>
      </w:r>
      <m:oMath>
        <m:r>
          <m:rPr>
            <m:sty m:val="p"/>
          </m:rPr>
          <w:rPr>
            <w:rFonts w:ascii="Cambria Math" w:hAnsi="Cambria Math"/>
            <w:lang w:eastAsia="en-GB"/>
          </w:rPr>
          <m:t xml:space="preserve"> </m:t>
        </m:r>
        <m:r>
          <w:rPr>
            <w:rFonts w:ascii="Cambria Math" w:hAnsi="Cambria Math"/>
            <w:lang w:eastAsia="en-GB"/>
          </w:rPr>
          <m:t>∆T</m:t>
        </m:r>
      </m:oMath>
      <w:r w:rsidRPr="004B3397">
        <w:rPr>
          <w:lang w:eastAsia="en-GB"/>
        </w:rPr>
        <w:t xml:space="preserve">, respectively. The number of channel snapshots </w:t>
      </w:r>
      <m:oMath>
        <m:r>
          <w:rPr>
            <w:rFonts w:ascii="Cambria Math" w:hAnsi="Cambria Math"/>
            <w:lang w:eastAsia="en-GB"/>
          </w:rPr>
          <m:t>N</m:t>
        </m:r>
      </m:oMath>
      <w:r w:rsidRPr="004B3397">
        <w:rPr>
          <w:lang w:eastAsia="en-GB"/>
        </w:rPr>
        <w:t xml:space="preserve"> and frequency samples </w:t>
      </w:r>
      <m:oMath>
        <m:r>
          <w:rPr>
            <w:rFonts w:ascii="Cambria Math" w:hAnsi="Cambria Math"/>
            <w:lang w:eastAsia="en-GB"/>
          </w:rPr>
          <m:t>M</m:t>
        </m:r>
      </m:oMath>
      <w:r w:rsidRPr="004B3397">
        <w:rPr>
          <w:lang w:eastAsia="en-GB"/>
        </w:rPr>
        <w:t>.</w:t>
      </w:r>
    </w:p>
    <w:p w14:paraId="595655A6" w14:textId="2E433ED4" w:rsidR="007033F3" w:rsidRPr="004B3397" w:rsidRDefault="007033F3" w:rsidP="007033F3">
      <w:pPr>
        <w:ind w:left="568" w:hanging="284"/>
        <w:rPr>
          <w:lang w:eastAsia="en-GB"/>
        </w:rPr>
      </w:pPr>
      <w:r w:rsidRPr="004B3397">
        <w:rPr>
          <w:lang w:eastAsia="en-GB"/>
        </w:rPr>
        <w:t>3.</w:t>
      </w:r>
      <w:r w:rsidRPr="004B3397">
        <w:rPr>
          <w:lang w:eastAsia="en-GB"/>
        </w:rPr>
        <w:tab/>
        <w:t xml:space="preserve">Move the measurement antenna with a positioner to another location </w:t>
      </w:r>
      <m:oMath>
        <m:r>
          <w:rPr>
            <w:rFonts w:ascii="Cambria Math" w:hAnsi="Cambria Math"/>
            <w:lang w:eastAsia="en-GB"/>
          </w:rPr>
          <m:t>k</m:t>
        </m:r>
      </m:oMath>
      <w:r w:rsidRPr="004B3397">
        <w:rPr>
          <w:lang w:eastAsia="en-GB"/>
        </w:rPr>
        <w:t xml:space="preserve"> and repeat step 2 to record frequency responses </w:t>
      </w:r>
      <m:oMath>
        <m:sSub>
          <m:sSubPr>
            <m:ctrlPr>
              <w:rPr>
                <w:rFonts w:ascii="Cambria Math" w:hAnsi="Cambria Math"/>
                <w:i/>
                <w:lang w:eastAsia="en-GB"/>
              </w:rPr>
            </m:ctrlPr>
          </m:sSubPr>
          <m:e>
            <m:r>
              <w:rPr>
                <w:rFonts w:ascii="Cambria Math" w:hAnsi="Cambria Math"/>
                <w:lang w:eastAsia="en-GB"/>
              </w:rPr>
              <m:t>H</m:t>
            </m:r>
          </m:e>
          <m:sub>
            <m:r>
              <w:rPr>
                <w:rFonts w:ascii="Cambria Math" w:hAnsi="Cambria Math"/>
                <w:lang w:eastAsia="en-GB"/>
              </w:rPr>
              <m:t>k</m:t>
            </m:r>
          </m:sub>
        </m:sSub>
        <m:r>
          <w:rPr>
            <w:rFonts w:ascii="Cambria Math" w:hAnsi="Cambria Math"/>
            <w:lang w:eastAsia="en-GB"/>
          </w:rPr>
          <m:t>(m∆f,n∆T)</m:t>
        </m:r>
      </m:oMath>
      <w:r w:rsidRPr="004B3397">
        <w:rPr>
          <w:lang w:eastAsia="en-GB"/>
        </w:rPr>
        <w:t xml:space="preserve"> </w:t>
      </w:r>
      <w:r w:rsidRPr="004B3397">
        <w:rPr>
          <w:lang w:eastAsia="en-GB"/>
        </w:rPr>
        <w:fldChar w:fldCharType="begin"/>
      </w:r>
      <w:r w:rsidRPr="004B3397">
        <w:rPr>
          <w:lang w:eastAsia="en-GB"/>
        </w:rPr>
        <w:instrText xml:space="preserve"> QUOTE </w:instrText>
      </w:r>
      <w:r w:rsidR="00803E69">
        <w:rPr>
          <w:position w:val="-5"/>
          <w:lang w:eastAsia="en-GB"/>
        </w:rPr>
        <w:pict w14:anchorId="4FCA2DEE">
          <v:shape id="_x0000_i1049" type="#_x0000_t75" style="width:64.8pt;height:7.2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88" o:title="" chromakey="white"/>
          </v:shape>
        </w:pict>
      </w:r>
      <w:r w:rsidRPr="004B3397">
        <w:rPr>
          <w:lang w:eastAsia="en-GB"/>
        </w:rPr>
        <w:instrText xml:space="preserve"> </w:instrText>
      </w:r>
      <w:r w:rsidRPr="004B3397">
        <w:rPr>
          <w:lang w:eastAsia="en-GB"/>
        </w:rPr>
        <w:fldChar w:fldCharType="end"/>
      </w:r>
      <w:r w:rsidRPr="004B3397">
        <w:rPr>
          <w:lang w:eastAsia="en-GB"/>
        </w:rPr>
        <w:t xml:space="preserve">  of all stepped channel snapshots.</w:t>
      </w:r>
    </w:p>
    <w:p w14:paraId="6020A688" w14:textId="2EB88F58" w:rsidR="007033F3" w:rsidRPr="004B3397" w:rsidRDefault="007033F3" w:rsidP="007033F3">
      <w:pPr>
        <w:ind w:left="568" w:hanging="284"/>
        <w:rPr>
          <w:lang w:eastAsia="en-GB"/>
        </w:rPr>
      </w:pPr>
      <w:r w:rsidRPr="004B3397">
        <w:rPr>
          <w:lang w:eastAsia="en-GB"/>
        </w:rPr>
        <w:t>4.</w:t>
      </w:r>
      <w:r w:rsidRPr="004B3397">
        <w:rPr>
          <w:lang w:eastAsia="en-GB"/>
        </w:rPr>
        <w:tab/>
        <w:t>Repeat step 3 to record frequency responses at all</w:t>
      </w:r>
      <m:oMath>
        <m:r>
          <m:rPr>
            <m:sty m:val="p"/>
          </m:rPr>
          <w:rPr>
            <w:rFonts w:ascii="Cambria Math" w:hAnsi="Cambria Math"/>
            <w:lang w:eastAsia="en-GB"/>
          </w:rPr>
          <m:t xml:space="preserve"> </m:t>
        </m:r>
        <m:r>
          <w:rPr>
            <w:rFonts w:ascii="Cambria Math" w:hAnsi="Cambria Math"/>
            <w:lang w:eastAsia="en-GB"/>
          </w:rPr>
          <m:t>k=0,..., K</m:t>
        </m:r>
      </m:oMath>
      <w:r w:rsidRPr="004B3397">
        <w:rPr>
          <w:lang w:eastAsia="en-GB"/>
        </w:rPr>
        <w:fldChar w:fldCharType="begin"/>
      </w:r>
      <w:r w:rsidRPr="004B3397">
        <w:rPr>
          <w:lang w:eastAsia="en-GB"/>
        </w:rPr>
        <w:instrText xml:space="preserve"> QUOTE </w:instrText>
      </w:r>
      <w:r w:rsidR="00803E69">
        <w:rPr>
          <w:position w:val="-5"/>
          <w:lang w:eastAsia="en-GB"/>
        </w:rPr>
        <w:pict w14:anchorId="1A50F581">
          <v:shape id="_x0000_i1050" type="#_x0000_t75" style="width:172.8pt;height:7.2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4B3397">
        <w:rPr>
          <w:lang w:eastAsia="en-GB"/>
        </w:rPr>
        <w:instrText xml:space="preserve"> </w:instrText>
      </w:r>
      <w:r w:rsidRPr="004B3397">
        <w:rPr>
          <w:lang w:eastAsia="en-GB"/>
        </w:rPr>
        <w:fldChar w:fldCharType="end"/>
      </w:r>
      <w:r w:rsidRPr="004B3397">
        <w:rPr>
          <w:lang w:eastAsia="en-GB"/>
        </w:rPr>
        <w:t xml:space="preserve"> </w:t>
      </w:r>
      <w:r w:rsidRPr="004B3397">
        <w:rPr>
          <w:lang w:eastAsia="en-GB"/>
        </w:rPr>
        <w:fldChar w:fldCharType="begin"/>
      </w:r>
      <w:r w:rsidRPr="004B3397">
        <w:rPr>
          <w:lang w:eastAsia="en-GB"/>
        </w:rPr>
        <w:instrText xml:space="preserve"> QUOTE </w:instrText>
      </w:r>
      <w:r w:rsidR="00803E69">
        <w:rPr>
          <w:position w:val="-5"/>
          <w:lang w:eastAsia="en-GB"/>
        </w:rPr>
        <w:pict w14:anchorId="2EE71AE0">
          <v:shape id="_x0000_i1051" type="#_x0000_t75" style="width:50.4pt;height:7.2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4B3397">
        <w:rPr>
          <w:lang w:eastAsia="en-GB"/>
        </w:rPr>
        <w:instrText xml:space="preserve"> </w:instrText>
      </w:r>
      <w:r w:rsidRPr="004B3397">
        <w:rPr>
          <w:lang w:eastAsia="en-GB"/>
        </w:rPr>
        <w:fldChar w:fldCharType="end"/>
      </w:r>
      <w:r w:rsidRPr="004B3397">
        <w:rPr>
          <w:lang w:eastAsia="en-GB"/>
        </w:rPr>
        <w:t xml:space="preserve"> spatial sample points.</w:t>
      </w:r>
    </w:p>
    <w:p w14:paraId="5FA19874" w14:textId="77777777" w:rsidR="007033F3" w:rsidRPr="004B3397" w:rsidRDefault="007033F3" w:rsidP="007033F3">
      <w:pPr>
        <w:ind w:left="568" w:hanging="284"/>
        <w:rPr>
          <w:lang w:eastAsia="en-GB"/>
        </w:rPr>
      </w:pPr>
      <w:r w:rsidRPr="004B3397">
        <w:rPr>
          <w:lang w:eastAsia="en-GB"/>
        </w:rPr>
        <w:t>5.</w:t>
      </w:r>
      <w:r w:rsidRPr="004B3397">
        <w:rPr>
          <w:lang w:eastAsia="en-GB"/>
        </w:rPr>
        <w:tab/>
        <w:t>Estimate the measured PAS through the following two- stage processing:</w:t>
      </w:r>
    </w:p>
    <w:p w14:paraId="55628D4E" w14:textId="77777777" w:rsidR="007033F3" w:rsidRPr="004B3397" w:rsidRDefault="007033F3" w:rsidP="007033F3">
      <w:pPr>
        <w:ind w:left="851" w:hanging="284"/>
        <w:rPr>
          <w:lang w:eastAsia="en-GB"/>
        </w:rPr>
      </w:pPr>
      <w:r w:rsidRPr="004B3397">
        <w:rPr>
          <w:lang w:eastAsia="en-GB"/>
        </w:rPr>
        <w:lastRenderedPageBreak/>
        <w:t>a.</w:t>
      </w:r>
      <w:r w:rsidRPr="004B3397">
        <w:rPr>
          <w:lang w:eastAsia="en-GB"/>
        </w:rPr>
        <w:tab/>
      </w:r>
      <w:r w:rsidRPr="004B3397">
        <w:rPr>
          <w:lang w:eastAsia="en-GB"/>
        </w:rPr>
        <w:tab/>
        <w:t xml:space="preserve">In the first stage, calculate the discrete azimuth and elevation angles (DoA) for the measurement array configuration by applying the MUSIC algorithm. Estimate the powers from the DoA and auto-covariance matrix of the received signal acquired through VNA complex frequency response data. </w:t>
      </w:r>
    </w:p>
    <w:p w14:paraId="40D3CA25" w14:textId="77777777" w:rsidR="007033F3" w:rsidRPr="004B3397" w:rsidRDefault="007033F3" w:rsidP="007033F3">
      <w:pPr>
        <w:ind w:left="851" w:hanging="284"/>
        <w:rPr>
          <w:lang w:eastAsia="en-GB"/>
        </w:rPr>
      </w:pPr>
      <w:r w:rsidRPr="004B3397">
        <w:rPr>
          <w:lang w:eastAsia="en-GB"/>
        </w:rPr>
        <w:t xml:space="preserve">i) Compose an estimate of the covariance matrix </w:t>
      </w:r>
      <m:oMath>
        <m:sSub>
          <m:sSubPr>
            <m:ctrlPr>
              <w:rPr>
                <w:rFonts w:ascii="Cambria Math" w:hAnsi="Cambria Math"/>
                <w:i/>
                <w:lang w:eastAsia="en-GB"/>
              </w:rPr>
            </m:ctrlPr>
          </m:sSubPr>
          <m:e>
            <m:r>
              <m:rPr>
                <m:sty m:val="b"/>
              </m:rPr>
              <w:rPr>
                <w:rFonts w:ascii="Cambria Math" w:hAnsi="Cambria Math"/>
                <w:lang w:eastAsia="en-GB"/>
              </w:rPr>
              <m:t>R</m:t>
            </m:r>
          </m:e>
          <m:sub>
            <m:r>
              <w:rPr>
                <w:rFonts w:ascii="Cambria Math" w:hAnsi="Cambria Math"/>
                <w:lang w:eastAsia="en-GB"/>
              </w:rPr>
              <m:t>H</m:t>
            </m:r>
          </m:sub>
        </m:sSub>
        <m:r>
          <w:rPr>
            <w:rFonts w:ascii="Cambria Math" w:hAnsi="Cambria Math"/>
            <w:lang w:eastAsia="en-GB"/>
          </w:rPr>
          <m:t>∈</m:t>
        </m:r>
        <m:sSup>
          <m:sSupPr>
            <m:ctrlPr>
              <w:rPr>
                <w:rFonts w:ascii="Cambria Math" w:hAnsi="Cambria Math"/>
                <w:i/>
                <w:lang w:eastAsia="en-GB"/>
              </w:rPr>
            </m:ctrlPr>
          </m:sSupPr>
          <m:e>
            <m:r>
              <w:rPr>
                <w:rFonts w:ascii="Cambria Math" w:hAnsi="Cambria Math"/>
                <w:lang w:eastAsia="en-GB"/>
              </w:rPr>
              <m:t>C</m:t>
            </m:r>
          </m:e>
          <m:sup>
            <m:r>
              <w:rPr>
                <w:rFonts w:ascii="Cambria Math" w:hAnsi="Cambria Math"/>
                <w:lang w:eastAsia="en-GB"/>
              </w:rPr>
              <m:t>K×K</m:t>
            </m:r>
          </m:sup>
        </m:sSup>
      </m:oMath>
      <w:r w:rsidRPr="004B3397">
        <w:rPr>
          <w:lang w:eastAsia="en-GB"/>
        </w:rPr>
        <w:t xml:space="preserve">. The entry on the </w:t>
      </w:r>
      <m:oMath>
        <m:r>
          <w:rPr>
            <w:rFonts w:ascii="Cambria Math" w:hAnsi="Cambria Math"/>
            <w:lang w:eastAsia="en-GB"/>
          </w:rPr>
          <m:t>k</m:t>
        </m:r>
      </m:oMath>
      <w:r w:rsidRPr="004B3397">
        <w:rPr>
          <w:lang w:eastAsia="en-GB"/>
        </w:rPr>
        <w:t xml:space="preserve">th row and </w:t>
      </w:r>
      <m:oMath>
        <m:r>
          <w:rPr>
            <w:rFonts w:ascii="Cambria Math" w:hAnsi="Cambria Math"/>
            <w:lang w:eastAsia="en-GB"/>
          </w:rPr>
          <m:t>k'</m:t>
        </m:r>
      </m:oMath>
      <w:r w:rsidRPr="004B3397">
        <w:rPr>
          <w:lang w:eastAsia="en-GB"/>
        </w:rPr>
        <w:t xml:space="preserve">th column of </w:t>
      </w:r>
      <m:oMath>
        <m:sSub>
          <m:sSubPr>
            <m:ctrlPr>
              <w:rPr>
                <w:rFonts w:ascii="Cambria Math" w:hAnsi="Cambria Math"/>
                <w:i/>
                <w:lang w:eastAsia="en-GB"/>
              </w:rPr>
            </m:ctrlPr>
          </m:sSubPr>
          <m:e>
            <m:r>
              <m:rPr>
                <m:sty m:val="b"/>
              </m:rPr>
              <w:rPr>
                <w:rFonts w:ascii="Cambria Math" w:hAnsi="Cambria Math"/>
                <w:lang w:eastAsia="en-GB"/>
              </w:rPr>
              <m:t>R</m:t>
            </m:r>
          </m:e>
          <m:sub>
            <m:r>
              <w:rPr>
                <w:rFonts w:ascii="Cambria Math" w:hAnsi="Cambria Math"/>
                <w:lang w:eastAsia="en-GB"/>
              </w:rPr>
              <m:t>H</m:t>
            </m:r>
          </m:sub>
        </m:sSub>
      </m:oMath>
      <w:r w:rsidRPr="004B3397">
        <w:rPr>
          <w:lang w:eastAsia="en-GB"/>
        </w:rPr>
        <w:t xml:space="preserve"> is </w:t>
      </w:r>
    </w:p>
    <w:p w14:paraId="17FEBAFF" w14:textId="77777777" w:rsidR="007033F3" w:rsidRPr="004B3397" w:rsidRDefault="000E4798" w:rsidP="00C07E73">
      <w:pPr>
        <w:pStyle w:val="EQ"/>
        <w:rPr>
          <w:lang w:eastAsia="en-GB"/>
        </w:rPr>
      </w:pPr>
      <m:oMathPara>
        <m:oMath>
          <m:sSub>
            <m:sSubPr>
              <m:ctrlPr>
                <w:rPr>
                  <w:rFonts w:ascii="Cambria Math" w:hAnsi="Cambria Math"/>
                  <w:lang w:eastAsia="en-GB"/>
                </w:rPr>
              </m:ctrlPr>
            </m:sSubPr>
            <m:e>
              <m:r>
                <w:rPr>
                  <w:rFonts w:ascii="Cambria Math" w:hAnsi="Cambria Math"/>
                  <w:lang w:eastAsia="en-GB"/>
                </w:rPr>
                <m:t>R</m:t>
              </m:r>
            </m:e>
            <m:sub>
              <m:r>
                <w:rPr>
                  <w:rFonts w:ascii="Cambria Math" w:hAnsi="Cambria Math"/>
                  <w:lang w:eastAsia="en-GB"/>
                </w:rPr>
                <m:t>H</m:t>
              </m:r>
            </m:sub>
          </m:sSub>
          <m:d>
            <m:dPr>
              <m:ctrlPr>
                <w:rPr>
                  <w:rFonts w:ascii="Cambria Math" w:hAnsi="Cambria Math"/>
                  <w:lang w:eastAsia="en-GB"/>
                </w:rPr>
              </m:ctrlPr>
            </m:dPr>
            <m:e>
              <m:r>
                <w:rPr>
                  <w:rFonts w:ascii="Cambria Math" w:hAnsi="Cambria Math"/>
                  <w:lang w:eastAsia="en-GB"/>
                </w:rPr>
                <m:t>k</m:t>
              </m:r>
              <m:r>
                <m:rPr>
                  <m:sty m:val="p"/>
                </m:rPr>
                <w:rPr>
                  <w:rFonts w:ascii="Cambria Math" w:hAnsi="Cambria Math"/>
                  <w:lang w:eastAsia="en-GB"/>
                </w:rPr>
                <m:t>,</m:t>
              </m:r>
              <m:r>
                <w:rPr>
                  <w:rFonts w:ascii="Cambria Math" w:hAnsi="Cambria Math"/>
                  <w:lang w:eastAsia="en-GB"/>
                </w:rPr>
                <m:t>k</m:t>
              </m:r>
              <m:r>
                <m:rPr>
                  <m:sty m:val="p"/>
                </m:rPr>
                <w:rPr>
                  <w:rFonts w:ascii="Cambria Math" w:hAnsi="Cambria Math"/>
                  <w:lang w:eastAsia="en-GB"/>
                </w:rPr>
                <m:t>'</m:t>
              </m:r>
            </m:e>
          </m:d>
          <m:r>
            <m:rPr>
              <m:sty m:val="p"/>
            </m:rPr>
            <w:rPr>
              <w:rFonts w:ascii="Cambria Math" w:hAnsi="Cambria Math"/>
              <w:lang w:eastAsia="en-GB"/>
            </w:rPr>
            <m:t>=</m:t>
          </m:r>
          <m:nary>
            <m:naryPr>
              <m:chr m:val="∑"/>
              <m:limLoc m:val="undOvr"/>
              <m:ctrlPr>
                <w:rPr>
                  <w:rFonts w:ascii="Cambria Math" w:hAnsi="Cambria Math"/>
                  <w:lang w:eastAsia="en-GB"/>
                </w:rPr>
              </m:ctrlPr>
            </m:naryPr>
            <m:sub>
              <m:r>
                <w:rPr>
                  <w:rFonts w:ascii="Cambria Math" w:hAnsi="Cambria Math"/>
                  <w:lang w:eastAsia="en-GB"/>
                </w:rPr>
                <m:t>n</m:t>
              </m:r>
              <m:r>
                <m:rPr>
                  <m:sty m:val="p"/>
                </m:rPr>
                <w:rPr>
                  <w:rFonts w:ascii="Cambria Math" w:hAnsi="Cambria Math"/>
                  <w:lang w:eastAsia="en-GB"/>
                </w:rPr>
                <m:t>=1</m:t>
              </m:r>
            </m:sub>
            <m:sup>
              <m:r>
                <w:rPr>
                  <w:rFonts w:ascii="Cambria Math" w:hAnsi="Cambria Math"/>
                  <w:lang w:eastAsia="en-GB"/>
                </w:rPr>
                <m:t>N</m:t>
              </m:r>
            </m:sup>
            <m:e>
              <m:nary>
                <m:naryPr>
                  <m:chr m:val="∑"/>
                  <m:limLoc m:val="undOvr"/>
                  <m:ctrlPr>
                    <w:rPr>
                      <w:rFonts w:ascii="Cambria Math" w:hAnsi="Cambria Math"/>
                      <w:lang w:eastAsia="en-GB"/>
                    </w:rPr>
                  </m:ctrlPr>
                </m:naryPr>
                <m:sub>
                  <m:r>
                    <w:rPr>
                      <w:rFonts w:ascii="Cambria Math" w:hAnsi="Cambria Math"/>
                      <w:lang w:eastAsia="en-GB"/>
                    </w:rPr>
                    <m:t>m</m:t>
                  </m:r>
                  <m:r>
                    <m:rPr>
                      <m:sty m:val="p"/>
                    </m:rPr>
                    <w:rPr>
                      <w:rFonts w:ascii="Cambria Math" w:hAnsi="Cambria Math"/>
                      <w:lang w:eastAsia="en-GB"/>
                    </w:rPr>
                    <m:t>=1</m:t>
                  </m:r>
                </m:sub>
                <m:sup>
                  <m:r>
                    <w:rPr>
                      <w:rFonts w:ascii="Cambria Math" w:hAnsi="Cambria Math"/>
                      <w:lang w:eastAsia="en-GB"/>
                    </w:rPr>
                    <m:t>M</m:t>
                  </m:r>
                </m:sup>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k</m:t>
                      </m:r>
                    </m:sub>
                  </m:sSub>
                  <m:d>
                    <m:dPr>
                      <m:ctrlPr>
                        <w:rPr>
                          <w:rFonts w:ascii="Cambria Math" w:hAnsi="Cambria Math"/>
                          <w:lang w:eastAsia="en-GB"/>
                        </w:rPr>
                      </m:ctrlPr>
                    </m:dPr>
                    <m:e>
                      <m:r>
                        <w:rPr>
                          <w:rFonts w:ascii="Cambria Math" w:hAnsi="Cambria Math"/>
                          <w:lang w:eastAsia="en-GB"/>
                        </w:rPr>
                        <m:t>m</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r>
                        <w:rPr>
                          <w:rFonts w:ascii="Cambria Math" w:hAnsi="Cambria Math"/>
                          <w:lang w:eastAsia="en-GB"/>
                        </w:rPr>
                        <m:t>n</m:t>
                      </m:r>
                      <m:r>
                        <m:rPr>
                          <m:sty m:val="p"/>
                        </m:rPr>
                        <w:rPr>
                          <w:rFonts w:ascii="Cambria Math" w:hAnsi="Cambria Math"/>
                          <w:lang w:eastAsia="en-GB"/>
                        </w:rPr>
                        <m:t>∆</m:t>
                      </m:r>
                      <m:r>
                        <w:rPr>
                          <w:rFonts w:ascii="Cambria Math" w:hAnsi="Cambria Math"/>
                          <w:lang w:eastAsia="en-GB"/>
                        </w:rPr>
                        <m:t>T</m:t>
                      </m:r>
                    </m:e>
                  </m:d>
                  <m:r>
                    <m:rPr>
                      <m:sty m:val="p"/>
                    </m:rPr>
                    <w:rPr>
                      <w:rFonts w:ascii="Cambria Math" w:hAnsi="Cambria Math"/>
                      <w:lang w:eastAsia="en-GB"/>
                    </w:rPr>
                    <m:t xml:space="preserve"> </m:t>
                  </m:r>
                  <m:acc>
                    <m:accPr>
                      <m:chr m:val="̅"/>
                      <m:ctrlPr>
                        <w:rPr>
                          <w:rFonts w:ascii="Cambria Math" w:hAnsi="Cambria Math"/>
                          <w:lang w:eastAsia="en-GB"/>
                        </w:rPr>
                      </m:ctrlPr>
                    </m:acc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k</m:t>
                          </m:r>
                          <m:r>
                            <m:rPr>
                              <m:sty m:val="p"/>
                            </m:rPr>
                            <w:rPr>
                              <w:rFonts w:ascii="Cambria Math" w:hAnsi="Cambria Math"/>
                              <w:lang w:eastAsia="en-GB"/>
                            </w:rPr>
                            <m:t>'</m:t>
                          </m:r>
                        </m:sub>
                      </m:sSub>
                    </m:e>
                  </m:acc>
                  <m:d>
                    <m:dPr>
                      <m:ctrlPr>
                        <w:rPr>
                          <w:rFonts w:ascii="Cambria Math" w:hAnsi="Cambria Math"/>
                          <w:lang w:eastAsia="en-GB"/>
                        </w:rPr>
                      </m:ctrlPr>
                    </m:dPr>
                    <m:e>
                      <m:r>
                        <w:rPr>
                          <w:rFonts w:ascii="Cambria Math" w:hAnsi="Cambria Math"/>
                          <w:lang w:eastAsia="en-GB"/>
                        </w:rPr>
                        <m:t>m</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r>
                        <w:rPr>
                          <w:rFonts w:ascii="Cambria Math" w:hAnsi="Cambria Math"/>
                          <w:lang w:eastAsia="en-GB"/>
                        </w:rPr>
                        <m:t>n</m:t>
                      </m:r>
                      <m:r>
                        <m:rPr>
                          <m:sty m:val="p"/>
                        </m:rPr>
                        <w:rPr>
                          <w:rFonts w:ascii="Cambria Math" w:hAnsi="Cambria Math"/>
                          <w:lang w:eastAsia="en-GB"/>
                        </w:rPr>
                        <m:t>∆</m:t>
                      </m:r>
                      <m:r>
                        <w:rPr>
                          <w:rFonts w:ascii="Cambria Math" w:hAnsi="Cambria Math"/>
                          <w:lang w:eastAsia="en-GB"/>
                        </w:rPr>
                        <m:t>T</m:t>
                      </m:r>
                    </m:e>
                  </m:d>
                </m:e>
              </m:nary>
            </m:e>
          </m:nary>
          <m:r>
            <m:rPr>
              <m:sty m:val="p"/>
            </m:rPr>
            <w:rPr>
              <w:rFonts w:ascii="Cambria Math" w:hAnsi="Cambria Math"/>
              <w:lang w:eastAsia="en-GB"/>
            </w:rPr>
            <m:t>,</m:t>
          </m:r>
        </m:oMath>
      </m:oMathPara>
    </w:p>
    <w:p w14:paraId="22587C0A" w14:textId="77777777" w:rsidR="007033F3" w:rsidRPr="004B3397" w:rsidRDefault="007033F3" w:rsidP="007033F3">
      <w:pPr>
        <w:ind w:left="851" w:hanging="284"/>
        <w:rPr>
          <w:lang w:eastAsia="en-GB"/>
        </w:rPr>
      </w:pPr>
      <w:r w:rsidRPr="004B3397">
        <w:rPr>
          <w:lang w:eastAsia="en-GB"/>
        </w:rPr>
        <w:tab/>
        <w:t xml:space="preserve">where </w:t>
      </w:r>
      <m:oMath>
        <m:d>
          <m:dPr>
            <m:ctrlPr>
              <w:rPr>
                <w:rFonts w:ascii="Cambria Math" w:hAnsi="Cambria Math"/>
                <w:i/>
                <w:lang w:eastAsia="en-GB"/>
              </w:rPr>
            </m:ctrlPr>
          </m:dPr>
          <m:e>
            <m:acc>
              <m:accPr>
                <m:chr m:val="̅"/>
                <m:ctrlPr>
                  <w:rPr>
                    <w:rFonts w:ascii="Cambria Math" w:hAnsi="Cambria Math"/>
                    <w:i/>
                    <w:lang w:eastAsia="en-GB"/>
                  </w:rPr>
                </m:ctrlPr>
              </m:accPr>
              <m:e/>
            </m:acc>
          </m:e>
        </m:d>
      </m:oMath>
      <w:r w:rsidRPr="004B3397">
        <w:rPr>
          <w:lang w:eastAsia="en-GB"/>
        </w:rPr>
        <w:t xml:space="preserve"> is the complex conjugate operator.</w:t>
      </w:r>
    </w:p>
    <w:p w14:paraId="379B5656" w14:textId="141FBB03" w:rsidR="007033F3" w:rsidRPr="004B3397" w:rsidRDefault="007033F3" w:rsidP="007033F3">
      <w:pPr>
        <w:ind w:left="851" w:hanging="284"/>
        <w:rPr>
          <w:lang w:eastAsia="en-GB"/>
        </w:rPr>
      </w:pPr>
      <w:r w:rsidRPr="004B3397">
        <w:rPr>
          <w:lang w:eastAsia="en-GB"/>
        </w:rP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hAnsi="Cambria Math"/>
                <w:i/>
                <w:lang w:eastAsia="en-GB"/>
              </w:rPr>
            </m:ctrlPr>
          </m:sSubPr>
          <m:e>
            <m:r>
              <m:rPr>
                <m:sty m:val="b"/>
              </m:rPr>
              <w:rPr>
                <w:rFonts w:ascii="Cambria Math" w:hAnsi="Cambria Math"/>
                <w:lang w:eastAsia="en-GB"/>
              </w:rPr>
              <m:t>R</m:t>
            </m:r>
          </m:e>
          <m:sub>
            <m:r>
              <w:rPr>
                <w:rFonts w:ascii="Cambria Math" w:hAnsi="Cambria Math"/>
                <w:lang w:eastAsia="en-GB"/>
              </w:rPr>
              <m:t>H</m:t>
            </m:r>
          </m:sub>
        </m:sSub>
      </m:oMath>
      <w:r w:rsidRPr="004B3397">
        <w:rPr>
          <w:lang w:eastAsia="en-GB"/>
        </w:rPr>
        <w:t xml:space="preserve"> and pick the noise-subspace matrix </w:t>
      </w:r>
      <m:oMath>
        <m:r>
          <m:rPr>
            <m:sty m:val="b"/>
          </m:rPr>
          <w:rPr>
            <w:rFonts w:ascii="Cambria Math" w:hAnsi="Cambria Math"/>
            <w:lang w:eastAsia="en-GB"/>
          </w:rPr>
          <m:t>V</m:t>
        </m:r>
      </m:oMath>
      <w:r w:rsidRPr="004B3397">
        <w:rPr>
          <w:lang w:eastAsia="en-GB"/>
        </w:rPr>
        <w:t xml:space="preserve">. The matrix </w:t>
      </w:r>
      <m:oMath>
        <m:r>
          <m:rPr>
            <m:sty m:val="b"/>
          </m:rPr>
          <w:rPr>
            <w:rFonts w:ascii="Cambria Math" w:hAnsi="Cambria Math"/>
            <w:lang w:eastAsia="en-GB"/>
          </w:rPr>
          <m:t>V</m:t>
        </m:r>
      </m:oMath>
      <w:r w:rsidRPr="004B3397">
        <w:rPr>
          <w:lang w:eastAsia="en-GB"/>
        </w:rPr>
        <w:t xml:space="preserve"> is obtained from the eigen decomposition by removing eigenvectors, i.e. columns that correspond to </w:t>
      </w:r>
      <w:r w:rsidRPr="004B3397">
        <w:rPr>
          <w:rFonts w:ascii="Cambria Math" w:hAnsi="Cambria Math"/>
          <w:i/>
          <w:lang w:eastAsia="en-GB"/>
        </w:rPr>
        <w:t>X</w:t>
      </w:r>
      <w:r w:rsidRPr="004B3397">
        <w:rPr>
          <w:lang w:eastAsia="en-GB"/>
        </w:rPr>
        <w:t xml:space="preserve"> strongest eigenvalues, where </w:t>
      </w:r>
      <w:r w:rsidRPr="004B3397">
        <w:rPr>
          <w:rFonts w:ascii="Cambria Math" w:hAnsi="Cambria Math"/>
          <w:i/>
          <w:lang w:eastAsia="en-GB"/>
        </w:rPr>
        <w:t>X</w:t>
      </w:r>
      <w:r w:rsidRPr="004B3397">
        <w:rPr>
          <w:lang w:eastAsia="en-GB"/>
        </w:rPr>
        <w:t xml:space="preserve"> is the number of active probes in the MPAC setup. The pseudo-PAS is [9]</w:t>
      </w:r>
    </w:p>
    <w:p w14:paraId="5D4BFEC0" w14:textId="77777777" w:rsidR="007033F3" w:rsidRPr="004B3397" w:rsidRDefault="000E4798" w:rsidP="007033F3">
      <w:pPr>
        <w:ind w:left="851" w:hanging="284"/>
        <w:rPr>
          <w:lang w:eastAsia="en-GB"/>
        </w:rPr>
      </w:pPr>
      <m:oMathPara>
        <m:oMath>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MUSIC</m:t>
              </m:r>
            </m:sub>
          </m:sSub>
          <m:d>
            <m:dPr>
              <m:ctrlPr>
                <w:rPr>
                  <w:rFonts w:ascii="Cambria Math" w:hAnsi="Cambria Math"/>
                  <w:i/>
                  <w:lang w:eastAsia="en-GB"/>
                </w:rPr>
              </m:ctrlPr>
            </m:dPr>
            <m:e>
              <m:r>
                <w:rPr>
                  <w:rFonts w:ascii="Cambria Math" w:hAnsi="Cambria Math"/>
                  <w:lang w:eastAsia="en-GB"/>
                </w:rPr>
                <m:t>β</m:t>
              </m:r>
            </m:e>
          </m:d>
          <m:r>
            <w:rPr>
              <w:rFonts w:ascii="Cambria Math" w:hAnsi="Cambria Math"/>
              <w:lang w:eastAsia="en-GB"/>
            </w:rPr>
            <m:t>=</m:t>
          </m:r>
          <m:f>
            <m:fPr>
              <m:ctrlPr>
                <w:rPr>
                  <w:rFonts w:ascii="Cambria Math" w:hAnsi="Cambria Math"/>
                  <w:i/>
                  <w:lang w:eastAsia="en-GB"/>
                </w:rPr>
              </m:ctrlPr>
            </m:fPr>
            <m:num>
              <m:r>
                <w:rPr>
                  <w:rFonts w:ascii="Cambria Math" w:hAnsi="Cambria Math"/>
                  <w:lang w:eastAsia="en-GB"/>
                </w:rPr>
                <m:t>1</m:t>
              </m:r>
            </m:num>
            <m:den>
              <m:r>
                <m:rPr>
                  <m:sty m:val="b"/>
                </m:rPr>
                <w:rPr>
                  <w:rFonts w:ascii="Cambria Math" w:hAnsi="Cambria Math"/>
                  <w:lang w:eastAsia="en-GB"/>
                </w:rPr>
                <m:t>ω</m:t>
              </m:r>
              <m:d>
                <m:dPr>
                  <m:ctrlPr>
                    <w:rPr>
                      <w:rFonts w:ascii="Cambria Math" w:hAnsi="Cambria Math"/>
                      <w:i/>
                      <w:lang w:eastAsia="en-GB"/>
                    </w:rPr>
                  </m:ctrlPr>
                </m:dPr>
                <m:e>
                  <m:r>
                    <w:rPr>
                      <w:rFonts w:ascii="Cambria Math" w:hAnsi="Cambria Math"/>
                      <w:lang w:eastAsia="en-GB"/>
                    </w:rPr>
                    <m:t>β</m:t>
                  </m:r>
                </m:e>
              </m:d>
              <m:r>
                <m:rPr>
                  <m:sty m:val="b"/>
                </m:rPr>
                <w:rPr>
                  <w:rFonts w:ascii="Cambria Math" w:hAnsi="Cambria Math"/>
                  <w:lang w:eastAsia="en-GB"/>
                </w:rPr>
                <m:t xml:space="preserve"> V</m:t>
              </m:r>
              <m:sSup>
                <m:sSupPr>
                  <m:ctrlPr>
                    <w:rPr>
                      <w:rFonts w:ascii="Cambria Math" w:hAnsi="Cambria Math"/>
                      <w:i/>
                      <w:lang w:eastAsia="en-GB"/>
                    </w:rPr>
                  </m:ctrlPr>
                </m:sSupPr>
                <m:e>
                  <m:r>
                    <m:rPr>
                      <m:sty m:val="b"/>
                    </m:rPr>
                    <w:rPr>
                      <w:rFonts w:ascii="Cambria Math" w:hAnsi="Cambria Math"/>
                      <w:lang w:eastAsia="en-GB"/>
                    </w:rPr>
                    <m:t>V</m:t>
                  </m:r>
                </m:e>
                <m:sup>
                  <m:r>
                    <w:rPr>
                      <w:rFonts w:ascii="Cambria Math" w:hAnsi="Cambria Math"/>
                      <w:lang w:eastAsia="en-GB"/>
                    </w:rPr>
                    <m:t>H</m:t>
                  </m:r>
                </m:sup>
              </m:sSup>
              <m:r>
                <w:rPr>
                  <w:rFonts w:ascii="Cambria Math" w:hAnsi="Cambria Math"/>
                  <w:lang w:eastAsia="en-GB"/>
                </w:rPr>
                <m:t xml:space="preserve"> </m:t>
              </m:r>
              <m:sSup>
                <m:sSupPr>
                  <m:ctrlPr>
                    <w:rPr>
                      <w:rFonts w:ascii="Cambria Math" w:hAnsi="Cambria Math"/>
                      <w:i/>
                      <w:lang w:eastAsia="en-GB"/>
                    </w:rPr>
                  </m:ctrlPr>
                </m:sSupPr>
                <m:e>
                  <m:r>
                    <m:rPr>
                      <m:sty m:val="b"/>
                    </m:rPr>
                    <w:rPr>
                      <w:rFonts w:ascii="Cambria Math" w:hAnsi="Cambria Math"/>
                      <w:lang w:eastAsia="en-GB"/>
                    </w:rPr>
                    <m:t>ω</m:t>
                  </m:r>
                </m:e>
                <m:sup>
                  <m:r>
                    <w:rPr>
                      <w:rFonts w:ascii="Cambria Math" w:hAnsi="Cambria Math"/>
                      <w:lang w:eastAsia="en-GB"/>
                    </w:rPr>
                    <m:t>H</m:t>
                  </m:r>
                </m:sup>
              </m:sSup>
              <m:d>
                <m:dPr>
                  <m:ctrlPr>
                    <w:rPr>
                      <w:rFonts w:ascii="Cambria Math" w:hAnsi="Cambria Math"/>
                      <w:i/>
                      <w:lang w:eastAsia="en-GB"/>
                    </w:rPr>
                  </m:ctrlPr>
                </m:dPr>
                <m:e>
                  <m:r>
                    <w:rPr>
                      <w:rFonts w:ascii="Cambria Math" w:hAnsi="Cambria Math"/>
                      <w:lang w:eastAsia="en-GB"/>
                    </w:rPr>
                    <m:t>β</m:t>
                  </m:r>
                </m:e>
              </m:d>
            </m:den>
          </m:f>
          <m:r>
            <w:rPr>
              <w:rFonts w:ascii="Cambria Math" w:hAnsi="Cambria Math"/>
              <w:lang w:eastAsia="en-GB"/>
            </w:rPr>
            <m:t xml:space="preserve"> ,</m:t>
          </m:r>
        </m:oMath>
      </m:oMathPara>
    </w:p>
    <w:p w14:paraId="4778FFF7" w14:textId="77777777" w:rsidR="007033F3" w:rsidRPr="004B3397" w:rsidRDefault="007033F3" w:rsidP="007033F3">
      <w:pPr>
        <w:ind w:left="851" w:hanging="284"/>
        <w:rPr>
          <w:lang w:eastAsia="en-GB"/>
        </w:rPr>
      </w:pPr>
      <w:r w:rsidRPr="004B3397">
        <w:rPr>
          <w:lang w:eastAsia="en-GB"/>
        </w:rPr>
        <w:tab/>
        <w:t xml:space="preserve">where </w:t>
      </w:r>
      <m:oMath>
        <m:sSup>
          <m:sSupPr>
            <m:ctrlPr>
              <w:rPr>
                <w:rFonts w:ascii="Cambria Math" w:hAnsi="Cambria Math"/>
                <w:i/>
                <w:lang w:eastAsia="en-GB"/>
              </w:rPr>
            </m:ctrlPr>
          </m:sSupPr>
          <m:e>
            <m:d>
              <m:dPr>
                <m:ctrlPr>
                  <w:rPr>
                    <w:rFonts w:ascii="Cambria Math" w:hAnsi="Cambria Math"/>
                    <w:i/>
                    <w:lang w:eastAsia="en-GB"/>
                  </w:rPr>
                </m:ctrlPr>
              </m:dPr>
              <m:e/>
            </m:d>
          </m:e>
          <m:sup>
            <m:r>
              <w:rPr>
                <w:rFonts w:ascii="Cambria Math" w:hAnsi="Cambria Math"/>
                <w:lang w:eastAsia="en-GB"/>
              </w:rPr>
              <m:t>H</m:t>
            </m:r>
          </m:sup>
        </m:sSup>
      </m:oMath>
      <w:r w:rsidRPr="004B3397">
        <w:rPr>
          <w:lang w:eastAsia="en-GB"/>
        </w:rPr>
        <w:t xml:space="preserve"> is the matrix Hermitean operator and the near-field array factor of the virtual array composed by </w:t>
      </w:r>
      <w:r w:rsidRPr="004B3397">
        <w:rPr>
          <w:rFonts w:ascii="Cambria Math" w:hAnsi="Cambria Math"/>
          <w:i/>
          <w:lang w:eastAsia="en-GB"/>
        </w:rPr>
        <w:t>K</w:t>
      </w:r>
      <w:r w:rsidRPr="004B3397">
        <w:rPr>
          <w:lang w:eastAsia="en-GB"/>
        </w:rPr>
        <w:t xml:space="preserve"> spatial measurement antenna locations is  </w:t>
      </w:r>
    </w:p>
    <w:p w14:paraId="08007602" w14:textId="77777777" w:rsidR="007033F3" w:rsidRPr="004B3397" w:rsidRDefault="007033F3" w:rsidP="007033F3">
      <w:pPr>
        <w:ind w:left="851" w:hanging="284"/>
        <w:rPr>
          <w:lang w:eastAsia="en-GB"/>
        </w:rPr>
      </w:pPr>
      <m:oMathPara>
        <m:oMath>
          <m:r>
            <m:rPr>
              <m:sty m:val="b"/>
            </m:rPr>
            <w:rPr>
              <w:rFonts w:ascii="Cambria Math" w:hAnsi="Cambria Math"/>
              <w:lang w:eastAsia="en-GB"/>
            </w:rPr>
            <m:t>ω</m:t>
          </m:r>
          <m:d>
            <m:dPr>
              <m:ctrlPr>
                <w:rPr>
                  <w:rFonts w:ascii="Cambria Math" w:hAnsi="Cambria Math"/>
                  <w:i/>
                  <w:lang w:eastAsia="en-GB"/>
                </w:rPr>
              </m:ctrlPr>
            </m:dPr>
            <m:e>
              <m:r>
                <w:rPr>
                  <w:rFonts w:ascii="Cambria Math" w:hAnsi="Cambria Math"/>
                  <w:lang w:eastAsia="en-GB"/>
                </w:rPr>
                <m:t>β</m:t>
              </m:r>
            </m:e>
          </m:d>
          <m:r>
            <w:rPr>
              <w:rFonts w:ascii="Cambria Math" w:hAnsi="Cambria Math"/>
              <w:lang w:eastAsia="en-GB"/>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λ</m:t>
                  </m:r>
                </m:e>
                <m:sub>
                  <m:r>
                    <w:rPr>
                      <w:rFonts w:ascii="Cambria Math" w:hAnsi="Cambria Math"/>
                      <w:lang w:eastAsia="en-GB"/>
                    </w:rPr>
                    <m:t>0</m:t>
                  </m:r>
                </m:sub>
              </m:sSub>
            </m:num>
            <m:den>
              <m:r>
                <w:rPr>
                  <w:rFonts w:ascii="Cambria Math" w:hAnsi="Cambria Math"/>
                  <w:lang w:eastAsia="en-GB"/>
                </w:rPr>
                <m:t>4π</m:t>
              </m:r>
              <m:d>
                <m:dPr>
                  <m:begChr m:val="‖"/>
                  <m:endChr m:val="‖"/>
                  <m:ctrlPr>
                    <w:rPr>
                      <w:rFonts w:ascii="Cambria Math" w:hAnsi="Cambria Math"/>
                      <w:i/>
                      <w:lang w:eastAsia="en-GB"/>
                    </w:rPr>
                  </m:ctrlPr>
                </m:dPr>
                <m:e>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r>
                    <w:rPr>
                      <w:rFonts w:ascii="Cambria Math" w:hAnsi="Cambria Math"/>
                      <w:lang w:eastAsia="en-GB"/>
                    </w:rPr>
                    <m:t xml:space="preserve">-R </m:t>
                  </m:r>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e>
              </m:d>
            </m:den>
          </m:f>
          <m:func>
            <m:funcPr>
              <m:ctrlPr>
                <w:rPr>
                  <w:rFonts w:ascii="Cambria Math" w:hAnsi="Cambria Math"/>
                  <w:i/>
                  <w:lang w:eastAsia="en-GB"/>
                </w:rPr>
              </m:ctrlPr>
            </m:funcPr>
            <m:fName>
              <m:r>
                <m:rPr>
                  <m:sty m:val="p"/>
                </m:rPr>
                <w:rPr>
                  <w:rFonts w:ascii="Cambria Math" w:hAnsi="Cambria Math"/>
                  <w:lang w:eastAsia="en-GB"/>
                </w:rPr>
                <m:t>exp</m:t>
              </m:r>
            </m:fName>
            <m:e>
              <m:d>
                <m:dPr>
                  <m:ctrlPr>
                    <w:rPr>
                      <w:rFonts w:ascii="Cambria Math" w:hAnsi="Cambria Math"/>
                      <w:i/>
                      <w:lang w:eastAsia="en-GB"/>
                    </w:rPr>
                  </m:ctrlPr>
                </m:dPr>
                <m:e>
                  <m:f>
                    <m:fPr>
                      <m:ctrlPr>
                        <w:rPr>
                          <w:rFonts w:ascii="Cambria Math" w:hAnsi="Cambria Math"/>
                          <w:i/>
                          <w:lang w:eastAsia="en-GB"/>
                        </w:rPr>
                      </m:ctrlPr>
                    </m:fPr>
                    <m:num>
                      <m:r>
                        <w:rPr>
                          <w:rFonts w:ascii="Cambria Math" w:hAnsi="Cambria Math"/>
                          <w:lang w:eastAsia="en-GB"/>
                        </w:rPr>
                        <m:t>j2π</m:t>
                      </m:r>
                      <m:d>
                        <m:dPr>
                          <m:begChr m:val="‖"/>
                          <m:endChr m:val="‖"/>
                          <m:ctrlPr>
                            <w:rPr>
                              <w:rFonts w:ascii="Cambria Math" w:hAnsi="Cambria Math"/>
                              <w:i/>
                              <w:lang w:eastAsia="en-GB"/>
                            </w:rPr>
                          </m:ctrlPr>
                        </m:dPr>
                        <m:e>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r>
                            <w:rPr>
                              <w:rFonts w:ascii="Cambria Math" w:hAnsi="Cambria Math"/>
                              <w:lang w:eastAsia="en-GB"/>
                            </w:rPr>
                            <m:t xml:space="preserve">-R </m:t>
                          </m:r>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e>
                      </m:d>
                    </m:num>
                    <m:den>
                      <m:sSub>
                        <m:sSubPr>
                          <m:ctrlPr>
                            <w:rPr>
                              <w:rFonts w:ascii="Cambria Math" w:hAnsi="Cambria Math"/>
                              <w:i/>
                              <w:lang w:eastAsia="en-GB"/>
                            </w:rPr>
                          </m:ctrlPr>
                        </m:sSubPr>
                        <m:e>
                          <m:r>
                            <w:rPr>
                              <w:rFonts w:ascii="Cambria Math" w:hAnsi="Cambria Math"/>
                              <w:lang w:eastAsia="en-GB"/>
                            </w:rPr>
                            <m:t>λ</m:t>
                          </m:r>
                        </m:e>
                        <m:sub>
                          <m:r>
                            <w:rPr>
                              <w:rFonts w:ascii="Cambria Math" w:hAnsi="Cambria Math"/>
                              <w:lang w:eastAsia="en-GB"/>
                            </w:rPr>
                            <m:t>0</m:t>
                          </m:r>
                        </m:sub>
                      </m:sSub>
                    </m:den>
                  </m:f>
                </m:e>
              </m:d>
            </m:e>
          </m:func>
          <m:r>
            <w:rPr>
              <w:rFonts w:ascii="Cambria Math" w:hAnsi="Cambria Math"/>
              <w:lang w:eastAsia="en-GB"/>
            </w:rPr>
            <m:t>,</m:t>
          </m:r>
        </m:oMath>
      </m:oMathPara>
    </w:p>
    <w:p w14:paraId="14BBE4F3" w14:textId="77777777" w:rsidR="007033F3" w:rsidRPr="004B3397" w:rsidRDefault="007033F3" w:rsidP="007033F3">
      <w:pPr>
        <w:ind w:left="851" w:hanging="284"/>
        <w:rPr>
          <w:lang w:eastAsia="en-GB"/>
        </w:rPr>
      </w:pPr>
      <w:r w:rsidRPr="004B3397">
        <w:rPr>
          <w:lang w:eastAsia="en-GB"/>
        </w:rPr>
        <w:tab/>
        <w:t xml:space="preserve">where </w:t>
      </w:r>
      <m:oMath>
        <m:sSub>
          <m:sSubPr>
            <m:ctrlPr>
              <w:rPr>
                <w:rFonts w:ascii="Cambria Math" w:hAnsi="Cambria Math"/>
                <w:i/>
                <w:lang w:eastAsia="en-GB"/>
              </w:rPr>
            </m:ctrlPr>
          </m:sSubPr>
          <m:e>
            <m:r>
              <w:rPr>
                <w:rFonts w:ascii="Cambria Math" w:hAnsi="Cambria Math"/>
                <w:lang w:eastAsia="en-GB"/>
              </w:rPr>
              <m:t>λ</m:t>
            </m:r>
          </m:e>
          <m:sub>
            <m:r>
              <w:rPr>
                <w:rFonts w:ascii="Cambria Math" w:hAnsi="Cambria Math"/>
                <w:lang w:eastAsia="en-GB"/>
              </w:rPr>
              <m:t>0</m:t>
            </m:r>
          </m:sub>
        </m:sSub>
      </m:oMath>
      <w:r w:rsidRPr="004B3397">
        <w:rPr>
          <w:lang w:eastAsia="en-GB"/>
        </w:rPr>
        <w:t xml:space="preserve"> is the wavelength at the carrier centre frequency, </w:t>
      </w:r>
      <m:oMath>
        <m:d>
          <m:dPr>
            <m:begChr m:val="‖"/>
            <m:endChr m:val="‖"/>
            <m:ctrlPr>
              <w:rPr>
                <w:rFonts w:ascii="Cambria Math" w:hAnsi="Cambria Math"/>
                <w:i/>
                <w:lang w:eastAsia="en-GB"/>
              </w:rPr>
            </m:ctrlPr>
          </m:dPr>
          <m:e/>
        </m:d>
      </m:oMath>
      <w:r w:rsidRPr="004B3397">
        <w:rPr>
          <w:lang w:eastAsia="en-GB"/>
        </w:rPr>
        <w:t xml:space="preserve"> is the norm of a vector,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oMath>
      <w:r w:rsidRPr="004B3397">
        <w:rPr>
          <w:lang w:eastAsia="en-GB"/>
        </w:rPr>
        <w:t xml:space="preserve"> is a location vector of the </w:t>
      </w:r>
      <w:r w:rsidRPr="004B3397">
        <w:rPr>
          <w:rFonts w:ascii="Cambria Math" w:hAnsi="Cambria Math"/>
          <w:i/>
          <w:lang w:eastAsia="en-GB"/>
        </w:rPr>
        <w:t>k</w:t>
      </w:r>
      <w:r w:rsidRPr="004B3397">
        <w:rPr>
          <w:lang w:eastAsia="en-GB"/>
        </w:rPr>
        <w:t xml:space="preserve">th virtual array element, </w:t>
      </w:r>
      <m:oMath>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oMath>
      <w:r w:rsidRPr="004B3397">
        <w:rPr>
          <w:lang w:eastAsia="en-GB"/>
        </w:rPr>
        <w:t xml:space="preserve"> is the unit vector to direction </w:t>
      </w:r>
      <m:oMath>
        <m:r>
          <w:rPr>
            <w:rFonts w:ascii="Cambria Math" w:hAnsi="Cambria Math"/>
            <w:lang w:eastAsia="en-GB"/>
          </w:rPr>
          <m:t>β</m:t>
        </m:r>
      </m:oMath>
      <w:r w:rsidRPr="004B3397">
        <w:rPr>
          <w:lang w:eastAsia="en-GB"/>
        </w:rPr>
        <w:t xml:space="preserve">, and </w:t>
      </w:r>
      <w:r w:rsidRPr="004B3397">
        <w:rPr>
          <w:rFonts w:ascii="Cambria Math" w:hAnsi="Cambria Math"/>
          <w:i/>
          <w:lang w:eastAsia="en-GB"/>
        </w:rPr>
        <w:t>R</w:t>
      </w:r>
      <w:r w:rsidRPr="004B3397">
        <w:rPr>
          <w:lang w:eastAsia="en-GB"/>
        </w:rPr>
        <w:t xml:space="preserve"> is the a priori known approximate range length </w:t>
      </w:r>
      <w:bookmarkStart w:id="110" w:name="MCCQCTEMPBM_00000030"/>
      <w:r w:rsidRPr="004B3397">
        <w:rPr>
          <w:lang w:eastAsia="en-GB"/>
        </w:rPr>
        <w:fldChar w:fldCharType="begin"/>
      </w:r>
      <w:r w:rsidRPr="004B3397">
        <w:rPr>
          <w:lang w:eastAsia="en-GB"/>
        </w:rPr>
        <w:instrText xml:space="preserve"> REF _Ref85535393 \n \h  \* MERGEFORMAT </w:instrText>
      </w:r>
      <w:r w:rsidRPr="004B3397">
        <w:rPr>
          <w:lang w:eastAsia="en-GB"/>
        </w:rPr>
      </w:r>
      <w:r w:rsidR="000E4798">
        <w:rPr>
          <w:lang w:eastAsia="en-GB"/>
        </w:rPr>
        <w:fldChar w:fldCharType="separate"/>
      </w:r>
      <w:r w:rsidRPr="004B3397">
        <w:rPr>
          <w:lang w:eastAsia="en-GB"/>
        </w:rPr>
        <w:fldChar w:fldCharType="end"/>
      </w:r>
      <w:bookmarkEnd w:id="110"/>
      <w:r w:rsidRPr="004B3397">
        <w:rPr>
          <w:lang w:eastAsia="en-GB"/>
        </w:rPr>
        <w:t xml:space="preserve">[9]. Both vectors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oMath>
      <w:r w:rsidRPr="004B3397">
        <w:rPr>
          <w:lang w:eastAsia="en-GB"/>
        </w:rPr>
        <w:t xml:space="preserve"> and </w:t>
      </w:r>
      <m:oMath>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oMath>
      <w:r w:rsidRPr="004B3397">
        <w:rPr>
          <w:lang w:eastAsia="en-GB"/>
        </w:rPr>
        <w:t xml:space="preserve"> are defined with respect to same origin, which is the centre of the test zone.</w:t>
      </w:r>
    </w:p>
    <w:p w14:paraId="074AF6ED" w14:textId="77777777" w:rsidR="007033F3" w:rsidRPr="004B3397" w:rsidRDefault="007033F3" w:rsidP="007033F3">
      <w:pPr>
        <w:ind w:left="851" w:hanging="284"/>
        <w:rPr>
          <w:lang w:eastAsia="en-GB"/>
        </w:rPr>
      </w:pPr>
      <w:r w:rsidRPr="004B3397">
        <w:rPr>
          <w:lang w:eastAsia="en-GB"/>
        </w:rPr>
        <w:tab/>
        <w:t xml:space="preserve">iii) Find local maxima of </w:t>
      </w:r>
      <m:oMath>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MUSIC</m:t>
            </m:r>
          </m:sub>
        </m:sSub>
        <m:d>
          <m:dPr>
            <m:ctrlPr>
              <w:rPr>
                <w:rFonts w:ascii="Cambria Math" w:hAnsi="Cambria Math"/>
                <w:i/>
                <w:lang w:eastAsia="en-GB"/>
              </w:rPr>
            </m:ctrlPr>
          </m:dPr>
          <m:e>
            <m:r>
              <w:rPr>
                <w:rFonts w:ascii="Cambria Math" w:hAnsi="Cambria Math"/>
                <w:lang w:eastAsia="en-GB"/>
              </w:rPr>
              <m:t>β</m:t>
            </m:r>
          </m:e>
        </m:d>
      </m:oMath>
      <w:r w:rsidRPr="004B3397">
        <w:rPr>
          <w:lang w:eastAsia="en-GB"/>
        </w:rPr>
        <w:t xml:space="preserve"> and pick directions </w:t>
      </w:r>
      <m:oMath>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oMath>
      <w:r w:rsidRPr="004B3397">
        <w:rPr>
          <w:lang w:eastAsia="en-GB"/>
        </w:rPr>
        <w:t xml:space="preserve">, </w:t>
      </w:r>
      <m:oMath>
        <m:r>
          <w:rPr>
            <w:rFonts w:ascii="Cambria Math" w:hAnsi="Cambria Math"/>
            <w:lang w:eastAsia="en-GB"/>
          </w:rPr>
          <m:t>x=1,…,X</m:t>
        </m:r>
      </m:oMath>
      <w:r w:rsidRPr="004B3397">
        <w:rPr>
          <w:lang w:eastAsia="en-GB"/>
        </w:rPr>
        <w:t xml:space="preserve"> of the </w:t>
      </w:r>
      <w:r w:rsidRPr="004B3397">
        <w:rPr>
          <w:rFonts w:ascii="Cambria Math" w:hAnsi="Cambria Math"/>
          <w:i/>
          <w:lang w:eastAsia="en-GB"/>
        </w:rPr>
        <w:t>X</w:t>
      </w:r>
      <w:r w:rsidRPr="004B3397">
        <w:rPr>
          <w:lang w:eastAsia="en-GB"/>
        </w:rPr>
        <w:t xml:space="preserve">  highest peaks.</w:t>
      </w:r>
    </w:p>
    <w:p w14:paraId="412164DD" w14:textId="5E55D840" w:rsidR="007033F3" w:rsidRPr="004B3397" w:rsidRDefault="007033F3" w:rsidP="007033F3">
      <w:pPr>
        <w:ind w:left="851" w:hanging="284"/>
        <w:rPr>
          <w:lang w:eastAsia="en-GB"/>
        </w:rPr>
      </w:pPr>
      <w:r w:rsidRPr="004B3397">
        <w:rPr>
          <w:lang w:eastAsia="en-GB"/>
        </w:rPr>
        <w:tab/>
        <w:t xml:space="preserve">iv) Perform Bartlett beamforming as defined in step 6 with the steering vector </w:t>
      </w:r>
      <m:oMath>
        <m:r>
          <m:rPr>
            <m:sty m:val="b"/>
          </m:rPr>
          <w:rPr>
            <w:rFonts w:ascii="Cambria Math" w:hAnsi="Cambria Math"/>
            <w:lang w:eastAsia="en-GB"/>
          </w:rPr>
          <m:t>ω</m:t>
        </m:r>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e>
        </m:d>
      </m:oMath>
      <w:r w:rsidRPr="004B3397">
        <w:rPr>
          <w:lang w:eastAsia="en-GB"/>
        </w:rPr>
        <w:t xml:space="preserve"> (instead of </w:t>
      </w:r>
      <m:oMath>
        <m:r>
          <w:rPr>
            <w:rFonts w:ascii="Cambria Math" w:hAnsi="Cambria Math"/>
            <w:lang w:eastAsia="en-GB"/>
          </w:rPr>
          <m:t>a(</m:t>
        </m:r>
        <m:r>
          <m:rPr>
            <m:sty m:val="p"/>
          </m:rPr>
          <w:rPr>
            <w:rFonts w:ascii="Cambria Math" w:hAnsi="Cambria Math"/>
            <w:lang w:eastAsia="en-GB"/>
          </w:rPr>
          <m:t>β</m:t>
        </m:r>
        <m:r>
          <w:rPr>
            <w:rFonts w:ascii="Cambria Math" w:hAnsi="Cambria Math"/>
            <w:lang w:eastAsia="en-GB"/>
          </w:rPr>
          <m:t>)</m:t>
        </m:r>
      </m:oMath>
      <w:r w:rsidRPr="004B3397">
        <w:rPr>
          <w:lang w:eastAsia="en-GB"/>
        </w:rPr>
        <w:t>) to the</w:t>
      </w:r>
      <w:r w:rsidRPr="004B3397">
        <w:rPr>
          <w:rFonts w:ascii="Cambria Math" w:hAnsi="Cambria Math"/>
          <w:i/>
          <w:lang w:eastAsia="en-GB"/>
        </w:rPr>
        <w:t xml:space="preserve"> X</w:t>
      </w:r>
      <w:r w:rsidRPr="004B3397">
        <w:rPr>
          <w:rFonts w:ascii="Cambria Math" w:hAnsi="Cambria Math"/>
          <w:lang w:eastAsia="en-GB"/>
        </w:rPr>
        <w:t xml:space="preserve"> </w:t>
      </w:r>
      <w:r w:rsidRPr="004B3397">
        <w:rPr>
          <w:lang w:eastAsia="en-GB"/>
        </w:rPr>
        <w:t xml:space="preserve">directions identified in iii). The output is </w:t>
      </w:r>
      <w:r w:rsidRPr="004B3397">
        <w:rPr>
          <w:rFonts w:ascii="Cambria Math" w:hAnsi="Cambria Math"/>
          <w:i/>
          <w:lang w:eastAsia="en-GB"/>
        </w:rPr>
        <w:t>X</w:t>
      </w:r>
      <w:r w:rsidRPr="004B3397">
        <w:rPr>
          <w:rFonts w:ascii="Cambria Math" w:hAnsi="Cambria Math"/>
          <w:lang w:eastAsia="en-GB"/>
        </w:rPr>
        <w:t xml:space="preserve"> power estimates </w:t>
      </w:r>
      <m:oMath>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est</m:t>
            </m:r>
          </m:sub>
        </m:sSub>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e>
        </m:d>
      </m:oMath>
      <w:r w:rsidRPr="004B3397">
        <w:rPr>
          <w:rFonts w:ascii="Cambria Math" w:hAnsi="Cambria Math"/>
          <w:lang w:eastAsia="en-GB"/>
        </w:rPr>
        <w:t>.</w:t>
      </w:r>
    </w:p>
    <w:p w14:paraId="39275A5C" w14:textId="77777777" w:rsidR="007033F3" w:rsidRPr="004B3397" w:rsidRDefault="007033F3" w:rsidP="007033F3">
      <w:pPr>
        <w:ind w:left="851" w:hanging="284"/>
        <w:rPr>
          <w:lang w:eastAsia="en-GB"/>
        </w:rPr>
      </w:pPr>
      <w:r w:rsidRPr="004B3397">
        <w:rPr>
          <w:lang w:eastAsia="en-GB"/>
        </w:rPr>
        <w:t>b.</w:t>
      </w:r>
      <w:r w:rsidRPr="004B3397">
        <w:rPr>
          <w:lang w:eastAsia="en-GB"/>
        </w:rPr>
        <w:tab/>
        <w:t xml:space="preserve">In the second stage, use the angle and power estimates, i.e. the discrete PAS of </w:t>
      </w:r>
      <w:r w:rsidRPr="004B3397">
        <w:rPr>
          <w:i/>
          <w:lang w:eastAsia="en-GB"/>
        </w:rPr>
        <w:t xml:space="preserve">X </w:t>
      </w:r>
      <w:r w:rsidRPr="004B3397">
        <w:rPr>
          <w:lang w:eastAsia="en-GB"/>
        </w:rPr>
        <w:t>azimuth and elevation directions and power values in conjunction with a 4x4 DUT sampling array for beamforming with the conventional Bartlett beamformer to estimate the “measured PAS seen by DUT” for PSP calculation. This is</w:t>
      </w:r>
    </w:p>
    <w:p w14:paraId="35C260BA" w14:textId="77777777" w:rsidR="007033F3" w:rsidRPr="004B3397" w:rsidRDefault="000E4798" w:rsidP="007033F3">
      <w:pPr>
        <w:ind w:left="851" w:hanging="284"/>
        <w:rPr>
          <w:lang w:eastAsia="en-GB"/>
        </w:rPr>
      </w:pPr>
      <m:oMathPara>
        <m:oMath>
          <m:sSub>
            <m:sSubPr>
              <m:ctrlPr>
                <w:rPr>
                  <w:rFonts w:ascii="Cambria Math" w:hAnsi="Cambria Math"/>
                  <w:lang w:eastAsia="en-GB"/>
                </w:rPr>
              </m:ctrlPr>
            </m:sSubPr>
            <m:e>
              <m:acc>
                <m:accPr>
                  <m:ctrlPr>
                    <w:rPr>
                      <w:rFonts w:ascii="Cambria Math" w:hAnsi="Cambria Math"/>
                      <w:i/>
                      <w:lang w:eastAsia="en-GB"/>
                    </w:rPr>
                  </m:ctrlPr>
                </m:accPr>
                <m:e>
                  <m:r>
                    <w:rPr>
                      <w:rFonts w:ascii="Cambria Math" w:hAnsi="Cambria Math"/>
                      <w:lang w:eastAsia="en-GB"/>
                    </w:rPr>
                    <m:t>P</m:t>
                  </m:r>
                </m:e>
              </m:acc>
            </m:e>
            <m:sub>
              <m:r>
                <w:rPr>
                  <w:rFonts w:ascii="Cambria Math" w:hAnsi="Cambria Math"/>
                  <w:lang w:eastAsia="en-GB"/>
                </w:rPr>
                <m:t>o</m:t>
              </m:r>
            </m:sub>
          </m:sSub>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d>
            <m:dPr>
              <m:ctrlPr>
                <w:rPr>
                  <w:rFonts w:ascii="Cambria Math" w:hAnsi="Cambria Math"/>
                  <w:i/>
                  <w:lang w:eastAsia="en-GB"/>
                </w:rPr>
              </m:ctrlPr>
            </m:dPr>
            <m:e>
              <m:r>
                <m:rPr>
                  <m:sty m:val="p"/>
                </m:rPr>
                <w:rPr>
                  <w:rFonts w:ascii="Cambria Math" w:hAnsi="Cambria Math"/>
                  <w:lang w:eastAsia="en-GB"/>
                </w:rPr>
                <m:t>β</m:t>
              </m:r>
            </m:e>
          </m:d>
          <m:d>
            <m:dPr>
              <m:ctrlPr>
                <w:rPr>
                  <w:rFonts w:ascii="Cambria Math" w:hAnsi="Cambria Math"/>
                  <w:i/>
                  <w:lang w:eastAsia="en-GB"/>
                </w:rPr>
              </m:ctrlPr>
            </m:dPr>
            <m:e>
              <m:nary>
                <m:naryPr>
                  <m:chr m:val="∑"/>
                  <m:limLoc m:val="undOvr"/>
                  <m:ctrlPr>
                    <w:rPr>
                      <w:rFonts w:ascii="Cambria Math" w:hAnsi="Cambria Math"/>
                      <w:i/>
                      <w:lang w:eastAsia="en-GB"/>
                    </w:rPr>
                  </m:ctrlPr>
                </m:naryPr>
                <m:sub>
                  <m:r>
                    <w:rPr>
                      <w:rFonts w:ascii="Cambria Math" w:hAnsi="Cambria Math"/>
                      <w:lang w:eastAsia="en-GB"/>
                    </w:rPr>
                    <m:t>x=1</m:t>
                  </m:r>
                </m:sub>
                <m:sup>
                  <m:r>
                    <w:rPr>
                      <w:rFonts w:ascii="Cambria Math" w:hAnsi="Cambria Math"/>
                      <w:lang w:eastAsia="en-GB"/>
                    </w:rPr>
                    <m:t>X</m:t>
                  </m:r>
                </m:sup>
                <m:e>
                  <m:r>
                    <w:rPr>
                      <w:rFonts w:ascii="Cambria Math" w:hAnsi="Cambria Math"/>
                      <w:lang w:eastAsia="en-GB"/>
                    </w:rPr>
                    <m:t>a</m:t>
                  </m:r>
                  <m:d>
                    <m:dPr>
                      <m:ctrlPr>
                        <w:rPr>
                          <w:rFonts w:ascii="Cambria Math" w:hAnsi="Cambria Math"/>
                          <w:i/>
                          <w:lang w:eastAsia="en-GB"/>
                        </w:rPr>
                      </m:ctrlPr>
                    </m:dPr>
                    <m:e>
                      <m:sSub>
                        <m:sSubPr>
                          <m:ctrlPr>
                            <w:rPr>
                              <w:rFonts w:ascii="Cambria Math" w:hAnsi="Cambria Math"/>
                              <w:lang w:eastAsia="en-GB"/>
                            </w:rPr>
                          </m:ctrlPr>
                        </m:sSubPr>
                        <m:e>
                          <m:r>
                            <m:rPr>
                              <m:sty m:val="p"/>
                            </m:rPr>
                            <w:rPr>
                              <w:rFonts w:ascii="Cambria Math" w:hAnsi="Cambria Math"/>
                              <w:lang w:eastAsia="en-GB"/>
                            </w:rPr>
                            <m:t>β</m:t>
                          </m:r>
                        </m:e>
                        <m:sub>
                          <m:r>
                            <m:rPr>
                              <m:sty m:val="p"/>
                            </m:rPr>
                            <w:rPr>
                              <w:rFonts w:ascii="Cambria Math" w:hAnsi="Cambria Math"/>
                              <w:lang w:eastAsia="en-GB"/>
                            </w:rPr>
                            <m:t>x</m:t>
                          </m:r>
                        </m:sub>
                      </m:sSub>
                    </m:e>
                  </m:d>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est</m:t>
                      </m:r>
                    </m:sub>
                  </m:sSub>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e>
                  </m:d>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d>
                    <m:dPr>
                      <m:ctrlPr>
                        <w:rPr>
                          <w:rFonts w:ascii="Cambria Math" w:hAnsi="Cambria Math"/>
                          <w:i/>
                          <w:lang w:eastAsia="en-GB"/>
                        </w:rPr>
                      </m:ctrlPr>
                    </m:dPr>
                    <m:e>
                      <m:sSub>
                        <m:sSubPr>
                          <m:ctrlPr>
                            <w:rPr>
                              <w:rFonts w:ascii="Cambria Math" w:hAnsi="Cambria Math"/>
                              <w:lang w:eastAsia="en-GB"/>
                            </w:rPr>
                          </m:ctrlPr>
                        </m:sSubPr>
                        <m:e>
                          <m:r>
                            <m:rPr>
                              <m:sty m:val="p"/>
                            </m:rPr>
                            <w:rPr>
                              <w:rFonts w:ascii="Cambria Math" w:hAnsi="Cambria Math"/>
                              <w:lang w:eastAsia="en-GB"/>
                            </w:rPr>
                            <m:t>β</m:t>
                          </m:r>
                        </m:e>
                        <m:sub>
                          <m:r>
                            <m:rPr>
                              <m:sty m:val="p"/>
                            </m:rPr>
                            <w:rPr>
                              <w:rFonts w:ascii="Cambria Math" w:hAnsi="Cambria Math"/>
                              <w:lang w:eastAsia="en-GB"/>
                            </w:rPr>
                            <m:t>x</m:t>
                          </m:r>
                        </m:sub>
                      </m:sSub>
                    </m:e>
                  </m:d>
                </m:e>
              </m:nary>
            </m:e>
          </m:d>
          <m:r>
            <w:rPr>
              <w:rFonts w:ascii="Cambria Math" w:hAnsi="Cambria Math"/>
              <w:lang w:eastAsia="en-GB"/>
            </w:rPr>
            <m:t>a</m:t>
          </m:r>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oMath>
      </m:oMathPara>
    </w:p>
    <w:p w14:paraId="586E3EC0" w14:textId="4545E311" w:rsidR="007033F3" w:rsidRPr="004B3397" w:rsidRDefault="007033F3" w:rsidP="007033F3">
      <w:pPr>
        <w:ind w:left="851" w:hanging="284"/>
        <w:rPr>
          <w:lang w:eastAsia="en-GB"/>
        </w:rPr>
      </w:pPr>
      <w:r w:rsidRPr="004B3397">
        <w:rPr>
          <w:lang w:eastAsia="en-GB"/>
        </w:rPr>
        <w:t xml:space="preserve">where </w:t>
      </w:r>
      <m:oMath>
        <m:r>
          <w:rPr>
            <w:rFonts w:ascii="Cambria Math" w:hAnsi="Cambria Math"/>
            <w:lang w:eastAsia="en-GB"/>
          </w:rPr>
          <m:t>a(</m:t>
        </m:r>
        <m:r>
          <m:rPr>
            <m:sty m:val="p"/>
          </m:rPr>
          <w:rPr>
            <w:rFonts w:ascii="Cambria Math" w:hAnsi="Cambria Math"/>
            <w:lang w:eastAsia="en-GB"/>
          </w:rPr>
          <m:t>β</m:t>
        </m:r>
        <m:r>
          <w:rPr>
            <w:rFonts w:ascii="Cambria Math" w:hAnsi="Cambria Math"/>
            <w:lang w:eastAsia="en-GB"/>
          </w:rPr>
          <m:t>)</m:t>
        </m:r>
      </m:oMath>
      <w:r w:rsidRPr="004B3397">
        <w:rPr>
          <w:lang w:eastAsia="en-GB"/>
        </w:rPr>
        <w:t xml:space="preserve"> is the array steering vector of the 4x4 DUT array.</w:t>
      </w:r>
    </w:p>
    <w:p w14:paraId="186A2D16" w14:textId="77777777" w:rsidR="007033F3" w:rsidRPr="004B3397" w:rsidRDefault="007033F3" w:rsidP="007033F3">
      <w:pPr>
        <w:ind w:left="568" w:hanging="284"/>
        <w:rPr>
          <w:lang w:eastAsia="en-GB"/>
        </w:rPr>
      </w:pPr>
      <w:r w:rsidRPr="004B3397">
        <w:rPr>
          <w:lang w:eastAsia="en-GB"/>
        </w:rPr>
        <w:t>6.</w:t>
      </w:r>
      <w:r w:rsidRPr="004B3397">
        <w:rPr>
          <w:lang w:eastAsia="en-GB"/>
        </w:rPr>
        <w:tab/>
        <w:t>Evaluate the reference OTA PAS for the 4x4 DUT array by applying the conventional Bartlett beamformer. The theoretical PAS as reference is calculated for the ideal channel model as</w:t>
      </w:r>
    </w:p>
    <w:p w14:paraId="3C505698" w14:textId="77777777" w:rsidR="007033F3" w:rsidRPr="004B3397" w:rsidRDefault="000E4798" w:rsidP="007033F3">
      <w:pPr>
        <w:ind w:left="568" w:hanging="284"/>
        <w:jc w:val="center"/>
        <w:rPr>
          <w:lang w:eastAsia="en-GB"/>
        </w:rPr>
      </w:pPr>
      <m:oMathPara>
        <m:oMath>
          <m:sSub>
            <m:sSubPr>
              <m:ctrlPr>
                <w:rPr>
                  <w:rFonts w:ascii="Cambria Math" w:hAnsi="Cambria Math"/>
                  <w:lang w:eastAsia="en-GB"/>
                </w:rPr>
              </m:ctrlPr>
            </m:sSubPr>
            <m:e>
              <m:acc>
                <m:accPr>
                  <m:ctrlPr>
                    <w:rPr>
                      <w:rFonts w:ascii="Cambria Math" w:hAnsi="Cambria Math"/>
                      <w:i/>
                      <w:lang w:eastAsia="en-GB"/>
                    </w:rPr>
                  </m:ctrlPr>
                </m:accPr>
                <m:e>
                  <m:r>
                    <w:rPr>
                      <w:rFonts w:ascii="Cambria Math" w:hAnsi="Cambria Math"/>
                      <w:lang w:eastAsia="en-GB"/>
                    </w:rPr>
                    <m:t>P</m:t>
                  </m:r>
                </m:e>
              </m:acc>
            </m:e>
            <m:sub>
              <m:r>
                <w:rPr>
                  <w:rFonts w:ascii="Cambria Math" w:hAnsi="Cambria Math"/>
                  <w:lang w:eastAsia="en-GB"/>
                </w:rPr>
                <m:t>r</m:t>
              </m:r>
            </m:sub>
          </m:sSub>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 xml:space="preserve"> ∮a(</m:t>
          </m:r>
          <m:acc>
            <m:accPr>
              <m:chr m:val="́"/>
              <m:ctrlPr>
                <w:rPr>
                  <w:rFonts w:ascii="Cambria Math" w:hAnsi="Cambria Math"/>
                  <w:i/>
                  <w:lang w:eastAsia="en-GB"/>
                </w:rPr>
              </m:ctrlPr>
            </m:accPr>
            <m:e>
              <m:r>
                <m:rPr>
                  <m:sty m:val="p"/>
                </m:rPr>
                <w:rPr>
                  <w:rFonts w:ascii="Cambria Math" w:hAnsi="Cambria Math"/>
                  <w:lang w:eastAsia="en-GB"/>
                </w:rPr>
                <m:t>β)</m:t>
              </m:r>
            </m:e>
          </m:acc>
          <m:r>
            <w:rPr>
              <w:rFonts w:ascii="Cambria Math" w:hAnsi="Cambria Math"/>
              <w:lang w:eastAsia="en-GB"/>
            </w:rPr>
            <m:t xml:space="preserve"> P(</m:t>
          </m:r>
          <m:acc>
            <m:accPr>
              <m:chr m:val="́"/>
              <m:ctrlPr>
                <w:rPr>
                  <w:rFonts w:ascii="Cambria Math" w:hAnsi="Cambria Math"/>
                  <w:i/>
                  <w:lang w:eastAsia="en-GB"/>
                </w:rPr>
              </m:ctrlPr>
            </m:accPr>
            <m:e>
              <m:r>
                <m:rPr>
                  <m:sty m:val="p"/>
                </m:rPr>
                <w:rPr>
                  <w:rFonts w:ascii="Cambria Math" w:hAnsi="Cambria Math"/>
                  <w:lang w:eastAsia="en-GB"/>
                </w:rPr>
                <m:t>β)</m:t>
              </m:r>
            </m:e>
          </m:acc>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r>
            <w:rPr>
              <w:rFonts w:ascii="Cambria Math" w:hAnsi="Cambria Math"/>
              <w:lang w:eastAsia="en-GB"/>
            </w:rPr>
            <m:t>(</m:t>
          </m:r>
          <m:acc>
            <m:accPr>
              <m:chr m:val="́"/>
              <m:ctrlPr>
                <w:rPr>
                  <w:rFonts w:ascii="Cambria Math" w:hAnsi="Cambria Math"/>
                  <w:i/>
                  <w:lang w:eastAsia="en-GB"/>
                </w:rPr>
              </m:ctrlPr>
            </m:accPr>
            <m:e>
              <m:r>
                <m:rPr>
                  <m:sty m:val="p"/>
                </m:rPr>
                <w:rPr>
                  <w:rFonts w:ascii="Cambria Math" w:hAnsi="Cambria Math"/>
                  <w:lang w:eastAsia="en-GB"/>
                </w:rPr>
                <m:t>β)</m:t>
              </m:r>
            </m:e>
          </m:acc>
          <m:r>
            <w:rPr>
              <w:rFonts w:ascii="Cambria Math" w:hAnsi="Cambria Math"/>
              <w:lang w:eastAsia="en-GB"/>
            </w:rPr>
            <m:t>d</m:t>
          </m:r>
          <m:acc>
            <m:accPr>
              <m:chr m:val="́"/>
              <m:ctrlPr>
                <w:rPr>
                  <w:rFonts w:ascii="Cambria Math" w:hAnsi="Cambria Math"/>
                  <w:i/>
                  <w:lang w:eastAsia="en-GB"/>
                </w:rPr>
              </m:ctrlPr>
            </m:accPr>
            <m:e>
              <m:r>
                <m:rPr>
                  <m:sty m:val="p"/>
                </m:rPr>
                <w:rPr>
                  <w:rFonts w:ascii="Cambria Math" w:hAnsi="Cambria Math"/>
                  <w:lang w:eastAsia="en-GB"/>
                </w:rPr>
                <m:t>β</m:t>
              </m:r>
            </m:e>
          </m:acc>
          <m:r>
            <w:rPr>
              <w:rFonts w:ascii="Cambria Math" w:hAnsi="Cambria Math"/>
              <w:lang w:eastAsia="en-GB"/>
            </w:rPr>
            <m:t xml:space="preserve"> a</m:t>
          </m:r>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oMath>
      </m:oMathPara>
    </w:p>
    <w:p w14:paraId="7116E87F" w14:textId="77777777" w:rsidR="007033F3" w:rsidRPr="004B3397" w:rsidRDefault="007033F3" w:rsidP="007033F3">
      <w:pPr>
        <w:ind w:leftChars="50" w:left="100" w:firstLineChars="250" w:firstLine="500"/>
        <w:jc w:val="both"/>
        <w:rPr>
          <w:lang w:eastAsia="en-GB"/>
        </w:rPr>
      </w:pPr>
      <w:r w:rsidRPr="004B3397">
        <w:rPr>
          <w:lang w:eastAsia="en-GB"/>
        </w:rPr>
        <w:t xml:space="preserve">where </w:t>
      </w:r>
      <m:oMath>
        <m:r>
          <w:rPr>
            <w:rFonts w:ascii="Cambria Math" w:hAnsi="Cambria Math"/>
            <w:lang w:eastAsia="en-GB"/>
          </w:rPr>
          <m:t>a(</m:t>
        </m:r>
        <m:r>
          <m:rPr>
            <m:sty m:val="p"/>
          </m:rPr>
          <w:rPr>
            <w:rFonts w:ascii="Cambria Math" w:hAnsi="Cambria Math"/>
            <w:lang w:eastAsia="en-GB"/>
          </w:rPr>
          <m:t>β</m:t>
        </m:r>
        <m:r>
          <w:rPr>
            <w:rFonts w:ascii="Cambria Math" w:hAnsi="Cambria Math"/>
            <w:lang w:eastAsia="en-GB"/>
          </w:rPr>
          <m:t>)</m:t>
        </m:r>
      </m:oMath>
      <w:r w:rsidRPr="004B3397">
        <w:rPr>
          <w:lang w:eastAsia="en-GB"/>
        </w:rPr>
        <w:t xml:space="preserve"> is the array steering vector of the 4x4 DUT array and </w:t>
      </w:r>
      <m:oMath>
        <m:r>
          <w:rPr>
            <w:rFonts w:ascii="Cambria Math" w:hAnsi="Cambria Math"/>
            <w:lang w:eastAsia="en-GB"/>
          </w:rPr>
          <m:t>P(</m:t>
        </m:r>
        <m:acc>
          <m:accPr>
            <m:chr m:val="́"/>
            <m:ctrlPr>
              <w:rPr>
                <w:rFonts w:ascii="Cambria Math" w:hAnsi="Cambria Math"/>
                <w:i/>
                <w:lang w:eastAsia="en-GB"/>
              </w:rPr>
            </m:ctrlPr>
          </m:accPr>
          <m:e>
            <m:r>
              <m:rPr>
                <m:sty m:val="p"/>
              </m:rPr>
              <w:rPr>
                <w:rFonts w:ascii="Cambria Math" w:hAnsi="Cambria Math"/>
                <w:lang w:eastAsia="en-GB"/>
              </w:rPr>
              <m:t>β)</m:t>
            </m:r>
          </m:e>
        </m:acc>
      </m:oMath>
      <w:r w:rsidRPr="004B3397">
        <w:rPr>
          <w:lang w:eastAsia="en-GB"/>
        </w:rPr>
        <w:t xml:space="preserve"> is the PAS of the reference channel model.</w:t>
      </w:r>
    </w:p>
    <w:p w14:paraId="0150E0E1" w14:textId="77777777" w:rsidR="007033F3" w:rsidRPr="004B3397" w:rsidRDefault="007033F3" w:rsidP="007033F3">
      <w:pPr>
        <w:ind w:left="568" w:hanging="284"/>
        <w:rPr>
          <w:lang w:eastAsia="en-GB"/>
        </w:rPr>
      </w:pPr>
      <w:r w:rsidRPr="004B3397">
        <w:rPr>
          <w:lang w:eastAsia="en-GB"/>
        </w:rPr>
        <w:t>7.</w:t>
      </w:r>
      <w:r w:rsidRPr="004B3397">
        <w:rPr>
          <w:lang w:eastAsia="en-GB"/>
        </w:rPr>
        <w:tab/>
        <w:t>Calculate total variation distance (</w:t>
      </w:r>
      <w:r w:rsidRPr="004B3397">
        <w:rPr>
          <w:i/>
          <w:iCs/>
          <w:lang w:eastAsia="en-GB"/>
        </w:rPr>
        <w:t>D</w:t>
      </w:r>
      <w:r w:rsidRPr="004B3397">
        <w:rPr>
          <w:vertAlign w:val="subscript"/>
          <w:lang w:eastAsia="en-GB"/>
        </w:rPr>
        <w:t>p</w:t>
      </w:r>
      <w:r w:rsidRPr="004B3397">
        <w:rPr>
          <w:lang w:eastAsia="en-GB"/>
        </w:rPr>
        <w:t>) from the reference and measured PAS. Mathematically,</w:t>
      </w:r>
    </w:p>
    <w:p w14:paraId="16CFC872" w14:textId="77777777" w:rsidR="007033F3" w:rsidRPr="004B3397" w:rsidRDefault="007033F3" w:rsidP="001A58C4">
      <w:pPr>
        <w:pStyle w:val="EQ"/>
        <w:jc w:val="center"/>
        <w:rPr>
          <w:rFonts w:eastAsia="Batang"/>
          <w:lang w:eastAsia="en-GB"/>
        </w:rPr>
      </w:pPr>
      <w:r w:rsidRPr="004B3397">
        <w:rPr>
          <w:rFonts w:eastAsia="Batang"/>
          <w:noProof/>
          <w:lang w:eastAsia="en-GB"/>
        </w:rPr>
        <w:drawing>
          <wp:inline distT="0" distB="0" distL="0" distR="0" wp14:anchorId="003755F2" wp14:editId="65E8E400">
            <wp:extent cx="1974850" cy="361950"/>
            <wp:effectExtent l="0" t="0" r="6350" b="0"/>
            <wp:docPr id="44" name="Picture 44" descr="A black line with a black line between th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black line with a black line between them&#10;&#10;Description automatically generated with medium confidence"/>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3C497370" w14:textId="77777777" w:rsidR="007033F3" w:rsidRPr="004B3397" w:rsidRDefault="007033F3" w:rsidP="007033F3">
      <w:pPr>
        <w:ind w:left="568" w:hanging="284"/>
        <w:rPr>
          <w:lang w:eastAsia="en-GB"/>
        </w:rPr>
      </w:pPr>
      <w:r w:rsidRPr="004B3397">
        <w:rPr>
          <w:lang w:eastAsia="en-GB"/>
        </w:rPr>
        <w:t>8.</w:t>
      </w:r>
      <w:r w:rsidRPr="004B3397">
        <w:rPr>
          <w:lang w:eastAsia="en-GB"/>
        </w:rPr>
        <w:tab/>
        <w:t>Calculate PSP values as PSP = (1-</w:t>
      </w:r>
      <w:r w:rsidRPr="004B3397">
        <w:rPr>
          <w:i/>
          <w:iCs/>
          <w:lang w:eastAsia="en-GB"/>
        </w:rPr>
        <w:t>D</w:t>
      </w:r>
      <w:r w:rsidRPr="004B3397">
        <w:rPr>
          <w:i/>
          <w:iCs/>
          <w:vertAlign w:val="subscript"/>
          <w:lang w:eastAsia="en-GB"/>
        </w:rPr>
        <w:t>p</w:t>
      </w:r>
      <w:r w:rsidRPr="004B3397">
        <w:rPr>
          <w:lang w:eastAsia="en-GB"/>
        </w:rPr>
        <w:t>) x 100%.</w:t>
      </w:r>
    </w:p>
    <w:p w14:paraId="3905D049" w14:textId="77777777" w:rsidR="007033F3" w:rsidRPr="004B3397" w:rsidRDefault="007033F3" w:rsidP="007033F3">
      <w:pPr>
        <w:ind w:left="284"/>
        <w:rPr>
          <w:b/>
        </w:rPr>
      </w:pPr>
      <w:r w:rsidRPr="004B3397">
        <w:rPr>
          <w:b/>
        </w:rPr>
        <w:t>VNA settings:</w:t>
      </w:r>
    </w:p>
    <w:p w14:paraId="2F14453B" w14:textId="77777777" w:rsidR="007033F3" w:rsidRPr="004B3397" w:rsidRDefault="007033F3" w:rsidP="007033F3">
      <w:pPr>
        <w:pStyle w:val="TH"/>
        <w:ind w:left="284"/>
      </w:pPr>
      <w:r w:rsidRPr="004B3397">
        <w:lastRenderedPageBreak/>
        <w:t>Table I.3.4-1: VNA settings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033F3" w:rsidRPr="004B3397" w14:paraId="0C9FD9C1"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B0B190" w14:textId="77777777" w:rsidR="007033F3" w:rsidRPr="004B3397" w:rsidRDefault="007033F3" w:rsidP="007033F3">
            <w:pPr>
              <w:pStyle w:val="TAH"/>
              <w:rPr>
                <w:rFonts w:cs="Arial"/>
              </w:rPr>
            </w:pPr>
            <w:r w:rsidRPr="004B3397">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8C5F2" w14:textId="77777777" w:rsidR="007033F3" w:rsidRPr="004B3397" w:rsidRDefault="007033F3" w:rsidP="007033F3">
            <w:pPr>
              <w:pStyle w:val="TAH"/>
              <w:rPr>
                <w:rFonts w:cs="Arial"/>
              </w:rPr>
            </w:pPr>
            <w:r w:rsidRPr="004B3397">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EE8637" w14:textId="77777777" w:rsidR="007033F3" w:rsidRPr="004B3397" w:rsidRDefault="007033F3" w:rsidP="007033F3">
            <w:pPr>
              <w:pStyle w:val="TAH"/>
              <w:rPr>
                <w:rFonts w:cs="Arial"/>
              </w:rPr>
            </w:pPr>
            <w:r w:rsidRPr="004B3397">
              <w:rPr>
                <w:rFonts w:cs="Arial"/>
              </w:rPr>
              <w:t>Value</w:t>
            </w:r>
          </w:p>
        </w:tc>
      </w:tr>
      <w:tr w:rsidR="007033F3" w:rsidRPr="004B3397" w14:paraId="51D31F4B"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71788F" w14:textId="77777777" w:rsidR="007033F3" w:rsidRPr="004B3397" w:rsidRDefault="007033F3" w:rsidP="007033F3">
            <w:pPr>
              <w:pStyle w:val="TAC"/>
              <w:jc w:val="left"/>
              <w:rPr>
                <w:rFonts w:cs="Arial"/>
              </w:rPr>
            </w:pPr>
            <w:r w:rsidRPr="004B3397">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2AEFAB" w14:textId="77777777" w:rsidR="007033F3" w:rsidRPr="004B3397" w:rsidRDefault="007033F3" w:rsidP="007033F3">
            <w:pPr>
              <w:pStyle w:val="TAC"/>
              <w:rPr>
                <w:rFonts w:cs="Arial"/>
              </w:rPr>
            </w:pPr>
            <w:r w:rsidRPr="004B3397">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9397EB7" w14:textId="77777777" w:rsidR="007033F3" w:rsidRPr="004B3397" w:rsidRDefault="007033F3" w:rsidP="007033F3">
            <w:pPr>
              <w:pStyle w:val="TAC"/>
              <w:rPr>
                <w:rFonts w:cs="Arial"/>
              </w:rPr>
            </w:pPr>
            <w:r w:rsidRPr="004B3397">
              <w:rPr>
                <w:rFonts w:cs="Arial"/>
              </w:rPr>
              <w:t>Downlink centre frequency</w:t>
            </w:r>
          </w:p>
          <w:p w14:paraId="6DBEF53D" w14:textId="77777777" w:rsidR="007033F3" w:rsidRPr="004B3397" w:rsidRDefault="007033F3" w:rsidP="007033F3">
            <w:pPr>
              <w:pStyle w:val="TAC"/>
              <w:rPr>
                <w:rFonts w:cs="Arial"/>
              </w:rPr>
            </w:pPr>
            <w:r w:rsidRPr="004B3397">
              <w:rPr>
                <w:rFonts w:cs="Arial"/>
              </w:rPr>
              <w:t xml:space="preserve">in Table </w:t>
            </w:r>
            <w:r w:rsidRPr="004B3397">
              <w:t>I.3.1-1</w:t>
            </w:r>
          </w:p>
        </w:tc>
      </w:tr>
      <w:tr w:rsidR="007033F3" w:rsidRPr="004B3397" w14:paraId="54625B6B"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45D15" w14:textId="77777777" w:rsidR="007033F3" w:rsidRPr="004B3397" w:rsidRDefault="007033F3" w:rsidP="007033F3">
            <w:pPr>
              <w:pStyle w:val="TAC"/>
              <w:jc w:val="left"/>
              <w:rPr>
                <w:rFonts w:cs="Arial"/>
              </w:rPr>
            </w:pPr>
            <w:r w:rsidRPr="004B3397">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4453CA7E" w14:textId="77777777" w:rsidR="007033F3" w:rsidRPr="004B3397" w:rsidRDefault="007033F3" w:rsidP="007033F3">
            <w:pPr>
              <w:pStyle w:val="TAC"/>
              <w:rPr>
                <w:rFonts w:cs="Arial"/>
              </w:rPr>
            </w:pPr>
            <w:r w:rsidRPr="004B3397">
              <w:rPr>
                <w:rFonts w:cs="Arial"/>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C11C6" w14:textId="77777777" w:rsidR="007033F3" w:rsidRPr="004B3397" w:rsidRDefault="007033F3" w:rsidP="007033F3">
            <w:pPr>
              <w:pStyle w:val="TAC"/>
              <w:rPr>
                <w:rFonts w:cs="Arial"/>
                <w:vertAlign w:val="subscript"/>
              </w:rPr>
            </w:pPr>
            <w:r w:rsidRPr="004B3397">
              <w:rPr>
                <w:rFonts w:cs="Arial"/>
              </w:rPr>
              <w:t>0, or the minimum</w:t>
            </w:r>
            <w:r w:rsidRPr="004B3397">
              <w:rPr>
                <w:rFonts w:cs="Arial"/>
                <w:vertAlign w:val="subscript"/>
              </w:rPr>
              <w:t xml:space="preserve"> </w:t>
            </w:r>
          </w:p>
          <w:p w14:paraId="6192B624" w14:textId="77777777" w:rsidR="007033F3" w:rsidRPr="004B3397" w:rsidRDefault="007033F3" w:rsidP="007033F3">
            <w:pPr>
              <w:pStyle w:val="TAC"/>
              <w:rPr>
                <w:rFonts w:cs="Arial"/>
              </w:rPr>
            </w:pPr>
            <w:r w:rsidRPr="004B3397">
              <w:t>(Note 1)</w:t>
            </w:r>
          </w:p>
        </w:tc>
      </w:tr>
      <w:tr w:rsidR="007033F3" w:rsidRPr="004B3397" w14:paraId="2E53E42D"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C59F7A1" w14:textId="77777777" w:rsidR="007033F3" w:rsidRPr="004B3397" w:rsidRDefault="007033F3" w:rsidP="007033F3">
            <w:pPr>
              <w:pStyle w:val="TAC"/>
              <w:jc w:val="left"/>
              <w:rPr>
                <w:rFonts w:cs="Arial"/>
              </w:rPr>
            </w:pPr>
            <w:r w:rsidRPr="004B3397">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27DBA94"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6B6023" w14:textId="77777777" w:rsidR="007033F3" w:rsidRPr="004B3397" w:rsidRDefault="007033F3" w:rsidP="007033F3">
            <w:pPr>
              <w:pStyle w:val="TAC"/>
              <w:rPr>
                <w:rFonts w:cs="Arial"/>
              </w:rPr>
            </w:pPr>
            <w:r w:rsidRPr="004B3397">
              <w:rPr>
                <w:rFonts w:cs="Arial"/>
              </w:rPr>
              <w:t>1000</w:t>
            </w:r>
          </w:p>
        </w:tc>
      </w:tr>
      <w:tr w:rsidR="007033F3" w:rsidRPr="004B3397" w14:paraId="4E42B682"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3656B70" w14:textId="77777777" w:rsidR="007033F3" w:rsidRPr="004B3397" w:rsidRDefault="007033F3" w:rsidP="007033F3">
            <w:pPr>
              <w:pStyle w:val="TAC"/>
              <w:jc w:val="left"/>
              <w:rPr>
                <w:rFonts w:cs="Arial"/>
              </w:rPr>
            </w:pPr>
            <w:r w:rsidRPr="004B3397">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4D78067"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65CBA8" w14:textId="77777777" w:rsidR="007033F3" w:rsidRPr="004B3397" w:rsidRDefault="007033F3" w:rsidP="007033F3">
            <w:pPr>
              <w:pStyle w:val="TAC"/>
              <w:rPr>
                <w:rFonts w:cs="Arial"/>
              </w:rPr>
            </w:pPr>
            <w:r w:rsidRPr="004B3397">
              <w:rPr>
                <w:rFonts w:cs="Arial"/>
              </w:rPr>
              <w:t xml:space="preserve">1 </w:t>
            </w:r>
            <w:r w:rsidRPr="004B3397">
              <w:t>(Note 1)</w:t>
            </w:r>
          </w:p>
        </w:tc>
      </w:tr>
      <w:tr w:rsidR="007033F3" w:rsidRPr="004B3397" w14:paraId="4255C061" w14:textId="77777777" w:rsidTr="007033F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0608831" w14:textId="77777777" w:rsidR="007033F3" w:rsidRPr="004B3397" w:rsidRDefault="007033F3" w:rsidP="007033F3">
            <w:pPr>
              <w:pStyle w:val="TAN"/>
            </w:pPr>
            <w:r w:rsidRPr="004B3397">
              <w:rPr>
                <w:rFonts w:cs="Arial"/>
              </w:rPr>
              <w:t>NOTE 1:</w:t>
            </w:r>
            <w:r w:rsidRPr="004B3397">
              <w:rPr>
                <w:rFonts w:cs="Arial"/>
              </w:rPr>
              <w:tab/>
              <w:t>Span and number of points may be increased to estimate reliably.</w:t>
            </w:r>
          </w:p>
        </w:tc>
      </w:tr>
    </w:tbl>
    <w:p w14:paraId="6EC21763" w14:textId="77777777" w:rsidR="007033F3" w:rsidRPr="004B3397" w:rsidRDefault="007033F3" w:rsidP="007033F3">
      <w:pPr>
        <w:ind w:left="284"/>
      </w:pPr>
    </w:p>
    <w:p w14:paraId="27081C1D" w14:textId="77777777" w:rsidR="007033F3" w:rsidRPr="004B3397" w:rsidRDefault="007033F3" w:rsidP="007033F3">
      <w:pPr>
        <w:rPr>
          <w:b/>
        </w:rPr>
      </w:pPr>
      <w:r w:rsidRPr="004B3397">
        <w:rPr>
          <w:b/>
        </w:rPr>
        <w:t>Channel model specification:</w:t>
      </w:r>
    </w:p>
    <w:p w14:paraId="7D2B54C8" w14:textId="77777777" w:rsidR="007033F3" w:rsidRPr="004B3397" w:rsidRDefault="007033F3" w:rsidP="007033F3">
      <w:pPr>
        <w:pStyle w:val="TH"/>
        <w:ind w:left="284"/>
      </w:pPr>
      <w:r w:rsidRPr="004B3397">
        <w:t>Table I.3.4-2: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033F3" w:rsidRPr="004B3397" w14:paraId="4BD636A0"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606B1B" w14:textId="77777777" w:rsidR="007033F3" w:rsidRPr="004B3397" w:rsidRDefault="007033F3" w:rsidP="007033F3">
            <w:pPr>
              <w:pStyle w:val="TAH"/>
              <w:rPr>
                <w:rFonts w:cs="Arial"/>
              </w:rPr>
            </w:pPr>
            <w:r w:rsidRPr="004B3397">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F99465" w14:textId="77777777" w:rsidR="007033F3" w:rsidRPr="004B3397" w:rsidRDefault="007033F3" w:rsidP="007033F3">
            <w:pPr>
              <w:pStyle w:val="TAH"/>
              <w:rPr>
                <w:rFonts w:cs="Arial"/>
              </w:rPr>
            </w:pPr>
            <w:r w:rsidRPr="004B3397">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CBEB944" w14:textId="77777777" w:rsidR="007033F3" w:rsidRPr="004B3397" w:rsidRDefault="007033F3" w:rsidP="007033F3">
            <w:pPr>
              <w:pStyle w:val="TAH"/>
              <w:rPr>
                <w:rFonts w:cs="Arial"/>
              </w:rPr>
            </w:pPr>
            <w:r w:rsidRPr="004B3397">
              <w:rPr>
                <w:rFonts w:cs="Arial"/>
              </w:rPr>
              <w:t>Value</w:t>
            </w:r>
          </w:p>
        </w:tc>
      </w:tr>
      <w:tr w:rsidR="007033F3" w:rsidRPr="004B3397" w14:paraId="19DF767A"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3FA788E" w14:textId="77777777" w:rsidR="007033F3" w:rsidRPr="004B3397" w:rsidRDefault="007033F3" w:rsidP="007033F3">
            <w:pPr>
              <w:pStyle w:val="TAC"/>
              <w:jc w:val="left"/>
              <w:rPr>
                <w:rFonts w:cs="Arial"/>
              </w:rPr>
            </w:pPr>
            <w:r w:rsidRPr="004B3397">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6AEFD705" w14:textId="77777777" w:rsidR="007033F3" w:rsidRPr="004B3397" w:rsidRDefault="007033F3" w:rsidP="007033F3">
            <w:pPr>
              <w:pStyle w:val="TAC"/>
              <w:rPr>
                <w:rFonts w:cs="Arial"/>
              </w:rPr>
            </w:pPr>
            <w:r w:rsidRPr="004B3397">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E18C957" w14:textId="77777777" w:rsidR="007033F3" w:rsidRPr="004B3397" w:rsidRDefault="007033F3" w:rsidP="007033F3">
            <w:pPr>
              <w:pStyle w:val="TAC"/>
              <w:rPr>
                <w:rFonts w:cs="Arial"/>
              </w:rPr>
            </w:pPr>
            <w:r w:rsidRPr="004B3397">
              <w:rPr>
                <w:rFonts w:cs="Arial"/>
              </w:rPr>
              <w:t>Downlink centre frequency</w:t>
            </w:r>
          </w:p>
          <w:p w14:paraId="67F0BF15" w14:textId="77777777" w:rsidR="007033F3" w:rsidRPr="004B3397" w:rsidRDefault="007033F3" w:rsidP="007033F3">
            <w:pPr>
              <w:pStyle w:val="TAC"/>
              <w:rPr>
                <w:rFonts w:cs="Arial"/>
              </w:rPr>
            </w:pPr>
            <w:r w:rsidRPr="004B3397">
              <w:rPr>
                <w:rFonts w:cs="Arial"/>
              </w:rPr>
              <w:t xml:space="preserve"> in Table I</w:t>
            </w:r>
            <w:r w:rsidRPr="004B3397">
              <w:t>.3.1-1</w:t>
            </w:r>
          </w:p>
        </w:tc>
      </w:tr>
      <w:tr w:rsidR="007033F3" w:rsidRPr="004B3397" w14:paraId="55129A30"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CD0E4BD" w14:textId="77777777" w:rsidR="007033F3" w:rsidRPr="004B3397" w:rsidRDefault="007033F3" w:rsidP="007033F3">
            <w:pPr>
              <w:pStyle w:val="TAC"/>
              <w:jc w:val="left"/>
              <w:rPr>
                <w:rFonts w:cs="Arial"/>
              </w:rPr>
            </w:pPr>
            <w:r w:rsidRPr="004B339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4E3E5E6" w14:textId="77777777" w:rsidR="007033F3" w:rsidRPr="004B3397" w:rsidRDefault="007033F3" w:rsidP="007033F3">
            <w:pPr>
              <w:pStyle w:val="TAC"/>
              <w:rPr>
                <w:rFonts w:cs="Arial"/>
              </w:rPr>
            </w:pPr>
            <w:r w:rsidRPr="004B3397">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15F78E16" w14:textId="77777777" w:rsidR="007033F3" w:rsidRPr="004B3397" w:rsidRDefault="007033F3" w:rsidP="007033F3">
            <w:pPr>
              <w:pStyle w:val="TAC"/>
              <w:rPr>
                <w:rFonts w:cs="Arial"/>
              </w:rPr>
            </w:pPr>
            <w:r w:rsidRPr="004B3397">
              <w:rPr>
                <w:rFonts w:cs="Arial"/>
              </w:rPr>
              <w:t>&gt; 2</w:t>
            </w:r>
          </w:p>
        </w:tc>
      </w:tr>
      <w:tr w:rsidR="007033F3" w:rsidRPr="004B3397" w14:paraId="5B389DE9"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5B2061E" w14:textId="77777777" w:rsidR="007033F3" w:rsidRPr="004B3397" w:rsidRDefault="007033F3" w:rsidP="007033F3">
            <w:pPr>
              <w:pStyle w:val="TAC"/>
              <w:jc w:val="left"/>
              <w:rPr>
                <w:rFonts w:cs="Arial"/>
              </w:rPr>
            </w:pPr>
            <w:r w:rsidRPr="004B3397">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9A18F34"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5FFA3B8" w14:textId="77777777" w:rsidR="007033F3" w:rsidRPr="004B3397" w:rsidRDefault="007033F3" w:rsidP="007033F3">
            <w:pPr>
              <w:pStyle w:val="TAC"/>
              <w:rPr>
                <w:rFonts w:cs="Arial"/>
              </w:rPr>
            </w:pPr>
            <w:r w:rsidRPr="004B3397">
              <w:rPr>
                <w:rFonts w:cs="Arial"/>
              </w:rPr>
              <w:t xml:space="preserve">As specified in </w:t>
            </w:r>
            <w:r w:rsidRPr="004B3397">
              <w:t>Annex I.1</w:t>
            </w:r>
          </w:p>
        </w:tc>
      </w:tr>
      <w:tr w:rsidR="007033F3" w:rsidRPr="004B3397" w14:paraId="7D720667" w14:textId="77777777" w:rsidTr="007033F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5886AB2" w14:textId="14C92E7B" w:rsidR="007033F3" w:rsidRPr="004B3397" w:rsidRDefault="007033F3" w:rsidP="004E2E74">
            <w:pPr>
              <w:pStyle w:val="TAN"/>
            </w:pPr>
            <w:r w:rsidRPr="004B3397">
              <w:t>NOTE:</w:t>
            </w:r>
            <w:r w:rsidRPr="004B3397">
              <w:tab/>
              <w:t>Time [s] = distance [</w:t>
            </w:r>
            <w:r w:rsidRPr="004B3397">
              <w:sym w:font="Symbol" w:char="F06C"/>
            </w:r>
            <w:r w:rsidRPr="004B3397">
              <w:t>] / MS speed [</w:t>
            </w:r>
            <w:r w:rsidRPr="004B3397">
              <w:sym w:font="Symbol" w:char="F06C"/>
            </w:r>
            <w:r w:rsidRPr="004B3397">
              <w:t>/s]</w:t>
            </w:r>
            <w:r w:rsidR="004E2E74" w:rsidRPr="004B3397">
              <w:br/>
            </w:r>
            <w:r w:rsidRPr="004B3397">
              <w:t>MS speed [</w:t>
            </w:r>
            <w:r w:rsidRPr="004B3397">
              <w:sym w:font="Symbol" w:char="F06C"/>
            </w:r>
            <w:r w:rsidRPr="004B3397">
              <w:t>/s] = MS speed [m/s] / Speed of light [m/s] * Centre frequency [Hz]</w:t>
            </w:r>
          </w:p>
        </w:tc>
      </w:tr>
    </w:tbl>
    <w:p w14:paraId="1A6C9229" w14:textId="77777777" w:rsidR="007033F3" w:rsidRPr="004B3397" w:rsidRDefault="007033F3" w:rsidP="007033F3"/>
    <w:p w14:paraId="522FE25F" w14:textId="77777777" w:rsidR="007033F3" w:rsidRPr="004B3397" w:rsidRDefault="007033F3" w:rsidP="007033F3">
      <w:pPr>
        <w:rPr>
          <w:b/>
        </w:rPr>
      </w:pPr>
      <w:r w:rsidRPr="004B3397">
        <w:rPr>
          <w:b/>
        </w:rPr>
        <w:t>Time Domain Alternative Method:</w:t>
      </w:r>
    </w:p>
    <w:p w14:paraId="120C2830" w14:textId="77777777" w:rsidR="007033F3" w:rsidRPr="004B3397" w:rsidRDefault="007033F3" w:rsidP="007033F3">
      <w:r w:rsidRPr="004B3397">
        <w:t>PSP validation can also be implemented using time-domain techniques using the testing setup presented in Figure I.3.4-3. The VNA is substituted by a signal generator, and a signal analyser.</w:t>
      </w:r>
    </w:p>
    <w:p w14:paraId="776E6C76" w14:textId="77777777" w:rsidR="007033F3" w:rsidRPr="004B3397" w:rsidRDefault="007033F3" w:rsidP="007033F3">
      <w:pPr>
        <w:pStyle w:val="TH"/>
        <w:rPr>
          <w:lang w:eastAsia="ko-KR"/>
        </w:rPr>
      </w:pPr>
      <w:r w:rsidRPr="004B3397">
        <w:rPr>
          <w:noProof/>
          <w:lang w:eastAsia="ko-KR"/>
        </w:rPr>
        <w:drawing>
          <wp:inline distT="0" distB="0" distL="0" distR="0" wp14:anchorId="327FD1F5" wp14:editId="51555CD5">
            <wp:extent cx="4013200" cy="1674977"/>
            <wp:effectExtent l="0" t="0" r="6350" b="1905"/>
            <wp:docPr id="1705669200" name="图片 52" descr="A diagram of a radio compon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A diagram of a radio component&#10;&#10;Description automatically generated with medium confidence"/>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14:paraId="6243DF74" w14:textId="77777777" w:rsidR="007033F3" w:rsidRPr="004B3397" w:rsidRDefault="007033F3" w:rsidP="007033F3">
      <w:pPr>
        <w:pStyle w:val="TF"/>
      </w:pPr>
      <w:r w:rsidRPr="004B3397">
        <w:t>Figure I.3.4-3: Setup for FR2 PSP validation measurements based on time domain</w:t>
      </w:r>
    </w:p>
    <w:p w14:paraId="58EBBFDF" w14:textId="77777777" w:rsidR="004E2E74" w:rsidRPr="004B3397" w:rsidRDefault="004E2E74" w:rsidP="004E2E74"/>
    <w:p w14:paraId="60E05741" w14:textId="0D71919C" w:rsidR="007033F3" w:rsidRPr="004B3397" w:rsidRDefault="007033F3" w:rsidP="007033F3">
      <w:pPr>
        <w:pStyle w:val="TH"/>
        <w:ind w:left="284"/>
      </w:pPr>
      <w:r w:rsidRPr="004B3397">
        <w:t>Table I.3.4-3: Signal Generator Settings for FR2 PSP measurements 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033F3" w:rsidRPr="004B3397" w14:paraId="392F4A2C"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804AF5" w14:textId="77777777" w:rsidR="007033F3" w:rsidRPr="004B3397" w:rsidRDefault="007033F3" w:rsidP="007033F3">
            <w:pPr>
              <w:pStyle w:val="TAH"/>
              <w:rPr>
                <w:rFonts w:ascii="Calibri" w:hAnsi="Calibri"/>
                <w:sz w:val="22"/>
                <w:lang w:eastAsia="ko-KR"/>
              </w:rPr>
            </w:pPr>
            <w:r w:rsidRPr="004B3397">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9C85385" w14:textId="77777777" w:rsidR="007033F3" w:rsidRPr="004B3397" w:rsidRDefault="007033F3" w:rsidP="007033F3">
            <w:pPr>
              <w:pStyle w:val="TAH"/>
              <w:rPr>
                <w:rFonts w:ascii="Calibri" w:hAnsi="Calibri"/>
                <w:sz w:val="22"/>
                <w:lang w:eastAsia="ko-KR"/>
              </w:rPr>
            </w:pPr>
            <w:r w:rsidRPr="004B3397">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5391033" w14:textId="77777777" w:rsidR="007033F3" w:rsidRPr="004B3397" w:rsidRDefault="007033F3" w:rsidP="007033F3">
            <w:pPr>
              <w:pStyle w:val="TAH"/>
              <w:rPr>
                <w:rFonts w:ascii="Calibri" w:hAnsi="Calibri"/>
                <w:sz w:val="22"/>
                <w:lang w:eastAsia="ko-KR"/>
              </w:rPr>
            </w:pPr>
            <w:r w:rsidRPr="004B3397">
              <w:rPr>
                <w:lang w:eastAsia="ko-KR"/>
              </w:rPr>
              <w:t>Value</w:t>
            </w:r>
          </w:p>
        </w:tc>
      </w:tr>
      <w:tr w:rsidR="007033F3" w:rsidRPr="004B3397" w14:paraId="300BFEC7"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3D450F" w14:textId="77777777" w:rsidR="007033F3" w:rsidRPr="004B3397" w:rsidRDefault="007033F3" w:rsidP="007033F3">
            <w:pPr>
              <w:pStyle w:val="TAC"/>
              <w:jc w:val="left"/>
              <w:rPr>
                <w:rFonts w:ascii="Calibri" w:hAnsi="Calibri"/>
                <w:sz w:val="22"/>
                <w:lang w:eastAsia="ko-KR"/>
              </w:rPr>
            </w:pPr>
            <w:r w:rsidRPr="004B3397">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578F50CD" w14:textId="77777777" w:rsidR="007033F3" w:rsidRPr="004B3397" w:rsidRDefault="007033F3" w:rsidP="007033F3">
            <w:pPr>
              <w:pStyle w:val="TAC"/>
              <w:rPr>
                <w:rFonts w:ascii="Calibri" w:hAnsi="Calibri"/>
                <w:sz w:val="22"/>
                <w:lang w:eastAsia="ko-KR"/>
              </w:rPr>
            </w:pPr>
            <w:r w:rsidRPr="004B3397">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01BA815" w14:textId="77777777" w:rsidR="007033F3" w:rsidRPr="004B3397" w:rsidRDefault="007033F3" w:rsidP="007033F3">
            <w:pPr>
              <w:pStyle w:val="TAC"/>
              <w:rPr>
                <w:rFonts w:ascii="Calibri" w:hAnsi="Calibri"/>
                <w:sz w:val="22"/>
                <w:lang w:eastAsia="ko-KR"/>
              </w:rPr>
            </w:pPr>
            <w:r w:rsidRPr="004B3397">
              <w:rPr>
                <w:lang w:eastAsia="ko-KR"/>
              </w:rPr>
              <w:t xml:space="preserve">Downlink centre frequency </w:t>
            </w:r>
            <w:r w:rsidRPr="004B3397">
              <w:rPr>
                <w:rFonts w:cs="Arial"/>
              </w:rPr>
              <w:t xml:space="preserve">in Table </w:t>
            </w:r>
            <w:r w:rsidRPr="004B3397">
              <w:t>I.3.1-1</w:t>
            </w:r>
          </w:p>
        </w:tc>
      </w:tr>
      <w:tr w:rsidR="007033F3" w:rsidRPr="004B3397" w14:paraId="1B4618DE"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9E744" w14:textId="77777777" w:rsidR="007033F3" w:rsidRPr="004B3397" w:rsidRDefault="007033F3" w:rsidP="007033F3">
            <w:pPr>
              <w:pStyle w:val="TAC"/>
              <w:jc w:val="left"/>
              <w:rPr>
                <w:lang w:eastAsia="ko-KR"/>
              </w:rPr>
            </w:pPr>
            <w:r w:rsidRPr="004B3397">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A06C6" w14:textId="77777777" w:rsidR="007033F3" w:rsidRPr="004B3397" w:rsidRDefault="007033F3" w:rsidP="007033F3">
            <w:pPr>
              <w:pStyle w:val="TAC"/>
              <w:rPr>
                <w:lang w:eastAsia="ko-KR"/>
              </w:rPr>
            </w:pPr>
            <w:r w:rsidRPr="004B3397">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2C96C" w14:textId="77777777" w:rsidR="007033F3" w:rsidRPr="004B3397" w:rsidRDefault="007033F3" w:rsidP="007033F3">
            <w:pPr>
              <w:pStyle w:val="TAC"/>
              <w:rPr>
                <w:lang w:eastAsia="ko-KR"/>
              </w:rPr>
            </w:pPr>
            <w:r w:rsidRPr="004B3397">
              <w:rPr>
                <w:lang w:eastAsia="ko-KR"/>
              </w:rPr>
              <w:t>Function of the CE. Sufficiently above Noise Floor</w:t>
            </w:r>
          </w:p>
        </w:tc>
      </w:tr>
    </w:tbl>
    <w:p w14:paraId="6B34AE06" w14:textId="77777777" w:rsidR="007033F3" w:rsidRPr="004B3397" w:rsidRDefault="007033F3" w:rsidP="007033F3"/>
    <w:p w14:paraId="5F0510EB" w14:textId="77777777" w:rsidR="007033F3" w:rsidRPr="004B3397" w:rsidRDefault="007033F3" w:rsidP="007033F3">
      <w:pPr>
        <w:pStyle w:val="TH"/>
        <w:ind w:left="284"/>
      </w:pPr>
      <w:r w:rsidRPr="004B3397">
        <w:t>Table I.3.4-4: Signal Analyser Settings for FR2 PSP measurements 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033F3" w:rsidRPr="004B3397" w14:paraId="3FA3D1A8"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066E135" w14:textId="77777777" w:rsidR="007033F3" w:rsidRPr="004B3397" w:rsidRDefault="007033F3" w:rsidP="007033F3">
            <w:pPr>
              <w:pStyle w:val="TAH"/>
              <w:rPr>
                <w:rFonts w:ascii="Calibri" w:hAnsi="Calibri"/>
                <w:sz w:val="22"/>
                <w:lang w:eastAsia="ko-KR"/>
              </w:rPr>
            </w:pPr>
            <w:r w:rsidRPr="004B3397">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5DAA649" w14:textId="77777777" w:rsidR="007033F3" w:rsidRPr="004B3397" w:rsidRDefault="007033F3" w:rsidP="007033F3">
            <w:pPr>
              <w:pStyle w:val="TAH"/>
              <w:rPr>
                <w:rFonts w:ascii="Calibri" w:hAnsi="Calibri"/>
                <w:sz w:val="22"/>
                <w:lang w:eastAsia="ko-KR"/>
              </w:rPr>
            </w:pPr>
            <w:r w:rsidRPr="004B3397">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2A3E47" w14:textId="77777777" w:rsidR="007033F3" w:rsidRPr="004B3397" w:rsidRDefault="007033F3" w:rsidP="007033F3">
            <w:pPr>
              <w:pStyle w:val="TAH"/>
              <w:rPr>
                <w:rFonts w:ascii="Calibri" w:hAnsi="Calibri"/>
                <w:sz w:val="22"/>
                <w:lang w:eastAsia="ko-KR"/>
              </w:rPr>
            </w:pPr>
            <w:r w:rsidRPr="004B3397">
              <w:rPr>
                <w:lang w:eastAsia="ko-KR"/>
              </w:rPr>
              <w:t>Value</w:t>
            </w:r>
          </w:p>
        </w:tc>
      </w:tr>
      <w:tr w:rsidR="007033F3" w:rsidRPr="004B3397" w14:paraId="42E050E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AEE5CA" w14:textId="77777777" w:rsidR="007033F3" w:rsidRPr="004B3397" w:rsidRDefault="007033F3" w:rsidP="007033F3">
            <w:pPr>
              <w:pStyle w:val="TAC"/>
              <w:jc w:val="left"/>
              <w:rPr>
                <w:rFonts w:ascii="Calibri" w:hAnsi="Calibri"/>
                <w:sz w:val="22"/>
                <w:lang w:eastAsia="ko-KR"/>
              </w:rPr>
            </w:pPr>
            <w:r w:rsidRPr="004B3397">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2B21BFE" w14:textId="77777777" w:rsidR="007033F3" w:rsidRPr="004B3397" w:rsidRDefault="007033F3" w:rsidP="007033F3">
            <w:pPr>
              <w:pStyle w:val="TAC"/>
              <w:rPr>
                <w:rFonts w:ascii="Calibri" w:hAnsi="Calibri"/>
                <w:sz w:val="22"/>
                <w:lang w:eastAsia="ko-KR"/>
              </w:rPr>
            </w:pPr>
            <w:r w:rsidRPr="004B3397">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E8E685" w14:textId="77777777" w:rsidR="007033F3" w:rsidRPr="004B3397" w:rsidRDefault="007033F3" w:rsidP="007033F3">
            <w:pPr>
              <w:pStyle w:val="TAC"/>
              <w:rPr>
                <w:rFonts w:ascii="Calibri" w:hAnsi="Calibri"/>
                <w:sz w:val="22"/>
                <w:lang w:eastAsia="ko-KR"/>
              </w:rPr>
            </w:pPr>
            <w:r w:rsidRPr="004B3397">
              <w:rPr>
                <w:lang w:eastAsia="ko-KR"/>
              </w:rPr>
              <w:t xml:space="preserve">Downlink centre frequency </w:t>
            </w:r>
            <w:r w:rsidRPr="004B3397">
              <w:rPr>
                <w:rFonts w:cs="Arial"/>
              </w:rPr>
              <w:t xml:space="preserve">in Table </w:t>
            </w:r>
            <w:r w:rsidRPr="004B3397">
              <w:t>I.3.1-1</w:t>
            </w:r>
          </w:p>
        </w:tc>
      </w:tr>
      <w:tr w:rsidR="007033F3" w:rsidRPr="004B3397" w14:paraId="4529D98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28CD742" w14:textId="77777777" w:rsidR="007033F3" w:rsidRPr="004B3397" w:rsidRDefault="007033F3" w:rsidP="007033F3">
            <w:pPr>
              <w:pStyle w:val="TAC"/>
              <w:jc w:val="left"/>
              <w:rPr>
                <w:lang w:eastAsia="ko-KR"/>
              </w:rPr>
            </w:pPr>
            <w:r w:rsidRPr="004B3397">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AC5EF" w14:textId="77777777" w:rsidR="007033F3" w:rsidRPr="004B3397" w:rsidRDefault="007033F3" w:rsidP="007033F3">
            <w:pPr>
              <w:pStyle w:val="TAC"/>
              <w:rPr>
                <w:lang w:eastAsia="ko-KR"/>
              </w:rPr>
            </w:pPr>
            <w:r w:rsidRPr="004B3397">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3F83C30" w14:textId="77777777" w:rsidR="007033F3" w:rsidRPr="004B3397" w:rsidRDefault="007033F3" w:rsidP="007033F3">
            <w:pPr>
              <w:pStyle w:val="TAC"/>
              <w:rPr>
                <w:lang w:eastAsia="ko-KR"/>
              </w:rPr>
            </w:pPr>
            <w:r w:rsidRPr="004B3397">
              <w:rPr>
                <w:lang w:eastAsia="ko-KR"/>
              </w:rPr>
              <w:t>At least 10 times bigger than the max Doppler spread (</w:t>
            </w:r>
            <w:r w:rsidRPr="004B3397">
              <w:rPr>
                <w:i/>
                <w:iCs/>
                <w:lang w:eastAsia="ko-KR"/>
              </w:rPr>
              <w:t>f</w:t>
            </w:r>
            <w:r w:rsidRPr="004B3397">
              <w:rPr>
                <w:i/>
                <w:iCs/>
                <w:vertAlign w:val="subscript"/>
                <w:lang w:eastAsia="ko-KR"/>
              </w:rPr>
              <w:t>d</w:t>
            </w:r>
            <w:r w:rsidRPr="004B3397">
              <w:rPr>
                <w:i/>
                <w:iCs/>
                <w:lang w:eastAsia="ko-KR"/>
              </w:rPr>
              <w:t>=v/</w:t>
            </w:r>
            <w:r w:rsidRPr="004B3397">
              <w:rPr>
                <w:rFonts w:cs="Arial"/>
                <w:i/>
                <w:iCs/>
                <w:lang w:eastAsia="ko-KR"/>
              </w:rPr>
              <w:t>λ)</w:t>
            </w:r>
          </w:p>
        </w:tc>
      </w:tr>
      <w:tr w:rsidR="007033F3" w:rsidRPr="004B3397" w14:paraId="6856BDAD"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8ACC95" w14:textId="77777777" w:rsidR="007033F3" w:rsidRPr="004B3397" w:rsidRDefault="007033F3" w:rsidP="007033F3">
            <w:pPr>
              <w:pStyle w:val="TAC"/>
              <w:jc w:val="left"/>
              <w:rPr>
                <w:lang w:eastAsia="ko-KR"/>
              </w:rPr>
            </w:pPr>
            <w:r w:rsidRPr="004B3397">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74D76756" w14:textId="77777777" w:rsidR="007033F3" w:rsidRPr="004B3397" w:rsidRDefault="007033F3" w:rsidP="007033F3">
            <w:pPr>
              <w:pStyle w:val="TAC"/>
              <w:rPr>
                <w:lang w:eastAsia="ko-KR"/>
              </w:rPr>
            </w:pPr>
            <w:r w:rsidRPr="004B3397">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06A44E26" w14:textId="77777777" w:rsidR="007033F3" w:rsidRPr="004B3397" w:rsidRDefault="007033F3" w:rsidP="007033F3">
            <w:pPr>
              <w:pStyle w:val="TAC"/>
              <w:rPr>
                <w:lang w:eastAsia="ko-KR"/>
              </w:rPr>
            </w:pPr>
            <w:r w:rsidRPr="004B3397">
              <w:rPr>
                <w:lang w:eastAsia="ko-KR"/>
              </w:rPr>
              <w:t>At least 32s</w:t>
            </w:r>
          </w:p>
        </w:tc>
      </w:tr>
    </w:tbl>
    <w:p w14:paraId="62B786B0" w14:textId="77777777" w:rsidR="007033F3" w:rsidRPr="004B3397" w:rsidRDefault="007033F3" w:rsidP="007033F3"/>
    <w:p w14:paraId="35B6FCE8" w14:textId="77777777" w:rsidR="007033F3" w:rsidRPr="004B3397" w:rsidRDefault="007033F3" w:rsidP="007033F3">
      <w:r w:rsidRPr="004B3397">
        <w:t>The measurement and analysis procedure are given as follows:</w:t>
      </w:r>
    </w:p>
    <w:p w14:paraId="55981849" w14:textId="4D666DC5" w:rsidR="007033F3" w:rsidRPr="004B3397" w:rsidRDefault="007033F3" w:rsidP="007033F3">
      <w:pPr>
        <w:rPr>
          <w:lang w:eastAsia="ko-KR"/>
        </w:rPr>
      </w:pPr>
      <w:r w:rsidRPr="004B3397">
        <w:rPr>
          <w:lang w:eastAsia="ko-KR"/>
        </w:rPr>
        <w:lastRenderedPageBreak/>
        <w:t xml:space="preserve">Follow the same procedure as before, but </w:t>
      </w:r>
      <w:r w:rsidRPr="004B3397">
        <w:rPr>
          <w:iCs/>
          <w:lang w:eastAsia="ko-KR"/>
        </w:rPr>
        <w:t>M</w:t>
      </w:r>
      <w:r w:rsidRPr="004B3397">
        <w:rPr>
          <w:lang w:eastAsia="ko-KR"/>
        </w:rPr>
        <w:t xml:space="preserve"> is set to 1. The Channel Emulator is not stepped, but it is allowed to play in free run mode for each of the </w:t>
      </w:r>
      <w:r w:rsidRPr="004B3397">
        <w:rPr>
          <w:iCs/>
          <w:lang w:eastAsia="ko-KR"/>
        </w:rPr>
        <w:t>K</w:t>
      </w:r>
      <w:r w:rsidRPr="004B3397">
        <w:rPr>
          <w:lang w:eastAsia="ko-KR"/>
        </w:rPr>
        <w:t xml:space="preserve"> spatial points.</w:t>
      </w:r>
    </w:p>
    <w:p w14:paraId="46E893AB" w14:textId="77777777" w:rsidR="007033F3" w:rsidRPr="004B3397" w:rsidRDefault="007033F3" w:rsidP="007033F3">
      <w:pPr>
        <w:pStyle w:val="Heading2"/>
      </w:pPr>
      <w:bookmarkStart w:id="111" w:name="_Toc177658818"/>
      <w:r w:rsidRPr="004B3397">
        <w:t>I.3.5</w:t>
      </w:r>
      <w:r w:rsidRPr="004B3397">
        <w:tab/>
        <w:t>FR2 Cross-polarization</w:t>
      </w:r>
      <w:bookmarkEnd w:id="111"/>
    </w:p>
    <w:p w14:paraId="6375D738" w14:textId="77777777" w:rsidR="007033F3" w:rsidRPr="004B3397" w:rsidRDefault="007033F3" w:rsidP="007033F3">
      <w:r w:rsidRPr="004B3397">
        <w:t>This measurement checks how well the measured vertically or horizontally polarized power levels follow expected values. The test setup for cross-polarization is the same as PDP validation in Figure I.3.2-1.</w:t>
      </w:r>
    </w:p>
    <w:p w14:paraId="3ACE5FDA" w14:textId="77777777" w:rsidR="007033F3" w:rsidRPr="004B3397" w:rsidRDefault="007033F3" w:rsidP="007033F3">
      <w:pPr>
        <w:rPr>
          <w:lang w:eastAsia="fi-FI"/>
        </w:rPr>
      </w:pPr>
      <w:r w:rsidRPr="004B3397">
        <w:rPr>
          <w:b/>
          <w:lang w:eastAsia="fi-FI"/>
        </w:rPr>
        <w:t xml:space="preserve">Method of measurement: </w:t>
      </w:r>
      <w:r w:rsidRPr="004B3397">
        <w:rPr>
          <w:b/>
          <w:lang w:eastAsia="fi-FI"/>
        </w:rPr>
        <w:tab/>
      </w:r>
      <w:r w:rsidRPr="004B3397">
        <w:rPr>
          <w:b/>
          <w:lang w:eastAsia="fi-FI"/>
        </w:rPr>
        <w:tab/>
      </w:r>
      <w:r w:rsidRPr="004B3397">
        <w:rPr>
          <w:lang w:eastAsia="fi-FI"/>
        </w:rPr>
        <w:t>Step the emulation and store traces from VNA.</w:t>
      </w:r>
    </w:p>
    <w:p w14:paraId="1A40063D" w14:textId="77777777" w:rsidR="007033F3" w:rsidRPr="004B3397" w:rsidRDefault="007033F3" w:rsidP="007033F3">
      <w:pPr>
        <w:rPr>
          <w:b/>
          <w:lang w:eastAsia="fi-FI"/>
        </w:rPr>
      </w:pPr>
      <w:r w:rsidRPr="004B3397">
        <w:rPr>
          <w:b/>
          <w:lang w:eastAsia="fi-FI"/>
        </w:rPr>
        <w:t>VNA settings:</w:t>
      </w:r>
    </w:p>
    <w:p w14:paraId="253C160C" w14:textId="77777777" w:rsidR="007033F3" w:rsidRPr="004B3397" w:rsidRDefault="007033F3" w:rsidP="007033F3">
      <w:pPr>
        <w:pStyle w:val="TH"/>
        <w:rPr>
          <w:lang w:eastAsia="fi-FI"/>
        </w:rPr>
      </w:pPr>
      <w:r w:rsidRPr="004B3397">
        <w:t>Table I.3.5-1: VNA settings for FR2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033F3" w:rsidRPr="004B3397" w14:paraId="2611BB96"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269391" w14:textId="77777777" w:rsidR="007033F3" w:rsidRPr="004B3397" w:rsidRDefault="007033F3" w:rsidP="007033F3">
            <w:pPr>
              <w:pStyle w:val="TAH"/>
              <w:rPr>
                <w:rFonts w:cs="Arial"/>
                <w:lang w:eastAsia="fi-FI"/>
              </w:rPr>
            </w:pPr>
            <w:r w:rsidRPr="004B3397">
              <w:rPr>
                <w:rFonts w:cs="Arial"/>
                <w:lang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F7E6E9" w14:textId="77777777" w:rsidR="007033F3" w:rsidRPr="004B3397" w:rsidRDefault="007033F3" w:rsidP="007033F3">
            <w:pPr>
              <w:pStyle w:val="TAH"/>
              <w:rPr>
                <w:rFonts w:cs="Arial"/>
                <w:lang w:eastAsia="fi-FI"/>
              </w:rPr>
            </w:pPr>
            <w:r w:rsidRPr="004B3397">
              <w:rPr>
                <w:rFonts w:cs="Arial"/>
                <w:lang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624C31" w14:textId="77777777" w:rsidR="007033F3" w:rsidRPr="004B3397" w:rsidRDefault="007033F3" w:rsidP="007033F3">
            <w:pPr>
              <w:pStyle w:val="TAH"/>
              <w:rPr>
                <w:rFonts w:cs="Arial"/>
                <w:lang w:eastAsia="fi-FI"/>
              </w:rPr>
            </w:pPr>
            <w:r w:rsidRPr="004B3397">
              <w:rPr>
                <w:rFonts w:cs="Arial"/>
                <w:lang w:eastAsia="zh-CN"/>
              </w:rPr>
              <w:t>Value</w:t>
            </w:r>
          </w:p>
        </w:tc>
      </w:tr>
      <w:tr w:rsidR="007033F3" w:rsidRPr="004B3397" w14:paraId="700EC961"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61D6C" w14:textId="77777777" w:rsidR="007033F3" w:rsidRPr="004B3397" w:rsidRDefault="007033F3" w:rsidP="007033F3">
            <w:pPr>
              <w:pStyle w:val="TAC"/>
              <w:rPr>
                <w:rFonts w:cs="Arial"/>
              </w:rPr>
            </w:pPr>
            <w:r w:rsidRPr="004B3397">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2FB366FE" w14:textId="77777777" w:rsidR="007033F3" w:rsidRPr="004B3397" w:rsidRDefault="007033F3" w:rsidP="007033F3">
            <w:pPr>
              <w:pStyle w:val="TAC"/>
              <w:rPr>
                <w:rFonts w:cs="Arial"/>
              </w:rPr>
            </w:pPr>
            <w:r w:rsidRPr="004B3397">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082DEF1" w14:textId="77777777" w:rsidR="007033F3" w:rsidRPr="004B3397" w:rsidRDefault="007033F3" w:rsidP="007033F3">
            <w:pPr>
              <w:pStyle w:val="TAC"/>
              <w:rPr>
                <w:rFonts w:cs="Arial"/>
              </w:rPr>
            </w:pPr>
            <w:r w:rsidRPr="004B3397">
              <w:rPr>
                <w:rFonts w:cs="Arial"/>
              </w:rPr>
              <w:t>Downlink Centre Frequency</w:t>
            </w:r>
          </w:p>
          <w:p w14:paraId="07AF6DAA" w14:textId="77777777" w:rsidR="007033F3" w:rsidRPr="004B3397" w:rsidRDefault="007033F3" w:rsidP="007033F3">
            <w:pPr>
              <w:pStyle w:val="TAC"/>
              <w:rPr>
                <w:rFonts w:cs="Arial"/>
              </w:rPr>
            </w:pPr>
            <w:r w:rsidRPr="004B3397">
              <w:rPr>
                <w:rFonts w:cs="Arial"/>
              </w:rPr>
              <w:t xml:space="preserve"> in Table I.3.1-1</w:t>
            </w:r>
          </w:p>
        </w:tc>
      </w:tr>
      <w:tr w:rsidR="007033F3" w:rsidRPr="004B3397" w14:paraId="2A09B62F"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250780B" w14:textId="77777777" w:rsidR="007033F3" w:rsidRPr="004B3397" w:rsidRDefault="007033F3" w:rsidP="007033F3">
            <w:pPr>
              <w:pStyle w:val="TAC"/>
              <w:rPr>
                <w:rFonts w:cs="Arial"/>
              </w:rPr>
            </w:pPr>
            <w:r w:rsidRPr="004B3397">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419DD64" w14:textId="77777777" w:rsidR="007033F3" w:rsidRPr="004B3397" w:rsidRDefault="007033F3" w:rsidP="007033F3">
            <w:pPr>
              <w:pStyle w:val="TAC"/>
              <w:rPr>
                <w:rFonts w:cs="Arial"/>
              </w:rPr>
            </w:pPr>
            <w:r w:rsidRPr="004B3397">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F4F234A" w14:textId="77777777" w:rsidR="007033F3" w:rsidRPr="004B3397" w:rsidRDefault="007033F3" w:rsidP="007033F3">
            <w:pPr>
              <w:pStyle w:val="TAC"/>
              <w:rPr>
                <w:rFonts w:cs="Arial"/>
              </w:rPr>
            </w:pPr>
            <w:r w:rsidRPr="004B3397">
              <w:rPr>
                <w:rFonts w:cs="Arial"/>
              </w:rPr>
              <w:t>40</w:t>
            </w:r>
          </w:p>
        </w:tc>
      </w:tr>
      <w:tr w:rsidR="007033F3" w:rsidRPr="004B3397" w14:paraId="7F9409F2"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19EFCEB" w14:textId="77777777" w:rsidR="007033F3" w:rsidRPr="004B3397" w:rsidRDefault="007033F3" w:rsidP="007033F3">
            <w:pPr>
              <w:pStyle w:val="TAC"/>
              <w:rPr>
                <w:rFonts w:cs="Arial"/>
              </w:rPr>
            </w:pPr>
            <w:r w:rsidRPr="004B3397">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5B59A706"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969815A" w14:textId="77777777" w:rsidR="007033F3" w:rsidRPr="004B3397" w:rsidRDefault="007033F3" w:rsidP="007033F3">
            <w:pPr>
              <w:pStyle w:val="TAC"/>
              <w:rPr>
                <w:rFonts w:cs="Arial"/>
              </w:rPr>
            </w:pPr>
            <w:r w:rsidRPr="004B3397">
              <w:rPr>
                <w:rFonts w:cs="Arial"/>
              </w:rPr>
              <w:t>1000</w:t>
            </w:r>
          </w:p>
        </w:tc>
      </w:tr>
      <w:tr w:rsidR="007033F3" w:rsidRPr="004B3397" w14:paraId="0644E098"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D4E8837" w14:textId="77777777" w:rsidR="007033F3" w:rsidRPr="004B3397" w:rsidRDefault="007033F3" w:rsidP="007033F3">
            <w:pPr>
              <w:pStyle w:val="TAC"/>
              <w:rPr>
                <w:rFonts w:cs="Arial"/>
              </w:rPr>
            </w:pPr>
            <w:r w:rsidRPr="004B3397">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78CC9732"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BD144AF" w14:textId="77777777" w:rsidR="007033F3" w:rsidRPr="004B3397" w:rsidRDefault="007033F3" w:rsidP="007033F3">
            <w:pPr>
              <w:pStyle w:val="TAC"/>
              <w:rPr>
                <w:rFonts w:cs="Arial"/>
              </w:rPr>
            </w:pPr>
            <w:r w:rsidRPr="004B3397">
              <w:rPr>
                <w:rFonts w:cs="Arial"/>
              </w:rPr>
              <w:t>802</w:t>
            </w:r>
          </w:p>
        </w:tc>
      </w:tr>
      <w:tr w:rsidR="007033F3" w:rsidRPr="004B3397" w14:paraId="30116E39"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B68D3BB" w14:textId="77777777" w:rsidR="007033F3" w:rsidRPr="004B3397" w:rsidRDefault="007033F3" w:rsidP="007033F3">
            <w:pPr>
              <w:pStyle w:val="TAC"/>
              <w:rPr>
                <w:rFonts w:cs="Arial"/>
              </w:rPr>
            </w:pPr>
            <w:r w:rsidRPr="004B3397">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1F8F5C5E"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9D734CC" w14:textId="77777777" w:rsidR="007033F3" w:rsidRPr="004B3397" w:rsidRDefault="007033F3" w:rsidP="007033F3">
            <w:pPr>
              <w:pStyle w:val="TAC"/>
              <w:rPr>
                <w:rFonts w:cs="Arial"/>
              </w:rPr>
            </w:pPr>
            <w:r w:rsidRPr="004B3397">
              <w:rPr>
                <w:rFonts w:cs="Arial"/>
              </w:rPr>
              <w:t>1</w:t>
            </w:r>
          </w:p>
        </w:tc>
      </w:tr>
    </w:tbl>
    <w:p w14:paraId="27BE3AB4" w14:textId="77777777" w:rsidR="007033F3" w:rsidRPr="004B3397" w:rsidRDefault="007033F3" w:rsidP="007033F3">
      <w:pPr>
        <w:rPr>
          <w:lang w:eastAsia="fi-FI"/>
        </w:rPr>
      </w:pPr>
    </w:p>
    <w:p w14:paraId="47DED57F" w14:textId="77777777" w:rsidR="007033F3" w:rsidRPr="004B3397" w:rsidRDefault="007033F3" w:rsidP="007033F3">
      <w:pPr>
        <w:rPr>
          <w:b/>
          <w:lang w:eastAsia="fi-FI"/>
        </w:rPr>
      </w:pPr>
      <w:r w:rsidRPr="004B3397">
        <w:rPr>
          <w:b/>
          <w:lang w:eastAsia="fi-FI"/>
        </w:rPr>
        <w:t>Channel model specification:</w:t>
      </w:r>
    </w:p>
    <w:p w14:paraId="4AB13543" w14:textId="155FEF9C" w:rsidR="007033F3" w:rsidRPr="004B3397" w:rsidRDefault="007033F3" w:rsidP="007033F3">
      <w:pPr>
        <w:pStyle w:val="TH"/>
        <w:rPr>
          <w:lang w:eastAsia="fi-FI"/>
        </w:rPr>
      </w:pPr>
      <w:r w:rsidRPr="004B3397">
        <w:t>Table I.3.5-2: Channel model specification for FR2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033F3" w:rsidRPr="004B3397" w14:paraId="7C449E45"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553A2A" w14:textId="77777777" w:rsidR="007033F3" w:rsidRPr="004B3397" w:rsidRDefault="007033F3" w:rsidP="007033F3">
            <w:pPr>
              <w:pStyle w:val="TAH"/>
              <w:rPr>
                <w:rFonts w:cs="Arial"/>
                <w:lang w:eastAsia="fi-FI"/>
              </w:rPr>
            </w:pPr>
            <w:r w:rsidRPr="004B3397">
              <w:rPr>
                <w:rFonts w:cs="Arial"/>
                <w:lang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A5032C" w14:textId="77777777" w:rsidR="007033F3" w:rsidRPr="004B3397" w:rsidRDefault="007033F3" w:rsidP="007033F3">
            <w:pPr>
              <w:pStyle w:val="TAH"/>
              <w:rPr>
                <w:rFonts w:cs="Arial"/>
                <w:lang w:eastAsia="fi-FI"/>
              </w:rPr>
            </w:pPr>
            <w:r w:rsidRPr="004B3397">
              <w:rPr>
                <w:rFonts w:cs="Arial"/>
                <w:lang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8778560" w14:textId="77777777" w:rsidR="007033F3" w:rsidRPr="004B3397" w:rsidRDefault="007033F3" w:rsidP="007033F3">
            <w:pPr>
              <w:pStyle w:val="TAH"/>
              <w:rPr>
                <w:rFonts w:cs="Arial"/>
                <w:lang w:eastAsia="fi-FI"/>
              </w:rPr>
            </w:pPr>
            <w:r w:rsidRPr="004B3397">
              <w:rPr>
                <w:rFonts w:cs="Arial"/>
                <w:lang w:eastAsia="zh-CN"/>
              </w:rPr>
              <w:t>Value</w:t>
            </w:r>
          </w:p>
        </w:tc>
      </w:tr>
      <w:tr w:rsidR="007033F3" w:rsidRPr="004B3397" w14:paraId="7C2207D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78BA92" w14:textId="77777777" w:rsidR="007033F3" w:rsidRPr="004B3397" w:rsidRDefault="007033F3" w:rsidP="007033F3">
            <w:pPr>
              <w:pStyle w:val="TAC"/>
              <w:rPr>
                <w:rFonts w:cs="Arial"/>
              </w:rPr>
            </w:pPr>
            <w:r w:rsidRPr="004B3397">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059A5679" w14:textId="77777777" w:rsidR="007033F3" w:rsidRPr="004B3397" w:rsidRDefault="007033F3" w:rsidP="007033F3">
            <w:pPr>
              <w:pStyle w:val="TAC"/>
              <w:rPr>
                <w:rFonts w:cs="Arial"/>
              </w:rPr>
            </w:pPr>
            <w:r w:rsidRPr="004B3397">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CF414EF" w14:textId="77777777" w:rsidR="007033F3" w:rsidRPr="004B3397" w:rsidRDefault="007033F3" w:rsidP="007033F3">
            <w:pPr>
              <w:pStyle w:val="TAC"/>
              <w:rPr>
                <w:rFonts w:cs="Arial"/>
              </w:rPr>
            </w:pPr>
            <w:r w:rsidRPr="004B3397">
              <w:rPr>
                <w:rFonts w:cs="Arial"/>
              </w:rPr>
              <w:t>Downlink centre frequency</w:t>
            </w:r>
          </w:p>
          <w:p w14:paraId="0AD3D86A" w14:textId="77777777" w:rsidR="007033F3" w:rsidRPr="004B3397" w:rsidRDefault="007033F3" w:rsidP="007033F3">
            <w:pPr>
              <w:pStyle w:val="TAC"/>
              <w:rPr>
                <w:rFonts w:cs="Arial"/>
              </w:rPr>
            </w:pPr>
            <w:r w:rsidRPr="004B3397">
              <w:rPr>
                <w:rFonts w:cs="Arial"/>
              </w:rPr>
              <w:t xml:space="preserve"> in Table I.3.1-1</w:t>
            </w:r>
          </w:p>
        </w:tc>
      </w:tr>
      <w:tr w:rsidR="007033F3" w:rsidRPr="004B3397" w14:paraId="69BD2152"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09398D3" w14:textId="77777777" w:rsidR="007033F3" w:rsidRPr="004B3397" w:rsidRDefault="007033F3" w:rsidP="007033F3">
            <w:pPr>
              <w:pStyle w:val="TAC"/>
              <w:rPr>
                <w:rFonts w:cs="Arial"/>
              </w:rPr>
            </w:pPr>
            <w:r w:rsidRPr="004B339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95AA8B2" w14:textId="77777777" w:rsidR="007033F3" w:rsidRPr="004B3397" w:rsidRDefault="007033F3" w:rsidP="007033F3">
            <w:pPr>
              <w:pStyle w:val="TAC"/>
              <w:rPr>
                <w:rFonts w:cs="Arial"/>
              </w:rPr>
            </w:pPr>
            <w:r w:rsidRPr="004B3397">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2606B0E6" w14:textId="77777777" w:rsidR="007033F3" w:rsidRPr="004B3397" w:rsidRDefault="007033F3" w:rsidP="007033F3">
            <w:pPr>
              <w:pStyle w:val="TAC"/>
              <w:rPr>
                <w:rFonts w:cs="Arial"/>
              </w:rPr>
            </w:pPr>
            <w:r w:rsidRPr="004B3397">
              <w:rPr>
                <w:rFonts w:cs="Arial"/>
              </w:rPr>
              <w:t>&gt; 2</w:t>
            </w:r>
          </w:p>
        </w:tc>
      </w:tr>
      <w:tr w:rsidR="007033F3" w:rsidRPr="004B3397" w14:paraId="5B5E433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B448B8" w14:textId="77777777" w:rsidR="007033F3" w:rsidRPr="004B3397" w:rsidRDefault="007033F3" w:rsidP="007033F3">
            <w:pPr>
              <w:pStyle w:val="TAC"/>
              <w:rPr>
                <w:rFonts w:cs="Arial"/>
              </w:rPr>
            </w:pPr>
            <w:r w:rsidRPr="004B3397">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A566CF8"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09F53C9" w14:textId="77777777" w:rsidR="007033F3" w:rsidRPr="004B3397" w:rsidRDefault="007033F3" w:rsidP="007033F3">
            <w:pPr>
              <w:pStyle w:val="TAC"/>
              <w:rPr>
                <w:rFonts w:cs="Arial"/>
              </w:rPr>
            </w:pPr>
            <w:r w:rsidRPr="004B3397">
              <w:rPr>
                <w:rFonts w:cs="Arial"/>
              </w:rPr>
              <w:t>As specified in Annex I.1</w:t>
            </w:r>
          </w:p>
        </w:tc>
      </w:tr>
      <w:tr w:rsidR="007033F3" w:rsidRPr="004B3397" w14:paraId="590AEB7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45CF8D" w14:textId="77777777" w:rsidR="007033F3" w:rsidRPr="004B3397" w:rsidRDefault="007033F3" w:rsidP="007033F3">
            <w:pPr>
              <w:pStyle w:val="TAC"/>
              <w:rPr>
                <w:rFonts w:cs="Arial"/>
              </w:rPr>
            </w:pPr>
            <w:r w:rsidRPr="004B3397">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3383900" w14:textId="77777777" w:rsidR="007033F3" w:rsidRPr="004B3397" w:rsidRDefault="007033F3" w:rsidP="007033F3">
            <w:pPr>
              <w:pStyle w:val="TAC"/>
              <w:rPr>
                <w:rFonts w:cs="Arial"/>
              </w:rPr>
            </w:pPr>
            <w:r w:rsidRPr="004B3397">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4EEF9A9A" w14:textId="77777777" w:rsidR="007033F3" w:rsidRPr="004B3397" w:rsidRDefault="007033F3" w:rsidP="007033F3">
            <w:pPr>
              <w:pStyle w:val="TAC"/>
              <w:rPr>
                <w:rFonts w:cs="Arial"/>
              </w:rPr>
            </w:pPr>
            <w:r w:rsidRPr="004B3397">
              <w:rPr>
                <w:rFonts w:cs="Arial"/>
              </w:rPr>
              <w:t>30</w:t>
            </w:r>
          </w:p>
        </w:tc>
      </w:tr>
      <w:tr w:rsidR="007033F3" w:rsidRPr="004B3397" w14:paraId="73648228" w14:textId="77777777" w:rsidTr="007033F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D752DA2" w14:textId="0DD3E0D0" w:rsidR="007033F3" w:rsidRPr="004B3397" w:rsidRDefault="007033F3" w:rsidP="00864D36">
            <w:pPr>
              <w:pStyle w:val="TAN"/>
              <w:rPr>
                <w:rFonts w:cs="Arial"/>
              </w:rPr>
            </w:pPr>
            <w:r w:rsidRPr="004B3397">
              <w:rPr>
                <w:rFonts w:cs="Arial"/>
                <w:lang w:eastAsia="fi-FI"/>
              </w:rPr>
              <w:t>NOTE:</w:t>
            </w:r>
            <w:r w:rsidRPr="004B3397">
              <w:rPr>
                <w:rFonts w:cs="Arial"/>
                <w:lang w:eastAsia="fi-FI"/>
              </w:rPr>
              <w:tab/>
              <w:t>Time [s] = distance [</w:t>
            </w:r>
            <w:r w:rsidRPr="004B3397">
              <w:rPr>
                <w:rFonts w:cs="Arial"/>
                <w:lang w:eastAsia="fi-FI"/>
              </w:rPr>
              <w:sym w:font="Symbol" w:char="F06C"/>
            </w:r>
            <w:r w:rsidRPr="004B3397">
              <w:rPr>
                <w:rFonts w:cs="Arial"/>
                <w:lang w:eastAsia="fi-FI"/>
              </w:rPr>
              <w:t>] / MS speed [</w:t>
            </w:r>
            <w:r w:rsidRPr="004B3397">
              <w:rPr>
                <w:rFonts w:cs="Arial"/>
                <w:lang w:eastAsia="fi-FI"/>
              </w:rPr>
              <w:sym w:font="Symbol" w:char="F06C"/>
            </w:r>
            <w:r w:rsidRPr="004B3397">
              <w:rPr>
                <w:rFonts w:cs="Arial"/>
                <w:lang w:eastAsia="fi-FI"/>
              </w:rPr>
              <w:t>/s]</w:t>
            </w:r>
            <w:r w:rsidR="00864D36" w:rsidRPr="004B3397">
              <w:rPr>
                <w:rFonts w:cs="Arial"/>
                <w:lang w:eastAsia="fi-FI"/>
              </w:rPr>
              <w:br/>
            </w:r>
            <w:r w:rsidRPr="004B3397">
              <w:rPr>
                <w:rFonts w:cs="Arial"/>
                <w:lang w:eastAsia="fi-FI"/>
              </w:rPr>
              <w:t>MS speed [</w:t>
            </w:r>
            <w:r w:rsidRPr="004B3397">
              <w:rPr>
                <w:rFonts w:cs="Arial"/>
                <w:lang w:eastAsia="fi-FI"/>
              </w:rPr>
              <w:sym w:font="Symbol" w:char="F06C"/>
            </w:r>
            <w:r w:rsidRPr="004B3397">
              <w:rPr>
                <w:rFonts w:cs="Arial"/>
                <w:lang w:eastAsia="fi-FI"/>
              </w:rPr>
              <w:t>/s] = MS speed [m /s] / Speed of light [m/s] * Centre frequency [Hz]</w:t>
            </w:r>
          </w:p>
        </w:tc>
      </w:tr>
    </w:tbl>
    <w:p w14:paraId="71E21E5B" w14:textId="77777777" w:rsidR="007033F3" w:rsidRPr="004B3397" w:rsidRDefault="007033F3" w:rsidP="007033F3">
      <w:pPr>
        <w:rPr>
          <w:lang w:eastAsia="fi-FI"/>
        </w:rPr>
      </w:pPr>
    </w:p>
    <w:p w14:paraId="0AB38392" w14:textId="77777777" w:rsidR="007033F3" w:rsidRPr="004B3397" w:rsidRDefault="007033F3" w:rsidP="007033F3">
      <w:pPr>
        <w:rPr>
          <w:b/>
          <w:lang w:eastAsia="fi-FI"/>
        </w:rPr>
      </w:pPr>
      <w:r w:rsidRPr="004B3397">
        <w:rPr>
          <w:b/>
          <w:lang w:eastAsia="fi-FI"/>
        </w:rPr>
        <w:t>Measurement Procedure:</w:t>
      </w:r>
    </w:p>
    <w:p w14:paraId="23CB2AEB" w14:textId="77777777" w:rsidR="007033F3" w:rsidRPr="004B3397" w:rsidRDefault="007033F3" w:rsidP="007033F3">
      <w:pPr>
        <w:pStyle w:val="B2"/>
        <w:rPr>
          <w:lang w:eastAsia="fi-FI"/>
        </w:rPr>
      </w:pPr>
      <w:r w:rsidRPr="004B3397">
        <w:rPr>
          <w:lang w:eastAsia="fi-FI"/>
        </w:rPr>
        <w:t>1.</w:t>
      </w:r>
      <w:r w:rsidRPr="004B3397">
        <w:rPr>
          <w:lang w:eastAsia="fi-FI"/>
        </w:rPr>
        <w:tab/>
        <w:t>Play or step through the channel model listed in Annex I.1.</w:t>
      </w:r>
    </w:p>
    <w:p w14:paraId="443A39A9" w14:textId="77777777" w:rsidR="007033F3" w:rsidRPr="004B3397" w:rsidRDefault="007033F3" w:rsidP="007033F3">
      <w:pPr>
        <w:pStyle w:val="B2"/>
        <w:rPr>
          <w:lang w:eastAsia="fi-FI"/>
        </w:rPr>
      </w:pPr>
      <w:r w:rsidRPr="004B3397">
        <w:rPr>
          <w:lang w:eastAsia="fi-FI"/>
        </w:rPr>
        <w:t>2.</w:t>
      </w:r>
      <w:r w:rsidRPr="004B3397">
        <w:rPr>
          <w:lang w:eastAsia="fi-FI"/>
        </w:rPr>
        <w:tab/>
        <w:t>Measure the absolute power received at the centre of the test zone, averaged over a statistically significant number of fades.</w:t>
      </w:r>
    </w:p>
    <w:p w14:paraId="08C2DC65" w14:textId="77777777" w:rsidR="007033F3" w:rsidRPr="004B3397" w:rsidRDefault="007033F3" w:rsidP="007033F3">
      <w:pPr>
        <w:pStyle w:val="B3"/>
        <w:rPr>
          <w:lang w:eastAsia="fi-FI"/>
        </w:rPr>
      </w:pPr>
      <w:r w:rsidRPr="004B3397">
        <w:rPr>
          <w:lang w:eastAsia="fi-FI"/>
        </w:rPr>
        <w:t>a.</w:t>
      </w:r>
      <w:r w:rsidRPr="004B3397">
        <w:rPr>
          <w:lang w:eastAsia="fi-FI"/>
        </w:rPr>
        <w:tab/>
        <w:t>Perform separate V-polarization and H-polarization measurements sequentially, e.g., by rotating a single-polarized horn antenna accordingly or with a use of a dual-polarized horn where the un-used polarization is terminated.</w:t>
      </w:r>
    </w:p>
    <w:p w14:paraId="368DB38F" w14:textId="6CE3A66F" w:rsidR="007033F3" w:rsidRPr="004B3397" w:rsidRDefault="007033F3" w:rsidP="007033F3">
      <w:pPr>
        <w:pStyle w:val="B3"/>
        <w:rPr>
          <w:lang w:eastAsia="fi-FI"/>
        </w:rPr>
      </w:pPr>
      <w:r w:rsidRPr="004B3397">
        <w:rPr>
          <w:lang w:eastAsia="fi-FI"/>
        </w:rPr>
        <w:t>b.</w:t>
      </w:r>
      <w:r w:rsidRPr="004B3397">
        <w:rPr>
          <w:lang w:eastAsia="fi-FI"/>
        </w:rPr>
        <w:tab/>
        <w:t>Measure input 1+2 first and then enable input at a time to measure input 1 and 2 separately</w:t>
      </w:r>
    </w:p>
    <w:p w14:paraId="752E3682" w14:textId="77777777" w:rsidR="007033F3" w:rsidRPr="004B3397" w:rsidRDefault="007033F3" w:rsidP="007033F3">
      <w:pPr>
        <w:pStyle w:val="B3"/>
        <w:rPr>
          <w:lang w:eastAsia="fi-FI"/>
        </w:rPr>
      </w:pPr>
      <w:r w:rsidRPr="004B3397">
        <w:rPr>
          <w:lang w:eastAsia="fi-FI"/>
        </w:rPr>
        <w:t>c.</w:t>
      </w:r>
      <w:r w:rsidRPr="004B3397">
        <w:rPr>
          <w:lang w:eastAsia="fi-FI"/>
        </w:rPr>
        <w:tab/>
        <w:t>Disable all CE outputs and enable one output at a time. Get the VNA trace pointing the measurement horn antenna towards the active probe. Record frequency sweeps through the channel model. Repeat for all the probes.</w:t>
      </w:r>
    </w:p>
    <w:p w14:paraId="08EE16F6" w14:textId="77777777" w:rsidR="007033F3" w:rsidRPr="004B3397" w:rsidRDefault="007033F3" w:rsidP="007033F3">
      <w:pPr>
        <w:pStyle w:val="B2"/>
        <w:rPr>
          <w:lang w:eastAsia="fi-FI"/>
        </w:rPr>
      </w:pPr>
      <w:r w:rsidRPr="004B3397">
        <w:rPr>
          <w:lang w:eastAsia="fi-FI"/>
        </w:rPr>
        <w:t>3.</w:t>
      </w:r>
      <w:r w:rsidRPr="004B3397">
        <w:rPr>
          <w:lang w:eastAsia="fi-FI"/>
        </w:rPr>
        <w:tab/>
        <w:t>Calculate the V/H ratio.</w:t>
      </w:r>
    </w:p>
    <w:p w14:paraId="30F3870D" w14:textId="77777777" w:rsidR="007033F3" w:rsidRPr="004B3397" w:rsidRDefault="007033F3" w:rsidP="007033F3">
      <w:pPr>
        <w:pStyle w:val="B3"/>
      </w:pPr>
      <w:r w:rsidRPr="004B3397">
        <w:rPr>
          <w:lang w:eastAsia="fi-FI"/>
        </w:rPr>
        <w:t>-</w:t>
      </w:r>
      <w:r w:rsidRPr="004B3397">
        <w:rPr>
          <w:lang w:eastAsia="fi-FI"/>
        </w:rPr>
        <w:tab/>
        <w:t xml:space="preserve">Measure VNA traces (frequency responses over time and probes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sSub>
          <m:sSubPr>
            <m:ctrlPr>
              <w:rPr>
                <w:rFonts w:ascii="Cambria Math" w:hAnsi="Cambria Math"/>
                <w:i/>
              </w:rPr>
            </m:ctrlPr>
          </m:sSubPr>
          <m:e>
            <m:r>
              <w:rPr>
                <w:rFonts w:ascii="Cambria Math"/>
              </w:rPr>
              <m:t>k</m:t>
            </m:r>
          </m:e>
          <m:sub>
            <m:r>
              <w:rPr>
                <w:rFonts w:ascii="Cambria Math"/>
              </w:rPr>
              <m:t>V</m:t>
            </m:r>
          </m:sub>
        </m:sSub>
        <m:r>
          <w:rPr>
            <w:rFonts w:ascii="Cambria Math"/>
          </w:rPr>
          <m:t>)</m:t>
        </m:r>
      </m:oMath>
      <w:r w:rsidRPr="004B3397">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sSub>
              <m:sSubPr>
                <m:ctrlPr>
                  <w:rPr>
                    <w:rFonts w:ascii="Cambria Math" w:hAnsi="Cambria Math"/>
                    <w:i/>
                  </w:rPr>
                </m:ctrlPr>
              </m:sSubPr>
              <m:e>
                <m:r>
                  <w:rPr>
                    <w:rFonts w:ascii="Cambria Math"/>
                  </w:rPr>
                  <m:t>k</m:t>
                </m:r>
              </m:e>
              <m:sub>
                <m:r>
                  <w:rPr>
                    <w:rFonts w:ascii="Cambria Math"/>
                  </w:rPr>
                  <m:t>H</m:t>
                </m:r>
              </m:sub>
            </m:sSub>
          </m:e>
        </m:d>
      </m:oMath>
      <w:r w:rsidRPr="004B3397">
        <w:t xml:space="preserve"> are saved into a hard drive. The data is read into, e.g., Matlab. The frequency responses are summed in power over time </w:t>
      </w:r>
      <m:oMath>
        <m:r>
          <w:rPr>
            <w:rFonts w:ascii="Cambria Math" w:hAnsi="Cambria Math"/>
          </w:rPr>
          <m:t>t</m:t>
        </m:r>
      </m:oMath>
      <w:r w:rsidRPr="004B3397">
        <w:t xml:space="preserve">, frequency </w:t>
      </w:r>
      <w:r w:rsidRPr="004B3397">
        <w:rPr>
          <w:rFonts w:ascii="Cambria Math" w:hAnsi="Cambria Math"/>
          <w:i/>
        </w:rPr>
        <w:t>f</w:t>
      </w:r>
      <w:r w:rsidRPr="004B3397">
        <w:t xml:space="preserve">  and probes </w:t>
      </w:r>
      <m:oMath>
        <m:r>
          <w:rPr>
            <w:rFonts w:ascii="Cambria Math" w:hAnsi="Cambria Math"/>
          </w:rPr>
          <m:t>k</m:t>
        </m:r>
      </m:oMath>
      <w:r w:rsidRPr="004B3397">
        <w:t xml:space="preserve"> and the V/H ratio calculated as follows:</w:t>
      </w:r>
    </w:p>
    <w:p w14:paraId="0990D398" w14:textId="77777777" w:rsidR="007033F3" w:rsidRPr="004B3397" w:rsidRDefault="000E4798" w:rsidP="007033F3">
      <w:pPr>
        <w:pStyle w:val="EQ"/>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V</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141227D7" w14:textId="77777777" w:rsidR="007033F3" w:rsidRPr="004B3397" w:rsidRDefault="000E4798" w:rsidP="007033F3">
      <w:pPr>
        <w:pStyle w:val="EQ"/>
        <w:rPr>
          <w:lang w:eastAsia="en-GB"/>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178F30BC" w14:textId="77777777" w:rsidR="007033F3" w:rsidRPr="004B3397" w:rsidRDefault="000E4798" w:rsidP="007033F3">
      <w:pPr>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r>
                <m:rPr>
                  <m:sty m:val="p"/>
                </m:rPr>
                <w:rPr>
                  <w:rFonts w:ascii="Cambria Math" w:hAnsi="Cambria Math"/>
                  <w:lang w:eastAsia="en-GB"/>
                </w:rPr>
                <m:t>/</m:t>
              </m:r>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dB</m:t>
          </m:r>
          <m:r>
            <m:rPr>
              <m:sty m:val="p"/>
            </m:rPr>
            <w:rPr>
              <w:rFonts w:ascii="Cambria Math" w:hAnsi="Cambria Math"/>
              <w:lang w:eastAsia="en-GB"/>
            </w:rPr>
            <m:t>]=10</m:t>
          </m:r>
          <m:sSub>
            <m:sSubPr>
              <m:ctrlPr>
                <w:rPr>
                  <w:rFonts w:ascii="Cambria Math" w:hAnsi="Cambria Math"/>
                  <w:lang w:eastAsia="en-GB"/>
                </w:rPr>
              </m:ctrlPr>
            </m:sSubPr>
            <m:e>
              <m:r>
                <w:rPr>
                  <w:rFonts w:ascii="Cambria Math" w:hAnsi="Cambria Math"/>
                  <w:lang w:eastAsia="en-GB"/>
                </w:rPr>
                <m:t>log</m:t>
              </m:r>
            </m:e>
            <m:sub>
              <m:r>
                <m:rPr>
                  <m:sty m:val="p"/>
                </m:rPr>
                <w:rPr>
                  <w:rFonts w:ascii="Cambria Math" w:hAnsi="Cambria Math"/>
                  <w:lang w:eastAsia="en-GB"/>
                </w:rPr>
                <m:t>10</m:t>
              </m:r>
            </m:sub>
          </m:sSub>
          <m:d>
            <m:dPr>
              <m:ctrlPr>
                <w:rPr>
                  <w:rFonts w:ascii="Cambria Math" w:hAnsi="Cambria Math"/>
                  <w:lang w:eastAsia="en-GB"/>
                </w:rPr>
              </m:ctrlPr>
            </m:dPr>
            <m:e>
              <m:f>
                <m:fP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num>
                <m:den>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den>
              </m:f>
            </m:e>
          </m:d>
        </m:oMath>
      </m:oMathPara>
    </w:p>
    <w:p w14:paraId="1102A4B5" w14:textId="17B6551F" w:rsidR="007033F3" w:rsidRPr="004B3397" w:rsidRDefault="007033F3" w:rsidP="00556A2A">
      <w:pPr>
        <w:pStyle w:val="B2"/>
        <w:rPr>
          <w:lang w:eastAsia="fi-FI"/>
        </w:rPr>
      </w:pPr>
      <w:r w:rsidRPr="004B3397">
        <w:rPr>
          <w:lang w:eastAsia="fi-FI"/>
        </w:rPr>
        <w:t>4.</w:t>
      </w:r>
      <w:r w:rsidRPr="004B3397">
        <w:rPr>
          <w:lang w:eastAsia="fi-FI"/>
        </w:rPr>
        <w:tab/>
        <w:t>Compare it with the theory value.</w:t>
      </w:r>
    </w:p>
    <w:p w14:paraId="2D756B6D" w14:textId="77777777" w:rsidR="007033F3" w:rsidRPr="004B3397" w:rsidRDefault="007033F3" w:rsidP="007033F3">
      <w:pPr>
        <w:rPr>
          <w:b/>
          <w:lang w:eastAsia="fi-FI"/>
        </w:rPr>
      </w:pPr>
      <w:r w:rsidRPr="004B3397">
        <w:rPr>
          <w:b/>
          <w:lang w:eastAsia="fi-FI"/>
        </w:rPr>
        <w:t>Reference target for FR2 CDL-C UMi:</w:t>
      </w:r>
    </w:p>
    <w:p w14:paraId="0CA70CDE" w14:textId="77777777" w:rsidR="007033F3" w:rsidRPr="004B3397" w:rsidRDefault="007033F3" w:rsidP="007033F3">
      <w:pPr>
        <w:pStyle w:val="B1"/>
      </w:pPr>
      <w:r w:rsidRPr="004B3397">
        <w:t>-</w:t>
      </w:r>
      <w:r w:rsidRPr="004B3397">
        <w:tab/>
        <w:t>V/H FR2 CDL-C-UMi, X2+, fc=28 GHz</w:t>
      </w:r>
    </w:p>
    <w:p w14:paraId="7FA55312" w14:textId="77777777" w:rsidR="007033F3" w:rsidRPr="004B3397" w:rsidRDefault="007033F3" w:rsidP="007033F3">
      <w:pPr>
        <w:pStyle w:val="B2"/>
      </w:pPr>
      <w:r w:rsidRPr="004B3397">
        <w:t>-</w:t>
      </w:r>
      <w:r w:rsidRPr="004B3397">
        <w:tab/>
        <w:t>Beam 1, Input 1:  V/H = -0.45 dB</w:t>
      </w:r>
    </w:p>
    <w:p w14:paraId="0470E31D" w14:textId="77777777" w:rsidR="007033F3" w:rsidRPr="004B3397" w:rsidRDefault="007033F3" w:rsidP="007033F3">
      <w:pPr>
        <w:pStyle w:val="B2"/>
      </w:pPr>
      <w:r w:rsidRPr="004B3397">
        <w:t>-</w:t>
      </w:r>
      <w:r w:rsidRPr="004B3397">
        <w:tab/>
        <w:t>Beam 1, Input 2:  V/H = 0.49 dB</w:t>
      </w:r>
    </w:p>
    <w:p w14:paraId="26547D63" w14:textId="1F2924C4" w:rsidR="007033F3" w:rsidRPr="004B3397" w:rsidRDefault="007033F3" w:rsidP="00556A2A">
      <w:pPr>
        <w:pStyle w:val="B2"/>
      </w:pPr>
      <w:r w:rsidRPr="004B3397">
        <w:t>-</w:t>
      </w:r>
      <w:r w:rsidRPr="004B3397">
        <w:tab/>
        <w:t>Beam 1, Input 1+2:  V/H = 0 dB</w:t>
      </w:r>
    </w:p>
    <w:p w14:paraId="125B15CF" w14:textId="77777777" w:rsidR="007033F3" w:rsidRPr="004B3397" w:rsidRDefault="007033F3" w:rsidP="007033F3">
      <w:pPr>
        <w:pStyle w:val="Heading2"/>
      </w:pPr>
      <w:bookmarkStart w:id="112" w:name="_Toc177658819"/>
      <w:r w:rsidRPr="004B3397">
        <w:t>I.3.6</w:t>
      </w:r>
      <w:r w:rsidRPr="004B3397">
        <w:tab/>
        <w:t>FR2 Power validation</w:t>
      </w:r>
      <w:bookmarkEnd w:id="112"/>
    </w:p>
    <w:p w14:paraId="4B606DAE" w14:textId="77777777" w:rsidR="007033F3" w:rsidRPr="004B3397" w:rsidRDefault="007033F3" w:rsidP="007033F3">
      <w:r w:rsidRPr="004B3397">
        <w:t>This measurement checks the total power in the centre of the test zone. The power validation is measured with a spectrum analyser as shown in Figure I.3.6-1.</w:t>
      </w:r>
    </w:p>
    <w:p w14:paraId="4D5C90FD" w14:textId="77777777" w:rsidR="007033F3" w:rsidRPr="004B3397" w:rsidRDefault="007033F3" w:rsidP="007033F3">
      <w:pPr>
        <w:pStyle w:val="TH"/>
      </w:pPr>
      <w:r w:rsidRPr="004B3397">
        <w:rPr>
          <w:noProof/>
        </w:rPr>
        <w:drawing>
          <wp:inline distT="0" distB="0" distL="0" distR="0" wp14:anchorId="48900C27" wp14:editId="592F059D">
            <wp:extent cx="3566160" cy="1615440"/>
            <wp:effectExtent l="0" t="0" r="0" b="3810"/>
            <wp:docPr id="1516983367" name="Picture 2" descr="A white square in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983367" name="Picture 2" descr="A white square in black background&#10;&#10;Description automatically generated"/>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566160" cy="1615440"/>
                    </a:xfrm>
                    <a:prstGeom prst="rect">
                      <a:avLst/>
                    </a:prstGeom>
                    <a:noFill/>
                  </pic:spPr>
                </pic:pic>
              </a:graphicData>
            </a:graphic>
          </wp:inline>
        </w:drawing>
      </w:r>
    </w:p>
    <w:p w14:paraId="73331F83" w14:textId="77777777" w:rsidR="007033F3" w:rsidRPr="004B3397" w:rsidRDefault="007033F3" w:rsidP="007033F3">
      <w:pPr>
        <w:pStyle w:val="TF"/>
      </w:pPr>
      <w:r w:rsidRPr="004B3397">
        <w:t>Figure I.3.6-1: Setup for FR2 power validation measurements</w:t>
      </w:r>
    </w:p>
    <w:p w14:paraId="725DAEAE" w14:textId="77777777" w:rsidR="003B02F1" w:rsidRPr="004B3397" w:rsidRDefault="003B02F1" w:rsidP="007033F3">
      <w:pPr>
        <w:rPr>
          <w:rFonts w:eastAsia="MS Mincho"/>
          <w:b/>
        </w:rPr>
      </w:pPr>
    </w:p>
    <w:p w14:paraId="0B4CCA1F" w14:textId="778CDF41" w:rsidR="007033F3" w:rsidRPr="004B3397" w:rsidRDefault="007033F3" w:rsidP="007033F3">
      <w:pPr>
        <w:rPr>
          <w:rFonts w:eastAsia="MS Mincho"/>
          <w:b/>
        </w:rPr>
      </w:pPr>
      <w:r w:rsidRPr="004B3397">
        <w:rPr>
          <w:rFonts w:eastAsia="MS Mincho"/>
          <w:b/>
        </w:rPr>
        <w:t>Spectrum analyser settings:</w:t>
      </w:r>
    </w:p>
    <w:p w14:paraId="1BF2BF89" w14:textId="6AA7CCAA" w:rsidR="007033F3" w:rsidRPr="004B3397" w:rsidRDefault="007033F3" w:rsidP="007033F3">
      <w:pPr>
        <w:pStyle w:val="TH"/>
        <w:rPr>
          <w:rFonts w:eastAsia="MS Mincho"/>
        </w:rPr>
      </w:pPr>
      <w:r w:rsidRPr="004B3397">
        <w:t>Table I.3.6-1: Spectrum analyser settings for FR2 power validation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033F3" w:rsidRPr="004B3397" w14:paraId="30F6A59E"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AAAE0E" w14:textId="77777777" w:rsidR="007033F3" w:rsidRPr="004B3397" w:rsidRDefault="007033F3" w:rsidP="007033F3">
            <w:pPr>
              <w:pStyle w:val="TAH"/>
              <w:rPr>
                <w:rFonts w:eastAsia="MS Mincho" w:cs="Arial"/>
              </w:rPr>
            </w:pPr>
            <w:r w:rsidRPr="004B3397">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E42D46" w14:textId="77777777" w:rsidR="007033F3" w:rsidRPr="004B3397" w:rsidRDefault="007033F3" w:rsidP="007033F3">
            <w:pPr>
              <w:pStyle w:val="TAH"/>
              <w:rPr>
                <w:rFonts w:eastAsia="MS Mincho" w:cs="Arial"/>
              </w:rPr>
            </w:pPr>
            <w:r w:rsidRPr="004B3397">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CA99645" w14:textId="77777777" w:rsidR="007033F3" w:rsidRPr="004B3397" w:rsidRDefault="007033F3" w:rsidP="007033F3">
            <w:pPr>
              <w:pStyle w:val="TAH"/>
              <w:rPr>
                <w:rFonts w:eastAsia="MS Mincho" w:cs="Arial"/>
              </w:rPr>
            </w:pPr>
            <w:r w:rsidRPr="004B3397">
              <w:rPr>
                <w:rFonts w:eastAsia="MS Mincho" w:cs="Arial"/>
              </w:rPr>
              <w:t>Value</w:t>
            </w:r>
          </w:p>
        </w:tc>
      </w:tr>
      <w:tr w:rsidR="007033F3" w:rsidRPr="004B3397" w14:paraId="140EE7A5"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13C5BFE" w14:textId="77777777" w:rsidR="007033F3" w:rsidRPr="004B3397" w:rsidRDefault="007033F3" w:rsidP="007033F3">
            <w:pPr>
              <w:pStyle w:val="TAC"/>
              <w:jc w:val="left"/>
              <w:rPr>
                <w:rFonts w:cs="Arial"/>
              </w:rPr>
            </w:pPr>
            <w:r w:rsidRPr="004B3397">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03A1DE98" w14:textId="77777777" w:rsidR="007033F3" w:rsidRPr="004B3397" w:rsidRDefault="007033F3" w:rsidP="007033F3">
            <w:pPr>
              <w:pStyle w:val="TAC"/>
              <w:rPr>
                <w:rFonts w:cs="Arial"/>
              </w:rPr>
            </w:pPr>
            <w:r w:rsidRPr="004B3397">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3E50CFD" w14:textId="77777777" w:rsidR="007033F3" w:rsidRPr="004B3397" w:rsidRDefault="007033F3" w:rsidP="007033F3">
            <w:pPr>
              <w:pStyle w:val="TAC"/>
              <w:rPr>
                <w:rFonts w:cs="Arial"/>
              </w:rPr>
            </w:pPr>
            <w:r w:rsidRPr="004B3397">
              <w:rPr>
                <w:rFonts w:cs="Arial"/>
              </w:rPr>
              <w:t>Downlink centre frequency</w:t>
            </w:r>
          </w:p>
          <w:p w14:paraId="35302BD9" w14:textId="77777777" w:rsidR="007033F3" w:rsidRPr="004B3397" w:rsidRDefault="007033F3" w:rsidP="007033F3">
            <w:pPr>
              <w:pStyle w:val="TAC"/>
              <w:rPr>
                <w:rFonts w:cs="Arial"/>
              </w:rPr>
            </w:pPr>
            <w:r w:rsidRPr="004B3397">
              <w:rPr>
                <w:rFonts w:cs="Arial"/>
              </w:rPr>
              <w:t xml:space="preserve"> in Table I.3.1-1</w:t>
            </w:r>
          </w:p>
        </w:tc>
      </w:tr>
      <w:tr w:rsidR="007033F3" w:rsidRPr="004B3397" w14:paraId="176A45A3"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AD9672E" w14:textId="77777777" w:rsidR="007033F3" w:rsidRPr="004B3397" w:rsidRDefault="007033F3" w:rsidP="007033F3">
            <w:pPr>
              <w:pStyle w:val="TAC"/>
              <w:jc w:val="left"/>
              <w:rPr>
                <w:rFonts w:cs="Arial"/>
              </w:rPr>
            </w:pPr>
            <w:r w:rsidRPr="004B3397">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21581911" w14:textId="77777777" w:rsidR="007033F3" w:rsidRPr="004B3397" w:rsidRDefault="007033F3" w:rsidP="007033F3">
            <w:pPr>
              <w:pStyle w:val="TAC"/>
              <w:rPr>
                <w:rFonts w:cs="Arial"/>
              </w:rPr>
            </w:pPr>
            <w:r w:rsidRPr="004B3397">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BC67459" w14:textId="77777777" w:rsidR="007033F3" w:rsidRPr="004B3397" w:rsidRDefault="007033F3" w:rsidP="007033F3">
            <w:pPr>
              <w:pStyle w:val="TAC"/>
              <w:rPr>
                <w:rFonts w:cs="Arial"/>
              </w:rPr>
            </w:pPr>
            <w:r w:rsidRPr="004B3397">
              <w:rPr>
                <w:rFonts w:cs="Arial"/>
              </w:rPr>
              <w:t>20MHz</w:t>
            </w:r>
          </w:p>
        </w:tc>
      </w:tr>
      <w:tr w:rsidR="007033F3" w:rsidRPr="004B3397" w14:paraId="3B9D8509"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FE46BE" w14:textId="77777777" w:rsidR="007033F3" w:rsidRPr="004B3397" w:rsidRDefault="007033F3" w:rsidP="007033F3">
            <w:pPr>
              <w:pStyle w:val="TAC"/>
              <w:jc w:val="left"/>
              <w:rPr>
                <w:rFonts w:cs="Arial"/>
              </w:rPr>
            </w:pPr>
            <w:r w:rsidRPr="004B3397">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FECE0A2" w14:textId="77777777" w:rsidR="007033F3" w:rsidRPr="004B3397" w:rsidRDefault="007033F3" w:rsidP="007033F3">
            <w:pPr>
              <w:pStyle w:val="TAC"/>
              <w:rPr>
                <w:rFonts w:cs="Arial"/>
              </w:rPr>
            </w:pPr>
            <w:r w:rsidRPr="004B3397">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D72791F" w14:textId="77777777" w:rsidR="007033F3" w:rsidRPr="004B3397" w:rsidRDefault="007033F3" w:rsidP="007033F3">
            <w:pPr>
              <w:pStyle w:val="TAC"/>
              <w:rPr>
                <w:rFonts w:cs="Arial"/>
              </w:rPr>
            </w:pPr>
            <w:r w:rsidRPr="004B3397">
              <w:rPr>
                <w:rFonts w:cs="Arial"/>
              </w:rPr>
              <w:t>30 kHz</w:t>
            </w:r>
          </w:p>
        </w:tc>
      </w:tr>
      <w:tr w:rsidR="007033F3" w:rsidRPr="004B3397" w14:paraId="7FD4AF50"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5057DE4" w14:textId="77777777" w:rsidR="007033F3" w:rsidRPr="004B3397" w:rsidRDefault="007033F3" w:rsidP="007033F3">
            <w:pPr>
              <w:pStyle w:val="TAC"/>
              <w:jc w:val="left"/>
              <w:rPr>
                <w:rFonts w:cs="Arial"/>
              </w:rPr>
            </w:pPr>
            <w:r w:rsidRPr="004B3397">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5EBB6294" w14:textId="77777777" w:rsidR="007033F3" w:rsidRPr="004B3397" w:rsidRDefault="007033F3" w:rsidP="007033F3">
            <w:pPr>
              <w:pStyle w:val="TAC"/>
              <w:rPr>
                <w:rFonts w:cs="Arial"/>
              </w:rPr>
            </w:pPr>
            <w:r w:rsidRPr="004B3397">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5C19DEF" w14:textId="77777777" w:rsidR="007033F3" w:rsidRPr="004B3397" w:rsidRDefault="007033F3" w:rsidP="007033F3">
            <w:pPr>
              <w:pStyle w:val="TAC"/>
              <w:ind w:left="720"/>
              <w:jc w:val="left"/>
              <w:rPr>
                <w:rFonts w:cs="Arial"/>
              </w:rPr>
            </w:pPr>
            <w:r w:rsidRPr="004B3397">
              <w:rPr>
                <w:rFonts w:cs="Arial"/>
              </w:rPr>
              <w:t>≥10MHz</w:t>
            </w:r>
          </w:p>
        </w:tc>
      </w:tr>
      <w:tr w:rsidR="007033F3" w:rsidRPr="004B3397" w14:paraId="4B139716"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D5699EF" w14:textId="77777777" w:rsidR="007033F3" w:rsidRPr="004B3397" w:rsidRDefault="007033F3" w:rsidP="007033F3">
            <w:pPr>
              <w:pStyle w:val="TAC"/>
              <w:jc w:val="left"/>
              <w:rPr>
                <w:rFonts w:cs="Arial"/>
              </w:rPr>
            </w:pPr>
            <w:r w:rsidRPr="004B3397">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E5C21B2"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F856229" w14:textId="77777777" w:rsidR="007033F3" w:rsidRPr="004B3397" w:rsidRDefault="007033F3" w:rsidP="007033F3">
            <w:pPr>
              <w:pStyle w:val="TAC"/>
              <w:rPr>
                <w:rFonts w:cs="Arial"/>
              </w:rPr>
            </w:pPr>
            <w:r w:rsidRPr="004B3397">
              <w:rPr>
                <w:rFonts w:cs="Arial"/>
              </w:rPr>
              <w:t>≥400</w:t>
            </w:r>
          </w:p>
        </w:tc>
      </w:tr>
      <w:tr w:rsidR="007033F3" w:rsidRPr="004B3397" w14:paraId="51752210"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997F8D0" w14:textId="77777777" w:rsidR="007033F3" w:rsidRPr="004B3397" w:rsidRDefault="007033F3" w:rsidP="007033F3">
            <w:pPr>
              <w:pStyle w:val="TAC"/>
              <w:jc w:val="left"/>
              <w:rPr>
                <w:rFonts w:cs="Arial"/>
              </w:rPr>
            </w:pPr>
            <w:r w:rsidRPr="004B3397">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6312AE3"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74732D1" w14:textId="77777777" w:rsidR="007033F3" w:rsidRPr="004B3397" w:rsidRDefault="007033F3" w:rsidP="007033F3">
            <w:pPr>
              <w:pStyle w:val="TAC"/>
              <w:rPr>
                <w:rFonts w:cs="Arial"/>
              </w:rPr>
            </w:pPr>
            <w:r w:rsidRPr="004B3397">
              <w:rPr>
                <w:rFonts w:cs="Arial"/>
              </w:rPr>
              <w:t>≥100</w:t>
            </w:r>
          </w:p>
        </w:tc>
      </w:tr>
      <w:tr w:rsidR="007033F3" w:rsidRPr="004B3397" w14:paraId="739CB31B"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5A8AB1D" w14:textId="77777777" w:rsidR="007033F3" w:rsidRPr="004B3397" w:rsidRDefault="007033F3" w:rsidP="007033F3">
            <w:pPr>
              <w:pStyle w:val="TAC"/>
              <w:jc w:val="left"/>
              <w:rPr>
                <w:rFonts w:cs="Arial"/>
                <w:lang w:eastAsia="zh-CN"/>
              </w:rPr>
            </w:pPr>
            <w:r w:rsidRPr="004B3397">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02B92F36"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554DC86" w14:textId="77777777" w:rsidR="007033F3" w:rsidRPr="004B3397" w:rsidRDefault="007033F3" w:rsidP="007033F3">
            <w:pPr>
              <w:pStyle w:val="TAC"/>
              <w:rPr>
                <w:rFonts w:cs="Arial"/>
                <w:lang w:eastAsia="zh-CN"/>
              </w:rPr>
            </w:pPr>
            <w:r w:rsidRPr="004B3397">
              <w:rPr>
                <w:rFonts w:cs="Arial"/>
                <w:lang w:eastAsia="zh-CN"/>
              </w:rPr>
              <w:t>RMS</w:t>
            </w:r>
          </w:p>
        </w:tc>
      </w:tr>
    </w:tbl>
    <w:p w14:paraId="5D900D04" w14:textId="77777777" w:rsidR="007033F3" w:rsidRPr="004B3397" w:rsidRDefault="007033F3" w:rsidP="007033F3"/>
    <w:p w14:paraId="7A50362E" w14:textId="77777777" w:rsidR="007033F3" w:rsidRPr="004B3397" w:rsidRDefault="007033F3" w:rsidP="007033F3">
      <w:pPr>
        <w:rPr>
          <w:b/>
          <w:lang w:eastAsia="fi-FI"/>
        </w:rPr>
      </w:pPr>
      <w:r w:rsidRPr="004B3397">
        <w:rPr>
          <w:b/>
          <w:lang w:eastAsia="fi-FI"/>
        </w:rPr>
        <w:t>Measurement Procedure:</w:t>
      </w:r>
    </w:p>
    <w:p w14:paraId="723B79D8" w14:textId="77777777" w:rsidR="007033F3" w:rsidRPr="004B3397" w:rsidRDefault="007033F3" w:rsidP="007033F3">
      <w:pPr>
        <w:pStyle w:val="B1"/>
      </w:pPr>
      <w:r w:rsidRPr="004B3397">
        <w:t>1.</w:t>
      </w:r>
      <w:r w:rsidRPr="004B3397">
        <w:tab/>
        <w:t>Place a horn antenna in the centre of the test zone connected to a spectrum analyser (or power meter) via a cable. Point the horn to the first probe and initially select the V-polarization.</w:t>
      </w:r>
    </w:p>
    <w:p w14:paraId="6EBE4C7A" w14:textId="77777777" w:rsidR="007033F3" w:rsidRPr="004B3397" w:rsidRDefault="007033F3" w:rsidP="007033F3">
      <w:pPr>
        <w:pStyle w:val="B1"/>
      </w:pPr>
      <w:r w:rsidRPr="004B3397">
        <w:t>2.</w:t>
      </w:r>
      <w:r w:rsidRPr="004B3397">
        <w:tab/>
        <w:t>Record the cable and horn antenna gains.</w:t>
      </w:r>
    </w:p>
    <w:p w14:paraId="1588CBA6" w14:textId="77777777" w:rsidR="007033F3" w:rsidRPr="004B3397" w:rsidRDefault="007033F3" w:rsidP="007033F3">
      <w:pPr>
        <w:pStyle w:val="B1"/>
      </w:pPr>
      <w:r w:rsidRPr="004B3397">
        <w:lastRenderedPageBreak/>
        <w:t>3.</w:t>
      </w:r>
      <w:r w:rsidRPr="004B3397">
        <w:tab/>
        <w:t>Load the target channel model into the channel emulator.</w:t>
      </w:r>
    </w:p>
    <w:p w14:paraId="3BF9655D" w14:textId="77777777" w:rsidR="007033F3" w:rsidRPr="004B3397" w:rsidRDefault="007033F3" w:rsidP="007033F3">
      <w:pPr>
        <w:pStyle w:val="B1"/>
      </w:pPr>
      <w:r w:rsidRPr="004B3397">
        <w:t>4.</w:t>
      </w:r>
      <w:r w:rsidRPr="004B3397">
        <w:tab/>
        <w:t>Start the NR FR2 signalling in the base station emulator with the required parameter identical to the measurements conditions.</w:t>
      </w:r>
    </w:p>
    <w:p w14:paraId="69B27441" w14:textId="77777777" w:rsidR="007033F3" w:rsidRPr="004B3397" w:rsidRDefault="007033F3" w:rsidP="007033F3">
      <w:pPr>
        <w:pStyle w:val="B1"/>
      </w:pPr>
      <w:r w:rsidRPr="004B3397">
        <w:t>5.</w:t>
      </w:r>
      <w:r w:rsidRPr="004B3397">
        <w:tab/>
      </w:r>
      <w:r w:rsidRPr="004B3397">
        <w:rPr>
          <w:lang w:eastAsia="fi-FI"/>
        </w:rPr>
        <w:t>Disable all CE outputs and enable only the CE output that points towards the active probe with the polarization matching the polarization of the reference horn antenna.</w:t>
      </w:r>
    </w:p>
    <w:p w14:paraId="7E22C8C9" w14:textId="77777777" w:rsidR="007033F3" w:rsidRPr="004B3397" w:rsidRDefault="007033F3" w:rsidP="007033F3">
      <w:pPr>
        <w:pStyle w:val="B1"/>
      </w:pPr>
      <w:r w:rsidRPr="004B3397">
        <w:t>6.</w:t>
      </w:r>
      <w:r w:rsidRPr="004B3397">
        <w:tab/>
        <w:t xml:space="preserve">Average the power received by the spectrum analyser to get </w:t>
      </w:r>
      <w:r w:rsidRPr="004B3397">
        <w:rPr>
          <w:rFonts w:cs="Arial"/>
        </w:rPr>
        <w:t>≥ 100 averages</w:t>
      </w:r>
      <w:r w:rsidRPr="004B3397">
        <w:t xml:space="preserve"> to account for the fading channel.</w:t>
      </w:r>
    </w:p>
    <w:p w14:paraId="177DCBCC" w14:textId="77777777" w:rsidR="007033F3" w:rsidRPr="004B3397" w:rsidRDefault="007033F3" w:rsidP="007033F3">
      <w:pPr>
        <w:pStyle w:val="B1"/>
      </w:pPr>
      <w:r w:rsidRPr="004B3397">
        <w:t>7.</w:t>
      </w:r>
      <w:r w:rsidRPr="004B3397">
        <w:tab/>
        <w:t>Repeat steps 5 to 6 for all six probe directions and perform separate V and H polarization measurements while matching the polarization of the horn antenna in the centre of the test zone with the polarization of the probe.</w:t>
      </w:r>
    </w:p>
    <w:p w14:paraId="4FFFFF7D" w14:textId="77777777" w:rsidR="007033F3" w:rsidRPr="004B3397" w:rsidRDefault="007033F3" w:rsidP="007033F3">
      <w:pPr>
        <w:pStyle w:val="B1"/>
      </w:pPr>
      <w:r w:rsidRPr="004B3397">
        <w:t>8.</w:t>
      </w:r>
      <w:r w:rsidRPr="004B3397">
        <w:tab/>
        <w:t xml:space="preserve">Calculate the total power received at the test area as the sum of the power over </w:t>
      </w:r>
      <m:oMath>
        <m:r>
          <w:rPr>
            <w:rFonts w:ascii="Cambria Math" w:hAnsi="Cambria Math"/>
          </w:rPr>
          <m:t>k=6</m:t>
        </m:r>
      </m:oMath>
      <w:r w:rsidRPr="004B3397">
        <w:t xml:space="preserve"> probes in the two polarizations as follows:</w:t>
      </w:r>
    </w:p>
    <w:p w14:paraId="2AF948F6" w14:textId="77777777" w:rsidR="007033F3" w:rsidRPr="004B3397" w:rsidRDefault="007033F3" w:rsidP="007033F3">
      <w:pPr>
        <w:pStyle w:val="EQ"/>
      </w:pPr>
      <w:r w:rsidRPr="004B3397">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3870C415" w14:textId="77777777" w:rsidR="007033F3" w:rsidRPr="004B3397" w:rsidRDefault="007033F3" w:rsidP="007033F3">
      <w:pPr>
        <w:pStyle w:val="EQ"/>
      </w:pPr>
      <w:r w:rsidRPr="004B3397">
        <w:tab/>
      </w:r>
      <m:oMath>
        <m:sSub>
          <m:sSubPr>
            <m:ctrlPr>
              <w:rPr>
                <w:rFonts w:ascii="Cambria Math" w:hAnsi="Cambria Math"/>
              </w:rPr>
            </m:ctrlPr>
          </m:sSubPr>
          <m:e>
            <m:r>
              <w:rPr>
                <w:rFonts w:ascii="Cambria Math" w:hAnsi="Cambria Math"/>
              </w:rPr>
              <m:t>P</m:t>
            </m:r>
          </m:e>
          <m:sub>
            <m:r>
              <w:rPr>
                <w:rFonts w:ascii="Cambria Math" w:hAnsi="Cambria Math"/>
              </w:rPr>
              <m:t>H</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591F34BE" w14:textId="77777777" w:rsidR="007033F3" w:rsidRPr="004B3397" w:rsidRDefault="007033F3" w:rsidP="007033F3">
      <w:pPr>
        <w:pStyle w:val="EQ"/>
      </w:pPr>
      <w:r w:rsidRPr="004B3397">
        <w:tab/>
      </w:r>
      <m:oMath>
        <m:sSub>
          <m:sSubPr>
            <m:ctrlPr>
              <w:rPr>
                <w:rFonts w:ascii="Cambria Math" w:hAnsi="Cambria Math"/>
              </w:rPr>
            </m:ctrlPr>
          </m:sSubPr>
          <m:e>
            <m:r>
              <w:rPr>
                <w:rFonts w:ascii="Cambria Math" w:hAnsi="Cambria Math"/>
              </w:rPr>
              <m:t>P</m:t>
            </m:r>
          </m:e>
          <m:sub>
            <m:r>
              <w:rPr>
                <w:rFonts w:ascii="Cambria Math" w:hAnsi="Cambria Math"/>
              </w:rPr>
              <m:t>total</m:t>
            </m:r>
          </m:sub>
        </m:sSub>
        <m:r>
          <m:rPr>
            <m:sty m:val="p"/>
          </m:rPr>
          <w:rPr>
            <w:rFonts w:ascii="Cambria Math" w:hAnsi="Cambria Math"/>
          </w:rPr>
          <m:t>[</m:t>
        </m:r>
        <m:r>
          <w:rPr>
            <w:rFonts w:ascii="Cambria Math" w:hAnsi="Cambria Math"/>
          </w:rPr>
          <m:t>dB</m:t>
        </m:r>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begChr m:val="["/>
            <m:endChr m:val="]"/>
            <m:ctrlPr>
              <w:rPr>
                <w:rFonts w:ascii="Cambria Math" w:hAnsi="Cambria Math"/>
              </w:rPr>
            </m:ctrlPr>
          </m:dPr>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r>
              <m:rPr>
                <m:sty m:val="p"/>
              </m:rPr>
              <w:rPr>
                <w:rFonts w:ascii="Cambria Math" w:hAnsi="Cambria Math"/>
              </w:rPr>
              <m:t>+</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e>
        </m:d>
      </m:oMath>
    </w:p>
    <w:p w14:paraId="1D373212" w14:textId="73481361" w:rsidR="007033F3" w:rsidRPr="004B3397" w:rsidRDefault="007033F3" w:rsidP="007033F3">
      <w:pPr>
        <w:pStyle w:val="Heading1"/>
      </w:pPr>
      <w:bookmarkStart w:id="113" w:name="_Toc177658820"/>
      <w:r w:rsidRPr="004B3397">
        <w:t>I.4</w:t>
      </w:r>
      <w:r w:rsidRPr="004B3397">
        <w:tab/>
        <w:t>Validation Pass/fail limit</w:t>
      </w:r>
      <w:bookmarkEnd w:id="113"/>
    </w:p>
    <w:p w14:paraId="6988963B" w14:textId="77777777" w:rsidR="007033F3" w:rsidRPr="004B3397" w:rsidRDefault="007033F3" w:rsidP="007033F3">
      <w:pPr>
        <w:pStyle w:val="Heading2"/>
        <w:rPr>
          <w:rFonts w:eastAsia="DengXian"/>
        </w:rPr>
      </w:pPr>
      <w:bookmarkStart w:id="114" w:name="_Toc177658821"/>
      <w:r w:rsidRPr="004B3397">
        <w:t>I</w:t>
      </w:r>
      <w:r w:rsidRPr="004B3397">
        <w:rPr>
          <w:rFonts w:eastAsia="DengXian"/>
        </w:rPr>
        <w:t>.4.1</w:t>
      </w:r>
      <w:r w:rsidRPr="004B3397">
        <w:rPr>
          <w:rFonts w:eastAsia="DengXian"/>
        </w:rPr>
        <w:tab/>
        <w:t>General</w:t>
      </w:r>
      <w:bookmarkEnd w:id="114"/>
    </w:p>
    <w:p w14:paraId="37F85064" w14:textId="39993C62" w:rsidR="007033F3" w:rsidRPr="004B3397" w:rsidRDefault="007033F3" w:rsidP="007033F3">
      <w:pPr>
        <w:rPr>
          <w:rFonts w:eastAsia="DengXian"/>
        </w:rPr>
      </w:pPr>
      <w:r w:rsidRPr="004B3397">
        <w:t>This clause defines the pass/fail limit of FR2 3D-MPAC system for FR2 channel model validation.</w:t>
      </w:r>
    </w:p>
    <w:p w14:paraId="4C30E8F0" w14:textId="760CD379" w:rsidR="007033F3" w:rsidRPr="004B3397" w:rsidRDefault="007033F3" w:rsidP="007033F3">
      <w:pPr>
        <w:pStyle w:val="Heading2"/>
        <w:rPr>
          <w:rFonts w:eastAsia="DengXian"/>
        </w:rPr>
      </w:pPr>
      <w:bookmarkStart w:id="115" w:name="_Toc177658822"/>
      <w:r w:rsidRPr="004B3397">
        <w:rPr>
          <w:rFonts w:eastAsia="DengXian"/>
        </w:rPr>
        <w:t>I.4.2</w:t>
      </w:r>
      <w:r w:rsidRPr="004B3397">
        <w:rPr>
          <w:rFonts w:eastAsia="DengXian"/>
        </w:rPr>
        <w:tab/>
        <w:t>Pass/Fail Criteria of PDP</w:t>
      </w:r>
      <w:bookmarkEnd w:id="115"/>
    </w:p>
    <w:p w14:paraId="0B652C83" w14:textId="2D2488B7" w:rsidR="007033F3" w:rsidRPr="004B3397" w:rsidRDefault="007033F3" w:rsidP="007033F3">
      <w:r w:rsidRPr="004B3397">
        <w:t>This clause defines the pass/fail criteria of PDP, this pass/fail limits apply for all FR2 frequency bands.</w:t>
      </w:r>
    </w:p>
    <w:p w14:paraId="43695197" w14:textId="77777777" w:rsidR="007033F3" w:rsidRPr="004B3397" w:rsidRDefault="007033F3" w:rsidP="007033F3">
      <w:r w:rsidRPr="004B3397">
        <w:t>The detailed pass/fail limits for each cluster of FR2 CDL-C UMi are defined in Table I.4.2-1.</w:t>
      </w:r>
    </w:p>
    <w:p w14:paraId="3A6BE9F1" w14:textId="77777777" w:rsidR="007033F3" w:rsidRPr="004B3397" w:rsidRDefault="007033F3" w:rsidP="007033F3">
      <w:pPr>
        <w:pStyle w:val="TH"/>
        <w:rPr>
          <w:lang w:eastAsia="fi-FI"/>
        </w:rPr>
      </w:pPr>
      <w:r w:rsidRPr="004B3397">
        <w:t>Table I.4.2-1: PDP pass/fail limits for FR2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7033F3" w:rsidRPr="004B3397" w14:paraId="02BE5218" w14:textId="77777777" w:rsidTr="007033F3">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58FAA574" w14:textId="77777777" w:rsidR="007033F3" w:rsidRPr="004B3397" w:rsidRDefault="007033F3" w:rsidP="007033F3">
            <w:pPr>
              <w:pStyle w:val="TAH"/>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2AA4A5B" w14:textId="77777777" w:rsidR="007033F3" w:rsidRPr="004B3397" w:rsidRDefault="007033F3" w:rsidP="007033F3">
            <w:pPr>
              <w:pStyle w:val="TAH"/>
              <w:rPr>
                <w:bCs/>
              </w:rPr>
            </w:pPr>
            <w:r w:rsidRPr="004B3397">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9F33828" w14:textId="77777777" w:rsidR="007033F3" w:rsidRPr="004B3397" w:rsidRDefault="007033F3" w:rsidP="007033F3">
            <w:pPr>
              <w:pStyle w:val="TAH"/>
              <w:rPr>
                <w:bCs/>
              </w:rPr>
            </w:pPr>
            <w:r w:rsidRPr="004B3397">
              <w:rPr>
                <w:bCs/>
              </w:rPr>
              <w:t>Delay Tolerance</w:t>
            </w:r>
          </w:p>
        </w:tc>
      </w:tr>
      <w:tr w:rsidR="007033F3" w:rsidRPr="004B3397" w14:paraId="33E961CE" w14:textId="77777777" w:rsidTr="007033F3">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A600410" w14:textId="77777777" w:rsidR="007033F3" w:rsidRPr="004B3397" w:rsidRDefault="007033F3" w:rsidP="007033F3">
            <w:pPr>
              <w:pStyle w:val="TAC"/>
            </w:pPr>
            <w:r w:rsidRPr="004B3397">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088AD23" w14:textId="77777777" w:rsidR="007033F3" w:rsidRPr="004B3397" w:rsidRDefault="007033F3" w:rsidP="007033F3">
            <w:pPr>
              <w:pStyle w:val="TAC"/>
            </w:pPr>
            <w:r w:rsidRPr="004B3397">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666E199" w14:textId="77777777" w:rsidR="007033F3" w:rsidRPr="004B3397" w:rsidRDefault="007033F3" w:rsidP="007033F3">
            <w:pPr>
              <w:pStyle w:val="TAC"/>
            </w:pPr>
            <w:r w:rsidRPr="004B3397">
              <w:t>±6ns</w:t>
            </w:r>
          </w:p>
        </w:tc>
      </w:tr>
      <w:tr w:rsidR="007033F3" w:rsidRPr="004B3397" w14:paraId="637C3264" w14:textId="77777777" w:rsidTr="007033F3">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1B59F0A8" w14:textId="77777777" w:rsidR="007033F3" w:rsidRPr="004B3397" w:rsidRDefault="007033F3" w:rsidP="007033F3">
            <w:pPr>
              <w:pStyle w:val="TAC"/>
            </w:pPr>
            <w:r w:rsidRPr="004B3397">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72282F" w14:textId="77777777" w:rsidR="007033F3" w:rsidRPr="004B3397" w:rsidRDefault="007033F3" w:rsidP="007033F3">
            <w:pPr>
              <w:pStyle w:val="TAC"/>
            </w:pPr>
            <w:r w:rsidRPr="004B3397">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A7C7409" w14:textId="77777777" w:rsidR="007033F3" w:rsidRPr="004B3397" w:rsidRDefault="007033F3" w:rsidP="007033F3">
            <w:pPr>
              <w:pStyle w:val="TAC"/>
            </w:pPr>
            <w:r w:rsidRPr="004B3397">
              <w:t>±6ns</w:t>
            </w:r>
          </w:p>
        </w:tc>
      </w:tr>
      <w:tr w:rsidR="007033F3" w:rsidRPr="004B3397" w14:paraId="418775C0" w14:textId="77777777" w:rsidTr="007033F3">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EA61E37" w14:textId="77777777" w:rsidR="007033F3" w:rsidRPr="004B3397" w:rsidRDefault="007033F3" w:rsidP="007033F3">
            <w:pPr>
              <w:pStyle w:val="TAC"/>
            </w:pPr>
            <w:r w:rsidRPr="004B3397">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E1EF6F" w14:textId="77777777" w:rsidR="007033F3" w:rsidRPr="004B3397" w:rsidRDefault="007033F3" w:rsidP="007033F3">
            <w:pPr>
              <w:pStyle w:val="TAC"/>
            </w:pPr>
            <w:r w:rsidRPr="004B3397">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7AB4BCB" w14:textId="77777777" w:rsidR="007033F3" w:rsidRPr="004B3397" w:rsidRDefault="007033F3" w:rsidP="007033F3">
            <w:pPr>
              <w:pStyle w:val="TAC"/>
            </w:pPr>
            <w:r w:rsidRPr="004B3397">
              <w:t>±6ns</w:t>
            </w:r>
          </w:p>
        </w:tc>
      </w:tr>
    </w:tbl>
    <w:p w14:paraId="04BD19C6" w14:textId="77777777" w:rsidR="007033F3" w:rsidRPr="004B3397" w:rsidRDefault="007033F3" w:rsidP="007033F3"/>
    <w:p w14:paraId="65927E4B" w14:textId="77777777" w:rsidR="007033F3" w:rsidRPr="004B3397" w:rsidRDefault="007033F3" w:rsidP="007033F3">
      <w:pPr>
        <w:pStyle w:val="Heading2"/>
        <w:rPr>
          <w:rFonts w:eastAsia="DengXian"/>
        </w:rPr>
      </w:pPr>
      <w:bookmarkStart w:id="116" w:name="_Toc177658823"/>
      <w:r w:rsidRPr="004B3397">
        <w:rPr>
          <w:rFonts w:eastAsia="DengXian"/>
        </w:rPr>
        <w:t>I.4.3</w:t>
      </w:r>
      <w:r w:rsidRPr="004B3397">
        <w:rPr>
          <w:rFonts w:eastAsia="DengXian"/>
        </w:rPr>
        <w:tab/>
        <w:t>Pass/Fail Criteria of Doppler/Temporal correlation</w:t>
      </w:r>
      <w:bookmarkEnd w:id="116"/>
    </w:p>
    <w:p w14:paraId="4003FA62" w14:textId="77777777" w:rsidR="007033F3" w:rsidRPr="004B3397" w:rsidRDefault="007033F3" w:rsidP="007033F3">
      <w:r w:rsidRPr="004B3397">
        <w:t xml:space="preserve">This clause defines the pass/fail criteria of doppler/temporal correlation validation, this pass/fail limits apply for all FR2 frequency bands. </w:t>
      </w:r>
    </w:p>
    <w:p w14:paraId="73A95418" w14:textId="77777777" w:rsidR="007033F3" w:rsidRPr="004B3397" w:rsidRDefault="007033F3" w:rsidP="007033F3">
      <w:r w:rsidRPr="004B3397">
        <w:t>The pass/fail limits for theoretical temporal correlation defined in Clause I.3.3 above 0.3 are formed as bands of ±0.1 of correlation capped at 1 at the high end. Additionally, when the theoretical temporal correlation drops below 0.3, the limits are formed at bands of ±0.3 of correlation capped at 0 at the low end.</w:t>
      </w:r>
    </w:p>
    <w:p w14:paraId="420C1C66" w14:textId="77777777" w:rsidR="007033F3" w:rsidRPr="004B3397" w:rsidRDefault="007033F3" w:rsidP="007033F3">
      <w:pPr>
        <w:pStyle w:val="TH"/>
      </w:pPr>
      <w:r w:rsidRPr="004B3397">
        <w:lastRenderedPageBreak/>
        <w:t>Table I.4.3-1: pass/fail limits for 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7033F3" w:rsidRPr="004B3397" w14:paraId="016C3726" w14:textId="77777777" w:rsidTr="007033F3">
        <w:trPr>
          <w:jc w:val="center"/>
        </w:trPr>
        <w:tc>
          <w:tcPr>
            <w:tcW w:w="1276" w:type="dxa"/>
            <w:vMerge w:val="restart"/>
            <w:shd w:val="clear" w:color="auto" w:fill="D9D9D9"/>
            <w:vAlign w:val="center"/>
          </w:tcPr>
          <w:p w14:paraId="65AA3C4F" w14:textId="77777777" w:rsidR="007033F3" w:rsidRPr="004B3397" w:rsidRDefault="007033F3" w:rsidP="007033F3">
            <w:pPr>
              <w:pStyle w:val="TAH"/>
            </w:pPr>
            <w:r w:rsidRPr="004B3397">
              <w:t>Distance [λ]</w:t>
            </w:r>
          </w:p>
        </w:tc>
        <w:tc>
          <w:tcPr>
            <w:tcW w:w="2546" w:type="dxa"/>
            <w:gridSpan w:val="2"/>
            <w:shd w:val="clear" w:color="auto" w:fill="D9D9D9"/>
          </w:tcPr>
          <w:p w14:paraId="4ED898EF" w14:textId="77777777" w:rsidR="007033F3" w:rsidRPr="004B3397" w:rsidRDefault="007033F3" w:rsidP="007033F3">
            <w:pPr>
              <w:pStyle w:val="TAH"/>
            </w:pPr>
            <w:r w:rsidRPr="004B3397">
              <w:t>X2V Corr.</w:t>
            </w:r>
          </w:p>
        </w:tc>
        <w:tc>
          <w:tcPr>
            <w:tcW w:w="1562" w:type="dxa"/>
            <w:vMerge w:val="restart"/>
            <w:shd w:val="clear" w:color="auto" w:fill="D9D9D9"/>
            <w:vAlign w:val="center"/>
          </w:tcPr>
          <w:p w14:paraId="666FFACA" w14:textId="77777777" w:rsidR="007033F3" w:rsidRPr="004B3397" w:rsidRDefault="007033F3" w:rsidP="007033F3">
            <w:pPr>
              <w:pStyle w:val="TAH"/>
            </w:pPr>
            <w:r w:rsidRPr="004B3397">
              <w:t>Distance [λ]</w:t>
            </w:r>
          </w:p>
        </w:tc>
        <w:tc>
          <w:tcPr>
            <w:tcW w:w="3124" w:type="dxa"/>
            <w:gridSpan w:val="2"/>
            <w:shd w:val="clear" w:color="auto" w:fill="D9D9D9"/>
          </w:tcPr>
          <w:p w14:paraId="70F4FBC9" w14:textId="77777777" w:rsidR="007033F3" w:rsidRPr="004B3397" w:rsidRDefault="007033F3" w:rsidP="007033F3">
            <w:pPr>
              <w:pStyle w:val="TAH"/>
            </w:pPr>
            <w:r w:rsidRPr="004B3397">
              <w:t>X2V Corr.</w:t>
            </w:r>
          </w:p>
        </w:tc>
      </w:tr>
      <w:tr w:rsidR="007033F3" w:rsidRPr="004B3397" w14:paraId="08C62E2B" w14:textId="77777777" w:rsidTr="007033F3">
        <w:trPr>
          <w:jc w:val="center"/>
        </w:trPr>
        <w:tc>
          <w:tcPr>
            <w:tcW w:w="1276" w:type="dxa"/>
            <w:vMerge/>
            <w:shd w:val="clear" w:color="auto" w:fill="D9D9D9"/>
            <w:vAlign w:val="center"/>
          </w:tcPr>
          <w:p w14:paraId="2F8C5A4A" w14:textId="77777777" w:rsidR="007033F3" w:rsidRPr="004B3397" w:rsidRDefault="007033F3" w:rsidP="007033F3">
            <w:pPr>
              <w:pStyle w:val="TAH"/>
            </w:pPr>
          </w:p>
        </w:tc>
        <w:tc>
          <w:tcPr>
            <w:tcW w:w="1273" w:type="dxa"/>
            <w:shd w:val="clear" w:color="auto" w:fill="D9D9D9"/>
            <w:vAlign w:val="bottom"/>
          </w:tcPr>
          <w:p w14:paraId="3670862D" w14:textId="77777777" w:rsidR="007033F3" w:rsidRPr="004B3397" w:rsidRDefault="007033F3" w:rsidP="007033F3">
            <w:pPr>
              <w:pStyle w:val="TAH"/>
            </w:pPr>
            <w:r w:rsidRPr="004B3397">
              <w:t>Lower</w:t>
            </w:r>
          </w:p>
        </w:tc>
        <w:tc>
          <w:tcPr>
            <w:tcW w:w="1273" w:type="dxa"/>
            <w:shd w:val="clear" w:color="auto" w:fill="D9D9D9"/>
            <w:vAlign w:val="bottom"/>
          </w:tcPr>
          <w:p w14:paraId="15D841A8" w14:textId="77777777" w:rsidR="007033F3" w:rsidRPr="004B3397" w:rsidRDefault="007033F3" w:rsidP="007033F3">
            <w:pPr>
              <w:pStyle w:val="TAH"/>
            </w:pPr>
            <w:r w:rsidRPr="004B3397">
              <w:t>Upper</w:t>
            </w:r>
          </w:p>
        </w:tc>
        <w:tc>
          <w:tcPr>
            <w:tcW w:w="1562" w:type="dxa"/>
            <w:vMerge/>
            <w:shd w:val="clear" w:color="auto" w:fill="D9D9D9"/>
            <w:vAlign w:val="center"/>
          </w:tcPr>
          <w:p w14:paraId="245B88F9" w14:textId="77777777" w:rsidR="007033F3" w:rsidRPr="004B3397" w:rsidRDefault="007033F3" w:rsidP="007033F3">
            <w:pPr>
              <w:pStyle w:val="TAH"/>
            </w:pPr>
          </w:p>
        </w:tc>
        <w:tc>
          <w:tcPr>
            <w:tcW w:w="1562" w:type="dxa"/>
            <w:shd w:val="clear" w:color="auto" w:fill="D9D9D9"/>
            <w:vAlign w:val="bottom"/>
          </w:tcPr>
          <w:p w14:paraId="66A2821C" w14:textId="77777777" w:rsidR="007033F3" w:rsidRPr="004B3397" w:rsidRDefault="007033F3" w:rsidP="007033F3">
            <w:pPr>
              <w:pStyle w:val="TAH"/>
            </w:pPr>
            <w:r w:rsidRPr="004B3397">
              <w:t>Lower</w:t>
            </w:r>
          </w:p>
        </w:tc>
        <w:tc>
          <w:tcPr>
            <w:tcW w:w="1562" w:type="dxa"/>
            <w:shd w:val="clear" w:color="auto" w:fill="D9D9D9"/>
            <w:vAlign w:val="bottom"/>
          </w:tcPr>
          <w:p w14:paraId="03665B38" w14:textId="77777777" w:rsidR="007033F3" w:rsidRPr="004B3397" w:rsidRDefault="007033F3" w:rsidP="007033F3">
            <w:pPr>
              <w:pStyle w:val="TAH"/>
            </w:pPr>
            <w:r w:rsidRPr="004B3397">
              <w:t>Upper</w:t>
            </w:r>
          </w:p>
        </w:tc>
      </w:tr>
      <w:tr w:rsidR="007033F3" w:rsidRPr="004B3397" w14:paraId="7F2C68B5" w14:textId="77777777" w:rsidTr="007033F3">
        <w:trPr>
          <w:jc w:val="center"/>
        </w:trPr>
        <w:tc>
          <w:tcPr>
            <w:tcW w:w="1276" w:type="dxa"/>
            <w:shd w:val="clear" w:color="auto" w:fill="auto"/>
            <w:vAlign w:val="center"/>
          </w:tcPr>
          <w:p w14:paraId="35E5CB4A" w14:textId="77777777" w:rsidR="007033F3" w:rsidRPr="004B3397" w:rsidRDefault="007033F3" w:rsidP="007033F3">
            <w:pPr>
              <w:pStyle w:val="TAC"/>
              <w:rPr>
                <w:rFonts w:cs="Arial"/>
              </w:rPr>
            </w:pPr>
            <w:r w:rsidRPr="004B3397">
              <w:rPr>
                <w:rFonts w:cs="Arial"/>
              </w:rPr>
              <w:t>0</w:t>
            </w:r>
          </w:p>
        </w:tc>
        <w:tc>
          <w:tcPr>
            <w:tcW w:w="1273" w:type="dxa"/>
          </w:tcPr>
          <w:p w14:paraId="4BB49B0B" w14:textId="77777777" w:rsidR="007033F3" w:rsidRPr="004B3397" w:rsidRDefault="007033F3" w:rsidP="007033F3">
            <w:pPr>
              <w:pStyle w:val="TAC"/>
              <w:rPr>
                <w:rFonts w:cs="Arial"/>
                <w:lang w:eastAsia="zh-CN"/>
              </w:rPr>
            </w:pPr>
            <w:r w:rsidRPr="004B3397">
              <w:rPr>
                <w:rFonts w:cs="Arial"/>
                <w:lang w:eastAsia="zh-CN"/>
              </w:rPr>
              <w:t>0.9000</w:t>
            </w:r>
          </w:p>
        </w:tc>
        <w:tc>
          <w:tcPr>
            <w:tcW w:w="1273" w:type="dxa"/>
            <w:shd w:val="clear" w:color="auto" w:fill="auto"/>
            <w:vAlign w:val="center"/>
          </w:tcPr>
          <w:p w14:paraId="6AACC192" w14:textId="77777777" w:rsidR="007033F3" w:rsidRPr="004B3397" w:rsidRDefault="007033F3" w:rsidP="007033F3">
            <w:pPr>
              <w:pStyle w:val="TAC"/>
              <w:rPr>
                <w:rFonts w:cs="Arial"/>
              </w:rPr>
            </w:pPr>
            <w:r w:rsidRPr="004B3397">
              <w:rPr>
                <w:rFonts w:cs="Arial"/>
              </w:rPr>
              <w:t xml:space="preserve">1.0000 </w:t>
            </w:r>
          </w:p>
        </w:tc>
        <w:tc>
          <w:tcPr>
            <w:tcW w:w="1562" w:type="dxa"/>
            <w:shd w:val="clear" w:color="auto" w:fill="auto"/>
            <w:vAlign w:val="center"/>
          </w:tcPr>
          <w:p w14:paraId="008AF04F" w14:textId="77777777" w:rsidR="007033F3" w:rsidRPr="004B3397" w:rsidRDefault="007033F3" w:rsidP="007033F3">
            <w:pPr>
              <w:pStyle w:val="TAC"/>
              <w:rPr>
                <w:rFonts w:cs="Arial"/>
              </w:rPr>
            </w:pPr>
            <w:r w:rsidRPr="004B3397">
              <w:rPr>
                <w:rFonts w:cs="Arial"/>
              </w:rPr>
              <w:t>2.5</w:t>
            </w:r>
          </w:p>
        </w:tc>
        <w:tc>
          <w:tcPr>
            <w:tcW w:w="1562" w:type="dxa"/>
          </w:tcPr>
          <w:p w14:paraId="6D31BA3F" w14:textId="77777777" w:rsidR="007033F3" w:rsidRPr="004B3397" w:rsidRDefault="007033F3" w:rsidP="007033F3">
            <w:pPr>
              <w:pStyle w:val="TAC"/>
              <w:rPr>
                <w:rFonts w:cs="Arial"/>
                <w:lang w:eastAsia="zh-CN"/>
              </w:rPr>
            </w:pPr>
            <w:r w:rsidRPr="004B3397">
              <w:rPr>
                <w:rFonts w:cs="Arial"/>
                <w:lang w:eastAsia="zh-CN"/>
              </w:rPr>
              <w:t>0.0000</w:t>
            </w:r>
          </w:p>
        </w:tc>
        <w:tc>
          <w:tcPr>
            <w:tcW w:w="1562" w:type="dxa"/>
            <w:shd w:val="clear" w:color="auto" w:fill="auto"/>
            <w:vAlign w:val="center"/>
          </w:tcPr>
          <w:p w14:paraId="27C301E5" w14:textId="77777777" w:rsidR="007033F3" w:rsidRPr="004B3397" w:rsidRDefault="007033F3" w:rsidP="007033F3">
            <w:pPr>
              <w:pStyle w:val="TAC"/>
              <w:rPr>
                <w:rFonts w:cs="Arial"/>
                <w:lang w:eastAsia="zh-CN"/>
              </w:rPr>
            </w:pPr>
            <w:r w:rsidRPr="004B3397">
              <w:rPr>
                <w:rFonts w:cs="Arial"/>
                <w:lang w:eastAsia="zh-CN"/>
              </w:rPr>
              <w:t>0.3000</w:t>
            </w:r>
          </w:p>
        </w:tc>
      </w:tr>
      <w:tr w:rsidR="007033F3" w:rsidRPr="004B3397" w14:paraId="42F97434" w14:textId="77777777" w:rsidTr="007033F3">
        <w:trPr>
          <w:jc w:val="center"/>
        </w:trPr>
        <w:tc>
          <w:tcPr>
            <w:tcW w:w="1276" w:type="dxa"/>
            <w:shd w:val="clear" w:color="auto" w:fill="auto"/>
            <w:vAlign w:val="center"/>
          </w:tcPr>
          <w:p w14:paraId="65B9E2A2" w14:textId="77777777" w:rsidR="007033F3" w:rsidRPr="004B3397" w:rsidRDefault="007033F3" w:rsidP="007033F3">
            <w:pPr>
              <w:pStyle w:val="TAC"/>
              <w:rPr>
                <w:rFonts w:cs="Arial"/>
              </w:rPr>
            </w:pPr>
            <w:r w:rsidRPr="004B3397">
              <w:rPr>
                <w:rFonts w:cs="Arial"/>
              </w:rPr>
              <w:t>0.1</w:t>
            </w:r>
          </w:p>
        </w:tc>
        <w:tc>
          <w:tcPr>
            <w:tcW w:w="1273" w:type="dxa"/>
          </w:tcPr>
          <w:p w14:paraId="27385CDC" w14:textId="77777777" w:rsidR="007033F3" w:rsidRPr="004B3397" w:rsidRDefault="007033F3" w:rsidP="007033F3">
            <w:pPr>
              <w:pStyle w:val="TAC"/>
              <w:rPr>
                <w:rFonts w:cs="Arial"/>
                <w:lang w:eastAsia="zh-CN"/>
              </w:rPr>
            </w:pPr>
            <w:r w:rsidRPr="004B3397">
              <w:rPr>
                <w:rFonts w:cs="Arial"/>
                <w:lang w:eastAsia="zh-CN"/>
              </w:rPr>
              <w:t>0.8929</w:t>
            </w:r>
          </w:p>
        </w:tc>
        <w:tc>
          <w:tcPr>
            <w:tcW w:w="1273" w:type="dxa"/>
            <w:shd w:val="clear" w:color="auto" w:fill="auto"/>
            <w:vAlign w:val="center"/>
          </w:tcPr>
          <w:p w14:paraId="384F2F00" w14:textId="77777777" w:rsidR="007033F3" w:rsidRPr="004B3397" w:rsidRDefault="007033F3" w:rsidP="007033F3">
            <w:pPr>
              <w:pStyle w:val="TAC"/>
              <w:rPr>
                <w:rFonts w:cs="Arial"/>
              </w:rPr>
            </w:pPr>
            <w:r w:rsidRPr="004B3397">
              <w:rPr>
                <w:rFonts w:cs="Arial"/>
              </w:rPr>
              <w:t xml:space="preserve">1.0000  </w:t>
            </w:r>
          </w:p>
        </w:tc>
        <w:tc>
          <w:tcPr>
            <w:tcW w:w="1562" w:type="dxa"/>
            <w:shd w:val="clear" w:color="auto" w:fill="auto"/>
            <w:vAlign w:val="center"/>
          </w:tcPr>
          <w:p w14:paraId="50CAECFD" w14:textId="77777777" w:rsidR="007033F3" w:rsidRPr="004B3397" w:rsidRDefault="007033F3" w:rsidP="007033F3">
            <w:pPr>
              <w:pStyle w:val="TAC"/>
              <w:rPr>
                <w:rFonts w:cs="Arial"/>
              </w:rPr>
            </w:pPr>
            <w:r w:rsidRPr="004B3397">
              <w:rPr>
                <w:rFonts w:cs="Arial"/>
              </w:rPr>
              <w:t>2.6</w:t>
            </w:r>
          </w:p>
        </w:tc>
        <w:tc>
          <w:tcPr>
            <w:tcW w:w="1562" w:type="dxa"/>
          </w:tcPr>
          <w:p w14:paraId="13F28586" w14:textId="77777777" w:rsidR="007033F3" w:rsidRPr="004B3397" w:rsidRDefault="007033F3" w:rsidP="007033F3">
            <w:pPr>
              <w:pStyle w:val="TAC"/>
              <w:rPr>
                <w:rFonts w:cs="Arial"/>
                <w:lang w:eastAsia="zh-CN"/>
              </w:rPr>
            </w:pPr>
            <w:r w:rsidRPr="004B3397">
              <w:rPr>
                <w:rFonts w:cs="Arial"/>
                <w:lang w:eastAsia="zh-CN"/>
              </w:rPr>
              <w:t>0.0000</w:t>
            </w:r>
          </w:p>
        </w:tc>
        <w:tc>
          <w:tcPr>
            <w:tcW w:w="1562" w:type="dxa"/>
            <w:shd w:val="clear" w:color="auto" w:fill="auto"/>
            <w:vAlign w:val="center"/>
          </w:tcPr>
          <w:p w14:paraId="59F91076" w14:textId="77777777" w:rsidR="007033F3" w:rsidRPr="004B3397" w:rsidRDefault="007033F3" w:rsidP="007033F3">
            <w:pPr>
              <w:pStyle w:val="TAC"/>
              <w:rPr>
                <w:rFonts w:cs="Arial"/>
                <w:lang w:eastAsia="zh-CN"/>
              </w:rPr>
            </w:pPr>
            <w:r w:rsidRPr="004B3397">
              <w:rPr>
                <w:rFonts w:cs="Arial"/>
                <w:lang w:eastAsia="zh-CN"/>
              </w:rPr>
              <w:t>0.3000</w:t>
            </w:r>
          </w:p>
        </w:tc>
      </w:tr>
      <w:tr w:rsidR="007033F3" w:rsidRPr="004B3397" w14:paraId="3DBD3608" w14:textId="77777777" w:rsidTr="007033F3">
        <w:trPr>
          <w:jc w:val="center"/>
        </w:trPr>
        <w:tc>
          <w:tcPr>
            <w:tcW w:w="1276" w:type="dxa"/>
            <w:shd w:val="clear" w:color="auto" w:fill="auto"/>
            <w:vAlign w:val="center"/>
          </w:tcPr>
          <w:p w14:paraId="76EBD9F6" w14:textId="77777777" w:rsidR="007033F3" w:rsidRPr="004B3397" w:rsidRDefault="007033F3" w:rsidP="007033F3">
            <w:pPr>
              <w:pStyle w:val="TAC"/>
              <w:rPr>
                <w:rFonts w:cs="Arial"/>
              </w:rPr>
            </w:pPr>
            <w:r w:rsidRPr="004B3397">
              <w:rPr>
                <w:rFonts w:cs="Arial"/>
              </w:rPr>
              <w:t>0.2</w:t>
            </w:r>
          </w:p>
        </w:tc>
        <w:tc>
          <w:tcPr>
            <w:tcW w:w="1273" w:type="dxa"/>
          </w:tcPr>
          <w:p w14:paraId="5115A1DC" w14:textId="77777777" w:rsidR="007033F3" w:rsidRPr="004B3397" w:rsidRDefault="007033F3" w:rsidP="007033F3">
            <w:pPr>
              <w:pStyle w:val="TAC"/>
              <w:rPr>
                <w:rFonts w:cs="Arial"/>
                <w:lang w:eastAsia="zh-CN"/>
              </w:rPr>
            </w:pPr>
            <w:r w:rsidRPr="004B3397">
              <w:rPr>
                <w:rFonts w:cs="Arial"/>
                <w:lang w:eastAsia="zh-CN"/>
              </w:rPr>
              <w:t>0.8717</w:t>
            </w:r>
          </w:p>
        </w:tc>
        <w:tc>
          <w:tcPr>
            <w:tcW w:w="1273" w:type="dxa"/>
            <w:shd w:val="clear" w:color="auto" w:fill="auto"/>
            <w:vAlign w:val="center"/>
          </w:tcPr>
          <w:p w14:paraId="45EF598D" w14:textId="77777777" w:rsidR="007033F3" w:rsidRPr="004B3397" w:rsidRDefault="007033F3" w:rsidP="007033F3">
            <w:pPr>
              <w:pStyle w:val="TAC"/>
              <w:rPr>
                <w:rFonts w:cs="Arial"/>
                <w:lang w:eastAsia="zh-CN"/>
              </w:rPr>
            </w:pPr>
            <w:r w:rsidRPr="004B3397">
              <w:rPr>
                <w:rFonts w:cs="Arial"/>
                <w:lang w:eastAsia="zh-CN"/>
              </w:rPr>
              <w:t>1</w:t>
            </w:r>
            <w:r w:rsidRPr="004B3397">
              <w:rPr>
                <w:rFonts w:cs="Arial"/>
              </w:rPr>
              <w:t>.0000</w:t>
            </w:r>
          </w:p>
        </w:tc>
        <w:tc>
          <w:tcPr>
            <w:tcW w:w="1562" w:type="dxa"/>
            <w:shd w:val="clear" w:color="auto" w:fill="auto"/>
            <w:vAlign w:val="center"/>
          </w:tcPr>
          <w:p w14:paraId="0A4B4DE4" w14:textId="77777777" w:rsidR="007033F3" w:rsidRPr="004B3397" w:rsidRDefault="007033F3" w:rsidP="007033F3">
            <w:pPr>
              <w:pStyle w:val="TAC"/>
              <w:rPr>
                <w:rFonts w:cs="Arial"/>
              </w:rPr>
            </w:pPr>
            <w:r w:rsidRPr="004B3397">
              <w:rPr>
                <w:rFonts w:cs="Arial"/>
              </w:rPr>
              <w:t>2.7</w:t>
            </w:r>
          </w:p>
        </w:tc>
        <w:tc>
          <w:tcPr>
            <w:tcW w:w="1562" w:type="dxa"/>
          </w:tcPr>
          <w:p w14:paraId="05F7EB3D" w14:textId="77777777" w:rsidR="007033F3" w:rsidRPr="004B3397" w:rsidRDefault="007033F3" w:rsidP="007033F3">
            <w:pPr>
              <w:pStyle w:val="TAC"/>
              <w:rPr>
                <w:rFonts w:cs="Arial"/>
                <w:lang w:eastAsia="zh-CN"/>
              </w:rPr>
            </w:pPr>
            <w:r w:rsidRPr="004B3397">
              <w:rPr>
                <w:rFonts w:cs="Arial"/>
                <w:lang w:eastAsia="zh-CN"/>
              </w:rPr>
              <w:t>0.0000</w:t>
            </w:r>
          </w:p>
        </w:tc>
        <w:tc>
          <w:tcPr>
            <w:tcW w:w="1562" w:type="dxa"/>
            <w:shd w:val="clear" w:color="auto" w:fill="auto"/>
            <w:vAlign w:val="center"/>
          </w:tcPr>
          <w:p w14:paraId="13083A9C" w14:textId="77777777" w:rsidR="007033F3" w:rsidRPr="004B3397" w:rsidRDefault="007033F3" w:rsidP="007033F3">
            <w:pPr>
              <w:pStyle w:val="TAC"/>
              <w:rPr>
                <w:rFonts w:cs="Arial"/>
                <w:lang w:eastAsia="zh-CN"/>
              </w:rPr>
            </w:pPr>
            <w:r w:rsidRPr="004B3397">
              <w:rPr>
                <w:rFonts w:cs="Arial"/>
                <w:lang w:eastAsia="zh-CN"/>
              </w:rPr>
              <w:t>0.3000</w:t>
            </w:r>
          </w:p>
        </w:tc>
      </w:tr>
      <w:tr w:rsidR="007033F3" w:rsidRPr="004B3397" w14:paraId="1B353C4C" w14:textId="77777777" w:rsidTr="007033F3">
        <w:trPr>
          <w:jc w:val="center"/>
        </w:trPr>
        <w:tc>
          <w:tcPr>
            <w:tcW w:w="1276" w:type="dxa"/>
            <w:shd w:val="clear" w:color="auto" w:fill="auto"/>
            <w:vAlign w:val="center"/>
          </w:tcPr>
          <w:p w14:paraId="1ECEB610" w14:textId="77777777" w:rsidR="007033F3" w:rsidRPr="004B3397" w:rsidRDefault="007033F3" w:rsidP="007033F3">
            <w:pPr>
              <w:pStyle w:val="TAC"/>
              <w:rPr>
                <w:rFonts w:cs="Arial"/>
              </w:rPr>
            </w:pPr>
            <w:r w:rsidRPr="004B3397">
              <w:rPr>
                <w:rFonts w:cs="Arial"/>
              </w:rPr>
              <w:t>0.3</w:t>
            </w:r>
          </w:p>
        </w:tc>
        <w:tc>
          <w:tcPr>
            <w:tcW w:w="1273" w:type="dxa"/>
          </w:tcPr>
          <w:p w14:paraId="7B2B3F87" w14:textId="77777777" w:rsidR="007033F3" w:rsidRPr="004B3397" w:rsidRDefault="007033F3" w:rsidP="007033F3">
            <w:pPr>
              <w:pStyle w:val="TAC"/>
              <w:rPr>
                <w:rFonts w:cs="Arial"/>
                <w:lang w:eastAsia="zh-CN"/>
              </w:rPr>
            </w:pPr>
            <w:r w:rsidRPr="004B3397">
              <w:rPr>
                <w:rFonts w:cs="Arial"/>
                <w:lang w:eastAsia="zh-CN"/>
              </w:rPr>
              <w:t>0.8379</w:t>
            </w:r>
          </w:p>
        </w:tc>
        <w:tc>
          <w:tcPr>
            <w:tcW w:w="1273" w:type="dxa"/>
            <w:shd w:val="clear" w:color="auto" w:fill="auto"/>
            <w:vAlign w:val="center"/>
          </w:tcPr>
          <w:p w14:paraId="45311554" w14:textId="77777777" w:rsidR="007033F3" w:rsidRPr="004B3397" w:rsidRDefault="007033F3" w:rsidP="007033F3">
            <w:pPr>
              <w:pStyle w:val="TAC"/>
              <w:rPr>
                <w:rFonts w:cs="Arial"/>
                <w:lang w:eastAsia="zh-CN"/>
              </w:rPr>
            </w:pPr>
            <w:r w:rsidRPr="004B3397">
              <w:rPr>
                <w:rFonts w:cs="Arial"/>
                <w:lang w:eastAsia="zh-CN"/>
              </w:rPr>
              <w:t>1</w:t>
            </w:r>
            <w:r w:rsidRPr="004B3397">
              <w:rPr>
                <w:rFonts w:cs="Arial"/>
              </w:rPr>
              <w:t>.0000</w:t>
            </w:r>
          </w:p>
        </w:tc>
        <w:tc>
          <w:tcPr>
            <w:tcW w:w="1562" w:type="dxa"/>
            <w:shd w:val="clear" w:color="auto" w:fill="auto"/>
            <w:vAlign w:val="center"/>
          </w:tcPr>
          <w:p w14:paraId="070C17F4" w14:textId="77777777" w:rsidR="007033F3" w:rsidRPr="004B3397" w:rsidRDefault="007033F3" w:rsidP="007033F3">
            <w:pPr>
              <w:pStyle w:val="TAC"/>
              <w:rPr>
                <w:rFonts w:cs="Arial"/>
              </w:rPr>
            </w:pPr>
            <w:r w:rsidRPr="004B3397">
              <w:rPr>
                <w:rFonts w:cs="Arial"/>
              </w:rPr>
              <w:t>2.8</w:t>
            </w:r>
          </w:p>
        </w:tc>
        <w:tc>
          <w:tcPr>
            <w:tcW w:w="1562" w:type="dxa"/>
          </w:tcPr>
          <w:p w14:paraId="75FF9659" w14:textId="77777777" w:rsidR="007033F3" w:rsidRPr="004B3397" w:rsidRDefault="007033F3" w:rsidP="007033F3">
            <w:pPr>
              <w:pStyle w:val="TAC"/>
              <w:rPr>
                <w:rFonts w:cs="Arial"/>
                <w:lang w:eastAsia="zh-CN"/>
              </w:rPr>
            </w:pPr>
            <w:r w:rsidRPr="004B3397">
              <w:rPr>
                <w:rFonts w:cs="Arial"/>
                <w:lang w:eastAsia="zh-CN"/>
              </w:rPr>
              <w:t>0.0000</w:t>
            </w:r>
          </w:p>
        </w:tc>
        <w:tc>
          <w:tcPr>
            <w:tcW w:w="1562" w:type="dxa"/>
            <w:shd w:val="clear" w:color="auto" w:fill="auto"/>
            <w:vAlign w:val="center"/>
          </w:tcPr>
          <w:p w14:paraId="6937C2B3" w14:textId="77777777" w:rsidR="007033F3" w:rsidRPr="004B3397" w:rsidRDefault="007033F3" w:rsidP="007033F3">
            <w:pPr>
              <w:pStyle w:val="TAC"/>
              <w:rPr>
                <w:rFonts w:cs="Arial"/>
                <w:lang w:eastAsia="zh-CN"/>
              </w:rPr>
            </w:pPr>
            <w:r w:rsidRPr="004B3397">
              <w:rPr>
                <w:rFonts w:cs="Arial"/>
                <w:lang w:eastAsia="zh-CN"/>
              </w:rPr>
              <w:t>0.3000</w:t>
            </w:r>
          </w:p>
        </w:tc>
      </w:tr>
      <w:tr w:rsidR="007033F3" w:rsidRPr="004B3397" w14:paraId="5B66B007" w14:textId="77777777" w:rsidTr="007033F3">
        <w:trPr>
          <w:jc w:val="center"/>
        </w:trPr>
        <w:tc>
          <w:tcPr>
            <w:tcW w:w="1276" w:type="dxa"/>
            <w:shd w:val="clear" w:color="auto" w:fill="auto"/>
            <w:vAlign w:val="center"/>
          </w:tcPr>
          <w:p w14:paraId="6456FF55" w14:textId="77777777" w:rsidR="007033F3" w:rsidRPr="004B3397" w:rsidRDefault="007033F3" w:rsidP="007033F3">
            <w:pPr>
              <w:pStyle w:val="TAC"/>
              <w:rPr>
                <w:rFonts w:cs="Arial"/>
              </w:rPr>
            </w:pPr>
            <w:r w:rsidRPr="004B3397">
              <w:rPr>
                <w:rFonts w:cs="Arial"/>
              </w:rPr>
              <w:t>0.4</w:t>
            </w:r>
          </w:p>
        </w:tc>
        <w:tc>
          <w:tcPr>
            <w:tcW w:w="1273" w:type="dxa"/>
          </w:tcPr>
          <w:p w14:paraId="788E43E8" w14:textId="77777777" w:rsidR="007033F3" w:rsidRPr="004B3397" w:rsidRDefault="007033F3" w:rsidP="007033F3">
            <w:pPr>
              <w:pStyle w:val="TAC"/>
              <w:rPr>
                <w:rFonts w:cs="Arial"/>
                <w:lang w:eastAsia="zh-CN"/>
              </w:rPr>
            </w:pPr>
            <w:r w:rsidRPr="004B3397">
              <w:rPr>
                <w:rFonts w:cs="Arial"/>
                <w:lang w:eastAsia="zh-CN"/>
              </w:rPr>
              <w:t>0.7937</w:t>
            </w:r>
          </w:p>
        </w:tc>
        <w:tc>
          <w:tcPr>
            <w:tcW w:w="1273" w:type="dxa"/>
            <w:shd w:val="clear" w:color="auto" w:fill="auto"/>
            <w:vAlign w:val="center"/>
          </w:tcPr>
          <w:p w14:paraId="04D007EE" w14:textId="77777777" w:rsidR="007033F3" w:rsidRPr="004B3397" w:rsidRDefault="007033F3" w:rsidP="007033F3">
            <w:pPr>
              <w:pStyle w:val="TAC"/>
              <w:rPr>
                <w:rFonts w:cs="Arial"/>
                <w:lang w:eastAsia="zh-CN"/>
              </w:rPr>
            </w:pPr>
            <w:r w:rsidRPr="004B3397">
              <w:rPr>
                <w:rFonts w:cs="Arial"/>
                <w:lang w:eastAsia="zh-CN"/>
              </w:rPr>
              <w:t>0.9937</w:t>
            </w:r>
          </w:p>
        </w:tc>
        <w:tc>
          <w:tcPr>
            <w:tcW w:w="1562" w:type="dxa"/>
            <w:shd w:val="clear" w:color="auto" w:fill="auto"/>
            <w:vAlign w:val="center"/>
          </w:tcPr>
          <w:p w14:paraId="3BCCF7A0" w14:textId="77777777" w:rsidR="007033F3" w:rsidRPr="004B3397" w:rsidRDefault="007033F3" w:rsidP="007033F3">
            <w:pPr>
              <w:pStyle w:val="TAC"/>
              <w:rPr>
                <w:rFonts w:cs="Arial"/>
              </w:rPr>
            </w:pPr>
            <w:r w:rsidRPr="004B3397">
              <w:rPr>
                <w:rFonts w:cs="Arial"/>
              </w:rPr>
              <w:t>2.9</w:t>
            </w:r>
          </w:p>
        </w:tc>
        <w:tc>
          <w:tcPr>
            <w:tcW w:w="1562" w:type="dxa"/>
          </w:tcPr>
          <w:p w14:paraId="41447783" w14:textId="77777777" w:rsidR="007033F3" w:rsidRPr="004B3397" w:rsidRDefault="007033F3" w:rsidP="007033F3">
            <w:pPr>
              <w:pStyle w:val="TAC"/>
              <w:rPr>
                <w:rFonts w:cs="Arial"/>
                <w:lang w:eastAsia="zh-CN"/>
              </w:rPr>
            </w:pPr>
            <w:r w:rsidRPr="004B3397">
              <w:rPr>
                <w:rFonts w:cs="Arial"/>
                <w:lang w:eastAsia="zh-CN"/>
              </w:rPr>
              <w:t>0.0000</w:t>
            </w:r>
          </w:p>
        </w:tc>
        <w:tc>
          <w:tcPr>
            <w:tcW w:w="1562" w:type="dxa"/>
            <w:shd w:val="clear" w:color="auto" w:fill="auto"/>
            <w:vAlign w:val="center"/>
          </w:tcPr>
          <w:p w14:paraId="7AA9B3E1" w14:textId="77777777" w:rsidR="007033F3" w:rsidRPr="004B3397" w:rsidRDefault="007033F3" w:rsidP="007033F3">
            <w:pPr>
              <w:pStyle w:val="TAC"/>
              <w:rPr>
                <w:rFonts w:cs="Arial"/>
                <w:lang w:eastAsia="zh-CN"/>
              </w:rPr>
            </w:pPr>
            <w:r w:rsidRPr="004B3397">
              <w:rPr>
                <w:rFonts w:cs="Arial"/>
                <w:lang w:eastAsia="zh-CN"/>
              </w:rPr>
              <w:t>0.3000</w:t>
            </w:r>
          </w:p>
        </w:tc>
      </w:tr>
      <w:tr w:rsidR="007033F3" w:rsidRPr="004B3397" w14:paraId="485296B1" w14:textId="77777777" w:rsidTr="007033F3">
        <w:trPr>
          <w:jc w:val="center"/>
        </w:trPr>
        <w:tc>
          <w:tcPr>
            <w:tcW w:w="1276" w:type="dxa"/>
            <w:shd w:val="clear" w:color="auto" w:fill="auto"/>
            <w:vAlign w:val="center"/>
          </w:tcPr>
          <w:p w14:paraId="0D7BEEF6" w14:textId="77777777" w:rsidR="007033F3" w:rsidRPr="004B3397" w:rsidRDefault="007033F3" w:rsidP="007033F3">
            <w:pPr>
              <w:pStyle w:val="TAC"/>
              <w:rPr>
                <w:rFonts w:cs="Arial"/>
              </w:rPr>
            </w:pPr>
            <w:r w:rsidRPr="004B3397">
              <w:rPr>
                <w:rFonts w:cs="Arial"/>
              </w:rPr>
              <w:t>0.5</w:t>
            </w:r>
          </w:p>
        </w:tc>
        <w:tc>
          <w:tcPr>
            <w:tcW w:w="1273" w:type="dxa"/>
          </w:tcPr>
          <w:p w14:paraId="668B14DA" w14:textId="77777777" w:rsidR="007033F3" w:rsidRPr="004B3397" w:rsidRDefault="007033F3" w:rsidP="007033F3">
            <w:pPr>
              <w:pStyle w:val="TAC"/>
              <w:rPr>
                <w:rFonts w:cs="Arial"/>
                <w:lang w:eastAsia="zh-CN"/>
              </w:rPr>
            </w:pPr>
            <w:r w:rsidRPr="004B3397">
              <w:rPr>
                <w:rFonts w:cs="Arial"/>
                <w:lang w:eastAsia="zh-CN"/>
              </w:rPr>
              <w:t>0.7414</w:t>
            </w:r>
          </w:p>
        </w:tc>
        <w:tc>
          <w:tcPr>
            <w:tcW w:w="1273" w:type="dxa"/>
            <w:shd w:val="clear" w:color="auto" w:fill="auto"/>
            <w:vAlign w:val="center"/>
          </w:tcPr>
          <w:p w14:paraId="00ABE5F6" w14:textId="77777777" w:rsidR="007033F3" w:rsidRPr="004B3397" w:rsidRDefault="007033F3" w:rsidP="007033F3">
            <w:pPr>
              <w:pStyle w:val="TAC"/>
              <w:rPr>
                <w:rFonts w:cs="Arial"/>
                <w:lang w:eastAsia="zh-CN"/>
              </w:rPr>
            </w:pPr>
            <w:r w:rsidRPr="004B3397">
              <w:rPr>
                <w:rFonts w:cs="Arial"/>
                <w:lang w:eastAsia="zh-CN"/>
              </w:rPr>
              <w:t>0.9414</w:t>
            </w:r>
          </w:p>
        </w:tc>
        <w:tc>
          <w:tcPr>
            <w:tcW w:w="1562" w:type="dxa"/>
            <w:shd w:val="clear" w:color="auto" w:fill="auto"/>
            <w:vAlign w:val="center"/>
          </w:tcPr>
          <w:p w14:paraId="5DA1BE05" w14:textId="77777777" w:rsidR="007033F3" w:rsidRPr="004B3397" w:rsidRDefault="007033F3" w:rsidP="007033F3">
            <w:pPr>
              <w:pStyle w:val="TAC"/>
              <w:rPr>
                <w:rFonts w:cs="Arial"/>
              </w:rPr>
            </w:pPr>
            <w:r w:rsidRPr="004B3397">
              <w:rPr>
                <w:rFonts w:cs="Arial"/>
              </w:rPr>
              <w:t>3</w:t>
            </w:r>
          </w:p>
        </w:tc>
        <w:tc>
          <w:tcPr>
            <w:tcW w:w="1562" w:type="dxa"/>
          </w:tcPr>
          <w:p w14:paraId="2103B3BD" w14:textId="77777777" w:rsidR="007033F3" w:rsidRPr="004B3397" w:rsidRDefault="007033F3" w:rsidP="007033F3">
            <w:pPr>
              <w:pStyle w:val="TAC"/>
              <w:rPr>
                <w:rFonts w:cs="Arial"/>
                <w:lang w:eastAsia="zh-CN"/>
              </w:rPr>
            </w:pPr>
            <w:r w:rsidRPr="004B3397">
              <w:rPr>
                <w:rFonts w:cs="Arial"/>
                <w:lang w:eastAsia="zh-CN"/>
              </w:rPr>
              <w:t>0.0000</w:t>
            </w:r>
          </w:p>
        </w:tc>
        <w:tc>
          <w:tcPr>
            <w:tcW w:w="1562" w:type="dxa"/>
            <w:shd w:val="clear" w:color="auto" w:fill="auto"/>
            <w:vAlign w:val="center"/>
          </w:tcPr>
          <w:p w14:paraId="26132A82" w14:textId="77777777" w:rsidR="007033F3" w:rsidRPr="004B3397" w:rsidRDefault="007033F3" w:rsidP="007033F3">
            <w:pPr>
              <w:pStyle w:val="TAC"/>
              <w:rPr>
                <w:rFonts w:cs="Arial"/>
                <w:lang w:eastAsia="zh-CN"/>
              </w:rPr>
            </w:pPr>
            <w:r w:rsidRPr="004B3397">
              <w:rPr>
                <w:rFonts w:cs="Arial"/>
                <w:lang w:eastAsia="zh-CN"/>
              </w:rPr>
              <w:t>0.3000</w:t>
            </w:r>
          </w:p>
        </w:tc>
      </w:tr>
      <w:tr w:rsidR="007033F3" w:rsidRPr="004B3397" w14:paraId="12D2C064" w14:textId="77777777" w:rsidTr="007033F3">
        <w:trPr>
          <w:jc w:val="center"/>
        </w:trPr>
        <w:tc>
          <w:tcPr>
            <w:tcW w:w="1276" w:type="dxa"/>
            <w:shd w:val="clear" w:color="auto" w:fill="auto"/>
            <w:vAlign w:val="center"/>
          </w:tcPr>
          <w:p w14:paraId="236BD97F" w14:textId="77777777" w:rsidR="007033F3" w:rsidRPr="004B3397" w:rsidRDefault="007033F3" w:rsidP="007033F3">
            <w:pPr>
              <w:pStyle w:val="TAC"/>
              <w:rPr>
                <w:rFonts w:cs="Arial"/>
              </w:rPr>
            </w:pPr>
            <w:r w:rsidRPr="004B3397">
              <w:rPr>
                <w:rFonts w:cs="Arial"/>
              </w:rPr>
              <w:t>0.6</w:t>
            </w:r>
          </w:p>
        </w:tc>
        <w:tc>
          <w:tcPr>
            <w:tcW w:w="1273" w:type="dxa"/>
          </w:tcPr>
          <w:p w14:paraId="7B83A4C4" w14:textId="77777777" w:rsidR="007033F3" w:rsidRPr="004B3397" w:rsidRDefault="007033F3" w:rsidP="007033F3">
            <w:pPr>
              <w:pStyle w:val="TAC"/>
              <w:rPr>
                <w:rFonts w:cs="Arial"/>
                <w:lang w:eastAsia="zh-CN"/>
              </w:rPr>
            </w:pPr>
            <w:r w:rsidRPr="004B3397">
              <w:rPr>
                <w:rFonts w:cs="Arial"/>
                <w:lang w:eastAsia="zh-CN"/>
              </w:rPr>
              <w:t>0.6834</w:t>
            </w:r>
          </w:p>
        </w:tc>
        <w:tc>
          <w:tcPr>
            <w:tcW w:w="1273" w:type="dxa"/>
            <w:shd w:val="clear" w:color="auto" w:fill="auto"/>
            <w:vAlign w:val="center"/>
          </w:tcPr>
          <w:p w14:paraId="0454E5EC" w14:textId="77777777" w:rsidR="007033F3" w:rsidRPr="004B3397" w:rsidRDefault="007033F3" w:rsidP="007033F3">
            <w:pPr>
              <w:pStyle w:val="TAC"/>
              <w:rPr>
                <w:rFonts w:cs="Arial"/>
                <w:lang w:eastAsia="zh-CN"/>
              </w:rPr>
            </w:pPr>
            <w:r w:rsidRPr="004B3397">
              <w:rPr>
                <w:rFonts w:cs="Arial"/>
                <w:lang w:eastAsia="zh-CN"/>
              </w:rPr>
              <w:t>0.8834</w:t>
            </w:r>
          </w:p>
        </w:tc>
        <w:tc>
          <w:tcPr>
            <w:tcW w:w="1562" w:type="dxa"/>
            <w:shd w:val="clear" w:color="auto" w:fill="auto"/>
            <w:vAlign w:val="center"/>
          </w:tcPr>
          <w:p w14:paraId="480545CE" w14:textId="77777777" w:rsidR="007033F3" w:rsidRPr="004B3397" w:rsidRDefault="007033F3" w:rsidP="007033F3">
            <w:pPr>
              <w:pStyle w:val="TAC"/>
              <w:rPr>
                <w:rFonts w:cs="Arial"/>
              </w:rPr>
            </w:pPr>
            <w:r w:rsidRPr="004B3397">
              <w:rPr>
                <w:rFonts w:cs="Arial"/>
              </w:rPr>
              <w:t>3.1</w:t>
            </w:r>
          </w:p>
        </w:tc>
        <w:tc>
          <w:tcPr>
            <w:tcW w:w="1562" w:type="dxa"/>
          </w:tcPr>
          <w:p w14:paraId="0D53DD16" w14:textId="77777777" w:rsidR="007033F3" w:rsidRPr="004B3397" w:rsidRDefault="007033F3" w:rsidP="007033F3">
            <w:pPr>
              <w:pStyle w:val="TAC"/>
              <w:rPr>
                <w:rFonts w:cs="Arial"/>
                <w:lang w:eastAsia="zh-CN"/>
              </w:rPr>
            </w:pPr>
            <w:r w:rsidRPr="004B3397">
              <w:rPr>
                <w:rFonts w:cs="Arial"/>
                <w:lang w:eastAsia="zh-CN"/>
              </w:rPr>
              <w:t>0.0000</w:t>
            </w:r>
          </w:p>
        </w:tc>
        <w:tc>
          <w:tcPr>
            <w:tcW w:w="1562" w:type="dxa"/>
            <w:shd w:val="clear" w:color="auto" w:fill="auto"/>
            <w:vAlign w:val="center"/>
          </w:tcPr>
          <w:p w14:paraId="65554206" w14:textId="77777777" w:rsidR="007033F3" w:rsidRPr="004B3397" w:rsidRDefault="007033F3" w:rsidP="007033F3">
            <w:pPr>
              <w:pStyle w:val="TAC"/>
              <w:rPr>
                <w:rFonts w:cs="Arial"/>
                <w:lang w:eastAsia="zh-CN"/>
              </w:rPr>
            </w:pPr>
            <w:r w:rsidRPr="004B3397">
              <w:rPr>
                <w:rFonts w:cs="Arial"/>
                <w:lang w:eastAsia="zh-CN"/>
              </w:rPr>
              <w:t>0.3000</w:t>
            </w:r>
          </w:p>
        </w:tc>
      </w:tr>
      <w:tr w:rsidR="007033F3" w:rsidRPr="004B3397" w14:paraId="28556548" w14:textId="77777777" w:rsidTr="007033F3">
        <w:trPr>
          <w:jc w:val="center"/>
        </w:trPr>
        <w:tc>
          <w:tcPr>
            <w:tcW w:w="1276" w:type="dxa"/>
            <w:shd w:val="clear" w:color="auto" w:fill="auto"/>
            <w:vAlign w:val="center"/>
          </w:tcPr>
          <w:p w14:paraId="3A2B787F" w14:textId="77777777" w:rsidR="007033F3" w:rsidRPr="004B3397" w:rsidRDefault="007033F3" w:rsidP="007033F3">
            <w:pPr>
              <w:pStyle w:val="TAC"/>
              <w:rPr>
                <w:rFonts w:cs="Arial"/>
              </w:rPr>
            </w:pPr>
            <w:r w:rsidRPr="004B3397">
              <w:rPr>
                <w:rFonts w:cs="Arial"/>
              </w:rPr>
              <w:t>0.7</w:t>
            </w:r>
          </w:p>
        </w:tc>
        <w:tc>
          <w:tcPr>
            <w:tcW w:w="1273" w:type="dxa"/>
          </w:tcPr>
          <w:p w14:paraId="30BA7482" w14:textId="77777777" w:rsidR="007033F3" w:rsidRPr="004B3397" w:rsidRDefault="007033F3" w:rsidP="007033F3">
            <w:pPr>
              <w:pStyle w:val="TAC"/>
              <w:rPr>
                <w:rFonts w:cs="Arial"/>
                <w:lang w:eastAsia="zh-CN"/>
              </w:rPr>
            </w:pPr>
            <w:r w:rsidRPr="004B3397">
              <w:rPr>
                <w:rFonts w:cs="Arial"/>
                <w:lang w:eastAsia="zh-CN"/>
              </w:rPr>
              <w:t>0.6223</w:t>
            </w:r>
          </w:p>
        </w:tc>
        <w:tc>
          <w:tcPr>
            <w:tcW w:w="1273" w:type="dxa"/>
            <w:shd w:val="clear" w:color="auto" w:fill="auto"/>
            <w:vAlign w:val="center"/>
          </w:tcPr>
          <w:p w14:paraId="7C1466EE" w14:textId="77777777" w:rsidR="007033F3" w:rsidRPr="004B3397" w:rsidRDefault="007033F3" w:rsidP="007033F3">
            <w:pPr>
              <w:pStyle w:val="TAC"/>
              <w:rPr>
                <w:rFonts w:cs="Arial"/>
                <w:lang w:eastAsia="zh-CN"/>
              </w:rPr>
            </w:pPr>
            <w:r w:rsidRPr="004B3397">
              <w:rPr>
                <w:rFonts w:cs="Arial"/>
                <w:lang w:eastAsia="zh-CN"/>
              </w:rPr>
              <w:t>0.8223</w:t>
            </w:r>
          </w:p>
        </w:tc>
        <w:tc>
          <w:tcPr>
            <w:tcW w:w="1562" w:type="dxa"/>
            <w:shd w:val="clear" w:color="auto" w:fill="auto"/>
            <w:vAlign w:val="center"/>
          </w:tcPr>
          <w:p w14:paraId="35BDB225" w14:textId="77777777" w:rsidR="007033F3" w:rsidRPr="004B3397" w:rsidRDefault="007033F3" w:rsidP="007033F3">
            <w:pPr>
              <w:pStyle w:val="TAC"/>
              <w:rPr>
                <w:rFonts w:cs="Arial"/>
              </w:rPr>
            </w:pPr>
            <w:r w:rsidRPr="004B3397">
              <w:rPr>
                <w:rFonts w:cs="Arial"/>
              </w:rPr>
              <w:t>3.2</w:t>
            </w:r>
          </w:p>
        </w:tc>
        <w:tc>
          <w:tcPr>
            <w:tcW w:w="1562" w:type="dxa"/>
          </w:tcPr>
          <w:p w14:paraId="49680EAE" w14:textId="77777777" w:rsidR="007033F3" w:rsidRPr="004B3397" w:rsidRDefault="007033F3" w:rsidP="007033F3">
            <w:pPr>
              <w:pStyle w:val="TAC"/>
              <w:rPr>
                <w:rFonts w:cs="Arial"/>
                <w:lang w:eastAsia="zh-CN"/>
              </w:rPr>
            </w:pPr>
            <w:r w:rsidRPr="004B3397">
              <w:rPr>
                <w:rFonts w:cs="Arial"/>
                <w:lang w:eastAsia="zh-CN"/>
              </w:rPr>
              <w:t>0.0000</w:t>
            </w:r>
          </w:p>
        </w:tc>
        <w:tc>
          <w:tcPr>
            <w:tcW w:w="1562" w:type="dxa"/>
            <w:shd w:val="clear" w:color="auto" w:fill="auto"/>
            <w:vAlign w:val="center"/>
          </w:tcPr>
          <w:p w14:paraId="38080FDD" w14:textId="77777777" w:rsidR="007033F3" w:rsidRPr="004B3397" w:rsidRDefault="007033F3" w:rsidP="007033F3">
            <w:pPr>
              <w:pStyle w:val="TAC"/>
              <w:rPr>
                <w:rFonts w:cs="Arial"/>
                <w:lang w:eastAsia="zh-CN"/>
              </w:rPr>
            </w:pPr>
            <w:r w:rsidRPr="004B3397">
              <w:rPr>
                <w:rFonts w:cs="Arial"/>
                <w:lang w:eastAsia="zh-CN"/>
              </w:rPr>
              <w:t>0.3000</w:t>
            </w:r>
          </w:p>
        </w:tc>
      </w:tr>
      <w:tr w:rsidR="007033F3" w:rsidRPr="004B3397" w14:paraId="5CDAFE65" w14:textId="77777777" w:rsidTr="007033F3">
        <w:trPr>
          <w:jc w:val="center"/>
        </w:trPr>
        <w:tc>
          <w:tcPr>
            <w:tcW w:w="1276" w:type="dxa"/>
            <w:shd w:val="clear" w:color="auto" w:fill="auto"/>
            <w:vAlign w:val="center"/>
          </w:tcPr>
          <w:p w14:paraId="6F1B4662" w14:textId="77777777" w:rsidR="007033F3" w:rsidRPr="004B3397" w:rsidRDefault="007033F3" w:rsidP="007033F3">
            <w:pPr>
              <w:pStyle w:val="TAC"/>
              <w:rPr>
                <w:rFonts w:cs="Arial"/>
              </w:rPr>
            </w:pPr>
            <w:r w:rsidRPr="004B3397">
              <w:rPr>
                <w:rFonts w:cs="Arial"/>
              </w:rPr>
              <w:t>0.8</w:t>
            </w:r>
          </w:p>
        </w:tc>
        <w:tc>
          <w:tcPr>
            <w:tcW w:w="1273" w:type="dxa"/>
          </w:tcPr>
          <w:p w14:paraId="04680588" w14:textId="77777777" w:rsidR="007033F3" w:rsidRPr="004B3397" w:rsidRDefault="007033F3" w:rsidP="007033F3">
            <w:pPr>
              <w:pStyle w:val="TAC"/>
              <w:rPr>
                <w:rFonts w:cs="Arial"/>
                <w:lang w:eastAsia="zh-CN"/>
              </w:rPr>
            </w:pPr>
            <w:r w:rsidRPr="004B3397">
              <w:rPr>
                <w:rFonts w:cs="Arial"/>
                <w:lang w:eastAsia="zh-CN"/>
              </w:rPr>
              <w:t>0.5601</w:t>
            </w:r>
          </w:p>
        </w:tc>
        <w:tc>
          <w:tcPr>
            <w:tcW w:w="1273" w:type="dxa"/>
            <w:shd w:val="clear" w:color="auto" w:fill="auto"/>
            <w:vAlign w:val="center"/>
          </w:tcPr>
          <w:p w14:paraId="25A8E37C" w14:textId="77777777" w:rsidR="007033F3" w:rsidRPr="004B3397" w:rsidRDefault="007033F3" w:rsidP="007033F3">
            <w:pPr>
              <w:pStyle w:val="TAC"/>
              <w:rPr>
                <w:rFonts w:cs="Arial"/>
                <w:lang w:eastAsia="zh-CN"/>
              </w:rPr>
            </w:pPr>
            <w:r w:rsidRPr="004B3397">
              <w:rPr>
                <w:rFonts w:cs="Arial"/>
                <w:lang w:eastAsia="zh-CN"/>
              </w:rPr>
              <w:t>0.7601</w:t>
            </w:r>
          </w:p>
        </w:tc>
        <w:tc>
          <w:tcPr>
            <w:tcW w:w="1562" w:type="dxa"/>
            <w:shd w:val="clear" w:color="auto" w:fill="auto"/>
            <w:vAlign w:val="center"/>
          </w:tcPr>
          <w:p w14:paraId="5B2BE4E9" w14:textId="77777777" w:rsidR="007033F3" w:rsidRPr="004B3397" w:rsidRDefault="007033F3" w:rsidP="007033F3">
            <w:pPr>
              <w:pStyle w:val="TAC"/>
              <w:rPr>
                <w:rFonts w:cs="Arial"/>
              </w:rPr>
            </w:pPr>
            <w:r w:rsidRPr="004B3397">
              <w:rPr>
                <w:rFonts w:cs="Arial"/>
              </w:rPr>
              <w:t>3.3</w:t>
            </w:r>
          </w:p>
        </w:tc>
        <w:tc>
          <w:tcPr>
            <w:tcW w:w="1562" w:type="dxa"/>
          </w:tcPr>
          <w:p w14:paraId="3DF9A8D2" w14:textId="77777777" w:rsidR="007033F3" w:rsidRPr="004B3397" w:rsidRDefault="007033F3" w:rsidP="007033F3">
            <w:pPr>
              <w:pStyle w:val="TAC"/>
              <w:rPr>
                <w:rFonts w:cs="Arial"/>
                <w:lang w:eastAsia="zh-CN"/>
              </w:rPr>
            </w:pPr>
            <w:r w:rsidRPr="004B3397">
              <w:rPr>
                <w:rFonts w:cs="Arial"/>
                <w:lang w:eastAsia="zh-CN"/>
              </w:rPr>
              <w:t>0.0000</w:t>
            </w:r>
          </w:p>
        </w:tc>
        <w:tc>
          <w:tcPr>
            <w:tcW w:w="1562" w:type="dxa"/>
            <w:shd w:val="clear" w:color="auto" w:fill="auto"/>
            <w:vAlign w:val="center"/>
          </w:tcPr>
          <w:p w14:paraId="2DCE4287" w14:textId="77777777" w:rsidR="007033F3" w:rsidRPr="004B3397" w:rsidRDefault="007033F3" w:rsidP="007033F3">
            <w:pPr>
              <w:pStyle w:val="TAC"/>
              <w:rPr>
                <w:rFonts w:cs="Arial"/>
                <w:lang w:eastAsia="zh-CN"/>
              </w:rPr>
            </w:pPr>
            <w:r w:rsidRPr="004B3397">
              <w:rPr>
                <w:rFonts w:cs="Arial"/>
                <w:lang w:eastAsia="zh-CN"/>
              </w:rPr>
              <w:t>0.3000</w:t>
            </w:r>
          </w:p>
        </w:tc>
      </w:tr>
      <w:tr w:rsidR="007033F3" w:rsidRPr="004B3397" w14:paraId="330788F0" w14:textId="77777777" w:rsidTr="007033F3">
        <w:trPr>
          <w:jc w:val="center"/>
        </w:trPr>
        <w:tc>
          <w:tcPr>
            <w:tcW w:w="1276" w:type="dxa"/>
            <w:shd w:val="clear" w:color="auto" w:fill="auto"/>
            <w:vAlign w:val="center"/>
          </w:tcPr>
          <w:p w14:paraId="585E6239" w14:textId="77777777" w:rsidR="007033F3" w:rsidRPr="004B3397" w:rsidRDefault="007033F3" w:rsidP="007033F3">
            <w:pPr>
              <w:pStyle w:val="TAC"/>
              <w:rPr>
                <w:rFonts w:cs="Arial"/>
              </w:rPr>
            </w:pPr>
            <w:r w:rsidRPr="004B3397">
              <w:rPr>
                <w:rFonts w:cs="Arial"/>
              </w:rPr>
              <w:t>0.9</w:t>
            </w:r>
          </w:p>
        </w:tc>
        <w:tc>
          <w:tcPr>
            <w:tcW w:w="1273" w:type="dxa"/>
          </w:tcPr>
          <w:p w14:paraId="37EB1660" w14:textId="77777777" w:rsidR="007033F3" w:rsidRPr="004B3397" w:rsidRDefault="007033F3" w:rsidP="007033F3">
            <w:pPr>
              <w:pStyle w:val="TAC"/>
              <w:rPr>
                <w:rFonts w:cs="Arial"/>
                <w:lang w:eastAsia="zh-CN"/>
              </w:rPr>
            </w:pPr>
            <w:r w:rsidRPr="004B3397">
              <w:rPr>
                <w:rFonts w:cs="Arial"/>
                <w:lang w:eastAsia="zh-CN"/>
              </w:rPr>
              <w:t>0.4986</w:t>
            </w:r>
          </w:p>
        </w:tc>
        <w:tc>
          <w:tcPr>
            <w:tcW w:w="1273" w:type="dxa"/>
            <w:shd w:val="clear" w:color="auto" w:fill="auto"/>
            <w:vAlign w:val="center"/>
          </w:tcPr>
          <w:p w14:paraId="50C62968" w14:textId="77777777" w:rsidR="007033F3" w:rsidRPr="004B3397" w:rsidRDefault="007033F3" w:rsidP="007033F3">
            <w:pPr>
              <w:pStyle w:val="TAC"/>
              <w:rPr>
                <w:rFonts w:cs="Arial"/>
                <w:lang w:eastAsia="zh-CN"/>
              </w:rPr>
            </w:pPr>
            <w:r w:rsidRPr="004B3397">
              <w:rPr>
                <w:rFonts w:cs="Arial"/>
                <w:lang w:eastAsia="zh-CN"/>
              </w:rPr>
              <w:t>0.6986</w:t>
            </w:r>
          </w:p>
        </w:tc>
        <w:tc>
          <w:tcPr>
            <w:tcW w:w="1562" w:type="dxa"/>
            <w:shd w:val="clear" w:color="auto" w:fill="auto"/>
            <w:vAlign w:val="center"/>
          </w:tcPr>
          <w:p w14:paraId="5D2F4E06" w14:textId="77777777" w:rsidR="007033F3" w:rsidRPr="004B3397" w:rsidRDefault="007033F3" w:rsidP="007033F3">
            <w:pPr>
              <w:pStyle w:val="TAC"/>
              <w:rPr>
                <w:rFonts w:cs="Arial"/>
              </w:rPr>
            </w:pPr>
            <w:r w:rsidRPr="004B3397">
              <w:rPr>
                <w:rFonts w:cs="Arial"/>
              </w:rPr>
              <w:t>3.4</w:t>
            </w:r>
          </w:p>
        </w:tc>
        <w:tc>
          <w:tcPr>
            <w:tcW w:w="1562" w:type="dxa"/>
          </w:tcPr>
          <w:p w14:paraId="7AD134D0" w14:textId="77777777" w:rsidR="007033F3" w:rsidRPr="004B3397" w:rsidRDefault="007033F3" w:rsidP="007033F3">
            <w:pPr>
              <w:pStyle w:val="TAC"/>
              <w:rPr>
                <w:rFonts w:cs="Arial"/>
                <w:lang w:eastAsia="zh-CN"/>
              </w:rPr>
            </w:pPr>
            <w:r w:rsidRPr="004B3397">
              <w:rPr>
                <w:rFonts w:cs="Arial"/>
                <w:lang w:eastAsia="zh-CN"/>
              </w:rPr>
              <w:t>0.0000</w:t>
            </w:r>
          </w:p>
        </w:tc>
        <w:tc>
          <w:tcPr>
            <w:tcW w:w="1562" w:type="dxa"/>
            <w:shd w:val="clear" w:color="auto" w:fill="auto"/>
            <w:vAlign w:val="center"/>
          </w:tcPr>
          <w:p w14:paraId="46E3FA56" w14:textId="77777777" w:rsidR="007033F3" w:rsidRPr="004B3397" w:rsidRDefault="007033F3" w:rsidP="007033F3">
            <w:pPr>
              <w:pStyle w:val="TAC"/>
              <w:rPr>
                <w:rFonts w:cs="Arial"/>
                <w:lang w:eastAsia="zh-CN"/>
              </w:rPr>
            </w:pPr>
            <w:r w:rsidRPr="004B3397">
              <w:rPr>
                <w:rFonts w:cs="Arial"/>
                <w:lang w:eastAsia="zh-CN"/>
              </w:rPr>
              <w:t>0.3000</w:t>
            </w:r>
          </w:p>
        </w:tc>
      </w:tr>
      <w:tr w:rsidR="007033F3" w:rsidRPr="004B3397" w14:paraId="3B31016F" w14:textId="77777777" w:rsidTr="007033F3">
        <w:trPr>
          <w:jc w:val="center"/>
        </w:trPr>
        <w:tc>
          <w:tcPr>
            <w:tcW w:w="1276" w:type="dxa"/>
            <w:shd w:val="clear" w:color="auto" w:fill="auto"/>
            <w:vAlign w:val="center"/>
          </w:tcPr>
          <w:p w14:paraId="431D34E8" w14:textId="77777777" w:rsidR="007033F3" w:rsidRPr="004B3397" w:rsidRDefault="007033F3" w:rsidP="007033F3">
            <w:pPr>
              <w:pStyle w:val="TAC"/>
              <w:rPr>
                <w:rFonts w:cs="Arial"/>
              </w:rPr>
            </w:pPr>
            <w:r w:rsidRPr="004B3397">
              <w:rPr>
                <w:rFonts w:cs="Arial"/>
              </w:rPr>
              <w:t>1</w:t>
            </w:r>
          </w:p>
        </w:tc>
        <w:tc>
          <w:tcPr>
            <w:tcW w:w="1273" w:type="dxa"/>
          </w:tcPr>
          <w:p w14:paraId="52837A54" w14:textId="77777777" w:rsidR="007033F3" w:rsidRPr="004B3397" w:rsidRDefault="007033F3" w:rsidP="007033F3">
            <w:pPr>
              <w:pStyle w:val="TAC"/>
              <w:rPr>
                <w:rFonts w:cs="Arial"/>
                <w:lang w:eastAsia="zh-CN"/>
              </w:rPr>
            </w:pPr>
            <w:r w:rsidRPr="004B3397">
              <w:rPr>
                <w:rFonts w:cs="Arial"/>
                <w:lang w:eastAsia="zh-CN"/>
              </w:rPr>
              <w:t>0.4387</w:t>
            </w:r>
          </w:p>
        </w:tc>
        <w:tc>
          <w:tcPr>
            <w:tcW w:w="1273" w:type="dxa"/>
            <w:shd w:val="clear" w:color="auto" w:fill="auto"/>
            <w:vAlign w:val="center"/>
          </w:tcPr>
          <w:p w14:paraId="18F8BE63" w14:textId="77777777" w:rsidR="007033F3" w:rsidRPr="004B3397" w:rsidRDefault="007033F3" w:rsidP="007033F3">
            <w:pPr>
              <w:pStyle w:val="TAC"/>
              <w:rPr>
                <w:rFonts w:cs="Arial"/>
                <w:lang w:eastAsia="zh-CN"/>
              </w:rPr>
            </w:pPr>
            <w:r w:rsidRPr="004B3397">
              <w:rPr>
                <w:rFonts w:cs="Arial"/>
                <w:lang w:eastAsia="zh-CN"/>
              </w:rPr>
              <w:t>0.6387</w:t>
            </w:r>
          </w:p>
        </w:tc>
        <w:tc>
          <w:tcPr>
            <w:tcW w:w="1562" w:type="dxa"/>
            <w:shd w:val="clear" w:color="auto" w:fill="auto"/>
            <w:vAlign w:val="center"/>
          </w:tcPr>
          <w:p w14:paraId="19AC9596" w14:textId="77777777" w:rsidR="007033F3" w:rsidRPr="004B3397" w:rsidRDefault="007033F3" w:rsidP="007033F3">
            <w:pPr>
              <w:pStyle w:val="TAC"/>
              <w:rPr>
                <w:rFonts w:cs="Arial"/>
              </w:rPr>
            </w:pPr>
            <w:r w:rsidRPr="004B3397">
              <w:rPr>
                <w:rFonts w:cs="Arial"/>
              </w:rPr>
              <w:t>3.5</w:t>
            </w:r>
          </w:p>
        </w:tc>
        <w:tc>
          <w:tcPr>
            <w:tcW w:w="1562" w:type="dxa"/>
          </w:tcPr>
          <w:p w14:paraId="0CF3691F" w14:textId="77777777" w:rsidR="007033F3" w:rsidRPr="004B3397" w:rsidRDefault="007033F3" w:rsidP="007033F3">
            <w:pPr>
              <w:pStyle w:val="TAC"/>
              <w:rPr>
                <w:rFonts w:cs="Arial"/>
                <w:lang w:eastAsia="zh-CN"/>
              </w:rPr>
            </w:pPr>
            <w:r w:rsidRPr="004B3397">
              <w:rPr>
                <w:rFonts w:cs="Arial"/>
                <w:lang w:eastAsia="zh-CN"/>
              </w:rPr>
              <w:t>0.0000</w:t>
            </w:r>
          </w:p>
        </w:tc>
        <w:tc>
          <w:tcPr>
            <w:tcW w:w="1562" w:type="dxa"/>
            <w:shd w:val="clear" w:color="auto" w:fill="auto"/>
            <w:vAlign w:val="center"/>
          </w:tcPr>
          <w:p w14:paraId="711484A1" w14:textId="77777777" w:rsidR="007033F3" w:rsidRPr="004B3397" w:rsidRDefault="007033F3" w:rsidP="007033F3">
            <w:pPr>
              <w:pStyle w:val="TAC"/>
              <w:rPr>
                <w:rFonts w:cs="Arial"/>
                <w:lang w:eastAsia="zh-CN"/>
              </w:rPr>
            </w:pPr>
            <w:r w:rsidRPr="004B3397">
              <w:rPr>
                <w:rFonts w:cs="Arial"/>
                <w:lang w:eastAsia="zh-CN"/>
              </w:rPr>
              <w:t>0.3000</w:t>
            </w:r>
          </w:p>
        </w:tc>
      </w:tr>
      <w:tr w:rsidR="007033F3" w:rsidRPr="004B3397" w14:paraId="27466600" w14:textId="77777777" w:rsidTr="007033F3">
        <w:trPr>
          <w:jc w:val="center"/>
        </w:trPr>
        <w:tc>
          <w:tcPr>
            <w:tcW w:w="1276" w:type="dxa"/>
            <w:shd w:val="clear" w:color="auto" w:fill="auto"/>
            <w:vAlign w:val="center"/>
          </w:tcPr>
          <w:p w14:paraId="6210DD5C" w14:textId="77777777" w:rsidR="007033F3" w:rsidRPr="004B3397" w:rsidRDefault="007033F3" w:rsidP="007033F3">
            <w:pPr>
              <w:pStyle w:val="TAC"/>
              <w:rPr>
                <w:rFonts w:cs="Arial"/>
              </w:rPr>
            </w:pPr>
            <w:r w:rsidRPr="004B3397">
              <w:rPr>
                <w:rFonts w:cs="Arial"/>
              </w:rPr>
              <w:t>1.1</w:t>
            </w:r>
          </w:p>
        </w:tc>
        <w:tc>
          <w:tcPr>
            <w:tcW w:w="1273" w:type="dxa"/>
          </w:tcPr>
          <w:p w14:paraId="3C08EAB0" w14:textId="77777777" w:rsidR="007033F3" w:rsidRPr="004B3397" w:rsidRDefault="007033F3" w:rsidP="007033F3">
            <w:pPr>
              <w:pStyle w:val="TAC"/>
              <w:rPr>
                <w:rFonts w:cs="Arial"/>
                <w:lang w:eastAsia="zh-CN"/>
              </w:rPr>
            </w:pPr>
            <w:r w:rsidRPr="004B3397">
              <w:rPr>
                <w:rFonts w:cs="Arial"/>
                <w:lang w:eastAsia="zh-CN"/>
              </w:rPr>
              <w:t>0.3817</w:t>
            </w:r>
          </w:p>
        </w:tc>
        <w:tc>
          <w:tcPr>
            <w:tcW w:w="1273" w:type="dxa"/>
            <w:shd w:val="clear" w:color="auto" w:fill="auto"/>
            <w:vAlign w:val="center"/>
          </w:tcPr>
          <w:p w14:paraId="3D203ABA" w14:textId="77777777" w:rsidR="007033F3" w:rsidRPr="004B3397" w:rsidRDefault="007033F3" w:rsidP="007033F3">
            <w:pPr>
              <w:pStyle w:val="TAC"/>
              <w:rPr>
                <w:rFonts w:cs="Arial"/>
                <w:lang w:eastAsia="zh-CN"/>
              </w:rPr>
            </w:pPr>
            <w:r w:rsidRPr="004B3397">
              <w:rPr>
                <w:rFonts w:cs="Arial"/>
                <w:lang w:eastAsia="zh-CN"/>
              </w:rPr>
              <w:t>0.5817</w:t>
            </w:r>
          </w:p>
        </w:tc>
        <w:tc>
          <w:tcPr>
            <w:tcW w:w="1562" w:type="dxa"/>
            <w:shd w:val="clear" w:color="auto" w:fill="auto"/>
            <w:vAlign w:val="center"/>
          </w:tcPr>
          <w:p w14:paraId="1879D4C7" w14:textId="77777777" w:rsidR="007033F3" w:rsidRPr="004B3397" w:rsidRDefault="007033F3" w:rsidP="007033F3">
            <w:pPr>
              <w:pStyle w:val="TAC"/>
              <w:rPr>
                <w:rFonts w:cs="Arial"/>
              </w:rPr>
            </w:pPr>
            <w:r w:rsidRPr="004B3397">
              <w:rPr>
                <w:rFonts w:cs="Arial"/>
              </w:rPr>
              <w:t>3.6</w:t>
            </w:r>
          </w:p>
        </w:tc>
        <w:tc>
          <w:tcPr>
            <w:tcW w:w="1562" w:type="dxa"/>
          </w:tcPr>
          <w:p w14:paraId="14E49CA7" w14:textId="77777777" w:rsidR="007033F3" w:rsidRPr="004B3397" w:rsidRDefault="007033F3" w:rsidP="007033F3">
            <w:pPr>
              <w:pStyle w:val="TAC"/>
              <w:rPr>
                <w:rFonts w:cs="Arial"/>
                <w:lang w:eastAsia="zh-CN"/>
              </w:rPr>
            </w:pPr>
            <w:r w:rsidRPr="004B3397">
              <w:rPr>
                <w:rFonts w:cs="Arial"/>
                <w:lang w:eastAsia="zh-CN"/>
              </w:rPr>
              <w:t>0.0000</w:t>
            </w:r>
          </w:p>
        </w:tc>
        <w:tc>
          <w:tcPr>
            <w:tcW w:w="1562" w:type="dxa"/>
            <w:shd w:val="clear" w:color="auto" w:fill="auto"/>
            <w:vAlign w:val="center"/>
          </w:tcPr>
          <w:p w14:paraId="215A7BA6" w14:textId="77777777" w:rsidR="007033F3" w:rsidRPr="004B3397" w:rsidRDefault="007033F3" w:rsidP="007033F3">
            <w:pPr>
              <w:pStyle w:val="TAC"/>
              <w:rPr>
                <w:rFonts w:cs="Arial"/>
                <w:lang w:eastAsia="zh-CN"/>
              </w:rPr>
            </w:pPr>
            <w:r w:rsidRPr="004B3397">
              <w:rPr>
                <w:rFonts w:cs="Arial"/>
                <w:lang w:eastAsia="zh-CN"/>
              </w:rPr>
              <w:t>0.3000</w:t>
            </w:r>
          </w:p>
        </w:tc>
      </w:tr>
      <w:tr w:rsidR="007033F3" w:rsidRPr="004B3397" w14:paraId="6A5D438F" w14:textId="77777777" w:rsidTr="007033F3">
        <w:trPr>
          <w:jc w:val="center"/>
        </w:trPr>
        <w:tc>
          <w:tcPr>
            <w:tcW w:w="1276" w:type="dxa"/>
            <w:shd w:val="clear" w:color="auto" w:fill="auto"/>
            <w:vAlign w:val="center"/>
          </w:tcPr>
          <w:p w14:paraId="52C3C78B" w14:textId="77777777" w:rsidR="007033F3" w:rsidRPr="004B3397" w:rsidRDefault="007033F3" w:rsidP="007033F3">
            <w:pPr>
              <w:pStyle w:val="TAC"/>
              <w:rPr>
                <w:rFonts w:cs="Arial"/>
              </w:rPr>
            </w:pPr>
            <w:r w:rsidRPr="004B3397">
              <w:rPr>
                <w:rFonts w:cs="Arial"/>
              </w:rPr>
              <w:t>1.2</w:t>
            </w:r>
          </w:p>
        </w:tc>
        <w:tc>
          <w:tcPr>
            <w:tcW w:w="1273" w:type="dxa"/>
          </w:tcPr>
          <w:p w14:paraId="3BCB0C84" w14:textId="77777777" w:rsidR="007033F3" w:rsidRPr="004B3397" w:rsidRDefault="007033F3" w:rsidP="007033F3">
            <w:pPr>
              <w:pStyle w:val="TAC"/>
              <w:rPr>
                <w:rFonts w:cs="Arial"/>
                <w:lang w:eastAsia="zh-CN"/>
              </w:rPr>
            </w:pPr>
            <w:r w:rsidRPr="004B3397">
              <w:rPr>
                <w:rFonts w:cs="Arial"/>
                <w:lang w:eastAsia="zh-CN"/>
              </w:rPr>
              <w:t>0.3284</w:t>
            </w:r>
          </w:p>
        </w:tc>
        <w:tc>
          <w:tcPr>
            <w:tcW w:w="1273" w:type="dxa"/>
            <w:shd w:val="clear" w:color="auto" w:fill="auto"/>
            <w:vAlign w:val="center"/>
          </w:tcPr>
          <w:p w14:paraId="77AC08CE" w14:textId="77777777" w:rsidR="007033F3" w:rsidRPr="004B3397" w:rsidRDefault="007033F3" w:rsidP="007033F3">
            <w:pPr>
              <w:pStyle w:val="TAC"/>
              <w:rPr>
                <w:rFonts w:cs="Arial"/>
                <w:lang w:eastAsia="zh-CN"/>
              </w:rPr>
            </w:pPr>
            <w:r w:rsidRPr="004B3397">
              <w:rPr>
                <w:rFonts w:cs="Arial"/>
                <w:lang w:eastAsia="zh-CN"/>
              </w:rPr>
              <w:t>0.5284</w:t>
            </w:r>
          </w:p>
        </w:tc>
        <w:tc>
          <w:tcPr>
            <w:tcW w:w="1562" w:type="dxa"/>
            <w:shd w:val="clear" w:color="auto" w:fill="auto"/>
            <w:vAlign w:val="center"/>
          </w:tcPr>
          <w:p w14:paraId="1DDAB369" w14:textId="77777777" w:rsidR="007033F3" w:rsidRPr="004B3397" w:rsidRDefault="007033F3" w:rsidP="007033F3">
            <w:pPr>
              <w:pStyle w:val="TAC"/>
              <w:rPr>
                <w:rFonts w:cs="Arial"/>
              </w:rPr>
            </w:pPr>
            <w:r w:rsidRPr="004B3397">
              <w:rPr>
                <w:rFonts w:cs="Arial"/>
              </w:rPr>
              <w:t>3.7</w:t>
            </w:r>
          </w:p>
        </w:tc>
        <w:tc>
          <w:tcPr>
            <w:tcW w:w="1562" w:type="dxa"/>
          </w:tcPr>
          <w:p w14:paraId="6A217E43" w14:textId="77777777" w:rsidR="007033F3" w:rsidRPr="004B3397" w:rsidRDefault="007033F3" w:rsidP="007033F3">
            <w:pPr>
              <w:pStyle w:val="TAC"/>
              <w:rPr>
                <w:rFonts w:cs="Arial"/>
                <w:lang w:eastAsia="zh-CN"/>
              </w:rPr>
            </w:pPr>
            <w:r w:rsidRPr="004B3397">
              <w:rPr>
                <w:rFonts w:cs="Arial"/>
                <w:lang w:eastAsia="zh-CN"/>
              </w:rPr>
              <w:t>0.0000</w:t>
            </w:r>
          </w:p>
        </w:tc>
        <w:tc>
          <w:tcPr>
            <w:tcW w:w="1562" w:type="dxa"/>
            <w:shd w:val="clear" w:color="auto" w:fill="auto"/>
            <w:vAlign w:val="center"/>
          </w:tcPr>
          <w:p w14:paraId="21F5B63F" w14:textId="77777777" w:rsidR="007033F3" w:rsidRPr="004B3397" w:rsidRDefault="007033F3" w:rsidP="007033F3">
            <w:pPr>
              <w:pStyle w:val="TAC"/>
              <w:rPr>
                <w:rFonts w:cs="Arial"/>
                <w:highlight w:val="yellow"/>
                <w:lang w:eastAsia="zh-CN"/>
              </w:rPr>
            </w:pPr>
            <w:r w:rsidRPr="004B3397">
              <w:rPr>
                <w:rFonts w:cs="Arial"/>
                <w:lang w:eastAsia="zh-CN"/>
              </w:rPr>
              <w:t>0.3000</w:t>
            </w:r>
          </w:p>
        </w:tc>
      </w:tr>
      <w:tr w:rsidR="007033F3" w:rsidRPr="004B3397" w14:paraId="1F8C20CF" w14:textId="77777777" w:rsidTr="007033F3">
        <w:trPr>
          <w:jc w:val="center"/>
        </w:trPr>
        <w:tc>
          <w:tcPr>
            <w:tcW w:w="1276" w:type="dxa"/>
            <w:shd w:val="clear" w:color="auto" w:fill="auto"/>
            <w:vAlign w:val="center"/>
          </w:tcPr>
          <w:p w14:paraId="16F5B964" w14:textId="77777777" w:rsidR="007033F3" w:rsidRPr="004B3397" w:rsidRDefault="007033F3" w:rsidP="007033F3">
            <w:pPr>
              <w:pStyle w:val="TAC"/>
              <w:rPr>
                <w:rFonts w:cs="Arial"/>
              </w:rPr>
            </w:pPr>
            <w:r w:rsidRPr="004B3397">
              <w:rPr>
                <w:rFonts w:cs="Arial"/>
              </w:rPr>
              <w:t>1.3</w:t>
            </w:r>
          </w:p>
        </w:tc>
        <w:tc>
          <w:tcPr>
            <w:tcW w:w="1273" w:type="dxa"/>
          </w:tcPr>
          <w:p w14:paraId="6BD5EF24" w14:textId="77777777" w:rsidR="007033F3" w:rsidRPr="004B3397" w:rsidRDefault="007033F3" w:rsidP="007033F3">
            <w:pPr>
              <w:pStyle w:val="TAC"/>
              <w:rPr>
                <w:rFonts w:cs="Arial"/>
                <w:lang w:eastAsia="zh-CN"/>
              </w:rPr>
            </w:pPr>
            <w:r w:rsidRPr="004B3397">
              <w:rPr>
                <w:rFonts w:cs="Arial"/>
                <w:lang w:eastAsia="zh-CN"/>
              </w:rPr>
              <w:t>0.2796</w:t>
            </w:r>
          </w:p>
        </w:tc>
        <w:tc>
          <w:tcPr>
            <w:tcW w:w="1273" w:type="dxa"/>
            <w:shd w:val="clear" w:color="auto" w:fill="auto"/>
            <w:vAlign w:val="center"/>
          </w:tcPr>
          <w:p w14:paraId="094432AA" w14:textId="77777777" w:rsidR="007033F3" w:rsidRPr="004B3397" w:rsidRDefault="007033F3" w:rsidP="007033F3">
            <w:pPr>
              <w:pStyle w:val="TAC"/>
              <w:rPr>
                <w:rFonts w:cs="Arial"/>
                <w:lang w:eastAsia="zh-CN"/>
              </w:rPr>
            </w:pPr>
            <w:r w:rsidRPr="004B3397">
              <w:rPr>
                <w:rFonts w:cs="Arial"/>
                <w:lang w:eastAsia="zh-CN"/>
              </w:rPr>
              <w:t>0.4796</w:t>
            </w:r>
          </w:p>
        </w:tc>
        <w:tc>
          <w:tcPr>
            <w:tcW w:w="1562" w:type="dxa"/>
            <w:shd w:val="clear" w:color="auto" w:fill="auto"/>
            <w:vAlign w:val="center"/>
          </w:tcPr>
          <w:p w14:paraId="18585D88" w14:textId="77777777" w:rsidR="007033F3" w:rsidRPr="004B3397" w:rsidRDefault="007033F3" w:rsidP="007033F3">
            <w:pPr>
              <w:pStyle w:val="TAC"/>
              <w:rPr>
                <w:rFonts w:cs="Arial"/>
              </w:rPr>
            </w:pPr>
            <w:r w:rsidRPr="004B3397">
              <w:rPr>
                <w:rFonts w:cs="Arial"/>
              </w:rPr>
              <w:t>3.8</w:t>
            </w:r>
          </w:p>
        </w:tc>
        <w:tc>
          <w:tcPr>
            <w:tcW w:w="1562" w:type="dxa"/>
          </w:tcPr>
          <w:p w14:paraId="1108DF9C" w14:textId="77777777" w:rsidR="007033F3" w:rsidRPr="004B3397" w:rsidRDefault="007033F3" w:rsidP="007033F3">
            <w:pPr>
              <w:pStyle w:val="TAC"/>
              <w:rPr>
                <w:rFonts w:cs="Arial"/>
                <w:lang w:eastAsia="zh-CN"/>
              </w:rPr>
            </w:pPr>
            <w:r w:rsidRPr="004B3397">
              <w:rPr>
                <w:rFonts w:cs="Arial"/>
                <w:lang w:eastAsia="zh-CN"/>
              </w:rPr>
              <w:t>0.0000</w:t>
            </w:r>
          </w:p>
        </w:tc>
        <w:tc>
          <w:tcPr>
            <w:tcW w:w="1562" w:type="dxa"/>
            <w:shd w:val="clear" w:color="auto" w:fill="auto"/>
            <w:vAlign w:val="center"/>
          </w:tcPr>
          <w:p w14:paraId="1C7715CD" w14:textId="77777777" w:rsidR="007033F3" w:rsidRPr="004B3397" w:rsidRDefault="007033F3" w:rsidP="007033F3">
            <w:pPr>
              <w:pStyle w:val="TAC"/>
              <w:rPr>
                <w:rFonts w:cs="Arial"/>
                <w:highlight w:val="yellow"/>
                <w:lang w:eastAsia="zh-CN"/>
              </w:rPr>
            </w:pPr>
            <w:r w:rsidRPr="004B3397">
              <w:rPr>
                <w:rFonts w:cs="Arial"/>
                <w:lang w:eastAsia="zh-CN"/>
              </w:rPr>
              <w:t>0.3000</w:t>
            </w:r>
          </w:p>
        </w:tc>
      </w:tr>
      <w:tr w:rsidR="007033F3" w:rsidRPr="004B3397" w14:paraId="40291AD5" w14:textId="77777777" w:rsidTr="007033F3">
        <w:trPr>
          <w:jc w:val="center"/>
        </w:trPr>
        <w:tc>
          <w:tcPr>
            <w:tcW w:w="1276" w:type="dxa"/>
            <w:shd w:val="clear" w:color="auto" w:fill="auto"/>
            <w:vAlign w:val="center"/>
          </w:tcPr>
          <w:p w14:paraId="5DD355AD" w14:textId="77777777" w:rsidR="007033F3" w:rsidRPr="004B3397" w:rsidRDefault="007033F3" w:rsidP="007033F3">
            <w:pPr>
              <w:pStyle w:val="TAC"/>
              <w:rPr>
                <w:rFonts w:cs="Arial"/>
              </w:rPr>
            </w:pPr>
            <w:r w:rsidRPr="004B3397">
              <w:rPr>
                <w:rFonts w:cs="Arial"/>
              </w:rPr>
              <w:t>1.4</w:t>
            </w:r>
          </w:p>
        </w:tc>
        <w:tc>
          <w:tcPr>
            <w:tcW w:w="1273" w:type="dxa"/>
          </w:tcPr>
          <w:p w14:paraId="0F8ABBB2" w14:textId="77777777" w:rsidR="007033F3" w:rsidRPr="004B3397" w:rsidRDefault="007033F3" w:rsidP="007033F3">
            <w:pPr>
              <w:pStyle w:val="TAC"/>
              <w:rPr>
                <w:rFonts w:cs="Arial"/>
                <w:lang w:eastAsia="zh-CN"/>
              </w:rPr>
            </w:pPr>
            <w:r w:rsidRPr="004B3397">
              <w:rPr>
                <w:rFonts w:cs="Arial"/>
                <w:lang w:eastAsia="zh-CN"/>
              </w:rPr>
              <w:t>0.2362</w:t>
            </w:r>
          </w:p>
        </w:tc>
        <w:tc>
          <w:tcPr>
            <w:tcW w:w="1273" w:type="dxa"/>
            <w:shd w:val="clear" w:color="auto" w:fill="auto"/>
            <w:vAlign w:val="center"/>
          </w:tcPr>
          <w:p w14:paraId="584F5A14" w14:textId="77777777" w:rsidR="007033F3" w:rsidRPr="004B3397" w:rsidRDefault="007033F3" w:rsidP="007033F3">
            <w:pPr>
              <w:pStyle w:val="TAC"/>
              <w:rPr>
                <w:rFonts w:cs="Arial"/>
                <w:lang w:eastAsia="zh-CN"/>
              </w:rPr>
            </w:pPr>
            <w:r w:rsidRPr="004B3397">
              <w:rPr>
                <w:rFonts w:cs="Arial"/>
                <w:lang w:eastAsia="zh-CN"/>
              </w:rPr>
              <w:t>0.4362</w:t>
            </w:r>
          </w:p>
        </w:tc>
        <w:tc>
          <w:tcPr>
            <w:tcW w:w="1562" w:type="dxa"/>
            <w:shd w:val="clear" w:color="auto" w:fill="auto"/>
            <w:vAlign w:val="center"/>
          </w:tcPr>
          <w:p w14:paraId="773F96DE" w14:textId="77777777" w:rsidR="007033F3" w:rsidRPr="004B3397" w:rsidRDefault="007033F3" w:rsidP="007033F3">
            <w:pPr>
              <w:pStyle w:val="TAC"/>
              <w:rPr>
                <w:rFonts w:cs="Arial"/>
              </w:rPr>
            </w:pPr>
            <w:r w:rsidRPr="004B3397">
              <w:rPr>
                <w:rFonts w:cs="Arial"/>
              </w:rPr>
              <w:t>3.9</w:t>
            </w:r>
          </w:p>
        </w:tc>
        <w:tc>
          <w:tcPr>
            <w:tcW w:w="1562" w:type="dxa"/>
          </w:tcPr>
          <w:p w14:paraId="5D8BA82D" w14:textId="77777777" w:rsidR="007033F3" w:rsidRPr="004B3397" w:rsidRDefault="007033F3" w:rsidP="007033F3">
            <w:pPr>
              <w:pStyle w:val="TAC"/>
              <w:rPr>
                <w:rFonts w:cs="Arial"/>
                <w:lang w:eastAsia="zh-CN"/>
              </w:rPr>
            </w:pPr>
            <w:r w:rsidRPr="004B3397">
              <w:rPr>
                <w:rFonts w:cs="Arial"/>
                <w:lang w:eastAsia="zh-CN"/>
              </w:rPr>
              <w:t>0.0000</w:t>
            </w:r>
          </w:p>
        </w:tc>
        <w:tc>
          <w:tcPr>
            <w:tcW w:w="1562" w:type="dxa"/>
            <w:shd w:val="clear" w:color="auto" w:fill="auto"/>
            <w:vAlign w:val="center"/>
          </w:tcPr>
          <w:p w14:paraId="51BFA4FB" w14:textId="77777777" w:rsidR="007033F3" w:rsidRPr="004B3397" w:rsidRDefault="007033F3" w:rsidP="007033F3">
            <w:pPr>
              <w:pStyle w:val="TAC"/>
              <w:rPr>
                <w:rFonts w:cs="Arial"/>
                <w:highlight w:val="yellow"/>
                <w:lang w:eastAsia="zh-CN"/>
              </w:rPr>
            </w:pPr>
            <w:r w:rsidRPr="004B3397">
              <w:rPr>
                <w:rFonts w:cs="Arial"/>
                <w:lang w:eastAsia="zh-CN"/>
              </w:rPr>
              <w:t>0.3000</w:t>
            </w:r>
          </w:p>
        </w:tc>
      </w:tr>
      <w:tr w:rsidR="007033F3" w:rsidRPr="004B3397" w14:paraId="1EA3558C" w14:textId="77777777" w:rsidTr="007033F3">
        <w:trPr>
          <w:jc w:val="center"/>
        </w:trPr>
        <w:tc>
          <w:tcPr>
            <w:tcW w:w="1276" w:type="dxa"/>
            <w:shd w:val="clear" w:color="auto" w:fill="auto"/>
            <w:vAlign w:val="center"/>
          </w:tcPr>
          <w:p w14:paraId="03F73B91" w14:textId="77777777" w:rsidR="007033F3" w:rsidRPr="004B3397" w:rsidRDefault="007033F3" w:rsidP="007033F3">
            <w:pPr>
              <w:pStyle w:val="TAC"/>
              <w:rPr>
                <w:rFonts w:cs="Arial"/>
              </w:rPr>
            </w:pPr>
            <w:r w:rsidRPr="004B3397">
              <w:rPr>
                <w:rFonts w:cs="Arial"/>
              </w:rPr>
              <w:t>1.5</w:t>
            </w:r>
          </w:p>
        </w:tc>
        <w:tc>
          <w:tcPr>
            <w:tcW w:w="1273" w:type="dxa"/>
          </w:tcPr>
          <w:p w14:paraId="3EB4E984" w14:textId="77777777" w:rsidR="007033F3" w:rsidRPr="004B3397" w:rsidRDefault="007033F3" w:rsidP="007033F3">
            <w:pPr>
              <w:pStyle w:val="TAC"/>
              <w:rPr>
                <w:rFonts w:cs="Arial"/>
                <w:lang w:eastAsia="zh-CN"/>
              </w:rPr>
            </w:pPr>
            <w:r w:rsidRPr="004B3397">
              <w:rPr>
                <w:rFonts w:cs="Arial"/>
                <w:lang w:eastAsia="zh-CN"/>
              </w:rPr>
              <w:t>0.1984</w:t>
            </w:r>
          </w:p>
        </w:tc>
        <w:tc>
          <w:tcPr>
            <w:tcW w:w="1273" w:type="dxa"/>
            <w:shd w:val="clear" w:color="auto" w:fill="auto"/>
            <w:vAlign w:val="center"/>
          </w:tcPr>
          <w:p w14:paraId="3D6F3D80" w14:textId="77777777" w:rsidR="007033F3" w:rsidRPr="004B3397" w:rsidRDefault="007033F3" w:rsidP="007033F3">
            <w:pPr>
              <w:pStyle w:val="TAC"/>
              <w:rPr>
                <w:rFonts w:cs="Arial"/>
                <w:lang w:eastAsia="zh-CN"/>
              </w:rPr>
            </w:pPr>
            <w:r w:rsidRPr="004B3397">
              <w:rPr>
                <w:rFonts w:cs="Arial"/>
                <w:lang w:eastAsia="zh-CN"/>
              </w:rPr>
              <w:t>0.3984</w:t>
            </w:r>
          </w:p>
        </w:tc>
        <w:tc>
          <w:tcPr>
            <w:tcW w:w="1562" w:type="dxa"/>
            <w:shd w:val="clear" w:color="auto" w:fill="auto"/>
            <w:vAlign w:val="center"/>
          </w:tcPr>
          <w:p w14:paraId="6F973B74" w14:textId="77777777" w:rsidR="007033F3" w:rsidRPr="004B3397" w:rsidRDefault="007033F3" w:rsidP="007033F3">
            <w:pPr>
              <w:pStyle w:val="TAC"/>
              <w:rPr>
                <w:rFonts w:cs="Arial"/>
              </w:rPr>
            </w:pPr>
            <w:r w:rsidRPr="004B3397">
              <w:rPr>
                <w:rFonts w:cs="Arial"/>
              </w:rPr>
              <w:t>4</w:t>
            </w:r>
          </w:p>
        </w:tc>
        <w:tc>
          <w:tcPr>
            <w:tcW w:w="1562" w:type="dxa"/>
          </w:tcPr>
          <w:p w14:paraId="17D0B6D2" w14:textId="77777777" w:rsidR="007033F3" w:rsidRPr="004B3397" w:rsidRDefault="007033F3" w:rsidP="007033F3">
            <w:pPr>
              <w:pStyle w:val="TAC"/>
              <w:rPr>
                <w:rFonts w:cs="Arial"/>
                <w:lang w:eastAsia="zh-CN"/>
              </w:rPr>
            </w:pPr>
            <w:r w:rsidRPr="004B3397">
              <w:rPr>
                <w:rFonts w:cs="Arial"/>
                <w:lang w:eastAsia="zh-CN"/>
              </w:rPr>
              <w:t>0.0000</w:t>
            </w:r>
          </w:p>
        </w:tc>
        <w:tc>
          <w:tcPr>
            <w:tcW w:w="1562" w:type="dxa"/>
            <w:shd w:val="clear" w:color="auto" w:fill="auto"/>
            <w:vAlign w:val="center"/>
          </w:tcPr>
          <w:p w14:paraId="3D025C7F" w14:textId="77777777" w:rsidR="007033F3" w:rsidRPr="004B3397" w:rsidRDefault="007033F3" w:rsidP="007033F3">
            <w:pPr>
              <w:pStyle w:val="TAC"/>
              <w:rPr>
                <w:rFonts w:cs="Arial"/>
                <w:highlight w:val="yellow"/>
                <w:lang w:eastAsia="zh-CN"/>
              </w:rPr>
            </w:pPr>
            <w:r w:rsidRPr="004B3397">
              <w:rPr>
                <w:rFonts w:cs="Arial"/>
                <w:lang w:eastAsia="zh-CN"/>
              </w:rPr>
              <w:t>0.3000</w:t>
            </w:r>
          </w:p>
        </w:tc>
      </w:tr>
      <w:tr w:rsidR="007033F3" w:rsidRPr="004B3397" w14:paraId="73D6A0E2" w14:textId="77777777" w:rsidTr="007033F3">
        <w:trPr>
          <w:jc w:val="center"/>
        </w:trPr>
        <w:tc>
          <w:tcPr>
            <w:tcW w:w="1276" w:type="dxa"/>
            <w:shd w:val="clear" w:color="auto" w:fill="auto"/>
            <w:vAlign w:val="center"/>
          </w:tcPr>
          <w:p w14:paraId="7B15946D" w14:textId="77777777" w:rsidR="007033F3" w:rsidRPr="004B3397" w:rsidRDefault="007033F3" w:rsidP="007033F3">
            <w:pPr>
              <w:pStyle w:val="TAC"/>
              <w:rPr>
                <w:rFonts w:cs="Arial"/>
              </w:rPr>
            </w:pPr>
            <w:r w:rsidRPr="004B3397">
              <w:rPr>
                <w:rFonts w:cs="Arial"/>
              </w:rPr>
              <w:t>1.6</w:t>
            </w:r>
          </w:p>
        </w:tc>
        <w:tc>
          <w:tcPr>
            <w:tcW w:w="1273" w:type="dxa"/>
          </w:tcPr>
          <w:p w14:paraId="05EC1F20" w14:textId="77777777" w:rsidR="007033F3" w:rsidRPr="004B3397" w:rsidRDefault="007033F3" w:rsidP="007033F3">
            <w:pPr>
              <w:pStyle w:val="TAC"/>
              <w:rPr>
                <w:rFonts w:cs="Arial"/>
                <w:lang w:eastAsia="zh-CN"/>
              </w:rPr>
            </w:pPr>
            <w:r w:rsidRPr="004B3397">
              <w:rPr>
                <w:rFonts w:cs="Arial"/>
                <w:lang w:eastAsia="zh-CN"/>
              </w:rPr>
              <w:t>0.1667</w:t>
            </w:r>
          </w:p>
        </w:tc>
        <w:tc>
          <w:tcPr>
            <w:tcW w:w="1273" w:type="dxa"/>
            <w:shd w:val="clear" w:color="auto" w:fill="auto"/>
            <w:vAlign w:val="center"/>
          </w:tcPr>
          <w:p w14:paraId="4E72B61D" w14:textId="77777777" w:rsidR="007033F3" w:rsidRPr="004B3397" w:rsidRDefault="007033F3" w:rsidP="007033F3">
            <w:pPr>
              <w:pStyle w:val="TAC"/>
              <w:rPr>
                <w:rFonts w:cs="Arial"/>
                <w:lang w:eastAsia="zh-CN"/>
              </w:rPr>
            </w:pPr>
            <w:r w:rsidRPr="004B3397">
              <w:rPr>
                <w:rFonts w:cs="Arial"/>
                <w:lang w:eastAsia="zh-CN"/>
              </w:rPr>
              <w:t>0.3667</w:t>
            </w:r>
          </w:p>
        </w:tc>
        <w:tc>
          <w:tcPr>
            <w:tcW w:w="1562" w:type="dxa"/>
            <w:shd w:val="clear" w:color="auto" w:fill="auto"/>
            <w:vAlign w:val="center"/>
          </w:tcPr>
          <w:p w14:paraId="21C145D0" w14:textId="77777777" w:rsidR="007033F3" w:rsidRPr="004B3397" w:rsidRDefault="007033F3" w:rsidP="007033F3">
            <w:pPr>
              <w:pStyle w:val="TAC"/>
              <w:rPr>
                <w:rFonts w:cs="Arial"/>
              </w:rPr>
            </w:pPr>
            <w:r w:rsidRPr="004B3397">
              <w:rPr>
                <w:rFonts w:cs="Arial"/>
              </w:rPr>
              <w:t>4.1</w:t>
            </w:r>
          </w:p>
        </w:tc>
        <w:tc>
          <w:tcPr>
            <w:tcW w:w="1562" w:type="dxa"/>
          </w:tcPr>
          <w:p w14:paraId="0E9FF6C9" w14:textId="77777777" w:rsidR="007033F3" w:rsidRPr="004B3397" w:rsidRDefault="007033F3" w:rsidP="007033F3">
            <w:pPr>
              <w:pStyle w:val="TAC"/>
              <w:rPr>
                <w:rFonts w:cs="Arial"/>
                <w:lang w:eastAsia="zh-CN"/>
              </w:rPr>
            </w:pPr>
            <w:r w:rsidRPr="004B3397">
              <w:rPr>
                <w:rFonts w:cs="Arial"/>
                <w:lang w:eastAsia="zh-CN"/>
              </w:rPr>
              <w:t>0.0000</w:t>
            </w:r>
          </w:p>
        </w:tc>
        <w:tc>
          <w:tcPr>
            <w:tcW w:w="1562" w:type="dxa"/>
            <w:shd w:val="clear" w:color="auto" w:fill="auto"/>
            <w:vAlign w:val="center"/>
          </w:tcPr>
          <w:p w14:paraId="29CB35AB" w14:textId="77777777" w:rsidR="007033F3" w:rsidRPr="004B3397" w:rsidRDefault="007033F3" w:rsidP="007033F3">
            <w:pPr>
              <w:pStyle w:val="TAC"/>
              <w:rPr>
                <w:rFonts w:cs="Arial"/>
                <w:highlight w:val="yellow"/>
                <w:lang w:eastAsia="zh-CN"/>
              </w:rPr>
            </w:pPr>
            <w:r w:rsidRPr="004B3397">
              <w:rPr>
                <w:rFonts w:cs="Arial"/>
                <w:lang w:eastAsia="zh-CN"/>
              </w:rPr>
              <w:t>0.3000</w:t>
            </w:r>
          </w:p>
        </w:tc>
      </w:tr>
      <w:tr w:rsidR="007033F3" w:rsidRPr="004B3397" w14:paraId="0874AE60" w14:textId="77777777" w:rsidTr="007033F3">
        <w:trPr>
          <w:jc w:val="center"/>
        </w:trPr>
        <w:tc>
          <w:tcPr>
            <w:tcW w:w="1276" w:type="dxa"/>
            <w:shd w:val="clear" w:color="auto" w:fill="auto"/>
            <w:vAlign w:val="center"/>
          </w:tcPr>
          <w:p w14:paraId="0BE6EE0C" w14:textId="77777777" w:rsidR="007033F3" w:rsidRPr="004B3397" w:rsidRDefault="007033F3" w:rsidP="007033F3">
            <w:pPr>
              <w:pStyle w:val="TAC"/>
              <w:rPr>
                <w:rFonts w:cs="Arial"/>
              </w:rPr>
            </w:pPr>
            <w:r w:rsidRPr="004B3397">
              <w:rPr>
                <w:rFonts w:cs="Arial"/>
              </w:rPr>
              <w:t>1.7</w:t>
            </w:r>
          </w:p>
        </w:tc>
        <w:tc>
          <w:tcPr>
            <w:tcW w:w="1273" w:type="dxa"/>
          </w:tcPr>
          <w:p w14:paraId="35470439" w14:textId="77777777" w:rsidR="007033F3" w:rsidRPr="004B3397" w:rsidRDefault="007033F3" w:rsidP="007033F3">
            <w:pPr>
              <w:pStyle w:val="TAC"/>
              <w:rPr>
                <w:rFonts w:cs="Arial"/>
                <w:lang w:eastAsia="zh-CN"/>
              </w:rPr>
            </w:pPr>
            <w:r w:rsidRPr="004B3397">
              <w:rPr>
                <w:rFonts w:cs="Arial"/>
                <w:lang w:eastAsia="zh-CN"/>
              </w:rPr>
              <w:t>0.1416</w:t>
            </w:r>
          </w:p>
        </w:tc>
        <w:tc>
          <w:tcPr>
            <w:tcW w:w="1273" w:type="dxa"/>
            <w:shd w:val="clear" w:color="auto" w:fill="auto"/>
            <w:vAlign w:val="center"/>
          </w:tcPr>
          <w:p w14:paraId="0079CB96" w14:textId="77777777" w:rsidR="007033F3" w:rsidRPr="004B3397" w:rsidRDefault="007033F3" w:rsidP="007033F3">
            <w:pPr>
              <w:pStyle w:val="TAC"/>
              <w:rPr>
                <w:rFonts w:cs="Arial"/>
                <w:lang w:eastAsia="zh-CN"/>
              </w:rPr>
            </w:pPr>
            <w:r w:rsidRPr="004B3397">
              <w:rPr>
                <w:rFonts w:cs="Arial"/>
                <w:lang w:eastAsia="zh-CN"/>
              </w:rPr>
              <w:t>0.3416</w:t>
            </w:r>
          </w:p>
        </w:tc>
        <w:tc>
          <w:tcPr>
            <w:tcW w:w="1562" w:type="dxa"/>
            <w:shd w:val="clear" w:color="auto" w:fill="auto"/>
            <w:vAlign w:val="center"/>
          </w:tcPr>
          <w:p w14:paraId="5B83FAE7" w14:textId="77777777" w:rsidR="007033F3" w:rsidRPr="004B3397" w:rsidRDefault="007033F3" w:rsidP="007033F3">
            <w:pPr>
              <w:pStyle w:val="TAC"/>
              <w:rPr>
                <w:rFonts w:cs="Arial"/>
              </w:rPr>
            </w:pPr>
            <w:r w:rsidRPr="004B3397">
              <w:rPr>
                <w:rFonts w:cs="Arial"/>
              </w:rPr>
              <w:t>4.2</w:t>
            </w:r>
          </w:p>
        </w:tc>
        <w:tc>
          <w:tcPr>
            <w:tcW w:w="1562" w:type="dxa"/>
          </w:tcPr>
          <w:p w14:paraId="713D5FB6" w14:textId="77777777" w:rsidR="007033F3" w:rsidRPr="004B3397" w:rsidRDefault="007033F3" w:rsidP="007033F3">
            <w:pPr>
              <w:pStyle w:val="TAC"/>
              <w:rPr>
                <w:rFonts w:cs="Arial"/>
                <w:lang w:eastAsia="zh-CN"/>
              </w:rPr>
            </w:pPr>
            <w:r w:rsidRPr="004B3397">
              <w:rPr>
                <w:rFonts w:cs="Arial"/>
                <w:lang w:eastAsia="zh-CN"/>
              </w:rPr>
              <w:t>0.0000</w:t>
            </w:r>
          </w:p>
        </w:tc>
        <w:tc>
          <w:tcPr>
            <w:tcW w:w="1562" w:type="dxa"/>
            <w:shd w:val="clear" w:color="auto" w:fill="auto"/>
            <w:vAlign w:val="center"/>
          </w:tcPr>
          <w:p w14:paraId="5A8DAEB8" w14:textId="77777777" w:rsidR="007033F3" w:rsidRPr="004B3397" w:rsidRDefault="007033F3" w:rsidP="007033F3">
            <w:pPr>
              <w:pStyle w:val="TAC"/>
              <w:rPr>
                <w:rFonts w:cs="Arial"/>
                <w:highlight w:val="yellow"/>
                <w:lang w:eastAsia="zh-CN"/>
              </w:rPr>
            </w:pPr>
            <w:r w:rsidRPr="004B3397">
              <w:rPr>
                <w:rFonts w:cs="Arial"/>
                <w:lang w:eastAsia="zh-CN"/>
              </w:rPr>
              <w:t>0.3000</w:t>
            </w:r>
          </w:p>
        </w:tc>
      </w:tr>
      <w:tr w:rsidR="007033F3" w:rsidRPr="004B3397" w14:paraId="2C63BE23" w14:textId="77777777" w:rsidTr="007033F3">
        <w:trPr>
          <w:jc w:val="center"/>
        </w:trPr>
        <w:tc>
          <w:tcPr>
            <w:tcW w:w="1276" w:type="dxa"/>
            <w:shd w:val="clear" w:color="auto" w:fill="auto"/>
            <w:vAlign w:val="center"/>
          </w:tcPr>
          <w:p w14:paraId="7F525111" w14:textId="77777777" w:rsidR="007033F3" w:rsidRPr="004B3397" w:rsidRDefault="007033F3" w:rsidP="007033F3">
            <w:pPr>
              <w:pStyle w:val="TAC"/>
              <w:rPr>
                <w:rFonts w:cs="Arial"/>
              </w:rPr>
            </w:pPr>
            <w:r w:rsidRPr="004B3397">
              <w:rPr>
                <w:rFonts w:cs="Arial"/>
              </w:rPr>
              <w:t>1.8</w:t>
            </w:r>
          </w:p>
        </w:tc>
        <w:tc>
          <w:tcPr>
            <w:tcW w:w="1273" w:type="dxa"/>
          </w:tcPr>
          <w:p w14:paraId="13FD0239" w14:textId="77777777" w:rsidR="007033F3" w:rsidRPr="004B3397" w:rsidRDefault="007033F3" w:rsidP="007033F3">
            <w:pPr>
              <w:pStyle w:val="TAC"/>
              <w:rPr>
                <w:rFonts w:cs="Arial"/>
                <w:lang w:eastAsia="zh-CN"/>
              </w:rPr>
            </w:pPr>
            <w:r w:rsidRPr="004B3397">
              <w:rPr>
                <w:rFonts w:cs="Arial"/>
                <w:lang w:eastAsia="zh-CN"/>
              </w:rPr>
              <w:t>0.1221</w:t>
            </w:r>
          </w:p>
        </w:tc>
        <w:tc>
          <w:tcPr>
            <w:tcW w:w="1273" w:type="dxa"/>
            <w:shd w:val="clear" w:color="auto" w:fill="auto"/>
            <w:vAlign w:val="center"/>
          </w:tcPr>
          <w:p w14:paraId="6C4B00B9" w14:textId="77777777" w:rsidR="007033F3" w:rsidRPr="004B3397" w:rsidRDefault="007033F3" w:rsidP="007033F3">
            <w:pPr>
              <w:pStyle w:val="TAC"/>
              <w:rPr>
                <w:rFonts w:cs="Arial"/>
                <w:lang w:eastAsia="zh-CN"/>
              </w:rPr>
            </w:pPr>
            <w:r w:rsidRPr="004B3397">
              <w:rPr>
                <w:rFonts w:cs="Arial"/>
                <w:lang w:eastAsia="zh-CN"/>
              </w:rPr>
              <w:t>0.3221</w:t>
            </w:r>
          </w:p>
        </w:tc>
        <w:tc>
          <w:tcPr>
            <w:tcW w:w="1562" w:type="dxa"/>
            <w:shd w:val="clear" w:color="auto" w:fill="auto"/>
            <w:vAlign w:val="center"/>
          </w:tcPr>
          <w:p w14:paraId="1467A602" w14:textId="77777777" w:rsidR="007033F3" w:rsidRPr="004B3397" w:rsidRDefault="007033F3" w:rsidP="007033F3">
            <w:pPr>
              <w:pStyle w:val="TAC"/>
              <w:rPr>
                <w:rFonts w:cs="Arial"/>
              </w:rPr>
            </w:pPr>
            <w:r w:rsidRPr="004B3397">
              <w:rPr>
                <w:rFonts w:cs="Arial"/>
              </w:rPr>
              <w:t>4.3</w:t>
            </w:r>
          </w:p>
        </w:tc>
        <w:tc>
          <w:tcPr>
            <w:tcW w:w="1562" w:type="dxa"/>
          </w:tcPr>
          <w:p w14:paraId="6758444F" w14:textId="77777777" w:rsidR="007033F3" w:rsidRPr="004B3397" w:rsidRDefault="007033F3" w:rsidP="007033F3">
            <w:pPr>
              <w:pStyle w:val="TAC"/>
              <w:rPr>
                <w:rFonts w:cs="Arial"/>
                <w:lang w:eastAsia="zh-CN"/>
              </w:rPr>
            </w:pPr>
            <w:r w:rsidRPr="004B3397">
              <w:rPr>
                <w:rFonts w:cs="Arial"/>
                <w:lang w:eastAsia="zh-CN"/>
              </w:rPr>
              <w:t>0.0000</w:t>
            </w:r>
          </w:p>
        </w:tc>
        <w:tc>
          <w:tcPr>
            <w:tcW w:w="1562" w:type="dxa"/>
            <w:shd w:val="clear" w:color="auto" w:fill="auto"/>
            <w:vAlign w:val="center"/>
          </w:tcPr>
          <w:p w14:paraId="404183A2" w14:textId="77777777" w:rsidR="007033F3" w:rsidRPr="004B3397" w:rsidRDefault="007033F3" w:rsidP="007033F3">
            <w:pPr>
              <w:pStyle w:val="TAC"/>
              <w:rPr>
                <w:rFonts w:cs="Arial"/>
                <w:highlight w:val="yellow"/>
                <w:lang w:eastAsia="zh-CN"/>
              </w:rPr>
            </w:pPr>
            <w:r w:rsidRPr="004B3397">
              <w:rPr>
                <w:rFonts w:cs="Arial"/>
                <w:lang w:eastAsia="zh-CN"/>
              </w:rPr>
              <w:t>0.3000</w:t>
            </w:r>
          </w:p>
        </w:tc>
      </w:tr>
      <w:tr w:rsidR="007033F3" w:rsidRPr="004B3397" w14:paraId="2C91F550" w14:textId="77777777" w:rsidTr="007033F3">
        <w:trPr>
          <w:jc w:val="center"/>
        </w:trPr>
        <w:tc>
          <w:tcPr>
            <w:tcW w:w="1276" w:type="dxa"/>
            <w:shd w:val="clear" w:color="auto" w:fill="auto"/>
            <w:vAlign w:val="center"/>
          </w:tcPr>
          <w:p w14:paraId="098207DB" w14:textId="77777777" w:rsidR="007033F3" w:rsidRPr="004B3397" w:rsidRDefault="007033F3" w:rsidP="007033F3">
            <w:pPr>
              <w:pStyle w:val="TAC"/>
              <w:rPr>
                <w:rFonts w:cs="Arial"/>
              </w:rPr>
            </w:pPr>
            <w:r w:rsidRPr="004B3397">
              <w:rPr>
                <w:rFonts w:cs="Arial"/>
              </w:rPr>
              <w:t>1.9</w:t>
            </w:r>
          </w:p>
        </w:tc>
        <w:tc>
          <w:tcPr>
            <w:tcW w:w="1273" w:type="dxa"/>
          </w:tcPr>
          <w:p w14:paraId="5C740671" w14:textId="77777777" w:rsidR="007033F3" w:rsidRPr="004B3397" w:rsidRDefault="007033F3" w:rsidP="007033F3">
            <w:pPr>
              <w:pStyle w:val="TAC"/>
              <w:rPr>
                <w:rFonts w:cs="Arial"/>
                <w:lang w:eastAsia="zh-CN"/>
              </w:rPr>
            </w:pPr>
            <w:r w:rsidRPr="004B3397">
              <w:rPr>
                <w:rFonts w:cs="Arial"/>
                <w:lang w:eastAsia="zh-CN"/>
              </w:rPr>
              <w:t>0.1081</w:t>
            </w:r>
          </w:p>
        </w:tc>
        <w:tc>
          <w:tcPr>
            <w:tcW w:w="1273" w:type="dxa"/>
            <w:shd w:val="clear" w:color="auto" w:fill="auto"/>
            <w:vAlign w:val="center"/>
          </w:tcPr>
          <w:p w14:paraId="6A280B7E" w14:textId="77777777" w:rsidR="007033F3" w:rsidRPr="004B3397" w:rsidRDefault="007033F3" w:rsidP="007033F3">
            <w:pPr>
              <w:pStyle w:val="TAC"/>
              <w:rPr>
                <w:rFonts w:cs="Arial"/>
                <w:lang w:eastAsia="zh-CN"/>
              </w:rPr>
            </w:pPr>
            <w:r w:rsidRPr="004B3397">
              <w:rPr>
                <w:rFonts w:cs="Arial"/>
                <w:lang w:eastAsia="zh-CN"/>
              </w:rPr>
              <w:t>0.3081</w:t>
            </w:r>
          </w:p>
        </w:tc>
        <w:tc>
          <w:tcPr>
            <w:tcW w:w="1562" w:type="dxa"/>
            <w:shd w:val="clear" w:color="auto" w:fill="auto"/>
            <w:vAlign w:val="center"/>
          </w:tcPr>
          <w:p w14:paraId="1D4DD6F0" w14:textId="77777777" w:rsidR="007033F3" w:rsidRPr="004B3397" w:rsidRDefault="007033F3" w:rsidP="007033F3">
            <w:pPr>
              <w:pStyle w:val="TAC"/>
              <w:rPr>
                <w:rFonts w:cs="Arial"/>
              </w:rPr>
            </w:pPr>
            <w:r w:rsidRPr="004B3397">
              <w:rPr>
                <w:rFonts w:cs="Arial"/>
              </w:rPr>
              <w:t>4.4</w:t>
            </w:r>
          </w:p>
        </w:tc>
        <w:tc>
          <w:tcPr>
            <w:tcW w:w="1562" w:type="dxa"/>
          </w:tcPr>
          <w:p w14:paraId="4E3B79D2" w14:textId="77777777" w:rsidR="007033F3" w:rsidRPr="004B3397" w:rsidRDefault="007033F3" w:rsidP="007033F3">
            <w:pPr>
              <w:pStyle w:val="TAC"/>
              <w:rPr>
                <w:rFonts w:cs="Arial"/>
                <w:lang w:eastAsia="zh-CN"/>
              </w:rPr>
            </w:pPr>
            <w:r w:rsidRPr="004B3397">
              <w:rPr>
                <w:rFonts w:cs="Arial"/>
                <w:lang w:eastAsia="zh-CN"/>
              </w:rPr>
              <w:t>0.0000</w:t>
            </w:r>
          </w:p>
        </w:tc>
        <w:tc>
          <w:tcPr>
            <w:tcW w:w="1562" w:type="dxa"/>
            <w:shd w:val="clear" w:color="auto" w:fill="auto"/>
            <w:vAlign w:val="center"/>
          </w:tcPr>
          <w:p w14:paraId="5ABD55D0" w14:textId="77777777" w:rsidR="007033F3" w:rsidRPr="004B3397" w:rsidRDefault="007033F3" w:rsidP="007033F3">
            <w:pPr>
              <w:pStyle w:val="TAC"/>
              <w:rPr>
                <w:rFonts w:cs="Arial"/>
                <w:highlight w:val="yellow"/>
                <w:lang w:eastAsia="zh-CN"/>
              </w:rPr>
            </w:pPr>
            <w:r w:rsidRPr="004B3397">
              <w:rPr>
                <w:rFonts w:cs="Arial"/>
                <w:lang w:eastAsia="zh-CN"/>
              </w:rPr>
              <w:t>0.3000</w:t>
            </w:r>
          </w:p>
        </w:tc>
      </w:tr>
      <w:tr w:rsidR="007033F3" w:rsidRPr="004B3397" w14:paraId="703E1C55" w14:textId="77777777" w:rsidTr="007033F3">
        <w:trPr>
          <w:jc w:val="center"/>
        </w:trPr>
        <w:tc>
          <w:tcPr>
            <w:tcW w:w="1276" w:type="dxa"/>
            <w:shd w:val="clear" w:color="auto" w:fill="auto"/>
            <w:vAlign w:val="center"/>
          </w:tcPr>
          <w:p w14:paraId="767CD55A" w14:textId="77777777" w:rsidR="007033F3" w:rsidRPr="004B3397" w:rsidRDefault="007033F3" w:rsidP="007033F3">
            <w:pPr>
              <w:pStyle w:val="TAC"/>
              <w:rPr>
                <w:rFonts w:cs="Arial"/>
              </w:rPr>
            </w:pPr>
            <w:r w:rsidRPr="004B3397">
              <w:rPr>
                <w:rFonts w:cs="Arial"/>
              </w:rPr>
              <w:t>2</w:t>
            </w:r>
          </w:p>
        </w:tc>
        <w:tc>
          <w:tcPr>
            <w:tcW w:w="1273" w:type="dxa"/>
          </w:tcPr>
          <w:p w14:paraId="2E11CEFD" w14:textId="77777777" w:rsidR="007033F3" w:rsidRPr="004B3397" w:rsidRDefault="007033F3" w:rsidP="007033F3">
            <w:pPr>
              <w:pStyle w:val="TAC"/>
              <w:rPr>
                <w:rFonts w:cs="Arial"/>
                <w:lang w:eastAsia="zh-CN"/>
              </w:rPr>
            </w:pPr>
            <w:r w:rsidRPr="004B3397">
              <w:rPr>
                <w:rFonts w:cs="Arial"/>
                <w:lang w:eastAsia="zh-CN"/>
              </w:rPr>
              <w:t>0.0000</w:t>
            </w:r>
          </w:p>
        </w:tc>
        <w:tc>
          <w:tcPr>
            <w:tcW w:w="1273" w:type="dxa"/>
            <w:shd w:val="clear" w:color="auto" w:fill="auto"/>
            <w:vAlign w:val="center"/>
          </w:tcPr>
          <w:p w14:paraId="7C3E8BF6" w14:textId="77777777" w:rsidR="007033F3" w:rsidRPr="004B3397" w:rsidRDefault="007033F3" w:rsidP="007033F3">
            <w:pPr>
              <w:pStyle w:val="TAC"/>
              <w:rPr>
                <w:rFonts w:cs="Arial"/>
                <w:lang w:eastAsia="zh-CN"/>
              </w:rPr>
            </w:pPr>
            <w:r w:rsidRPr="004B3397">
              <w:rPr>
                <w:rFonts w:cs="Arial"/>
                <w:lang w:eastAsia="zh-CN"/>
              </w:rPr>
              <w:t>0.3000</w:t>
            </w:r>
          </w:p>
        </w:tc>
        <w:tc>
          <w:tcPr>
            <w:tcW w:w="1562" w:type="dxa"/>
            <w:shd w:val="clear" w:color="auto" w:fill="auto"/>
            <w:vAlign w:val="center"/>
          </w:tcPr>
          <w:p w14:paraId="068C4439" w14:textId="77777777" w:rsidR="007033F3" w:rsidRPr="004B3397" w:rsidRDefault="007033F3" w:rsidP="007033F3">
            <w:pPr>
              <w:pStyle w:val="TAC"/>
              <w:rPr>
                <w:rFonts w:cs="Arial"/>
              </w:rPr>
            </w:pPr>
            <w:r w:rsidRPr="004B3397">
              <w:rPr>
                <w:rFonts w:cs="Arial"/>
              </w:rPr>
              <w:t>4.5</w:t>
            </w:r>
          </w:p>
        </w:tc>
        <w:tc>
          <w:tcPr>
            <w:tcW w:w="1562" w:type="dxa"/>
          </w:tcPr>
          <w:p w14:paraId="4E21E8E4" w14:textId="77777777" w:rsidR="007033F3" w:rsidRPr="004B3397" w:rsidRDefault="007033F3" w:rsidP="007033F3">
            <w:pPr>
              <w:pStyle w:val="TAC"/>
              <w:rPr>
                <w:rFonts w:cs="Arial"/>
                <w:lang w:eastAsia="zh-CN"/>
              </w:rPr>
            </w:pPr>
            <w:r w:rsidRPr="004B3397">
              <w:rPr>
                <w:rFonts w:cs="Arial"/>
                <w:lang w:eastAsia="zh-CN"/>
              </w:rPr>
              <w:t>0.0000</w:t>
            </w:r>
          </w:p>
        </w:tc>
        <w:tc>
          <w:tcPr>
            <w:tcW w:w="1562" w:type="dxa"/>
            <w:shd w:val="clear" w:color="auto" w:fill="auto"/>
            <w:vAlign w:val="center"/>
          </w:tcPr>
          <w:p w14:paraId="05F056C9" w14:textId="77777777" w:rsidR="007033F3" w:rsidRPr="004B3397" w:rsidRDefault="007033F3" w:rsidP="007033F3">
            <w:pPr>
              <w:pStyle w:val="TAC"/>
              <w:rPr>
                <w:rFonts w:cs="Arial"/>
                <w:highlight w:val="yellow"/>
                <w:lang w:eastAsia="zh-CN"/>
              </w:rPr>
            </w:pPr>
            <w:r w:rsidRPr="004B3397">
              <w:rPr>
                <w:rFonts w:cs="Arial"/>
                <w:lang w:eastAsia="zh-CN"/>
              </w:rPr>
              <w:t>0.3000</w:t>
            </w:r>
          </w:p>
        </w:tc>
      </w:tr>
      <w:tr w:rsidR="007033F3" w:rsidRPr="004B3397" w14:paraId="204B72C0" w14:textId="77777777" w:rsidTr="007033F3">
        <w:trPr>
          <w:jc w:val="center"/>
        </w:trPr>
        <w:tc>
          <w:tcPr>
            <w:tcW w:w="1276" w:type="dxa"/>
            <w:shd w:val="clear" w:color="auto" w:fill="auto"/>
            <w:vAlign w:val="center"/>
          </w:tcPr>
          <w:p w14:paraId="19D1D561" w14:textId="77777777" w:rsidR="007033F3" w:rsidRPr="004B3397" w:rsidRDefault="007033F3" w:rsidP="007033F3">
            <w:pPr>
              <w:pStyle w:val="TAC"/>
              <w:rPr>
                <w:rFonts w:cs="Arial"/>
              </w:rPr>
            </w:pPr>
            <w:r w:rsidRPr="004B3397">
              <w:rPr>
                <w:rFonts w:cs="Arial"/>
              </w:rPr>
              <w:t>2.1</w:t>
            </w:r>
          </w:p>
        </w:tc>
        <w:tc>
          <w:tcPr>
            <w:tcW w:w="1273" w:type="dxa"/>
          </w:tcPr>
          <w:p w14:paraId="21F39E51" w14:textId="77777777" w:rsidR="007033F3" w:rsidRPr="004B3397" w:rsidRDefault="007033F3" w:rsidP="007033F3">
            <w:pPr>
              <w:pStyle w:val="TAC"/>
              <w:rPr>
                <w:rFonts w:cs="Arial"/>
                <w:lang w:eastAsia="zh-CN"/>
              </w:rPr>
            </w:pPr>
            <w:r w:rsidRPr="004B3397">
              <w:rPr>
                <w:rFonts w:cs="Arial"/>
                <w:lang w:eastAsia="zh-CN"/>
              </w:rPr>
              <w:t>0.0000</w:t>
            </w:r>
          </w:p>
        </w:tc>
        <w:tc>
          <w:tcPr>
            <w:tcW w:w="1273" w:type="dxa"/>
            <w:shd w:val="clear" w:color="auto" w:fill="auto"/>
            <w:vAlign w:val="center"/>
          </w:tcPr>
          <w:p w14:paraId="1A0D461F" w14:textId="77777777" w:rsidR="007033F3" w:rsidRPr="004B3397" w:rsidRDefault="007033F3" w:rsidP="007033F3">
            <w:pPr>
              <w:pStyle w:val="TAC"/>
              <w:rPr>
                <w:rFonts w:cs="Arial"/>
                <w:lang w:eastAsia="zh-CN"/>
              </w:rPr>
            </w:pPr>
            <w:r w:rsidRPr="004B3397">
              <w:rPr>
                <w:rFonts w:cs="Arial"/>
                <w:lang w:eastAsia="zh-CN"/>
              </w:rPr>
              <w:t>0.3000</w:t>
            </w:r>
          </w:p>
        </w:tc>
        <w:tc>
          <w:tcPr>
            <w:tcW w:w="1562" w:type="dxa"/>
            <w:shd w:val="clear" w:color="auto" w:fill="auto"/>
            <w:vAlign w:val="center"/>
          </w:tcPr>
          <w:p w14:paraId="0A47CBB0" w14:textId="77777777" w:rsidR="007033F3" w:rsidRPr="004B3397" w:rsidRDefault="007033F3" w:rsidP="007033F3">
            <w:pPr>
              <w:pStyle w:val="TAC"/>
              <w:rPr>
                <w:rFonts w:cs="Arial"/>
              </w:rPr>
            </w:pPr>
            <w:r w:rsidRPr="004B3397">
              <w:rPr>
                <w:rFonts w:cs="Arial"/>
              </w:rPr>
              <w:t>4.6</w:t>
            </w:r>
          </w:p>
        </w:tc>
        <w:tc>
          <w:tcPr>
            <w:tcW w:w="1562" w:type="dxa"/>
          </w:tcPr>
          <w:p w14:paraId="7F5DC9CB" w14:textId="77777777" w:rsidR="007033F3" w:rsidRPr="004B3397" w:rsidRDefault="007033F3" w:rsidP="007033F3">
            <w:pPr>
              <w:pStyle w:val="TAC"/>
              <w:rPr>
                <w:rFonts w:cs="Arial"/>
                <w:lang w:eastAsia="zh-CN"/>
              </w:rPr>
            </w:pPr>
            <w:r w:rsidRPr="004B3397">
              <w:rPr>
                <w:rFonts w:cs="Arial"/>
                <w:lang w:eastAsia="zh-CN"/>
              </w:rPr>
              <w:t>0.0000</w:t>
            </w:r>
          </w:p>
        </w:tc>
        <w:tc>
          <w:tcPr>
            <w:tcW w:w="1562" w:type="dxa"/>
            <w:shd w:val="clear" w:color="auto" w:fill="auto"/>
            <w:vAlign w:val="center"/>
          </w:tcPr>
          <w:p w14:paraId="4C136D0D" w14:textId="77777777" w:rsidR="007033F3" w:rsidRPr="004B3397" w:rsidRDefault="007033F3" w:rsidP="007033F3">
            <w:pPr>
              <w:pStyle w:val="TAC"/>
              <w:rPr>
                <w:rFonts w:cs="Arial"/>
                <w:highlight w:val="yellow"/>
                <w:lang w:eastAsia="zh-CN"/>
              </w:rPr>
            </w:pPr>
            <w:r w:rsidRPr="004B3397">
              <w:rPr>
                <w:rFonts w:cs="Arial"/>
                <w:lang w:eastAsia="zh-CN"/>
              </w:rPr>
              <w:t>0.3000</w:t>
            </w:r>
          </w:p>
        </w:tc>
      </w:tr>
      <w:tr w:rsidR="007033F3" w:rsidRPr="004B3397" w14:paraId="373DD4C3" w14:textId="77777777" w:rsidTr="007033F3">
        <w:trPr>
          <w:jc w:val="center"/>
        </w:trPr>
        <w:tc>
          <w:tcPr>
            <w:tcW w:w="1276" w:type="dxa"/>
            <w:shd w:val="clear" w:color="auto" w:fill="auto"/>
            <w:vAlign w:val="center"/>
          </w:tcPr>
          <w:p w14:paraId="097E003A" w14:textId="77777777" w:rsidR="007033F3" w:rsidRPr="004B3397" w:rsidRDefault="007033F3" w:rsidP="007033F3">
            <w:pPr>
              <w:pStyle w:val="TAC"/>
              <w:rPr>
                <w:rFonts w:cs="Arial"/>
              </w:rPr>
            </w:pPr>
            <w:r w:rsidRPr="004B3397">
              <w:rPr>
                <w:rFonts w:cs="Arial"/>
              </w:rPr>
              <w:t>2.2</w:t>
            </w:r>
          </w:p>
        </w:tc>
        <w:tc>
          <w:tcPr>
            <w:tcW w:w="1273" w:type="dxa"/>
          </w:tcPr>
          <w:p w14:paraId="41DB67B1" w14:textId="77777777" w:rsidR="007033F3" w:rsidRPr="004B3397" w:rsidRDefault="007033F3" w:rsidP="007033F3">
            <w:pPr>
              <w:pStyle w:val="TAC"/>
              <w:rPr>
                <w:rFonts w:cs="Arial"/>
                <w:lang w:eastAsia="zh-CN"/>
              </w:rPr>
            </w:pPr>
            <w:r w:rsidRPr="004B3397">
              <w:rPr>
                <w:rFonts w:cs="Arial"/>
                <w:lang w:eastAsia="zh-CN"/>
              </w:rPr>
              <w:t>0.0000</w:t>
            </w:r>
          </w:p>
        </w:tc>
        <w:tc>
          <w:tcPr>
            <w:tcW w:w="1273" w:type="dxa"/>
            <w:shd w:val="clear" w:color="auto" w:fill="auto"/>
            <w:vAlign w:val="center"/>
          </w:tcPr>
          <w:p w14:paraId="1925DB1A" w14:textId="77777777" w:rsidR="007033F3" w:rsidRPr="004B3397" w:rsidRDefault="007033F3" w:rsidP="007033F3">
            <w:pPr>
              <w:pStyle w:val="TAC"/>
              <w:rPr>
                <w:rFonts w:cs="Arial"/>
                <w:lang w:eastAsia="zh-CN"/>
              </w:rPr>
            </w:pPr>
            <w:r w:rsidRPr="004B3397">
              <w:rPr>
                <w:rFonts w:cs="Arial"/>
                <w:lang w:eastAsia="zh-CN"/>
              </w:rPr>
              <w:t>0.3000</w:t>
            </w:r>
          </w:p>
        </w:tc>
        <w:tc>
          <w:tcPr>
            <w:tcW w:w="1562" w:type="dxa"/>
            <w:shd w:val="clear" w:color="auto" w:fill="auto"/>
            <w:vAlign w:val="center"/>
          </w:tcPr>
          <w:p w14:paraId="5C533A34" w14:textId="77777777" w:rsidR="007033F3" w:rsidRPr="004B3397" w:rsidRDefault="007033F3" w:rsidP="007033F3">
            <w:pPr>
              <w:pStyle w:val="TAC"/>
              <w:rPr>
                <w:rFonts w:cs="Arial"/>
              </w:rPr>
            </w:pPr>
            <w:r w:rsidRPr="004B3397">
              <w:rPr>
                <w:rFonts w:cs="Arial"/>
              </w:rPr>
              <w:t>4.7</w:t>
            </w:r>
          </w:p>
        </w:tc>
        <w:tc>
          <w:tcPr>
            <w:tcW w:w="1562" w:type="dxa"/>
          </w:tcPr>
          <w:p w14:paraId="7FECBAD9" w14:textId="77777777" w:rsidR="007033F3" w:rsidRPr="004B3397" w:rsidRDefault="007033F3" w:rsidP="007033F3">
            <w:pPr>
              <w:pStyle w:val="TAC"/>
              <w:rPr>
                <w:rFonts w:cs="Arial"/>
                <w:lang w:eastAsia="zh-CN"/>
              </w:rPr>
            </w:pPr>
            <w:r w:rsidRPr="004B3397">
              <w:rPr>
                <w:rFonts w:cs="Arial"/>
                <w:lang w:eastAsia="zh-CN"/>
              </w:rPr>
              <w:t>0.0000</w:t>
            </w:r>
          </w:p>
        </w:tc>
        <w:tc>
          <w:tcPr>
            <w:tcW w:w="1562" w:type="dxa"/>
            <w:shd w:val="clear" w:color="auto" w:fill="auto"/>
            <w:vAlign w:val="center"/>
          </w:tcPr>
          <w:p w14:paraId="37C90E7E" w14:textId="77777777" w:rsidR="007033F3" w:rsidRPr="004B3397" w:rsidRDefault="007033F3" w:rsidP="007033F3">
            <w:pPr>
              <w:pStyle w:val="TAC"/>
              <w:rPr>
                <w:rFonts w:cs="Arial"/>
                <w:highlight w:val="yellow"/>
                <w:lang w:eastAsia="zh-CN"/>
              </w:rPr>
            </w:pPr>
            <w:r w:rsidRPr="004B3397">
              <w:rPr>
                <w:rFonts w:cs="Arial"/>
                <w:lang w:eastAsia="zh-CN"/>
              </w:rPr>
              <w:t>0.3000</w:t>
            </w:r>
          </w:p>
        </w:tc>
      </w:tr>
      <w:tr w:rsidR="007033F3" w:rsidRPr="004B3397" w14:paraId="39C4310E" w14:textId="77777777" w:rsidTr="007033F3">
        <w:trPr>
          <w:jc w:val="center"/>
        </w:trPr>
        <w:tc>
          <w:tcPr>
            <w:tcW w:w="1276" w:type="dxa"/>
            <w:shd w:val="clear" w:color="auto" w:fill="auto"/>
            <w:vAlign w:val="center"/>
          </w:tcPr>
          <w:p w14:paraId="5A180046" w14:textId="77777777" w:rsidR="007033F3" w:rsidRPr="004B3397" w:rsidRDefault="007033F3" w:rsidP="007033F3">
            <w:pPr>
              <w:pStyle w:val="TAC"/>
              <w:rPr>
                <w:rFonts w:cs="Arial"/>
              </w:rPr>
            </w:pPr>
            <w:r w:rsidRPr="004B3397">
              <w:rPr>
                <w:rFonts w:cs="Arial"/>
              </w:rPr>
              <w:t>2.3</w:t>
            </w:r>
          </w:p>
        </w:tc>
        <w:tc>
          <w:tcPr>
            <w:tcW w:w="1273" w:type="dxa"/>
          </w:tcPr>
          <w:p w14:paraId="65CF698D" w14:textId="77777777" w:rsidR="007033F3" w:rsidRPr="004B3397" w:rsidRDefault="007033F3" w:rsidP="007033F3">
            <w:pPr>
              <w:pStyle w:val="TAC"/>
              <w:rPr>
                <w:rFonts w:cs="Arial"/>
                <w:lang w:eastAsia="zh-CN"/>
              </w:rPr>
            </w:pPr>
            <w:r w:rsidRPr="004B3397">
              <w:rPr>
                <w:rFonts w:cs="Arial"/>
                <w:lang w:eastAsia="zh-CN"/>
              </w:rPr>
              <w:t>0.0000</w:t>
            </w:r>
          </w:p>
        </w:tc>
        <w:tc>
          <w:tcPr>
            <w:tcW w:w="1273" w:type="dxa"/>
            <w:shd w:val="clear" w:color="auto" w:fill="auto"/>
            <w:vAlign w:val="center"/>
          </w:tcPr>
          <w:p w14:paraId="6111242E" w14:textId="77777777" w:rsidR="007033F3" w:rsidRPr="004B3397" w:rsidRDefault="007033F3" w:rsidP="007033F3">
            <w:pPr>
              <w:pStyle w:val="TAC"/>
              <w:rPr>
                <w:rFonts w:cs="Arial"/>
                <w:lang w:eastAsia="zh-CN"/>
              </w:rPr>
            </w:pPr>
            <w:r w:rsidRPr="004B3397">
              <w:rPr>
                <w:rFonts w:cs="Arial"/>
                <w:lang w:eastAsia="zh-CN"/>
              </w:rPr>
              <w:t>0.3000</w:t>
            </w:r>
          </w:p>
        </w:tc>
        <w:tc>
          <w:tcPr>
            <w:tcW w:w="1562" w:type="dxa"/>
            <w:shd w:val="clear" w:color="auto" w:fill="auto"/>
            <w:vAlign w:val="center"/>
          </w:tcPr>
          <w:p w14:paraId="69A5F05F" w14:textId="77777777" w:rsidR="007033F3" w:rsidRPr="004B3397" w:rsidRDefault="007033F3" w:rsidP="007033F3">
            <w:pPr>
              <w:pStyle w:val="TAC"/>
              <w:rPr>
                <w:rFonts w:cs="Arial"/>
              </w:rPr>
            </w:pPr>
            <w:r w:rsidRPr="004B3397">
              <w:rPr>
                <w:rFonts w:cs="Arial"/>
              </w:rPr>
              <w:t>4.8</w:t>
            </w:r>
          </w:p>
        </w:tc>
        <w:tc>
          <w:tcPr>
            <w:tcW w:w="1562" w:type="dxa"/>
          </w:tcPr>
          <w:p w14:paraId="1E03496D" w14:textId="77777777" w:rsidR="007033F3" w:rsidRPr="004B3397" w:rsidRDefault="007033F3" w:rsidP="007033F3">
            <w:pPr>
              <w:pStyle w:val="TAC"/>
              <w:rPr>
                <w:rFonts w:cs="Arial"/>
                <w:lang w:eastAsia="zh-CN"/>
              </w:rPr>
            </w:pPr>
            <w:r w:rsidRPr="004B3397">
              <w:rPr>
                <w:rFonts w:cs="Arial"/>
                <w:lang w:eastAsia="zh-CN"/>
              </w:rPr>
              <w:t>0.0000</w:t>
            </w:r>
          </w:p>
        </w:tc>
        <w:tc>
          <w:tcPr>
            <w:tcW w:w="1562" w:type="dxa"/>
            <w:shd w:val="clear" w:color="auto" w:fill="auto"/>
            <w:vAlign w:val="center"/>
          </w:tcPr>
          <w:p w14:paraId="7F249710" w14:textId="77777777" w:rsidR="007033F3" w:rsidRPr="004B3397" w:rsidRDefault="007033F3" w:rsidP="007033F3">
            <w:pPr>
              <w:pStyle w:val="TAC"/>
              <w:rPr>
                <w:rFonts w:cs="Arial"/>
                <w:highlight w:val="yellow"/>
                <w:lang w:eastAsia="zh-CN"/>
              </w:rPr>
            </w:pPr>
            <w:r w:rsidRPr="004B3397">
              <w:rPr>
                <w:rFonts w:cs="Arial"/>
                <w:lang w:eastAsia="zh-CN"/>
              </w:rPr>
              <w:t>0.3000</w:t>
            </w:r>
          </w:p>
        </w:tc>
      </w:tr>
      <w:tr w:rsidR="007033F3" w:rsidRPr="004B3397" w14:paraId="4F385E92" w14:textId="77777777" w:rsidTr="007033F3">
        <w:trPr>
          <w:jc w:val="center"/>
        </w:trPr>
        <w:tc>
          <w:tcPr>
            <w:tcW w:w="1276" w:type="dxa"/>
            <w:shd w:val="clear" w:color="auto" w:fill="auto"/>
            <w:vAlign w:val="center"/>
          </w:tcPr>
          <w:p w14:paraId="369AC3D2" w14:textId="77777777" w:rsidR="007033F3" w:rsidRPr="004B3397" w:rsidRDefault="007033F3" w:rsidP="007033F3">
            <w:pPr>
              <w:pStyle w:val="TAC"/>
              <w:rPr>
                <w:rFonts w:cs="Arial"/>
              </w:rPr>
            </w:pPr>
            <w:r w:rsidRPr="004B3397">
              <w:rPr>
                <w:rFonts w:cs="Arial"/>
              </w:rPr>
              <w:t>2.4</w:t>
            </w:r>
          </w:p>
        </w:tc>
        <w:tc>
          <w:tcPr>
            <w:tcW w:w="1273" w:type="dxa"/>
          </w:tcPr>
          <w:p w14:paraId="6A57320B" w14:textId="77777777" w:rsidR="007033F3" w:rsidRPr="004B3397" w:rsidRDefault="007033F3" w:rsidP="007033F3">
            <w:pPr>
              <w:pStyle w:val="TAC"/>
              <w:rPr>
                <w:rFonts w:cs="Arial"/>
                <w:lang w:eastAsia="zh-CN"/>
              </w:rPr>
            </w:pPr>
            <w:r w:rsidRPr="004B3397">
              <w:rPr>
                <w:rFonts w:cs="Arial"/>
                <w:lang w:eastAsia="zh-CN"/>
              </w:rPr>
              <w:t>0.0000</w:t>
            </w:r>
          </w:p>
        </w:tc>
        <w:tc>
          <w:tcPr>
            <w:tcW w:w="1273" w:type="dxa"/>
            <w:shd w:val="clear" w:color="auto" w:fill="auto"/>
            <w:vAlign w:val="center"/>
          </w:tcPr>
          <w:p w14:paraId="2E27B946" w14:textId="77777777" w:rsidR="007033F3" w:rsidRPr="004B3397" w:rsidRDefault="007033F3" w:rsidP="007033F3">
            <w:pPr>
              <w:pStyle w:val="TAC"/>
              <w:rPr>
                <w:rFonts w:cs="Arial"/>
                <w:lang w:eastAsia="zh-CN"/>
              </w:rPr>
            </w:pPr>
            <w:r w:rsidRPr="004B3397">
              <w:rPr>
                <w:rFonts w:cs="Arial"/>
                <w:lang w:eastAsia="zh-CN"/>
              </w:rPr>
              <w:t>0.3000</w:t>
            </w:r>
          </w:p>
        </w:tc>
        <w:tc>
          <w:tcPr>
            <w:tcW w:w="1562" w:type="dxa"/>
            <w:shd w:val="clear" w:color="auto" w:fill="auto"/>
            <w:vAlign w:val="center"/>
          </w:tcPr>
          <w:p w14:paraId="44FB6DC6" w14:textId="77777777" w:rsidR="007033F3" w:rsidRPr="004B3397" w:rsidRDefault="007033F3" w:rsidP="007033F3">
            <w:pPr>
              <w:pStyle w:val="TAC"/>
              <w:rPr>
                <w:rFonts w:cs="Arial"/>
              </w:rPr>
            </w:pPr>
            <w:r w:rsidRPr="004B3397">
              <w:rPr>
                <w:rFonts w:cs="Arial"/>
              </w:rPr>
              <w:t>4.9</w:t>
            </w:r>
          </w:p>
        </w:tc>
        <w:tc>
          <w:tcPr>
            <w:tcW w:w="1562" w:type="dxa"/>
          </w:tcPr>
          <w:p w14:paraId="7CAF195F" w14:textId="77777777" w:rsidR="007033F3" w:rsidRPr="004B3397" w:rsidRDefault="007033F3" w:rsidP="007033F3">
            <w:pPr>
              <w:pStyle w:val="TAC"/>
              <w:rPr>
                <w:rFonts w:cs="Arial"/>
                <w:lang w:eastAsia="zh-CN"/>
              </w:rPr>
            </w:pPr>
            <w:r w:rsidRPr="004B3397">
              <w:rPr>
                <w:rFonts w:cs="Arial"/>
                <w:lang w:eastAsia="zh-CN"/>
              </w:rPr>
              <w:t>0.0000</w:t>
            </w:r>
          </w:p>
        </w:tc>
        <w:tc>
          <w:tcPr>
            <w:tcW w:w="1562" w:type="dxa"/>
            <w:shd w:val="clear" w:color="auto" w:fill="auto"/>
            <w:vAlign w:val="center"/>
          </w:tcPr>
          <w:p w14:paraId="646D468C" w14:textId="77777777" w:rsidR="007033F3" w:rsidRPr="004B3397" w:rsidRDefault="007033F3" w:rsidP="007033F3">
            <w:pPr>
              <w:pStyle w:val="TAC"/>
              <w:rPr>
                <w:rFonts w:cs="Arial"/>
                <w:highlight w:val="yellow"/>
                <w:lang w:eastAsia="zh-CN"/>
              </w:rPr>
            </w:pPr>
            <w:r w:rsidRPr="004B3397">
              <w:rPr>
                <w:rFonts w:cs="Arial"/>
                <w:lang w:eastAsia="zh-CN"/>
              </w:rPr>
              <w:t>0.3000</w:t>
            </w:r>
          </w:p>
        </w:tc>
      </w:tr>
      <w:tr w:rsidR="007033F3" w:rsidRPr="004B3397" w14:paraId="3BB09461" w14:textId="77777777" w:rsidTr="007033F3">
        <w:trPr>
          <w:jc w:val="center"/>
        </w:trPr>
        <w:tc>
          <w:tcPr>
            <w:tcW w:w="1276" w:type="dxa"/>
            <w:shd w:val="clear" w:color="auto" w:fill="auto"/>
            <w:vAlign w:val="center"/>
          </w:tcPr>
          <w:p w14:paraId="4090EE97" w14:textId="77777777" w:rsidR="007033F3" w:rsidRPr="004B3397" w:rsidRDefault="007033F3" w:rsidP="007033F3">
            <w:pPr>
              <w:pStyle w:val="TAC"/>
              <w:rPr>
                <w:rFonts w:cs="Arial"/>
              </w:rPr>
            </w:pPr>
          </w:p>
        </w:tc>
        <w:tc>
          <w:tcPr>
            <w:tcW w:w="1273" w:type="dxa"/>
          </w:tcPr>
          <w:p w14:paraId="131DF1BF" w14:textId="77777777" w:rsidR="007033F3" w:rsidRPr="004B3397" w:rsidRDefault="007033F3" w:rsidP="007033F3">
            <w:pPr>
              <w:pStyle w:val="TAC"/>
              <w:rPr>
                <w:rFonts w:cs="Arial"/>
                <w:lang w:eastAsia="zh-CN"/>
              </w:rPr>
            </w:pPr>
          </w:p>
        </w:tc>
        <w:tc>
          <w:tcPr>
            <w:tcW w:w="1273" w:type="dxa"/>
            <w:shd w:val="clear" w:color="auto" w:fill="auto"/>
            <w:vAlign w:val="center"/>
          </w:tcPr>
          <w:p w14:paraId="7ECFEC86" w14:textId="77777777" w:rsidR="007033F3" w:rsidRPr="004B3397" w:rsidRDefault="007033F3" w:rsidP="007033F3">
            <w:pPr>
              <w:pStyle w:val="TAC"/>
              <w:rPr>
                <w:rFonts w:cs="Arial"/>
                <w:lang w:eastAsia="zh-CN"/>
              </w:rPr>
            </w:pPr>
          </w:p>
        </w:tc>
        <w:tc>
          <w:tcPr>
            <w:tcW w:w="1562" w:type="dxa"/>
            <w:shd w:val="clear" w:color="auto" w:fill="auto"/>
            <w:vAlign w:val="center"/>
          </w:tcPr>
          <w:p w14:paraId="09B1BD1B" w14:textId="77777777" w:rsidR="007033F3" w:rsidRPr="004B3397" w:rsidRDefault="007033F3" w:rsidP="007033F3">
            <w:pPr>
              <w:pStyle w:val="TAC"/>
              <w:rPr>
                <w:rFonts w:cs="Arial"/>
              </w:rPr>
            </w:pPr>
            <w:r w:rsidRPr="004B3397">
              <w:rPr>
                <w:rFonts w:cs="Arial"/>
              </w:rPr>
              <w:t>5</w:t>
            </w:r>
          </w:p>
        </w:tc>
        <w:tc>
          <w:tcPr>
            <w:tcW w:w="1562" w:type="dxa"/>
          </w:tcPr>
          <w:p w14:paraId="02B061FF" w14:textId="77777777" w:rsidR="007033F3" w:rsidRPr="004B3397" w:rsidRDefault="007033F3" w:rsidP="007033F3">
            <w:pPr>
              <w:pStyle w:val="TAC"/>
              <w:rPr>
                <w:rFonts w:cs="Arial"/>
                <w:lang w:eastAsia="zh-CN"/>
              </w:rPr>
            </w:pPr>
            <w:r w:rsidRPr="004B3397">
              <w:rPr>
                <w:rFonts w:cs="Arial"/>
                <w:lang w:eastAsia="zh-CN"/>
              </w:rPr>
              <w:t>0.0000</w:t>
            </w:r>
          </w:p>
        </w:tc>
        <w:tc>
          <w:tcPr>
            <w:tcW w:w="1562" w:type="dxa"/>
            <w:shd w:val="clear" w:color="auto" w:fill="auto"/>
            <w:vAlign w:val="center"/>
          </w:tcPr>
          <w:p w14:paraId="43AC150E" w14:textId="77777777" w:rsidR="007033F3" w:rsidRPr="004B3397" w:rsidRDefault="007033F3" w:rsidP="007033F3">
            <w:pPr>
              <w:pStyle w:val="TAC"/>
              <w:rPr>
                <w:rFonts w:cs="Arial"/>
                <w:highlight w:val="yellow"/>
                <w:lang w:eastAsia="zh-CN"/>
              </w:rPr>
            </w:pPr>
            <w:r w:rsidRPr="004B3397">
              <w:rPr>
                <w:rFonts w:cs="Arial"/>
                <w:lang w:eastAsia="zh-CN"/>
              </w:rPr>
              <w:t>0.3000</w:t>
            </w:r>
          </w:p>
        </w:tc>
      </w:tr>
    </w:tbl>
    <w:p w14:paraId="00391300" w14:textId="77777777" w:rsidR="007033F3" w:rsidRPr="004B3397" w:rsidRDefault="007033F3" w:rsidP="007033F3"/>
    <w:p w14:paraId="289A9E99" w14:textId="77777777" w:rsidR="007033F3" w:rsidRPr="004B3397" w:rsidRDefault="007033F3" w:rsidP="007033F3">
      <w:r w:rsidRPr="004B3397">
        <w:t>Based on the value defined in Table I.4.3-1, Figure I.4.3-1 shows the pass/fail and reference curve of temporal correlation.</w:t>
      </w:r>
    </w:p>
    <w:p w14:paraId="4EC324E1" w14:textId="77777777" w:rsidR="007033F3" w:rsidRPr="004B3397" w:rsidRDefault="007033F3" w:rsidP="007033F3">
      <w:pPr>
        <w:pStyle w:val="TH"/>
        <w:rPr>
          <w:lang w:eastAsia="zh-CN"/>
        </w:rPr>
      </w:pPr>
      <w:r w:rsidRPr="004B3397">
        <w:rPr>
          <w:noProof/>
          <w:lang w:eastAsia="zh-CN"/>
        </w:rPr>
        <w:drawing>
          <wp:inline distT="0" distB="0" distL="0" distR="0" wp14:anchorId="7BF742E1" wp14:editId="57CDB2B0">
            <wp:extent cx="2853055" cy="2158365"/>
            <wp:effectExtent l="0" t="0" r="4445" b="0"/>
            <wp:docPr id="1482470531"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470531" name="Picture 1" descr="A graph of a function&#10;&#10;Description automatically generated"/>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853055" cy="2158365"/>
                    </a:xfrm>
                    <a:prstGeom prst="rect">
                      <a:avLst/>
                    </a:prstGeom>
                    <a:noFill/>
                  </pic:spPr>
                </pic:pic>
              </a:graphicData>
            </a:graphic>
          </wp:inline>
        </w:drawing>
      </w:r>
    </w:p>
    <w:p w14:paraId="2F6AB709" w14:textId="4E582980" w:rsidR="007033F3" w:rsidRPr="004B3397" w:rsidRDefault="007033F3" w:rsidP="007033F3">
      <w:pPr>
        <w:pStyle w:val="TF"/>
      </w:pPr>
      <w:r w:rsidRPr="004B3397">
        <w:t>Figure I.4.3-1: Pass/fail limits and targets of Temporal correlation for CDL-C UMi channel model: red curve (reference), blue (upper limit) and green (lower limit)</w:t>
      </w:r>
    </w:p>
    <w:p w14:paraId="2BFCB24E" w14:textId="77777777" w:rsidR="007033F3" w:rsidRPr="004B3397" w:rsidRDefault="007033F3" w:rsidP="007033F3"/>
    <w:p w14:paraId="1851329B" w14:textId="77777777" w:rsidR="007033F3" w:rsidRPr="004B3397" w:rsidRDefault="007033F3" w:rsidP="007033F3">
      <w:pPr>
        <w:pStyle w:val="Heading2"/>
        <w:rPr>
          <w:rFonts w:eastAsia="DengXian"/>
        </w:rPr>
      </w:pPr>
      <w:bookmarkStart w:id="117" w:name="_Toc177658824"/>
      <w:r w:rsidRPr="004B3397">
        <w:rPr>
          <w:rFonts w:eastAsia="DengXian"/>
        </w:rPr>
        <w:t>I.4.4</w:t>
      </w:r>
      <w:r w:rsidRPr="004B3397">
        <w:rPr>
          <w:rFonts w:eastAsia="DengXian"/>
        </w:rPr>
        <w:tab/>
        <w:t>Pass/Fail Criteria of PSP</w:t>
      </w:r>
      <w:bookmarkEnd w:id="117"/>
    </w:p>
    <w:p w14:paraId="7E0F16BB" w14:textId="77777777" w:rsidR="007033F3" w:rsidRPr="004B3397" w:rsidRDefault="007033F3" w:rsidP="007033F3">
      <w:r w:rsidRPr="004B3397">
        <w:t>This clause defines the pass/fail criteria of PSP, this general pass/fail limits principle apply for all FR2 frequency bands.</w:t>
      </w:r>
    </w:p>
    <w:p w14:paraId="23E80D81" w14:textId="77777777" w:rsidR="007033F3" w:rsidRPr="004B3397" w:rsidRDefault="007033F3" w:rsidP="007033F3">
      <w:r w:rsidRPr="004B3397">
        <w:t>The PSP</w:t>
      </w:r>
      <w:r w:rsidRPr="004B3397">
        <w:rPr>
          <w:szCs w:val="24"/>
          <w:lang w:eastAsia="zh-CN"/>
        </w:rPr>
        <w:t xml:space="preserve"> pass/fail limit is specified as 84%.</w:t>
      </w:r>
    </w:p>
    <w:p w14:paraId="185AD439" w14:textId="77777777" w:rsidR="007033F3" w:rsidRPr="004B3397" w:rsidRDefault="007033F3" w:rsidP="007033F3">
      <w:pPr>
        <w:pStyle w:val="Heading2"/>
        <w:rPr>
          <w:rFonts w:eastAsia="DengXian"/>
        </w:rPr>
      </w:pPr>
      <w:bookmarkStart w:id="118" w:name="_Toc177658825"/>
      <w:r w:rsidRPr="004B3397">
        <w:rPr>
          <w:rFonts w:eastAsia="DengXian"/>
        </w:rPr>
        <w:lastRenderedPageBreak/>
        <w:t>I.4.5</w:t>
      </w:r>
      <w:r w:rsidRPr="004B3397">
        <w:rPr>
          <w:rFonts w:eastAsia="DengXian"/>
        </w:rPr>
        <w:tab/>
        <w:t>Pass/Fail Criteria of Cross-polarization</w:t>
      </w:r>
      <w:bookmarkEnd w:id="118"/>
    </w:p>
    <w:p w14:paraId="6F8C57AF" w14:textId="77777777" w:rsidR="007033F3" w:rsidRPr="004B3397" w:rsidRDefault="007033F3" w:rsidP="007033F3">
      <w:r w:rsidRPr="004B3397">
        <w:t>This clause defines the pass/fail criteria of cross-polarization, this pass/fail limits apply for all FR2 frequency bands.</w:t>
      </w:r>
    </w:p>
    <w:p w14:paraId="760CD1A0" w14:textId="77777777" w:rsidR="007033F3" w:rsidRPr="004B3397" w:rsidRDefault="007033F3" w:rsidP="007033F3">
      <w:r w:rsidRPr="004B3397">
        <w:t xml:space="preserve">The cross-polarization </w:t>
      </w:r>
      <w:r w:rsidRPr="004B3397">
        <w:rPr>
          <w:szCs w:val="24"/>
          <w:lang w:eastAsia="zh-CN"/>
        </w:rPr>
        <w:t xml:space="preserve">ratio pass/fail limit is specified as </w:t>
      </w:r>
      <w:r w:rsidRPr="004B3397">
        <w:t>±</w:t>
      </w:r>
      <w:r w:rsidRPr="004B3397">
        <w:rPr>
          <w:szCs w:val="24"/>
          <w:lang w:eastAsia="zh-CN"/>
        </w:rPr>
        <w:t>1.5 dB.</w:t>
      </w:r>
    </w:p>
    <w:p w14:paraId="64D2ED78" w14:textId="77777777" w:rsidR="007033F3" w:rsidRPr="004B3397" w:rsidRDefault="007033F3" w:rsidP="007033F3">
      <w:pPr>
        <w:pStyle w:val="Heading2"/>
        <w:rPr>
          <w:rFonts w:eastAsia="DengXian"/>
        </w:rPr>
      </w:pPr>
      <w:bookmarkStart w:id="119" w:name="_Toc177658826"/>
      <w:r w:rsidRPr="004B3397">
        <w:rPr>
          <w:rFonts w:eastAsia="DengXian"/>
        </w:rPr>
        <w:t>I.4.6</w:t>
      </w:r>
      <w:r w:rsidRPr="004B3397">
        <w:rPr>
          <w:rFonts w:eastAsia="DengXian"/>
        </w:rPr>
        <w:tab/>
        <w:t>Pass/Fail Criteria of Power validation</w:t>
      </w:r>
      <w:bookmarkEnd w:id="119"/>
    </w:p>
    <w:p w14:paraId="0AED08A9" w14:textId="77777777" w:rsidR="007033F3" w:rsidRPr="004B3397" w:rsidRDefault="007033F3" w:rsidP="007033F3">
      <w:r w:rsidRPr="004B3397">
        <w:t>This clause defines the pass/fail criteria of power validation, this pass/fail limits apply for all FR2 bands.</w:t>
      </w:r>
    </w:p>
    <w:p w14:paraId="4271FCBB" w14:textId="77777777" w:rsidR="007033F3" w:rsidRPr="004B3397" w:rsidRDefault="007033F3" w:rsidP="007033F3">
      <w:r w:rsidRPr="004B3397">
        <w:t xml:space="preserve">The power validation pass/fail limit is specified as </w:t>
      </w:r>
      <w:r w:rsidRPr="004B3397">
        <w:rPr>
          <w:bCs/>
          <w:lang w:eastAsia="zh-CN"/>
        </w:rPr>
        <w:t>1.5 dB</w:t>
      </w:r>
      <w:r w:rsidRPr="004B3397">
        <w:t>.</w:t>
      </w:r>
    </w:p>
    <w:p w14:paraId="7C9F8499" w14:textId="77777777" w:rsidR="00DB0300" w:rsidRPr="004B3397" w:rsidRDefault="00DB0300" w:rsidP="00DB0300">
      <w:pPr>
        <w:sectPr w:rsidR="00DB0300" w:rsidRPr="004B3397" w:rsidSect="000E4798">
          <w:headerReference w:type="even" r:id="rId94"/>
          <w:footnotePr>
            <w:numRestart w:val="eachSect"/>
          </w:footnotePr>
          <w:pgSz w:w="11907" w:h="16840" w:code="9"/>
          <w:pgMar w:top="1418" w:right="1134" w:bottom="1134" w:left="1134" w:header="680" w:footer="567" w:gutter="0"/>
          <w:cols w:space="720"/>
          <w:docGrid w:linePitch="272"/>
        </w:sectPr>
      </w:pPr>
    </w:p>
    <w:p w14:paraId="25C814DA" w14:textId="77CBDF77" w:rsidR="00A82632" w:rsidRPr="004B3397" w:rsidRDefault="00606A04" w:rsidP="00604C4C">
      <w:pPr>
        <w:pStyle w:val="Heading8"/>
        <w:rPr>
          <w:rFonts w:cs="Arial"/>
          <w:szCs w:val="36"/>
        </w:rPr>
      </w:pPr>
      <w:bookmarkStart w:id="120" w:name="_Toc177658827"/>
      <w:r w:rsidRPr="004B3397">
        <w:rPr>
          <w:rFonts w:cs="Arial"/>
          <w:szCs w:val="36"/>
        </w:rPr>
        <w:lastRenderedPageBreak/>
        <w:t xml:space="preserve">Annex </w:t>
      </w:r>
      <w:r w:rsidR="007468C9" w:rsidRPr="004B3397">
        <w:rPr>
          <w:rFonts w:cs="Arial"/>
          <w:szCs w:val="36"/>
        </w:rPr>
        <w:t>J</w:t>
      </w:r>
      <w:r w:rsidR="00C61B6D" w:rsidRPr="004B3397">
        <w:rPr>
          <w:rFonts w:cs="Arial"/>
          <w:szCs w:val="36"/>
        </w:rPr>
        <w:t xml:space="preserve"> </w:t>
      </w:r>
      <w:r w:rsidR="00B8450F" w:rsidRPr="004B3397">
        <w:rPr>
          <w:rFonts w:cs="Arial"/>
          <w:szCs w:val="36"/>
        </w:rPr>
        <w:t>(informative)</w:t>
      </w:r>
      <w:r w:rsidRPr="004B3397">
        <w:rPr>
          <w:rFonts w:cs="Arial"/>
          <w:szCs w:val="36"/>
        </w:rPr>
        <w:t>:</w:t>
      </w:r>
      <w:r w:rsidR="00B8450F" w:rsidRPr="004B3397">
        <w:rPr>
          <w:rFonts w:cs="Arial"/>
          <w:szCs w:val="36"/>
        </w:rPr>
        <w:br/>
      </w:r>
      <w:r w:rsidRPr="004B3397">
        <w:rPr>
          <w:rFonts w:cs="Arial"/>
          <w:szCs w:val="36"/>
        </w:rPr>
        <w:t>Change history</w:t>
      </w:r>
      <w:bookmarkEnd w:id="120"/>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95"/>
        <w:gridCol w:w="992"/>
        <w:gridCol w:w="510"/>
        <w:gridCol w:w="412"/>
        <w:gridCol w:w="425"/>
        <w:gridCol w:w="4868"/>
        <w:gridCol w:w="708"/>
      </w:tblGrid>
      <w:tr w:rsidR="00606A04" w:rsidRPr="004B3397" w14:paraId="5F921289" w14:textId="77777777" w:rsidTr="00B8450F">
        <w:trPr>
          <w:cantSplit/>
          <w:jc w:val="center"/>
        </w:trPr>
        <w:tc>
          <w:tcPr>
            <w:tcW w:w="9710" w:type="dxa"/>
            <w:gridSpan w:val="8"/>
            <w:tcBorders>
              <w:top w:val="single" w:sz="4" w:space="0" w:color="auto"/>
              <w:left w:val="single" w:sz="4" w:space="0" w:color="auto"/>
              <w:bottom w:val="single" w:sz="4" w:space="0" w:color="auto"/>
              <w:right w:val="single" w:sz="4" w:space="0" w:color="auto"/>
            </w:tcBorders>
            <w:shd w:val="solid" w:color="FFFFFF" w:fill="auto"/>
          </w:tcPr>
          <w:bookmarkEnd w:id="87"/>
          <w:p w14:paraId="68D57262" w14:textId="1B6EECCE" w:rsidR="00606A04" w:rsidRPr="004B3397" w:rsidRDefault="00606A04" w:rsidP="007033F3">
            <w:pPr>
              <w:pStyle w:val="TAL"/>
              <w:jc w:val="center"/>
              <w:rPr>
                <w:b/>
                <w:sz w:val="16"/>
                <w:szCs w:val="16"/>
              </w:rPr>
            </w:pPr>
            <w:r w:rsidRPr="004B3397">
              <w:rPr>
                <w:b/>
                <w:sz w:val="16"/>
                <w:szCs w:val="16"/>
              </w:rPr>
              <w:t>Change</w:t>
            </w:r>
            <w:r w:rsidR="002A2300" w:rsidRPr="004B3397">
              <w:rPr>
                <w:b/>
                <w:sz w:val="16"/>
                <w:szCs w:val="16"/>
              </w:rPr>
              <w:t xml:space="preserve"> </w:t>
            </w:r>
            <w:r w:rsidRPr="004B3397">
              <w:rPr>
                <w:b/>
                <w:sz w:val="16"/>
                <w:szCs w:val="16"/>
              </w:rPr>
              <w:t>history</w:t>
            </w:r>
          </w:p>
        </w:tc>
      </w:tr>
      <w:tr w:rsidR="00606A04" w:rsidRPr="004B3397" w14:paraId="287B006D"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01DDF20E" w14:textId="77777777" w:rsidR="00606A04" w:rsidRPr="004B3397" w:rsidRDefault="00606A04" w:rsidP="00B8450F">
            <w:pPr>
              <w:pStyle w:val="TAH"/>
              <w:rPr>
                <w:sz w:val="16"/>
                <w:szCs w:val="16"/>
              </w:rPr>
            </w:pPr>
            <w:r w:rsidRPr="004B3397">
              <w:rPr>
                <w:sz w:val="16"/>
                <w:szCs w:val="16"/>
              </w:rPr>
              <w:t>Date</w:t>
            </w:r>
          </w:p>
        </w:tc>
        <w:tc>
          <w:tcPr>
            <w:tcW w:w="995" w:type="dxa"/>
            <w:tcBorders>
              <w:top w:val="single" w:sz="4" w:space="0" w:color="auto"/>
              <w:left w:val="single" w:sz="4" w:space="0" w:color="auto"/>
              <w:bottom w:val="single" w:sz="4" w:space="0" w:color="auto"/>
              <w:right w:val="single" w:sz="4" w:space="0" w:color="auto"/>
            </w:tcBorders>
            <w:shd w:val="pct10" w:color="auto" w:fill="FFFFFF"/>
          </w:tcPr>
          <w:p w14:paraId="3A9BC639" w14:textId="77777777" w:rsidR="00606A04" w:rsidRPr="004B3397" w:rsidRDefault="00606A04" w:rsidP="00B8450F">
            <w:pPr>
              <w:pStyle w:val="TAH"/>
              <w:rPr>
                <w:sz w:val="16"/>
                <w:szCs w:val="16"/>
              </w:rPr>
            </w:pPr>
            <w:r w:rsidRPr="004B3397">
              <w:rPr>
                <w:sz w:val="16"/>
                <w:szCs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51048F6" w14:textId="77777777" w:rsidR="00606A04" w:rsidRPr="004B3397" w:rsidRDefault="00606A04" w:rsidP="00B8450F">
            <w:pPr>
              <w:pStyle w:val="TAH"/>
              <w:rPr>
                <w:sz w:val="16"/>
                <w:szCs w:val="16"/>
              </w:rPr>
            </w:pPr>
            <w:r w:rsidRPr="004B3397">
              <w:rPr>
                <w:sz w:val="16"/>
                <w:szCs w:val="16"/>
              </w:rPr>
              <w:t>TDoc</w:t>
            </w:r>
          </w:p>
        </w:tc>
        <w:tc>
          <w:tcPr>
            <w:tcW w:w="510" w:type="dxa"/>
            <w:tcBorders>
              <w:top w:val="single" w:sz="4" w:space="0" w:color="auto"/>
              <w:left w:val="single" w:sz="4" w:space="0" w:color="auto"/>
              <w:bottom w:val="single" w:sz="4" w:space="0" w:color="auto"/>
              <w:right w:val="single" w:sz="4" w:space="0" w:color="auto"/>
            </w:tcBorders>
            <w:shd w:val="pct10" w:color="auto" w:fill="FFFFFF"/>
          </w:tcPr>
          <w:p w14:paraId="5CCBBE16" w14:textId="77777777" w:rsidR="00606A04" w:rsidRPr="004B3397" w:rsidRDefault="00606A04" w:rsidP="00B8450F">
            <w:pPr>
              <w:pStyle w:val="TAH"/>
              <w:rPr>
                <w:sz w:val="16"/>
                <w:szCs w:val="16"/>
              </w:rPr>
            </w:pPr>
            <w:r w:rsidRPr="004B3397">
              <w:rPr>
                <w:sz w:val="16"/>
                <w:szCs w:val="16"/>
              </w:rPr>
              <w:t>CR</w:t>
            </w:r>
          </w:p>
        </w:tc>
        <w:tc>
          <w:tcPr>
            <w:tcW w:w="412" w:type="dxa"/>
            <w:tcBorders>
              <w:top w:val="single" w:sz="4" w:space="0" w:color="auto"/>
              <w:left w:val="single" w:sz="4" w:space="0" w:color="auto"/>
              <w:bottom w:val="single" w:sz="4" w:space="0" w:color="auto"/>
              <w:right w:val="single" w:sz="4" w:space="0" w:color="auto"/>
            </w:tcBorders>
            <w:shd w:val="pct10" w:color="auto" w:fill="FFFFFF"/>
          </w:tcPr>
          <w:p w14:paraId="0F483F17" w14:textId="77777777" w:rsidR="00606A04" w:rsidRPr="004B3397" w:rsidRDefault="00606A04" w:rsidP="00B8450F">
            <w:pPr>
              <w:pStyle w:val="TAH"/>
              <w:rPr>
                <w:sz w:val="16"/>
                <w:szCs w:val="16"/>
              </w:rPr>
            </w:pPr>
            <w:r w:rsidRPr="004B3397">
              <w:rPr>
                <w:sz w:val="16"/>
                <w:szCs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61A91AD0" w14:textId="77777777" w:rsidR="00606A04" w:rsidRPr="004B3397" w:rsidRDefault="00606A04" w:rsidP="00B8450F">
            <w:pPr>
              <w:pStyle w:val="TAH"/>
              <w:rPr>
                <w:sz w:val="16"/>
                <w:szCs w:val="16"/>
              </w:rPr>
            </w:pPr>
            <w:r w:rsidRPr="004B3397">
              <w:rPr>
                <w:sz w:val="16"/>
                <w:szCs w:val="16"/>
              </w:rPr>
              <w:t>Cat</w:t>
            </w:r>
          </w:p>
        </w:tc>
        <w:tc>
          <w:tcPr>
            <w:tcW w:w="4868" w:type="dxa"/>
            <w:tcBorders>
              <w:top w:val="single" w:sz="4" w:space="0" w:color="auto"/>
              <w:left w:val="single" w:sz="4" w:space="0" w:color="auto"/>
              <w:bottom w:val="single" w:sz="4" w:space="0" w:color="auto"/>
              <w:right w:val="single" w:sz="4" w:space="0" w:color="auto"/>
            </w:tcBorders>
            <w:shd w:val="pct10" w:color="auto" w:fill="FFFFFF"/>
          </w:tcPr>
          <w:p w14:paraId="2F768604" w14:textId="77777777" w:rsidR="00606A04" w:rsidRPr="004B3397" w:rsidRDefault="00606A04" w:rsidP="00B8450F">
            <w:pPr>
              <w:pStyle w:val="TAH"/>
              <w:rPr>
                <w:sz w:val="16"/>
                <w:szCs w:val="16"/>
              </w:rPr>
            </w:pPr>
            <w:r w:rsidRPr="004B3397">
              <w:rPr>
                <w:sz w:val="16"/>
                <w:szCs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10002DE" w14:textId="75C38F86" w:rsidR="00606A04" w:rsidRPr="004B3397" w:rsidRDefault="00606A04" w:rsidP="00B8450F">
            <w:pPr>
              <w:pStyle w:val="TAH"/>
              <w:rPr>
                <w:sz w:val="16"/>
                <w:szCs w:val="16"/>
              </w:rPr>
            </w:pPr>
            <w:r w:rsidRPr="004B3397">
              <w:rPr>
                <w:sz w:val="16"/>
                <w:szCs w:val="16"/>
              </w:rPr>
              <w:t>New</w:t>
            </w:r>
            <w:r w:rsidR="002A2300" w:rsidRPr="004B3397">
              <w:rPr>
                <w:sz w:val="16"/>
                <w:szCs w:val="16"/>
              </w:rPr>
              <w:t xml:space="preserve"> </w:t>
            </w:r>
            <w:r w:rsidRPr="004B3397">
              <w:rPr>
                <w:sz w:val="16"/>
                <w:szCs w:val="16"/>
              </w:rPr>
              <w:t>version</w:t>
            </w:r>
          </w:p>
        </w:tc>
      </w:tr>
      <w:tr w:rsidR="00606A04" w:rsidRPr="004B3397" w14:paraId="0EB04B50"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CC2028" w14:textId="77777777" w:rsidR="00606A04" w:rsidRPr="004B3397" w:rsidRDefault="00606A04" w:rsidP="00923412">
            <w:pPr>
              <w:pStyle w:val="TAC"/>
              <w:jc w:val="left"/>
              <w:rPr>
                <w:sz w:val="16"/>
                <w:szCs w:val="16"/>
                <w:lang w:eastAsia="zh-CN"/>
              </w:rPr>
            </w:pPr>
            <w:r w:rsidRPr="004B3397">
              <w:rPr>
                <w:sz w:val="16"/>
                <w:szCs w:val="16"/>
                <w:lang w:eastAsia="zh-CN"/>
              </w:rPr>
              <w:t>2022-11</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EFA47BE" w14:textId="77777777" w:rsidR="00606A04" w:rsidRPr="004B3397" w:rsidRDefault="00606A04" w:rsidP="00923412">
            <w:pPr>
              <w:pStyle w:val="TAC"/>
              <w:jc w:val="left"/>
              <w:rPr>
                <w:sz w:val="16"/>
                <w:szCs w:val="16"/>
                <w:lang w:eastAsia="zh-CN"/>
              </w:rPr>
            </w:pPr>
            <w:r w:rsidRPr="004B3397">
              <w:rPr>
                <w:sz w:val="16"/>
                <w:szCs w:val="16"/>
                <w:lang w:eastAsia="zh-CN"/>
              </w:rPr>
              <w:t>RAN5#97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29F1A1E" w14:textId="77777777" w:rsidR="00606A04" w:rsidRPr="004B3397" w:rsidRDefault="00606A04" w:rsidP="00923412">
            <w:pPr>
              <w:pStyle w:val="TAC"/>
              <w:jc w:val="left"/>
              <w:rPr>
                <w:sz w:val="16"/>
                <w:szCs w:val="16"/>
              </w:rPr>
            </w:pPr>
            <w:r w:rsidRPr="004B3397">
              <w:rPr>
                <w:sz w:val="16"/>
                <w:szCs w:val="16"/>
              </w:rPr>
              <w:t>R5-227308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CB9BF6C" w14:textId="13007667" w:rsidR="00606A04" w:rsidRPr="004B3397" w:rsidRDefault="00923412" w:rsidP="00923412">
            <w:pPr>
              <w:pStyle w:val="TAL"/>
              <w:rPr>
                <w:sz w:val="16"/>
                <w:szCs w:val="16"/>
              </w:rPr>
            </w:pPr>
            <w:r w:rsidRPr="004B3397">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CF179DD" w14:textId="49418902" w:rsidR="00606A04" w:rsidRPr="004B3397" w:rsidRDefault="00923412" w:rsidP="00923412">
            <w:pPr>
              <w:pStyle w:val="TAR"/>
              <w:jc w:val="left"/>
              <w:rPr>
                <w:sz w:val="16"/>
                <w:szCs w:val="16"/>
              </w:rPr>
            </w:pPr>
            <w:r w:rsidRPr="004B339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CCEDA" w14:textId="7EA9D755" w:rsidR="00606A04" w:rsidRPr="004B3397" w:rsidRDefault="00923412" w:rsidP="00923412">
            <w:pPr>
              <w:pStyle w:val="TAC"/>
              <w:jc w:val="left"/>
              <w:rPr>
                <w:sz w:val="16"/>
                <w:szCs w:val="16"/>
              </w:rPr>
            </w:pPr>
            <w:r w:rsidRPr="004B3397">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FF86A8C" w14:textId="63ABA47D" w:rsidR="00606A04" w:rsidRPr="004B3397" w:rsidRDefault="00606A04" w:rsidP="00923412">
            <w:pPr>
              <w:pStyle w:val="TAL"/>
              <w:rPr>
                <w:sz w:val="16"/>
                <w:szCs w:val="16"/>
              </w:rPr>
            </w:pPr>
            <w:r w:rsidRPr="004B3397">
              <w:rPr>
                <w:sz w:val="16"/>
                <w:szCs w:val="16"/>
              </w:rPr>
              <w:t>Initial</w:t>
            </w:r>
            <w:r w:rsidR="002A2300" w:rsidRPr="004B3397">
              <w:rPr>
                <w:sz w:val="16"/>
                <w:szCs w:val="16"/>
              </w:rPr>
              <w:t xml:space="preserve"> </w:t>
            </w:r>
            <w:r w:rsidRPr="004B3397">
              <w:rPr>
                <w:sz w:val="16"/>
                <w:szCs w:val="16"/>
              </w:rPr>
              <w:t>Skeleton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1C3F2C" w14:textId="77777777" w:rsidR="00606A04" w:rsidRPr="004B3397" w:rsidRDefault="00606A04" w:rsidP="00923412">
            <w:pPr>
              <w:pStyle w:val="TAC"/>
              <w:jc w:val="left"/>
              <w:rPr>
                <w:sz w:val="16"/>
                <w:szCs w:val="16"/>
              </w:rPr>
            </w:pPr>
            <w:r w:rsidRPr="004B3397">
              <w:rPr>
                <w:sz w:val="16"/>
                <w:szCs w:val="16"/>
              </w:rPr>
              <w:t>0.0.1</w:t>
            </w:r>
          </w:p>
        </w:tc>
      </w:tr>
      <w:tr w:rsidR="00606A04" w:rsidRPr="004B3397" w14:paraId="00DB9755"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45E4C0" w14:textId="4363741E" w:rsidR="00606A04" w:rsidRPr="004B3397" w:rsidRDefault="005B009F" w:rsidP="00923412">
            <w:pPr>
              <w:pStyle w:val="TAC"/>
              <w:jc w:val="left"/>
              <w:rPr>
                <w:sz w:val="16"/>
                <w:szCs w:val="16"/>
              </w:rPr>
            </w:pPr>
            <w:r w:rsidRPr="004B3397">
              <w:rPr>
                <w:sz w:val="16"/>
                <w:szCs w:val="16"/>
              </w:rPr>
              <w:t>2023-0</w:t>
            </w:r>
            <w:r w:rsidR="003C75D8" w:rsidRPr="004B3397">
              <w:rPr>
                <w:sz w:val="16"/>
                <w:szCs w:val="16"/>
              </w:rPr>
              <w:t>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065656E" w14:textId="7F07333B" w:rsidR="00606A04" w:rsidRPr="004B3397" w:rsidRDefault="005B009F" w:rsidP="00923412">
            <w:pPr>
              <w:pStyle w:val="TAC"/>
              <w:jc w:val="left"/>
              <w:rPr>
                <w:sz w:val="16"/>
                <w:szCs w:val="16"/>
              </w:rPr>
            </w:pPr>
            <w:r w:rsidRPr="004B3397">
              <w:rPr>
                <w:sz w:val="16"/>
                <w:szCs w:val="16"/>
              </w:rPr>
              <w:t>RAN5#98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DCDF1C5" w14:textId="77777777" w:rsidR="003C75D8" w:rsidRPr="004B3397" w:rsidRDefault="003C75D8" w:rsidP="00923412">
            <w:pPr>
              <w:pStyle w:val="TAC"/>
              <w:jc w:val="left"/>
              <w:rPr>
                <w:sz w:val="16"/>
                <w:szCs w:val="16"/>
              </w:rPr>
            </w:pPr>
            <w:r w:rsidRPr="004B3397">
              <w:rPr>
                <w:sz w:val="16"/>
                <w:szCs w:val="16"/>
              </w:rPr>
              <w:t>R5-230842</w:t>
            </w:r>
          </w:p>
          <w:p w14:paraId="60C1019C" w14:textId="77777777" w:rsidR="003C75D8" w:rsidRPr="004B3397" w:rsidRDefault="003C75D8" w:rsidP="00923412">
            <w:pPr>
              <w:pStyle w:val="TAC"/>
              <w:jc w:val="left"/>
              <w:rPr>
                <w:sz w:val="16"/>
                <w:szCs w:val="16"/>
              </w:rPr>
            </w:pPr>
            <w:r w:rsidRPr="004B3397">
              <w:rPr>
                <w:sz w:val="16"/>
                <w:szCs w:val="16"/>
              </w:rPr>
              <w:t>R5-230843</w:t>
            </w:r>
          </w:p>
          <w:p w14:paraId="67679F00" w14:textId="77777777" w:rsidR="003C75D8" w:rsidRPr="004B3397" w:rsidRDefault="003C75D8" w:rsidP="00923412">
            <w:pPr>
              <w:pStyle w:val="TAC"/>
              <w:jc w:val="left"/>
              <w:rPr>
                <w:sz w:val="16"/>
                <w:szCs w:val="16"/>
              </w:rPr>
            </w:pPr>
            <w:r w:rsidRPr="004B3397">
              <w:rPr>
                <w:sz w:val="16"/>
                <w:szCs w:val="16"/>
              </w:rPr>
              <w:t>R5-230844</w:t>
            </w:r>
          </w:p>
          <w:p w14:paraId="0D4BC155" w14:textId="77777777" w:rsidR="003C75D8" w:rsidRPr="004B3397" w:rsidRDefault="003C75D8" w:rsidP="00923412">
            <w:pPr>
              <w:pStyle w:val="TAC"/>
              <w:jc w:val="left"/>
              <w:rPr>
                <w:sz w:val="16"/>
                <w:szCs w:val="16"/>
              </w:rPr>
            </w:pPr>
            <w:r w:rsidRPr="004B3397">
              <w:rPr>
                <w:sz w:val="16"/>
                <w:szCs w:val="16"/>
              </w:rPr>
              <w:t>R5-231803</w:t>
            </w:r>
          </w:p>
          <w:p w14:paraId="2E4496CC" w14:textId="77777777" w:rsidR="003C75D8" w:rsidRPr="004B3397" w:rsidRDefault="003C75D8" w:rsidP="00923412">
            <w:pPr>
              <w:pStyle w:val="TAC"/>
              <w:jc w:val="left"/>
              <w:rPr>
                <w:sz w:val="16"/>
                <w:szCs w:val="16"/>
              </w:rPr>
            </w:pPr>
            <w:r w:rsidRPr="004B3397">
              <w:rPr>
                <w:sz w:val="16"/>
                <w:szCs w:val="16"/>
              </w:rPr>
              <w:t>R5-230847</w:t>
            </w:r>
          </w:p>
          <w:p w14:paraId="1859DD70" w14:textId="77777777" w:rsidR="003C75D8" w:rsidRPr="004B3397" w:rsidRDefault="003C75D8" w:rsidP="00923412">
            <w:pPr>
              <w:pStyle w:val="TAC"/>
              <w:jc w:val="left"/>
              <w:rPr>
                <w:sz w:val="16"/>
                <w:szCs w:val="16"/>
              </w:rPr>
            </w:pPr>
            <w:r w:rsidRPr="004B3397">
              <w:rPr>
                <w:sz w:val="16"/>
                <w:szCs w:val="16"/>
              </w:rPr>
              <w:t>R5-230848</w:t>
            </w:r>
          </w:p>
          <w:p w14:paraId="0CF0F1F9" w14:textId="3AAFACD5" w:rsidR="00606A04" w:rsidRPr="004B3397" w:rsidRDefault="003C75D8" w:rsidP="00923412">
            <w:pPr>
              <w:pStyle w:val="TAC"/>
              <w:jc w:val="left"/>
              <w:rPr>
                <w:sz w:val="16"/>
                <w:szCs w:val="16"/>
              </w:rPr>
            </w:pPr>
            <w:r w:rsidRPr="004B3397">
              <w:rPr>
                <w:sz w:val="16"/>
                <w:szCs w:val="16"/>
              </w:rPr>
              <w:t>R5-23180</w:t>
            </w:r>
            <w:r w:rsidR="00473A2B" w:rsidRPr="004B3397">
              <w:rPr>
                <w:sz w:val="16"/>
                <w:szCs w:val="16"/>
              </w:rPr>
              <w:t>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27F9C1A" w14:textId="2ADDAF0E" w:rsidR="00606A04" w:rsidRPr="004B3397" w:rsidRDefault="00923412" w:rsidP="00923412">
            <w:pPr>
              <w:pStyle w:val="TAL"/>
              <w:rPr>
                <w:sz w:val="16"/>
                <w:szCs w:val="16"/>
              </w:rPr>
            </w:pPr>
            <w:r w:rsidRPr="004B3397">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4943F3A" w14:textId="7EF517BA" w:rsidR="00606A04" w:rsidRPr="004B3397" w:rsidRDefault="00923412" w:rsidP="00923412">
            <w:pPr>
              <w:pStyle w:val="TAR"/>
              <w:jc w:val="left"/>
              <w:rPr>
                <w:sz w:val="16"/>
                <w:szCs w:val="16"/>
              </w:rPr>
            </w:pPr>
            <w:r w:rsidRPr="004B339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4A6D3D" w14:textId="5390A017" w:rsidR="00606A04" w:rsidRPr="004B3397" w:rsidRDefault="00923412" w:rsidP="00923412">
            <w:pPr>
              <w:pStyle w:val="TAC"/>
              <w:jc w:val="left"/>
              <w:rPr>
                <w:sz w:val="16"/>
                <w:szCs w:val="16"/>
              </w:rPr>
            </w:pPr>
            <w:r w:rsidRPr="004B3397">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04D767A" w14:textId="3867BD00" w:rsidR="005B3095" w:rsidRPr="004B3397" w:rsidRDefault="003C75D8" w:rsidP="00923412">
            <w:pPr>
              <w:pStyle w:val="TAL"/>
              <w:rPr>
                <w:sz w:val="16"/>
                <w:szCs w:val="16"/>
              </w:rPr>
            </w:pPr>
            <w:r w:rsidRPr="004B3397">
              <w:rPr>
                <w:sz w:val="16"/>
                <w:szCs w:val="16"/>
              </w:rPr>
              <w:t>Implementation</w:t>
            </w:r>
            <w:r w:rsidR="002A2300" w:rsidRPr="004B3397">
              <w:rPr>
                <w:sz w:val="16"/>
                <w:szCs w:val="16"/>
              </w:rPr>
              <w:t xml:space="preserve"> </w:t>
            </w:r>
            <w:r w:rsidRPr="004B3397">
              <w:rPr>
                <w:sz w:val="16"/>
                <w:szCs w:val="16"/>
              </w:rPr>
              <w:t>of</w:t>
            </w:r>
            <w:r w:rsidR="002A2300" w:rsidRPr="004B3397">
              <w:rPr>
                <w:sz w:val="16"/>
                <w:szCs w:val="16"/>
              </w:rPr>
              <w:t xml:space="preserve"> </w:t>
            </w:r>
            <w:r w:rsidRPr="004B3397">
              <w:rPr>
                <w:sz w:val="16"/>
                <w:szCs w:val="16"/>
              </w:rPr>
              <w:t>pCRs</w:t>
            </w:r>
            <w:r w:rsidR="002A2300" w:rsidRPr="004B3397">
              <w:rPr>
                <w:sz w:val="16"/>
                <w:szCs w:val="16"/>
              </w:rPr>
              <w:t xml:space="preserve"> </w:t>
            </w:r>
            <w:r w:rsidR="00EA6258" w:rsidRPr="004B3397">
              <w:rPr>
                <w:sz w:val="16"/>
                <w:szCs w:val="16"/>
              </w:rPr>
              <w:t>in</w:t>
            </w:r>
            <w:r w:rsidRPr="004B3397">
              <w:rPr>
                <w:sz w:val="16"/>
                <w:szCs w:val="16"/>
              </w:rPr>
              <w:t>to</w:t>
            </w:r>
            <w:r w:rsidR="002A2300" w:rsidRPr="004B3397">
              <w:rPr>
                <w:sz w:val="16"/>
                <w:szCs w:val="16"/>
              </w:rPr>
              <w:t xml:space="preserve"> </w:t>
            </w:r>
            <w:r w:rsidRPr="004B3397">
              <w:rPr>
                <w:sz w:val="16"/>
                <w:szCs w:val="16"/>
              </w:rPr>
              <w:t>TS</w:t>
            </w:r>
            <w:r w:rsidR="002A2300" w:rsidRPr="004B3397">
              <w:rPr>
                <w:sz w:val="16"/>
                <w:szCs w:val="16"/>
              </w:rPr>
              <w:t xml:space="preserve"> </w:t>
            </w:r>
            <w:r w:rsidRPr="004B3397">
              <w:rPr>
                <w:sz w:val="16"/>
                <w:szCs w:val="16"/>
              </w:rPr>
              <w:t>38.551</w:t>
            </w:r>
            <w:r w:rsidR="002A2300" w:rsidRPr="004B3397">
              <w:rPr>
                <w:sz w:val="16"/>
                <w:szCs w:val="16"/>
              </w:rPr>
              <w:t xml:space="preserve"> </w:t>
            </w:r>
            <w:r w:rsidRPr="004B3397">
              <w:rPr>
                <w:sz w:val="16"/>
                <w:szCs w:val="16"/>
              </w:rPr>
              <w:t>V0.</w:t>
            </w:r>
            <w:r w:rsidR="00064314" w:rsidRPr="004B3397">
              <w:rPr>
                <w:sz w:val="16"/>
                <w:szCs w:val="16"/>
              </w:rPr>
              <w:t>1</w:t>
            </w:r>
            <w:r w:rsidRPr="004B3397">
              <w:rPr>
                <w:sz w:val="16"/>
                <w:szCs w:val="16"/>
              </w:rPr>
              <w:t>.</w:t>
            </w:r>
            <w:r w:rsidR="00064314" w:rsidRPr="004B3397">
              <w:rPr>
                <w:sz w:val="16"/>
                <w:szCs w:val="16"/>
              </w:rPr>
              <w:t>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C724CC" w14:textId="4C916128" w:rsidR="00606A04" w:rsidRPr="004B3397" w:rsidRDefault="005B3095" w:rsidP="00923412">
            <w:pPr>
              <w:pStyle w:val="TAC"/>
              <w:jc w:val="left"/>
              <w:rPr>
                <w:sz w:val="16"/>
                <w:szCs w:val="16"/>
              </w:rPr>
            </w:pPr>
            <w:r w:rsidRPr="004B3397">
              <w:rPr>
                <w:sz w:val="16"/>
                <w:szCs w:val="16"/>
              </w:rPr>
              <w:t>0.</w:t>
            </w:r>
            <w:r w:rsidR="003C75D8" w:rsidRPr="004B3397">
              <w:rPr>
                <w:sz w:val="16"/>
                <w:szCs w:val="16"/>
              </w:rPr>
              <w:t>1.0</w:t>
            </w:r>
          </w:p>
        </w:tc>
      </w:tr>
      <w:tr w:rsidR="00C25AA8" w:rsidRPr="004B3397" w14:paraId="4F3CE3D6"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8061DF" w14:textId="0F4509D5" w:rsidR="00C25AA8" w:rsidRPr="004B3397" w:rsidRDefault="00C25AA8" w:rsidP="00923412">
            <w:pPr>
              <w:pStyle w:val="TAC"/>
              <w:jc w:val="left"/>
              <w:rPr>
                <w:sz w:val="16"/>
                <w:szCs w:val="16"/>
              </w:rPr>
            </w:pPr>
            <w:r w:rsidRPr="004B3397">
              <w:rPr>
                <w:sz w:val="16"/>
                <w:szCs w:val="16"/>
              </w:rPr>
              <w:t>2023-05</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5379AF3" w14:textId="50F0C721" w:rsidR="00C25AA8" w:rsidRPr="004B3397" w:rsidRDefault="00C25AA8" w:rsidP="00923412">
            <w:pPr>
              <w:pStyle w:val="TAC"/>
              <w:jc w:val="left"/>
              <w:rPr>
                <w:sz w:val="16"/>
                <w:szCs w:val="16"/>
              </w:rPr>
            </w:pPr>
            <w:r w:rsidRPr="004B3397">
              <w:rPr>
                <w:sz w:val="16"/>
                <w:szCs w:val="16"/>
              </w:rPr>
              <w:t>RAN5#99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9C657C9" w14:textId="77777777" w:rsidR="00C25AA8" w:rsidRPr="004B3397" w:rsidRDefault="00C25AA8" w:rsidP="00923412">
            <w:pPr>
              <w:pStyle w:val="TAC"/>
              <w:jc w:val="left"/>
              <w:rPr>
                <w:sz w:val="16"/>
                <w:szCs w:val="16"/>
              </w:rPr>
            </w:pPr>
            <w:r w:rsidRPr="004B3397">
              <w:rPr>
                <w:sz w:val="16"/>
                <w:szCs w:val="16"/>
              </w:rPr>
              <w:t>R5-232699</w:t>
            </w:r>
          </w:p>
          <w:p w14:paraId="6B802E48" w14:textId="225C1AF2" w:rsidR="00C25AA8" w:rsidRPr="004B3397" w:rsidRDefault="00C25AA8" w:rsidP="00923412">
            <w:pPr>
              <w:pStyle w:val="TAC"/>
              <w:jc w:val="left"/>
              <w:rPr>
                <w:sz w:val="16"/>
                <w:szCs w:val="16"/>
              </w:rPr>
            </w:pPr>
            <w:r w:rsidRPr="004B3397">
              <w:rPr>
                <w:sz w:val="16"/>
                <w:szCs w:val="16"/>
              </w:rPr>
              <w:t>R5-232701</w:t>
            </w:r>
          </w:p>
          <w:p w14:paraId="110EEE48" w14:textId="472360E2" w:rsidR="00C25AA8" w:rsidRPr="004B3397" w:rsidRDefault="00C25AA8" w:rsidP="00923412">
            <w:pPr>
              <w:pStyle w:val="TAC"/>
              <w:jc w:val="left"/>
              <w:rPr>
                <w:sz w:val="16"/>
                <w:szCs w:val="16"/>
              </w:rPr>
            </w:pPr>
            <w:r w:rsidRPr="004B3397">
              <w:rPr>
                <w:sz w:val="16"/>
                <w:szCs w:val="16"/>
              </w:rPr>
              <w:t>R5-232702</w:t>
            </w:r>
          </w:p>
          <w:p w14:paraId="18A38E4B" w14:textId="0531679A" w:rsidR="00C25AA8" w:rsidRPr="004B3397" w:rsidRDefault="00C25AA8" w:rsidP="00923412">
            <w:pPr>
              <w:pStyle w:val="TAC"/>
              <w:jc w:val="left"/>
              <w:rPr>
                <w:sz w:val="16"/>
                <w:szCs w:val="16"/>
              </w:rPr>
            </w:pPr>
            <w:r w:rsidRPr="004B3397">
              <w:rPr>
                <w:sz w:val="16"/>
                <w:szCs w:val="16"/>
              </w:rPr>
              <w:t>R5-232703</w:t>
            </w:r>
          </w:p>
          <w:p w14:paraId="21404EB2" w14:textId="6D865EF9" w:rsidR="00C25AA8" w:rsidRPr="004B3397" w:rsidRDefault="00C25AA8" w:rsidP="00923412">
            <w:pPr>
              <w:pStyle w:val="TAC"/>
              <w:jc w:val="left"/>
              <w:rPr>
                <w:sz w:val="16"/>
                <w:szCs w:val="16"/>
              </w:rPr>
            </w:pPr>
            <w:r w:rsidRPr="004B3397">
              <w:rPr>
                <w:sz w:val="16"/>
                <w:szCs w:val="16"/>
              </w:rPr>
              <w:t>R5-232704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B17C427" w14:textId="24E2AB97" w:rsidR="00C25AA8" w:rsidRPr="004B3397" w:rsidRDefault="00923412" w:rsidP="00923412">
            <w:pPr>
              <w:pStyle w:val="TAL"/>
              <w:rPr>
                <w:sz w:val="16"/>
                <w:szCs w:val="16"/>
              </w:rPr>
            </w:pPr>
            <w:r w:rsidRPr="004B3397">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19CCDC92" w14:textId="221F6DB5" w:rsidR="00C25AA8" w:rsidRPr="004B3397" w:rsidRDefault="00923412" w:rsidP="00923412">
            <w:pPr>
              <w:pStyle w:val="TAR"/>
              <w:jc w:val="left"/>
              <w:rPr>
                <w:sz w:val="16"/>
                <w:szCs w:val="16"/>
              </w:rPr>
            </w:pPr>
            <w:r w:rsidRPr="004B339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367CB1" w14:textId="21CC1FBF" w:rsidR="00C25AA8" w:rsidRPr="004B3397" w:rsidRDefault="00923412" w:rsidP="00923412">
            <w:pPr>
              <w:pStyle w:val="TAC"/>
              <w:jc w:val="left"/>
              <w:rPr>
                <w:sz w:val="16"/>
                <w:szCs w:val="16"/>
              </w:rPr>
            </w:pPr>
            <w:r w:rsidRPr="004B3397">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C5A8039" w14:textId="346AE34F" w:rsidR="00C25AA8" w:rsidRPr="004B3397" w:rsidRDefault="00C25AA8" w:rsidP="00923412">
            <w:pPr>
              <w:pStyle w:val="TAL"/>
              <w:rPr>
                <w:sz w:val="16"/>
                <w:szCs w:val="16"/>
              </w:rPr>
            </w:pPr>
            <w:r w:rsidRPr="004B3397">
              <w:rPr>
                <w:sz w:val="16"/>
                <w:szCs w:val="16"/>
              </w:rPr>
              <w:t>Implementation</w:t>
            </w:r>
            <w:r w:rsidR="002A2300" w:rsidRPr="004B3397">
              <w:rPr>
                <w:sz w:val="16"/>
                <w:szCs w:val="16"/>
              </w:rPr>
              <w:t xml:space="preserve"> </w:t>
            </w:r>
            <w:r w:rsidRPr="004B3397">
              <w:rPr>
                <w:sz w:val="16"/>
                <w:szCs w:val="16"/>
              </w:rPr>
              <w:t>of</w:t>
            </w:r>
            <w:r w:rsidR="002A2300" w:rsidRPr="004B3397">
              <w:rPr>
                <w:sz w:val="16"/>
                <w:szCs w:val="16"/>
              </w:rPr>
              <w:t xml:space="preserve"> </w:t>
            </w:r>
            <w:r w:rsidRPr="004B3397">
              <w:rPr>
                <w:sz w:val="16"/>
                <w:szCs w:val="16"/>
              </w:rPr>
              <w:t>pCRs</w:t>
            </w:r>
            <w:r w:rsidR="002A2300" w:rsidRPr="004B3397">
              <w:rPr>
                <w:sz w:val="16"/>
                <w:szCs w:val="16"/>
              </w:rPr>
              <w:t xml:space="preserve"> </w:t>
            </w:r>
            <w:r w:rsidRPr="004B3397">
              <w:rPr>
                <w:sz w:val="16"/>
                <w:szCs w:val="16"/>
              </w:rPr>
              <w:t>into</w:t>
            </w:r>
            <w:r w:rsidR="002A2300" w:rsidRPr="004B3397">
              <w:rPr>
                <w:sz w:val="16"/>
                <w:szCs w:val="16"/>
              </w:rPr>
              <w:t xml:space="preserve"> </w:t>
            </w:r>
            <w:r w:rsidRPr="004B3397">
              <w:rPr>
                <w:sz w:val="16"/>
                <w:szCs w:val="16"/>
              </w:rPr>
              <w:t>TS</w:t>
            </w:r>
            <w:r w:rsidR="002A2300" w:rsidRPr="004B3397">
              <w:rPr>
                <w:sz w:val="16"/>
                <w:szCs w:val="16"/>
              </w:rPr>
              <w:t xml:space="preserve"> </w:t>
            </w:r>
            <w:r w:rsidRPr="004B3397">
              <w:rPr>
                <w:sz w:val="16"/>
                <w:szCs w:val="16"/>
              </w:rPr>
              <w:t>38.551</w:t>
            </w:r>
            <w:r w:rsidR="002A2300" w:rsidRPr="004B3397">
              <w:rPr>
                <w:sz w:val="16"/>
                <w:szCs w:val="16"/>
              </w:rPr>
              <w:t xml:space="preserve"> </w:t>
            </w:r>
            <w:r w:rsidRPr="004B3397">
              <w:rPr>
                <w:sz w:val="16"/>
                <w:szCs w:val="16"/>
              </w:rPr>
              <w:t>V0.2.0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F5D016" w14:textId="4CFF31FC" w:rsidR="00C25AA8" w:rsidRPr="004B3397" w:rsidRDefault="00C25AA8" w:rsidP="00923412">
            <w:pPr>
              <w:pStyle w:val="TAC"/>
              <w:jc w:val="left"/>
              <w:rPr>
                <w:sz w:val="16"/>
                <w:szCs w:val="16"/>
              </w:rPr>
            </w:pPr>
            <w:r w:rsidRPr="004B3397">
              <w:rPr>
                <w:sz w:val="16"/>
                <w:szCs w:val="16"/>
              </w:rPr>
              <w:t>0.2.0</w:t>
            </w:r>
          </w:p>
        </w:tc>
      </w:tr>
      <w:tr w:rsidR="004B0A24" w:rsidRPr="004B3397" w14:paraId="08B74247"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AAE1B1" w14:textId="62CBFD9A" w:rsidR="004B0A24" w:rsidRPr="004B3397" w:rsidRDefault="004B0A24" w:rsidP="00923412">
            <w:pPr>
              <w:pStyle w:val="TAC"/>
              <w:jc w:val="left"/>
              <w:rPr>
                <w:sz w:val="16"/>
                <w:szCs w:val="16"/>
              </w:rPr>
            </w:pPr>
            <w:r w:rsidRPr="004B3397">
              <w:rPr>
                <w:sz w:val="16"/>
                <w:szCs w:val="16"/>
              </w:rPr>
              <w:t>2023-08</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7A102EB" w14:textId="4BA6E13D" w:rsidR="004B0A24" w:rsidRPr="004B3397" w:rsidRDefault="004B0A24" w:rsidP="00923412">
            <w:pPr>
              <w:pStyle w:val="TAC"/>
              <w:jc w:val="left"/>
              <w:rPr>
                <w:sz w:val="16"/>
                <w:szCs w:val="16"/>
              </w:rPr>
            </w:pPr>
            <w:r w:rsidRPr="004B3397">
              <w:rPr>
                <w:sz w:val="16"/>
                <w:szCs w:val="16"/>
              </w:rPr>
              <w:t>RAN5#100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410D93" w14:textId="77777777" w:rsidR="004B0A24" w:rsidRPr="004B3397" w:rsidRDefault="004B0A24" w:rsidP="00923412">
            <w:pPr>
              <w:pStyle w:val="TAC"/>
              <w:jc w:val="left"/>
              <w:rPr>
                <w:sz w:val="16"/>
                <w:szCs w:val="16"/>
              </w:rPr>
            </w:pPr>
            <w:r w:rsidRPr="004B3397">
              <w:rPr>
                <w:sz w:val="16"/>
                <w:szCs w:val="16"/>
              </w:rPr>
              <w:t>R5-234597</w:t>
            </w:r>
          </w:p>
          <w:p w14:paraId="61FD7C4F" w14:textId="4D7D77EE" w:rsidR="004B0A24" w:rsidRPr="004B3397" w:rsidRDefault="004B0A24" w:rsidP="004B0A24">
            <w:pPr>
              <w:pStyle w:val="TAC"/>
              <w:jc w:val="left"/>
              <w:rPr>
                <w:sz w:val="16"/>
                <w:szCs w:val="16"/>
              </w:rPr>
            </w:pPr>
            <w:r w:rsidRPr="004B3397">
              <w:rPr>
                <w:sz w:val="16"/>
                <w:szCs w:val="16"/>
              </w:rPr>
              <w:t>R5-234598</w:t>
            </w:r>
          </w:p>
          <w:p w14:paraId="3BF1748E" w14:textId="6055DEBB" w:rsidR="004B0A24" w:rsidRPr="004B3397" w:rsidRDefault="004B0A24" w:rsidP="004B0A24">
            <w:pPr>
              <w:pStyle w:val="TAC"/>
              <w:jc w:val="left"/>
              <w:rPr>
                <w:sz w:val="16"/>
                <w:szCs w:val="16"/>
              </w:rPr>
            </w:pPr>
            <w:r w:rsidRPr="004B3397">
              <w:rPr>
                <w:sz w:val="16"/>
                <w:szCs w:val="16"/>
              </w:rPr>
              <w:t>R5-234599</w:t>
            </w:r>
          </w:p>
          <w:p w14:paraId="74D9F227" w14:textId="0BC03E0F" w:rsidR="004B0A24" w:rsidRPr="004B3397" w:rsidRDefault="004B0A24" w:rsidP="004B0A24">
            <w:pPr>
              <w:pStyle w:val="TAC"/>
              <w:jc w:val="left"/>
              <w:rPr>
                <w:sz w:val="16"/>
                <w:szCs w:val="16"/>
              </w:rPr>
            </w:pPr>
            <w:r w:rsidRPr="004B3397">
              <w:rPr>
                <w:sz w:val="16"/>
                <w:szCs w:val="16"/>
              </w:rPr>
              <w:t>R5-234600</w:t>
            </w:r>
          </w:p>
          <w:p w14:paraId="3D02D2AB" w14:textId="37FF2389" w:rsidR="004B0A24" w:rsidRPr="004B3397" w:rsidRDefault="004B0A24" w:rsidP="004B0A24">
            <w:pPr>
              <w:pStyle w:val="TAC"/>
              <w:jc w:val="left"/>
              <w:rPr>
                <w:sz w:val="16"/>
                <w:szCs w:val="16"/>
              </w:rPr>
            </w:pPr>
            <w:r w:rsidRPr="004B3397">
              <w:rPr>
                <w:sz w:val="16"/>
                <w:szCs w:val="16"/>
              </w:rPr>
              <w:t>R5-234601</w:t>
            </w:r>
          </w:p>
          <w:p w14:paraId="71E1DAFF" w14:textId="226416AB" w:rsidR="004B0A24" w:rsidRPr="004B3397" w:rsidRDefault="004B0A24" w:rsidP="004B0A24">
            <w:pPr>
              <w:pStyle w:val="TAC"/>
              <w:jc w:val="left"/>
              <w:rPr>
                <w:sz w:val="16"/>
                <w:szCs w:val="16"/>
              </w:rPr>
            </w:pPr>
            <w:r w:rsidRPr="004B3397">
              <w:rPr>
                <w:sz w:val="16"/>
                <w:szCs w:val="16"/>
              </w:rPr>
              <w:t>R5-234602</w:t>
            </w:r>
          </w:p>
          <w:p w14:paraId="7CB32370" w14:textId="6F355E5B" w:rsidR="004B0A24" w:rsidRPr="004B3397" w:rsidRDefault="004B0A24" w:rsidP="004B0A24">
            <w:pPr>
              <w:pStyle w:val="TAC"/>
              <w:jc w:val="left"/>
              <w:rPr>
                <w:sz w:val="16"/>
                <w:szCs w:val="16"/>
              </w:rPr>
            </w:pPr>
            <w:r w:rsidRPr="004B3397">
              <w:rPr>
                <w:sz w:val="16"/>
                <w:szCs w:val="16"/>
              </w:rPr>
              <w:t>R5-234603</w:t>
            </w:r>
          </w:p>
          <w:p w14:paraId="66F9AD03" w14:textId="7A8BA550" w:rsidR="004B0A24" w:rsidRPr="004B3397" w:rsidRDefault="004B0A24" w:rsidP="00923412">
            <w:pPr>
              <w:pStyle w:val="TAC"/>
              <w:jc w:val="left"/>
              <w:rPr>
                <w:sz w:val="16"/>
                <w:szCs w:val="16"/>
              </w:rPr>
            </w:pPr>
            <w:r w:rsidRPr="004B3397">
              <w:rPr>
                <w:sz w:val="16"/>
                <w:szCs w:val="16"/>
              </w:rPr>
              <w:t>R5-234604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36F3C69" w14:textId="59BA530F" w:rsidR="004B0A24" w:rsidRPr="004B3397" w:rsidRDefault="004B0A24" w:rsidP="00923412">
            <w:pPr>
              <w:pStyle w:val="TAL"/>
              <w:rPr>
                <w:sz w:val="16"/>
                <w:szCs w:val="16"/>
              </w:rPr>
            </w:pPr>
            <w:r w:rsidRPr="004B3397">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D6D4656" w14:textId="3C68006F" w:rsidR="004B0A24" w:rsidRPr="004B3397" w:rsidRDefault="004B0A24" w:rsidP="00923412">
            <w:pPr>
              <w:pStyle w:val="TAR"/>
              <w:jc w:val="left"/>
              <w:rPr>
                <w:sz w:val="16"/>
                <w:szCs w:val="16"/>
              </w:rPr>
            </w:pPr>
            <w:r w:rsidRPr="004B339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3021F0" w14:textId="0C0E3B35" w:rsidR="004B0A24" w:rsidRPr="004B3397" w:rsidRDefault="004B0A24" w:rsidP="00923412">
            <w:pPr>
              <w:pStyle w:val="TAC"/>
              <w:jc w:val="left"/>
              <w:rPr>
                <w:sz w:val="16"/>
                <w:szCs w:val="16"/>
              </w:rPr>
            </w:pPr>
            <w:r w:rsidRPr="004B3397">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592E614" w14:textId="5A4773AE" w:rsidR="004B0A24" w:rsidRPr="004B3397" w:rsidRDefault="004B0A24" w:rsidP="00923412">
            <w:pPr>
              <w:pStyle w:val="TAL"/>
              <w:rPr>
                <w:sz w:val="16"/>
                <w:szCs w:val="16"/>
              </w:rPr>
            </w:pPr>
            <w:r w:rsidRPr="004B3397">
              <w:rPr>
                <w:sz w:val="16"/>
                <w:szCs w:val="16"/>
              </w:rPr>
              <w:t>Implementation</w:t>
            </w:r>
            <w:r w:rsidR="002A2300" w:rsidRPr="004B3397">
              <w:rPr>
                <w:sz w:val="16"/>
                <w:szCs w:val="16"/>
              </w:rPr>
              <w:t xml:space="preserve"> </w:t>
            </w:r>
            <w:r w:rsidRPr="004B3397">
              <w:rPr>
                <w:sz w:val="16"/>
                <w:szCs w:val="16"/>
              </w:rPr>
              <w:t>of</w:t>
            </w:r>
            <w:r w:rsidR="002A2300" w:rsidRPr="004B3397">
              <w:rPr>
                <w:sz w:val="16"/>
                <w:szCs w:val="16"/>
              </w:rPr>
              <w:t xml:space="preserve"> </w:t>
            </w:r>
            <w:r w:rsidRPr="004B3397">
              <w:rPr>
                <w:sz w:val="16"/>
                <w:szCs w:val="16"/>
              </w:rPr>
              <w:t>pCRs</w:t>
            </w:r>
            <w:r w:rsidR="002A2300" w:rsidRPr="004B3397">
              <w:rPr>
                <w:sz w:val="16"/>
                <w:szCs w:val="16"/>
              </w:rPr>
              <w:t xml:space="preserve"> </w:t>
            </w:r>
            <w:r w:rsidRPr="004B3397">
              <w:rPr>
                <w:sz w:val="16"/>
                <w:szCs w:val="16"/>
              </w:rPr>
              <w:t>into</w:t>
            </w:r>
            <w:r w:rsidR="002A2300" w:rsidRPr="004B3397">
              <w:rPr>
                <w:sz w:val="16"/>
                <w:szCs w:val="16"/>
              </w:rPr>
              <w:t xml:space="preserve"> </w:t>
            </w:r>
            <w:r w:rsidRPr="004B3397">
              <w:rPr>
                <w:sz w:val="16"/>
                <w:szCs w:val="16"/>
              </w:rPr>
              <w:t>TS</w:t>
            </w:r>
            <w:r w:rsidR="002A2300" w:rsidRPr="004B3397">
              <w:rPr>
                <w:sz w:val="16"/>
                <w:szCs w:val="16"/>
              </w:rPr>
              <w:t xml:space="preserve"> </w:t>
            </w:r>
            <w:r w:rsidRPr="004B3397">
              <w:rPr>
                <w:sz w:val="16"/>
                <w:szCs w:val="16"/>
              </w:rPr>
              <w:t>38.551</w:t>
            </w:r>
            <w:r w:rsidR="002A2300" w:rsidRPr="004B3397">
              <w:rPr>
                <w:sz w:val="16"/>
                <w:szCs w:val="16"/>
              </w:rPr>
              <w:t xml:space="preserve"> </w:t>
            </w:r>
            <w:r w:rsidRPr="004B3397">
              <w:rPr>
                <w:sz w:val="16"/>
                <w:szCs w:val="16"/>
              </w:rPr>
              <w:t>V0.3.0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916AB3" w14:textId="61B16235" w:rsidR="004B0A24" w:rsidRPr="004B3397" w:rsidRDefault="004B0A24" w:rsidP="00923412">
            <w:pPr>
              <w:pStyle w:val="TAC"/>
              <w:jc w:val="left"/>
              <w:rPr>
                <w:sz w:val="16"/>
                <w:szCs w:val="16"/>
              </w:rPr>
            </w:pPr>
            <w:r w:rsidRPr="004B3397">
              <w:rPr>
                <w:sz w:val="16"/>
                <w:szCs w:val="16"/>
              </w:rPr>
              <w:t>0.3.0</w:t>
            </w:r>
          </w:p>
        </w:tc>
      </w:tr>
      <w:tr w:rsidR="00517AD6" w:rsidRPr="004B3397" w14:paraId="7FB98E3A"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BEDE57" w14:textId="16460279" w:rsidR="00517AD6" w:rsidRPr="004B3397" w:rsidRDefault="00517AD6" w:rsidP="00517AD6">
            <w:pPr>
              <w:pStyle w:val="TAC"/>
              <w:jc w:val="left"/>
              <w:rPr>
                <w:sz w:val="16"/>
                <w:szCs w:val="16"/>
              </w:rPr>
            </w:pPr>
            <w:r w:rsidRPr="004B3397">
              <w:rPr>
                <w:sz w:val="16"/>
                <w:szCs w:val="16"/>
              </w:rPr>
              <w:t>2023-</w:t>
            </w:r>
            <w:r w:rsidR="00EC50C5" w:rsidRPr="004B3397">
              <w:rPr>
                <w:sz w:val="16"/>
                <w:szCs w:val="16"/>
              </w:rPr>
              <w:t>11</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764A46C" w14:textId="7420366B" w:rsidR="00517AD6" w:rsidRPr="004B3397" w:rsidRDefault="00517AD6" w:rsidP="00517AD6">
            <w:pPr>
              <w:pStyle w:val="TAC"/>
              <w:jc w:val="left"/>
              <w:rPr>
                <w:sz w:val="16"/>
                <w:szCs w:val="16"/>
              </w:rPr>
            </w:pPr>
            <w:r w:rsidRPr="004B3397">
              <w:rPr>
                <w:sz w:val="16"/>
                <w:szCs w:val="16"/>
              </w:rPr>
              <w:t>RAN5#101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BFF8F56" w14:textId="77777777" w:rsidR="00517AD6" w:rsidRPr="004B3397" w:rsidRDefault="00517AD6" w:rsidP="00517AD6">
            <w:pPr>
              <w:pStyle w:val="TAC"/>
              <w:jc w:val="left"/>
              <w:rPr>
                <w:sz w:val="16"/>
                <w:szCs w:val="16"/>
              </w:rPr>
            </w:pPr>
            <w:r w:rsidRPr="004B3397">
              <w:rPr>
                <w:sz w:val="16"/>
                <w:szCs w:val="16"/>
              </w:rPr>
              <w:t>R5-237844</w:t>
            </w:r>
          </w:p>
          <w:p w14:paraId="6282F6C1" w14:textId="77777777" w:rsidR="00517AD6" w:rsidRPr="004B3397" w:rsidRDefault="00517AD6" w:rsidP="00517AD6">
            <w:pPr>
              <w:pStyle w:val="TAC"/>
              <w:jc w:val="left"/>
              <w:rPr>
                <w:sz w:val="16"/>
                <w:szCs w:val="16"/>
              </w:rPr>
            </w:pPr>
            <w:r w:rsidRPr="004B3397">
              <w:rPr>
                <w:sz w:val="16"/>
                <w:szCs w:val="16"/>
              </w:rPr>
              <w:t>R5-237846</w:t>
            </w:r>
          </w:p>
          <w:p w14:paraId="7DF6B87C" w14:textId="77777777" w:rsidR="00517AD6" w:rsidRPr="004B3397" w:rsidRDefault="00517AD6" w:rsidP="00517AD6">
            <w:pPr>
              <w:pStyle w:val="TAC"/>
              <w:jc w:val="left"/>
              <w:rPr>
                <w:sz w:val="16"/>
                <w:szCs w:val="16"/>
              </w:rPr>
            </w:pPr>
            <w:r w:rsidRPr="004B3397">
              <w:rPr>
                <w:sz w:val="16"/>
                <w:szCs w:val="16"/>
              </w:rPr>
              <w:t>R5-236788</w:t>
            </w:r>
          </w:p>
          <w:p w14:paraId="3B047D9B" w14:textId="364520E2" w:rsidR="00517AD6" w:rsidRPr="004B3397" w:rsidRDefault="00517AD6" w:rsidP="00517AD6">
            <w:pPr>
              <w:pStyle w:val="TAC"/>
              <w:jc w:val="left"/>
              <w:rPr>
                <w:sz w:val="16"/>
                <w:szCs w:val="16"/>
              </w:rPr>
            </w:pPr>
            <w:r w:rsidRPr="004B3397">
              <w:rPr>
                <w:sz w:val="16"/>
                <w:szCs w:val="16"/>
              </w:rPr>
              <w:t>R5-237845</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65369E4" w14:textId="40034AD8" w:rsidR="00517AD6" w:rsidRPr="004B3397" w:rsidRDefault="00517AD6" w:rsidP="00517AD6">
            <w:pPr>
              <w:pStyle w:val="TAL"/>
              <w:rPr>
                <w:sz w:val="16"/>
                <w:szCs w:val="16"/>
              </w:rPr>
            </w:pPr>
            <w:r w:rsidRPr="004B3397">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9122DB7" w14:textId="0163CE28" w:rsidR="00517AD6" w:rsidRPr="004B3397" w:rsidRDefault="00517AD6" w:rsidP="00517AD6">
            <w:pPr>
              <w:pStyle w:val="TAR"/>
              <w:jc w:val="left"/>
              <w:rPr>
                <w:sz w:val="16"/>
                <w:szCs w:val="16"/>
              </w:rPr>
            </w:pPr>
            <w:r w:rsidRPr="004B339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08FD0" w14:textId="6C2C2B6C" w:rsidR="00517AD6" w:rsidRPr="004B3397" w:rsidRDefault="00517AD6" w:rsidP="00517AD6">
            <w:pPr>
              <w:pStyle w:val="TAC"/>
              <w:jc w:val="left"/>
              <w:rPr>
                <w:sz w:val="16"/>
                <w:szCs w:val="16"/>
              </w:rPr>
            </w:pPr>
            <w:r w:rsidRPr="004B3397">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E49D93B" w14:textId="60C30B1A" w:rsidR="00517AD6" w:rsidRPr="004B3397" w:rsidRDefault="00517AD6" w:rsidP="00517AD6">
            <w:pPr>
              <w:pStyle w:val="TAL"/>
              <w:rPr>
                <w:sz w:val="16"/>
                <w:szCs w:val="16"/>
              </w:rPr>
            </w:pPr>
            <w:r w:rsidRPr="004B3397">
              <w:rPr>
                <w:sz w:val="16"/>
                <w:szCs w:val="16"/>
              </w:rPr>
              <w:t>Implementation</w:t>
            </w:r>
            <w:r w:rsidR="002A2300" w:rsidRPr="004B3397">
              <w:rPr>
                <w:sz w:val="16"/>
                <w:szCs w:val="16"/>
              </w:rPr>
              <w:t xml:space="preserve"> </w:t>
            </w:r>
            <w:r w:rsidRPr="004B3397">
              <w:rPr>
                <w:sz w:val="16"/>
                <w:szCs w:val="16"/>
              </w:rPr>
              <w:t>of</w:t>
            </w:r>
            <w:r w:rsidR="002A2300" w:rsidRPr="004B3397">
              <w:rPr>
                <w:sz w:val="16"/>
                <w:szCs w:val="16"/>
              </w:rPr>
              <w:t xml:space="preserve"> </w:t>
            </w:r>
            <w:r w:rsidRPr="004B3397">
              <w:rPr>
                <w:sz w:val="16"/>
                <w:szCs w:val="16"/>
              </w:rPr>
              <w:t>pCRs</w:t>
            </w:r>
            <w:r w:rsidR="002A2300" w:rsidRPr="004B3397">
              <w:rPr>
                <w:sz w:val="16"/>
                <w:szCs w:val="16"/>
              </w:rPr>
              <w:t xml:space="preserve"> </w:t>
            </w:r>
            <w:r w:rsidRPr="004B3397">
              <w:rPr>
                <w:sz w:val="16"/>
                <w:szCs w:val="16"/>
              </w:rPr>
              <w:t>into</w:t>
            </w:r>
            <w:r w:rsidR="002A2300" w:rsidRPr="004B3397">
              <w:rPr>
                <w:sz w:val="16"/>
                <w:szCs w:val="16"/>
              </w:rPr>
              <w:t xml:space="preserve"> </w:t>
            </w:r>
            <w:r w:rsidRPr="004B3397">
              <w:rPr>
                <w:sz w:val="16"/>
                <w:szCs w:val="16"/>
              </w:rPr>
              <w:t>TS</w:t>
            </w:r>
            <w:r w:rsidR="002A2300" w:rsidRPr="004B3397">
              <w:rPr>
                <w:sz w:val="16"/>
                <w:szCs w:val="16"/>
              </w:rPr>
              <w:t xml:space="preserve"> </w:t>
            </w:r>
            <w:r w:rsidRPr="004B3397">
              <w:rPr>
                <w:sz w:val="16"/>
                <w:szCs w:val="16"/>
              </w:rPr>
              <w:t>38.551</w:t>
            </w:r>
            <w:r w:rsidR="002A2300" w:rsidRPr="004B3397">
              <w:rPr>
                <w:sz w:val="16"/>
                <w:szCs w:val="16"/>
              </w:rPr>
              <w:t xml:space="preserve"> </w:t>
            </w:r>
            <w:r w:rsidRPr="004B3397">
              <w:rPr>
                <w:sz w:val="16"/>
                <w:szCs w:val="16"/>
              </w:rPr>
              <w:t>V0.4.0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1F8EE4" w14:textId="7A69A7A4" w:rsidR="00517AD6" w:rsidRPr="004B3397" w:rsidRDefault="00517AD6" w:rsidP="00517AD6">
            <w:pPr>
              <w:pStyle w:val="TAC"/>
              <w:jc w:val="left"/>
              <w:rPr>
                <w:sz w:val="16"/>
                <w:szCs w:val="16"/>
              </w:rPr>
            </w:pPr>
            <w:r w:rsidRPr="004B3397">
              <w:rPr>
                <w:sz w:val="16"/>
                <w:szCs w:val="16"/>
              </w:rPr>
              <w:t>0.4.0</w:t>
            </w:r>
          </w:p>
        </w:tc>
      </w:tr>
      <w:tr w:rsidR="005A7DB6" w:rsidRPr="004B3397" w14:paraId="725EA28F"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04A8C0" w14:textId="3EE3FF31" w:rsidR="005A7DB6" w:rsidRPr="004B3397" w:rsidRDefault="005A7DB6" w:rsidP="007033F3">
            <w:pPr>
              <w:pStyle w:val="TAC"/>
              <w:jc w:val="left"/>
              <w:rPr>
                <w:sz w:val="16"/>
                <w:szCs w:val="16"/>
              </w:rPr>
            </w:pPr>
            <w:r w:rsidRPr="004B3397">
              <w:rPr>
                <w:sz w:val="16"/>
                <w:szCs w:val="16"/>
              </w:rPr>
              <w:t>2023-12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0CAD990" w14:textId="75874D1D" w:rsidR="005A7DB6" w:rsidRPr="004B3397" w:rsidRDefault="005A7DB6" w:rsidP="007033F3">
            <w:pPr>
              <w:pStyle w:val="TAC"/>
              <w:jc w:val="left"/>
              <w:rPr>
                <w:sz w:val="16"/>
                <w:szCs w:val="16"/>
              </w:rPr>
            </w:pPr>
            <w:r w:rsidRPr="004B3397">
              <w:rPr>
                <w:sz w:val="16"/>
                <w:szCs w:val="16"/>
              </w:rPr>
              <w:t>RAN#102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F850F64" w14:textId="5BE604E8" w:rsidR="005A7DB6" w:rsidRPr="004B3397" w:rsidRDefault="005A7DB6" w:rsidP="005A7DB6">
            <w:pPr>
              <w:pStyle w:val="TAC"/>
              <w:jc w:val="left"/>
              <w:rPr>
                <w:sz w:val="16"/>
                <w:szCs w:val="16"/>
              </w:rPr>
            </w:pPr>
            <w:r w:rsidRPr="004B3397">
              <w:rPr>
                <w:sz w:val="16"/>
                <w:szCs w:val="16"/>
              </w:rPr>
              <w:t>RP-233639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0EAC5156" w14:textId="77777777" w:rsidR="005A7DB6" w:rsidRPr="004B3397" w:rsidRDefault="005A7DB6" w:rsidP="007033F3">
            <w:pPr>
              <w:pStyle w:val="TAL"/>
              <w:rPr>
                <w:sz w:val="16"/>
                <w:szCs w:val="16"/>
              </w:rPr>
            </w:pPr>
            <w:r w:rsidRPr="004B3397">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3B91A33" w14:textId="77777777" w:rsidR="005A7DB6" w:rsidRPr="004B3397" w:rsidRDefault="005A7DB6" w:rsidP="007033F3">
            <w:pPr>
              <w:pStyle w:val="TAR"/>
              <w:jc w:val="left"/>
              <w:rPr>
                <w:sz w:val="16"/>
                <w:szCs w:val="16"/>
              </w:rPr>
            </w:pPr>
            <w:r w:rsidRPr="004B339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2ED4B7" w14:textId="77777777" w:rsidR="005A7DB6" w:rsidRPr="004B3397" w:rsidRDefault="005A7DB6" w:rsidP="007033F3">
            <w:pPr>
              <w:pStyle w:val="TAC"/>
              <w:jc w:val="left"/>
              <w:rPr>
                <w:sz w:val="16"/>
                <w:szCs w:val="16"/>
              </w:rPr>
            </w:pPr>
            <w:r w:rsidRPr="004B3397">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2A3678A" w14:textId="7ABC5091" w:rsidR="005A7DB6" w:rsidRPr="004B3397" w:rsidRDefault="005A7DB6" w:rsidP="007033F3">
            <w:pPr>
              <w:pStyle w:val="TAL"/>
              <w:rPr>
                <w:sz w:val="16"/>
                <w:szCs w:val="16"/>
              </w:rPr>
            </w:pPr>
            <w:r w:rsidRPr="004B3397">
              <w:rPr>
                <w:sz w:val="16"/>
                <w:szCs w:val="16"/>
              </w:rPr>
              <w:t>presented at RAN#102 for 1-step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C80B1A" w14:textId="2A1DD960" w:rsidR="005A7DB6" w:rsidRPr="004B3397" w:rsidRDefault="005A7DB6" w:rsidP="007033F3">
            <w:pPr>
              <w:pStyle w:val="TAC"/>
              <w:jc w:val="left"/>
              <w:rPr>
                <w:sz w:val="16"/>
                <w:szCs w:val="16"/>
              </w:rPr>
            </w:pPr>
            <w:r w:rsidRPr="004B3397">
              <w:rPr>
                <w:sz w:val="16"/>
                <w:szCs w:val="16"/>
              </w:rPr>
              <w:t>1.0.0</w:t>
            </w:r>
          </w:p>
        </w:tc>
      </w:tr>
      <w:tr w:rsidR="00247BC1" w:rsidRPr="004B3397" w14:paraId="0A509C0C"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DD3545" w14:textId="77777777" w:rsidR="00247BC1" w:rsidRPr="004B3397" w:rsidRDefault="00247BC1" w:rsidP="00247BC1">
            <w:pPr>
              <w:pStyle w:val="TAC"/>
              <w:jc w:val="left"/>
              <w:rPr>
                <w:sz w:val="16"/>
                <w:szCs w:val="16"/>
              </w:rPr>
            </w:pPr>
            <w:r w:rsidRPr="004B3397">
              <w:rPr>
                <w:sz w:val="16"/>
                <w:szCs w:val="16"/>
              </w:rPr>
              <w:t>2023-12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C518A8E" w14:textId="77777777" w:rsidR="00247BC1" w:rsidRPr="004B3397" w:rsidRDefault="00247BC1" w:rsidP="00247BC1">
            <w:pPr>
              <w:pStyle w:val="TAC"/>
              <w:jc w:val="left"/>
              <w:rPr>
                <w:sz w:val="16"/>
                <w:szCs w:val="16"/>
              </w:rPr>
            </w:pPr>
            <w:r w:rsidRPr="004B3397">
              <w:rPr>
                <w:sz w:val="16"/>
                <w:szCs w:val="16"/>
              </w:rPr>
              <w:t>RAN#102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F3D5867" w14:textId="658449C1" w:rsidR="00247BC1" w:rsidRPr="004B3397" w:rsidRDefault="00247BC1" w:rsidP="00247BC1">
            <w:pPr>
              <w:pStyle w:val="TAC"/>
              <w:jc w:val="left"/>
              <w:rPr>
                <w:sz w:val="16"/>
                <w:szCs w:val="16"/>
              </w:rPr>
            </w:pPr>
            <w:r w:rsidRPr="004B3397">
              <w:rPr>
                <w:sz w:val="16"/>
                <w:szCs w:val="16"/>
              </w:rPr>
              <w:t>-</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F755A22" w14:textId="77777777" w:rsidR="00247BC1" w:rsidRPr="004B3397" w:rsidRDefault="00247BC1" w:rsidP="00247BC1">
            <w:pPr>
              <w:pStyle w:val="TAL"/>
              <w:rPr>
                <w:sz w:val="16"/>
                <w:szCs w:val="16"/>
              </w:rPr>
            </w:pPr>
            <w:r w:rsidRPr="004B3397">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40FA7B6" w14:textId="77777777" w:rsidR="00247BC1" w:rsidRPr="004B3397" w:rsidRDefault="00247BC1" w:rsidP="00247BC1">
            <w:pPr>
              <w:pStyle w:val="TAR"/>
              <w:jc w:val="left"/>
              <w:rPr>
                <w:sz w:val="16"/>
                <w:szCs w:val="16"/>
              </w:rPr>
            </w:pPr>
            <w:r w:rsidRPr="004B339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A1D765" w14:textId="77777777" w:rsidR="00247BC1" w:rsidRPr="004B3397" w:rsidRDefault="00247BC1" w:rsidP="00247BC1">
            <w:pPr>
              <w:pStyle w:val="TAC"/>
              <w:jc w:val="left"/>
              <w:rPr>
                <w:sz w:val="16"/>
                <w:szCs w:val="16"/>
              </w:rPr>
            </w:pPr>
            <w:r w:rsidRPr="004B3397">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26D11536" w14:textId="0C895313" w:rsidR="00247BC1" w:rsidRPr="004B3397" w:rsidRDefault="00247BC1" w:rsidP="00247BC1">
            <w:pPr>
              <w:pStyle w:val="TAL"/>
              <w:rPr>
                <w:sz w:val="16"/>
                <w:szCs w:val="16"/>
              </w:rPr>
            </w:pPr>
            <w:r w:rsidRPr="004B3397">
              <w:rPr>
                <w:sz w:val="16"/>
                <w:szCs w:val="16"/>
              </w:rPr>
              <w:t>put under revision control as v17.0.0 with small 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277216" w14:textId="3121D73F" w:rsidR="00247BC1" w:rsidRPr="004B3397" w:rsidRDefault="00247BC1" w:rsidP="00247BC1">
            <w:pPr>
              <w:pStyle w:val="TAC"/>
              <w:jc w:val="left"/>
              <w:rPr>
                <w:sz w:val="16"/>
                <w:szCs w:val="16"/>
              </w:rPr>
            </w:pPr>
            <w:r w:rsidRPr="004B3397">
              <w:rPr>
                <w:sz w:val="16"/>
                <w:szCs w:val="16"/>
              </w:rPr>
              <w:t>17.0.0</w:t>
            </w:r>
          </w:p>
        </w:tc>
      </w:tr>
      <w:tr w:rsidR="00C7215D" w:rsidRPr="004B3397" w14:paraId="47AA9807"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2C84E6" w14:textId="421E3E33" w:rsidR="00806EAD" w:rsidRPr="004B3397" w:rsidRDefault="00806EAD" w:rsidP="00806EAD">
            <w:pPr>
              <w:pStyle w:val="TAC"/>
              <w:jc w:val="left"/>
              <w:rPr>
                <w:sz w:val="16"/>
                <w:szCs w:val="16"/>
              </w:rPr>
            </w:pPr>
            <w:r w:rsidRPr="004B3397">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EF32879" w14:textId="5D27DEE9" w:rsidR="00806EAD" w:rsidRPr="004B3397" w:rsidRDefault="00806EAD" w:rsidP="00806EAD">
            <w:pPr>
              <w:pStyle w:val="TAC"/>
              <w:jc w:val="left"/>
              <w:rPr>
                <w:sz w:val="16"/>
                <w:szCs w:val="16"/>
              </w:rPr>
            </w:pPr>
            <w:r w:rsidRPr="004B3397">
              <w:rPr>
                <w:sz w:val="16"/>
                <w:szCs w:val="16"/>
              </w:rPr>
              <w:t>RAN</w:t>
            </w:r>
            <w:r w:rsidR="00242744" w:rsidRPr="004B3397">
              <w:rPr>
                <w:sz w:val="16"/>
                <w:szCs w:val="16"/>
              </w:rPr>
              <w:t>5</w:t>
            </w:r>
            <w:r w:rsidRPr="004B3397">
              <w:rPr>
                <w:sz w:val="16"/>
                <w:szCs w:val="16"/>
              </w:rPr>
              <w:t>#10</w:t>
            </w:r>
            <w:r w:rsidR="00242744" w:rsidRPr="004B3397">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1647748" w14:textId="52682811" w:rsidR="00806EAD" w:rsidRPr="004B3397" w:rsidRDefault="00806EAD" w:rsidP="00806EAD">
            <w:pPr>
              <w:pStyle w:val="TAC"/>
              <w:jc w:val="left"/>
              <w:rPr>
                <w:sz w:val="16"/>
                <w:szCs w:val="16"/>
              </w:rPr>
            </w:pPr>
            <w:r w:rsidRPr="004B3397">
              <w:rPr>
                <w:sz w:val="16"/>
                <w:szCs w:val="16"/>
              </w:rPr>
              <w:t>R5-240598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640F060" w14:textId="2ED821A2" w:rsidR="00806EAD" w:rsidRPr="004B3397" w:rsidRDefault="00806EAD" w:rsidP="00806EAD">
            <w:pPr>
              <w:pStyle w:val="TAL"/>
              <w:rPr>
                <w:sz w:val="16"/>
                <w:szCs w:val="16"/>
              </w:rPr>
            </w:pPr>
            <w:r w:rsidRPr="004B3397">
              <w:rPr>
                <w:sz w:val="16"/>
                <w:szCs w:val="16"/>
              </w:rPr>
              <w:t>0002</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452904E" w14:textId="348F13E0" w:rsidR="00806EAD" w:rsidRPr="004B3397" w:rsidRDefault="00806EAD" w:rsidP="00806EAD">
            <w:pPr>
              <w:pStyle w:val="TAR"/>
              <w:jc w:val="left"/>
              <w:rPr>
                <w:sz w:val="16"/>
                <w:szCs w:val="16"/>
              </w:rPr>
            </w:pPr>
            <w:r w:rsidRPr="004B339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76DCB9" w14:textId="6FFA51E9" w:rsidR="00806EAD" w:rsidRPr="004B3397" w:rsidRDefault="00806EAD" w:rsidP="00806EAD">
            <w:pPr>
              <w:pStyle w:val="TAC"/>
              <w:jc w:val="left"/>
              <w:rPr>
                <w:sz w:val="16"/>
                <w:szCs w:val="16"/>
              </w:rPr>
            </w:pPr>
            <w:r w:rsidRPr="004B339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0FE7D9F" w14:textId="46F5E9A9" w:rsidR="00806EAD" w:rsidRPr="004B3397" w:rsidRDefault="00806EAD" w:rsidP="00806EAD">
            <w:pPr>
              <w:pStyle w:val="TAL"/>
              <w:rPr>
                <w:sz w:val="16"/>
                <w:szCs w:val="16"/>
              </w:rPr>
            </w:pPr>
            <w:r w:rsidRPr="004B3397">
              <w:rPr>
                <w:sz w:val="16"/>
                <w:szCs w:val="16"/>
              </w:rPr>
              <w:t>Correction and alignment of Annex B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26237C" w14:textId="5493EB5A" w:rsidR="00806EAD" w:rsidRPr="004B3397" w:rsidRDefault="00806EAD" w:rsidP="00806EAD">
            <w:pPr>
              <w:pStyle w:val="TAC"/>
              <w:jc w:val="left"/>
              <w:rPr>
                <w:sz w:val="16"/>
                <w:szCs w:val="16"/>
              </w:rPr>
            </w:pPr>
            <w:r w:rsidRPr="004B3397">
              <w:rPr>
                <w:sz w:val="16"/>
                <w:szCs w:val="16"/>
              </w:rPr>
              <w:t>17.1.0</w:t>
            </w:r>
          </w:p>
        </w:tc>
      </w:tr>
      <w:tr w:rsidR="00C7215D" w:rsidRPr="004B3397" w14:paraId="6A3C589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632EA1" w14:textId="77777777" w:rsidR="00806EAD" w:rsidRPr="004B3397" w:rsidRDefault="00806EAD" w:rsidP="00806EAD">
            <w:pPr>
              <w:pStyle w:val="TAC"/>
              <w:jc w:val="left"/>
              <w:rPr>
                <w:sz w:val="16"/>
                <w:szCs w:val="16"/>
              </w:rPr>
            </w:pPr>
            <w:r w:rsidRPr="004B3397">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F00C9CE" w14:textId="5D9F8B9A" w:rsidR="00806EAD" w:rsidRPr="004B3397" w:rsidRDefault="00806EAD" w:rsidP="00806EAD">
            <w:pPr>
              <w:pStyle w:val="TAC"/>
              <w:jc w:val="left"/>
              <w:rPr>
                <w:sz w:val="16"/>
                <w:szCs w:val="16"/>
              </w:rPr>
            </w:pPr>
            <w:r w:rsidRPr="004B3397">
              <w:rPr>
                <w:sz w:val="16"/>
                <w:szCs w:val="16"/>
              </w:rPr>
              <w:t>RAN</w:t>
            </w:r>
            <w:r w:rsidR="00242744" w:rsidRPr="004B3397">
              <w:rPr>
                <w:sz w:val="16"/>
                <w:szCs w:val="16"/>
              </w:rPr>
              <w:t>5</w:t>
            </w:r>
            <w:r w:rsidRPr="004B3397">
              <w:rPr>
                <w:sz w:val="16"/>
                <w:szCs w:val="16"/>
              </w:rPr>
              <w:t>#10</w:t>
            </w:r>
            <w:r w:rsidR="00242744" w:rsidRPr="004B3397">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C4AAC37" w14:textId="00D5F85C" w:rsidR="00806EAD" w:rsidRPr="004B3397" w:rsidRDefault="00806EAD" w:rsidP="00806EAD">
            <w:pPr>
              <w:pStyle w:val="TAC"/>
              <w:jc w:val="left"/>
              <w:rPr>
                <w:sz w:val="16"/>
                <w:szCs w:val="16"/>
              </w:rPr>
            </w:pPr>
            <w:r w:rsidRPr="004B3397">
              <w:rPr>
                <w:sz w:val="16"/>
                <w:szCs w:val="16"/>
              </w:rPr>
              <w:t>R5-240599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7BDA5A7" w14:textId="71255A2B" w:rsidR="00806EAD" w:rsidRPr="004B3397" w:rsidRDefault="00806EAD" w:rsidP="00806EAD">
            <w:pPr>
              <w:pStyle w:val="TAL"/>
              <w:rPr>
                <w:sz w:val="16"/>
                <w:szCs w:val="16"/>
              </w:rPr>
            </w:pPr>
            <w:r w:rsidRPr="004B3397">
              <w:rPr>
                <w:sz w:val="16"/>
                <w:szCs w:val="16"/>
              </w:rPr>
              <w:t>0003</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188D242" w14:textId="41010DA5" w:rsidR="00806EAD" w:rsidRPr="004B3397" w:rsidRDefault="00806EAD" w:rsidP="00806EAD">
            <w:pPr>
              <w:pStyle w:val="TAR"/>
              <w:jc w:val="left"/>
              <w:rPr>
                <w:sz w:val="16"/>
                <w:szCs w:val="16"/>
              </w:rPr>
            </w:pPr>
            <w:r w:rsidRPr="004B339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6F89C" w14:textId="60754DAE" w:rsidR="00806EAD" w:rsidRPr="004B3397" w:rsidRDefault="00806EAD" w:rsidP="00806EAD">
            <w:pPr>
              <w:pStyle w:val="TAC"/>
              <w:jc w:val="left"/>
              <w:rPr>
                <w:sz w:val="16"/>
                <w:szCs w:val="16"/>
              </w:rPr>
            </w:pPr>
            <w:r w:rsidRPr="004B339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5AC28DA" w14:textId="3F8424E8" w:rsidR="00806EAD" w:rsidRPr="004B3397" w:rsidRDefault="00806EAD" w:rsidP="00806EAD">
            <w:pPr>
              <w:pStyle w:val="TAL"/>
              <w:rPr>
                <w:sz w:val="16"/>
                <w:szCs w:val="16"/>
              </w:rPr>
            </w:pPr>
            <w:r w:rsidRPr="004B3397">
              <w:rPr>
                <w:sz w:val="16"/>
                <w:szCs w:val="16"/>
              </w:rPr>
              <w:t>Further clarifications in Annex A such as MPAC description and coordinate system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A8052B" w14:textId="77777777" w:rsidR="00806EAD" w:rsidRPr="004B3397" w:rsidRDefault="00806EAD" w:rsidP="00806EAD">
            <w:pPr>
              <w:pStyle w:val="TAC"/>
              <w:jc w:val="left"/>
              <w:rPr>
                <w:sz w:val="16"/>
                <w:szCs w:val="16"/>
              </w:rPr>
            </w:pPr>
            <w:r w:rsidRPr="004B3397">
              <w:rPr>
                <w:sz w:val="16"/>
                <w:szCs w:val="16"/>
              </w:rPr>
              <w:t>17.1.0</w:t>
            </w:r>
          </w:p>
        </w:tc>
      </w:tr>
      <w:tr w:rsidR="00C7215D" w:rsidRPr="004B3397" w14:paraId="6851A21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297F" w14:textId="77777777" w:rsidR="00806EAD" w:rsidRPr="004B3397" w:rsidRDefault="00806EAD" w:rsidP="00806EAD">
            <w:pPr>
              <w:pStyle w:val="TAC"/>
              <w:jc w:val="left"/>
              <w:rPr>
                <w:sz w:val="16"/>
                <w:szCs w:val="16"/>
              </w:rPr>
            </w:pPr>
            <w:r w:rsidRPr="004B3397">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B90D8CF" w14:textId="4CBB6F8E" w:rsidR="00806EAD" w:rsidRPr="004B3397" w:rsidRDefault="00806EAD" w:rsidP="00806EAD">
            <w:pPr>
              <w:pStyle w:val="TAC"/>
              <w:jc w:val="left"/>
              <w:rPr>
                <w:sz w:val="16"/>
                <w:szCs w:val="16"/>
              </w:rPr>
            </w:pPr>
            <w:r w:rsidRPr="004B3397">
              <w:rPr>
                <w:sz w:val="16"/>
                <w:szCs w:val="16"/>
              </w:rPr>
              <w:t>RAN</w:t>
            </w:r>
            <w:r w:rsidR="00242744" w:rsidRPr="004B3397">
              <w:rPr>
                <w:sz w:val="16"/>
                <w:szCs w:val="16"/>
              </w:rPr>
              <w:t>5</w:t>
            </w:r>
            <w:r w:rsidRPr="004B3397">
              <w:rPr>
                <w:sz w:val="16"/>
                <w:szCs w:val="16"/>
              </w:rPr>
              <w:t>#10</w:t>
            </w:r>
            <w:r w:rsidR="00242744" w:rsidRPr="004B3397">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EDA57C9" w14:textId="2BA58F48" w:rsidR="00806EAD" w:rsidRPr="004B3397" w:rsidRDefault="00806EAD" w:rsidP="00806EAD">
            <w:pPr>
              <w:pStyle w:val="TAC"/>
              <w:jc w:val="left"/>
              <w:rPr>
                <w:sz w:val="16"/>
                <w:szCs w:val="16"/>
              </w:rPr>
            </w:pPr>
            <w:r w:rsidRPr="004B3397">
              <w:rPr>
                <w:sz w:val="16"/>
                <w:szCs w:val="16"/>
              </w:rPr>
              <w:t>R5-241416</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966AB03" w14:textId="0F31E4C8" w:rsidR="00806EAD" w:rsidRPr="004B3397" w:rsidRDefault="00806EAD" w:rsidP="00806EAD">
            <w:pPr>
              <w:pStyle w:val="TAL"/>
              <w:rPr>
                <w:sz w:val="16"/>
                <w:szCs w:val="16"/>
              </w:rPr>
            </w:pPr>
            <w:r w:rsidRPr="004B3397">
              <w:rPr>
                <w:sz w:val="16"/>
                <w:szCs w:val="16"/>
              </w:rPr>
              <w:t>0009</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2BB68A3" w14:textId="08227499" w:rsidR="00806EAD" w:rsidRPr="004B3397" w:rsidRDefault="00806EAD" w:rsidP="00806EAD">
            <w:pPr>
              <w:pStyle w:val="TAR"/>
              <w:jc w:val="left"/>
              <w:rPr>
                <w:sz w:val="16"/>
                <w:szCs w:val="16"/>
              </w:rPr>
            </w:pPr>
            <w:r w:rsidRPr="004B339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9E0D2" w14:textId="2CDFBDF1" w:rsidR="00806EAD" w:rsidRPr="004B3397" w:rsidRDefault="00806EAD" w:rsidP="00806EAD">
            <w:pPr>
              <w:pStyle w:val="TAC"/>
              <w:jc w:val="left"/>
              <w:rPr>
                <w:sz w:val="16"/>
                <w:szCs w:val="16"/>
              </w:rPr>
            </w:pPr>
            <w:r w:rsidRPr="004B339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222CD8F" w14:textId="559F0703" w:rsidR="00806EAD" w:rsidRPr="004B3397" w:rsidRDefault="00806EAD" w:rsidP="00806EAD">
            <w:pPr>
              <w:pStyle w:val="TAL"/>
              <w:rPr>
                <w:sz w:val="16"/>
                <w:szCs w:val="16"/>
              </w:rPr>
            </w:pPr>
            <w:r w:rsidRPr="004B3397">
              <w:rPr>
                <w:sz w:val="16"/>
                <w:szCs w:val="16"/>
              </w:rPr>
              <w:t>Add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349554" w14:textId="77777777" w:rsidR="00806EAD" w:rsidRPr="004B3397" w:rsidRDefault="00806EAD" w:rsidP="00806EAD">
            <w:pPr>
              <w:pStyle w:val="TAC"/>
              <w:jc w:val="left"/>
              <w:rPr>
                <w:sz w:val="16"/>
                <w:szCs w:val="16"/>
              </w:rPr>
            </w:pPr>
            <w:r w:rsidRPr="004B3397">
              <w:rPr>
                <w:sz w:val="16"/>
                <w:szCs w:val="16"/>
              </w:rPr>
              <w:t>17.1.0</w:t>
            </w:r>
          </w:p>
        </w:tc>
      </w:tr>
      <w:tr w:rsidR="00C7215D" w:rsidRPr="004B3397" w14:paraId="65749CA4"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FE339E" w14:textId="77777777" w:rsidR="00806EAD" w:rsidRPr="004B3397" w:rsidRDefault="00806EAD" w:rsidP="00806EAD">
            <w:pPr>
              <w:pStyle w:val="TAC"/>
              <w:jc w:val="left"/>
              <w:rPr>
                <w:sz w:val="16"/>
                <w:szCs w:val="16"/>
              </w:rPr>
            </w:pPr>
            <w:r w:rsidRPr="004B3397">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40F14D4" w14:textId="4DB387E8" w:rsidR="00806EAD" w:rsidRPr="004B3397" w:rsidRDefault="00806EAD" w:rsidP="00806EAD">
            <w:pPr>
              <w:pStyle w:val="TAC"/>
              <w:jc w:val="left"/>
              <w:rPr>
                <w:sz w:val="16"/>
                <w:szCs w:val="16"/>
              </w:rPr>
            </w:pPr>
            <w:r w:rsidRPr="004B3397">
              <w:rPr>
                <w:sz w:val="16"/>
                <w:szCs w:val="16"/>
              </w:rPr>
              <w:t>RAN</w:t>
            </w:r>
            <w:r w:rsidR="00242744" w:rsidRPr="004B3397">
              <w:rPr>
                <w:sz w:val="16"/>
                <w:szCs w:val="16"/>
              </w:rPr>
              <w:t>5</w:t>
            </w:r>
            <w:r w:rsidRPr="004B3397">
              <w:rPr>
                <w:sz w:val="16"/>
                <w:szCs w:val="16"/>
              </w:rPr>
              <w:t>#10</w:t>
            </w:r>
            <w:r w:rsidR="00242744" w:rsidRPr="004B3397">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F0074" w14:textId="097676EE" w:rsidR="00806EAD" w:rsidRPr="004B3397" w:rsidRDefault="00806EAD" w:rsidP="00806EAD">
            <w:pPr>
              <w:pStyle w:val="TAC"/>
              <w:jc w:val="left"/>
              <w:rPr>
                <w:sz w:val="16"/>
                <w:szCs w:val="16"/>
              </w:rPr>
            </w:pPr>
            <w:r w:rsidRPr="004B3397">
              <w:rPr>
                <w:sz w:val="16"/>
                <w:szCs w:val="16"/>
              </w:rPr>
              <w:t>R5-241934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BE12A26" w14:textId="1E868E69" w:rsidR="00806EAD" w:rsidRPr="004B3397" w:rsidRDefault="00806EAD" w:rsidP="00806EAD">
            <w:pPr>
              <w:pStyle w:val="TAL"/>
              <w:rPr>
                <w:sz w:val="16"/>
                <w:szCs w:val="16"/>
              </w:rPr>
            </w:pPr>
            <w:r w:rsidRPr="004B3397">
              <w:rPr>
                <w:sz w:val="16"/>
                <w:szCs w:val="16"/>
              </w:rPr>
              <w:t>0001</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81ABCA3" w14:textId="2B120D0A" w:rsidR="00806EAD" w:rsidRPr="004B3397" w:rsidRDefault="00806EAD" w:rsidP="00806EAD">
            <w:pPr>
              <w:pStyle w:val="TAR"/>
              <w:jc w:val="left"/>
              <w:rPr>
                <w:sz w:val="16"/>
                <w:szCs w:val="16"/>
              </w:rPr>
            </w:pPr>
            <w:r w:rsidRPr="004B3397">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C381F8" w14:textId="6E8B09A1" w:rsidR="00806EAD" w:rsidRPr="004B3397" w:rsidRDefault="00806EAD" w:rsidP="00806EAD">
            <w:pPr>
              <w:pStyle w:val="TAC"/>
              <w:jc w:val="left"/>
              <w:rPr>
                <w:sz w:val="16"/>
                <w:szCs w:val="16"/>
              </w:rPr>
            </w:pPr>
            <w:r w:rsidRPr="004B339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B5DEF3F" w14:textId="438B34AD" w:rsidR="00806EAD" w:rsidRPr="004B3397" w:rsidRDefault="00806EAD" w:rsidP="00806EAD">
            <w:pPr>
              <w:pStyle w:val="TAL"/>
              <w:rPr>
                <w:sz w:val="16"/>
                <w:szCs w:val="16"/>
              </w:rPr>
            </w:pPr>
            <w:r w:rsidRPr="004B3397">
              <w:rPr>
                <w:sz w:val="16"/>
                <w:szCs w:val="16"/>
              </w:rPr>
              <w:t>Introduce Annex for maximum uncertainty of test system and test tolerance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B009CB" w14:textId="77777777" w:rsidR="00806EAD" w:rsidRPr="004B3397" w:rsidRDefault="00806EAD" w:rsidP="00806EAD">
            <w:pPr>
              <w:pStyle w:val="TAC"/>
              <w:jc w:val="left"/>
              <w:rPr>
                <w:sz w:val="16"/>
                <w:szCs w:val="16"/>
              </w:rPr>
            </w:pPr>
            <w:r w:rsidRPr="004B3397">
              <w:rPr>
                <w:sz w:val="16"/>
                <w:szCs w:val="16"/>
              </w:rPr>
              <w:t>17.1.0</w:t>
            </w:r>
          </w:p>
        </w:tc>
      </w:tr>
      <w:tr w:rsidR="00C7215D" w:rsidRPr="004B3397" w14:paraId="76DAEC83"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B98C3A8" w14:textId="77777777" w:rsidR="00806EAD" w:rsidRPr="004B3397" w:rsidRDefault="00806EAD" w:rsidP="00806EAD">
            <w:pPr>
              <w:pStyle w:val="TAC"/>
              <w:jc w:val="left"/>
              <w:rPr>
                <w:sz w:val="16"/>
                <w:szCs w:val="16"/>
              </w:rPr>
            </w:pPr>
            <w:r w:rsidRPr="004B3397">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E96DAE0" w14:textId="7B71A9A4" w:rsidR="00806EAD" w:rsidRPr="004B3397" w:rsidRDefault="00806EAD" w:rsidP="00806EAD">
            <w:pPr>
              <w:pStyle w:val="TAC"/>
              <w:jc w:val="left"/>
              <w:rPr>
                <w:sz w:val="16"/>
                <w:szCs w:val="16"/>
              </w:rPr>
            </w:pPr>
            <w:r w:rsidRPr="004B3397">
              <w:rPr>
                <w:sz w:val="16"/>
                <w:szCs w:val="16"/>
              </w:rPr>
              <w:t>RAN</w:t>
            </w:r>
            <w:r w:rsidR="00242744" w:rsidRPr="004B3397">
              <w:rPr>
                <w:sz w:val="16"/>
                <w:szCs w:val="16"/>
              </w:rPr>
              <w:t>5</w:t>
            </w:r>
            <w:r w:rsidRPr="004B3397">
              <w:rPr>
                <w:sz w:val="16"/>
                <w:szCs w:val="16"/>
              </w:rPr>
              <w:t>#10</w:t>
            </w:r>
            <w:r w:rsidR="00242744" w:rsidRPr="004B3397">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C578ADB" w14:textId="20BD492A" w:rsidR="00806EAD" w:rsidRPr="004B3397" w:rsidRDefault="00806EAD" w:rsidP="00806EAD">
            <w:pPr>
              <w:pStyle w:val="TAC"/>
              <w:jc w:val="left"/>
              <w:rPr>
                <w:sz w:val="16"/>
                <w:szCs w:val="16"/>
              </w:rPr>
            </w:pPr>
            <w:r w:rsidRPr="004B3397">
              <w:rPr>
                <w:sz w:val="16"/>
                <w:szCs w:val="16"/>
              </w:rPr>
              <w:t>R5-241935</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0576D857" w14:textId="66FD4CE3" w:rsidR="00806EAD" w:rsidRPr="004B3397" w:rsidRDefault="00806EAD" w:rsidP="00806EAD">
            <w:pPr>
              <w:pStyle w:val="TAL"/>
              <w:rPr>
                <w:sz w:val="16"/>
                <w:szCs w:val="16"/>
              </w:rPr>
            </w:pPr>
            <w:r w:rsidRPr="004B3397">
              <w:rPr>
                <w:sz w:val="16"/>
                <w:szCs w:val="16"/>
              </w:rPr>
              <w:t>0004</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B5640D8" w14:textId="1E7B93C8" w:rsidR="00806EAD" w:rsidRPr="004B3397" w:rsidRDefault="00806EAD" w:rsidP="00806EAD">
            <w:pPr>
              <w:pStyle w:val="TAR"/>
              <w:jc w:val="left"/>
              <w:rPr>
                <w:sz w:val="16"/>
                <w:szCs w:val="16"/>
              </w:rPr>
            </w:pPr>
            <w:r w:rsidRPr="004B3397">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283FE" w14:textId="05E1280A" w:rsidR="00806EAD" w:rsidRPr="004B3397" w:rsidRDefault="00806EAD" w:rsidP="00806EAD">
            <w:pPr>
              <w:pStyle w:val="TAC"/>
              <w:jc w:val="left"/>
              <w:rPr>
                <w:sz w:val="16"/>
                <w:szCs w:val="16"/>
              </w:rPr>
            </w:pPr>
            <w:r w:rsidRPr="004B339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68EAC32" w14:textId="5303571A" w:rsidR="00806EAD" w:rsidRPr="004B3397" w:rsidRDefault="00806EAD" w:rsidP="00806EAD">
            <w:pPr>
              <w:pStyle w:val="TAL"/>
              <w:rPr>
                <w:sz w:val="16"/>
                <w:szCs w:val="16"/>
              </w:rPr>
            </w:pPr>
            <w:r w:rsidRPr="004B3397">
              <w:rPr>
                <w:sz w:val="16"/>
                <w:szCs w:val="16"/>
              </w:rPr>
              <w:t>Align Test Case Structure to typical RAN5 spec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70DCFF" w14:textId="77777777" w:rsidR="00806EAD" w:rsidRPr="004B3397" w:rsidRDefault="00806EAD" w:rsidP="00806EAD">
            <w:pPr>
              <w:pStyle w:val="TAC"/>
              <w:jc w:val="left"/>
              <w:rPr>
                <w:sz w:val="16"/>
                <w:szCs w:val="16"/>
              </w:rPr>
            </w:pPr>
            <w:r w:rsidRPr="004B3397">
              <w:rPr>
                <w:sz w:val="16"/>
                <w:szCs w:val="16"/>
              </w:rPr>
              <w:t>17.1.0</w:t>
            </w:r>
          </w:p>
        </w:tc>
      </w:tr>
      <w:tr w:rsidR="00C7215D" w:rsidRPr="004B3397" w14:paraId="17793851"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B0618A" w14:textId="77777777" w:rsidR="00806EAD" w:rsidRPr="004B3397" w:rsidRDefault="00806EAD" w:rsidP="00806EAD">
            <w:pPr>
              <w:pStyle w:val="TAC"/>
              <w:jc w:val="left"/>
              <w:rPr>
                <w:sz w:val="16"/>
                <w:szCs w:val="16"/>
              </w:rPr>
            </w:pPr>
            <w:r w:rsidRPr="004B3397">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49AC007" w14:textId="5285FB07" w:rsidR="00806EAD" w:rsidRPr="004B3397" w:rsidRDefault="00806EAD" w:rsidP="00806EAD">
            <w:pPr>
              <w:pStyle w:val="TAC"/>
              <w:jc w:val="left"/>
              <w:rPr>
                <w:sz w:val="16"/>
                <w:szCs w:val="16"/>
              </w:rPr>
            </w:pPr>
            <w:r w:rsidRPr="004B3397">
              <w:rPr>
                <w:sz w:val="16"/>
                <w:szCs w:val="16"/>
              </w:rPr>
              <w:t>RAN</w:t>
            </w:r>
            <w:r w:rsidR="00242744" w:rsidRPr="004B3397">
              <w:rPr>
                <w:sz w:val="16"/>
                <w:szCs w:val="16"/>
              </w:rPr>
              <w:t>5</w:t>
            </w:r>
            <w:r w:rsidRPr="004B3397">
              <w:rPr>
                <w:sz w:val="16"/>
                <w:szCs w:val="16"/>
              </w:rPr>
              <w:t>#10</w:t>
            </w:r>
            <w:r w:rsidR="00242744" w:rsidRPr="004B3397">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FC59EAA" w14:textId="18AC9109" w:rsidR="00806EAD" w:rsidRPr="004B3397" w:rsidRDefault="00806EAD" w:rsidP="00806EAD">
            <w:pPr>
              <w:pStyle w:val="TAC"/>
              <w:jc w:val="left"/>
              <w:rPr>
                <w:sz w:val="16"/>
                <w:szCs w:val="16"/>
              </w:rPr>
            </w:pPr>
            <w:r w:rsidRPr="004B3397">
              <w:rPr>
                <w:sz w:val="16"/>
                <w:szCs w:val="16"/>
              </w:rPr>
              <w:t>R5-241936</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B64BC97" w14:textId="29C9CCF1" w:rsidR="00806EAD" w:rsidRPr="004B3397" w:rsidRDefault="00806EAD" w:rsidP="00806EAD">
            <w:pPr>
              <w:pStyle w:val="TAL"/>
              <w:rPr>
                <w:sz w:val="16"/>
                <w:szCs w:val="16"/>
              </w:rPr>
            </w:pPr>
            <w:r w:rsidRPr="004B3397">
              <w:rPr>
                <w:sz w:val="16"/>
                <w:szCs w:val="16"/>
              </w:rPr>
              <w:t>0005</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12A3EF15" w14:textId="3DC81411" w:rsidR="00806EAD" w:rsidRPr="004B3397" w:rsidRDefault="00806EAD" w:rsidP="00806EAD">
            <w:pPr>
              <w:pStyle w:val="TAR"/>
              <w:jc w:val="left"/>
              <w:rPr>
                <w:sz w:val="16"/>
                <w:szCs w:val="16"/>
              </w:rPr>
            </w:pPr>
            <w:r w:rsidRPr="004B3397">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7C6C8" w14:textId="3FB693D6" w:rsidR="00806EAD" w:rsidRPr="004B3397" w:rsidRDefault="00806EAD" w:rsidP="00806EAD">
            <w:pPr>
              <w:pStyle w:val="TAC"/>
              <w:jc w:val="left"/>
              <w:rPr>
                <w:sz w:val="16"/>
                <w:szCs w:val="16"/>
              </w:rPr>
            </w:pPr>
            <w:r w:rsidRPr="004B339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931AB71" w14:textId="79BD9B8F" w:rsidR="00806EAD" w:rsidRPr="004B3397" w:rsidRDefault="00806EAD" w:rsidP="00806EAD">
            <w:pPr>
              <w:pStyle w:val="TAL"/>
              <w:rPr>
                <w:sz w:val="16"/>
                <w:szCs w:val="16"/>
              </w:rPr>
            </w:pPr>
            <w:r w:rsidRPr="004B3397">
              <w:rPr>
                <w:sz w:val="16"/>
                <w:szCs w:val="16"/>
              </w:rPr>
              <w:t>Editorial update on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8ADE27" w14:textId="77777777" w:rsidR="00806EAD" w:rsidRPr="004B3397" w:rsidRDefault="00806EAD" w:rsidP="00806EAD">
            <w:pPr>
              <w:pStyle w:val="TAC"/>
              <w:jc w:val="left"/>
              <w:rPr>
                <w:sz w:val="16"/>
                <w:szCs w:val="16"/>
              </w:rPr>
            </w:pPr>
            <w:r w:rsidRPr="004B3397">
              <w:rPr>
                <w:sz w:val="16"/>
                <w:szCs w:val="16"/>
              </w:rPr>
              <w:t>17.1.0</w:t>
            </w:r>
          </w:p>
        </w:tc>
      </w:tr>
      <w:tr w:rsidR="00C7215D" w:rsidRPr="004B3397" w14:paraId="6D95D76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41473E" w14:textId="77777777" w:rsidR="00806EAD" w:rsidRPr="004B3397" w:rsidRDefault="00806EAD" w:rsidP="00806EAD">
            <w:pPr>
              <w:pStyle w:val="TAC"/>
              <w:jc w:val="left"/>
              <w:rPr>
                <w:sz w:val="16"/>
                <w:szCs w:val="16"/>
              </w:rPr>
            </w:pPr>
            <w:r w:rsidRPr="004B3397">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056EE77" w14:textId="78FC1E85" w:rsidR="00806EAD" w:rsidRPr="004B3397" w:rsidRDefault="00806EAD" w:rsidP="00806EAD">
            <w:pPr>
              <w:pStyle w:val="TAC"/>
              <w:jc w:val="left"/>
              <w:rPr>
                <w:sz w:val="16"/>
                <w:szCs w:val="16"/>
              </w:rPr>
            </w:pPr>
            <w:r w:rsidRPr="004B3397">
              <w:rPr>
                <w:sz w:val="16"/>
                <w:szCs w:val="16"/>
              </w:rPr>
              <w:t>RAN</w:t>
            </w:r>
            <w:r w:rsidR="00242744" w:rsidRPr="004B3397">
              <w:rPr>
                <w:sz w:val="16"/>
                <w:szCs w:val="16"/>
              </w:rPr>
              <w:t>5</w:t>
            </w:r>
            <w:r w:rsidRPr="004B3397">
              <w:rPr>
                <w:sz w:val="16"/>
                <w:szCs w:val="16"/>
              </w:rPr>
              <w:t>#10</w:t>
            </w:r>
            <w:r w:rsidR="00242744" w:rsidRPr="004B3397">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072D03" w14:textId="2F44CE04" w:rsidR="00806EAD" w:rsidRPr="004B3397" w:rsidRDefault="00806EAD" w:rsidP="00806EAD">
            <w:pPr>
              <w:pStyle w:val="TAC"/>
              <w:jc w:val="left"/>
              <w:rPr>
                <w:sz w:val="16"/>
                <w:szCs w:val="16"/>
              </w:rPr>
            </w:pPr>
            <w:r w:rsidRPr="004B3397">
              <w:rPr>
                <w:sz w:val="16"/>
                <w:szCs w:val="16"/>
              </w:rPr>
              <w:t>R5-241937</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856A780" w14:textId="5A525367" w:rsidR="00806EAD" w:rsidRPr="004B3397" w:rsidRDefault="00806EAD" w:rsidP="00806EAD">
            <w:pPr>
              <w:pStyle w:val="TAL"/>
              <w:rPr>
                <w:sz w:val="16"/>
                <w:szCs w:val="16"/>
              </w:rPr>
            </w:pPr>
            <w:r w:rsidRPr="004B3397">
              <w:rPr>
                <w:sz w:val="16"/>
                <w:szCs w:val="16"/>
              </w:rPr>
              <w:t>0006</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F64CA6C" w14:textId="23568E61" w:rsidR="00806EAD" w:rsidRPr="004B3397" w:rsidRDefault="00806EAD" w:rsidP="00806EAD">
            <w:pPr>
              <w:pStyle w:val="TAR"/>
              <w:jc w:val="left"/>
              <w:rPr>
                <w:sz w:val="16"/>
                <w:szCs w:val="16"/>
              </w:rPr>
            </w:pPr>
            <w:r w:rsidRPr="004B3397">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B63A72" w14:textId="4AA0F1A9" w:rsidR="00806EAD" w:rsidRPr="004B3397" w:rsidRDefault="00806EAD" w:rsidP="00806EAD">
            <w:pPr>
              <w:pStyle w:val="TAC"/>
              <w:jc w:val="left"/>
              <w:rPr>
                <w:sz w:val="16"/>
                <w:szCs w:val="16"/>
              </w:rPr>
            </w:pPr>
            <w:r w:rsidRPr="004B339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1ECFD81" w14:textId="49DA2B78" w:rsidR="00806EAD" w:rsidRPr="004B3397" w:rsidRDefault="00806EAD" w:rsidP="00806EAD">
            <w:pPr>
              <w:pStyle w:val="TAL"/>
              <w:rPr>
                <w:sz w:val="16"/>
                <w:szCs w:val="16"/>
              </w:rPr>
            </w:pPr>
            <w:r w:rsidRPr="004B3397">
              <w:rPr>
                <w:sz w:val="16"/>
                <w:szCs w:val="16"/>
              </w:rPr>
              <w:t>Editorial update on Annex 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C632C1" w14:textId="77777777" w:rsidR="00806EAD" w:rsidRPr="004B3397" w:rsidRDefault="00806EAD" w:rsidP="00806EAD">
            <w:pPr>
              <w:pStyle w:val="TAC"/>
              <w:jc w:val="left"/>
              <w:rPr>
                <w:sz w:val="16"/>
                <w:szCs w:val="16"/>
              </w:rPr>
            </w:pPr>
            <w:r w:rsidRPr="004B3397">
              <w:rPr>
                <w:sz w:val="16"/>
                <w:szCs w:val="16"/>
              </w:rPr>
              <w:t>17.1.0</w:t>
            </w:r>
          </w:p>
        </w:tc>
      </w:tr>
      <w:tr w:rsidR="00C7215D" w:rsidRPr="004B3397" w14:paraId="698ADD5A"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1769A5" w14:textId="77777777" w:rsidR="00806EAD" w:rsidRPr="004B3397" w:rsidRDefault="00806EAD" w:rsidP="00806EAD">
            <w:pPr>
              <w:pStyle w:val="TAC"/>
              <w:jc w:val="left"/>
              <w:rPr>
                <w:sz w:val="16"/>
                <w:szCs w:val="16"/>
              </w:rPr>
            </w:pPr>
            <w:r w:rsidRPr="004B3397">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63CAA8C" w14:textId="7B2BD27E" w:rsidR="00806EAD" w:rsidRPr="004B3397" w:rsidRDefault="00806EAD" w:rsidP="00806EAD">
            <w:pPr>
              <w:pStyle w:val="TAC"/>
              <w:jc w:val="left"/>
              <w:rPr>
                <w:sz w:val="16"/>
                <w:szCs w:val="16"/>
              </w:rPr>
            </w:pPr>
            <w:r w:rsidRPr="004B3397">
              <w:rPr>
                <w:sz w:val="16"/>
                <w:szCs w:val="16"/>
              </w:rPr>
              <w:t>RAN</w:t>
            </w:r>
            <w:r w:rsidR="00242744" w:rsidRPr="004B3397">
              <w:rPr>
                <w:sz w:val="16"/>
                <w:szCs w:val="16"/>
              </w:rPr>
              <w:t>5</w:t>
            </w:r>
            <w:r w:rsidRPr="004B3397">
              <w:rPr>
                <w:sz w:val="16"/>
                <w:szCs w:val="16"/>
              </w:rPr>
              <w:t>#10</w:t>
            </w:r>
            <w:r w:rsidR="00242744" w:rsidRPr="004B3397">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0677AE7" w14:textId="7DA03313" w:rsidR="00806EAD" w:rsidRPr="004B3397" w:rsidRDefault="00806EAD" w:rsidP="00806EAD">
            <w:pPr>
              <w:pStyle w:val="TAC"/>
              <w:jc w:val="left"/>
              <w:rPr>
                <w:sz w:val="16"/>
                <w:szCs w:val="16"/>
              </w:rPr>
            </w:pPr>
            <w:r w:rsidRPr="004B3397">
              <w:rPr>
                <w:sz w:val="16"/>
                <w:szCs w:val="16"/>
              </w:rPr>
              <w:t>R5-241938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CE2B2AE" w14:textId="1B63B2BE" w:rsidR="00806EAD" w:rsidRPr="004B3397" w:rsidRDefault="00806EAD" w:rsidP="00806EAD">
            <w:pPr>
              <w:pStyle w:val="TAL"/>
              <w:rPr>
                <w:sz w:val="16"/>
                <w:szCs w:val="16"/>
              </w:rPr>
            </w:pPr>
            <w:r w:rsidRPr="004B3397">
              <w:rPr>
                <w:sz w:val="16"/>
                <w:szCs w:val="16"/>
              </w:rPr>
              <w:t>0007</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FED90FC" w14:textId="5ACCEE66" w:rsidR="00806EAD" w:rsidRPr="004B3397" w:rsidRDefault="00806EAD" w:rsidP="00806EAD">
            <w:pPr>
              <w:pStyle w:val="TAR"/>
              <w:jc w:val="left"/>
              <w:rPr>
                <w:sz w:val="16"/>
                <w:szCs w:val="16"/>
              </w:rPr>
            </w:pPr>
            <w:r w:rsidRPr="004B3397">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DFD842" w14:textId="02E2B4EC" w:rsidR="00806EAD" w:rsidRPr="004B3397" w:rsidRDefault="00806EAD" w:rsidP="00806EAD">
            <w:pPr>
              <w:pStyle w:val="TAC"/>
              <w:jc w:val="left"/>
              <w:rPr>
                <w:sz w:val="16"/>
                <w:szCs w:val="16"/>
              </w:rPr>
            </w:pPr>
            <w:r w:rsidRPr="004B339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0178251C" w14:textId="2B3620CB" w:rsidR="00806EAD" w:rsidRPr="004B3397" w:rsidRDefault="00806EAD" w:rsidP="00806EAD">
            <w:pPr>
              <w:pStyle w:val="TAL"/>
              <w:rPr>
                <w:sz w:val="16"/>
                <w:szCs w:val="16"/>
              </w:rPr>
            </w:pPr>
            <w:r w:rsidRPr="004B3397">
              <w:rPr>
                <w:sz w:val="16"/>
                <w:szCs w:val="16"/>
              </w:rPr>
              <w:t>Editorial update on clause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34616F" w14:textId="77777777" w:rsidR="00806EAD" w:rsidRPr="004B3397" w:rsidRDefault="00806EAD" w:rsidP="00806EAD">
            <w:pPr>
              <w:pStyle w:val="TAC"/>
              <w:jc w:val="left"/>
              <w:rPr>
                <w:sz w:val="16"/>
                <w:szCs w:val="16"/>
              </w:rPr>
            </w:pPr>
            <w:r w:rsidRPr="004B3397">
              <w:rPr>
                <w:sz w:val="16"/>
                <w:szCs w:val="16"/>
              </w:rPr>
              <w:t>17.1.0</w:t>
            </w:r>
          </w:p>
        </w:tc>
      </w:tr>
      <w:tr w:rsidR="00C7215D" w:rsidRPr="004B3397" w14:paraId="466968AA"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058EEA" w14:textId="77777777" w:rsidR="00806EAD" w:rsidRPr="004B3397" w:rsidRDefault="00806EAD" w:rsidP="00806EAD">
            <w:pPr>
              <w:pStyle w:val="TAC"/>
              <w:jc w:val="left"/>
              <w:rPr>
                <w:sz w:val="16"/>
                <w:szCs w:val="16"/>
              </w:rPr>
            </w:pPr>
            <w:r w:rsidRPr="004B3397">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248789B" w14:textId="5B37277B" w:rsidR="00806EAD" w:rsidRPr="004B3397" w:rsidRDefault="00806EAD" w:rsidP="00806EAD">
            <w:pPr>
              <w:pStyle w:val="TAC"/>
              <w:jc w:val="left"/>
              <w:rPr>
                <w:sz w:val="16"/>
                <w:szCs w:val="16"/>
              </w:rPr>
            </w:pPr>
            <w:r w:rsidRPr="004B3397">
              <w:rPr>
                <w:sz w:val="16"/>
                <w:szCs w:val="16"/>
              </w:rPr>
              <w:t>RAN</w:t>
            </w:r>
            <w:r w:rsidR="00242744" w:rsidRPr="004B3397">
              <w:rPr>
                <w:sz w:val="16"/>
                <w:szCs w:val="16"/>
              </w:rPr>
              <w:t>5</w:t>
            </w:r>
            <w:r w:rsidRPr="004B3397">
              <w:rPr>
                <w:sz w:val="16"/>
                <w:szCs w:val="16"/>
              </w:rPr>
              <w:t>#10</w:t>
            </w:r>
            <w:r w:rsidR="00242744" w:rsidRPr="004B3397">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147A4BB" w14:textId="05D44A44" w:rsidR="00806EAD" w:rsidRPr="004B3397" w:rsidRDefault="00806EAD" w:rsidP="00806EAD">
            <w:pPr>
              <w:pStyle w:val="TAC"/>
              <w:jc w:val="left"/>
              <w:rPr>
                <w:sz w:val="16"/>
                <w:szCs w:val="16"/>
              </w:rPr>
            </w:pPr>
            <w:r w:rsidRPr="004B3397">
              <w:rPr>
                <w:sz w:val="16"/>
                <w:szCs w:val="16"/>
              </w:rPr>
              <w:t>R5-241939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4876C47" w14:textId="4E436A7F" w:rsidR="00806EAD" w:rsidRPr="004B3397" w:rsidRDefault="00806EAD" w:rsidP="00806EAD">
            <w:pPr>
              <w:pStyle w:val="TAL"/>
              <w:rPr>
                <w:sz w:val="16"/>
                <w:szCs w:val="16"/>
              </w:rPr>
            </w:pPr>
            <w:r w:rsidRPr="004B3397">
              <w:rPr>
                <w:sz w:val="16"/>
                <w:szCs w:val="16"/>
              </w:rPr>
              <w:t>0008</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A51D188" w14:textId="0B595CCA" w:rsidR="00806EAD" w:rsidRPr="004B3397" w:rsidRDefault="00806EAD" w:rsidP="00806EAD">
            <w:pPr>
              <w:pStyle w:val="TAR"/>
              <w:jc w:val="left"/>
              <w:rPr>
                <w:sz w:val="16"/>
                <w:szCs w:val="16"/>
              </w:rPr>
            </w:pPr>
            <w:r w:rsidRPr="004B3397">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E04444" w14:textId="7E4962E8" w:rsidR="00806EAD" w:rsidRPr="004B3397" w:rsidRDefault="00806EAD" w:rsidP="00806EAD">
            <w:pPr>
              <w:pStyle w:val="TAC"/>
              <w:jc w:val="left"/>
              <w:rPr>
                <w:sz w:val="16"/>
                <w:szCs w:val="16"/>
              </w:rPr>
            </w:pPr>
            <w:r w:rsidRPr="004B339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9A7DA31" w14:textId="2527EBFB" w:rsidR="00806EAD" w:rsidRPr="004B3397" w:rsidRDefault="00806EAD" w:rsidP="00806EAD">
            <w:pPr>
              <w:pStyle w:val="TAL"/>
              <w:rPr>
                <w:sz w:val="16"/>
                <w:szCs w:val="16"/>
              </w:rPr>
            </w:pPr>
            <w:r w:rsidRPr="004B3397">
              <w:rPr>
                <w:sz w:val="16"/>
                <w:szCs w:val="16"/>
              </w:rPr>
              <w:t>Editorial update on clause 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6A5C72" w14:textId="77777777" w:rsidR="00806EAD" w:rsidRPr="004B3397" w:rsidRDefault="00806EAD" w:rsidP="00806EAD">
            <w:pPr>
              <w:pStyle w:val="TAC"/>
              <w:jc w:val="left"/>
              <w:rPr>
                <w:sz w:val="16"/>
                <w:szCs w:val="16"/>
              </w:rPr>
            </w:pPr>
            <w:r w:rsidRPr="004B3397">
              <w:rPr>
                <w:sz w:val="16"/>
                <w:szCs w:val="16"/>
              </w:rPr>
              <w:t>17.1.0</w:t>
            </w:r>
          </w:p>
        </w:tc>
      </w:tr>
      <w:tr w:rsidR="00F52D87" w:rsidRPr="004B3397" w14:paraId="7E92CB03"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1F077F3" w14:textId="14B12F0C" w:rsidR="00F52D87" w:rsidRPr="004B3397" w:rsidRDefault="00F52D87" w:rsidP="00F52D87">
            <w:pPr>
              <w:pStyle w:val="TAC"/>
              <w:jc w:val="left"/>
              <w:rPr>
                <w:sz w:val="16"/>
                <w:szCs w:val="16"/>
              </w:rPr>
            </w:pPr>
            <w:r w:rsidRPr="004B3397">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136705C" w14:textId="6DF26F53" w:rsidR="00F52D87" w:rsidRPr="004B3397" w:rsidRDefault="00F52D87" w:rsidP="00F52D87">
            <w:pPr>
              <w:pStyle w:val="TAC"/>
              <w:jc w:val="left"/>
              <w:rPr>
                <w:sz w:val="16"/>
                <w:szCs w:val="16"/>
              </w:rPr>
            </w:pPr>
            <w:r w:rsidRPr="004B3397">
              <w:rPr>
                <w:sz w:val="16"/>
                <w:szCs w:val="16"/>
              </w:rPr>
              <w:t>RAN</w:t>
            </w:r>
            <w:r w:rsidR="00242744" w:rsidRPr="004B3397">
              <w:rPr>
                <w:sz w:val="16"/>
                <w:szCs w:val="16"/>
              </w:rPr>
              <w:t>5</w:t>
            </w:r>
            <w:r w:rsidRPr="004B3397">
              <w:rPr>
                <w:sz w:val="16"/>
                <w:szCs w:val="16"/>
              </w:rPr>
              <w:t>#10</w:t>
            </w:r>
            <w:r w:rsidR="00242744" w:rsidRPr="004B3397">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0812D0C" w14:textId="4C21A04E" w:rsidR="00F52D87" w:rsidRPr="004B3397" w:rsidRDefault="00F52D87" w:rsidP="00F52D87">
            <w:pPr>
              <w:pStyle w:val="TAC"/>
              <w:jc w:val="left"/>
              <w:rPr>
                <w:sz w:val="16"/>
                <w:szCs w:val="16"/>
              </w:rPr>
            </w:pPr>
            <w:r w:rsidRPr="004B3397">
              <w:rPr>
                <w:sz w:val="16"/>
                <w:szCs w:val="16"/>
              </w:rPr>
              <w:t>R5-243227</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6AA04F8" w14:textId="3D8DC0FE" w:rsidR="00F52D87" w:rsidRPr="004B3397" w:rsidRDefault="00F52D87" w:rsidP="00F52D87">
            <w:pPr>
              <w:pStyle w:val="TAL"/>
              <w:rPr>
                <w:sz w:val="16"/>
                <w:szCs w:val="16"/>
              </w:rPr>
            </w:pPr>
            <w:r w:rsidRPr="004B3397">
              <w:rPr>
                <w:sz w:val="16"/>
                <w:szCs w:val="16"/>
              </w:rPr>
              <w:t>0011</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38D6F3E" w14:textId="0FC8F235" w:rsidR="00F52D87" w:rsidRPr="004B3397" w:rsidRDefault="00F52D87" w:rsidP="00F52D87">
            <w:pPr>
              <w:pStyle w:val="TAR"/>
              <w:jc w:val="left"/>
              <w:rPr>
                <w:sz w:val="16"/>
                <w:szCs w:val="16"/>
              </w:rPr>
            </w:pPr>
            <w:r w:rsidRPr="004B339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F16C7F" w14:textId="0231B26F" w:rsidR="00F52D87" w:rsidRPr="004B3397" w:rsidRDefault="00F52D87" w:rsidP="00F52D87">
            <w:pPr>
              <w:pStyle w:val="TAC"/>
              <w:jc w:val="left"/>
              <w:rPr>
                <w:sz w:val="16"/>
                <w:szCs w:val="16"/>
              </w:rPr>
            </w:pPr>
            <w:r w:rsidRPr="004B339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FDC2F35" w14:textId="73A08C59" w:rsidR="00F52D87" w:rsidRPr="004B3397" w:rsidRDefault="00F52D87" w:rsidP="00F52D87">
            <w:pPr>
              <w:pStyle w:val="TAL"/>
              <w:rPr>
                <w:sz w:val="16"/>
                <w:szCs w:val="16"/>
              </w:rPr>
            </w:pPr>
            <w:r w:rsidRPr="004B3397">
              <w:rPr>
                <w:sz w:val="16"/>
                <w:szCs w:val="16"/>
              </w:rPr>
              <w:t>CR to TS 38.551 on Annex C, editorial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0BF3BF" w14:textId="74496DCE" w:rsidR="00F52D87" w:rsidRPr="004B3397" w:rsidRDefault="00F52D87" w:rsidP="00F52D87">
            <w:pPr>
              <w:pStyle w:val="TAC"/>
              <w:jc w:val="left"/>
              <w:rPr>
                <w:sz w:val="16"/>
                <w:szCs w:val="16"/>
              </w:rPr>
            </w:pPr>
            <w:r w:rsidRPr="004B3397">
              <w:rPr>
                <w:sz w:val="16"/>
                <w:szCs w:val="16"/>
              </w:rPr>
              <w:t>17.2.0</w:t>
            </w:r>
          </w:p>
        </w:tc>
      </w:tr>
      <w:tr w:rsidR="00F52D87" w:rsidRPr="004B3397" w14:paraId="1DC2AE04"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DB5892" w14:textId="77777777" w:rsidR="00F52D87" w:rsidRPr="004B3397" w:rsidRDefault="00F52D87" w:rsidP="00F52D87">
            <w:pPr>
              <w:pStyle w:val="TAC"/>
              <w:jc w:val="left"/>
              <w:rPr>
                <w:sz w:val="16"/>
                <w:szCs w:val="16"/>
              </w:rPr>
            </w:pPr>
            <w:r w:rsidRPr="004B3397">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AE1C457" w14:textId="08A5B499" w:rsidR="00F52D87" w:rsidRPr="004B3397" w:rsidRDefault="00F52D87" w:rsidP="00F52D87">
            <w:pPr>
              <w:pStyle w:val="TAC"/>
              <w:jc w:val="left"/>
              <w:rPr>
                <w:sz w:val="16"/>
                <w:szCs w:val="16"/>
              </w:rPr>
            </w:pPr>
            <w:r w:rsidRPr="004B3397">
              <w:rPr>
                <w:sz w:val="16"/>
                <w:szCs w:val="16"/>
              </w:rPr>
              <w:t>RAN</w:t>
            </w:r>
            <w:r w:rsidR="00242744" w:rsidRPr="004B3397">
              <w:rPr>
                <w:sz w:val="16"/>
                <w:szCs w:val="16"/>
              </w:rPr>
              <w:t>5</w:t>
            </w:r>
            <w:r w:rsidRPr="004B3397">
              <w:rPr>
                <w:sz w:val="16"/>
                <w:szCs w:val="16"/>
              </w:rPr>
              <w:t>#10</w:t>
            </w:r>
            <w:r w:rsidR="00242744" w:rsidRPr="004B3397">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235F548" w14:textId="410FBDF5" w:rsidR="00F52D87" w:rsidRPr="004B3397" w:rsidRDefault="00F52D87" w:rsidP="00F52D87">
            <w:pPr>
              <w:pStyle w:val="TAC"/>
              <w:jc w:val="left"/>
              <w:rPr>
                <w:sz w:val="16"/>
                <w:szCs w:val="16"/>
              </w:rPr>
            </w:pPr>
            <w:r w:rsidRPr="004B3397">
              <w:rPr>
                <w:sz w:val="16"/>
                <w:szCs w:val="16"/>
              </w:rPr>
              <w:t>R5-243230</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B0F7D0F" w14:textId="4796FDDA" w:rsidR="00F52D87" w:rsidRPr="004B3397" w:rsidRDefault="00F52D87" w:rsidP="00F52D87">
            <w:pPr>
              <w:pStyle w:val="TAL"/>
              <w:rPr>
                <w:sz w:val="16"/>
                <w:szCs w:val="16"/>
              </w:rPr>
            </w:pPr>
            <w:r w:rsidRPr="004B3397">
              <w:rPr>
                <w:sz w:val="16"/>
                <w:szCs w:val="16"/>
              </w:rPr>
              <w:t>0012</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5C3D813D" w14:textId="2B008511" w:rsidR="00F52D87" w:rsidRPr="004B3397" w:rsidRDefault="00F52D87" w:rsidP="00F52D87">
            <w:pPr>
              <w:pStyle w:val="TAR"/>
              <w:jc w:val="left"/>
              <w:rPr>
                <w:sz w:val="16"/>
                <w:szCs w:val="16"/>
              </w:rPr>
            </w:pPr>
            <w:r w:rsidRPr="004B339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3E45E" w14:textId="06957083" w:rsidR="00F52D87" w:rsidRPr="004B3397" w:rsidRDefault="00F52D87" w:rsidP="00F52D87">
            <w:pPr>
              <w:pStyle w:val="TAC"/>
              <w:jc w:val="left"/>
              <w:rPr>
                <w:sz w:val="16"/>
                <w:szCs w:val="16"/>
              </w:rPr>
            </w:pPr>
            <w:r w:rsidRPr="004B339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AACB081" w14:textId="21A6DA85" w:rsidR="00F52D87" w:rsidRPr="004B3397" w:rsidRDefault="00F52D87" w:rsidP="00F52D87">
            <w:pPr>
              <w:pStyle w:val="TAL"/>
              <w:rPr>
                <w:sz w:val="16"/>
                <w:szCs w:val="16"/>
              </w:rPr>
            </w:pPr>
            <w:r w:rsidRPr="004B3397">
              <w:rPr>
                <w:sz w:val="16"/>
                <w:szCs w:val="16"/>
              </w:rPr>
              <w:t>CR to TS 38.551 on Annex G, editorial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C3435" w14:textId="77777777" w:rsidR="00F52D87" w:rsidRPr="004B3397" w:rsidRDefault="00F52D87" w:rsidP="00F52D87">
            <w:pPr>
              <w:pStyle w:val="TAC"/>
              <w:jc w:val="left"/>
              <w:rPr>
                <w:sz w:val="16"/>
                <w:szCs w:val="16"/>
              </w:rPr>
            </w:pPr>
            <w:r w:rsidRPr="004B3397">
              <w:rPr>
                <w:sz w:val="16"/>
                <w:szCs w:val="16"/>
              </w:rPr>
              <w:t>17.2.0</w:t>
            </w:r>
          </w:p>
        </w:tc>
      </w:tr>
      <w:tr w:rsidR="00F52D87" w:rsidRPr="004B3397" w14:paraId="3DF4F343"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242D2C" w14:textId="77777777" w:rsidR="00F52D87" w:rsidRPr="004B3397" w:rsidRDefault="00F52D87" w:rsidP="00F52D87">
            <w:pPr>
              <w:pStyle w:val="TAC"/>
              <w:jc w:val="left"/>
              <w:rPr>
                <w:sz w:val="16"/>
                <w:szCs w:val="16"/>
              </w:rPr>
            </w:pPr>
            <w:r w:rsidRPr="004B3397">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EE5AC8D" w14:textId="580E055B" w:rsidR="00F52D87" w:rsidRPr="004B3397" w:rsidRDefault="00F52D87" w:rsidP="00F52D87">
            <w:pPr>
              <w:pStyle w:val="TAC"/>
              <w:jc w:val="left"/>
              <w:rPr>
                <w:sz w:val="16"/>
                <w:szCs w:val="16"/>
              </w:rPr>
            </w:pPr>
            <w:r w:rsidRPr="004B3397">
              <w:rPr>
                <w:sz w:val="16"/>
                <w:szCs w:val="16"/>
              </w:rPr>
              <w:t>RAN</w:t>
            </w:r>
            <w:r w:rsidR="00242744" w:rsidRPr="004B3397">
              <w:rPr>
                <w:sz w:val="16"/>
                <w:szCs w:val="16"/>
              </w:rPr>
              <w:t>5</w:t>
            </w:r>
            <w:r w:rsidRPr="004B3397">
              <w:rPr>
                <w:sz w:val="16"/>
                <w:szCs w:val="16"/>
              </w:rPr>
              <w:t>#10</w:t>
            </w:r>
            <w:r w:rsidR="00242744" w:rsidRPr="004B3397">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C198692" w14:textId="13F72FE1" w:rsidR="00F52D87" w:rsidRPr="004B3397" w:rsidRDefault="00F52D87" w:rsidP="00F52D87">
            <w:pPr>
              <w:pStyle w:val="TAC"/>
              <w:jc w:val="left"/>
              <w:rPr>
                <w:sz w:val="16"/>
                <w:szCs w:val="16"/>
              </w:rPr>
            </w:pPr>
            <w:r w:rsidRPr="004B3397">
              <w:rPr>
                <w:sz w:val="16"/>
                <w:szCs w:val="16"/>
              </w:rPr>
              <w:t>R5-243232</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7A4C77DC" w14:textId="2E0A13AE" w:rsidR="00F52D87" w:rsidRPr="004B3397" w:rsidRDefault="00F52D87" w:rsidP="00F52D87">
            <w:pPr>
              <w:pStyle w:val="TAL"/>
              <w:rPr>
                <w:sz w:val="16"/>
                <w:szCs w:val="16"/>
              </w:rPr>
            </w:pPr>
            <w:r w:rsidRPr="004B3397">
              <w:rPr>
                <w:sz w:val="16"/>
                <w:szCs w:val="16"/>
              </w:rPr>
              <w:t>0013</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29F379E" w14:textId="4DFD9E4A" w:rsidR="00F52D87" w:rsidRPr="004B3397" w:rsidRDefault="00F52D87" w:rsidP="00F52D87">
            <w:pPr>
              <w:pStyle w:val="TAR"/>
              <w:jc w:val="left"/>
              <w:rPr>
                <w:sz w:val="16"/>
                <w:szCs w:val="16"/>
              </w:rPr>
            </w:pPr>
            <w:r w:rsidRPr="004B339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59C9E" w14:textId="53A1B5A1" w:rsidR="00F52D87" w:rsidRPr="004B3397" w:rsidRDefault="00F52D87" w:rsidP="00F52D87">
            <w:pPr>
              <w:pStyle w:val="TAC"/>
              <w:jc w:val="left"/>
              <w:rPr>
                <w:sz w:val="16"/>
                <w:szCs w:val="16"/>
              </w:rPr>
            </w:pPr>
            <w:r w:rsidRPr="004B339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AF6024F" w14:textId="1231BE24" w:rsidR="00F52D87" w:rsidRPr="004B3397" w:rsidRDefault="00F52D87" w:rsidP="00F52D87">
            <w:pPr>
              <w:pStyle w:val="TAL"/>
              <w:rPr>
                <w:sz w:val="16"/>
                <w:szCs w:val="16"/>
              </w:rPr>
            </w:pPr>
            <w:r w:rsidRPr="004B3397">
              <w:rPr>
                <w:sz w:val="16"/>
                <w:szCs w:val="16"/>
              </w:rPr>
              <w:t>CR to TS 38.551 on EUT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C37147" w14:textId="77777777" w:rsidR="00F52D87" w:rsidRPr="004B3397" w:rsidRDefault="00F52D87" w:rsidP="00F52D87">
            <w:pPr>
              <w:pStyle w:val="TAC"/>
              <w:jc w:val="left"/>
              <w:rPr>
                <w:sz w:val="16"/>
                <w:szCs w:val="16"/>
              </w:rPr>
            </w:pPr>
            <w:r w:rsidRPr="004B3397">
              <w:rPr>
                <w:sz w:val="16"/>
                <w:szCs w:val="16"/>
              </w:rPr>
              <w:t>17.2.0</w:t>
            </w:r>
          </w:p>
        </w:tc>
      </w:tr>
      <w:tr w:rsidR="00F52D87" w:rsidRPr="004B3397" w14:paraId="757903FB"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19865F" w14:textId="77777777" w:rsidR="00F52D87" w:rsidRPr="004B3397" w:rsidRDefault="00F52D87" w:rsidP="00F52D87">
            <w:pPr>
              <w:pStyle w:val="TAC"/>
              <w:jc w:val="left"/>
              <w:rPr>
                <w:sz w:val="16"/>
                <w:szCs w:val="16"/>
              </w:rPr>
            </w:pPr>
            <w:r w:rsidRPr="004B3397">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B449D05" w14:textId="2CF0619B" w:rsidR="00F52D87" w:rsidRPr="004B3397" w:rsidRDefault="00F52D87" w:rsidP="00F52D87">
            <w:pPr>
              <w:pStyle w:val="TAC"/>
              <w:jc w:val="left"/>
              <w:rPr>
                <w:sz w:val="16"/>
                <w:szCs w:val="16"/>
              </w:rPr>
            </w:pPr>
            <w:r w:rsidRPr="004B3397">
              <w:rPr>
                <w:sz w:val="16"/>
                <w:szCs w:val="16"/>
              </w:rPr>
              <w:t>RAN</w:t>
            </w:r>
            <w:r w:rsidR="00242744" w:rsidRPr="004B3397">
              <w:rPr>
                <w:sz w:val="16"/>
                <w:szCs w:val="16"/>
              </w:rPr>
              <w:t>5</w:t>
            </w:r>
            <w:r w:rsidRPr="004B3397">
              <w:rPr>
                <w:sz w:val="16"/>
                <w:szCs w:val="16"/>
              </w:rPr>
              <w:t>#10</w:t>
            </w:r>
            <w:r w:rsidR="00242744" w:rsidRPr="004B3397">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487D44" w14:textId="0CF49658" w:rsidR="00F52D87" w:rsidRPr="004B3397" w:rsidRDefault="00F52D87" w:rsidP="00F52D87">
            <w:pPr>
              <w:pStyle w:val="TAC"/>
              <w:jc w:val="left"/>
              <w:rPr>
                <w:sz w:val="16"/>
                <w:szCs w:val="16"/>
              </w:rPr>
            </w:pPr>
            <w:r w:rsidRPr="004B3397">
              <w:rPr>
                <w:sz w:val="16"/>
                <w:szCs w:val="16"/>
              </w:rPr>
              <w:t>R5-243233</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21FA793D" w14:textId="7DC1BCE6" w:rsidR="00F52D87" w:rsidRPr="004B3397" w:rsidRDefault="00F52D87" w:rsidP="00F52D87">
            <w:pPr>
              <w:pStyle w:val="TAL"/>
              <w:rPr>
                <w:sz w:val="16"/>
                <w:szCs w:val="16"/>
              </w:rPr>
            </w:pPr>
            <w:r w:rsidRPr="004B3397">
              <w:rPr>
                <w:sz w:val="16"/>
                <w:szCs w:val="16"/>
              </w:rPr>
              <w:t>0014</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109E357" w14:textId="15AE50CE" w:rsidR="00F52D87" w:rsidRPr="004B3397" w:rsidRDefault="00F52D87" w:rsidP="00F52D87">
            <w:pPr>
              <w:pStyle w:val="TAR"/>
              <w:jc w:val="left"/>
              <w:rPr>
                <w:sz w:val="16"/>
                <w:szCs w:val="16"/>
              </w:rPr>
            </w:pPr>
            <w:r w:rsidRPr="004B339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6353B4" w14:textId="0C78B47A" w:rsidR="00F52D87" w:rsidRPr="004B3397" w:rsidRDefault="00F52D87" w:rsidP="00F52D87">
            <w:pPr>
              <w:pStyle w:val="TAC"/>
              <w:jc w:val="left"/>
              <w:rPr>
                <w:sz w:val="16"/>
                <w:szCs w:val="16"/>
              </w:rPr>
            </w:pPr>
            <w:r w:rsidRPr="004B339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48EE4B9" w14:textId="65B2B295" w:rsidR="00F52D87" w:rsidRPr="004B3397" w:rsidRDefault="00F52D87" w:rsidP="00F52D87">
            <w:pPr>
              <w:pStyle w:val="TAL"/>
              <w:rPr>
                <w:sz w:val="16"/>
                <w:szCs w:val="16"/>
              </w:rPr>
            </w:pPr>
            <w:r w:rsidRPr="004B3397">
              <w:rPr>
                <w:sz w:val="16"/>
                <w:szCs w:val="16"/>
              </w:rPr>
              <w:t>CR to TS 38.551 on section 6.1.2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E98039" w14:textId="77777777" w:rsidR="00F52D87" w:rsidRPr="004B3397" w:rsidRDefault="00F52D87" w:rsidP="00F52D87">
            <w:pPr>
              <w:pStyle w:val="TAC"/>
              <w:jc w:val="left"/>
              <w:rPr>
                <w:sz w:val="16"/>
                <w:szCs w:val="16"/>
              </w:rPr>
            </w:pPr>
            <w:r w:rsidRPr="004B3397">
              <w:rPr>
                <w:sz w:val="16"/>
                <w:szCs w:val="16"/>
              </w:rPr>
              <w:t>17.2.0</w:t>
            </w:r>
          </w:p>
        </w:tc>
      </w:tr>
      <w:tr w:rsidR="00F52D87" w:rsidRPr="004B3397" w14:paraId="4929FE92"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894C8F" w14:textId="77777777" w:rsidR="00F52D87" w:rsidRPr="004B3397" w:rsidRDefault="00F52D87" w:rsidP="00F52D87">
            <w:pPr>
              <w:pStyle w:val="TAC"/>
              <w:jc w:val="left"/>
              <w:rPr>
                <w:sz w:val="16"/>
                <w:szCs w:val="16"/>
              </w:rPr>
            </w:pPr>
            <w:r w:rsidRPr="004B3397">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E4AE2F7" w14:textId="1CDD4037" w:rsidR="00F52D87" w:rsidRPr="004B3397" w:rsidRDefault="00F52D87" w:rsidP="00F52D87">
            <w:pPr>
              <w:pStyle w:val="TAC"/>
              <w:jc w:val="left"/>
              <w:rPr>
                <w:sz w:val="16"/>
                <w:szCs w:val="16"/>
              </w:rPr>
            </w:pPr>
            <w:r w:rsidRPr="004B3397">
              <w:rPr>
                <w:sz w:val="16"/>
                <w:szCs w:val="16"/>
              </w:rPr>
              <w:t>RAN</w:t>
            </w:r>
            <w:r w:rsidR="00242744" w:rsidRPr="004B3397">
              <w:rPr>
                <w:sz w:val="16"/>
                <w:szCs w:val="16"/>
              </w:rPr>
              <w:t>5</w:t>
            </w:r>
            <w:r w:rsidRPr="004B3397">
              <w:rPr>
                <w:sz w:val="16"/>
                <w:szCs w:val="16"/>
              </w:rPr>
              <w:t>#10</w:t>
            </w:r>
            <w:r w:rsidR="00242744" w:rsidRPr="004B3397">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9F1EF7A" w14:textId="1E386C03" w:rsidR="00F52D87" w:rsidRPr="004B3397" w:rsidRDefault="00F52D87" w:rsidP="00F52D87">
            <w:pPr>
              <w:pStyle w:val="TAC"/>
              <w:jc w:val="left"/>
              <w:rPr>
                <w:sz w:val="16"/>
                <w:szCs w:val="16"/>
              </w:rPr>
            </w:pPr>
            <w:r w:rsidRPr="004B3397">
              <w:rPr>
                <w:sz w:val="16"/>
                <w:szCs w:val="16"/>
              </w:rPr>
              <w:t>R5-243312</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17CFBAE" w14:textId="0DB0559C" w:rsidR="00F52D87" w:rsidRPr="004B3397" w:rsidRDefault="00F52D87" w:rsidP="00F52D87">
            <w:pPr>
              <w:pStyle w:val="TAL"/>
              <w:rPr>
                <w:sz w:val="16"/>
                <w:szCs w:val="16"/>
              </w:rPr>
            </w:pPr>
            <w:r w:rsidRPr="004B3397">
              <w:rPr>
                <w:sz w:val="16"/>
                <w:szCs w:val="16"/>
              </w:rPr>
              <w:t>0015</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2D00C51" w14:textId="5B5EB318" w:rsidR="00F52D87" w:rsidRPr="004B3397" w:rsidRDefault="00F52D87" w:rsidP="00F52D87">
            <w:pPr>
              <w:pStyle w:val="TAR"/>
              <w:jc w:val="left"/>
              <w:rPr>
                <w:sz w:val="16"/>
                <w:szCs w:val="16"/>
              </w:rPr>
            </w:pPr>
            <w:r w:rsidRPr="004B339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54B8E" w14:textId="40D0F85F" w:rsidR="00F52D87" w:rsidRPr="004B3397" w:rsidRDefault="00F52D87" w:rsidP="00F52D87">
            <w:pPr>
              <w:pStyle w:val="TAC"/>
              <w:jc w:val="left"/>
              <w:rPr>
                <w:sz w:val="16"/>
                <w:szCs w:val="16"/>
              </w:rPr>
            </w:pPr>
            <w:r w:rsidRPr="004B339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08E04F0C" w14:textId="4705783F" w:rsidR="00F52D87" w:rsidRPr="004B3397" w:rsidRDefault="00F52D87" w:rsidP="00F52D87">
            <w:pPr>
              <w:pStyle w:val="TAL"/>
              <w:rPr>
                <w:sz w:val="16"/>
                <w:szCs w:val="16"/>
              </w:rPr>
            </w:pPr>
            <w:r w:rsidRPr="004B3397">
              <w:rPr>
                <w:sz w:val="16"/>
                <w:szCs w:val="16"/>
              </w:rPr>
              <w:t>Clarification of Calibration and Ripple Test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452546" w14:textId="77777777" w:rsidR="00F52D87" w:rsidRPr="004B3397" w:rsidRDefault="00F52D87" w:rsidP="00F52D87">
            <w:pPr>
              <w:pStyle w:val="TAC"/>
              <w:jc w:val="left"/>
              <w:rPr>
                <w:sz w:val="16"/>
                <w:szCs w:val="16"/>
              </w:rPr>
            </w:pPr>
            <w:r w:rsidRPr="004B3397">
              <w:rPr>
                <w:sz w:val="16"/>
                <w:szCs w:val="16"/>
              </w:rPr>
              <w:t>17.2.0</w:t>
            </w:r>
          </w:p>
        </w:tc>
      </w:tr>
      <w:tr w:rsidR="00F52D87" w:rsidRPr="004B3397" w14:paraId="6CB35414"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296AF" w14:textId="77777777" w:rsidR="00F52D87" w:rsidRPr="004B3397" w:rsidRDefault="00F52D87" w:rsidP="00F52D87">
            <w:pPr>
              <w:pStyle w:val="TAC"/>
              <w:jc w:val="left"/>
              <w:rPr>
                <w:sz w:val="16"/>
                <w:szCs w:val="16"/>
              </w:rPr>
            </w:pPr>
            <w:r w:rsidRPr="004B3397">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0ABB515" w14:textId="6EF54DB4" w:rsidR="00F52D87" w:rsidRPr="004B3397" w:rsidRDefault="00F52D87" w:rsidP="00F52D87">
            <w:pPr>
              <w:pStyle w:val="TAC"/>
              <w:jc w:val="left"/>
              <w:rPr>
                <w:sz w:val="16"/>
                <w:szCs w:val="16"/>
              </w:rPr>
            </w:pPr>
            <w:r w:rsidRPr="004B3397">
              <w:rPr>
                <w:sz w:val="16"/>
                <w:szCs w:val="16"/>
              </w:rPr>
              <w:t>RAN</w:t>
            </w:r>
            <w:r w:rsidR="00242744" w:rsidRPr="004B3397">
              <w:rPr>
                <w:sz w:val="16"/>
                <w:szCs w:val="16"/>
              </w:rPr>
              <w:t>5</w:t>
            </w:r>
            <w:r w:rsidRPr="004B3397">
              <w:rPr>
                <w:sz w:val="16"/>
                <w:szCs w:val="16"/>
              </w:rPr>
              <w:t>#10</w:t>
            </w:r>
            <w:r w:rsidR="00242744" w:rsidRPr="004B3397">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64EA39E" w14:textId="759471D9" w:rsidR="00F52D87" w:rsidRPr="004B3397" w:rsidRDefault="00F52D87" w:rsidP="00F52D87">
            <w:pPr>
              <w:pStyle w:val="TAC"/>
              <w:jc w:val="left"/>
              <w:rPr>
                <w:sz w:val="16"/>
                <w:szCs w:val="16"/>
              </w:rPr>
            </w:pPr>
            <w:r w:rsidRPr="004B3397">
              <w:rPr>
                <w:sz w:val="16"/>
                <w:szCs w:val="16"/>
              </w:rPr>
              <w:t>R5-243313</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1E7DF0E" w14:textId="2BD51EEB" w:rsidR="00F52D87" w:rsidRPr="004B3397" w:rsidRDefault="00F52D87" w:rsidP="00F52D87">
            <w:pPr>
              <w:pStyle w:val="TAL"/>
              <w:rPr>
                <w:sz w:val="16"/>
                <w:szCs w:val="16"/>
              </w:rPr>
            </w:pPr>
            <w:r w:rsidRPr="004B3397">
              <w:rPr>
                <w:sz w:val="16"/>
                <w:szCs w:val="16"/>
              </w:rPr>
              <w:t>0016</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77650342" w14:textId="795BF736" w:rsidR="00F52D87" w:rsidRPr="004B3397" w:rsidRDefault="00F52D87" w:rsidP="00F52D87">
            <w:pPr>
              <w:pStyle w:val="TAR"/>
              <w:jc w:val="left"/>
              <w:rPr>
                <w:sz w:val="16"/>
                <w:szCs w:val="16"/>
              </w:rPr>
            </w:pPr>
            <w:r w:rsidRPr="004B339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AFFBF" w14:textId="2A0FDF03" w:rsidR="00F52D87" w:rsidRPr="004B3397" w:rsidRDefault="00F52D87" w:rsidP="00F52D87">
            <w:pPr>
              <w:pStyle w:val="TAC"/>
              <w:jc w:val="left"/>
              <w:rPr>
                <w:sz w:val="16"/>
                <w:szCs w:val="16"/>
              </w:rPr>
            </w:pPr>
            <w:r w:rsidRPr="004B339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7723D7E" w14:textId="140A234D" w:rsidR="00F52D87" w:rsidRPr="004B3397" w:rsidRDefault="00F52D87" w:rsidP="00F52D87">
            <w:pPr>
              <w:pStyle w:val="TAL"/>
              <w:rPr>
                <w:sz w:val="16"/>
                <w:szCs w:val="16"/>
              </w:rPr>
            </w:pPr>
            <w:r w:rsidRPr="004B3397">
              <w:rPr>
                <w:sz w:val="16"/>
                <w:szCs w:val="16"/>
              </w:rPr>
              <w:t>Clarification of Channel Model Coordinate System and Probe 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ADF566" w14:textId="77777777" w:rsidR="00F52D87" w:rsidRPr="004B3397" w:rsidRDefault="00F52D87" w:rsidP="00F52D87">
            <w:pPr>
              <w:pStyle w:val="TAC"/>
              <w:jc w:val="left"/>
              <w:rPr>
                <w:sz w:val="16"/>
                <w:szCs w:val="16"/>
              </w:rPr>
            </w:pPr>
            <w:r w:rsidRPr="004B3397">
              <w:rPr>
                <w:sz w:val="16"/>
                <w:szCs w:val="16"/>
              </w:rPr>
              <w:t>17.2.0</w:t>
            </w:r>
          </w:p>
        </w:tc>
      </w:tr>
      <w:tr w:rsidR="00F52D87" w:rsidRPr="004B3397" w14:paraId="380E24BE"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E49CA7" w14:textId="77777777" w:rsidR="00F52D87" w:rsidRPr="004B3397" w:rsidRDefault="00F52D87" w:rsidP="00F52D87">
            <w:pPr>
              <w:pStyle w:val="TAC"/>
              <w:jc w:val="left"/>
              <w:rPr>
                <w:sz w:val="16"/>
                <w:szCs w:val="16"/>
              </w:rPr>
            </w:pPr>
            <w:r w:rsidRPr="004B3397">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45A8817" w14:textId="53B2D66B" w:rsidR="00F52D87" w:rsidRPr="004B3397" w:rsidRDefault="00F52D87" w:rsidP="00F52D87">
            <w:pPr>
              <w:pStyle w:val="TAC"/>
              <w:jc w:val="left"/>
              <w:rPr>
                <w:sz w:val="16"/>
                <w:szCs w:val="16"/>
              </w:rPr>
            </w:pPr>
            <w:r w:rsidRPr="004B3397">
              <w:rPr>
                <w:sz w:val="16"/>
                <w:szCs w:val="16"/>
              </w:rPr>
              <w:t>RAN</w:t>
            </w:r>
            <w:r w:rsidR="00242744" w:rsidRPr="004B3397">
              <w:rPr>
                <w:sz w:val="16"/>
                <w:szCs w:val="16"/>
              </w:rPr>
              <w:t>5</w:t>
            </w:r>
            <w:r w:rsidRPr="004B3397">
              <w:rPr>
                <w:sz w:val="16"/>
                <w:szCs w:val="16"/>
              </w:rPr>
              <w:t>#10</w:t>
            </w:r>
            <w:r w:rsidR="00242744" w:rsidRPr="004B3397">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0239087" w14:textId="5AE08BF7" w:rsidR="00F52D87" w:rsidRPr="004B3397" w:rsidRDefault="00F52D87" w:rsidP="00F52D87">
            <w:pPr>
              <w:pStyle w:val="TAC"/>
              <w:jc w:val="left"/>
              <w:rPr>
                <w:sz w:val="16"/>
                <w:szCs w:val="16"/>
              </w:rPr>
            </w:pPr>
            <w:r w:rsidRPr="004B3397">
              <w:rPr>
                <w:sz w:val="16"/>
                <w:szCs w:val="16"/>
              </w:rPr>
              <w:t>R5-243800</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F6C7166" w14:textId="3DEB2E10" w:rsidR="00F52D87" w:rsidRPr="004B3397" w:rsidRDefault="00F52D87" w:rsidP="00F52D87">
            <w:pPr>
              <w:pStyle w:val="TAL"/>
              <w:rPr>
                <w:sz w:val="16"/>
                <w:szCs w:val="16"/>
              </w:rPr>
            </w:pPr>
            <w:r w:rsidRPr="004B3397">
              <w:rPr>
                <w:sz w:val="16"/>
                <w:szCs w:val="16"/>
              </w:rPr>
              <w:t>0010</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1E470E54" w14:textId="0252E998" w:rsidR="00F52D87" w:rsidRPr="004B3397" w:rsidRDefault="00F52D87" w:rsidP="00F52D87">
            <w:pPr>
              <w:pStyle w:val="TAR"/>
              <w:jc w:val="left"/>
              <w:rPr>
                <w:sz w:val="16"/>
                <w:szCs w:val="16"/>
              </w:rPr>
            </w:pPr>
            <w:r w:rsidRPr="004B3397">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FD6FCE" w14:textId="41D80E29" w:rsidR="00F52D87" w:rsidRPr="004B3397" w:rsidRDefault="00F52D87" w:rsidP="00F52D87">
            <w:pPr>
              <w:pStyle w:val="TAC"/>
              <w:jc w:val="left"/>
              <w:rPr>
                <w:sz w:val="16"/>
                <w:szCs w:val="16"/>
              </w:rPr>
            </w:pPr>
            <w:r w:rsidRPr="004B339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3B6E9A8" w14:textId="6098B384" w:rsidR="00F52D87" w:rsidRPr="004B3397" w:rsidRDefault="00F52D87" w:rsidP="00F52D87">
            <w:pPr>
              <w:pStyle w:val="TAL"/>
              <w:rPr>
                <w:sz w:val="16"/>
                <w:szCs w:val="16"/>
              </w:rPr>
            </w:pPr>
            <w:r w:rsidRPr="004B3397">
              <w:rPr>
                <w:sz w:val="16"/>
                <w:szCs w:val="16"/>
              </w:rPr>
              <w:t>CR to TS 38.551 on Annex A.2.3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2EB83B" w14:textId="77777777" w:rsidR="00F52D87" w:rsidRPr="004B3397" w:rsidRDefault="00F52D87" w:rsidP="00F52D87">
            <w:pPr>
              <w:pStyle w:val="TAC"/>
              <w:jc w:val="left"/>
              <w:rPr>
                <w:sz w:val="16"/>
                <w:szCs w:val="16"/>
              </w:rPr>
            </w:pPr>
            <w:r w:rsidRPr="004B3397">
              <w:rPr>
                <w:sz w:val="16"/>
                <w:szCs w:val="16"/>
              </w:rPr>
              <w:t>17.2.0</w:t>
            </w:r>
          </w:p>
        </w:tc>
      </w:tr>
      <w:tr w:rsidR="00393892" w:rsidRPr="004B3397" w14:paraId="130D615E"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3FE71E" w14:textId="470FD189" w:rsidR="003D7011" w:rsidRPr="004B3397" w:rsidRDefault="003D7011" w:rsidP="003D7011">
            <w:pPr>
              <w:pStyle w:val="TAC"/>
              <w:jc w:val="left"/>
              <w:rPr>
                <w:sz w:val="16"/>
                <w:szCs w:val="16"/>
              </w:rPr>
            </w:pPr>
            <w:r w:rsidRPr="004B3397">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1922FCF" w14:textId="45355586" w:rsidR="003D7011" w:rsidRPr="004B3397" w:rsidRDefault="003D7011" w:rsidP="003D7011">
            <w:pPr>
              <w:pStyle w:val="TAC"/>
              <w:jc w:val="left"/>
              <w:rPr>
                <w:sz w:val="16"/>
                <w:szCs w:val="16"/>
              </w:rPr>
            </w:pPr>
            <w:r w:rsidRPr="004B3397">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040DDBC" w14:textId="16F25C4A" w:rsidR="003D7011" w:rsidRPr="004B3397" w:rsidRDefault="003D7011" w:rsidP="003D7011">
            <w:pPr>
              <w:pStyle w:val="TAC"/>
              <w:jc w:val="left"/>
              <w:rPr>
                <w:sz w:val="16"/>
                <w:szCs w:val="16"/>
              </w:rPr>
            </w:pPr>
            <w:r w:rsidRPr="004B3397">
              <w:rPr>
                <w:sz w:val="16"/>
                <w:szCs w:val="16"/>
              </w:rPr>
              <w:t>R5-244445</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43873E5A" w14:textId="08A08A3F" w:rsidR="003D7011" w:rsidRPr="004B3397" w:rsidRDefault="003D7011" w:rsidP="003D7011">
            <w:pPr>
              <w:pStyle w:val="TAL"/>
              <w:rPr>
                <w:sz w:val="16"/>
                <w:szCs w:val="16"/>
              </w:rPr>
            </w:pPr>
            <w:r w:rsidRPr="004B3397">
              <w:rPr>
                <w:sz w:val="16"/>
                <w:szCs w:val="16"/>
              </w:rPr>
              <w:t>0018</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366FE05B" w14:textId="11E458A6" w:rsidR="003D7011" w:rsidRPr="004B3397" w:rsidRDefault="003D7011" w:rsidP="003D7011">
            <w:pPr>
              <w:pStyle w:val="TAR"/>
              <w:jc w:val="left"/>
              <w:rPr>
                <w:sz w:val="16"/>
                <w:szCs w:val="16"/>
              </w:rPr>
            </w:pPr>
            <w:r w:rsidRPr="004B339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CFEDED8" w14:textId="00298FE8" w:rsidR="003D7011" w:rsidRPr="004B3397" w:rsidRDefault="003D7011" w:rsidP="003D7011">
            <w:pPr>
              <w:pStyle w:val="TAC"/>
              <w:jc w:val="left"/>
              <w:rPr>
                <w:sz w:val="16"/>
                <w:szCs w:val="16"/>
              </w:rPr>
            </w:pPr>
            <w:r w:rsidRPr="004B339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8B7F1DD" w14:textId="5899CB33" w:rsidR="003D7011" w:rsidRPr="004B3397" w:rsidRDefault="003D7011" w:rsidP="003D7011">
            <w:pPr>
              <w:pStyle w:val="TAL"/>
              <w:rPr>
                <w:sz w:val="16"/>
                <w:szCs w:val="16"/>
              </w:rPr>
            </w:pPr>
            <w:r w:rsidRPr="004B3397">
              <w:rPr>
                <w:sz w:val="16"/>
                <w:szCs w:val="16"/>
              </w:rPr>
              <w:t>Clarification of voltage environmental requirement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C68C9E" w14:textId="7897B187" w:rsidR="003D7011" w:rsidRPr="004B3397" w:rsidRDefault="003D7011" w:rsidP="003D7011">
            <w:pPr>
              <w:pStyle w:val="TAC"/>
              <w:jc w:val="left"/>
              <w:rPr>
                <w:sz w:val="16"/>
                <w:szCs w:val="16"/>
              </w:rPr>
            </w:pPr>
            <w:r w:rsidRPr="004B3397">
              <w:rPr>
                <w:sz w:val="16"/>
                <w:szCs w:val="16"/>
              </w:rPr>
              <w:t>17.3.0</w:t>
            </w:r>
          </w:p>
        </w:tc>
      </w:tr>
      <w:tr w:rsidR="00393892" w:rsidRPr="004B3397" w14:paraId="3A482904"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DA52ED" w14:textId="77777777" w:rsidR="003D7011" w:rsidRPr="004B3397" w:rsidRDefault="003D7011" w:rsidP="003D7011">
            <w:pPr>
              <w:pStyle w:val="TAC"/>
              <w:jc w:val="left"/>
              <w:rPr>
                <w:sz w:val="16"/>
                <w:szCs w:val="16"/>
              </w:rPr>
            </w:pPr>
            <w:r w:rsidRPr="004B3397">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9AC1F3E" w14:textId="77777777" w:rsidR="003D7011" w:rsidRPr="004B3397" w:rsidRDefault="003D7011" w:rsidP="003D7011">
            <w:pPr>
              <w:pStyle w:val="TAC"/>
              <w:jc w:val="left"/>
              <w:rPr>
                <w:sz w:val="16"/>
                <w:szCs w:val="16"/>
              </w:rPr>
            </w:pPr>
            <w:r w:rsidRPr="004B3397">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B3782DD" w14:textId="6ACB45DE" w:rsidR="003D7011" w:rsidRPr="004B3397" w:rsidRDefault="003D7011" w:rsidP="003D7011">
            <w:pPr>
              <w:pStyle w:val="TAC"/>
              <w:jc w:val="left"/>
              <w:rPr>
                <w:sz w:val="16"/>
                <w:szCs w:val="16"/>
              </w:rPr>
            </w:pPr>
            <w:r w:rsidRPr="004B3397">
              <w:rPr>
                <w:sz w:val="16"/>
                <w:szCs w:val="16"/>
              </w:rPr>
              <w:t>R5-245428</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BA41CFE" w14:textId="55826237" w:rsidR="003D7011" w:rsidRPr="004B3397" w:rsidRDefault="003D7011" w:rsidP="003D7011">
            <w:pPr>
              <w:pStyle w:val="TAL"/>
              <w:rPr>
                <w:sz w:val="16"/>
                <w:szCs w:val="16"/>
              </w:rPr>
            </w:pPr>
            <w:r w:rsidRPr="004B3397">
              <w:rPr>
                <w:sz w:val="16"/>
                <w:szCs w:val="16"/>
              </w:rPr>
              <w:t>0021</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1F92BC4" w14:textId="05FEB4E6" w:rsidR="003D7011" w:rsidRPr="004B3397" w:rsidRDefault="003D7011" w:rsidP="003D7011">
            <w:pPr>
              <w:pStyle w:val="TAR"/>
              <w:jc w:val="left"/>
              <w:rPr>
                <w:sz w:val="16"/>
                <w:szCs w:val="16"/>
              </w:rPr>
            </w:pPr>
            <w:r w:rsidRPr="004B339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10E2D6" w14:textId="176E800C" w:rsidR="003D7011" w:rsidRPr="004B3397" w:rsidRDefault="003D7011" w:rsidP="003D7011">
            <w:pPr>
              <w:pStyle w:val="TAC"/>
              <w:jc w:val="left"/>
              <w:rPr>
                <w:sz w:val="16"/>
                <w:szCs w:val="16"/>
              </w:rPr>
            </w:pPr>
            <w:r w:rsidRPr="004B339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5DADD0C" w14:textId="0D53171D" w:rsidR="003D7011" w:rsidRPr="004B3397" w:rsidRDefault="003D7011" w:rsidP="003D7011">
            <w:pPr>
              <w:pStyle w:val="TAL"/>
              <w:rPr>
                <w:sz w:val="16"/>
                <w:szCs w:val="16"/>
              </w:rPr>
            </w:pPr>
            <w:r w:rsidRPr="004B3397">
              <w:rPr>
                <w:sz w:val="16"/>
                <w:szCs w:val="16"/>
              </w:rPr>
              <w:t>On General and frequency Bands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5EDCC5" w14:textId="7FD3692B" w:rsidR="003D7011" w:rsidRPr="004B3397" w:rsidRDefault="003D7011" w:rsidP="003D7011">
            <w:pPr>
              <w:pStyle w:val="TAC"/>
              <w:jc w:val="left"/>
              <w:rPr>
                <w:sz w:val="16"/>
                <w:szCs w:val="16"/>
              </w:rPr>
            </w:pPr>
            <w:r w:rsidRPr="004B3397">
              <w:rPr>
                <w:sz w:val="16"/>
                <w:szCs w:val="16"/>
              </w:rPr>
              <w:t>18.0.0</w:t>
            </w:r>
          </w:p>
        </w:tc>
      </w:tr>
      <w:tr w:rsidR="00393892" w:rsidRPr="004B3397" w14:paraId="4E68CD53"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6F6E7B" w14:textId="77777777" w:rsidR="003D7011" w:rsidRPr="004B3397" w:rsidRDefault="003D7011" w:rsidP="003D7011">
            <w:pPr>
              <w:pStyle w:val="TAC"/>
              <w:jc w:val="left"/>
              <w:rPr>
                <w:sz w:val="16"/>
                <w:szCs w:val="16"/>
              </w:rPr>
            </w:pPr>
            <w:r w:rsidRPr="004B3397">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5EE456A" w14:textId="77777777" w:rsidR="003D7011" w:rsidRPr="004B3397" w:rsidRDefault="003D7011" w:rsidP="003D7011">
            <w:pPr>
              <w:pStyle w:val="TAC"/>
              <w:jc w:val="left"/>
              <w:rPr>
                <w:sz w:val="16"/>
                <w:szCs w:val="16"/>
              </w:rPr>
            </w:pPr>
            <w:r w:rsidRPr="004B3397">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60E9E074" w14:textId="13443E54" w:rsidR="003D7011" w:rsidRPr="004B3397" w:rsidRDefault="003D7011" w:rsidP="003D7011">
            <w:pPr>
              <w:pStyle w:val="TAC"/>
              <w:jc w:val="left"/>
              <w:rPr>
                <w:sz w:val="16"/>
                <w:szCs w:val="16"/>
              </w:rPr>
            </w:pPr>
            <w:r w:rsidRPr="004B3397">
              <w:rPr>
                <w:sz w:val="16"/>
                <w:szCs w:val="16"/>
              </w:rPr>
              <w:t>R5-245429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0754A008" w14:textId="05331172" w:rsidR="003D7011" w:rsidRPr="004B3397" w:rsidRDefault="003D7011" w:rsidP="003D7011">
            <w:pPr>
              <w:pStyle w:val="TAL"/>
              <w:rPr>
                <w:sz w:val="16"/>
                <w:szCs w:val="16"/>
              </w:rPr>
            </w:pPr>
            <w:r w:rsidRPr="004B3397">
              <w:rPr>
                <w:sz w:val="16"/>
                <w:szCs w:val="16"/>
              </w:rPr>
              <w:t>0022</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548BF6DF" w14:textId="13310807" w:rsidR="003D7011" w:rsidRPr="004B3397" w:rsidRDefault="003D7011" w:rsidP="003D7011">
            <w:pPr>
              <w:pStyle w:val="TAR"/>
              <w:jc w:val="left"/>
              <w:rPr>
                <w:sz w:val="16"/>
                <w:szCs w:val="16"/>
              </w:rPr>
            </w:pPr>
            <w:r w:rsidRPr="004B339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88AAA0C" w14:textId="5B0D9E34" w:rsidR="003D7011" w:rsidRPr="004B3397" w:rsidRDefault="003D7011" w:rsidP="003D7011">
            <w:pPr>
              <w:pStyle w:val="TAC"/>
              <w:jc w:val="left"/>
              <w:rPr>
                <w:sz w:val="16"/>
                <w:szCs w:val="16"/>
              </w:rPr>
            </w:pPr>
            <w:r w:rsidRPr="004B339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AAA4A74" w14:textId="7204AFD1" w:rsidR="003D7011" w:rsidRPr="004B3397" w:rsidRDefault="003D7011" w:rsidP="003D7011">
            <w:pPr>
              <w:pStyle w:val="TAL"/>
              <w:rPr>
                <w:sz w:val="16"/>
                <w:szCs w:val="16"/>
              </w:rPr>
            </w:pPr>
            <w:r w:rsidRPr="004B3397">
              <w:rPr>
                <w:sz w:val="16"/>
                <w:szCs w:val="16"/>
              </w:rPr>
              <w:t>On FR2 gNB configurations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F7118B" w14:textId="0992973F" w:rsidR="003D7011" w:rsidRPr="004B3397" w:rsidRDefault="003D7011" w:rsidP="003D7011">
            <w:pPr>
              <w:pStyle w:val="TAC"/>
              <w:jc w:val="left"/>
              <w:rPr>
                <w:sz w:val="16"/>
                <w:szCs w:val="16"/>
              </w:rPr>
            </w:pPr>
            <w:r w:rsidRPr="004B3397">
              <w:rPr>
                <w:sz w:val="16"/>
                <w:szCs w:val="16"/>
              </w:rPr>
              <w:t>18.0.0</w:t>
            </w:r>
          </w:p>
        </w:tc>
      </w:tr>
      <w:tr w:rsidR="00393892" w:rsidRPr="004B3397" w14:paraId="3CEAE325"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191FB1" w14:textId="77777777" w:rsidR="003D7011" w:rsidRPr="004B3397" w:rsidRDefault="003D7011" w:rsidP="003D7011">
            <w:pPr>
              <w:pStyle w:val="TAC"/>
              <w:jc w:val="left"/>
              <w:rPr>
                <w:sz w:val="16"/>
                <w:szCs w:val="16"/>
              </w:rPr>
            </w:pPr>
            <w:r w:rsidRPr="004B3397">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8E19A00" w14:textId="77777777" w:rsidR="003D7011" w:rsidRPr="004B3397" w:rsidRDefault="003D7011" w:rsidP="003D7011">
            <w:pPr>
              <w:pStyle w:val="TAC"/>
              <w:jc w:val="left"/>
              <w:rPr>
                <w:sz w:val="16"/>
                <w:szCs w:val="16"/>
              </w:rPr>
            </w:pPr>
            <w:r w:rsidRPr="004B3397">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1DDBD87" w14:textId="3C17C68D" w:rsidR="003D7011" w:rsidRPr="004B3397" w:rsidRDefault="003D7011" w:rsidP="003D7011">
            <w:pPr>
              <w:pStyle w:val="TAC"/>
              <w:jc w:val="left"/>
              <w:rPr>
                <w:sz w:val="16"/>
                <w:szCs w:val="16"/>
              </w:rPr>
            </w:pPr>
            <w:r w:rsidRPr="004B3397">
              <w:rPr>
                <w:sz w:val="16"/>
                <w:szCs w:val="16"/>
              </w:rPr>
              <w:t>R5-245430</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72BCC17A" w14:textId="347B0A6E" w:rsidR="003D7011" w:rsidRPr="004B3397" w:rsidRDefault="003D7011" w:rsidP="003D7011">
            <w:pPr>
              <w:pStyle w:val="TAL"/>
              <w:rPr>
                <w:sz w:val="16"/>
                <w:szCs w:val="16"/>
              </w:rPr>
            </w:pPr>
            <w:r w:rsidRPr="004B3397">
              <w:rPr>
                <w:sz w:val="16"/>
                <w:szCs w:val="16"/>
              </w:rPr>
              <w:t>0023</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E575291" w14:textId="6F4BFA1F" w:rsidR="003D7011" w:rsidRPr="004B3397" w:rsidRDefault="003D7011" w:rsidP="003D7011">
            <w:pPr>
              <w:pStyle w:val="TAR"/>
              <w:jc w:val="left"/>
              <w:rPr>
                <w:sz w:val="16"/>
                <w:szCs w:val="16"/>
              </w:rPr>
            </w:pPr>
            <w:r w:rsidRPr="004B339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7583A" w14:textId="50C76122" w:rsidR="003D7011" w:rsidRPr="004B3397" w:rsidRDefault="003D7011" w:rsidP="003D7011">
            <w:pPr>
              <w:pStyle w:val="TAC"/>
              <w:jc w:val="left"/>
              <w:rPr>
                <w:sz w:val="16"/>
                <w:szCs w:val="16"/>
              </w:rPr>
            </w:pPr>
            <w:r w:rsidRPr="004B339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3FD04A7D" w14:textId="1715F8BF" w:rsidR="003D7011" w:rsidRPr="004B3397" w:rsidRDefault="003D7011" w:rsidP="003D7011">
            <w:pPr>
              <w:pStyle w:val="TAL"/>
              <w:rPr>
                <w:sz w:val="16"/>
                <w:szCs w:val="16"/>
              </w:rPr>
            </w:pPr>
            <w:r w:rsidRPr="004B3397">
              <w:rPr>
                <w:sz w:val="16"/>
                <w:szCs w:val="16"/>
              </w:rPr>
              <w:t>On FR1 estimation of MU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C677B3" w14:textId="294E6FD9" w:rsidR="003D7011" w:rsidRPr="004B3397" w:rsidRDefault="003D7011" w:rsidP="003D7011">
            <w:pPr>
              <w:pStyle w:val="TAC"/>
              <w:jc w:val="left"/>
              <w:rPr>
                <w:sz w:val="16"/>
                <w:szCs w:val="16"/>
              </w:rPr>
            </w:pPr>
            <w:r w:rsidRPr="004B3397">
              <w:rPr>
                <w:sz w:val="16"/>
                <w:szCs w:val="16"/>
              </w:rPr>
              <w:t>18.0.0</w:t>
            </w:r>
          </w:p>
        </w:tc>
      </w:tr>
      <w:tr w:rsidR="00393892" w:rsidRPr="004B3397" w14:paraId="475CB60C"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691794" w14:textId="77777777" w:rsidR="003D7011" w:rsidRPr="004B3397" w:rsidRDefault="003D7011" w:rsidP="003D7011">
            <w:pPr>
              <w:pStyle w:val="TAC"/>
              <w:jc w:val="left"/>
              <w:rPr>
                <w:sz w:val="16"/>
                <w:szCs w:val="16"/>
              </w:rPr>
            </w:pPr>
            <w:r w:rsidRPr="004B3397">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DBA7052" w14:textId="77777777" w:rsidR="003D7011" w:rsidRPr="004B3397" w:rsidRDefault="003D7011" w:rsidP="003D7011">
            <w:pPr>
              <w:pStyle w:val="TAC"/>
              <w:jc w:val="left"/>
              <w:rPr>
                <w:sz w:val="16"/>
                <w:szCs w:val="16"/>
              </w:rPr>
            </w:pPr>
            <w:r w:rsidRPr="004B3397">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473AE50" w14:textId="7728E53D" w:rsidR="003D7011" w:rsidRPr="004B3397" w:rsidRDefault="003D7011" w:rsidP="003D7011">
            <w:pPr>
              <w:pStyle w:val="TAC"/>
              <w:jc w:val="left"/>
              <w:rPr>
                <w:sz w:val="16"/>
                <w:szCs w:val="16"/>
              </w:rPr>
            </w:pPr>
            <w:r w:rsidRPr="004B3397">
              <w:rPr>
                <w:sz w:val="16"/>
                <w:szCs w:val="16"/>
              </w:rPr>
              <w:t>R5-245432</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24F31991" w14:textId="0BE64885" w:rsidR="003D7011" w:rsidRPr="004B3397" w:rsidRDefault="003D7011" w:rsidP="003D7011">
            <w:pPr>
              <w:pStyle w:val="TAL"/>
              <w:rPr>
                <w:sz w:val="16"/>
                <w:szCs w:val="16"/>
              </w:rPr>
            </w:pPr>
            <w:r w:rsidRPr="004B3397">
              <w:rPr>
                <w:sz w:val="16"/>
                <w:szCs w:val="16"/>
              </w:rPr>
              <w:t>0025</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D2895BC" w14:textId="1C78D0C3" w:rsidR="003D7011" w:rsidRPr="004B3397" w:rsidRDefault="003D7011" w:rsidP="003D7011">
            <w:pPr>
              <w:pStyle w:val="TAR"/>
              <w:jc w:val="left"/>
              <w:rPr>
                <w:sz w:val="16"/>
                <w:szCs w:val="16"/>
              </w:rPr>
            </w:pPr>
            <w:r w:rsidRPr="004B339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90520C5" w14:textId="61ED9664" w:rsidR="003D7011" w:rsidRPr="004B3397" w:rsidRDefault="003D7011" w:rsidP="003D7011">
            <w:pPr>
              <w:pStyle w:val="TAC"/>
              <w:jc w:val="left"/>
              <w:rPr>
                <w:sz w:val="16"/>
                <w:szCs w:val="16"/>
              </w:rPr>
            </w:pPr>
            <w:r w:rsidRPr="004B339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4C6E662" w14:textId="7B7814AB" w:rsidR="003D7011" w:rsidRPr="004B3397" w:rsidRDefault="003D7011" w:rsidP="003D7011">
            <w:pPr>
              <w:pStyle w:val="TAL"/>
              <w:rPr>
                <w:sz w:val="16"/>
                <w:szCs w:val="16"/>
              </w:rPr>
            </w:pPr>
            <w:r w:rsidRPr="004B3397">
              <w:rPr>
                <w:sz w:val="16"/>
                <w:szCs w:val="16"/>
              </w:rPr>
              <w:t>On FR2 Test methodology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80F5A6" w14:textId="2190861E" w:rsidR="003D7011" w:rsidRPr="004B3397" w:rsidRDefault="003D7011" w:rsidP="003D7011">
            <w:pPr>
              <w:pStyle w:val="TAC"/>
              <w:jc w:val="left"/>
              <w:rPr>
                <w:sz w:val="16"/>
                <w:szCs w:val="16"/>
              </w:rPr>
            </w:pPr>
            <w:r w:rsidRPr="004B3397">
              <w:rPr>
                <w:sz w:val="16"/>
                <w:szCs w:val="16"/>
              </w:rPr>
              <w:t>18.0.0</w:t>
            </w:r>
          </w:p>
        </w:tc>
      </w:tr>
      <w:tr w:rsidR="00393892" w:rsidRPr="004B3397" w14:paraId="3D82E9E7"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210D49C" w14:textId="77777777" w:rsidR="003D7011" w:rsidRPr="004B3397" w:rsidRDefault="003D7011" w:rsidP="003D7011">
            <w:pPr>
              <w:pStyle w:val="TAC"/>
              <w:jc w:val="left"/>
              <w:rPr>
                <w:sz w:val="16"/>
                <w:szCs w:val="16"/>
              </w:rPr>
            </w:pPr>
            <w:r w:rsidRPr="004B3397">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AB90D0F" w14:textId="77777777" w:rsidR="003D7011" w:rsidRPr="004B3397" w:rsidRDefault="003D7011" w:rsidP="003D7011">
            <w:pPr>
              <w:pStyle w:val="TAC"/>
              <w:jc w:val="left"/>
              <w:rPr>
                <w:sz w:val="16"/>
                <w:szCs w:val="16"/>
              </w:rPr>
            </w:pPr>
            <w:r w:rsidRPr="004B3397">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836CE9F" w14:textId="76EF4314" w:rsidR="003D7011" w:rsidRPr="004B3397" w:rsidRDefault="003D7011" w:rsidP="003D7011">
            <w:pPr>
              <w:pStyle w:val="TAC"/>
              <w:jc w:val="left"/>
              <w:rPr>
                <w:sz w:val="16"/>
                <w:szCs w:val="16"/>
              </w:rPr>
            </w:pPr>
            <w:r w:rsidRPr="004B3397">
              <w:rPr>
                <w:sz w:val="16"/>
                <w:szCs w:val="16"/>
              </w:rPr>
              <w:t>R5-245433</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09A158E5" w14:textId="72AF5417" w:rsidR="003D7011" w:rsidRPr="004B3397" w:rsidRDefault="003D7011" w:rsidP="003D7011">
            <w:pPr>
              <w:pStyle w:val="TAL"/>
              <w:rPr>
                <w:sz w:val="16"/>
                <w:szCs w:val="16"/>
              </w:rPr>
            </w:pPr>
            <w:r w:rsidRPr="004B3397">
              <w:rPr>
                <w:sz w:val="16"/>
                <w:szCs w:val="16"/>
              </w:rPr>
              <w:t>0026</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0DDC0656" w14:textId="4B39E76C" w:rsidR="003D7011" w:rsidRPr="004B3397" w:rsidRDefault="003D7011" w:rsidP="003D7011">
            <w:pPr>
              <w:pStyle w:val="TAR"/>
              <w:jc w:val="left"/>
              <w:rPr>
                <w:sz w:val="16"/>
                <w:szCs w:val="16"/>
              </w:rPr>
            </w:pPr>
            <w:r w:rsidRPr="004B339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CEBCD1C" w14:textId="076FF7D3" w:rsidR="003D7011" w:rsidRPr="004B3397" w:rsidRDefault="003D7011" w:rsidP="003D7011">
            <w:pPr>
              <w:pStyle w:val="TAC"/>
              <w:jc w:val="left"/>
              <w:rPr>
                <w:sz w:val="16"/>
                <w:szCs w:val="16"/>
              </w:rPr>
            </w:pPr>
            <w:r w:rsidRPr="004B339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0D288A09" w14:textId="395465A9" w:rsidR="003D7011" w:rsidRPr="004B3397" w:rsidRDefault="003D7011" w:rsidP="003D7011">
            <w:pPr>
              <w:pStyle w:val="TAL"/>
              <w:rPr>
                <w:sz w:val="16"/>
                <w:szCs w:val="16"/>
              </w:rPr>
            </w:pPr>
            <w:r w:rsidRPr="004B3397">
              <w:rPr>
                <w:sz w:val="16"/>
                <w:szCs w:val="16"/>
              </w:rPr>
              <w:t>On MU of FR2 3D-MPAC system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442D18" w14:textId="482ECEF8" w:rsidR="003D7011" w:rsidRPr="004B3397" w:rsidRDefault="003D7011" w:rsidP="003D7011">
            <w:pPr>
              <w:pStyle w:val="TAC"/>
              <w:jc w:val="left"/>
              <w:rPr>
                <w:sz w:val="16"/>
                <w:szCs w:val="16"/>
              </w:rPr>
            </w:pPr>
            <w:r w:rsidRPr="004B3397">
              <w:rPr>
                <w:sz w:val="16"/>
                <w:szCs w:val="16"/>
              </w:rPr>
              <w:t>18.0.0</w:t>
            </w:r>
          </w:p>
        </w:tc>
      </w:tr>
      <w:tr w:rsidR="00393892" w:rsidRPr="004B3397" w14:paraId="74C65336"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389524" w14:textId="77777777" w:rsidR="003D7011" w:rsidRPr="004B3397" w:rsidRDefault="003D7011" w:rsidP="003D7011">
            <w:pPr>
              <w:pStyle w:val="TAC"/>
              <w:jc w:val="left"/>
              <w:rPr>
                <w:sz w:val="16"/>
                <w:szCs w:val="16"/>
              </w:rPr>
            </w:pPr>
            <w:r w:rsidRPr="004B3397">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DBE4A0A" w14:textId="77777777" w:rsidR="003D7011" w:rsidRPr="004B3397" w:rsidRDefault="003D7011" w:rsidP="003D7011">
            <w:pPr>
              <w:pStyle w:val="TAC"/>
              <w:jc w:val="left"/>
              <w:rPr>
                <w:sz w:val="16"/>
                <w:szCs w:val="16"/>
              </w:rPr>
            </w:pPr>
            <w:r w:rsidRPr="004B3397">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82B31CF" w14:textId="53ED4216" w:rsidR="003D7011" w:rsidRPr="004B3397" w:rsidRDefault="003D7011" w:rsidP="003D7011">
            <w:pPr>
              <w:pStyle w:val="TAC"/>
              <w:jc w:val="left"/>
              <w:rPr>
                <w:sz w:val="16"/>
                <w:szCs w:val="16"/>
              </w:rPr>
            </w:pPr>
            <w:r w:rsidRPr="004B3397">
              <w:rPr>
                <w:sz w:val="16"/>
                <w:szCs w:val="16"/>
              </w:rPr>
              <w:t>R5-245437</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4C229350" w14:textId="6D83081B" w:rsidR="003D7011" w:rsidRPr="004B3397" w:rsidRDefault="003D7011" w:rsidP="003D7011">
            <w:pPr>
              <w:pStyle w:val="TAL"/>
              <w:rPr>
                <w:sz w:val="16"/>
                <w:szCs w:val="16"/>
              </w:rPr>
            </w:pPr>
            <w:r w:rsidRPr="004B3397">
              <w:rPr>
                <w:sz w:val="16"/>
                <w:szCs w:val="16"/>
              </w:rPr>
              <w:t>0028</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57A37FB" w14:textId="56DAE553" w:rsidR="003D7011" w:rsidRPr="004B3397" w:rsidRDefault="003D7011" w:rsidP="003D7011">
            <w:pPr>
              <w:pStyle w:val="TAR"/>
              <w:jc w:val="left"/>
              <w:rPr>
                <w:sz w:val="16"/>
                <w:szCs w:val="16"/>
              </w:rPr>
            </w:pPr>
            <w:r w:rsidRPr="004B339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C282CF" w14:textId="269C8230" w:rsidR="003D7011" w:rsidRPr="004B3397" w:rsidRDefault="003D7011" w:rsidP="003D7011">
            <w:pPr>
              <w:pStyle w:val="TAC"/>
              <w:jc w:val="left"/>
              <w:rPr>
                <w:sz w:val="16"/>
                <w:szCs w:val="16"/>
              </w:rPr>
            </w:pPr>
            <w:r w:rsidRPr="004B339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D2104E1" w14:textId="4CEFB291" w:rsidR="003D7011" w:rsidRPr="004B3397" w:rsidRDefault="003D7011" w:rsidP="003D7011">
            <w:pPr>
              <w:pStyle w:val="TAL"/>
              <w:rPr>
                <w:sz w:val="16"/>
                <w:szCs w:val="16"/>
              </w:rPr>
            </w:pPr>
            <w:r w:rsidRPr="004B3397">
              <w:rPr>
                <w:sz w:val="16"/>
                <w:szCs w:val="16"/>
              </w:rPr>
              <w:t>On FR2 Channel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C52918" w14:textId="48A06371" w:rsidR="003D7011" w:rsidRPr="004B3397" w:rsidRDefault="003D7011" w:rsidP="003D7011">
            <w:pPr>
              <w:pStyle w:val="TAC"/>
              <w:jc w:val="left"/>
              <w:rPr>
                <w:sz w:val="16"/>
                <w:szCs w:val="16"/>
              </w:rPr>
            </w:pPr>
            <w:r w:rsidRPr="004B3397">
              <w:rPr>
                <w:sz w:val="16"/>
                <w:szCs w:val="16"/>
              </w:rPr>
              <w:t>18.0.0</w:t>
            </w:r>
          </w:p>
        </w:tc>
      </w:tr>
      <w:tr w:rsidR="00393892" w:rsidRPr="004B3397" w14:paraId="1E3F87B4"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4A3954" w14:textId="77777777" w:rsidR="003D7011" w:rsidRPr="004B3397" w:rsidRDefault="003D7011" w:rsidP="003D7011">
            <w:pPr>
              <w:pStyle w:val="TAC"/>
              <w:jc w:val="left"/>
              <w:rPr>
                <w:sz w:val="16"/>
                <w:szCs w:val="16"/>
              </w:rPr>
            </w:pPr>
            <w:r w:rsidRPr="004B3397">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B863038" w14:textId="77777777" w:rsidR="003D7011" w:rsidRPr="004B3397" w:rsidRDefault="003D7011" w:rsidP="003D7011">
            <w:pPr>
              <w:pStyle w:val="TAC"/>
              <w:jc w:val="left"/>
              <w:rPr>
                <w:sz w:val="16"/>
                <w:szCs w:val="16"/>
              </w:rPr>
            </w:pPr>
            <w:r w:rsidRPr="004B3397">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5F4B2FB" w14:textId="500D2E84" w:rsidR="003D7011" w:rsidRPr="004B3397" w:rsidRDefault="003D7011" w:rsidP="003D7011">
            <w:pPr>
              <w:pStyle w:val="TAC"/>
              <w:jc w:val="left"/>
              <w:rPr>
                <w:sz w:val="16"/>
                <w:szCs w:val="16"/>
              </w:rPr>
            </w:pPr>
            <w:r w:rsidRPr="004B3397">
              <w:rPr>
                <w:sz w:val="16"/>
                <w:szCs w:val="16"/>
              </w:rPr>
              <w:t>R5-245999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7830A8B" w14:textId="5D3B2787" w:rsidR="003D7011" w:rsidRPr="004B3397" w:rsidRDefault="003D7011" w:rsidP="003D7011">
            <w:pPr>
              <w:pStyle w:val="TAL"/>
              <w:rPr>
                <w:sz w:val="16"/>
                <w:szCs w:val="16"/>
              </w:rPr>
            </w:pPr>
            <w:r w:rsidRPr="004B3397">
              <w:rPr>
                <w:sz w:val="16"/>
                <w:szCs w:val="16"/>
              </w:rPr>
              <w:t>0020</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29385BA7" w14:textId="416859CF" w:rsidR="003D7011" w:rsidRPr="004B3397" w:rsidRDefault="003D7011" w:rsidP="003D7011">
            <w:pPr>
              <w:pStyle w:val="TAR"/>
              <w:jc w:val="left"/>
              <w:rPr>
                <w:sz w:val="16"/>
                <w:szCs w:val="16"/>
              </w:rPr>
            </w:pPr>
            <w:r w:rsidRPr="004B3397">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220D162" w14:textId="5B4A2606" w:rsidR="003D7011" w:rsidRPr="004B3397" w:rsidRDefault="003D7011" w:rsidP="003D7011">
            <w:pPr>
              <w:pStyle w:val="TAC"/>
              <w:jc w:val="left"/>
              <w:rPr>
                <w:sz w:val="16"/>
                <w:szCs w:val="16"/>
              </w:rPr>
            </w:pPr>
            <w:r w:rsidRPr="004B339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00D93E3" w14:textId="4630D505" w:rsidR="003D7011" w:rsidRPr="004B3397" w:rsidRDefault="003D7011" w:rsidP="003D7011">
            <w:pPr>
              <w:pStyle w:val="TAL"/>
              <w:rPr>
                <w:sz w:val="16"/>
                <w:szCs w:val="16"/>
              </w:rPr>
            </w:pPr>
            <w:r w:rsidRPr="004B3397">
              <w:rPr>
                <w:sz w:val="16"/>
                <w:szCs w:val="16"/>
              </w:rPr>
              <w:t>On scope, references, terms and abbreviations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EF4BE6" w14:textId="2073BAB5" w:rsidR="003D7011" w:rsidRPr="004B3397" w:rsidRDefault="003D7011" w:rsidP="003D7011">
            <w:pPr>
              <w:pStyle w:val="TAC"/>
              <w:jc w:val="left"/>
              <w:rPr>
                <w:sz w:val="16"/>
                <w:szCs w:val="16"/>
              </w:rPr>
            </w:pPr>
            <w:r w:rsidRPr="004B3397">
              <w:rPr>
                <w:sz w:val="16"/>
                <w:szCs w:val="16"/>
              </w:rPr>
              <w:t>18.0.0</w:t>
            </w:r>
          </w:p>
        </w:tc>
      </w:tr>
      <w:tr w:rsidR="00393892" w:rsidRPr="004B3397" w14:paraId="23ADB3A7"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C3D79A" w14:textId="77777777" w:rsidR="003D7011" w:rsidRPr="004B3397" w:rsidRDefault="003D7011" w:rsidP="003D7011">
            <w:pPr>
              <w:pStyle w:val="TAC"/>
              <w:jc w:val="left"/>
              <w:rPr>
                <w:sz w:val="16"/>
                <w:szCs w:val="16"/>
              </w:rPr>
            </w:pPr>
            <w:r w:rsidRPr="004B3397">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B32E20C" w14:textId="77777777" w:rsidR="003D7011" w:rsidRPr="004B3397" w:rsidRDefault="003D7011" w:rsidP="003D7011">
            <w:pPr>
              <w:pStyle w:val="TAC"/>
              <w:jc w:val="left"/>
              <w:rPr>
                <w:sz w:val="16"/>
                <w:szCs w:val="16"/>
              </w:rPr>
            </w:pPr>
            <w:r w:rsidRPr="004B3397">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5A16BB8D" w14:textId="24BE66B4" w:rsidR="003D7011" w:rsidRPr="004B3397" w:rsidRDefault="003D7011" w:rsidP="003D7011">
            <w:pPr>
              <w:pStyle w:val="TAC"/>
              <w:jc w:val="left"/>
              <w:rPr>
                <w:sz w:val="16"/>
                <w:szCs w:val="16"/>
              </w:rPr>
            </w:pPr>
            <w:r w:rsidRPr="004B3397">
              <w:rPr>
                <w:sz w:val="16"/>
                <w:szCs w:val="16"/>
              </w:rPr>
              <w:t>R5-246001</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3525FE38" w14:textId="46A1AD7D" w:rsidR="003D7011" w:rsidRPr="004B3397" w:rsidRDefault="003D7011" w:rsidP="003D7011">
            <w:pPr>
              <w:pStyle w:val="TAL"/>
              <w:rPr>
                <w:sz w:val="16"/>
                <w:szCs w:val="16"/>
              </w:rPr>
            </w:pPr>
            <w:r w:rsidRPr="004B3397">
              <w:rPr>
                <w:sz w:val="16"/>
                <w:szCs w:val="16"/>
              </w:rPr>
              <w:t>0024</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0D9676B3" w14:textId="4389712C" w:rsidR="003D7011" w:rsidRPr="004B3397" w:rsidRDefault="003D7011" w:rsidP="003D7011">
            <w:pPr>
              <w:pStyle w:val="TAR"/>
              <w:jc w:val="left"/>
              <w:rPr>
                <w:sz w:val="16"/>
                <w:szCs w:val="16"/>
              </w:rPr>
            </w:pPr>
            <w:r w:rsidRPr="004B3397">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0546806" w14:textId="0AC779E2" w:rsidR="003D7011" w:rsidRPr="004B3397" w:rsidRDefault="003D7011" w:rsidP="003D7011">
            <w:pPr>
              <w:pStyle w:val="TAC"/>
              <w:jc w:val="left"/>
              <w:rPr>
                <w:sz w:val="16"/>
                <w:szCs w:val="16"/>
              </w:rPr>
            </w:pPr>
            <w:r w:rsidRPr="004B339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21279476" w14:textId="096D44CF" w:rsidR="003D7011" w:rsidRPr="004B3397" w:rsidRDefault="003D7011" w:rsidP="003D7011">
            <w:pPr>
              <w:pStyle w:val="TAL"/>
              <w:rPr>
                <w:sz w:val="16"/>
                <w:szCs w:val="16"/>
              </w:rPr>
            </w:pPr>
            <w:r w:rsidRPr="004B3397">
              <w:rPr>
                <w:sz w:val="16"/>
                <w:szCs w:val="16"/>
              </w:rPr>
              <w:t>On FR2 MIMO OTA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72406" w14:textId="1076543F" w:rsidR="003D7011" w:rsidRPr="004B3397" w:rsidRDefault="003D7011" w:rsidP="003D7011">
            <w:pPr>
              <w:pStyle w:val="TAC"/>
              <w:jc w:val="left"/>
              <w:rPr>
                <w:sz w:val="16"/>
                <w:szCs w:val="16"/>
              </w:rPr>
            </w:pPr>
            <w:r w:rsidRPr="004B3397">
              <w:rPr>
                <w:sz w:val="16"/>
                <w:szCs w:val="16"/>
              </w:rPr>
              <w:t>18.0.0</w:t>
            </w:r>
          </w:p>
        </w:tc>
      </w:tr>
      <w:tr w:rsidR="00393892" w:rsidRPr="004B3397" w14:paraId="10886626"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D1CD5B" w14:textId="77777777" w:rsidR="003D7011" w:rsidRPr="004B3397" w:rsidRDefault="003D7011" w:rsidP="003D7011">
            <w:pPr>
              <w:pStyle w:val="TAC"/>
              <w:jc w:val="left"/>
              <w:rPr>
                <w:sz w:val="16"/>
                <w:szCs w:val="16"/>
              </w:rPr>
            </w:pPr>
            <w:r w:rsidRPr="004B3397">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0C00508" w14:textId="77777777" w:rsidR="003D7011" w:rsidRPr="004B3397" w:rsidRDefault="003D7011" w:rsidP="003D7011">
            <w:pPr>
              <w:pStyle w:val="TAC"/>
              <w:jc w:val="left"/>
              <w:rPr>
                <w:sz w:val="16"/>
                <w:szCs w:val="16"/>
              </w:rPr>
            </w:pPr>
            <w:r w:rsidRPr="004B3397">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18DF01A" w14:textId="3776DEAF" w:rsidR="003D7011" w:rsidRPr="004B3397" w:rsidRDefault="003D7011" w:rsidP="003D7011">
            <w:pPr>
              <w:pStyle w:val="TAC"/>
              <w:jc w:val="left"/>
              <w:rPr>
                <w:sz w:val="16"/>
                <w:szCs w:val="16"/>
              </w:rPr>
            </w:pPr>
            <w:r w:rsidRPr="004B3397">
              <w:rPr>
                <w:sz w:val="16"/>
                <w:szCs w:val="16"/>
              </w:rPr>
              <w:t>R5-246002</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7D40FA5F" w14:textId="219B7EDD" w:rsidR="003D7011" w:rsidRPr="004B3397" w:rsidRDefault="003D7011" w:rsidP="003D7011">
            <w:pPr>
              <w:pStyle w:val="TAL"/>
              <w:rPr>
                <w:sz w:val="16"/>
                <w:szCs w:val="16"/>
              </w:rPr>
            </w:pPr>
            <w:r w:rsidRPr="004B3397">
              <w:rPr>
                <w:sz w:val="16"/>
                <w:szCs w:val="16"/>
              </w:rPr>
              <w:t>0027</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0D2020D" w14:textId="655E9AC2" w:rsidR="003D7011" w:rsidRPr="004B3397" w:rsidRDefault="003D7011" w:rsidP="003D7011">
            <w:pPr>
              <w:pStyle w:val="TAR"/>
              <w:jc w:val="left"/>
              <w:rPr>
                <w:sz w:val="16"/>
                <w:szCs w:val="16"/>
              </w:rPr>
            </w:pPr>
            <w:r w:rsidRPr="004B3397">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A58A28" w14:textId="7963E056" w:rsidR="003D7011" w:rsidRPr="004B3397" w:rsidRDefault="003D7011" w:rsidP="003D7011">
            <w:pPr>
              <w:pStyle w:val="TAC"/>
              <w:jc w:val="left"/>
              <w:rPr>
                <w:sz w:val="16"/>
                <w:szCs w:val="16"/>
              </w:rPr>
            </w:pPr>
            <w:r w:rsidRPr="004B339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0B20DC8" w14:textId="45F23389" w:rsidR="003D7011" w:rsidRPr="004B3397" w:rsidRDefault="003D7011" w:rsidP="003D7011">
            <w:pPr>
              <w:pStyle w:val="TAL"/>
              <w:rPr>
                <w:sz w:val="16"/>
                <w:szCs w:val="16"/>
              </w:rPr>
            </w:pPr>
            <w:r w:rsidRPr="004B3397">
              <w:rPr>
                <w:sz w:val="16"/>
                <w:szCs w:val="16"/>
              </w:rPr>
              <w:t>On environmental requirements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75EB1" w14:textId="08914DCA" w:rsidR="003D7011" w:rsidRPr="004B3397" w:rsidRDefault="003D7011" w:rsidP="003D7011">
            <w:pPr>
              <w:pStyle w:val="TAC"/>
              <w:jc w:val="left"/>
              <w:rPr>
                <w:sz w:val="16"/>
                <w:szCs w:val="16"/>
              </w:rPr>
            </w:pPr>
            <w:r w:rsidRPr="004B3397">
              <w:rPr>
                <w:sz w:val="16"/>
                <w:szCs w:val="16"/>
              </w:rPr>
              <w:t>18.0.0</w:t>
            </w:r>
          </w:p>
        </w:tc>
      </w:tr>
    </w:tbl>
    <w:p w14:paraId="0349369B" w14:textId="77777777" w:rsidR="00606A04" w:rsidRPr="004B3397" w:rsidRDefault="00606A04" w:rsidP="00606A04"/>
    <w:sectPr w:rsidR="00606A04" w:rsidRPr="004B3397" w:rsidSect="003539F7">
      <w:headerReference w:type="default" r:id="rId95"/>
      <w:footerReference w:type="default" r:id="rId96"/>
      <w:pgSz w:w="11907" w:h="16840" w:code="9"/>
      <w:pgMar w:top="1418" w:right="1134" w:bottom="1134" w:left="1134" w:header="851"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0D4772" w14:textId="77777777" w:rsidR="003D5C69" w:rsidRDefault="003D5C69">
      <w:pPr>
        <w:spacing w:after="0"/>
      </w:pPr>
      <w:r>
        <w:separator/>
      </w:r>
    </w:p>
  </w:endnote>
  <w:endnote w:type="continuationSeparator" w:id="0">
    <w:p w14:paraId="511C80B2" w14:textId="77777777" w:rsidR="003D5C69" w:rsidRDefault="003D5C6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ArialMT">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Osaka">
    <w:altName w:val="MS Gothic"/>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B79A37" w14:textId="5483D520" w:rsidR="00087424" w:rsidRDefault="0008742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AEB647" w14:textId="77777777" w:rsidR="00606A04" w:rsidRDefault="00606A0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B6605B" w14:textId="77777777" w:rsidR="003D5C69" w:rsidRDefault="003D5C69">
      <w:pPr>
        <w:spacing w:after="0"/>
      </w:pPr>
      <w:r>
        <w:separator/>
      </w:r>
    </w:p>
  </w:footnote>
  <w:footnote w:type="continuationSeparator" w:id="0">
    <w:p w14:paraId="5EE8ADFC" w14:textId="77777777" w:rsidR="003D5C69" w:rsidRDefault="003D5C6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983BF" w14:textId="773B69D0" w:rsidR="00D93CBC" w:rsidRDefault="00D93CBC" w:rsidP="00D93CBC">
    <w:pPr>
      <w:pStyle w:val="Header"/>
      <w:framePr w:wrap="auto" w:vAnchor="text" w:hAnchor="margin" w:y="1"/>
    </w:pPr>
    <w:r>
      <w:fldChar w:fldCharType="begin"/>
    </w:r>
    <w:r>
      <w:instrText xml:space="preserve">styleref ZGSM </w:instrText>
    </w:r>
    <w:r>
      <w:fldChar w:fldCharType="separate"/>
    </w:r>
    <w:r w:rsidR="000E4798">
      <w:rPr>
        <w:noProof/>
      </w:rPr>
      <w:t>Release 18</w:t>
    </w:r>
    <w:r>
      <w:fldChar w:fldCharType="end"/>
    </w:r>
  </w:p>
  <w:p w14:paraId="6210BCFA" w14:textId="77777777" w:rsidR="00D93CBC" w:rsidRDefault="00D93CBC" w:rsidP="00D93CBC">
    <w:pPr>
      <w:pStyle w:val="Header"/>
      <w:framePr w:wrap="auto" w:vAnchor="text" w:hAnchor="margin" w:xAlign="center" w:y="1"/>
    </w:pPr>
    <w:r>
      <w:fldChar w:fldCharType="begin"/>
    </w:r>
    <w:r>
      <w:instrText xml:space="preserve">page </w:instrText>
    </w:r>
    <w:r>
      <w:fldChar w:fldCharType="separate"/>
    </w:r>
    <w:r>
      <w:t>2</w:t>
    </w:r>
    <w:r>
      <w:fldChar w:fldCharType="end"/>
    </w:r>
  </w:p>
  <w:p w14:paraId="54606ACB" w14:textId="5635E9D1" w:rsidR="00D93CBC" w:rsidRDefault="00D93CBC" w:rsidP="00D93CBC">
    <w:pPr>
      <w:pStyle w:val="Header"/>
      <w:framePr w:wrap="auto" w:vAnchor="text" w:hAnchor="margin" w:xAlign="right" w:y="1"/>
    </w:pPr>
    <w:r>
      <w:fldChar w:fldCharType="begin"/>
    </w:r>
    <w:r>
      <w:instrText xml:space="preserve">styleref ZA </w:instrText>
    </w:r>
    <w:r>
      <w:fldChar w:fldCharType="separate"/>
    </w:r>
    <w:r w:rsidR="000E4798">
      <w:rPr>
        <w:noProof/>
      </w:rPr>
      <w:t>3GPP TS 38.551 V18.0.0 (2024-09)</w:t>
    </w:r>
    <w:r>
      <w:fldChar w:fldCharType="end"/>
    </w:r>
  </w:p>
  <w:p w14:paraId="12C56BE5" w14:textId="04C05DDD" w:rsidR="00087424" w:rsidRDefault="00087424" w:rsidP="00D93CB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AEEF46" w14:textId="77777777" w:rsidR="00DB0300" w:rsidRDefault="00DB0300">
    <w:r>
      <w:t xml:space="preserve">Page </w:t>
    </w:r>
    <w:r>
      <w:fldChar w:fldCharType="begin"/>
    </w:r>
    <w:r>
      <w:instrText>PAGE</w:instrText>
    </w:r>
    <w:r>
      <w:fldChar w:fldCharType="separate"/>
    </w:r>
    <w:r>
      <w:rPr>
        <w:noProof/>
      </w:rPr>
      <w:t>1</w:t>
    </w:r>
    <w:r>
      <w:rPr>
        <w:noProof/>
      </w:rP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37BDEA" w14:textId="167E4113" w:rsidR="00606A04" w:rsidRDefault="00606A0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4798">
      <w:rPr>
        <w:rFonts w:ascii="Arial" w:hAnsi="Arial" w:cs="Arial"/>
        <w:b/>
        <w:noProof/>
        <w:sz w:val="18"/>
        <w:szCs w:val="18"/>
      </w:rPr>
      <w:t>3GPP TS 38.551 V18.0.0 (2024-09)</w:t>
    </w:r>
    <w:r>
      <w:rPr>
        <w:rFonts w:ascii="Arial" w:hAnsi="Arial" w:cs="Arial"/>
        <w:b/>
        <w:sz w:val="18"/>
        <w:szCs w:val="18"/>
      </w:rPr>
      <w:fldChar w:fldCharType="end"/>
    </w:r>
  </w:p>
  <w:p w14:paraId="707D78F2" w14:textId="77777777" w:rsidR="00606A04" w:rsidRDefault="00606A0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895CBEF" w14:textId="2016D857" w:rsidR="00606A04" w:rsidRDefault="00606A0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4798">
      <w:rPr>
        <w:rFonts w:ascii="Arial" w:hAnsi="Arial" w:cs="Arial"/>
        <w:b/>
        <w:noProof/>
        <w:sz w:val="18"/>
        <w:szCs w:val="18"/>
      </w:rPr>
      <w:t>Release 18</w:t>
    </w:r>
    <w:r>
      <w:rPr>
        <w:rFonts w:ascii="Arial" w:hAnsi="Arial" w:cs="Arial"/>
        <w:b/>
        <w:sz w:val="18"/>
        <w:szCs w:val="18"/>
      </w:rPr>
      <w:fldChar w:fldCharType="end"/>
    </w:r>
  </w:p>
  <w:p w14:paraId="45BD5894" w14:textId="77777777" w:rsidR="00606A04" w:rsidRDefault="00606A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A6A5B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140CA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640A0"/>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num w:numId="1" w16cid:durableId="872420020">
    <w:abstractNumId w:val="2"/>
  </w:num>
  <w:num w:numId="2" w16cid:durableId="1288700931">
    <w:abstractNumId w:val="1"/>
  </w:num>
  <w:num w:numId="3" w16cid:durableId="1672105099">
    <w:abstractNumId w:val="0"/>
  </w:num>
  <w:num w:numId="4" w16cid:durableId="1110932430">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hideSpellingErrors/>
  <w:hideGrammaticalErrors/>
  <w:attachedTemplate r:id="rId1"/>
  <w:doNotTrackFormatting/>
  <w:defaultTabStop w:val="720"/>
  <w:characterSpacingControl w:val="doNotCompress"/>
  <w:hdrShapeDefaults>
    <o:shapedefaults v:ext="edit" spidmax="207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00AEC"/>
    <w:rsid w:val="000028B8"/>
    <w:rsid w:val="0000310B"/>
    <w:rsid w:val="00010B41"/>
    <w:rsid w:val="00014C77"/>
    <w:rsid w:val="00022EFA"/>
    <w:rsid w:val="00023E6B"/>
    <w:rsid w:val="00046884"/>
    <w:rsid w:val="00046F08"/>
    <w:rsid w:val="00056F6A"/>
    <w:rsid w:val="0006353A"/>
    <w:rsid w:val="00064314"/>
    <w:rsid w:val="00087424"/>
    <w:rsid w:val="00095584"/>
    <w:rsid w:val="0009717F"/>
    <w:rsid w:val="000B6827"/>
    <w:rsid w:val="000C3579"/>
    <w:rsid w:val="000E4798"/>
    <w:rsid w:val="000E6B42"/>
    <w:rsid w:val="00100126"/>
    <w:rsid w:val="00120AC2"/>
    <w:rsid w:val="00132350"/>
    <w:rsid w:val="00132D80"/>
    <w:rsid w:val="00147627"/>
    <w:rsid w:val="00172626"/>
    <w:rsid w:val="0017274B"/>
    <w:rsid w:val="001A58C4"/>
    <w:rsid w:val="001B070D"/>
    <w:rsid w:val="001B5A98"/>
    <w:rsid w:val="001D2BEF"/>
    <w:rsid w:val="001D34CC"/>
    <w:rsid w:val="001E116D"/>
    <w:rsid w:val="001E145F"/>
    <w:rsid w:val="001E57C0"/>
    <w:rsid w:val="001E7A98"/>
    <w:rsid w:val="001F3106"/>
    <w:rsid w:val="00201978"/>
    <w:rsid w:val="002136A5"/>
    <w:rsid w:val="00241F9A"/>
    <w:rsid w:val="00242744"/>
    <w:rsid w:val="0024290A"/>
    <w:rsid w:val="00247BC1"/>
    <w:rsid w:val="002827EB"/>
    <w:rsid w:val="00290694"/>
    <w:rsid w:val="00294432"/>
    <w:rsid w:val="002A2300"/>
    <w:rsid w:val="002A7A58"/>
    <w:rsid w:val="002B27AE"/>
    <w:rsid w:val="002C3351"/>
    <w:rsid w:val="002C7BE6"/>
    <w:rsid w:val="002D0483"/>
    <w:rsid w:val="002E6FA3"/>
    <w:rsid w:val="00301090"/>
    <w:rsid w:val="00304B93"/>
    <w:rsid w:val="003217E3"/>
    <w:rsid w:val="00337AAF"/>
    <w:rsid w:val="003405D0"/>
    <w:rsid w:val="0034351B"/>
    <w:rsid w:val="003451C4"/>
    <w:rsid w:val="003539F7"/>
    <w:rsid w:val="003704D7"/>
    <w:rsid w:val="00372A3C"/>
    <w:rsid w:val="00386B64"/>
    <w:rsid w:val="00393892"/>
    <w:rsid w:val="003A38B9"/>
    <w:rsid w:val="003B02F1"/>
    <w:rsid w:val="003C30E7"/>
    <w:rsid w:val="003C75D8"/>
    <w:rsid w:val="003D10AC"/>
    <w:rsid w:val="003D1960"/>
    <w:rsid w:val="003D5C69"/>
    <w:rsid w:val="003D7011"/>
    <w:rsid w:val="003E0075"/>
    <w:rsid w:val="003E7633"/>
    <w:rsid w:val="00400376"/>
    <w:rsid w:val="00403F13"/>
    <w:rsid w:val="0042194A"/>
    <w:rsid w:val="00421A15"/>
    <w:rsid w:val="0043594D"/>
    <w:rsid w:val="00462350"/>
    <w:rsid w:val="00470F59"/>
    <w:rsid w:val="00473A2B"/>
    <w:rsid w:val="00491B71"/>
    <w:rsid w:val="004A42A2"/>
    <w:rsid w:val="004B0A24"/>
    <w:rsid w:val="004B3397"/>
    <w:rsid w:val="004B3662"/>
    <w:rsid w:val="004D584C"/>
    <w:rsid w:val="004E2E74"/>
    <w:rsid w:val="00504081"/>
    <w:rsid w:val="00504A12"/>
    <w:rsid w:val="00514FFA"/>
    <w:rsid w:val="00517AD6"/>
    <w:rsid w:val="005224A3"/>
    <w:rsid w:val="00526F14"/>
    <w:rsid w:val="00553555"/>
    <w:rsid w:val="00556A2A"/>
    <w:rsid w:val="0056684A"/>
    <w:rsid w:val="00576303"/>
    <w:rsid w:val="00590622"/>
    <w:rsid w:val="005A7DB6"/>
    <w:rsid w:val="005B009F"/>
    <w:rsid w:val="005B16BC"/>
    <w:rsid w:val="005B3095"/>
    <w:rsid w:val="005B6286"/>
    <w:rsid w:val="005D1736"/>
    <w:rsid w:val="005D1F6A"/>
    <w:rsid w:val="005D22C2"/>
    <w:rsid w:val="005E2992"/>
    <w:rsid w:val="00603424"/>
    <w:rsid w:val="00604C4C"/>
    <w:rsid w:val="0060607A"/>
    <w:rsid w:val="00606A04"/>
    <w:rsid w:val="00651B09"/>
    <w:rsid w:val="006A7DD4"/>
    <w:rsid w:val="006B134A"/>
    <w:rsid w:val="006C05AA"/>
    <w:rsid w:val="006C0A4C"/>
    <w:rsid w:val="006D0A3F"/>
    <w:rsid w:val="006D2228"/>
    <w:rsid w:val="006D7B45"/>
    <w:rsid w:val="006E0698"/>
    <w:rsid w:val="006E3E72"/>
    <w:rsid w:val="006F3C46"/>
    <w:rsid w:val="006F4220"/>
    <w:rsid w:val="007033F3"/>
    <w:rsid w:val="00704F83"/>
    <w:rsid w:val="007075EF"/>
    <w:rsid w:val="007121F7"/>
    <w:rsid w:val="00732859"/>
    <w:rsid w:val="00742D65"/>
    <w:rsid w:val="00744E76"/>
    <w:rsid w:val="007468C9"/>
    <w:rsid w:val="0075103B"/>
    <w:rsid w:val="00751452"/>
    <w:rsid w:val="0075234F"/>
    <w:rsid w:val="00755967"/>
    <w:rsid w:val="007566CC"/>
    <w:rsid w:val="0076209A"/>
    <w:rsid w:val="00765DCA"/>
    <w:rsid w:val="007673F3"/>
    <w:rsid w:val="00771335"/>
    <w:rsid w:val="00775DF5"/>
    <w:rsid w:val="007766A1"/>
    <w:rsid w:val="0078576E"/>
    <w:rsid w:val="007868AC"/>
    <w:rsid w:val="007A1AEE"/>
    <w:rsid w:val="007B3EB8"/>
    <w:rsid w:val="007C0191"/>
    <w:rsid w:val="007C0A38"/>
    <w:rsid w:val="007C4845"/>
    <w:rsid w:val="007D2512"/>
    <w:rsid w:val="00803E69"/>
    <w:rsid w:val="00806EAD"/>
    <w:rsid w:val="00810756"/>
    <w:rsid w:val="00811281"/>
    <w:rsid w:val="00843D7D"/>
    <w:rsid w:val="00854E43"/>
    <w:rsid w:val="00855F84"/>
    <w:rsid w:val="00864D36"/>
    <w:rsid w:val="00884356"/>
    <w:rsid w:val="00885AE5"/>
    <w:rsid w:val="008950CB"/>
    <w:rsid w:val="008A5FF6"/>
    <w:rsid w:val="008A7600"/>
    <w:rsid w:val="008B1B51"/>
    <w:rsid w:val="008B6B77"/>
    <w:rsid w:val="008D4322"/>
    <w:rsid w:val="008D4DB6"/>
    <w:rsid w:val="008F1F13"/>
    <w:rsid w:val="00923412"/>
    <w:rsid w:val="00926B1D"/>
    <w:rsid w:val="0092751D"/>
    <w:rsid w:val="00931770"/>
    <w:rsid w:val="0093537F"/>
    <w:rsid w:val="00943039"/>
    <w:rsid w:val="0096516D"/>
    <w:rsid w:val="009734CA"/>
    <w:rsid w:val="00996FCB"/>
    <w:rsid w:val="009A69A5"/>
    <w:rsid w:val="009B069E"/>
    <w:rsid w:val="009C0C93"/>
    <w:rsid w:val="009C707C"/>
    <w:rsid w:val="009D0223"/>
    <w:rsid w:val="009D326E"/>
    <w:rsid w:val="009D44EC"/>
    <w:rsid w:val="009F5BE2"/>
    <w:rsid w:val="00A11C0E"/>
    <w:rsid w:val="00A12802"/>
    <w:rsid w:val="00A16D05"/>
    <w:rsid w:val="00A51207"/>
    <w:rsid w:val="00A82632"/>
    <w:rsid w:val="00AD2468"/>
    <w:rsid w:val="00AE5B82"/>
    <w:rsid w:val="00AF1343"/>
    <w:rsid w:val="00B01043"/>
    <w:rsid w:val="00B10D9F"/>
    <w:rsid w:val="00B20B0D"/>
    <w:rsid w:val="00B223F2"/>
    <w:rsid w:val="00B322F8"/>
    <w:rsid w:val="00B32EC2"/>
    <w:rsid w:val="00B50AE2"/>
    <w:rsid w:val="00B773FB"/>
    <w:rsid w:val="00B842BE"/>
    <w:rsid w:val="00B8450F"/>
    <w:rsid w:val="00B902D4"/>
    <w:rsid w:val="00BC367B"/>
    <w:rsid w:val="00BD03EA"/>
    <w:rsid w:val="00BF5E2A"/>
    <w:rsid w:val="00C00381"/>
    <w:rsid w:val="00C07E73"/>
    <w:rsid w:val="00C13731"/>
    <w:rsid w:val="00C21AE4"/>
    <w:rsid w:val="00C22307"/>
    <w:rsid w:val="00C25006"/>
    <w:rsid w:val="00C25AA8"/>
    <w:rsid w:val="00C3388B"/>
    <w:rsid w:val="00C360F8"/>
    <w:rsid w:val="00C46A73"/>
    <w:rsid w:val="00C5071F"/>
    <w:rsid w:val="00C61B6D"/>
    <w:rsid w:val="00C631F4"/>
    <w:rsid w:val="00C66555"/>
    <w:rsid w:val="00C7215D"/>
    <w:rsid w:val="00C77106"/>
    <w:rsid w:val="00C85FDA"/>
    <w:rsid w:val="00CB48B5"/>
    <w:rsid w:val="00CE08D9"/>
    <w:rsid w:val="00CE423B"/>
    <w:rsid w:val="00CF2F38"/>
    <w:rsid w:val="00D11A62"/>
    <w:rsid w:val="00D24E96"/>
    <w:rsid w:val="00D36A90"/>
    <w:rsid w:val="00D4347E"/>
    <w:rsid w:val="00D67EF5"/>
    <w:rsid w:val="00D93CBC"/>
    <w:rsid w:val="00DA465D"/>
    <w:rsid w:val="00DA78CE"/>
    <w:rsid w:val="00DB0300"/>
    <w:rsid w:val="00DD4C56"/>
    <w:rsid w:val="00DD4F5B"/>
    <w:rsid w:val="00DF5755"/>
    <w:rsid w:val="00E032AC"/>
    <w:rsid w:val="00E2212E"/>
    <w:rsid w:val="00E274C9"/>
    <w:rsid w:val="00E35443"/>
    <w:rsid w:val="00E3773D"/>
    <w:rsid w:val="00E52C05"/>
    <w:rsid w:val="00E83C5C"/>
    <w:rsid w:val="00EA6258"/>
    <w:rsid w:val="00EA6953"/>
    <w:rsid w:val="00EB1073"/>
    <w:rsid w:val="00EC50C5"/>
    <w:rsid w:val="00EC5484"/>
    <w:rsid w:val="00EC6E0E"/>
    <w:rsid w:val="00EE6DFF"/>
    <w:rsid w:val="00EF7234"/>
    <w:rsid w:val="00F03068"/>
    <w:rsid w:val="00F0564E"/>
    <w:rsid w:val="00F05BE0"/>
    <w:rsid w:val="00F10C00"/>
    <w:rsid w:val="00F33E37"/>
    <w:rsid w:val="00F4565C"/>
    <w:rsid w:val="00F5117C"/>
    <w:rsid w:val="00F52D87"/>
    <w:rsid w:val="00F546F1"/>
    <w:rsid w:val="00F60599"/>
    <w:rsid w:val="00F67458"/>
    <w:rsid w:val="00F70EE5"/>
    <w:rsid w:val="00F72A42"/>
    <w:rsid w:val="00F826BB"/>
    <w:rsid w:val="00F8411C"/>
    <w:rsid w:val="00F90A07"/>
    <w:rsid w:val="00FA4EDE"/>
    <w:rsid w:val="00FA51EB"/>
    <w:rsid w:val="00FC5F6E"/>
    <w:rsid w:val="00FD44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77"/>
    <o:shapelayout v:ext="edit">
      <o:idmap v:ext="edit" data="2"/>
    </o:shapelayout>
  </w:shapeDefaults>
  <w:decimalSymbol w:val=","/>
  <w:listSeparator w:val=";"/>
  <w14:docId w14:val="358D38B4"/>
  <w15:chartTrackingRefBased/>
  <w15:docId w15:val="{9366143E-1170-4A96-9D1F-9A530A7BCD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3397"/>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rPr>
  </w:style>
  <w:style w:type="paragraph" w:styleId="Heading1">
    <w:name w:val="heading 1"/>
    <w:next w:val="Normal"/>
    <w:link w:val="Heading1Char"/>
    <w:qFormat/>
    <w:rsid w:val="004B339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rPr>
  </w:style>
  <w:style w:type="paragraph" w:styleId="Heading2">
    <w:name w:val="heading 2"/>
    <w:basedOn w:val="Heading1"/>
    <w:next w:val="Normal"/>
    <w:link w:val="Heading2Char"/>
    <w:qFormat/>
    <w:rsid w:val="004B3397"/>
    <w:pPr>
      <w:pBdr>
        <w:top w:val="none" w:sz="0" w:space="0" w:color="auto"/>
      </w:pBdr>
      <w:spacing w:before="180"/>
      <w:outlineLvl w:val="1"/>
    </w:pPr>
    <w:rPr>
      <w:sz w:val="32"/>
    </w:rPr>
  </w:style>
  <w:style w:type="paragraph" w:styleId="Heading3">
    <w:name w:val="heading 3"/>
    <w:basedOn w:val="Heading2"/>
    <w:next w:val="Normal"/>
    <w:link w:val="Heading3Char"/>
    <w:qFormat/>
    <w:rsid w:val="004B3397"/>
    <w:pPr>
      <w:spacing w:before="120"/>
      <w:outlineLvl w:val="2"/>
    </w:pPr>
    <w:rPr>
      <w:sz w:val="28"/>
    </w:rPr>
  </w:style>
  <w:style w:type="paragraph" w:styleId="Heading4">
    <w:name w:val="heading 4"/>
    <w:basedOn w:val="Heading3"/>
    <w:next w:val="Normal"/>
    <w:link w:val="Heading4Char"/>
    <w:qFormat/>
    <w:rsid w:val="004B3397"/>
    <w:pPr>
      <w:ind w:left="1418" w:hanging="1418"/>
      <w:outlineLvl w:val="3"/>
    </w:pPr>
    <w:rPr>
      <w:sz w:val="24"/>
    </w:rPr>
  </w:style>
  <w:style w:type="paragraph" w:styleId="Heading5">
    <w:name w:val="heading 5"/>
    <w:basedOn w:val="Heading4"/>
    <w:next w:val="Normal"/>
    <w:link w:val="Heading5Char"/>
    <w:qFormat/>
    <w:rsid w:val="004B3397"/>
    <w:pPr>
      <w:ind w:left="1701" w:hanging="1701"/>
      <w:outlineLvl w:val="4"/>
    </w:pPr>
    <w:rPr>
      <w:sz w:val="22"/>
    </w:rPr>
  </w:style>
  <w:style w:type="paragraph" w:styleId="Heading6">
    <w:name w:val="heading 6"/>
    <w:basedOn w:val="H6"/>
    <w:next w:val="Normal"/>
    <w:link w:val="Heading6Char"/>
    <w:qFormat/>
    <w:rsid w:val="004B3397"/>
    <w:pPr>
      <w:outlineLvl w:val="5"/>
    </w:pPr>
  </w:style>
  <w:style w:type="paragraph" w:styleId="Heading7">
    <w:name w:val="heading 7"/>
    <w:basedOn w:val="H6"/>
    <w:next w:val="Normal"/>
    <w:link w:val="Heading7Char"/>
    <w:qFormat/>
    <w:rsid w:val="004B3397"/>
    <w:pPr>
      <w:outlineLvl w:val="6"/>
    </w:pPr>
  </w:style>
  <w:style w:type="paragraph" w:styleId="Heading8">
    <w:name w:val="heading 8"/>
    <w:basedOn w:val="Heading1"/>
    <w:next w:val="Normal"/>
    <w:link w:val="Heading8Char"/>
    <w:qFormat/>
    <w:rsid w:val="004B3397"/>
    <w:pPr>
      <w:ind w:left="0" w:firstLine="0"/>
      <w:outlineLvl w:val="7"/>
    </w:pPr>
  </w:style>
  <w:style w:type="paragraph" w:styleId="Heading9">
    <w:name w:val="heading 9"/>
    <w:basedOn w:val="Heading8"/>
    <w:next w:val="Normal"/>
    <w:link w:val="Heading9Char"/>
    <w:qFormat/>
    <w:rsid w:val="004B339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FA51EB"/>
    <w:rPr>
      <w:rFonts w:ascii="Arial" w:eastAsia="Times New Roman" w:hAnsi="Arial" w:cs="Times New Roman"/>
      <w:sz w:val="36"/>
      <w:szCs w:val="20"/>
      <w:lang w:val="en-GB"/>
    </w:rPr>
  </w:style>
  <w:style w:type="paragraph" w:styleId="TOC1">
    <w:name w:val="toc 1"/>
    <w:rsid w:val="004B3397"/>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sz w:val="22"/>
      <w:szCs w:val="20"/>
      <w:lang w:val="en-GB"/>
    </w:rPr>
  </w:style>
  <w:style w:type="paragraph" w:styleId="TOC2">
    <w:name w:val="toc 2"/>
    <w:basedOn w:val="TOC1"/>
    <w:rsid w:val="004B3397"/>
    <w:pPr>
      <w:spacing w:before="0"/>
      <w:ind w:left="851" w:hanging="851"/>
    </w:pPr>
    <w:rPr>
      <w:sz w:val="20"/>
    </w:rPr>
  </w:style>
  <w:style w:type="paragraph" w:styleId="TOC3">
    <w:name w:val="toc 3"/>
    <w:basedOn w:val="TOC2"/>
    <w:rsid w:val="004B3397"/>
    <w:pPr>
      <w:ind w:left="1134" w:hanging="1134"/>
    </w:pPr>
  </w:style>
  <w:style w:type="paragraph" w:styleId="TOC6">
    <w:name w:val="toc 6"/>
    <w:basedOn w:val="TOC5"/>
    <w:next w:val="Normal"/>
    <w:semiHidden/>
    <w:rsid w:val="004B3397"/>
    <w:pPr>
      <w:ind w:left="1985" w:hanging="1985"/>
    </w:pPr>
  </w:style>
  <w:style w:type="paragraph" w:styleId="TOC8">
    <w:name w:val="toc 8"/>
    <w:basedOn w:val="TOC1"/>
    <w:rsid w:val="004B3397"/>
    <w:pPr>
      <w:spacing w:before="180"/>
      <w:ind w:left="2693" w:hanging="2693"/>
    </w:pPr>
    <w:rPr>
      <w:b/>
    </w:rPr>
  </w:style>
  <w:style w:type="paragraph" w:customStyle="1" w:styleId="TT">
    <w:name w:val="TT"/>
    <w:basedOn w:val="Heading1"/>
    <w:next w:val="Normal"/>
    <w:rsid w:val="004B3397"/>
    <w:pPr>
      <w:outlineLvl w:val="9"/>
    </w:pPr>
  </w:style>
  <w:style w:type="character" w:customStyle="1" w:styleId="NOZchn">
    <w:name w:val="NO Zchn"/>
    <w:link w:val="NO"/>
    <w:locked/>
    <w:rsid w:val="00FA51EB"/>
    <w:rPr>
      <w:rFonts w:ascii="Times New Roman" w:eastAsia="Times New Roman" w:hAnsi="Times New Roman" w:cs="Times New Roman"/>
      <w:sz w:val="20"/>
      <w:szCs w:val="20"/>
      <w:lang w:val="en-GB"/>
    </w:rPr>
  </w:style>
  <w:style w:type="paragraph" w:customStyle="1" w:styleId="NO">
    <w:name w:val="NO"/>
    <w:basedOn w:val="Normal"/>
    <w:link w:val="NOZchn"/>
    <w:rsid w:val="004B3397"/>
    <w:pPr>
      <w:keepLines/>
      <w:ind w:left="1135" w:hanging="851"/>
    </w:pPr>
  </w:style>
  <w:style w:type="character" w:customStyle="1" w:styleId="EXCar">
    <w:name w:val="EX Car"/>
    <w:link w:val="EX"/>
    <w:locked/>
    <w:rsid w:val="00FA51EB"/>
    <w:rPr>
      <w:rFonts w:ascii="Times New Roman" w:eastAsia="Times New Roman" w:hAnsi="Times New Roman" w:cs="Times New Roman"/>
      <w:sz w:val="20"/>
      <w:szCs w:val="20"/>
      <w:lang w:val="en-GB"/>
    </w:rPr>
  </w:style>
  <w:style w:type="paragraph" w:customStyle="1" w:styleId="EX">
    <w:name w:val="EX"/>
    <w:basedOn w:val="Normal"/>
    <w:link w:val="EXCar"/>
    <w:rsid w:val="004B3397"/>
    <w:pPr>
      <w:keepLines/>
      <w:ind w:left="1702" w:hanging="1418"/>
    </w:pPr>
  </w:style>
  <w:style w:type="paragraph" w:customStyle="1" w:styleId="FP">
    <w:name w:val="FP"/>
    <w:basedOn w:val="Normal"/>
    <w:rsid w:val="004B3397"/>
    <w:pPr>
      <w:spacing w:after="0"/>
    </w:pPr>
  </w:style>
  <w:style w:type="character" w:customStyle="1" w:styleId="B1Char">
    <w:name w:val="B1 Char"/>
    <w:link w:val="B1"/>
    <w:qFormat/>
    <w:locked/>
    <w:rsid w:val="00FA51EB"/>
    <w:rPr>
      <w:rFonts w:ascii="Times New Roman" w:eastAsia="Times New Roman" w:hAnsi="Times New Roman" w:cs="Times New Roman"/>
      <w:sz w:val="20"/>
      <w:szCs w:val="20"/>
      <w:lang w:val="en-GB"/>
    </w:rPr>
  </w:style>
  <w:style w:type="paragraph" w:customStyle="1" w:styleId="B1">
    <w:name w:val="B1"/>
    <w:basedOn w:val="List"/>
    <w:link w:val="B1Char"/>
    <w:rsid w:val="004B3397"/>
  </w:style>
  <w:style w:type="paragraph" w:customStyle="1" w:styleId="ZA">
    <w:name w:val="ZA"/>
    <w:rsid w:val="004B33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rPr>
  </w:style>
  <w:style w:type="paragraph" w:customStyle="1" w:styleId="ZB">
    <w:name w:val="ZB"/>
    <w:rsid w:val="004B33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rPr>
  </w:style>
  <w:style w:type="paragraph" w:customStyle="1" w:styleId="ZT">
    <w:name w:val="ZT"/>
    <w:rsid w:val="004B339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4B33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rPr>
  </w:style>
  <w:style w:type="character" w:customStyle="1" w:styleId="B2Char">
    <w:name w:val="B2 Char"/>
    <w:link w:val="B2"/>
    <w:qFormat/>
    <w:locked/>
    <w:rsid w:val="00FA51EB"/>
    <w:rPr>
      <w:rFonts w:ascii="Times New Roman" w:eastAsia="Times New Roman" w:hAnsi="Times New Roman" w:cs="Times New Roman"/>
      <w:sz w:val="20"/>
      <w:szCs w:val="20"/>
      <w:lang w:val="en-GB"/>
    </w:rPr>
  </w:style>
  <w:style w:type="paragraph" w:customStyle="1" w:styleId="B2">
    <w:name w:val="B2"/>
    <w:basedOn w:val="List2"/>
    <w:link w:val="B2Char"/>
    <w:rsid w:val="004B3397"/>
  </w:style>
  <w:style w:type="character" w:customStyle="1" w:styleId="B3Char">
    <w:name w:val="B3 Char"/>
    <w:link w:val="B3"/>
    <w:locked/>
    <w:rsid w:val="00FA51EB"/>
    <w:rPr>
      <w:rFonts w:ascii="Times New Roman" w:eastAsia="Times New Roman" w:hAnsi="Times New Roman" w:cs="Times New Roman"/>
      <w:sz w:val="20"/>
      <w:szCs w:val="20"/>
      <w:lang w:val="en-GB"/>
    </w:rPr>
  </w:style>
  <w:style w:type="paragraph" w:customStyle="1" w:styleId="B3">
    <w:name w:val="B3"/>
    <w:basedOn w:val="List3"/>
    <w:link w:val="B3Char"/>
    <w:rsid w:val="004B3397"/>
  </w:style>
  <w:style w:type="paragraph" w:customStyle="1" w:styleId="ZV">
    <w:name w:val="ZV"/>
    <w:basedOn w:val="ZU"/>
    <w:rsid w:val="004B3397"/>
    <w:pPr>
      <w:framePr w:wrap="notBeside" w:y="16161"/>
    </w:pPr>
  </w:style>
  <w:style w:type="character" w:customStyle="1" w:styleId="ZGSM">
    <w:name w:val="ZGSM"/>
    <w:rsid w:val="004B3397"/>
  </w:style>
  <w:style w:type="paragraph" w:styleId="TOC5">
    <w:name w:val="toc 5"/>
    <w:basedOn w:val="TOC4"/>
    <w:semiHidden/>
    <w:rsid w:val="004B3397"/>
    <w:pPr>
      <w:ind w:left="1701" w:hanging="1701"/>
    </w:pPr>
  </w:style>
  <w:style w:type="paragraph" w:styleId="List">
    <w:name w:val="List"/>
    <w:basedOn w:val="Normal"/>
    <w:rsid w:val="004B3397"/>
    <w:pPr>
      <w:ind w:left="568" w:hanging="284"/>
    </w:pPr>
  </w:style>
  <w:style w:type="paragraph" w:styleId="List2">
    <w:name w:val="List 2"/>
    <w:basedOn w:val="List"/>
    <w:rsid w:val="004B3397"/>
    <w:pPr>
      <w:ind w:left="851"/>
    </w:pPr>
  </w:style>
  <w:style w:type="paragraph" w:styleId="List3">
    <w:name w:val="List 3"/>
    <w:basedOn w:val="List2"/>
    <w:rsid w:val="004B3397"/>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basedOn w:val="NO"/>
    <w:link w:val="EditorsNoteChar"/>
    <w:rsid w:val="004B3397"/>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rPr>
  </w:style>
  <w:style w:type="character" w:customStyle="1" w:styleId="Heading8Char">
    <w:name w:val="Heading 8 Char"/>
    <w:basedOn w:val="DefaultParagraphFont"/>
    <w:link w:val="Heading8"/>
    <w:rsid w:val="00022EFA"/>
    <w:rPr>
      <w:rFonts w:ascii="Arial" w:eastAsia="Times New Roman" w:hAnsi="Arial" w:cs="Times New Roman"/>
      <w:sz w:val="36"/>
      <w:szCs w:val="20"/>
      <w:lang w:val="en-GB"/>
    </w:rPr>
  </w:style>
  <w:style w:type="character" w:customStyle="1" w:styleId="Heading9Char">
    <w:name w:val="Heading 9 Char"/>
    <w:basedOn w:val="DefaultParagraphFont"/>
    <w:link w:val="Heading9"/>
    <w:rsid w:val="00022EFA"/>
    <w:rPr>
      <w:rFonts w:ascii="Arial" w:eastAsia="Times New Roman" w:hAnsi="Arial" w:cs="Times New Roman"/>
      <w:sz w:val="36"/>
      <w:szCs w:val="20"/>
      <w:lang w:val="en-GB"/>
    </w:rPr>
  </w:style>
  <w:style w:type="character" w:customStyle="1" w:styleId="EXChar">
    <w:name w:val="EX Char"/>
    <w:locked/>
    <w:rsid w:val="0060607A"/>
    <w:rPr>
      <w:rFonts w:ascii="Times New Roman" w:hAnsi="Times New Roman"/>
      <w:lang w:val="en-GB" w:eastAsia="en-US"/>
    </w:rPr>
  </w:style>
  <w:style w:type="character" w:customStyle="1" w:styleId="Heading2Char">
    <w:name w:val="Heading 2 Char"/>
    <w:basedOn w:val="DefaultParagraphFont"/>
    <w:link w:val="Heading2"/>
    <w:rsid w:val="0060607A"/>
    <w:rPr>
      <w:rFonts w:ascii="Arial" w:eastAsia="Times New Roman" w:hAnsi="Arial" w:cs="Times New Roman"/>
      <w:sz w:val="32"/>
      <w:szCs w:val="20"/>
      <w:lang w:val="en-GB"/>
    </w:rPr>
  </w:style>
  <w:style w:type="paragraph" w:customStyle="1" w:styleId="EW">
    <w:name w:val="EW"/>
    <w:basedOn w:val="EX"/>
    <w:rsid w:val="004B3397"/>
    <w:pPr>
      <w:spacing w:after="0"/>
    </w:pPr>
  </w:style>
  <w:style w:type="paragraph" w:customStyle="1" w:styleId="TAH">
    <w:name w:val="TAH"/>
    <w:basedOn w:val="TAC"/>
    <w:link w:val="TAHCar"/>
    <w:rsid w:val="004B3397"/>
    <w:rPr>
      <w:b/>
    </w:rPr>
  </w:style>
  <w:style w:type="paragraph" w:customStyle="1" w:styleId="TAC">
    <w:name w:val="TAC"/>
    <w:basedOn w:val="TAL"/>
    <w:link w:val="TACChar"/>
    <w:rsid w:val="004B3397"/>
    <w:pPr>
      <w:jc w:val="center"/>
    </w:pPr>
  </w:style>
  <w:style w:type="paragraph" w:customStyle="1" w:styleId="TH">
    <w:name w:val="TH"/>
    <w:basedOn w:val="Normal"/>
    <w:link w:val="THChar"/>
    <w:rsid w:val="004B3397"/>
    <w:pPr>
      <w:keepNext/>
      <w:keepLines/>
      <w:spacing w:before="60"/>
      <w:jc w:val="center"/>
    </w:pPr>
    <w:rPr>
      <w:rFonts w:ascii="Arial" w:hAnsi="Arial"/>
      <w:b/>
    </w:rPr>
  </w:style>
  <w:style w:type="character" w:customStyle="1" w:styleId="TACChar">
    <w:name w:val="TAC Char"/>
    <w:link w:val="TAC"/>
    <w:qFormat/>
    <w:rsid w:val="00553555"/>
    <w:rPr>
      <w:rFonts w:ascii="Arial" w:eastAsia="Times New Roman" w:hAnsi="Arial" w:cs="Times New Roman"/>
      <w:sz w:val="18"/>
      <w:szCs w:val="20"/>
      <w:lang w:val="en-GB"/>
    </w:rPr>
  </w:style>
  <w:style w:type="character" w:customStyle="1" w:styleId="THChar">
    <w:name w:val="TH Char"/>
    <w:link w:val="TH"/>
    <w:qFormat/>
    <w:rsid w:val="00553555"/>
    <w:rPr>
      <w:rFonts w:ascii="Arial" w:eastAsia="Times New Roman" w:hAnsi="Arial" w:cs="Times New Roman"/>
      <w:b/>
      <w:sz w:val="20"/>
      <w:szCs w:val="20"/>
      <w:lang w:val="en-GB"/>
    </w:rPr>
  </w:style>
  <w:style w:type="character" w:customStyle="1" w:styleId="TAHCar">
    <w:name w:val="TAH Car"/>
    <w:link w:val="TAH"/>
    <w:qFormat/>
    <w:rsid w:val="00553555"/>
    <w:rPr>
      <w:rFonts w:ascii="Arial" w:eastAsia="Times New Roman" w:hAnsi="Arial" w:cs="Times New Roman"/>
      <w:b/>
      <w:sz w:val="18"/>
      <w:szCs w:val="20"/>
      <w:lang w:val="en-GB"/>
    </w:rPr>
  </w:style>
  <w:style w:type="character" w:customStyle="1" w:styleId="Heading3Char">
    <w:name w:val="Heading 3 Char"/>
    <w:basedOn w:val="DefaultParagraphFont"/>
    <w:link w:val="Heading3"/>
    <w:rsid w:val="00855F84"/>
    <w:rPr>
      <w:rFonts w:ascii="Arial" w:eastAsia="Times New Roman" w:hAnsi="Arial" w:cs="Times New Roman"/>
      <w:sz w:val="28"/>
      <w:szCs w:val="20"/>
      <w:lang w:val="en-GB"/>
    </w:rPr>
  </w:style>
  <w:style w:type="paragraph" w:customStyle="1" w:styleId="EQ">
    <w:name w:val="EQ"/>
    <w:basedOn w:val="Normal"/>
    <w:next w:val="Normal"/>
    <w:link w:val="EQChar"/>
    <w:rsid w:val="004B3397"/>
    <w:pPr>
      <w:keepLines/>
      <w:tabs>
        <w:tab w:val="center" w:pos="4536"/>
        <w:tab w:val="right" w:pos="9072"/>
      </w:tabs>
    </w:pPr>
  </w:style>
  <w:style w:type="character" w:customStyle="1" w:styleId="EQChar">
    <w:name w:val="EQ Char"/>
    <w:link w:val="EQ"/>
    <w:qFormat/>
    <w:rsid w:val="00855F84"/>
    <w:rPr>
      <w:rFonts w:ascii="Times New Roman" w:eastAsia="Times New Roman" w:hAnsi="Times New Roman" w:cs="Times New Roman"/>
      <w:sz w:val="20"/>
      <w:szCs w:val="20"/>
      <w:lang w:val="en-GB"/>
    </w:rPr>
  </w:style>
  <w:style w:type="table" w:styleId="TableGrid">
    <w:name w:val="Table Grid"/>
    <w:basedOn w:val="TableNormal"/>
    <w:qFormat/>
    <w:rsid w:val="00855F84"/>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606A04"/>
    <w:rPr>
      <w:rFonts w:ascii="Arial" w:eastAsia="Times New Roman" w:hAnsi="Arial" w:cs="Times New Roman"/>
      <w:szCs w:val="20"/>
      <w:lang w:val="en-GB"/>
    </w:rPr>
  </w:style>
  <w:style w:type="character" w:customStyle="1" w:styleId="Heading5Char">
    <w:name w:val="Heading 5 Char"/>
    <w:basedOn w:val="DefaultParagraphFont"/>
    <w:link w:val="Heading5"/>
    <w:rsid w:val="00606A04"/>
    <w:rPr>
      <w:rFonts w:ascii="Arial" w:eastAsia="Times New Roman" w:hAnsi="Arial" w:cs="Times New Roman"/>
      <w:sz w:val="22"/>
      <w:szCs w:val="20"/>
      <w:lang w:val="en-GB"/>
    </w:rPr>
  </w:style>
  <w:style w:type="character" w:customStyle="1" w:styleId="Heading6Char">
    <w:name w:val="Heading 6 Char"/>
    <w:basedOn w:val="DefaultParagraphFont"/>
    <w:link w:val="Heading6"/>
    <w:rsid w:val="00606A04"/>
    <w:rPr>
      <w:rFonts w:ascii="Arial" w:eastAsia="Times New Roman" w:hAnsi="Arial" w:cs="Times New Roman"/>
      <w:sz w:val="20"/>
      <w:szCs w:val="20"/>
      <w:lang w:val="en-GB"/>
    </w:rPr>
  </w:style>
  <w:style w:type="character" w:customStyle="1" w:styleId="Heading7Char">
    <w:name w:val="Heading 7 Char"/>
    <w:basedOn w:val="DefaultParagraphFont"/>
    <w:link w:val="Heading7"/>
    <w:rsid w:val="00606A04"/>
    <w:rPr>
      <w:rFonts w:ascii="Arial" w:eastAsia="Times New Roman" w:hAnsi="Arial" w:cs="Times New Roman"/>
      <w:sz w:val="20"/>
      <w:szCs w:val="20"/>
      <w:lang w:val="en-GB"/>
    </w:rPr>
  </w:style>
  <w:style w:type="paragraph" w:styleId="TOC4">
    <w:name w:val="toc 4"/>
    <w:basedOn w:val="TOC3"/>
    <w:semiHidden/>
    <w:rsid w:val="004B3397"/>
    <w:pPr>
      <w:ind w:left="1418" w:hanging="1418"/>
    </w:pPr>
  </w:style>
  <w:style w:type="paragraph" w:styleId="Index2">
    <w:name w:val="index 2"/>
    <w:basedOn w:val="Index1"/>
    <w:rsid w:val="004B3397"/>
    <w:pPr>
      <w:ind w:left="284"/>
    </w:pPr>
  </w:style>
  <w:style w:type="paragraph" w:styleId="Index1">
    <w:name w:val="index 1"/>
    <w:basedOn w:val="Normal"/>
    <w:rsid w:val="004B3397"/>
    <w:pPr>
      <w:keepLines/>
    </w:pPr>
  </w:style>
  <w:style w:type="paragraph" w:customStyle="1" w:styleId="ZH">
    <w:name w:val="ZH"/>
    <w:rsid w:val="004B3397"/>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rPr>
  </w:style>
  <w:style w:type="paragraph" w:styleId="ListNumber2">
    <w:name w:val="List Number 2"/>
    <w:basedOn w:val="ListNumber"/>
    <w:rsid w:val="004B3397"/>
    <w:pPr>
      <w:ind w:left="851"/>
    </w:pPr>
  </w:style>
  <w:style w:type="paragraph" w:styleId="Header">
    <w:name w:val="header"/>
    <w:link w:val="HeaderChar"/>
    <w:rsid w:val="004B3397"/>
    <w:pPr>
      <w:widowControl w:val="0"/>
      <w:overflowPunct w:val="0"/>
      <w:autoSpaceDE w:val="0"/>
      <w:autoSpaceDN w:val="0"/>
      <w:adjustRightInd w:val="0"/>
      <w:textAlignment w:val="baseline"/>
    </w:pPr>
    <w:rPr>
      <w:rFonts w:ascii="Arial" w:eastAsia="Times New Roman" w:hAnsi="Arial" w:cs="Times New Roman"/>
      <w:b/>
      <w:sz w:val="18"/>
      <w:szCs w:val="20"/>
      <w:lang w:val="en-GB"/>
    </w:rPr>
  </w:style>
  <w:style w:type="character" w:customStyle="1" w:styleId="HeaderChar">
    <w:name w:val="Header Char"/>
    <w:basedOn w:val="DefaultParagraphFont"/>
    <w:link w:val="Header"/>
    <w:uiPriority w:val="99"/>
    <w:rsid w:val="00606A04"/>
    <w:rPr>
      <w:rFonts w:ascii="Arial" w:eastAsia="Times New Roman" w:hAnsi="Arial" w:cs="Times New Roman"/>
      <w:b/>
      <w:sz w:val="18"/>
      <w:szCs w:val="20"/>
      <w:lang w:val="en-GB"/>
    </w:rPr>
  </w:style>
  <w:style w:type="character" w:styleId="FootnoteReference">
    <w:name w:val="footnote reference"/>
    <w:basedOn w:val="DefaultParagraphFont"/>
    <w:rsid w:val="004B3397"/>
    <w:rPr>
      <w:b/>
      <w:position w:val="6"/>
      <w:sz w:val="16"/>
    </w:rPr>
  </w:style>
  <w:style w:type="paragraph" w:styleId="FootnoteText">
    <w:name w:val="footnote text"/>
    <w:basedOn w:val="Normal"/>
    <w:link w:val="FootnoteTextChar"/>
    <w:rsid w:val="004B3397"/>
    <w:pPr>
      <w:keepLines/>
      <w:ind w:left="454" w:hanging="454"/>
    </w:pPr>
    <w:rPr>
      <w:sz w:val="16"/>
    </w:rPr>
  </w:style>
  <w:style w:type="character" w:customStyle="1" w:styleId="FootnoteTextChar">
    <w:name w:val="Footnote Text Char"/>
    <w:basedOn w:val="DefaultParagraphFont"/>
    <w:link w:val="FootnoteText"/>
    <w:rsid w:val="00606A04"/>
    <w:rPr>
      <w:rFonts w:ascii="Times New Roman" w:eastAsia="Times New Roman" w:hAnsi="Times New Roman" w:cs="Times New Roman"/>
      <w:sz w:val="16"/>
      <w:szCs w:val="20"/>
      <w:lang w:val="en-GB"/>
    </w:rPr>
  </w:style>
  <w:style w:type="paragraph" w:customStyle="1" w:styleId="TF">
    <w:name w:val="TF"/>
    <w:basedOn w:val="TH"/>
    <w:link w:val="TFChar"/>
    <w:rsid w:val="004B3397"/>
    <w:pPr>
      <w:keepNext w:val="0"/>
      <w:spacing w:before="0" w:after="240"/>
    </w:pPr>
  </w:style>
  <w:style w:type="paragraph" w:styleId="TOC9">
    <w:name w:val="toc 9"/>
    <w:basedOn w:val="TOC8"/>
    <w:rsid w:val="004B3397"/>
    <w:pPr>
      <w:ind w:left="1418" w:hanging="1418"/>
    </w:pPr>
  </w:style>
  <w:style w:type="paragraph" w:customStyle="1" w:styleId="LD">
    <w:name w:val="LD"/>
    <w:rsid w:val="004B3397"/>
    <w:pPr>
      <w:keepNext/>
      <w:keepLines/>
      <w:overflowPunct w:val="0"/>
      <w:autoSpaceDE w:val="0"/>
      <w:autoSpaceDN w:val="0"/>
      <w:adjustRightInd w:val="0"/>
      <w:spacing w:line="180" w:lineRule="exact"/>
      <w:textAlignment w:val="baseline"/>
    </w:pPr>
    <w:rPr>
      <w:rFonts w:ascii="Courier New" w:eastAsia="Times New Roman" w:hAnsi="Courier New" w:cs="Times New Roman"/>
      <w:sz w:val="20"/>
      <w:szCs w:val="20"/>
      <w:lang w:val="en-GB"/>
    </w:rPr>
  </w:style>
  <w:style w:type="paragraph" w:customStyle="1" w:styleId="NW">
    <w:name w:val="NW"/>
    <w:basedOn w:val="NO"/>
    <w:rsid w:val="004B3397"/>
    <w:pPr>
      <w:spacing w:after="0"/>
    </w:pPr>
  </w:style>
  <w:style w:type="paragraph" w:styleId="TOC7">
    <w:name w:val="toc 7"/>
    <w:basedOn w:val="TOC6"/>
    <w:next w:val="Normal"/>
    <w:semiHidden/>
    <w:rsid w:val="004B3397"/>
    <w:pPr>
      <w:ind w:left="2268" w:hanging="2268"/>
    </w:pPr>
  </w:style>
  <w:style w:type="paragraph" w:styleId="ListBullet2">
    <w:name w:val="List Bullet 2"/>
    <w:basedOn w:val="ListBullet"/>
    <w:rsid w:val="004B3397"/>
    <w:pPr>
      <w:ind w:left="851"/>
    </w:pPr>
  </w:style>
  <w:style w:type="paragraph" w:styleId="ListBullet3">
    <w:name w:val="List Bullet 3"/>
    <w:basedOn w:val="ListBullet2"/>
    <w:rsid w:val="004B3397"/>
    <w:pPr>
      <w:ind w:left="1135"/>
    </w:pPr>
  </w:style>
  <w:style w:type="paragraph" w:styleId="ListNumber">
    <w:name w:val="List Number"/>
    <w:basedOn w:val="List"/>
    <w:rsid w:val="004B3397"/>
  </w:style>
  <w:style w:type="paragraph" w:customStyle="1" w:styleId="NF">
    <w:name w:val="NF"/>
    <w:basedOn w:val="NO"/>
    <w:rsid w:val="004B3397"/>
    <w:pPr>
      <w:keepNext/>
      <w:spacing w:after="0"/>
    </w:pPr>
    <w:rPr>
      <w:rFonts w:ascii="Arial" w:hAnsi="Arial"/>
      <w:sz w:val="18"/>
    </w:rPr>
  </w:style>
  <w:style w:type="paragraph" w:customStyle="1" w:styleId="PL">
    <w:name w:val="PL"/>
    <w:link w:val="PLChar"/>
    <w:rsid w:val="004B339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sz w:val="16"/>
      <w:szCs w:val="20"/>
      <w:lang w:val="en-GB"/>
    </w:rPr>
  </w:style>
  <w:style w:type="paragraph" w:customStyle="1" w:styleId="TAR">
    <w:name w:val="TAR"/>
    <w:basedOn w:val="TAL"/>
    <w:rsid w:val="004B3397"/>
    <w:pPr>
      <w:jc w:val="right"/>
    </w:pPr>
  </w:style>
  <w:style w:type="paragraph" w:customStyle="1" w:styleId="H6">
    <w:name w:val="H6"/>
    <w:basedOn w:val="Heading5"/>
    <w:next w:val="Normal"/>
    <w:link w:val="H6Char"/>
    <w:rsid w:val="004B3397"/>
    <w:pPr>
      <w:ind w:left="1985" w:hanging="1985"/>
      <w:outlineLvl w:val="9"/>
    </w:pPr>
    <w:rPr>
      <w:sz w:val="20"/>
    </w:rPr>
  </w:style>
  <w:style w:type="paragraph" w:customStyle="1" w:styleId="TAN">
    <w:name w:val="TAN"/>
    <w:basedOn w:val="TAL"/>
    <w:link w:val="TANChar"/>
    <w:rsid w:val="004B3397"/>
    <w:pPr>
      <w:ind w:left="851" w:hanging="851"/>
    </w:pPr>
  </w:style>
  <w:style w:type="paragraph" w:customStyle="1" w:styleId="TAL">
    <w:name w:val="TAL"/>
    <w:basedOn w:val="Normal"/>
    <w:link w:val="TALCar"/>
    <w:rsid w:val="004B3397"/>
    <w:pPr>
      <w:keepNext/>
      <w:keepLines/>
      <w:spacing w:after="0"/>
    </w:pPr>
    <w:rPr>
      <w:rFonts w:ascii="Arial" w:hAnsi="Arial"/>
      <w:sz w:val="18"/>
    </w:rPr>
  </w:style>
  <w:style w:type="paragraph" w:customStyle="1" w:styleId="ZD">
    <w:name w:val="ZD"/>
    <w:rsid w:val="004B3397"/>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rPr>
  </w:style>
  <w:style w:type="paragraph" w:customStyle="1" w:styleId="ZG">
    <w:name w:val="ZG"/>
    <w:rsid w:val="004B339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rPr>
  </w:style>
  <w:style w:type="paragraph" w:styleId="List4">
    <w:name w:val="List 4"/>
    <w:basedOn w:val="List3"/>
    <w:rsid w:val="004B3397"/>
    <w:pPr>
      <w:ind w:left="1418"/>
    </w:pPr>
  </w:style>
  <w:style w:type="paragraph" w:styleId="List5">
    <w:name w:val="List 5"/>
    <w:basedOn w:val="List4"/>
    <w:rsid w:val="004B3397"/>
    <w:pPr>
      <w:ind w:left="1702"/>
    </w:pPr>
  </w:style>
  <w:style w:type="paragraph" w:styleId="ListBullet">
    <w:name w:val="List Bullet"/>
    <w:basedOn w:val="List"/>
    <w:link w:val="ListBulletChar"/>
    <w:rsid w:val="004B3397"/>
  </w:style>
  <w:style w:type="paragraph" w:styleId="ListBullet4">
    <w:name w:val="List Bullet 4"/>
    <w:basedOn w:val="ListBullet3"/>
    <w:rsid w:val="004B3397"/>
    <w:pPr>
      <w:ind w:left="1418"/>
    </w:pPr>
  </w:style>
  <w:style w:type="paragraph" w:styleId="ListBullet5">
    <w:name w:val="List Bullet 5"/>
    <w:basedOn w:val="ListBullet4"/>
    <w:rsid w:val="004B3397"/>
    <w:pPr>
      <w:ind w:left="1702"/>
    </w:pPr>
  </w:style>
  <w:style w:type="paragraph" w:customStyle="1" w:styleId="B4">
    <w:name w:val="B4"/>
    <w:basedOn w:val="List4"/>
    <w:rsid w:val="004B3397"/>
  </w:style>
  <w:style w:type="paragraph" w:customStyle="1" w:styleId="B5">
    <w:name w:val="B5"/>
    <w:basedOn w:val="List5"/>
    <w:rsid w:val="004B3397"/>
  </w:style>
  <w:style w:type="paragraph" w:styleId="Footer">
    <w:name w:val="footer"/>
    <w:basedOn w:val="Header"/>
    <w:link w:val="FooterChar"/>
    <w:rsid w:val="004B3397"/>
    <w:pPr>
      <w:jc w:val="center"/>
    </w:pPr>
    <w:rPr>
      <w:i/>
    </w:rPr>
  </w:style>
  <w:style w:type="character" w:customStyle="1" w:styleId="FooterChar">
    <w:name w:val="Footer Char"/>
    <w:basedOn w:val="DefaultParagraphFont"/>
    <w:link w:val="Footer"/>
    <w:rsid w:val="00606A04"/>
    <w:rPr>
      <w:rFonts w:ascii="Arial" w:eastAsia="Times New Roman" w:hAnsi="Arial" w:cs="Times New Roman"/>
      <w:b/>
      <w:i/>
      <w:sz w:val="18"/>
      <w:szCs w:val="20"/>
      <w:lang w:val="en-GB"/>
    </w:rPr>
  </w:style>
  <w:style w:type="paragraph" w:customStyle="1" w:styleId="ZTD">
    <w:name w:val="ZTD"/>
    <w:basedOn w:val="ZB"/>
    <w:rsid w:val="004B3397"/>
    <w:pPr>
      <w:framePr w:hRule="auto" w:wrap="notBeside" w:y="852"/>
    </w:pPr>
    <w:rPr>
      <w:i w:val="0"/>
      <w:sz w:val="40"/>
    </w:rPr>
  </w:style>
  <w:style w:type="character" w:styleId="Hyperlink">
    <w:name w:val="Hyperlink"/>
    <w:rsid w:val="00606A04"/>
    <w:rPr>
      <w:color w:val="0000FF"/>
      <w:u w:val="single"/>
    </w:rPr>
  </w:style>
  <w:style w:type="character" w:styleId="CommentReference">
    <w:name w:val="annotation reference"/>
    <w:qFormat/>
    <w:rsid w:val="00606A04"/>
    <w:rPr>
      <w:sz w:val="16"/>
    </w:rPr>
  </w:style>
  <w:style w:type="paragraph" w:styleId="CommentText">
    <w:name w:val="annotation text"/>
    <w:basedOn w:val="Normal"/>
    <w:link w:val="CommentTextChar"/>
    <w:qFormat/>
    <w:rsid w:val="00606A04"/>
    <w:pPr>
      <w:overflowPunct/>
      <w:autoSpaceDE/>
      <w:autoSpaceDN/>
      <w:adjustRightInd/>
    </w:pPr>
    <w:rPr>
      <w:rFonts w:eastAsia="SimSun"/>
    </w:rPr>
  </w:style>
  <w:style w:type="character" w:customStyle="1" w:styleId="CommentTextChar">
    <w:name w:val="Comment Text Char"/>
    <w:basedOn w:val="DefaultParagraphFont"/>
    <w:link w:val="CommentText"/>
    <w:qFormat/>
    <w:rsid w:val="00606A04"/>
    <w:rPr>
      <w:rFonts w:ascii="Times New Roman" w:eastAsia="SimSun" w:hAnsi="Times New Roman" w:cs="Times New Roman"/>
      <w:sz w:val="20"/>
      <w:szCs w:val="20"/>
      <w:lang w:val="en-GB"/>
    </w:rPr>
  </w:style>
  <w:style w:type="character" w:styleId="FollowedHyperlink">
    <w:name w:val="FollowedHyperlink"/>
    <w:rsid w:val="00606A04"/>
    <w:rPr>
      <w:color w:val="800080"/>
      <w:u w:val="single"/>
    </w:rPr>
  </w:style>
  <w:style w:type="paragraph" w:styleId="BalloonText">
    <w:name w:val="Balloon Text"/>
    <w:basedOn w:val="Normal"/>
    <w:link w:val="BalloonTextChar"/>
    <w:rsid w:val="00606A04"/>
    <w:pPr>
      <w:overflowPunct/>
      <w:autoSpaceDE/>
      <w:autoSpaceDN/>
      <w:adjustRightInd/>
    </w:pPr>
    <w:rPr>
      <w:rFonts w:ascii="Tahoma" w:eastAsia="SimSun" w:hAnsi="Tahoma" w:cs="Tahoma"/>
      <w:sz w:val="16"/>
      <w:szCs w:val="16"/>
    </w:rPr>
  </w:style>
  <w:style w:type="character" w:customStyle="1" w:styleId="BalloonTextChar">
    <w:name w:val="Balloon Text Char"/>
    <w:basedOn w:val="DefaultParagraphFont"/>
    <w:link w:val="BalloonText"/>
    <w:rsid w:val="00606A04"/>
    <w:rPr>
      <w:rFonts w:ascii="Tahoma" w:eastAsia="SimSun" w:hAnsi="Tahoma" w:cs="Tahoma"/>
      <w:sz w:val="16"/>
      <w:szCs w:val="16"/>
      <w:lang w:val="en-GB"/>
    </w:rPr>
  </w:style>
  <w:style w:type="paragraph" w:styleId="CommentSubject">
    <w:name w:val="annotation subject"/>
    <w:basedOn w:val="CommentText"/>
    <w:next w:val="CommentText"/>
    <w:link w:val="CommentSubjectChar"/>
    <w:rsid w:val="00606A04"/>
    <w:rPr>
      <w:b/>
      <w:bCs/>
    </w:rPr>
  </w:style>
  <w:style w:type="character" w:customStyle="1" w:styleId="CommentSubjectChar">
    <w:name w:val="Comment Subject Char"/>
    <w:basedOn w:val="CommentTextChar"/>
    <w:link w:val="CommentSubject"/>
    <w:rsid w:val="00606A04"/>
    <w:rPr>
      <w:rFonts w:ascii="Times New Roman" w:eastAsia="SimSun" w:hAnsi="Times New Roman" w:cs="Times New Roman"/>
      <w:b/>
      <w:bCs/>
      <w:sz w:val="20"/>
      <w:szCs w:val="20"/>
      <w:lang w:val="en-GB"/>
    </w:rPr>
  </w:style>
  <w:style w:type="paragraph" w:styleId="DocumentMap">
    <w:name w:val="Document Map"/>
    <w:basedOn w:val="Normal"/>
    <w:link w:val="DocumentMapChar"/>
    <w:rsid w:val="00606A04"/>
    <w:pPr>
      <w:shd w:val="clear" w:color="auto" w:fill="000080"/>
      <w:overflowPunct/>
      <w:autoSpaceDE/>
      <w:autoSpaceDN/>
      <w:adjustRightInd/>
    </w:pPr>
    <w:rPr>
      <w:rFonts w:ascii="Tahoma" w:eastAsia="SimSun" w:hAnsi="Tahoma" w:cs="Tahoma"/>
    </w:rPr>
  </w:style>
  <w:style w:type="character" w:customStyle="1" w:styleId="DocumentMapChar">
    <w:name w:val="Document Map Char"/>
    <w:basedOn w:val="DefaultParagraphFont"/>
    <w:link w:val="DocumentMap"/>
    <w:rsid w:val="00606A04"/>
    <w:rPr>
      <w:rFonts w:ascii="Tahoma" w:eastAsia="SimSun" w:hAnsi="Tahoma" w:cs="Tahoma"/>
      <w:sz w:val="20"/>
      <w:szCs w:val="20"/>
      <w:shd w:val="clear" w:color="auto" w:fill="000080"/>
      <w:lang w:val="en-GB"/>
    </w:rPr>
  </w:style>
  <w:style w:type="character" w:customStyle="1" w:styleId="TANChar">
    <w:name w:val="TAN Char"/>
    <w:link w:val="TAN"/>
    <w:qFormat/>
    <w:rsid w:val="00606A04"/>
    <w:rPr>
      <w:rFonts w:ascii="Arial" w:eastAsia="Times New Roman" w:hAnsi="Arial" w:cs="Times New Roman"/>
      <w:sz w:val="18"/>
      <w:szCs w:val="20"/>
      <w:lang w:val="en-GB"/>
    </w:rPr>
  </w:style>
  <w:style w:type="character" w:styleId="PlaceholderText">
    <w:name w:val="Placeholder Text"/>
    <w:basedOn w:val="DefaultParagraphFont"/>
    <w:uiPriority w:val="99"/>
    <w:semiHidden/>
    <w:rsid w:val="00606A04"/>
    <w:rPr>
      <w:color w:val="808080"/>
    </w:rPr>
  </w:style>
  <w:style w:type="character" w:customStyle="1" w:styleId="NOChar">
    <w:name w:val="NO Char"/>
    <w:qFormat/>
    <w:rsid w:val="00606A04"/>
    <w:rPr>
      <w:rFonts w:ascii="Times New Roman" w:hAnsi="Times New Roman"/>
      <w:lang w:val="en-GB" w:eastAsia="en-US"/>
    </w:rPr>
  </w:style>
  <w:style w:type="character" w:customStyle="1" w:styleId="TALCar">
    <w:name w:val="TAL Car"/>
    <w:link w:val="TAL"/>
    <w:qFormat/>
    <w:rsid w:val="00606A04"/>
    <w:rPr>
      <w:rFonts w:ascii="Arial" w:eastAsia="Times New Roman" w:hAnsi="Arial" w:cs="Times New Roman"/>
      <w:sz w:val="18"/>
      <w:szCs w:val="20"/>
      <w:lang w:val="en-GB"/>
    </w:rPr>
  </w:style>
  <w:style w:type="paragraph" w:styleId="ListParagraph">
    <w:name w:val="List Paragraph"/>
    <w:basedOn w:val="Normal"/>
    <w:link w:val="ListParagraphChar"/>
    <w:uiPriority w:val="34"/>
    <w:qFormat/>
    <w:rsid w:val="00606A04"/>
    <w:pPr>
      <w:widowControl w:val="0"/>
      <w:wordWrap w:val="0"/>
      <w:overflowPunct/>
      <w:adjustRightInd/>
      <w:spacing w:after="0"/>
      <w:ind w:leftChars="400" w:left="800"/>
      <w:jc w:val="both"/>
    </w:pPr>
    <w:rPr>
      <w:rFonts w:ascii="Malgun Gothic" w:eastAsia="Malgun Gothic" w:hAnsi="Malgun Gothic"/>
      <w:kern w:val="2"/>
      <w:szCs w:val="22"/>
      <w:lang w:eastAsia="ko-KR"/>
    </w:rPr>
  </w:style>
  <w:style w:type="character" w:customStyle="1" w:styleId="ListParagraphChar">
    <w:name w:val="List Paragraph Char"/>
    <w:link w:val="ListParagraph"/>
    <w:uiPriority w:val="34"/>
    <w:qFormat/>
    <w:locked/>
    <w:rsid w:val="00606A04"/>
    <w:rPr>
      <w:rFonts w:ascii="Malgun Gothic" w:eastAsia="Malgun Gothic" w:hAnsi="Malgun Gothic" w:cs="Times New Roman"/>
      <w:kern w:val="2"/>
      <w:sz w:val="20"/>
      <w:szCs w:val="22"/>
      <w:lang w:val="en-GB" w:eastAsia="ko-KR"/>
    </w:rPr>
  </w:style>
  <w:style w:type="character" w:customStyle="1" w:styleId="ListBulletChar">
    <w:name w:val="List Bullet Char"/>
    <w:link w:val="ListBullet"/>
    <w:qFormat/>
    <w:rsid w:val="00606A04"/>
    <w:rPr>
      <w:rFonts w:ascii="Times New Roman" w:eastAsia="Times New Roman" w:hAnsi="Times New Roman" w:cs="Times New Roman"/>
      <w:sz w:val="20"/>
      <w:szCs w:val="20"/>
      <w:lang w:val="en-GB"/>
    </w:rPr>
  </w:style>
  <w:style w:type="character" w:customStyle="1" w:styleId="H6Char">
    <w:name w:val="H6 Char"/>
    <w:link w:val="H6"/>
    <w:qFormat/>
    <w:rsid w:val="00606A04"/>
    <w:rPr>
      <w:rFonts w:ascii="Arial" w:eastAsia="Times New Roman" w:hAnsi="Arial" w:cs="Times New Roman"/>
      <w:sz w:val="20"/>
      <w:szCs w:val="20"/>
      <w:lang w:val="en-GB"/>
    </w:rPr>
  </w:style>
  <w:style w:type="character" w:customStyle="1" w:styleId="PLChar">
    <w:name w:val="PL Char"/>
    <w:link w:val="PL"/>
    <w:qFormat/>
    <w:rsid w:val="00606A04"/>
    <w:rPr>
      <w:rFonts w:ascii="Courier New" w:eastAsia="Times New Roman" w:hAnsi="Courier New" w:cs="Times New Roman"/>
      <w:sz w:val="16"/>
      <w:szCs w:val="20"/>
      <w:lang w:val="en-GB"/>
    </w:rPr>
  </w:style>
  <w:style w:type="character" w:customStyle="1" w:styleId="TFChar">
    <w:name w:val="TF Char"/>
    <w:link w:val="TF"/>
    <w:qFormat/>
    <w:locked/>
    <w:rsid w:val="00606A04"/>
    <w:rPr>
      <w:rFonts w:ascii="Arial" w:eastAsia="Times New Roman" w:hAnsi="Arial" w:cs="Times New Roman"/>
      <w:b/>
      <w:sz w:val="20"/>
      <w:szCs w:val="20"/>
      <w:lang w:val="en-GB"/>
    </w:rPr>
  </w:style>
  <w:style w:type="character" w:styleId="UnresolvedMention">
    <w:name w:val="Unresolved Mention"/>
    <w:basedOn w:val="DefaultParagraphFont"/>
    <w:uiPriority w:val="99"/>
    <w:semiHidden/>
    <w:unhideWhenUsed/>
    <w:rsid w:val="00606A04"/>
    <w:rPr>
      <w:color w:val="605E5C"/>
      <w:shd w:val="clear" w:color="auto" w:fill="E1DFDD"/>
    </w:rPr>
  </w:style>
  <w:style w:type="paragraph" w:styleId="IndexHeading">
    <w:name w:val="index heading"/>
    <w:basedOn w:val="Normal"/>
    <w:next w:val="Normal"/>
    <w:rsid w:val="00606A04"/>
    <w:pPr>
      <w:pBdr>
        <w:top w:val="single" w:sz="12" w:space="0" w:color="auto"/>
      </w:pBdr>
      <w:overflowPunct/>
      <w:autoSpaceDE/>
      <w:autoSpaceDN/>
      <w:adjustRightInd/>
      <w:spacing w:before="360" w:after="240"/>
    </w:pPr>
    <w:rPr>
      <w:rFonts w:eastAsia="Malgun Gothic"/>
      <w:b/>
      <w:i/>
      <w:sz w:val="26"/>
    </w:rPr>
  </w:style>
  <w:style w:type="character" w:customStyle="1" w:styleId="TALChar">
    <w:name w:val="TAL Char"/>
    <w:qFormat/>
    <w:rsid w:val="00606A04"/>
    <w:rPr>
      <w:rFonts w:ascii="Arial" w:hAnsi="Arial"/>
      <w:sz w:val="18"/>
      <w:lang w:eastAsia="en-US"/>
    </w:rPr>
  </w:style>
  <w:style w:type="paragraph" w:styleId="Caption">
    <w:name w:val="caption"/>
    <w:basedOn w:val="Normal"/>
    <w:next w:val="Normal"/>
    <w:link w:val="CaptionChar"/>
    <w:qFormat/>
    <w:rsid w:val="00606A04"/>
    <w:pPr>
      <w:overflowPunct/>
      <w:autoSpaceDE/>
      <w:autoSpaceDN/>
      <w:adjustRightInd/>
      <w:spacing w:before="120" w:after="120"/>
    </w:pPr>
    <w:rPr>
      <w:rFonts w:eastAsia="Malgun Gothic"/>
      <w:b/>
      <w:lang w:eastAsia="en-GB"/>
    </w:rPr>
  </w:style>
  <w:style w:type="paragraph" w:styleId="PlainText">
    <w:name w:val="Plain Text"/>
    <w:basedOn w:val="Normal"/>
    <w:link w:val="PlainTextChar"/>
    <w:rsid w:val="00606A04"/>
    <w:pPr>
      <w:overflowPunct/>
      <w:autoSpaceDE/>
      <w:autoSpaceDN/>
      <w:adjustRightInd/>
    </w:pPr>
    <w:rPr>
      <w:rFonts w:ascii="Courier New" w:eastAsia="Malgun Gothic" w:hAnsi="Courier New"/>
    </w:rPr>
  </w:style>
  <w:style w:type="character" w:customStyle="1" w:styleId="PlainTextChar">
    <w:name w:val="Plain Text Char"/>
    <w:basedOn w:val="DefaultParagraphFont"/>
    <w:link w:val="PlainText"/>
    <w:rsid w:val="00606A04"/>
    <w:rPr>
      <w:rFonts w:ascii="Courier New" w:eastAsia="Malgun Gothic" w:hAnsi="Courier New" w:cs="Times New Roman"/>
      <w:sz w:val="20"/>
      <w:szCs w:val="20"/>
      <w:lang w:val="en-GB"/>
    </w:rPr>
  </w:style>
  <w:style w:type="paragraph" w:styleId="BodyText">
    <w:name w:val="Body Text"/>
    <w:basedOn w:val="Normal"/>
    <w:link w:val="BodyTextChar"/>
    <w:qFormat/>
    <w:rsid w:val="00606A04"/>
    <w:pPr>
      <w:overflowPunct/>
      <w:autoSpaceDE/>
      <w:autoSpaceDN/>
      <w:adjustRightInd/>
    </w:pPr>
    <w:rPr>
      <w:rFonts w:eastAsia="Malgun Gothic"/>
    </w:rPr>
  </w:style>
  <w:style w:type="character" w:customStyle="1" w:styleId="BodyTextChar">
    <w:name w:val="Body Text Char"/>
    <w:basedOn w:val="DefaultParagraphFont"/>
    <w:link w:val="BodyText"/>
    <w:rsid w:val="00606A04"/>
    <w:rPr>
      <w:rFonts w:ascii="Times New Roman" w:eastAsia="Malgun Gothic" w:hAnsi="Times New Roman" w:cs="Times New Roman"/>
      <w:sz w:val="20"/>
      <w:szCs w:val="20"/>
      <w:lang w:val="en-GB"/>
    </w:rPr>
  </w:style>
  <w:style w:type="character" w:customStyle="1" w:styleId="a">
    <w:name w:val="批注文字 字符"/>
    <w:basedOn w:val="DefaultParagraphFont"/>
    <w:rsid w:val="00606A04"/>
    <w:rPr>
      <w:lang w:eastAsia="en-US"/>
    </w:rPr>
  </w:style>
  <w:style w:type="character" w:customStyle="1" w:styleId="Char">
    <w:name w:val="批注框文本 Char"/>
    <w:rsid w:val="00606A04"/>
    <w:rPr>
      <w:rFonts w:ascii="Segoe UI" w:hAnsi="Segoe UI" w:cs="Segoe UI"/>
      <w:sz w:val="18"/>
      <w:szCs w:val="18"/>
      <w:lang w:val="en-GB"/>
    </w:rPr>
  </w:style>
  <w:style w:type="character" w:customStyle="1" w:styleId="B1Char1">
    <w:name w:val="B1 Char1"/>
    <w:rsid w:val="00606A04"/>
    <w:rPr>
      <w:rFonts w:eastAsia="Times New Roman"/>
    </w:rPr>
  </w:style>
  <w:style w:type="character" w:customStyle="1" w:styleId="a0">
    <w:name w:val="批注主题 字符"/>
    <w:basedOn w:val="a"/>
    <w:rsid w:val="00606A04"/>
    <w:rPr>
      <w:b/>
      <w:bCs/>
      <w:lang w:eastAsia="en-US"/>
    </w:rPr>
  </w:style>
  <w:style w:type="character" w:customStyle="1" w:styleId="Char0">
    <w:name w:val="列出段落 Char"/>
    <w:uiPriority w:val="34"/>
    <w:rsid w:val="00606A04"/>
    <w:rPr>
      <w:rFonts w:ascii="Calibri" w:eastAsia="Calibri" w:hAnsi="Calibri"/>
      <w:sz w:val="22"/>
      <w:szCs w:val="22"/>
      <w:lang w:val="en-US" w:eastAsia="en-US"/>
    </w:rPr>
  </w:style>
  <w:style w:type="character" w:customStyle="1" w:styleId="fontstyle01">
    <w:name w:val="fontstyle01"/>
    <w:rsid w:val="00606A04"/>
    <w:rPr>
      <w:rFonts w:ascii="ArialMT" w:hAnsi="ArialMT" w:hint="default"/>
      <w:b w:val="0"/>
      <w:bCs w:val="0"/>
      <w:i w:val="0"/>
      <w:iCs w:val="0"/>
      <w:color w:val="000000"/>
      <w:sz w:val="20"/>
      <w:szCs w:val="20"/>
    </w:rPr>
  </w:style>
  <w:style w:type="character" w:customStyle="1" w:styleId="CaptionChar">
    <w:name w:val="Caption Char"/>
    <w:link w:val="Caption"/>
    <w:rsid w:val="00606A04"/>
    <w:rPr>
      <w:rFonts w:ascii="Times New Roman" w:eastAsia="Malgun Gothic" w:hAnsi="Times New Roman" w:cs="Times New Roman"/>
      <w:b/>
      <w:sz w:val="20"/>
      <w:szCs w:val="20"/>
      <w:lang w:val="en-GB" w:eastAsia="en-GB"/>
    </w:rPr>
  </w:style>
  <w:style w:type="character" w:customStyle="1" w:styleId="Char1">
    <w:name w:val="批注文字 Char1"/>
    <w:semiHidden/>
    <w:rsid w:val="00606A04"/>
    <w:rPr>
      <w:lang w:val="en-GB" w:eastAsia="en-US"/>
    </w:rPr>
  </w:style>
  <w:style w:type="character" w:customStyle="1" w:styleId="1">
    <w:name w:val="未处理的提及1"/>
    <w:uiPriority w:val="99"/>
    <w:semiHidden/>
    <w:unhideWhenUsed/>
    <w:rsid w:val="00606A04"/>
    <w:rPr>
      <w:color w:val="808080"/>
      <w:shd w:val="clear" w:color="auto" w:fill="E6E6E6"/>
    </w:rPr>
  </w:style>
  <w:style w:type="paragraph" w:styleId="NormalWeb">
    <w:name w:val="Normal (Web)"/>
    <w:basedOn w:val="Normal"/>
    <w:uiPriority w:val="99"/>
    <w:unhideWhenUsed/>
    <w:rsid w:val="00606A04"/>
    <w:pPr>
      <w:overflowPunct/>
      <w:autoSpaceDE/>
      <w:autoSpaceDN/>
      <w:adjustRightInd/>
      <w:spacing w:before="100" w:beforeAutospacing="1" w:after="100" w:afterAutospacing="1"/>
    </w:pPr>
    <w:rPr>
      <w:sz w:val="24"/>
      <w:szCs w:val="24"/>
    </w:rPr>
  </w:style>
  <w:style w:type="character" w:customStyle="1" w:styleId="TACCar">
    <w:name w:val="TAC Car"/>
    <w:rsid w:val="00606A04"/>
    <w:rPr>
      <w:rFonts w:ascii="Arial" w:eastAsia="Times New Roman" w:hAnsi="Arial"/>
      <w:sz w:val="18"/>
      <w:lang w:eastAsia="en-US"/>
    </w:rPr>
  </w:style>
  <w:style w:type="character" w:customStyle="1" w:styleId="normaltextrun">
    <w:name w:val="normaltextrun"/>
    <w:rsid w:val="00606A04"/>
  </w:style>
  <w:style w:type="character" w:customStyle="1" w:styleId="eop">
    <w:name w:val="eop"/>
    <w:rsid w:val="00606A04"/>
  </w:style>
  <w:style w:type="character" w:customStyle="1" w:styleId="spellingerror">
    <w:name w:val="spellingerror"/>
    <w:rsid w:val="00606A04"/>
  </w:style>
  <w:style w:type="paragraph" w:styleId="EndnoteText">
    <w:name w:val="endnote text"/>
    <w:basedOn w:val="Normal"/>
    <w:link w:val="EndnoteTextChar"/>
    <w:rsid w:val="00606A04"/>
    <w:pPr>
      <w:overflowPunct/>
      <w:autoSpaceDE/>
      <w:autoSpaceDN/>
      <w:adjustRightInd/>
    </w:pPr>
    <w:rPr>
      <w:rFonts w:eastAsia="SimSun"/>
    </w:rPr>
  </w:style>
  <w:style w:type="character" w:customStyle="1" w:styleId="EndnoteTextChar">
    <w:name w:val="Endnote Text Char"/>
    <w:basedOn w:val="DefaultParagraphFont"/>
    <w:link w:val="EndnoteText"/>
    <w:rsid w:val="00606A04"/>
    <w:rPr>
      <w:rFonts w:ascii="Times New Roman" w:eastAsia="SimSun" w:hAnsi="Times New Roman" w:cs="Times New Roman"/>
      <w:sz w:val="20"/>
      <w:szCs w:val="20"/>
      <w:lang w:val="en-GB"/>
    </w:rPr>
  </w:style>
  <w:style w:type="character" w:customStyle="1" w:styleId="a1">
    <w:name w:val="尾注文本 字符"/>
    <w:basedOn w:val="DefaultParagraphFont"/>
    <w:rsid w:val="00606A04"/>
    <w:rPr>
      <w:lang w:eastAsia="en-US"/>
    </w:rPr>
  </w:style>
  <w:style w:type="character" w:styleId="EndnoteReference">
    <w:name w:val="endnote reference"/>
    <w:rsid w:val="00606A04"/>
    <w:rPr>
      <w:vertAlign w:val="superscript"/>
    </w:rPr>
  </w:style>
  <w:style w:type="character" w:customStyle="1" w:styleId="2">
    <w:name w:val="标题 2 字符"/>
    <w:uiPriority w:val="1"/>
    <w:rsid w:val="00606A04"/>
    <w:rPr>
      <w:rFonts w:ascii="Arial" w:hAnsi="Arial"/>
      <w:sz w:val="32"/>
      <w:lang w:val="en-GB" w:eastAsia="en-US"/>
    </w:rPr>
  </w:style>
  <w:style w:type="character" w:customStyle="1" w:styleId="a2">
    <w:name w:val="题注 字符"/>
    <w:rsid w:val="00606A04"/>
    <w:rPr>
      <w:b/>
      <w:lang w:val="en-GB" w:eastAsia="en-US"/>
    </w:rPr>
  </w:style>
  <w:style w:type="character" w:customStyle="1" w:styleId="a3">
    <w:name w:val="列表段落 字符"/>
    <w:uiPriority w:val="34"/>
    <w:qFormat/>
    <w:rsid w:val="00606A04"/>
    <w:rPr>
      <w:rFonts w:ascii="Calibri" w:eastAsia="Calibri" w:hAnsi="Calibri"/>
      <w:sz w:val="22"/>
      <w:szCs w:val="22"/>
      <w:lang w:eastAsia="en-US"/>
    </w:rPr>
  </w:style>
  <w:style w:type="character" w:customStyle="1" w:styleId="Char2">
    <w:name w:val="批注文字 Char"/>
    <w:semiHidden/>
    <w:rsid w:val="00606A04"/>
    <w:rPr>
      <w:lang w:val="en-GB"/>
    </w:rPr>
  </w:style>
  <w:style w:type="character" w:customStyle="1" w:styleId="Char3">
    <w:name w:val="批注主题 Char"/>
    <w:rsid w:val="00606A04"/>
    <w:rPr>
      <w:b/>
      <w:bCs/>
      <w:lang w:val="en-GB"/>
    </w:rPr>
  </w:style>
  <w:style w:type="character" w:customStyle="1" w:styleId="2Char">
    <w:name w:val="标题 2 Char"/>
    <w:uiPriority w:val="1"/>
    <w:rsid w:val="00606A04"/>
    <w:rPr>
      <w:rFonts w:ascii="Arial" w:hAnsi="Arial"/>
      <w:sz w:val="32"/>
      <w:lang w:val="en-GB" w:eastAsia="en-US"/>
    </w:rPr>
  </w:style>
  <w:style w:type="character" w:customStyle="1" w:styleId="Char4">
    <w:name w:val="题注 Char"/>
    <w:rsid w:val="00606A04"/>
    <w:rPr>
      <w:b/>
      <w:lang w:val="en-GB" w:eastAsia="en-US"/>
    </w:rPr>
  </w:style>
  <w:style w:type="character" w:customStyle="1" w:styleId="20">
    <w:name w:val="未处理的提及2"/>
    <w:uiPriority w:val="99"/>
    <w:semiHidden/>
    <w:unhideWhenUsed/>
    <w:rsid w:val="00606A04"/>
    <w:rPr>
      <w:color w:val="808080"/>
      <w:shd w:val="clear" w:color="auto" w:fill="E6E6E6"/>
    </w:rPr>
  </w:style>
  <w:style w:type="character" w:customStyle="1" w:styleId="Char5">
    <w:name w:val="尾注文本 Char"/>
    <w:rsid w:val="00606A04"/>
    <w:rPr>
      <w:rFonts w:eastAsia="SimSun"/>
      <w:lang w:val="en-GB" w:eastAsia="en-US"/>
    </w:rPr>
  </w:style>
  <w:style w:type="character" w:customStyle="1" w:styleId="10">
    <w:name w:val="批注框文本 字符1"/>
    <w:rsid w:val="00606A04"/>
    <w:rPr>
      <w:rFonts w:ascii="Segoe UI" w:hAnsi="Segoe UI" w:cs="Segoe UI"/>
      <w:sz w:val="18"/>
      <w:szCs w:val="18"/>
      <w:lang w:val="en-GB"/>
    </w:rPr>
  </w:style>
  <w:style w:type="character" w:customStyle="1" w:styleId="21">
    <w:name w:val="批注文字 字符2"/>
    <w:semiHidden/>
    <w:rsid w:val="00606A04"/>
    <w:rPr>
      <w:lang w:val="en-GB"/>
    </w:rPr>
  </w:style>
  <w:style w:type="character" w:customStyle="1" w:styleId="22">
    <w:name w:val="批注主题 字符2"/>
    <w:rsid w:val="00606A04"/>
    <w:rPr>
      <w:b/>
      <w:bCs/>
      <w:lang w:val="en-GB"/>
    </w:rPr>
  </w:style>
  <w:style w:type="character" w:customStyle="1" w:styleId="220">
    <w:name w:val="标题 2 字符2"/>
    <w:uiPriority w:val="1"/>
    <w:rsid w:val="00606A04"/>
    <w:rPr>
      <w:rFonts w:ascii="Arial" w:hAnsi="Arial"/>
      <w:sz w:val="32"/>
      <w:lang w:val="en-GB" w:eastAsia="en-US"/>
    </w:rPr>
  </w:style>
  <w:style w:type="character" w:customStyle="1" w:styleId="23">
    <w:name w:val="题注 字符2"/>
    <w:rsid w:val="00606A04"/>
    <w:rPr>
      <w:b/>
      <w:lang w:val="en-GB" w:eastAsia="en-US"/>
    </w:rPr>
  </w:style>
  <w:style w:type="character" w:customStyle="1" w:styleId="24">
    <w:name w:val="尾注文本 字符2"/>
    <w:rsid w:val="00606A04"/>
    <w:rPr>
      <w:rFonts w:eastAsia="SimSun"/>
      <w:lang w:val="en-GB" w:eastAsia="en-US"/>
    </w:rPr>
  </w:style>
  <w:style w:type="paragraph" w:styleId="Bibliography">
    <w:name w:val="Bibliography"/>
    <w:basedOn w:val="Normal"/>
    <w:next w:val="Normal"/>
    <w:uiPriority w:val="37"/>
    <w:semiHidden/>
    <w:unhideWhenUsed/>
    <w:rsid w:val="00EC6E0E"/>
  </w:style>
  <w:style w:type="paragraph" w:styleId="BlockText">
    <w:name w:val="Block Text"/>
    <w:basedOn w:val="Normal"/>
    <w:uiPriority w:val="99"/>
    <w:semiHidden/>
    <w:unhideWhenUsed/>
    <w:rsid w:val="00EC6E0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uiPriority w:val="99"/>
    <w:semiHidden/>
    <w:unhideWhenUsed/>
    <w:rsid w:val="00EC6E0E"/>
    <w:pPr>
      <w:spacing w:after="120" w:line="480" w:lineRule="auto"/>
    </w:pPr>
  </w:style>
  <w:style w:type="character" w:customStyle="1" w:styleId="BodyText2Char">
    <w:name w:val="Body Text 2 Char"/>
    <w:basedOn w:val="DefaultParagraphFont"/>
    <w:link w:val="BodyText2"/>
    <w:uiPriority w:val="99"/>
    <w:semiHidden/>
    <w:rsid w:val="00EC6E0E"/>
    <w:rPr>
      <w:rFonts w:ascii="Times New Roman" w:eastAsia="Times New Roman" w:hAnsi="Times New Roman" w:cs="Times New Roman"/>
      <w:sz w:val="20"/>
      <w:szCs w:val="20"/>
      <w:lang w:val="en-GB"/>
    </w:rPr>
  </w:style>
  <w:style w:type="paragraph" w:styleId="BodyText3">
    <w:name w:val="Body Text 3"/>
    <w:basedOn w:val="Normal"/>
    <w:link w:val="BodyText3Char"/>
    <w:uiPriority w:val="99"/>
    <w:semiHidden/>
    <w:unhideWhenUsed/>
    <w:rsid w:val="00EC6E0E"/>
    <w:pPr>
      <w:spacing w:after="120"/>
    </w:pPr>
    <w:rPr>
      <w:sz w:val="16"/>
      <w:szCs w:val="16"/>
    </w:rPr>
  </w:style>
  <w:style w:type="character" w:customStyle="1" w:styleId="BodyText3Char">
    <w:name w:val="Body Text 3 Char"/>
    <w:basedOn w:val="DefaultParagraphFont"/>
    <w:link w:val="BodyText3"/>
    <w:uiPriority w:val="99"/>
    <w:semiHidden/>
    <w:rsid w:val="00EC6E0E"/>
    <w:rPr>
      <w:rFonts w:ascii="Times New Roman" w:eastAsia="Times New Roman" w:hAnsi="Times New Roman" w:cs="Times New Roman"/>
      <w:sz w:val="16"/>
      <w:szCs w:val="16"/>
      <w:lang w:val="en-GB"/>
    </w:rPr>
  </w:style>
  <w:style w:type="paragraph" w:styleId="BodyTextFirstIndent">
    <w:name w:val="Body Text First Indent"/>
    <w:basedOn w:val="BodyText"/>
    <w:link w:val="BodyTextFirstIndentChar"/>
    <w:uiPriority w:val="99"/>
    <w:unhideWhenUsed/>
    <w:rsid w:val="00EC6E0E"/>
    <w:pPr>
      <w:overflowPunct w:val="0"/>
      <w:autoSpaceDE w:val="0"/>
      <w:autoSpaceDN w:val="0"/>
      <w:adjustRightInd w:val="0"/>
      <w:ind w:firstLine="360"/>
    </w:pPr>
    <w:rPr>
      <w:rFonts w:eastAsia="Times New Roman"/>
    </w:rPr>
  </w:style>
  <w:style w:type="character" w:customStyle="1" w:styleId="BodyTextFirstIndentChar">
    <w:name w:val="Body Text First Indent Char"/>
    <w:basedOn w:val="BodyTextChar"/>
    <w:link w:val="BodyTextFirstIndent"/>
    <w:uiPriority w:val="99"/>
    <w:rsid w:val="00EC6E0E"/>
    <w:rPr>
      <w:rFonts w:ascii="Times New Roman" w:eastAsia="Times New Roman" w:hAnsi="Times New Roman" w:cs="Times New Roman"/>
      <w:sz w:val="20"/>
      <w:szCs w:val="20"/>
      <w:lang w:val="en-GB"/>
    </w:rPr>
  </w:style>
  <w:style w:type="paragraph" w:styleId="BodyTextIndent">
    <w:name w:val="Body Text Indent"/>
    <w:basedOn w:val="Normal"/>
    <w:link w:val="BodyTextIndentChar"/>
    <w:uiPriority w:val="99"/>
    <w:semiHidden/>
    <w:unhideWhenUsed/>
    <w:rsid w:val="00EC6E0E"/>
    <w:pPr>
      <w:spacing w:after="120"/>
      <w:ind w:left="283"/>
    </w:pPr>
  </w:style>
  <w:style w:type="character" w:customStyle="1" w:styleId="BodyTextIndentChar">
    <w:name w:val="Body Text Indent Char"/>
    <w:basedOn w:val="DefaultParagraphFont"/>
    <w:link w:val="BodyTextIndent"/>
    <w:uiPriority w:val="99"/>
    <w:semiHidden/>
    <w:rsid w:val="00EC6E0E"/>
    <w:rPr>
      <w:rFonts w:ascii="Times New Roman" w:eastAsia="Times New Roman" w:hAnsi="Times New Roman" w:cs="Times New Roman"/>
      <w:sz w:val="20"/>
      <w:szCs w:val="20"/>
      <w:lang w:val="en-GB"/>
    </w:rPr>
  </w:style>
  <w:style w:type="paragraph" w:styleId="BodyTextFirstIndent2">
    <w:name w:val="Body Text First Indent 2"/>
    <w:basedOn w:val="BodyTextIndent"/>
    <w:link w:val="BodyTextFirstIndent2Char"/>
    <w:uiPriority w:val="99"/>
    <w:semiHidden/>
    <w:unhideWhenUsed/>
    <w:rsid w:val="00EC6E0E"/>
    <w:pPr>
      <w:spacing w:after="180"/>
      <w:ind w:left="360" w:firstLine="360"/>
    </w:pPr>
  </w:style>
  <w:style w:type="character" w:customStyle="1" w:styleId="BodyTextFirstIndent2Char">
    <w:name w:val="Body Text First Indent 2 Char"/>
    <w:basedOn w:val="BodyTextIndentChar"/>
    <w:link w:val="BodyTextFirstIndent2"/>
    <w:uiPriority w:val="99"/>
    <w:semiHidden/>
    <w:rsid w:val="00EC6E0E"/>
    <w:rPr>
      <w:rFonts w:ascii="Times New Roman" w:eastAsia="Times New Roman" w:hAnsi="Times New Roman" w:cs="Times New Roman"/>
      <w:sz w:val="20"/>
      <w:szCs w:val="20"/>
      <w:lang w:val="en-GB"/>
    </w:rPr>
  </w:style>
  <w:style w:type="paragraph" w:styleId="BodyTextIndent2">
    <w:name w:val="Body Text Indent 2"/>
    <w:basedOn w:val="Normal"/>
    <w:link w:val="BodyTextIndent2Char"/>
    <w:uiPriority w:val="99"/>
    <w:semiHidden/>
    <w:unhideWhenUsed/>
    <w:rsid w:val="00EC6E0E"/>
    <w:pPr>
      <w:spacing w:after="120" w:line="480" w:lineRule="auto"/>
      <w:ind w:left="283"/>
    </w:pPr>
  </w:style>
  <w:style w:type="character" w:customStyle="1" w:styleId="BodyTextIndent2Char">
    <w:name w:val="Body Text Indent 2 Char"/>
    <w:basedOn w:val="DefaultParagraphFont"/>
    <w:link w:val="BodyTextIndent2"/>
    <w:uiPriority w:val="99"/>
    <w:semiHidden/>
    <w:rsid w:val="00EC6E0E"/>
    <w:rPr>
      <w:rFonts w:ascii="Times New Roman" w:eastAsia="Times New Roman" w:hAnsi="Times New Roman" w:cs="Times New Roman"/>
      <w:sz w:val="20"/>
      <w:szCs w:val="20"/>
      <w:lang w:val="en-GB"/>
    </w:rPr>
  </w:style>
  <w:style w:type="paragraph" w:styleId="BodyTextIndent3">
    <w:name w:val="Body Text Indent 3"/>
    <w:basedOn w:val="Normal"/>
    <w:link w:val="BodyTextIndent3Char"/>
    <w:uiPriority w:val="99"/>
    <w:semiHidden/>
    <w:unhideWhenUsed/>
    <w:rsid w:val="00EC6E0E"/>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EC6E0E"/>
    <w:rPr>
      <w:rFonts w:ascii="Times New Roman" w:eastAsia="Times New Roman" w:hAnsi="Times New Roman" w:cs="Times New Roman"/>
      <w:sz w:val="16"/>
      <w:szCs w:val="16"/>
      <w:lang w:val="en-GB"/>
    </w:rPr>
  </w:style>
  <w:style w:type="paragraph" w:styleId="Closing">
    <w:name w:val="Closing"/>
    <w:basedOn w:val="Normal"/>
    <w:link w:val="ClosingChar"/>
    <w:uiPriority w:val="99"/>
    <w:semiHidden/>
    <w:unhideWhenUsed/>
    <w:rsid w:val="00EC6E0E"/>
    <w:pPr>
      <w:spacing w:after="0"/>
      <w:ind w:left="4252"/>
    </w:pPr>
  </w:style>
  <w:style w:type="character" w:customStyle="1" w:styleId="ClosingChar">
    <w:name w:val="Closing Char"/>
    <w:basedOn w:val="DefaultParagraphFont"/>
    <w:link w:val="Closing"/>
    <w:uiPriority w:val="99"/>
    <w:semiHidden/>
    <w:rsid w:val="00EC6E0E"/>
    <w:rPr>
      <w:rFonts w:ascii="Times New Roman" w:eastAsia="Times New Roman" w:hAnsi="Times New Roman" w:cs="Times New Roman"/>
      <w:sz w:val="20"/>
      <w:szCs w:val="20"/>
      <w:lang w:val="en-GB"/>
    </w:rPr>
  </w:style>
  <w:style w:type="paragraph" w:styleId="Date">
    <w:name w:val="Date"/>
    <w:basedOn w:val="Normal"/>
    <w:next w:val="Normal"/>
    <w:link w:val="DateChar"/>
    <w:uiPriority w:val="99"/>
    <w:unhideWhenUsed/>
    <w:rsid w:val="00EC6E0E"/>
  </w:style>
  <w:style w:type="character" w:customStyle="1" w:styleId="DateChar">
    <w:name w:val="Date Char"/>
    <w:basedOn w:val="DefaultParagraphFont"/>
    <w:link w:val="Date"/>
    <w:uiPriority w:val="99"/>
    <w:rsid w:val="00EC6E0E"/>
    <w:rPr>
      <w:rFonts w:ascii="Times New Roman" w:eastAsia="Times New Roman" w:hAnsi="Times New Roman" w:cs="Times New Roman"/>
      <w:sz w:val="20"/>
      <w:szCs w:val="20"/>
      <w:lang w:val="en-GB"/>
    </w:rPr>
  </w:style>
  <w:style w:type="paragraph" w:styleId="E-mailSignature">
    <w:name w:val="E-mail Signature"/>
    <w:basedOn w:val="Normal"/>
    <w:link w:val="E-mailSignatureChar"/>
    <w:uiPriority w:val="99"/>
    <w:semiHidden/>
    <w:unhideWhenUsed/>
    <w:rsid w:val="00EC6E0E"/>
    <w:pPr>
      <w:spacing w:after="0"/>
    </w:pPr>
  </w:style>
  <w:style w:type="character" w:customStyle="1" w:styleId="E-mailSignatureChar">
    <w:name w:val="E-mail Signature Char"/>
    <w:basedOn w:val="DefaultParagraphFont"/>
    <w:link w:val="E-mailSignature"/>
    <w:uiPriority w:val="99"/>
    <w:semiHidden/>
    <w:rsid w:val="00EC6E0E"/>
    <w:rPr>
      <w:rFonts w:ascii="Times New Roman" w:eastAsia="Times New Roman" w:hAnsi="Times New Roman" w:cs="Times New Roman"/>
      <w:sz w:val="20"/>
      <w:szCs w:val="20"/>
      <w:lang w:val="en-GB"/>
    </w:rPr>
  </w:style>
  <w:style w:type="paragraph" w:styleId="EnvelopeAddress">
    <w:name w:val="envelope address"/>
    <w:basedOn w:val="Normal"/>
    <w:uiPriority w:val="99"/>
    <w:semiHidden/>
    <w:unhideWhenUsed/>
    <w:rsid w:val="00EC6E0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EC6E0E"/>
    <w:pPr>
      <w:spacing w:after="0"/>
    </w:pPr>
    <w:rPr>
      <w:rFonts w:asciiTheme="majorHAnsi" w:eastAsiaTheme="majorEastAsia" w:hAnsiTheme="majorHAnsi" w:cstheme="majorBidi"/>
    </w:rPr>
  </w:style>
  <w:style w:type="paragraph" w:styleId="HTMLAddress">
    <w:name w:val="HTML Address"/>
    <w:basedOn w:val="Normal"/>
    <w:link w:val="HTMLAddressChar"/>
    <w:uiPriority w:val="99"/>
    <w:semiHidden/>
    <w:unhideWhenUsed/>
    <w:rsid w:val="00EC6E0E"/>
    <w:pPr>
      <w:spacing w:after="0"/>
    </w:pPr>
    <w:rPr>
      <w:i/>
      <w:iCs/>
    </w:rPr>
  </w:style>
  <w:style w:type="character" w:customStyle="1" w:styleId="HTMLAddressChar">
    <w:name w:val="HTML Address Char"/>
    <w:basedOn w:val="DefaultParagraphFont"/>
    <w:link w:val="HTMLAddress"/>
    <w:uiPriority w:val="99"/>
    <w:semiHidden/>
    <w:rsid w:val="00EC6E0E"/>
    <w:rPr>
      <w:rFonts w:ascii="Times New Roman" w:eastAsia="Times New Roman" w:hAnsi="Times New Roman" w:cs="Times New Roman"/>
      <w:i/>
      <w:iCs/>
      <w:sz w:val="20"/>
      <w:szCs w:val="20"/>
      <w:lang w:val="en-GB"/>
    </w:rPr>
  </w:style>
  <w:style w:type="paragraph" w:styleId="HTMLPreformatted">
    <w:name w:val="HTML Preformatted"/>
    <w:basedOn w:val="Normal"/>
    <w:link w:val="HTMLPreformattedChar"/>
    <w:uiPriority w:val="99"/>
    <w:semiHidden/>
    <w:unhideWhenUsed/>
    <w:rsid w:val="00EC6E0E"/>
    <w:pPr>
      <w:spacing w:after="0"/>
    </w:pPr>
    <w:rPr>
      <w:rFonts w:ascii="Consolas" w:hAnsi="Consolas"/>
    </w:rPr>
  </w:style>
  <w:style w:type="character" w:customStyle="1" w:styleId="HTMLPreformattedChar">
    <w:name w:val="HTML Preformatted Char"/>
    <w:basedOn w:val="DefaultParagraphFont"/>
    <w:link w:val="HTMLPreformatted"/>
    <w:uiPriority w:val="99"/>
    <w:semiHidden/>
    <w:rsid w:val="00EC6E0E"/>
    <w:rPr>
      <w:rFonts w:ascii="Consolas" w:eastAsia="Times New Roman" w:hAnsi="Consolas" w:cs="Times New Roman"/>
      <w:sz w:val="20"/>
      <w:szCs w:val="20"/>
      <w:lang w:val="en-GB"/>
    </w:rPr>
  </w:style>
  <w:style w:type="paragraph" w:styleId="Index3">
    <w:name w:val="index 3"/>
    <w:basedOn w:val="Normal"/>
    <w:next w:val="Normal"/>
    <w:uiPriority w:val="99"/>
    <w:semiHidden/>
    <w:unhideWhenUsed/>
    <w:rsid w:val="00EC6E0E"/>
    <w:pPr>
      <w:spacing w:after="0"/>
      <w:ind w:left="600" w:hanging="200"/>
    </w:pPr>
  </w:style>
  <w:style w:type="paragraph" w:styleId="Index4">
    <w:name w:val="index 4"/>
    <w:basedOn w:val="Normal"/>
    <w:next w:val="Normal"/>
    <w:uiPriority w:val="99"/>
    <w:semiHidden/>
    <w:unhideWhenUsed/>
    <w:rsid w:val="00EC6E0E"/>
    <w:pPr>
      <w:spacing w:after="0"/>
      <w:ind w:left="800" w:hanging="200"/>
    </w:pPr>
  </w:style>
  <w:style w:type="paragraph" w:styleId="Index5">
    <w:name w:val="index 5"/>
    <w:basedOn w:val="Normal"/>
    <w:next w:val="Normal"/>
    <w:uiPriority w:val="99"/>
    <w:semiHidden/>
    <w:unhideWhenUsed/>
    <w:rsid w:val="00EC6E0E"/>
    <w:pPr>
      <w:spacing w:after="0"/>
      <w:ind w:left="1000" w:hanging="200"/>
    </w:pPr>
  </w:style>
  <w:style w:type="paragraph" w:styleId="Index6">
    <w:name w:val="index 6"/>
    <w:basedOn w:val="Normal"/>
    <w:next w:val="Normal"/>
    <w:uiPriority w:val="99"/>
    <w:semiHidden/>
    <w:unhideWhenUsed/>
    <w:rsid w:val="00EC6E0E"/>
    <w:pPr>
      <w:spacing w:after="0"/>
      <w:ind w:left="1200" w:hanging="200"/>
    </w:pPr>
  </w:style>
  <w:style w:type="paragraph" w:styleId="Index7">
    <w:name w:val="index 7"/>
    <w:basedOn w:val="Normal"/>
    <w:next w:val="Normal"/>
    <w:uiPriority w:val="99"/>
    <w:semiHidden/>
    <w:unhideWhenUsed/>
    <w:rsid w:val="00EC6E0E"/>
    <w:pPr>
      <w:spacing w:after="0"/>
      <w:ind w:left="1400" w:hanging="200"/>
    </w:pPr>
  </w:style>
  <w:style w:type="paragraph" w:styleId="Index8">
    <w:name w:val="index 8"/>
    <w:basedOn w:val="Normal"/>
    <w:next w:val="Normal"/>
    <w:uiPriority w:val="99"/>
    <w:semiHidden/>
    <w:unhideWhenUsed/>
    <w:rsid w:val="00EC6E0E"/>
    <w:pPr>
      <w:spacing w:after="0"/>
      <w:ind w:left="1600" w:hanging="200"/>
    </w:pPr>
  </w:style>
  <w:style w:type="paragraph" w:styleId="Index9">
    <w:name w:val="index 9"/>
    <w:basedOn w:val="Normal"/>
    <w:next w:val="Normal"/>
    <w:uiPriority w:val="99"/>
    <w:semiHidden/>
    <w:unhideWhenUsed/>
    <w:rsid w:val="00EC6E0E"/>
    <w:pPr>
      <w:spacing w:after="0"/>
      <w:ind w:left="1800" w:hanging="200"/>
    </w:pPr>
  </w:style>
  <w:style w:type="paragraph" w:styleId="IntenseQuote">
    <w:name w:val="Intense Quote"/>
    <w:basedOn w:val="Normal"/>
    <w:next w:val="Normal"/>
    <w:link w:val="IntenseQuoteChar"/>
    <w:uiPriority w:val="30"/>
    <w:qFormat/>
    <w:rsid w:val="00EC6E0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C6E0E"/>
    <w:rPr>
      <w:rFonts w:ascii="Times New Roman" w:eastAsia="Times New Roman" w:hAnsi="Times New Roman" w:cs="Times New Roman"/>
      <w:i/>
      <w:iCs/>
      <w:color w:val="4472C4" w:themeColor="accent1"/>
      <w:sz w:val="20"/>
      <w:szCs w:val="20"/>
      <w:lang w:val="en-GB"/>
    </w:rPr>
  </w:style>
  <w:style w:type="paragraph" w:styleId="ListContinue">
    <w:name w:val="List Continue"/>
    <w:basedOn w:val="Normal"/>
    <w:uiPriority w:val="99"/>
    <w:semiHidden/>
    <w:unhideWhenUsed/>
    <w:rsid w:val="00EC6E0E"/>
    <w:pPr>
      <w:spacing w:after="120"/>
      <w:ind w:left="283"/>
      <w:contextualSpacing/>
    </w:pPr>
  </w:style>
  <w:style w:type="paragraph" w:styleId="ListContinue2">
    <w:name w:val="List Continue 2"/>
    <w:basedOn w:val="Normal"/>
    <w:uiPriority w:val="99"/>
    <w:semiHidden/>
    <w:unhideWhenUsed/>
    <w:rsid w:val="00EC6E0E"/>
    <w:pPr>
      <w:spacing w:after="120"/>
      <w:ind w:left="566"/>
      <w:contextualSpacing/>
    </w:pPr>
  </w:style>
  <w:style w:type="paragraph" w:styleId="ListContinue3">
    <w:name w:val="List Continue 3"/>
    <w:basedOn w:val="Normal"/>
    <w:uiPriority w:val="99"/>
    <w:semiHidden/>
    <w:unhideWhenUsed/>
    <w:rsid w:val="00EC6E0E"/>
    <w:pPr>
      <w:spacing w:after="120"/>
      <w:ind w:left="849"/>
      <w:contextualSpacing/>
    </w:pPr>
  </w:style>
  <w:style w:type="paragraph" w:styleId="ListContinue4">
    <w:name w:val="List Continue 4"/>
    <w:basedOn w:val="Normal"/>
    <w:uiPriority w:val="99"/>
    <w:semiHidden/>
    <w:unhideWhenUsed/>
    <w:rsid w:val="00EC6E0E"/>
    <w:pPr>
      <w:spacing w:after="120"/>
      <w:ind w:left="1132"/>
      <w:contextualSpacing/>
    </w:pPr>
  </w:style>
  <w:style w:type="paragraph" w:styleId="ListContinue5">
    <w:name w:val="List Continue 5"/>
    <w:basedOn w:val="Normal"/>
    <w:uiPriority w:val="99"/>
    <w:semiHidden/>
    <w:unhideWhenUsed/>
    <w:rsid w:val="00EC6E0E"/>
    <w:pPr>
      <w:spacing w:after="120"/>
      <w:ind w:left="1415"/>
      <w:contextualSpacing/>
    </w:pPr>
  </w:style>
  <w:style w:type="paragraph" w:styleId="ListNumber3">
    <w:name w:val="List Number 3"/>
    <w:basedOn w:val="Normal"/>
    <w:uiPriority w:val="99"/>
    <w:semiHidden/>
    <w:unhideWhenUsed/>
    <w:rsid w:val="00EC6E0E"/>
    <w:pPr>
      <w:numPr>
        <w:numId w:val="1"/>
      </w:numPr>
      <w:contextualSpacing/>
    </w:pPr>
  </w:style>
  <w:style w:type="paragraph" w:styleId="ListNumber4">
    <w:name w:val="List Number 4"/>
    <w:basedOn w:val="Normal"/>
    <w:uiPriority w:val="99"/>
    <w:semiHidden/>
    <w:unhideWhenUsed/>
    <w:rsid w:val="00EC6E0E"/>
    <w:pPr>
      <w:numPr>
        <w:numId w:val="2"/>
      </w:numPr>
      <w:contextualSpacing/>
    </w:pPr>
  </w:style>
  <w:style w:type="paragraph" w:styleId="ListNumber5">
    <w:name w:val="List Number 5"/>
    <w:basedOn w:val="Normal"/>
    <w:uiPriority w:val="99"/>
    <w:semiHidden/>
    <w:unhideWhenUsed/>
    <w:rsid w:val="00EC6E0E"/>
    <w:pPr>
      <w:numPr>
        <w:numId w:val="3"/>
      </w:numPr>
      <w:contextualSpacing/>
    </w:pPr>
  </w:style>
  <w:style w:type="paragraph" w:styleId="MacroText">
    <w:name w:val="macro"/>
    <w:link w:val="MacroTextChar"/>
    <w:uiPriority w:val="99"/>
    <w:semiHidden/>
    <w:unhideWhenUsed/>
    <w:rsid w:val="00EC6E0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cs="Times New Roman"/>
      <w:sz w:val="20"/>
      <w:szCs w:val="20"/>
      <w:lang w:val="en-GB" w:eastAsia="en-GB"/>
    </w:rPr>
  </w:style>
  <w:style w:type="character" w:customStyle="1" w:styleId="MacroTextChar">
    <w:name w:val="Macro Text Char"/>
    <w:basedOn w:val="DefaultParagraphFont"/>
    <w:link w:val="MacroText"/>
    <w:uiPriority w:val="99"/>
    <w:semiHidden/>
    <w:rsid w:val="00EC6E0E"/>
    <w:rPr>
      <w:rFonts w:ascii="Consolas" w:eastAsia="Times New Roman" w:hAnsi="Consolas" w:cs="Times New Roman"/>
      <w:sz w:val="20"/>
      <w:szCs w:val="20"/>
      <w:lang w:val="en-GB" w:eastAsia="en-GB"/>
    </w:rPr>
  </w:style>
  <w:style w:type="paragraph" w:styleId="MessageHeader">
    <w:name w:val="Message Header"/>
    <w:basedOn w:val="Normal"/>
    <w:link w:val="MessageHeaderChar"/>
    <w:uiPriority w:val="99"/>
    <w:semiHidden/>
    <w:unhideWhenUsed/>
    <w:rsid w:val="00EC6E0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EC6E0E"/>
    <w:rPr>
      <w:rFonts w:asciiTheme="majorHAnsi" w:eastAsiaTheme="majorEastAsia" w:hAnsiTheme="majorHAnsi" w:cstheme="majorBidi"/>
      <w:shd w:val="pct20" w:color="auto" w:fill="auto"/>
      <w:lang w:val="en-GB"/>
    </w:rPr>
  </w:style>
  <w:style w:type="paragraph" w:styleId="NoSpacing">
    <w:name w:val="No Spacing"/>
    <w:uiPriority w:val="1"/>
    <w:qFormat/>
    <w:rsid w:val="00EC6E0E"/>
    <w:pPr>
      <w:overflowPunct w:val="0"/>
      <w:autoSpaceDE w:val="0"/>
      <w:autoSpaceDN w:val="0"/>
      <w:adjustRightInd w:val="0"/>
      <w:textAlignment w:val="baseline"/>
    </w:pPr>
    <w:rPr>
      <w:rFonts w:ascii="Times New Roman" w:eastAsia="Times New Roman" w:hAnsi="Times New Roman" w:cs="Times New Roman"/>
      <w:sz w:val="20"/>
      <w:szCs w:val="20"/>
      <w:lang w:val="en-GB" w:eastAsia="en-GB"/>
    </w:rPr>
  </w:style>
  <w:style w:type="paragraph" w:styleId="NormalIndent">
    <w:name w:val="Normal Indent"/>
    <w:basedOn w:val="Normal"/>
    <w:uiPriority w:val="99"/>
    <w:semiHidden/>
    <w:unhideWhenUsed/>
    <w:rsid w:val="00EC6E0E"/>
    <w:pPr>
      <w:ind w:left="720"/>
    </w:pPr>
  </w:style>
  <w:style w:type="paragraph" w:styleId="NoteHeading">
    <w:name w:val="Note Heading"/>
    <w:basedOn w:val="Normal"/>
    <w:next w:val="Normal"/>
    <w:link w:val="NoteHeadingChar"/>
    <w:uiPriority w:val="99"/>
    <w:semiHidden/>
    <w:unhideWhenUsed/>
    <w:rsid w:val="00EC6E0E"/>
    <w:pPr>
      <w:spacing w:after="0"/>
    </w:pPr>
  </w:style>
  <w:style w:type="character" w:customStyle="1" w:styleId="NoteHeadingChar">
    <w:name w:val="Note Heading Char"/>
    <w:basedOn w:val="DefaultParagraphFont"/>
    <w:link w:val="NoteHeading"/>
    <w:uiPriority w:val="99"/>
    <w:semiHidden/>
    <w:rsid w:val="00EC6E0E"/>
    <w:rPr>
      <w:rFonts w:ascii="Times New Roman" w:eastAsia="Times New Roman" w:hAnsi="Times New Roman" w:cs="Times New Roman"/>
      <w:sz w:val="20"/>
      <w:szCs w:val="20"/>
      <w:lang w:val="en-GB"/>
    </w:rPr>
  </w:style>
  <w:style w:type="paragraph" w:styleId="Quote">
    <w:name w:val="Quote"/>
    <w:basedOn w:val="Normal"/>
    <w:next w:val="Normal"/>
    <w:link w:val="QuoteChar"/>
    <w:uiPriority w:val="29"/>
    <w:qFormat/>
    <w:rsid w:val="00EC6E0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C6E0E"/>
    <w:rPr>
      <w:rFonts w:ascii="Times New Roman" w:eastAsia="Times New Roman" w:hAnsi="Times New Roman" w:cs="Times New Roman"/>
      <w:i/>
      <w:iCs/>
      <w:color w:val="404040" w:themeColor="text1" w:themeTint="BF"/>
      <w:sz w:val="20"/>
      <w:szCs w:val="20"/>
      <w:lang w:val="en-GB"/>
    </w:rPr>
  </w:style>
  <w:style w:type="paragraph" w:styleId="Salutation">
    <w:name w:val="Salutation"/>
    <w:basedOn w:val="Normal"/>
    <w:next w:val="Normal"/>
    <w:link w:val="SalutationChar"/>
    <w:uiPriority w:val="99"/>
    <w:unhideWhenUsed/>
    <w:rsid w:val="00EC6E0E"/>
  </w:style>
  <w:style w:type="character" w:customStyle="1" w:styleId="SalutationChar">
    <w:name w:val="Salutation Char"/>
    <w:basedOn w:val="DefaultParagraphFont"/>
    <w:link w:val="Salutation"/>
    <w:uiPriority w:val="99"/>
    <w:rsid w:val="00EC6E0E"/>
    <w:rPr>
      <w:rFonts w:ascii="Times New Roman" w:eastAsia="Times New Roman" w:hAnsi="Times New Roman" w:cs="Times New Roman"/>
      <w:sz w:val="20"/>
      <w:szCs w:val="20"/>
      <w:lang w:val="en-GB"/>
    </w:rPr>
  </w:style>
  <w:style w:type="paragraph" w:styleId="Signature">
    <w:name w:val="Signature"/>
    <w:basedOn w:val="Normal"/>
    <w:link w:val="SignatureChar"/>
    <w:uiPriority w:val="99"/>
    <w:semiHidden/>
    <w:unhideWhenUsed/>
    <w:rsid w:val="00EC6E0E"/>
    <w:pPr>
      <w:spacing w:after="0"/>
      <w:ind w:left="4252"/>
    </w:pPr>
  </w:style>
  <w:style w:type="character" w:customStyle="1" w:styleId="SignatureChar">
    <w:name w:val="Signature Char"/>
    <w:basedOn w:val="DefaultParagraphFont"/>
    <w:link w:val="Signature"/>
    <w:uiPriority w:val="99"/>
    <w:semiHidden/>
    <w:rsid w:val="00EC6E0E"/>
    <w:rPr>
      <w:rFonts w:ascii="Times New Roman" w:eastAsia="Times New Roman" w:hAnsi="Times New Roman" w:cs="Times New Roman"/>
      <w:sz w:val="20"/>
      <w:szCs w:val="20"/>
      <w:lang w:val="en-GB"/>
    </w:rPr>
  </w:style>
  <w:style w:type="paragraph" w:styleId="Subtitle">
    <w:name w:val="Subtitle"/>
    <w:basedOn w:val="Normal"/>
    <w:next w:val="Normal"/>
    <w:link w:val="SubtitleChar"/>
    <w:uiPriority w:val="11"/>
    <w:qFormat/>
    <w:rsid w:val="00EC6E0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EC6E0E"/>
    <w:rPr>
      <w:rFonts w:eastAsiaTheme="minorEastAsia"/>
      <w:color w:val="5A5A5A" w:themeColor="text1" w:themeTint="A5"/>
      <w:spacing w:val="15"/>
      <w:sz w:val="22"/>
      <w:szCs w:val="22"/>
      <w:lang w:val="en-GB"/>
    </w:rPr>
  </w:style>
  <w:style w:type="paragraph" w:styleId="TableofAuthorities">
    <w:name w:val="table of authorities"/>
    <w:basedOn w:val="Normal"/>
    <w:next w:val="Normal"/>
    <w:uiPriority w:val="99"/>
    <w:semiHidden/>
    <w:unhideWhenUsed/>
    <w:rsid w:val="00EC6E0E"/>
    <w:pPr>
      <w:spacing w:after="0"/>
      <w:ind w:left="200" w:hanging="200"/>
    </w:pPr>
  </w:style>
  <w:style w:type="paragraph" w:styleId="TableofFigures">
    <w:name w:val="table of figures"/>
    <w:basedOn w:val="Normal"/>
    <w:next w:val="Normal"/>
    <w:uiPriority w:val="99"/>
    <w:semiHidden/>
    <w:unhideWhenUsed/>
    <w:rsid w:val="00EC6E0E"/>
    <w:pPr>
      <w:spacing w:after="0"/>
    </w:pPr>
  </w:style>
  <w:style w:type="paragraph" w:styleId="Title">
    <w:name w:val="Title"/>
    <w:basedOn w:val="Normal"/>
    <w:next w:val="Normal"/>
    <w:link w:val="TitleChar"/>
    <w:uiPriority w:val="10"/>
    <w:qFormat/>
    <w:rsid w:val="00EC6E0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C6E0E"/>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uiPriority w:val="99"/>
    <w:semiHidden/>
    <w:unhideWhenUsed/>
    <w:rsid w:val="00EC6E0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C6E0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4B3397"/>
    <w:pPr>
      <w:keepNext/>
      <w:keepLines/>
      <w:spacing w:before="60"/>
      <w:jc w:val="center"/>
    </w:pPr>
    <w:rPr>
      <w:rFonts w:ascii="Arial" w:hAnsi="Arial"/>
      <w:b/>
    </w:rPr>
  </w:style>
  <w:style w:type="character" w:customStyle="1" w:styleId="apple-converted-space">
    <w:name w:val="apple-converted-space"/>
    <w:basedOn w:val="DefaultParagraphFont"/>
    <w:rsid w:val="007033F3"/>
  </w:style>
  <w:style w:type="character" w:customStyle="1" w:styleId="CaptionChar1">
    <w:name w:val="Caption Char1"/>
    <w:rsid w:val="007033F3"/>
    <w:rPr>
      <w:rFonts w:eastAsia="Malgun Gothic"/>
      <w:b/>
      <w:lang w:eastAsia="en-US"/>
    </w:rPr>
  </w:style>
  <w:style w:type="character" w:styleId="LineNumber">
    <w:name w:val="line number"/>
    <w:basedOn w:val="DefaultParagraphFont"/>
    <w:uiPriority w:val="99"/>
    <w:semiHidden/>
    <w:unhideWhenUsed/>
    <w:rsid w:val="008A5F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853955227">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emf"/><Relationship Id="rId68" Type="http://schemas.openxmlformats.org/officeDocument/2006/relationships/image" Target="media/image56.png"/><Relationship Id="rId76" Type="http://schemas.openxmlformats.org/officeDocument/2006/relationships/image" Target="media/image64.png"/><Relationship Id="rId84" Type="http://schemas.openxmlformats.org/officeDocument/2006/relationships/image" Target="media/image70.emf"/><Relationship Id="rId89" Type="http://schemas.openxmlformats.org/officeDocument/2006/relationships/image" Target="media/image75.png"/><Relationship Id="rId97" Type="http://schemas.openxmlformats.org/officeDocument/2006/relationships/fontTable" Target="fontTable.xml"/><Relationship Id="rId7" Type="http://schemas.openxmlformats.org/officeDocument/2006/relationships/image" Target="media/image1.emf"/><Relationship Id="rId71" Type="http://schemas.openxmlformats.org/officeDocument/2006/relationships/image" Target="media/image59.png"/><Relationship Id="rId92" Type="http://schemas.openxmlformats.org/officeDocument/2006/relationships/image" Target="media/image78.png"/><Relationship Id="rId2" Type="http://schemas.openxmlformats.org/officeDocument/2006/relationships/styles" Target="styles.xml"/><Relationship Id="rId16" Type="http://schemas.openxmlformats.org/officeDocument/2006/relationships/oleObject" Target="embeddings/oleObject3.bin"/><Relationship Id="rId29" Type="http://schemas.openxmlformats.org/officeDocument/2006/relationships/oleObject" Target="embeddings/oleObject4.bin"/><Relationship Id="rId11" Type="http://schemas.openxmlformats.org/officeDocument/2006/relationships/footer" Target="footer1.xml"/><Relationship Id="rId24" Type="http://schemas.openxmlformats.org/officeDocument/2006/relationships/image" Target="media/image13.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image" Target="media/image62.png"/><Relationship Id="rId79" Type="http://schemas.openxmlformats.org/officeDocument/2006/relationships/image" Target="media/image67.png"/><Relationship Id="rId87" Type="http://schemas.openxmlformats.org/officeDocument/2006/relationships/image" Target="media/image73.png"/><Relationship Id="rId5" Type="http://schemas.openxmlformats.org/officeDocument/2006/relationships/footnotes" Target="footnotes.xml"/><Relationship Id="rId61" Type="http://schemas.openxmlformats.org/officeDocument/2006/relationships/image" Target="media/image49.emf"/><Relationship Id="rId82" Type="http://schemas.openxmlformats.org/officeDocument/2006/relationships/image" Target="media/image69.wmf"/><Relationship Id="rId90" Type="http://schemas.openxmlformats.org/officeDocument/2006/relationships/image" Target="media/image76.png"/><Relationship Id="rId95" Type="http://schemas.openxmlformats.org/officeDocument/2006/relationships/header" Target="header3.xml"/><Relationship Id="rId19" Type="http://schemas.openxmlformats.org/officeDocument/2006/relationships/image" Target="media/image8.png"/><Relationship Id="rId14" Type="http://schemas.openxmlformats.org/officeDocument/2006/relationships/oleObject" Target="embeddings/oleObject2.bin"/><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emf"/><Relationship Id="rId56" Type="http://schemas.openxmlformats.org/officeDocument/2006/relationships/image" Target="media/image44.png"/><Relationship Id="rId64" Type="http://schemas.openxmlformats.org/officeDocument/2006/relationships/image" Target="media/image52.emf"/><Relationship Id="rId69" Type="http://schemas.openxmlformats.org/officeDocument/2006/relationships/image" Target="media/image57.png"/><Relationship Id="rId77" Type="http://schemas.openxmlformats.org/officeDocument/2006/relationships/image" Target="media/image65.png"/><Relationship Id="rId8" Type="http://schemas.openxmlformats.org/officeDocument/2006/relationships/oleObject" Target="embeddings/oleObject1.bin"/><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oleObject" Target="embeddings/oleObject5.bin"/><Relationship Id="rId85" Type="http://schemas.openxmlformats.org/officeDocument/2006/relationships/image" Target="media/image71.png"/><Relationship Id="rId93" Type="http://schemas.openxmlformats.org/officeDocument/2006/relationships/image" Target="media/image79.png"/><Relationship Id="rId98"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3.wmf"/><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emf"/><Relationship Id="rId67" Type="http://schemas.openxmlformats.org/officeDocument/2006/relationships/image" Target="media/image55.png"/><Relationship Id="rId20" Type="http://schemas.openxmlformats.org/officeDocument/2006/relationships/image" Target="media/image9.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emf"/><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oleObject" Target="embeddings/oleObject6.bin"/><Relationship Id="rId88" Type="http://schemas.openxmlformats.org/officeDocument/2006/relationships/image" Target="media/image74.png"/><Relationship Id="rId91" Type="http://schemas.openxmlformats.org/officeDocument/2006/relationships/image" Target="media/image77.png"/><Relationship Id="rId9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image" Target="media/image12.png"/><Relationship Id="rId28" Type="http://schemas.openxmlformats.org/officeDocument/2006/relationships/image" Target="media/image17.wmf"/><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eader" Target="header1.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emf"/><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8.png"/><Relationship Id="rId86" Type="http://schemas.openxmlformats.org/officeDocument/2006/relationships/image" Target="media/image72.png"/><Relationship Id="rId94"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4.wmf"/><Relationship Id="rId18" Type="http://schemas.openxmlformats.org/officeDocument/2006/relationships/image" Target="media/image7.png"/><Relationship Id="rId39"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8</TotalTime>
  <Pages>89</Pages>
  <Words>23532</Words>
  <Characters>134134</Characters>
  <Application>Microsoft Office Word</Application>
  <DocSecurity>0</DocSecurity>
  <Lines>1117</Lines>
  <Paragraphs>314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157352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Antoinette van Tricht</cp:lastModifiedBy>
  <cp:revision>8</cp:revision>
  <dcterms:created xsi:type="dcterms:W3CDTF">2024-09-26T08:11:00Z</dcterms:created>
  <dcterms:modified xsi:type="dcterms:W3CDTF">2024-09-26T08:32:00Z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0x010100CBC87F335FBABC4085F1907ED3196E1F</vt:lpwstr>
  </property>
</Properties>
</file>