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6F3E9B05" w:rsidR="00E93D6B" w:rsidRPr="008C6DE4" w:rsidRDefault="00E93D6B"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0630329E" w14:textId="77777777" w:rsidR="007815C2" w:rsidRDefault="007815C2" w:rsidP="007815C2">
      <w:pPr>
        <w:pStyle w:val="EW"/>
      </w:pPr>
      <w:r>
        <w:t>BW</w:t>
      </w:r>
      <w:r>
        <w:rPr>
          <w:vertAlign w:val="subscript"/>
        </w:rPr>
        <w:t>Channel</w:t>
      </w:r>
      <w:r>
        <w:tab/>
        <w:t>Channel bandwidth, defined in TS 38.101-1, 38.101-2 and 38.101-3 subclause 3.2</w:t>
      </w:r>
    </w:p>
    <w:p w14:paraId="02127E84" w14:textId="77777777" w:rsidR="007815C2" w:rsidRDefault="007815C2" w:rsidP="007815C2">
      <w:pPr>
        <w:pStyle w:val="EW"/>
      </w:pPr>
      <w:r>
        <w:t>Ês</w:t>
      </w:r>
      <w:r>
        <w:tab/>
        <w:t>Received energy per RE (power normalized to the subcarrier spacing) during the useful part of the symbol, i.e. excluding the cyclic prefix, at the UE antenna connector</w:t>
      </w:r>
    </w:p>
    <w:p w14:paraId="482DE6D9" w14:textId="77777777" w:rsidR="00A92B9C" w:rsidRDefault="00A92B9C" w:rsidP="00A92B9C">
      <w:pPr>
        <w:pStyle w:val="EW"/>
        <w:rPr>
          <w:lang w:eastAsia="ja-JP"/>
        </w:rPr>
      </w:pPr>
      <w:r w:rsidRPr="00A1115A">
        <w:t>F</w:t>
      </w:r>
      <w:r w:rsidRPr="00A1115A">
        <w:rPr>
          <w:vertAlign w:val="subscript"/>
        </w:rPr>
        <w:t>C</w:t>
      </w:r>
      <w:r w:rsidRPr="00A1115A">
        <w:rPr>
          <w:vertAlign w:val="subscript"/>
        </w:rPr>
        <w:tab/>
      </w:r>
      <w:r w:rsidRPr="00A1115A">
        <w:rPr>
          <w:i/>
          <w:lang w:val="en-US"/>
        </w:rPr>
        <w:t>RF reference frequency</w:t>
      </w:r>
      <w:r w:rsidRPr="00A1115A">
        <w:rPr>
          <w:lang w:val="en-US"/>
        </w:rPr>
        <w:t xml:space="preserve"> on the channel raster</w:t>
      </w:r>
      <w:r w:rsidRPr="00A1115A">
        <w:rPr>
          <w:rFonts w:hint="eastAsia"/>
          <w:lang w:val="en-US" w:eastAsia="zh-CN"/>
        </w:rPr>
        <w:t>,</w:t>
      </w:r>
      <w:r w:rsidRPr="00A1115A">
        <w:rPr>
          <w:lang w:val="en-US"/>
        </w:rPr>
        <w:t xml:space="preserve"> given in table 5.4.2.2-1</w:t>
      </w:r>
      <w:r>
        <w:rPr>
          <w:rFonts w:hint="eastAsia"/>
          <w:lang w:eastAsia="ja-JP"/>
        </w:rPr>
        <w:t xml:space="preserve"> </w:t>
      </w:r>
      <w:r>
        <w:rPr>
          <w:lang w:eastAsia="ja-JP"/>
        </w:rPr>
        <w:t>in TS 38.101-1 and 38.101-2</w:t>
      </w:r>
    </w:p>
    <w:p w14:paraId="23FDE209" w14:textId="77777777" w:rsidR="00A92B9C" w:rsidRDefault="00A92B9C" w:rsidP="00A92B9C">
      <w:pPr>
        <w:pStyle w:val="EW"/>
      </w:pPr>
      <w:r w:rsidRPr="00A1115A">
        <w:t>F</w:t>
      </w:r>
      <w:r w:rsidRPr="00A1115A">
        <w:rPr>
          <w:vertAlign w:val="subscript"/>
        </w:rPr>
        <w:t>C,low</w:t>
      </w:r>
      <w:r w:rsidRPr="00A1115A">
        <w:tab/>
        <w:t xml:space="preserve">The </w:t>
      </w:r>
      <w:r w:rsidRPr="00A1115A">
        <w:rPr>
          <w:rFonts w:hint="eastAsia"/>
          <w:lang w:val="en-US" w:eastAsia="zh-CN"/>
        </w:rPr>
        <w:t xml:space="preserve">Fc </w:t>
      </w:r>
      <w:r w:rsidRPr="00A1115A">
        <w:t>of the lowest carrier, expressed in MHz</w:t>
      </w:r>
    </w:p>
    <w:p w14:paraId="1A8C3A63" w14:textId="77777777" w:rsidR="007815C2" w:rsidRDefault="007815C2" w:rsidP="007815C2">
      <w:pPr>
        <w:pStyle w:val="EW"/>
      </w:pPr>
      <w:r>
        <w:t>Io</w:t>
      </w:r>
      <w:r>
        <w:tab/>
        <w:t>The total received power density, including signal and interference, as measured at the UE antenna connector.</w:t>
      </w:r>
    </w:p>
    <w:p w14:paraId="10A8B6CC" w14:textId="77777777" w:rsidR="007815C2" w:rsidRDefault="007815C2" w:rsidP="007815C2">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33795786" w14:textId="77777777" w:rsidR="007815C2" w:rsidRDefault="007815C2" w:rsidP="007815C2">
      <w:pPr>
        <w:pStyle w:val="EW"/>
      </w:pPr>
      <w:r>
        <w:t>Iot</w:t>
      </w:r>
      <w:r>
        <w:tab/>
        <w:t>The received power spectral density of the total noise and interference for a certain RE (power integrated over the RE and normalized to the subcarrier spacing) as measured at the UE antenna connector</w:t>
      </w:r>
    </w:p>
    <w:p w14:paraId="511F77FC" w14:textId="77777777" w:rsidR="007815C2" w:rsidRDefault="007815C2" w:rsidP="007815C2">
      <w:pPr>
        <w:pStyle w:val="EW"/>
      </w:pPr>
      <w:r>
        <w:rPr>
          <w:noProof/>
          <w:position w:val="-12"/>
        </w:rPr>
        <w:drawing>
          <wp:inline distT="0" distB="0" distL="0" distR="0" wp14:anchorId="062A91D1" wp14:editId="2A28B7B9">
            <wp:extent cx="276225" cy="18097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3F4AE340" w14:textId="77777777" w:rsidR="007815C2" w:rsidRDefault="007815C2" w:rsidP="007815C2">
      <w:pPr>
        <w:pStyle w:val="EW"/>
      </w:pPr>
      <w:r>
        <w:rPr>
          <w:noProof/>
          <w:position w:val="-10"/>
        </w:rPr>
        <w:drawing>
          <wp:inline distT="0" distB="0" distL="0" distR="0" wp14:anchorId="771D01E8" wp14:editId="2EDF08FC">
            <wp:extent cx="361950" cy="276225"/>
            <wp:effectExtent l="0" t="0" r="0" b="952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36FCECE3" w14:textId="77777777" w:rsidR="007815C2" w:rsidRDefault="007815C2" w:rsidP="007815C2">
      <w:pPr>
        <w:pStyle w:val="EW"/>
      </w:pPr>
      <w:r>
        <w:rPr>
          <w:noProof/>
          <w:position w:val="-10"/>
        </w:rPr>
        <w:drawing>
          <wp:inline distT="0" distB="0" distL="0" distR="0" wp14:anchorId="3D686E02" wp14:editId="6A5120FC">
            <wp:extent cx="276225" cy="180975"/>
            <wp:effectExtent l="0" t="0" r="9525" b="9525"/>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201883C1" w14:textId="77777777" w:rsidR="007815C2" w:rsidRDefault="007815C2" w:rsidP="007815C2">
      <w:pPr>
        <w:pStyle w:val="EW"/>
      </w:pPr>
      <w:r>
        <w:rPr>
          <w:noProof/>
          <w:position w:val="-10"/>
        </w:rPr>
        <w:drawing>
          <wp:inline distT="0" distB="0" distL="0" distR="0" wp14:anchorId="456B50B8" wp14:editId="41046F45">
            <wp:extent cx="552450" cy="180975"/>
            <wp:effectExtent l="0" t="0" r="0" b="952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2450" cy="180975"/>
                    </a:xfrm>
                    <a:prstGeom prst="rect">
                      <a:avLst/>
                    </a:prstGeom>
                    <a:noFill/>
                    <a:ln>
                      <a:noFill/>
                    </a:ln>
                  </pic:spPr>
                </pic:pic>
              </a:graphicData>
            </a:graphic>
          </wp:inline>
        </w:drawing>
      </w:r>
      <w:r>
        <w:tab/>
        <w:t>Fixed timing advance offset, as defined in clause 7.1.2.2 in TS 38.133.</w:t>
      </w:r>
    </w:p>
    <w:p w14:paraId="67833AEF" w14:textId="0140361B" w:rsidR="007815C2" w:rsidRDefault="007815C2" w:rsidP="007815C2">
      <w:pPr>
        <w:pStyle w:val="EW"/>
      </w:pPr>
      <w:r>
        <w:rPr>
          <w:noProof/>
          <w:position w:val="-12"/>
        </w:rPr>
        <w:drawing>
          <wp:inline distT="0" distB="0" distL="0" distR="0" wp14:anchorId="622D8E65" wp14:editId="08BC9ADA">
            <wp:extent cx="552450" cy="276225"/>
            <wp:effectExtent l="0" t="0" r="0" b="952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3078C907" w14:textId="77777777" w:rsidR="007815C2" w:rsidRDefault="007815C2" w:rsidP="007815C2">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24C4E218" w14:textId="77777777" w:rsidR="007815C2" w:rsidRDefault="007815C2" w:rsidP="007815C2">
      <w:pPr>
        <w:pStyle w:val="EW"/>
      </w:pPr>
      <w:r>
        <w:t>S</w:t>
      </w:r>
      <w:r>
        <w:tab/>
        <w:t>Cell Selection Criterion defined in TS 38.304, subclause 5.2.3.2 for NR</w:t>
      </w:r>
    </w:p>
    <w:p w14:paraId="30227050" w14:textId="77777777" w:rsidR="007815C2" w:rsidRDefault="007815C2" w:rsidP="007815C2">
      <w:pPr>
        <w:pStyle w:val="EW"/>
      </w:pPr>
      <w:r>
        <w:t>SSB_RP</w:t>
      </w:r>
      <w:r>
        <w:tab/>
        <w:t>Received (linear) average power of the resource elements that carry NR synchronisation burst, measured at the UE antenna connector</w:t>
      </w:r>
    </w:p>
    <w:p w14:paraId="343B6C61" w14:textId="77777777" w:rsidR="007815C2" w:rsidRDefault="007815C2" w:rsidP="007815C2">
      <w:pPr>
        <w:pStyle w:val="EW"/>
      </w:pPr>
      <w:r>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0BBA229A" w14:textId="77777777" w:rsidR="00E93D6B" w:rsidRPr="008C6DE4" w:rsidRDefault="00E93D6B" w:rsidP="00E93D6B">
      <w:pPr>
        <w:pStyle w:val="EW"/>
      </w:pPr>
      <w:r w:rsidRPr="008C6DE4">
        <w:t>SSB</w:t>
      </w:r>
      <w:r w:rsidRPr="008C6DE4">
        <w:tab/>
        <w:t>Synchronization Signal Block</w:t>
      </w:r>
    </w:p>
    <w:p w14:paraId="7ECE1521" w14:textId="77777777" w:rsidR="00E93D6B" w:rsidRPr="008C6DE4" w:rsidRDefault="00E93D6B" w:rsidP="00E93D6B">
      <w:pPr>
        <w:pStyle w:val="EW"/>
      </w:pPr>
      <w:r w:rsidRPr="008C6DE4">
        <w:t>SSB_RP</w:t>
      </w:r>
      <w:r w:rsidRPr="008C6DE4">
        <w:tab/>
        <w:t>Received (linear) average power of the resource elements that carry NR SSB signals and channels, measured at the UE antenna connector.</w:t>
      </w:r>
    </w:p>
    <w:p w14:paraId="430D931E" w14:textId="77777777" w:rsidR="00E93D6B" w:rsidRPr="008C6DE4" w:rsidRDefault="00E93D6B" w:rsidP="00E93D6B">
      <w:pPr>
        <w:pStyle w:val="EW"/>
      </w:pPr>
      <w:r w:rsidRPr="008C6DE4">
        <w:t>SSS</w:t>
      </w:r>
      <w:r w:rsidRPr="008C6DE4">
        <w:tab/>
        <w:t>Secondary Synchronization Signal</w:t>
      </w:r>
    </w:p>
    <w:p w14:paraId="7AD1B0C0" w14:textId="77777777" w:rsidR="00E93D6B" w:rsidRPr="008C6DE4" w:rsidRDefault="00E93D6B" w:rsidP="00E93D6B">
      <w:pPr>
        <w:pStyle w:val="EW"/>
      </w:pPr>
      <w:r w:rsidRPr="008C6DE4">
        <w:rPr>
          <w:rFonts w:eastAsia="Times New Roman"/>
        </w:rPr>
        <w:t>sTAG</w:t>
      </w:r>
      <w:r w:rsidRPr="008C6DE4">
        <w:rPr>
          <w:rFonts w:eastAsia="Times New Roman"/>
        </w:rPr>
        <w:tab/>
        <w:t>Secondary Timing Advance Group</w:t>
      </w:r>
    </w:p>
    <w:p w14:paraId="5976A132" w14:textId="77777777" w:rsidR="00E93D6B" w:rsidRPr="008C6DE4" w:rsidRDefault="00E93D6B" w:rsidP="00E93D6B">
      <w:pPr>
        <w:pStyle w:val="EW"/>
      </w:pPr>
      <w:r w:rsidRPr="008C6DE4">
        <w:t>SUL</w:t>
      </w:r>
      <w:r w:rsidRPr="008C6DE4">
        <w:tab/>
        <w:t>Supplementary Uplink</w:t>
      </w:r>
    </w:p>
    <w:p w14:paraId="3712E749" w14:textId="77777777" w:rsidR="00E93D6B" w:rsidRPr="008C6DE4" w:rsidRDefault="00E93D6B" w:rsidP="00E93D6B">
      <w:pPr>
        <w:pStyle w:val="EW"/>
      </w:pPr>
      <w:r w:rsidRPr="008C6DE4">
        <w:t>TA</w:t>
      </w:r>
      <w:r w:rsidRPr="008C6DE4">
        <w:tab/>
        <w:t>Timing Advance</w:t>
      </w:r>
    </w:p>
    <w:p w14:paraId="6B3FB97A" w14:textId="77777777" w:rsidR="00E93D6B" w:rsidRPr="008C6DE4" w:rsidRDefault="00E93D6B" w:rsidP="00E93D6B">
      <w:pPr>
        <w:pStyle w:val="EW"/>
      </w:pPr>
      <w:r w:rsidRPr="008C6DE4">
        <w:t>TAG</w:t>
      </w:r>
      <w:r w:rsidRPr="008C6DE4">
        <w:tab/>
        <w:t>Timing Advance Group</w:t>
      </w:r>
    </w:p>
    <w:p w14:paraId="06BB74FC" w14:textId="77777777" w:rsidR="00E93D6B" w:rsidRPr="008C6DE4" w:rsidRDefault="00E93D6B" w:rsidP="00E93D6B">
      <w:pPr>
        <w:pStyle w:val="EW"/>
      </w:pPr>
      <w:r w:rsidRPr="008C6DE4">
        <w:t>TCI</w:t>
      </w:r>
      <w:r w:rsidRPr="008C6DE4">
        <w:tab/>
        <w:t>Transmission Configuration Indicator</w:t>
      </w:r>
    </w:p>
    <w:p w14:paraId="60839E2B" w14:textId="77777777" w:rsidR="00E93D6B" w:rsidRPr="008C6DE4" w:rsidRDefault="00E93D6B" w:rsidP="00E93D6B">
      <w:pPr>
        <w:pStyle w:val="EW"/>
      </w:pPr>
      <w:r w:rsidRPr="008C6DE4">
        <w:t>TDD</w:t>
      </w:r>
      <w:r w:rsidRPr="008C6DE4">
        <w:tab/>
        <w:t>Time Division Duplex</w:t>
      </w:r>
    </w:p>
    <w:p w14:paraId="3457C16C" w14:textId="77777777" w:rsidR="00E93D6B" w:rsidRPr="008C6DE4" w:rsidRDefault="00E93D6B" w:rsidP="00E93D6B">
      <w:pPr>
        <w:pStyle w:val="EW"/>
      </w:pPr>
      <w:r w:rsidRPr="008C6DE4">
        <w:t>TTI</w:t>
      </w:r>
      <w:r w:rsidRPr="008C6DE4">
        <w:tab/>
        <w:t>Transmission Time Interval</w:t>
      </w:r>
    </w:p>
    <w:p w14:paraId="25A411FF" w14:textId="77777777" w:rsidR="00E93D6B" w:rsidRPr="008C6DE4" w:rsidRDefault="00E93D6B" w:rsidP="00E93D6B">
      <w:pPr>
        <w:pStyle w:val="EW"/>
      </w:pPr>
      <w:r w:rsidRPr="008C6DE4">
        <w:t>UE</w:t>
      </w:r>
      <w:r w:rsidRPr="008C6DE4">
        <w:tab/>
        <w:t>User Equipment</w:t>
      </w:r>
    </w:p>
    <w:p w14:paraId="22531B3C" w14:textId="77777777" w:rsidR="00E93D6B" w:rsidRPr="008C6DE4" w:rsidRDefault="00E93D6B" w:rsidP="00E93D6B">
      <w:pPr>
        <w:pStyle w:val="EW"/>
      </w:pPr>
      <w:r w:rsidRPr="008C6DE4">
        <w:t>UL</w:t>
      </w:r>
      <w:r w:rsidRPr="008C6DE4">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gridSpan w:val="2"/>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255B475E" w14:textId="77777777" w:rsidR="00E93D6B" w:rsidRPr="008C6DE4" w:rsidRDefault="00E93D6B" w:rsidP="00E93D6B">
      <w:r w:rsidRPr="008C6DE4">
        <w:t>Requirements for standalone NR with NR PCell are applicable for the UE configured with the following number of serving NR CCs:</w:t>
      </w:r>
    </w:p>
    <w:p w14:paraId="39CDA46F" w14:textId="77777777" w:rsidR="00E93D6B" w:rsidRPr="008C6DE4" w:rsidRDefault="00E93D6B" w:rsidP="00E93D6B">
      <w:pPr>
        <w:pStyle w:val="B10"/>
      </w:pPr>
      <w:r w:rsidRPr="008C6DE4">
        <w:t>-</w:t>
      </w:r>
      <w:r w:rsidRPr="008C6DE4">
        <w:tab/>
        <w:t>up to 8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12A1483" w14:textId="77777777" w:rsidR="00E93D6B" w:rsidRPr="008C6DE4" w:rsidRDefault="00E93D6B" w:rsidP="00E93D6B">
      <w:pPr>
        <w:pStyle w:val="B10"/>
      </w:pPr>
      <w:r w:rsidRPr="008C6DE4">
        <w:t>-</w:t>
      </w:r>
      <w:r w:rsidRPr="008C6DE4">
        <w:tab/>
        <w:t>SUL may be configured together with one of the UL</w:t>
      </w:r>
    </w:p>
    <w:p w14:paraId="6661A56D" w14:textId="77777777" w:rsidR="00E93D6B" w:rsidRPr="008C6DE4" w:rsidRDefault="00E93D6B" w:rsidP="00E93D6B">
      <w:pPr>
        <w:pStyle w:val="Heading4"/>
        <w:rPr>
          <w:lang w:val="en-US"/>
        </w:rPr>
      </w:pPr>
      <w:bookmarkStart w:id="23" w:name="_Toc526331583"/>
      <w:bookmarkStart w:id="24" w:name="_Toc5952528"/>
      <w:r w:rsidRPr="008C6DE4">
        <w:rPr>
          <w:lang w:val="en-US"/>
        </w:rPr>
        <w:t>3.6.2.2</w:t>
      </w:r>
      <w:r w:rsidRPr="008C6DE4">
        <w:rPr>
          <w:lang w:val="en-US"/>
        </w:rPr>
        <w:tab/>
        <w:t>Number of serving carriers for EN-DC</w:t>
      </w:r>
      <w:bookmarkEnd w:id="23"/>
    </w:p>
    <w:p w14:paraId="4B143D82" w14:textId="77777777" w:rsidR="00E93D6B" w:rsidRPr="008C6DE4" w:rsidRDefault="00E93D6B" w:rsidP="00E93D6B">
      <w:r w:rsidRPr="008C6DE4">
        <w:t>Requirements for EN-DC operation of E-UTRA and NR with E-UTRA PCell and NR PSCell are applicable for the UE configured with the following number of serving NR CCs:</w:t>
      </w:r>
    </w:p>
    <w:p w14:paraId="6288882E"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2ADD3264" w14:textId="77777777" w:rsidR="00E93D6B" w:rsidRPr="008C6DE4" w:rsidRDefault="00E93D6B" w:rsidP="00E93D6B">
      <w:pPr>
        <w:pStyle w:val="B10"/>
      </w:pPr>
      <w:r w:rsidRPr="008C6DE4">
        <w:t>-</w:t>
      </w:r>
      <w:r w:rsidRPr="008C6DE4">
        <w:tab/>
        <w:t>SUL may be configured together with one of the UL</w:t>
      </w:r>
    </w:p>
    <w:p w14:paraId="02E2EC77" w14:textId="77777777" w:rsidR="00E93D6B" w:rsidRPr="008C6DE4" w:rsidRDefault="00E93D6B" w:rsidP="00E93D6B">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315DFB29" w14:textId="77777777" w:rsidR="00FD77A0" w:rsidRPr="008C6DE4" w:rsidRDefault="00FD77A0" w:rsidP="00FD77A0">
      <w:r w:rsidRPr="008C6DE4">
        <w:t>Requirements for NR-DC are applicable for the UE configured with the following number of serving NR CCs:</w:t>
      </w:r>
    </w:p>
    <w:p w14:paraId="7D792437" w14:textId="77777777" w:rsidR="00FD77A0" w:rsidRPr="008C6DE4" w:rsidRDefault="00FD77A0" w:rsidP="00FD77A0">
      <w:pPr>
        <w:pStyle w:val="B10"/>
      </w:pPr>
      <w:r w:rsidRPr="008C6DE4">
        <w:t>-</w:t>
      </w:r>
      <w:r w:rsidRPr="008C6DE4">
        <w:tab/>
        <w:t>up to 2 NR DL CCs in total in FR1, up to 8 NR DL CCs in total in FR2, with 1</w:t>
      </w:r>
      <w:r>
        <w:rPr>
          <w:rFonts w:hint="eastAsia"/>
          <w:lang w:eastAsia="zh-CN"/>
        </w:rPr>
        <w:t xml:space="preserve"> UL</w:t>
      </w:r>
      <w:r w:rsidRPr="008C6DE4">
        <w:t xml:space="preserve"> </w:t>
      </w:r>
      <w:r w:rsidRPr="008C6DE4">
        <w:rPr>
          <w:lang w:eastAsia="zh-CN"/>
        </w:rPr>
        <w:t xml:space="preserve">in </w:t>
      </w:r>
      <w:r w:rsidRPr="008C6DE4">
        <w:t>PCell, 1 UL</w:t>
      </w:r>
      <w:r w:rsidRPr="008C6DE4">
        <w:rPr>
          <w:lang w:eastAsia="zh-CN"/>
        </w:rPr>
        <w:t xml:space="preserve"> in </w:t>
      </w:r>
      <w:r w:rsidRPr="008C6DE4">
        <w:t>PSCell, and up to 1 UL</w:t>
      </w:r>
      <w:r w:rsidRPr="008C6DE4">
        <w:rPr>
          <w:lang w:eastAsia="zh-CN"/>
        </w:rPr>
        <w:t xml:space="preserve"> in</w:t>
      </w:r>
      <w:r w:rsidRPr="008C6DE4">
        <w:t xml:space="preserve"> each 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5E290279" w14:textId="389FEBCA" w:rsidR="0008218F" w:rsidRPr="008C6DE4" w:rsidRDefault="00847B8D" w:rsidP="00847B8D">
      <w:pPr>
        <w:pStyle w:val="B10"/>
      </w:pPr>
      <w:r>
        <w:tab/>
      </w:r>
      <w:r w:rsidR="0008218F" w:rsidRPr="008C6DE4">
        <w:t>T</w:t>
      </w:r>
      <w:r w:rsidR="0008218F" w:rsidRPr="008C6DE4">
        <w:rPr>
          <w:vertAlign w:val="subscript"/>
        </w:rPr>
        <w:t>∆</w:t>
      </w:r>
      <w:r w:rsidR="0008218F" w:rsidRPr="008C6DE4">
        <w:t xml:space="preserve"> is time for fine time tracking and acquiring full timing information of the target cell. T</w:t>
      </w:r>
      <w:r w:rsidR="0008218F" w:rsidRPr="008C6DE4">
        <w:rPr>
          <w:vertAlign w:val="subscript"/>
        </w:rPr>
        <w:t>∆</w:t>
      </w:r>
      <w:r w:rsidR="0008218F" w:rsidRPr="008C6DE4">
        <w:t xml:space="preserve"> = T</w:t>
      </w:r>
      <w:r w:rsidR="0008218F" w:rsidRPr="008C6DE4">
        <w:rPr>
          <w:vertAlign w:val="subscript"/>
        </w:rPr>
        <w:t>rs</w:t>
      </w:r>
      <w:r w:rsidR="0008218F" w:rsidRPr="008C6DE4">
        <w:t>.</w:t>
      </w:r>
    </w:p>
    <w:p w14:paraId="6650C2E8" w14:textId="6A2571B5" w:rsidR="0008218F" w:rsidRPr="008C6DE4" w:rsidRDefault="00847B8D" w:rsidP="00847B8D">
      <w:pPr>
        <w:pStyle w:val="B10"/>
      </w:pPr>
      <w:r>
        <w:tab/>
      </w:r>
      <w:r w:rsidR="0008218F" w:rsidRPr="008C6DE4">
        <w:t>T</w:t>
      </w:r>
      <w:r w:rsidR="0008218F" w:rsidRPr="008C6DE4">
        <w:rPr>
          <w:vertAlign w:val="subscript"/>
          <w:lang w:eastAsia="zh-CN"/>
        </w:rPr>
        <w:t>processing</w:t>
      </w:r>
      <w:r w:rsidR="0008218F" w:rsidRPr="008C6DE4">
        <w:t xml:space="preserve"> is time for UE processing. T</w:t>
      </w:r>
      <w:r w:rsidR="0008218F" w:rsidRPr="008C6DE4">
        <w:rPr>
          <w:vertAlign w:val="subscript"/>
          <w:lang w:eastAsia="zh-CN"/>
        </w:rPr>
        <w:t>processing</w:t>
      </w:r>
      <w:r w:rsidR="0008218F" w:rsidRPr="008C6DE4">
        <w:t xml:space="preserve"> can be up to 20ms.</w:t>
      </w:r>
    </w:p>
    <w:p w14:paraId="43522E26" w14:textId="398817FA" w:rsidR="0008218F" w:rsidRPr="008C6DE4" w:rsidRDefault="00847B8D" w:rsidP="00847B8D">
      <w:pPr>
        <w:pStyle w:val="B10"/>
      </w:pPr>
      <w:r>
        <w:rPr>
          <w:lang w:eastAsia="zh-CN"/>
        </w:rPr>
        <w:tab/>
      </w:r>
      <w:r w:rsidR="0008218F" w:rsidRPr="008C6DE4">
        <w:rPr>
          <w:lang w:eastAsia="zh-CN"/>
        </w:rPr>
        <w:t>T</w:t>
      </w:r>
      <w:r w:rsidR="0008218F" w:rsidRPr="008C6DE4">
        <w:rPr>
          <w:vertAlign w:val="subscript"/>
          <w:lang w:eastAsia="zh-CN"/>
        </w:rPr>
        <w:t xml:space="preserve">margin </w:t>
      </w:r>
      <w:r w:rsidR="0008218F" w:rsidRPr="008C6DE4">
        <w:rPr>
          <w:lang w:eastAsia="zh-CN"/>
        </w:rPr>
        <w:t>is time for SSB post-processing. T</w:t>
      </w:r>
      <w:r w:rsidR="0008218F" w:rsidRPr="008C6DE4">
        <w:rPr>
          <w:vertAlign w:val="subscript"/>
          <w:lang w:eastAsia="zh-CN"/>
        </w:rPr>
        <w:t xml:space="preserve">margin </w:t>
      </w:r>
      <w:r w:rsidR="0008218F" w:rsidRPr="008C6DE4">
        <w:rPr>
          <w:lang w:eastAsia="zh-CN"/>
        </w:rPr>
        <w:t>can be up to 2ms.</w:t>
      </w:r>
    </w:p>
    <w:p w14:paraId="6D30752F" w14:textId="350CA8E3" w:rsidR="00CF0288" w:rsidRPr="008C6DE4" w:rsidRDefault="00847B8D" w:rsidP="00847B8D">
      <w:pPr>
        <w:pStyle w:val="B10"/>
      </w:pPr>
      <w:r>
        <w:tab/>
      </w:r>
      <w:r w:rsidR="00CF0288" w:rsidRPr="008C6DE4">
        <w:t>T</w:t>
      </w:r>
      <w:r w:rsidR="00CF0288" w:rsidRPr="008C6DE4">
        <w:rPr>
          <w:vertAlign w:val="subscript"/>
        </w:rPr>
        <w:t>∆</w:t>
      </w:r>
      <w:r w:rsidR="00CF0288" w:rsidRPr="008C6DE4">
        <w:t xml:space="preserve"> is time for fine time tracking and acquiring full timing information of the target cell. T</w:t>
      </w:r>
      <w:r w:rsidR="00CF0288" w:rsidRPr="008C6DE4">
        <w:rPr>
          <w:vertAlign w:val="subscript"/>
        </w:rPr>
        <w:t>∆</w:t>
      </w:r>
      <w:r w:rsidR="00CF0288" w:rsidRPr="008C6DE4">
        <w:t xml:space="preserve"> = T</w:t>
      </w:r>
      <w:r w:rsidR="00CF0288" w:rsidRPr="008C6DE4">
        <w:rPr>
          <w:vertAlign w:val="subscript"/>
        </w:rPr>
        <w:t>rs</w:t>
      </w:r>
      <w:r w:rsidR="00CF0288" w:rsidRPr="008C6DE4">
        <w:t>.</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5D788CEA" w14:textId="351E5205" w:rsidR="00422509" w:rsidRPr="008C6DE4" w:rsidRDefault="00847B8D" w:rsidP="00847B8D">
      <w:pPr>
        <w:pStyle w:val="B10"/>
      </w:pPr>
      <w:r>
        <w:tab/>
      </w:r>
      <w:r w:rsidR="00422509" w:rsidRPr="008C6DE4">
        <w:t>T</w:t>
      </w:r>
      <w:r w:rsidR="00422509" w:rsidRPr="008C6DE4">
        <w:rPr>
          <w:vertAlign w:val="subscript"/>
        </w:rPr>
        <w:t>∆</w:t>
      </w:r>
      <w:r w:rsidR="00422509" w:rsidRPr="008C6DE4">
        <w:t xml:space="preserve"> is time for fine time tracking and acquiring full timing information of the target cell. T</w:t>
      </w:r>
      <w:r w:rsidR="00422509" w:rsidRPr="008C6DE4">
        <w:rPr>
          <w:vertAlign w:val="subscript"/>
        </w:rPr>
        <w:t>∆</w:t>
      </w:r>
      <w:r w:rsidR="00422509" w:rsidRPr="008C6DE4">
        <w:t xml:space="preserve"> = T</w:t>
      </w:r>
      <w:r w:rsidR="00422509" w:rsidRPr="008C6DE4">
        <w:rPr>
          <w:vertAlign w:val="subscript"/>
        </w:rPr>
        <w:t>rs</w:t>
      </w:r>
      <w:r w:rsidR="00422509" w:rsidRPr="008C6DE4">
        <w:t>.</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650427FF" w14:textId="7210E384"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6B7F5433" w14:textId="0CF528FB"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Pr="008C6DE4"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8C6DE4" w:rsidRDefault="002320DB" w:rsidP="003B2F90">
      <w:pPr>
        <w:pStyle w:val="B10"/>
        <w:rPr>
          <w:rFonts w:ascii="Arial" w:hAnsi="Arial"/>
          <w:sz w:val="28"/>
        </w:rPr>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646401"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646401"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95pt;height:8.3pt" o:ole="">
            <v:imagedata r:id="rId13" o:title=""/>
          </v:shape>
          <o:OLEObject Type="Embed" ProgID="Equation.3" ShapeID="_x0000_i1025" DrawAspect="Content" ObjectID="_1703170635"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77777777" w:rsidR="00F15152" w:rsidRPr="008C6DE4" w:rsidRDefault="00F15152" w:rsidP="00F15152">
      <w:pPr>
        <w:rPr>
          <w:rFonts w:cs="v4.2.0"/>
          <w:lang w:eastAsia="zh-CN"/>
        </w:rPr>
      </w:pPr>
      <w:r w:rsidRPr="008C6DE4">
        <w:rPr>
          <w:rFonts w:cs="v4.2.0"/>
        </w:rPr>
        <w:t xml:space="preserve">When the transmission timing error between the UE and the reference </w:t>
      </w:r>
      <w:r w:rsidRPr="008C6DE4">
        <w:rPr>
          <w:rFonts w:cs="v4.2.0"/>
          <w:lang w:eastAsia="ja-JP"/>
        </w:rPr>
        <w:t>timing</w:t>
      </w:r>
      <w:r w:rsidRPr="008C6DE4">
        <w:rPr>
          <w:rFonts w:cs="v4.2.0"/>
        </w:rPr>
        <w:t xml:space="preserve"> exceeds </w:t>
      </w:r>
      <w:r w:rsidRPr="008C6DE4">
        <w:rPr>
          <w:rFonts w:cs="v4.2.0"/>
        </w:rPr>
        <w:sym w:font="Symbol" w:char="F0B1"/>
      </w:r>
      <w:r w:rsidRPr="008C6DE4">
        <w:rPr>
          <w:rFonts w:cs="v4.2.0"/>
        </w:rPr>
        <w:t>T</w:t>
      </w:r>
      <w:r w:rsidRPr="008C6DE4">
        <w:rPr>
          <w:rFonts w:cs="v4.2.0"/>
          <w:vertAlign w:val="subscript"/>
        </w:rPr>
        <w:t>e</w:t>
      </w:r>
      <w:r w:rsidRPr="008C6DE4">
        <w:rPr>
          <w:rFonts w:cs="v4.2.0"/>
        </w:rPr>
        <w:t xml:space="preserve"> then the UE is required to adjust its timing to within </w:t>
      </w:r>
      <w:r w:rsidRPr="008C6DE4">
        <w:rPr>
          <w:rFonts w:cs="v4.2.0"/>
        </w:rPr>
        <w:sym w:font="Symbol" w:char="F0B1"/>
      </w:r>
      <w:r w:rsidRPr="008C6DE4">
        <w:rPr>
          <w:rFonts w:cs="v4.2.0"/>
        </w:rPr>
        <w:t>T</w:t>
      </w:r>
      <w:r w:rsidRPr="008C6DE4">
        <w:rPr>
          <w:rFonts w:cs="v4.2.0"/>
          <w:vertAlign w:val="subscript"/>
        </w:rPr>
        <w:t>e</w:t>
      </w:r>
      <w:r w:rsidRPr="008C6DE4">
        <w:t>.</w:t>
      </w:r>
      <w:r w:rsidRPr="008C6DE4">
        <w:rPr>
          <w:lang w:eastAsia="ja-JP"/>
        </w:rPr>
        <w:t xml:space="preserve"> </w:t>
      </w:r>
      <w:r w:rsidRPr="008C6DE4">
        <w:rPr>
          <w:rFonts w:cs="v4.2.0"/>
        </w:rPr>
        <w:t xml:space="preserve">The reference </w:t>
      </w:r>
      <w:r w:rsidRPr="008C6DE4">
        <w:rPr>
          <w:rFonts w:cs="v4.2.0"/>
          <w:lang w:eastAsia="ja-JP"/>
        </w:rPr>
        <w:t>timing</w:t>
      </w:r>
      <w:r w:rsidRPr="008C6DE4">
        <w:rPr>
          <w:rFonts w:cs="v4.2.0"/>
        </w:rPr>
        <w:t xml:space="preserve"> shall be </w:t>
      </w:r>
      <w:r w:rsidRPr="008C6DE4">
        <w:rPr>
          <w:noProof/>
          <w:position w:val="-10"/>
          <w:lang w:val="en-US" w:eastAsia="zh-CN"/>
        </w:rPr>
        <w:drawing>
          <wp:inline distT="0" distB="0" distL="0" distR="0" wp14:anchorId="77607FE6" wp14:editId="4C178C98">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lang w:eastAsia="ja-JP"/>
        </w:rPr>
        <w:t xml:space="preserve"> before </w:t>
      </w:r>
      <w:r w:rsidRPr="008C6DE4">
        <w:rPr>
          <w:rFonts w:cs="v4.2.0"/>
        </w:rPr>
        <w:t>the d</w:t>
      </w:r>
      <w:r w:rsidRPr="008C6DE4">
        <w:rPr>
          <w:rFonts w:cs="v4.2.0"/>
          <w:lang w:eastAsia="ja-JP"/>
        </w:rPr>
        <w:t>ownlink timing of the reference cell.</w:t>
      </w:r>
      <w:r w:rsidRPr="008C6DE4" w:rsidDel="00C02601">
        <w:rPr>
          <w:rFonts w:cs="v4.2.0"/>
          <w:lang w:eastAsia="ja-JP"/>
        </w:rPr>
        <w:t xml:space="preserve"> </w:t>
      </w:r>
      <w:r w:rsidRPr="008C6DE4">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7566049C" w14:textId="77777777" w:rsidR="0056154D" w:rsidRPr="008C6DE4" w:rsidRDefault="0056154D" w:rsidP="0056154D">
      <w:pPr>
        <w:rPr>
          <w:noProof/>
        </w:rPr>
      </w:pPr>
      <w:r w:rsidRPr="008C6DE4">
        <w:rPr>
          <w:rFonts w:cs="v4.2.0"/>
        </w:rPr>
        <w:t xml:space="preserve">The cell phase synchronization accuracy measured at BS antenna connectors shall be better than 3 </w:t>
      </w:r>
      <w:r w:rsidRPr="008C6DE4">
        <w:t>µ</w:t>
      </w:r>
      <w:r w:rsidRPr="008C6DE4">
        <w:rPr>
          <w:rFonts w:cs="v4.2.0"/>
        </w:rPr>
        <w:t>s.</w:t>
      </w:r>
    </w:p>
    <w:p w14:paraId="717DA8C0" w14:textId="77777777" w:rsidR="00877F17" w:rsidRPr="008C6DE4" w:rsidRDefault="00877F17" w:rsidP="00877F17">
      <w:pPr>
        <w:pStyle w:val="Heading2"/>
        <w:rPr>
          <w:lang w:eastAsia="ko-KR"/>
        </w:rPr>
      </w:pPr>
      <w:bookmarkStart w:id="100" w:name="_Toc5952620"/>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1.65pt" o:ole="">
            <v:imagedata r:id="rId18" o:title=""/>
          </v:shape>
          <o:OLEObject Type="Embed" ProgID="Equation.3" ShapeID="_x0000_i1026" DrawAspect="Content" ObjectID="_1703170636"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2"/>
        <w:gridCol w:w="3186"/>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55pt;height:21.6pt" o:ole="">
                  <v:imagedata r:id="rId18" o:title=""/>
                </v:shape>
                <o:OLEObject Type="Embed" ProgID="Equation.3" ShapeID="_x0000_i1027" DrawAspect="Content" ObjectID="_1703170637"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517F6851" w:rsidR="00474203" w:rsidRPr="008C6DE4" w:rsidRDefault="00474203" w:rsidP="002320DB">
      <w:r w:rsidRPr="008C6DE4">
        <w:t xml:space="preserve">For FR1, when the SSB for RLM is in the same OFDM symbol as CSI-RS for RLM, BFD, CBD or L1-RSRP measurement, </w:t>
      </w:r>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4"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5"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5"/>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4"/>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6"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6"/>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7"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7"/>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8"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8"/>
    </w:p>
    <w:p w14:paraId="568AC2C1" w14:textId="77777777" w:rsidR="00977C68" w:rsidRPr="008C6DE4" w:rsidRDefault="00977C68" w:rsidP="00977C68">
      <w:pPr>
        <w:pStyle w:val="Heading5"/>
      </w:pPr>
      <w:bookmarkStart w:id="119" w:name="_Toc5952628"/>
      <w:r w:rsidRPr="008C6DE4">
        <w:t>8.2.1.2.1</w:t>
      </w:r>
      <w:r w:rsidRPr="008C6DE4">
        <w:tab/>
        <w:t>Interruptions at transitions between active and non-active during DRX</w:t>
      </w:r>
      <w:bookmarkEnd w:id="119"/>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0" w:name="_Toc5952629"/>
      <w:r w:rsidRPr="008C6DE4">
        <w:t>8.2.1.2.3</w:t>
      </w:r>
      <w:r w:rsidRPr="008C6DE4">
        <w:tab/>
        <w:t>Interruptions at SCell addition/release</w:t>
      </w:r>
      <w:bookmarkEnd w:id="120"/>
    </w:p>
    <w:p w14:paraId="58BF8F16" w14:textId="77777777" w:rsidR="00977C68" w:rsidRPr="008C6DE4" w:rsidRDefault="00977C68" w:rsidP="00977C68">
      <w:pPr>
        <w:rPr>
          <w:rFonts w:eastAsia="MS Mincho"/>
          <w:lang w:eastAsia="zh-CN"/>
        </w:rPr>
      </w:pPr>
      <w:bookmarkStart w:id="121"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2A4C7FE" w14:textId="16D7B46E" w:rsidR="00977C68" w:rsidRPr="008C6DE4" w:rsidRDefault="00977C68" w:rsidP="002320DB">
      <w:pPr>
        <w:pStyle w:val="B2"/>
      </w:pPr>
      <w:r w:rsidRPr="008C6DE4">
        <w:t>-</w:t>
      </w:r>
      <w:r w:rsidRPr="008C6DE4">
        <w:tab/>
        <w:t xml:space="preserve">the UE is allowed an interruption on any </w:t>
      </w:r>
      <w:r w:rsidR="0094585E" w:rsidRPr="008C6DE4">
        <w:t xml:space="preserve">active </w:t>
      </w:r>
      <w:r w:rsidRPr="008C6DE4">
        <w:rPr>
          <w:lang w:eastAsia="zh-CN"/>
        </w:rPr>
        <w:t>serving cell in SCG</w:t>
      </w:r>
      <w:r w:rsidRPr="008C6DE4">
        <w:t>:</w:t>
      </w:r>
    </w:p>
    <w:p w14:paraId="26991412" w14:textId="77777777" w:rsidR="00977C68" w:rsidRPr="008C6DE4" w:rsidRDefault="00977C68" w:rsidP="002320DB">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added or released, or</w:t>
      </w:r>
    </w:p>
    <w:p w14:paraId="59A3C43D" w14:textId="77777777" w:rsidR="00977C68" w:rsidRPr="008C6DE4" w:rsidRDefault="00977C68" w:rsidP="002320DB">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34B0E8E6"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added when one SCell is added;</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9ABF5E6"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w:t>
      </w:r>
      <w:r w:rsidRPr="008C6DE4">
        <w:rPr>
          <w:lang w:eastAsia="zh-CN"/>
        </w:rPr>
        <w:t xml:space="preserve">E-UTRA </w:t>
      </w:r>
      <w:r w:rsidRPr="008C6DE4">
        <w:t>SCells being activated or deactivated, or</w:t>
      </w:r>
    </w:p>
    <w:p w14:paraId="750527FB" w14:textId="77777777" w:rsidR="00977C68" w:rsidRPr="008C6DE4" w:rsidRDefault="00977C68" w:rsidP="002320DB">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any of the </w:t>
      </w:r>
      <w:r w:rsidRPr="008C6DE4">
        <w:rPr>
          <w:lang w:eastAsia="zh-CN"/>
        </w:rPr>
        <w:t xml:space="preserve">E-UTRA </w:t>
      </w:r>
      <w:r w:rsidRPr="008C6DE4">
        <w:t xml:space="preserve">SCells being activated or deactivated, provided </w:t>
      </w:r>
      <w:r w:rsidRPr="008C6DE4">
        <w:rPr>
          <w:lang w:eastAsia="zh-CN"/>
        </w:rPr>
        <w:t>the cell specific reference signals from the active serving cells and the E-UTRA SCells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7777777" w:rsidR="00977C68" w:rsidRPr="008C6DE4" w:rsidRDefault="00977C68" w:rsidP="002320DB">
      <w:pPr>
        <w:pStyle w:val="B10"/>
      </w:pPr>
      <w:r w:rsidRPr="008C6DE4">
        <w:t>-</w:t>
      </w:r>
      <w:r w:rsidRPr="008C6DE4">
        <w:tab/>
        <w:t xml:space="preserve">an interruption on any </w:t>
      </w:r>
      <w:r w:rsidRPr="008C6DE4">
        <w:rPr>
          <w:lang w:eastAsia="zh-CN"/>
        </w:rPr>
        <w:t>serving cell in SCG</w:t>
      </w:r>
      <w:r w:rsidRPr="008C6DE4">
        <w:t>:</w:t>
      </w:r>
    </w:p>
    <w:p w14:paraId="1D570B4E" w14:textId="77777777" w:rsidR="00977C68" w:rsidRPr="008C6DE4" w:rsidRDefault="00977C68" w:rsidP="002320DB">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any of the SCells being activated or deactivated, or</w:t>
      </w:r>
    </w:p>
    <w:p w14:paraId="2F597B77"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SCells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16E24CB0"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and the SCell being activated when one SCell is activated;</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2" w:name="_Toc5952630"/>
      <w:r w:rsidRPr="008C6DE4">
        <w:t>8.2.1.2.6</w:t>
      </w:r>
      <w:r w:rsidRPr="008C6DE4">
        <w:tab/>
        <w:t>Interruptions at UL carrier RRC reconfiguration</w:t>
      </w:r>
      <w:bookmarkEnd w:id="122"/>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1"/>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3"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3"/>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4" w:name="_Toc5952632"/>
      <w:r w:rsidRPr="008C6DE4">
        <w:t>8.2.2.2.1</w:t>
      </w:r>
      <w:r w:rsidRPr="008C6DE4">
        <w:tab/>
        <w:t>Interruptions at SCell addition/release</w:t>
      </w:r>
      <w:bookmarkEnd w:id="124"/>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7F0991C0" w14:textId="77777777" w:rsidR="00977C68" w:rsidRPr="008C6DE4" w:rsidRDefault="00977C68" w:rsidP="002320DB">
      <w:pPr>
        <w:pStyle w:val="B2"/>
      </w:pPr>
      <w:r w:rsidRPr="008C6DE4">
        <w:t>-</w:t>
      </w:r>
      <w:r w:rsidRPr="008C6DE4">
        <w:tab/>
        <w:t>of up to the duration shown in table 8.2.2.2.1-1, if the active serving cell is not in the same band as any of the SCells being added or released, or</w:t>
      </w:r>
    </w:p>
    <w:p w14:paraId="2D296AB6" w14:textId="77777777" w:rsidR="00977C68" w:rsidRPr="008C6DE4" w:rsidRDefault="00977C68" w:rsidP="002320DB">
      <w:pPr>
        <w:pStyle w:val="B2"/>
      </w:pPr>
      <w:r w:rsidRPr="008C6DE4">
        <w:t>-</w:t>
      </w:r>
      <w:r w:rsidRPr="008C6DE4">
        <w:tab/>
        <w:t>of up to the duration shown in table 8.2.2.2.1-2,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3129ABC6" w14:textId="77777777" w:rsidR="00977C68" w:rsidRPr="008C6DE4" w:rsidRDefault="00977C68" w:rsidP="00977C68">
      <w:pPr>
        <w:keepNext/>
        <w:keepLines/>
        <w:spacing w:before="60"/>
        <w:jc w:val="center"/>
      </w:pPr>
      <w:r w:rsidRPr="008C6DE4">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DD3199" w:rsidRPr="008C6DE4" w14:paraId="32AB99C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6AF926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2D732046" wp14:editId="34A9F3F9">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890AAED"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20FA0557" w14:textId="77777777" w:rsidR="00977C68" w:rsidRPr="008C6DE4" w:rsidRDefault="00977C68" w:rsidP="00F15152">
            <w:pPr>
              <w:keepNext/>
              <w:keepLines/>
              <w:spacing w:after="0"/>
              <w:jc w:val="center"/>
              <w:rPr>
                <w:lang w:eastAsia="ko-KR"/>
              </w:rPr>
            </w:pPr>
            <w:r w:rsidRPr="008C6DE4">
              <w:rPr>
                <w:rFonts w:ascii="Arial" w:hAnsi="Arial"/>
                <w:b/>
                <w:sz w:val="18"/>
                <w:lang w:eastAsia="ko-KR"/>
              </w:rPr>
              <w:t>Interruption length (slot)</w:t>
            </w:r>
          </w:p>
        </w:tc>
      </w:tr>
      <w:tr w:rsidR="0015251F" w:rsidRPr="008C6DE4" w14:paraId="53B3DE4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C36F91F" w14:textId="77777777" w:rsidR="0015251F" w:rsidRPr="008C6DE4" w:rsidRDefault="0015251F" w:rsidP="0015251F">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400234E" w14:textId="77777777" w:rsidR="0015251F" w:rsidRPr="008C6DE4" w:rsidRDefault="0015251F" w:rsidP="0015251F">
            <w:pPr>
              <w:pStyle w:val="TAC"/>
              <w:rPr>
                <w:lang w:eastAsia="ko-KR"/>
              </w:rPr>
            </w:pPr>
            <w:r w:rsidRPr="008C6DE4">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745749B7" w14:textId="4B672EFA" w:rsidR="0015251F" w:rsidRPr="008C6DE4" w:rsidRDefault="0015251F" w:rsidP="0015251F">
            <w:pPr>
              <w:pStyle w:val="TAC"/>
              <w:rPr>
                <w:szCs w:val="18"/>
                <w:lang w:eastAsia="ko-KR"/>
              </w:rPr>
            </w:pPr>
            <w:r w:rsidRPr="008C6DE4">
              <w:rPr>
                <w:szCs w:val="18"/>
                <w:lang w:val="fr-FR" w:eastAsia="ko-KR"/>
              </w:rPr>
              <w:t xml:space="preserve">1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1D20230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66319BE" w14:textId="77777777" w:rsidR="0015251F" w:rsidRPr="008C6DE4" w:rsidRDefault="0015251F" w:rsidP="0015251F">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12DF6099" w14:textId="77777777" w:rsidR="0015251F" w:rsidRPr="008C6DE4" w:rsidRDefault="0015251F" w:rsidP="0015251F">
            <w:pPr>
              <w:pStyle w:val="TAC"/>
              <w:rPr>
                <w:lang w:eastAsia="ko-KR"/>
              </w:rPr>
            </w:pPr>
            <w:r w:rsidRPr="008C6DE4">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1E898781" w14:textId="2945FC0C" w:rsidR="0015251F" w:rsidRPr="008C6DE4" w:rsidRDefault="0015251F" w:rsidP="0015251F">
            <w:pPr>
              <w:pStyle w:val="TAC"/>
              <w:rPr>
                <w:szCs w:val="18"/>
                <w:lang w:eastAsia="ko-KR"/>
              </w:rPr>
            </w:pPr>
            <w:r w:rsidRPr="008C6DE4">
              <w:rPr>
                <w:szCs w:val="18"/>
                <w:lang w:val="fr-FR" w:eastAsia="ko-KR"/>
              </w:rPr>
              <w:t xml:space="preserve">2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701AD9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4EB873F" w14:textId="77777777" w:rsidR="0015251F" w:rsidRPr="008C6DE4" w:rsidRDefault="0015251F" w:rsidP="0015251F">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0AB06A56" w14:textId="77777777" w:rsidR="0015251F" w:rsidRPr="008C6DE4" w:rsidRDefault="0015251F" w:rsidP="0015251F">
            <w:pPr>
              <w:pStyle w:val="TAC"/>
              <w:rPr>
                <w:lang w:eastAsia="ko-KR"/>
              </w:rPr>
            </w:pPr>
            <w:r w:rsidRPr="008C6DE4">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2CEC0ED4" w14:textId="324628FF" w:rsidR="0015251F" w:rsidRPr="008C6DE4" w:rsidRDefault="0015251F" w:rsidP="0015251F">
            <w:pPr>
              <w:pStyle w:val="TAC"/>
              <w:rPr>
                <w:szCs w:val="18"/>
                <w:lang w:eastAsia="ko-KR"/>
              </w:rPr>
            </w:pPr>
            <w:r w:rsidRPr="008C6DE4">
              <w:rPr>
                <w:szCs w:val="18"/>
                <w:lang w:val="fr-FR" w:eastAsia="ko-KR"/>
              </w:rPr>
              <w:t xml:space="preserve">4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15251F" w:rsidRPr="008C6DE4" w14:paraId="74B1E196"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66D33C7" w14:textId="77777777" w:rsidR="0015251F" w:rsidRPr="008C6DE4" w:rsidRDefault="0015251F" w:rsidP="0015251F">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76681C80" w14:textId="77777777" w:rsidR="0015251F" w:rsidRPr="008C6DE4" w:rsidRDefault="0015251F" w:rsidP="0015251F">
            <w:pPr>
              <w:pStyle w:val="TAC"/>
              <w:rPr>
                <w:lang w:eastAsia="ko-KR"/>
              </w:rPr>
            </w:pPr>
            <w:r w:rsidRPr="008C6DE4">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131A5815" w14:textId="299E808D" w:rsidR="0015251F" w:rsidRPr="008C6DE4" w:rsidRDefault="0015251F" w:rsidP="0015251F">
            <w:pPr>
              <w:pStyle w:val="TAC"/>
              <w:rPr>
                <w:szCs w:val="18"/>
                <w:lang w:eastAsia="ko-KR"/>
              </w:rPr>
            </w:pPr>
            <w:r w:rsidRPr="008C6DE4">
              <w:rPr>
                <w:szCs w:val="18"/>
                <w:lang w:val="fr-FR" w:eastAsia="ko-KR"/>
              </w:rPr>
              <w:t xml:space="preserve">8 + </w:t>
            </w:r>
            <w:r w:rsidRPr="008C6DE4">
              <w:rPr>
                <w:szCs w:val="18"/>
                <w:lang w:val="fr-FR" w:eastAsia="zh-CN"/>
              </w:rPr>
              <w:t>T</w:t>
            </w:r>
            <w:r w:rsidRPr="008C6DE4">
              <w:rPr>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3847CBB4"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7C9014A" w14:textId="57ADD213" w:rsidR="0015251F" w:rsidRPr="008C6DE4" w:rsidRDefault="0015251F" w:rsidP="0015251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55435F1B" w14:textId="77777777" w:rsidR="0015251F" w:rsidRPr="008C6DE4" w:rsidRDefault="0015251F" w:rsidP="0015251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added when one SCell is added;</w:t>
            </w:r>
          </w:p>
          <w:p w14:paraId="14A465E1" w14:textId="77777777" w:rsidR="0015251F" w:rsidRPr="008C6DE4" w:rsidRDefault="0015251F" w:rsidP="0015251F">
            <w:pPr>
              <w:pStyle w:val="TAN"/>
              <w:rPr>
                <w:lang w:eastAsia="ko-KR"/>
              </w:rPr>
            </w:pPr>
            <w:r w:rsidRPr="008C6DE4">
              <w:rPr>
                <w:lang w:eastAsia="ko-KR"/>
              </w:rPr>
              <w:tab/>
            </w:r>
            <w:r w:rsidRPr="008C6DE4">
              <w:rPr>
                <w:rFonts w:eastAsia="MS Mincho"/>
                <w:lang w:eastAsia="ko-KR"/>
              </w:rPr>
              <w:t xml:space="preserve">- the longest </w:t>
            </w:r>
            <w:r w:rsidRPr="008C6DE4">
              <w:rPr>
                <w:lang w:eastAsia="ko-KR"/>
              </w:rPr>
              <w:t xml:space="preserve">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released.  </w:t>
            </w:r>
          </w:p>
          <w:p w14:paraId="7BDF1579" w14:textId="342C440C" w:rsidR="00977C68" w:rsidRPr="008C6DE4" w:rsidRDefault="0015251F" w:rsidP="0015251F">
            <w:pPr>
              <w:pStyle w:val="TAN"/>
              <w:rPr>
                <w:lang w:eastAsia="ko-KR"/>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55E7EE6" w14:textId="77777777" w:rsidR="00977C68" w:rsidRPr="008C6DE4" w:rsidRDefault="00977C68" w:rsidP="00977C68"/>
    <w:p w14:paraId="0537147A" w14:textId="77777777" w:rsidR="00977C68" w:rsidRPr="008C6DE4" w:rsidRDefault="00977C68" w:rsidP="00977C68">
      <w:pPr>
        <w:pStyle w:val="Heading5"/>
      </w:pPr>
      <w:bookmarkStart w:id="125" w:name="_Toc5952633"/>
      <w:r w:rsidRPr="008C6DE4">
        <w:t>8.2.2.2.2</w:t>
      </w:r>
      <w:r w:rsidRPr="008C6DE4">
        <w:tab/>
        <w:t>Interruptions at SCell activation/deactivation</w:t>
      </w:r>
      <w:bookmarkEnd w:id="125"/>
    </w:p>
    <w:p w14:paraId="2D193469" w14:textId="77777777" w:rsidR="00977C68" w:rsidRPr="008C6DE4" w:rsidRDefault="00977C68" w:rsidP="00977C68">
      <w:r w:rsidRPr="008C6DE4">
        <w:t>When an intra-band SCell is activated or deactivated as defined in TS 37.340 [</w:t>
      </w:r>
      <w:r w:rsidRPr="008C6DE4">
        <w:rPr>
          <w:lang w:eastAsia="zh-CN"/>
        </w:rPr>
        <w:t>17</w:t>
      </w:r>
      <w:r w:rsidRPr="008C6DE4">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7E2660A9" w14:textId="77777777" w:rsidR="00977C68" w:rsidRPr="008C6DE4" w:rsidRDefault="00977C68" w:rsidP="002320DB">
      <w:pPr>
        <w:pStyle w:val="B2"/>
      </w:pPr>
      <w:r w:rsidRPr="008C6DE4">
        <w:t>-</w:t>
      </w:r>
      <w:r w:rsidRPr="008C6DE4">
        <w:tab/>
        <w:t>of up to the duration shown in table 8.2.2.2.2-1, if the active serving cell is not in the same band as any of the SCells being activated or deactivated, or</w:t>
      </w:r>
    </w:p>
    <w:p w14:paraId="21573BC4" w14:textId="77777777" w:rsidR="00977C68" w:rsidRPr="008C6DE4" w:rsidRDefault="00977C68" w:rsidP="002320DB">
      <w:pPr>
        <w:pStyle w:val="B2"/>
      </w:pPr>
      <w:r w:rsidRPr="008C6DE4">
        <w:t>-</w:t>
      </w:r>
      <w:r w:rsidRPr="008C6DE4">
        <w:tab/>
        <w:t>of up to the duration shown in table 8.2.2.2.2-2, if the active serving cells are in the same band as any of the SCells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51CEBBEE" w14:textId="77777777" w:rsidR="00977C68" w:rsidRPr="008C6DE4" w:rsidRDefault="00977C68" w:rsidP="00977C68">
      <w:pPr>
        <w:keepNext/>
        <w:keepLines/>
        <w:spacing w:before="60"/>
        <w:jc w:val="center"/>
      </w:pPr>
      <w:r w:rsidRPr="008C6DE4">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84"/>
      </w:tblGrid>
      <w:tr w:rsidR="00DD3199" w:rsidRPr="008C6DE4" w14:paraId="07CDA6E4" w14:textId="77777777" w:rsidTr="00986AFF">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30C7D92"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1F6E2F1A" wp14:editId="6111CCAA">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1139F0EE"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w:t>
            </w:r>
          </w:p>
        </w:tc>
        <w:tc>
          <w:tcPr>
            <w:tcW w:w="2884" w:type="dxa"/>
            <w:tcBorders>
              <w:top w:val="single" w:sz="4" w:space="0" w:color="auto"/>
              <w:left w:val="single" w:sz="4" w:space="0" w:color="auto"/>
              <w:bottom w:val="single" w:sz="4" w:space="0" w:color="auto"/>
              <w:right w:val="single" w:sz="4" w:space="0" w:color="auto"/>
            </w:tcBorders>
            <w:hideMark/>
          </w:tcPr>
          <w:p w14:paraId="76DC985A" w14:textId="66B828F8" w:rsidR="00977C68" w:rsidRPr="008C6DE4" w:rsidRDefault="008E2467" w:rsidP="00F15152">
            <w:pPr>
              <w:keepNext/>
              <w:keepLines/>
              <w:spacing w:after="0"/>
              <w:jc w:val="center"/>
              <w:rPr>
                <w:lang w:eastAsia="zh-CN"/>
              </w:rPr>
            </w:pPr>
            <w:r w:rsidRPr="008C6DE4">
              <w:rPr>
                <w:rFonts w:ascii="Arial" w:hAnsi="Arial"/>
                <w:b/>
                <w:sz w:val="18"/>
                <w:lang w:eastAsia="ko-KR"/>
              </w:rPr>
              <w:t>Interruption length (slots)</w:t>
            </w:r>
          </w:p>
        </w:tc>
      </w:tr>
      <w:tr w:rsidR="008E2467" w:rsidRPr="008C6DE4" w14:paraId="0B55F637"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7882568" w14:textId="77777777" w:rsidR="008E2467" w:rsidRPr="008C6DE4" w:rsidRDefault="008E2467" w:rsidP="008E2467">
            <w:pPr>
              <w:keepNext/>
              <w:keepLines/>
              <w:spacing w:after="0"/>
              <w:jc w:val="center"/>
              <w:rPr>
                <w:lang w:eastAsia="ko-KR"/>
              </w:rPr>
            </w:pPr>
            <w:r w:rsidRPr="008C6DE4">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3D1009E8"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2884" w:type="dxa"/>
            <w:tcBorders>
              <w:top w:val="single" w:sz="4" w:space="0" w:color="auto"/>
              <w:left w:val="single" w:sz="4" w:space="0" w:color="auto"/>
              <w:bottom w:val="single" w:sz="4" w:space="0" w:color="auto"/>
              <w:right w:val="single" w:sz="4" w:space="0" w:color="auto"/>
            </w:tcBorders>
            <w:hideMark/>
          </w:tcPr>
          <w:p w14:paraId="2B58DE54" w14:textId="095E96ED"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69F242C4"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7BD34A35" w14:textId="77777777" w:rsidR="008E2467" w:rsidRPr="008C6DE4" w:rsidRDefault="008E2467" w:rsidP="008E2467">
            <w:pPr>
              <w:keepNext/>
              <w:keepLines/>
              <w:spacing w:after="0"/>
              <w:jc w:val="center"/>
              <w:rPr>
                <w:lang w:eastAsia="ko-KR"/>
              </w:rPr>
            </w:pPr>
            <w:r w:rsidRPr="008C6DE4">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3D2D63A" w14:textId="77777777" w:rsidR="008E2467" w:rsidRPr="008C6DE4" w:rsidRDefault="008E2467" w:rsidP="008E2467">
            <w:pPr>
              <w:keepNext/>
              <w:keepLines/>
              <w:spacing w:after="0"/>
              <w:jc w:val="center"/>
              <w:rPr>
                <w:lang w:eastAsia="ko-KR"/>
              </w:rPr>
            </w:pPr>
            <w:r w:rsidRPr="008C6DE4">
              <w:rPr>
                <w:rFonts w:ascii="Arial" w:hAnsi="Arial"/>
                <w:sz w:val="18"/>
                <w:lang w:eastAsia="ko-KR"/>
              </w:rPr>
              <w:t>0.5</w:t>
            </w:r>
          </w:p>
        </w:tc>
        <w:tc>
          <w:tcPr>
            <w:tcW w:w="2884" w:type="dxa"/>
            <w:tcBorders>
              <w:top w:val="single" w:sz="4" w:space="0" w:color="auto"/>
              <w:left w:val="single" w:sz="4" w:space="0" w:color="auto"/>
              <w:bottom w:val="single" w:sz="4" w:space="0" w:color="auto"/>
              <w:right w:val="single" w:sz="4" w:space="0" w:color="auto"/>
            </w:tcBorders>
            <w:hideMark/>
          </w:tcPr>
          <w:p w14:paraId="7A715C63" w14:textId="3FD2430E"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1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2EEABF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DF83C56" w14:textId="77777777" w:rsidR="008E2467" w:rsidRPr="008C6DE4" w:rsidRDefault="008E2467" w:rsidP="008E2467">
            <w:pPr>
              <w:keepNext/>
              <w:keepLines/>
              <w:spacing w:after="0"/>
              <w:jc w:val="center"/>
              <w:rPr>
                <w:lang w:eastAsia="ko-KR"/>
              </w:rPr>
            </w:pPr>
            <w:r w:rsidRPr="008C6DE4">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072F6EA3" w14:textId="77777777" w:rsidR="008E2467" w:rsidRPr="008C6DE4" w:rsidRDefault="008E2467" w:rsidP="008E2467">
            <w:pPr>
              <w:keepNext/>
              <w:keepLines/>
              <w:spacing w:after="0"/>
              <w:jc w:val="center"/>
              <w:rPr>
                <w:lang w:eastAsia="ko-KR"/>
              </w:rPr>
            </w:pPr>
            <w:r w:rsidRPr="008C6DE4">
              <w:rPr>
                <w:rFonts w:ascii="Arial" w:hAnsi="Arial"/>
                <w:sz w:val="18"/>
                <w:lang w:eastAsia="ko-KR"/>
              </w:rPr>
              <w:t>0.25</w:t>
            </w:r>
          </w:p>
        </w:tc>
        <w:tc>
          <w:tcPr>
            <w:tcW w:w="2884" w:type="dxa"/>
            <w:tcBorders>
              <w:top w:val="single" w:sz="4" w:space="0" w:color="auto"/>
              <w:left w:val="single" w:sz="4" w:space="0" w:color="auto"/>
              <w:bottom w:val="single" w:sz="4" w:space="0" w:color="auto"/>
              <w:right w:val="single" w:sz="4" w:space="0" w:color="auto"/>
            </w:tcBorders>
            <w:hideMark/>
          </w:tcPr>
          <w:p w14:paraId="41B409F4" w14:textId="7B54638F" w:rsidR="008E2467" w:rsidRPr="008C6DE4" w:rsidRDefault="008E2467" w:rsidP="008E2467">
            <w:pPr>
              <w:keepNext/>
              <w:keepLines/>
              <w:spacing w:after="0"/>
              <w:jc w:val="center"/>
              <w:rPr>
                <w:lang w:eastAsia="ko-KR"/>
              </w:rPr>
            </w:pPr>
            <w:r w:rsidRPr="008C6DE4">
              <w:rPr>
                <w:rFonts w:ascii="Arial" w:hAnsi="Arial"/>
                <w:sz w:val="18"/>
                <w:lang w:val="fr-FR" w:eastAsia="ko-KR"/>
              </w:rPr>
              <w:t xml:space="preserve">2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8E2467" w:rsidRPr="008C6DE4" w14:paraId="3B2484C6" w14:textId="77777777" w:rsidTr="00986AFF">
        <w:trPr>
          <w:jc w:val="center"/>
        </w:trPr>
        <w:tc>
          <w:tcPr>
            <w:tcW w:w="1044" w:type="dxa"/>
            <w:tcBorders>
              <w:top w:val="single" w:sz="4" w:space="0" w:color="auto"/>
              <w:left w:val="single" w:sz="4" w:space="0" w:color="auto"/>
              <w:bottom w:val="single" w:sz="4" w:space="0" w:color="auto"/>
              <w:right w:val="single" w:sz="4" w:space="0" w:color="auto"/>
            </w:tcBorders>
            <w:hideMark/>
          </w:tcPr>
          <w:p w14:paraId="0947B970" w14:textId="77777777" w:rsidR="008E2467" w:rsidRPr="008C6DE4" w:rsidRDefault="008E2467" w:rsidP="008E2467">
            <w:pPr>
              <w:keepNext/>
              <w:keepLines/>
              <w:spacing w:after="0"/>
              <w:jc w:val="center"/>
              <w:rPr>
                <w:lang w:eastAsia="ko-KR"/>
              </w:rPr>
            </w:pPr>
            <w:r w:rsidRPr="008C6DE4">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1FA1B297" w14:textId="77777777" w:rsidR="008E2467" w:rsidRPr="008C6DE4" w:rsidRDefault="008E2467" w:rsidP="008E2467">
            <w:pPr>
              <w:keepNext/>
              <w:keepLines/>
              <w:spacing w:after="0"/>
              <w:jc w:val="center"/>
              <w:rPr>
                <w:lang w:eastAsia="ko-KR"/>
              </w:rPr>
            </w:pPr>
            <w:r w:rsidRPr="008C6DE4">
              <w:rPr>
                <w:rFonts w:ascii="Arial" w:hAnsi="Arial"/>
                <w:sz w:val="18"/>
                <w:lang w:eastAsia="ko-KR"/>
              </w:rPr>
              <w:t>0.125</w:t>
            </w:r>
          </w:p>
        </w:tc>
        <w:tc>
          <w:tcPr>
            <w:tcW w:w="2884" w:type="dxa"/>
            <w:tcBorders>
              <w:top w:val="single" w:sz="4" w:space="0" w:color="auto"/>
              <w:left w:val="single" w:sz="4" w:space="0" w:color="auto"/>
              <w:bottom w:val="single" w:sz="4" w:space="0" w:color="auto"/>
              <w:right w:val="single" w:sz="4" w:space="0" w:color="auto"/>
            </w:tcBorders>
            <w:hideMark/>
          </w:tcPr>
          <w:p w14:paraId="194D077A" w14:textId="13F095E8" w:rsidR="008E2467" w:rsidRPr="008C6DE4" w:rsidRDefault="008E2467" w:rsidP="008E2467">
            <w:pPr>
              <w:keepNext/>
              <w:keepLines/>
              <w:spacing w:after="0"/>
              <w:jc w:val="center"/>
              <w:rPr>
                <w:lang w:eastAsia="zh-CN"/>
              </w:rPr>
            </w:pPr>
            <w:r w:rsidRPr="008C6DE4">
              <w:rPr>
                <w:rFonts w:ascii="Arial" w:hAnsi="Arial"/>
                <w:sz w:val="18"/>
                <w:lang w:val="fr-FR" w:eastAsia="ko-KR"/>
              </w:rPr>
              <w:t xml:space="preserve">4 + </w:t>
            </w:r>
            <w:r w:rsidRPr="008C6DE4">
              <w:rPr>
                <w:rFonts w:ascii="Arial" w:hAnsi="Arial" w:cs="Arial"/>
                <w:sz w:val="18"/>
                <w:szCs w:val="18"/>
                <w:lang w:val="fr-FR" w:eastAsia="zh-CN"/>
              </w:rPr>
              <w:t>T</w:t>
            </w:r>
            <w:r w:rsidRPr="008C6DE4">
              <w:rPr>
                <w:rFonts w:ascii="Arial" w:hAnsi="Arial" w:cs="Arial"/>
                <w:sz w:val="18"/>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47EBCF49" w14:textId="77777777" w:rsidTr="00986AFF">
        <w:trPr>
          <w:jc w:val="center"/>
        </w:trPr>
        <w:tc>
          <w:tcPr>
            <w:tcW w:w="5272" w:type="dxa"/>
            <w:gridSpan w:val="3"/>
            <w:tcBorders>
              <w:top w:val="single" w:sz="4" w:space="0" w:color="auto"/>
              <w:left w:val="single" w:sz="4" w:space="0" w:color="auto"/>
              <w:bottom w:val="single" w:sz="4" w:space="0" w:color="auto"/>
              <w:right w:val="single" w:sz="4" w:space="0" w:color="auto"/>
            </w:tcBorders>
            <w:hideMark/>
          </w:tcPr>
          <w:p w14:paraId="2578840A" w14:textId="42611AB6" w:rsidR="00986AFF" w:rsidRPr="008C6DE4" w:rsidRDefault="00986AFF" w:rsidP="00986AFF">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B6E3BCB" w14:textId="77777777" w:rsidR="00986AFF" w:rsidRPr="008C6DE4" w:rsidRDefault="00986AFF" w:rsidP="00986AFF">
            <w:pPr>
              <w:pStyle w:val="TAN"/>
              <w:rPr>
                <w:lang w:eastAsia="ko-KR"/>
              </w:rPr>
            </w:pPr>
            <w:r w:rsidRPr="008C6DE4">
              <w:rPr>
                <w:lang w:eastAsia="ko-KR"/>
              </w:rPr>
              <w:tab/>
              <w:t xml:space="preserve">- 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SCell being activated when </w:t>
            </w:r>
            <w:r w:rsidRPr="008C6DE4">
              <w:rPr>
                <w:lang w:eastAsia="zh-CN"/>
              </w:rPr>
              <w:t>one SCell is activated</w:t>
            </w:r>
            <w:r w:rsidRPr="008C6DE4">
              <w:rPr>
                <w:lang w:eastAsia="ko-KR"/>
              </w:rPr>
              <w:t>;</w:t>
            </w:r>
          </w:p>
          <w:p w14:paraId="6EF88B26" w14:textId="77777777" w:rsidR="00986AFF" w:rsidRPr="008C6DE4" w:rsidRDefault="00986AFF" w:rsidP="00986AFF">
            <w:pPr>
              <w:pStyle w:val="TAN"/>
              <w:rPr>
                <w:lang w:eastAsia="ko-KR"/>
              </w:rPr>
            </w:pPr>
            <w:r w:rsidRPr="008C6DE4">
              <w:rPr>
                <w:lang w:eastAsia="ko-KR"/>
              </w:rPr>
              <w:tab/>
            </w:r>
            <w:r w:rsidRPr="008C6DE4">
              <w:rPr>
                <w:rFonts w:eastAsia="MS Mincho"/>
                <w:lang w:eastAsia="ko-KR"/>
              </w:rPr>
              <w:t xml:space="preserve">- the </w:t>
            </w:r>
            <w:r w:rsidRPr="008C6DE4">
              <w:rPr>
                <w:lang w:eastAsia="ko-KR"/>
              </w:rPr>
              <w:t xml:space="preserve">longest SMTC duration </w:t>
            </w:r>
            <w:r w:rsidRPr="008C6DE4">
              <w:rPr>
                <w:lang w:eastAsia="zh-CN"/>
              </w:rPr>
              <w:t xml:space="preserve">among all </w:t>
            </w:r>
            <w:r w:rsidRPr="008C6DE4">
              <w:rPr>
                <w:rFonts w:eastAsia="MS Mincho"/>
                <w:lang w:eastAsia="ko-KR"/>
              </w:rPr>
              <w:t xml:space="preserve">active </w:t>
            </w:r>
            <w:r w:rsidRPr="008C6DE4">
              <w:rPr>
                <w:lang w:eastAsia="zh-CN"/>
              </w:rPr>
              <w:t>serving cells</w:t>
            </w:r>
            <w:r w:rsidRPr="008C6DE4">
              <w:rPr>
                <w:lang w:eastAsia="ko-KR"/>
              </w:rPr>
              <w:t xml:space="preserve"> in the same band when one SCell is deactivated.</w:t>
            </w:r>
          </w:p>
          <w:p w14:paraId="584AC81C" w14:textId="25F2FB26" w:rsidR="00977C68" w:rsidRPr="008C6DE4" w:rsidRDefault="00986AFF" w:rsidP="00986AFF">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6" w:name="_Toc5952634"/>
      <w:r w:rsidRPr="008C6DE4">
        <w:t>8.2.2.2.3</w:t>
      </w:r>
      <w:r w:rsidRPr="008C6DE4">
        <w:tab/>
      </w:r>
      <w:bookmarkEnd w:id="126"/>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7" w:name="_Toc5952639"/>
      <w:r w:rsidRPr="008C6DE4">
        <w:t>8.2.3.2.1</w:t>
      </w:r>
      <w:r w:rsidRPr="008C6DE4">
        <w:tab/>
        <w:t>Interruptions at transitions between active and non-active during DRX</w:t>
      </w:r>
      <w:bookmarkEnd w:id="127"/>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64986873"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w:t>
      </w:r>
      <w:r w:rsidRPr="008C6DE4">
        <w:rPr>
          <w:lang w:eastAsia="zh-CN"/>
        </w:rPr>
        <w:t>E-UTRA PSCell/</w:t>
      </w:r>
      <w:r w:rsidRPr="008C6DE4">
        <w:t>SCells being added or released, or</w:t>
      </w:r>
    </w:p>
    <w:p w14:paraId="45EBFE6F" w14:textId="76B48B0F" w:rsidR="004C54CE" w:rsidRPr="008C6DE4" w:rsidRDefault="004C54CE" w:rsidP="002320DB">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any of the </w:t>
      </w:r>
      <w:r w:rsidRPr="008C6DE4">
        <w:rPr>
          <w:lang w:eastAsia="zh-CN"/>
        </w:rPr>
        <w:t>E-UTRA PSCell/</w:t>
      </w:r>
      <w:r w:rsidRPr="008C6DE4">
        <w:t xml:space="preserve">SCells being added or released, provided </w:t>
      </w:r>
      <w:r w:rsidRPr="008C6DE4">
        <w:rPr>
          <w:lang w:eastAsia="zh-CN"/>
        </w:rPr>
        <w:t>the cell specific reference signals from the active serving cells and the E-UTRA PSCell/SCells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4212074"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6DD8610A" w14:textId="77777777" w:rsidR="004C54CE" w:rsidRPr="008C6DE4" w:rsidRDefault="004C54CE" w:rsidP="002320DB">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any of the SCells being added or released, or</w:t>
      </w:r>
    </w:p>
    <w:p w14:paraId="210FA41C" w14:textId="77777777" w:rsidR="004C54CE" w:rsidRPr="008C6DE4" w:rsidRDefault="004C54CE" w:rsidP="002320DB">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5695578B"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MCG and the SCell being added when one SCell is added;</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4C54CE">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the UE is allowed an interruption on any active serving cell</w:t>
      </w:r>
      <w:r w:rsidRPr="008C6DE4">
        <w:rPr>
          <w:rFonts w:ascii="Tms Rmn" w:hAnsi="Tms Rmn"/>
          <w:lang w:eastAsia="zh-CN"/>
        </w:rPr>
        <w:t xml:space="preserve"> in MCG</w:t>
      </w:r>
      <w:r w:rsidRPr="008C6DE4">
        <w:rPr>
          <w:rFonts w:ascii="Tms Rmn" w:eastAsia="MS Mincho" w:hAnsi="Tms Rmn"/>
        </w:rPr>
        <w:t>:</w:t>
      </w:r>
    </w:p>
    <w:p w14:paraId="7E08F36E"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w:t>
      </w:r>
      <w:r w:rsidRPr="008C6DE4">
        <w:rPr>
          <w:rFonts w:ascii="Tms Rmn" w:hAnsi="Tms Rmn"/>
          <w:lang w:eastAsia="zh-CN"/>
        </w:rPr>
        <w:t xml:space="preserve">E-UTRA </w:t>
      </w:r>
      <w:r w:rsidRPr="008C6DE4">
        <w:rPr>
          <w:rFonts w:ascii="Tms Rmn" w:eastAsia="MS Mincho" w:hAnsi="Tms Rmn"/>
        </w:rPr>
        <w:t>SCells being activated or deactivated, or</w:t>
      </w:r>
    </w:p>
    <w:p w14:paraId="386FC44A" w14:textId="77777777" w:rsidR="004C54CE" w:rsidRPr="008C6DE4" w:rsidRDefault="004C54CE" w:rsidP="004C54CE">
      <w:pPr>
        <w:ind w:leftChars="242" w:left="768" w:hanging="284"/>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5ms} if the active</w:t>
      </w:r>
      <w:r w:rsidRPr="008C6DE4">
        <w:rPr>
          <w:rFonts w:ascii="Tms Rmn" w:hAnsi="Tms Rmn"/>
          <w:lang w:eastAsia="zh-CN"/>
        </w:rPr>
        <w:t xml:space="preserve"> serving cells</w:t>
      </w:r>
      <w:r w:rsidRPr="008C6DE4">
        <w:rPr>
          <w:rFonts w:ascii="Tms Rmn" w:eastAsia="MS Mincho" w:hAnsi="Tms Rmn"/>
        </w:rPr>
        <w:t xml:space="preserve"> are in the same band as any of the </w:t>
      </w:r>
      <w:r w:rsidRPr="008C6DE4">
        <w:rPr>
          <w:rFonts w:ascii="Tms Rmn" w:hAnsi="Tms Rmn"/>
          <w:lang w:eastAsia="zh-CN"/>
        </w:rPr>
        <w:t xml:space="preserve">E-UTRA </w:t>
      </w:r>
      <w:r w:rsidRPr="008C6DE4">
        <w:rPr>
          <w:rFonts w:ascii="Tms Rmn" w:eastAsia="MS Mincho" w:hAnsi="Tms Rmn"/>
        </w:rPr>
        <w:t xml:space="preserve">SCells being activated or deactivated,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SCells being activated or deactivated are available in the same slot</w:t>
      </w:r>
      <w:r w:rsidRPr="008C6DE4">
        <w:rPr>
          <w:rFonts w:ascii="Tms Rmn" w:eastAsia="MS Mincho" w:hAnsi="Tms Rmn"/>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4BF21539" w14:textId="77777777" w:rsidR="004C54CE" w:rsidRPr="008C6DE4" w:rsidRDefault="004C54CE" w:rsidP="004C54CE">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any of the SCells being activated or deactivated, or</w:t>
      </w:r>
    </w:p>
    <w:p w14:paraId="2124FF8E" w14:textId="77777777" w:rsidR="004C54CE" w:rsidRPr="008C6DE4" w:rsidRDefault="004C54CE" w:rsidP="004C54CE">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any of the SCells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SCells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EBC4E3B" w14:textId="77777777" w:rsidR="007C3900" w:rsidRPr="008C6DE4" w:rsidRDefault="007C3900" w:rsidP="007C3900">
      <w:pPr>
        <w:pStyle w:val="B3"/>
        <w:rPr>
          <w:lang w:eastAsia="zh-CN"/>
        </w:rPr>
      </w:pPr>
      <w:r w:rsidRPr="008C6DE4">
        <w:rPr>
          <w:lang w:eastAsia="zh-CN"/>
        </w:rPr>
        <w:t>-</w:t>
      </w:r>
      <w:r w:rsidRPr="008C6DE4">
        <w:rPr>
          <w:lang w:eastAsia="zh-CN"/>
        </w:rPr>
        <w:tab/>
        <w:t>the longest SMTC duration among all above active serving cells in MCG and the SCell being activated when one SCell is activated;</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8" w:name="_Toc5952641"/>
      <w:r w:rsidRPr="008C6DE4">
        <w:t>8.2.3.2.6</w:t>
      </w:r>
      <w:r w:rsidRPr="008C6DE4">
        <w:tab/>
        <w:t>Interruptions at UL carrier RRC reconfiguration</w:t>
      </w:r>
      <w:bookmarkEnd w:id="128"/>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29"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29"/>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60A2E0DF" w14:textId="77777777" w:rsidR="00977C68" w:rsidRPr="008C6DE4" w:rsidRDefault="00977C68" w:rsidP="00977C68">
      <w:pPr>
        <w:pStyle w:val="B2"/>
      </w:pPr>
      <w:r w:rsidRPr="008C6DE4">
        <w:t>-</w:t>
      </w:r>
      <w:r w:rsidRPr="008C6DE4">
        <w:tab/>
        <w:t>of up to the duration shown in table 8.2.4.2.1-1, if the active serving cell is not in the same band as any of the SCells being added or released, or</w:t>
      </w:r>
    </w:p>
    <w:p w14:paraId="6399AC57" w14:textId="77777777" w:rsidR="00977C68" w:rsidRPr="008C6DE4" w:rsidRDefault="00977C68" w:rsidP="00977C68">
      <w:pPr>
        <w:pStyle w:val="B2"/>
      </w:pPr>
      <w:r w:rsidRPr="008C6DE4">
        <w:t>-</w:t>
      </w:r>
      <w:r w:rsidRPr="008C6DE4">
        <w:tab/>
        <w:t>of up to the duration shown in table 8.2.4.2.1-2, if the active serving cells are in the same band as any of the SCells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SCells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404E83C7" w14:textId="77777777" w:rsidR="00977C68" w:rsidRPr="008C6DE4" w:rsidRDefault="00977C68" w:rsidP="00977C68">
      <w:pPr>
        <w:keepNext/>
        <w:keepLines/>
        <w:spacing w:before="60"/>
        <w:jc w:val="center"/>
      </w:pPr>
      <w:r w:rsidRPr="008C6DE4">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432473" w:rsidRPr="008C6DE4" w14:paraId="70C33138"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F222DA1" w14:textId="77777777" w:rsidR="00432473" w:rsidRPr="008C6DE4" w:rsidRDefault="00432473" w:rsidP="00432473">
            <w:pPr>
              <w:keepNext/>
              <w:keepLines/>
              <w:spacing w:after="0"/>
              <w:jc w:val="center"/>
            </w:pPr>
            <w:r w:rsidRPr="008C6DE4">
              <w:rPr>
                <w:rFonts w:ascii="Arial" w:hAnsi="Arial"/>
                <w:b/>
                <w:noProof/>
                <w:sz w:val="18"/>
                <w:lang w:val="en-US" w:eastAsia="zh-CN"/>
              </w:rPr>
              <w:drawing>
                <wp:inline distT="0" distB="0" distL="0" distR="0" wp14:anchorId="51F9798C" wp14:editId="6AB8DCE1">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D3D4623" w14:textId="77777777" w:rsidR="00432473" w:rsidRPr="008C6DE4" w:rsidRDefault="00432473" w:rsidP="00432473">
            <w:pPr>
              <w:keepNext/>
              <w:keepLines/>
              <w:spacing w:after="0"/>
              <w:jc w:val="center"/>
            </w:pPr>
            <w:r w:rsidRPr="008C6DE4">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32B8A5F3" w14:textId="2DC1DBC2" w:rsidR="00432473" w:rsidRPr="008C6DE4" w:rsidRDefault="00432473" w:rsidP="00432473">
            <w:pPr>
              <w:keepNext/>
              <w:keepLines/>
              <w:spacing w:after="0"/>
              <w:jc w:val="center"/>
            </w:pPr>
            <w:r w:rsidRPr="008C6DE4">
              <w:rPr>
                <w:rFonts w:ascii="Arial" w:hAnsi="Arial"/>
                <w:b/>
                <w:sz w:val="18"/>
                <w:lang w:val="fr-FR"/>
              </w:rPr>
              <w:t>Interruption length (slots)</w:t>
            </w:r>
          </w:p>
        </w:tc>
      </w:tr>
      <w:tr w:rsidR="00432473" w:rsidRPr="008C6DE4" w14:paraId="40B2D2C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B44184C" w14:textId="77777777" w:rsidR="00432473" w:rsidRPr="008C6DE4" w:rsidRDefault="00432473" w:rsidP="00432473">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4E64E543" w14:textId="77777777" w:rsidR="00432473" w:rsidRPr="008C6DE4" w:rsidRDefault="00432473" w:rsidP="00432473">
            <w:pPr>
              <w:pStyle w:val="TAC"/>
            </w:pPr>
            <w:r w:rsidRPr="008C6DE4">
              <w:t>1</w:t>
            </w:r>
          </w:p>
        </w:tc>
        <w:tc>
          <w:tcPr>
            <w:tcW w:w="2890" w:type="dxa"/>
            <w:tcBorders>
              <w:top w:val="single" w:sz="4" w:space="0" w:color="auto"/>
              <w:left w:val="single" w:sz="4" w:space="0" w:color="auto"/>
              <w:bottom w:val="single" w:sz="4" w:space="0" w:color="auto"/>
              <w:right w:val="single" w:sz="4" w:space="0" w:color="auto"/>
            </w:tcBorders>
            <w:hideMark/>
          </w:tcPr>
          <w:p w14:paraId="0FBC2A63" w14:textId="22EC47DA" w:rsidR="00432473" w:rsidRPr="008C6DE4" w:rsidRDefault="00432473" w:rsidP="00432473">
            <w:pPr>
              <w:pStyle w:val="TAC"/>
              <w:rPr>
                <w:rFonts w:cs="Arial"/>
                <w:szCs w:val="18"/>
              </w:rPr>
            </w:pPr>
            <w:r w:rsidRPr="008C6DE4">
              <w:rPr>
                <w:rFonts w:cs="Arial"/>
                <w:szCs w:val="18"/>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A594F1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4D330D" w14:textId="77777777" w:rsidR="00432473" w:rsidRPr="008C6DE4" w:rsidRDefault="00432473" w:rsidP="00432473">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57AC3EE1" w14:textId="77777777" w:rsidR="00432473" w:rsidRPr="008C6DE4" w:rsidRDefault="00432473" w:rsidP="00432473">
            <w:pPr>
              <w:pStyle w:val="TAC"/>
            </w:pPr>
            <w:r w:rsidRPr="008C6DE4">
              <w:t>0.5</w:t>
            </w:r>
          </w:p>
        </w:tc>
        <w:tc>
          <w:tcPr>
            <w:tcW w:w="2890" w:type="dxa"/>
            <w:tcBorders>
              <w:top w:val="single" w:sz="4" w:space="0" w:color="auto"/>
              <w:left w:val="single" w:sz="4" w:space="0" w:color="auto"/>
              <w:bottom w:val="single" w:sz="4" w:space="0" w:color="auto"/>
              <w:right w:val="single" w:sz="4" w:space="0" w:color="auto"/>
            </w:tcBorders>
            <w:hideMark/>
          </w:tcPr>
          <w:p w14:paraId="05F530AF" w14:textId="0C1CE1CF" w:rsidR="00432473" w:rsidRPr="008C6DE4" w:rsidRDefault="00432473" w:rsidP="00432473">
            <w:pPr>
              <w:pStyle w:val="TAC"/>
              <w:rPr>
                <w:rFonts w:cs="Arial"/>
                <w:szCs w:val="18"/>
              </w:rPr>
            </w:pPr>
            <w:r w:rsidRPr="008C6DE4">
              <w:rPr>
                <w:rFonts w:cs="Arial"/>
                <w:szCs w:val="18"/>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36FD06A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F3CE573" w14:textId="77777777" w:rsidR="00432473" w:rsidRPr="008C6DE4" w:rsidRDefault="00432473" w:rsidP="00432473">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E3B456B" w14:textId="77777777" w:rsidR="00432473" w:rsidRPr="008C6DE4" w:rsidRDefault="00432473" w:rsidP="00432473">
            <w:pPr>
              <w:pStyle w:val="TAC"/>
            </w:pPr>
            <w:r w:rsidRPr="008C6DE4">
              <w:t>0.25</w:t>
            </w:r>
          </w:p>
        </w:tc>
        <w:tc>
          <w:tcPr>
            <w:tcW w:w="2890" w:type="dxa"/>
            <w:tcBorders>
              <w:top w:val="single" w:sz="4" w:space="0" w:color="auto"/>
              <w:left w:val="single" w:sz="4" w:space="0" w:color="auto"/>
              <w:bottom w:val="single" w:sz="4" w:space="0" w:color="auto"/>
              <w:right w:val="single" w:sz="4" w:space="0" w:color="auto"/>
            </w:tcBorders>
            <w:hideMark/>
          </w:tcPr>
          <w:p w14:paraId="62E2EF23" w14:textId="2947F4DC" w:rsidR="00432473" w:rsidRPr="008C6DE4" w:rsidRDefault="00432473" w:rsidP="00432473">
            <w:pPr>
              <w:pStyle w:val="TAC"/>
              <w:rPr>
                <w:rFonts w:cs="Arial"/>
                <w:szCs w:val="18"/>
              </w:rPr>
            </w:pPr>
            <w:r w:rsidRPr="008C6DE4">
              <w:rPr>
                <w:rFonts w:cs="Arial"/>
                <w:szCs w:val="18"/>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32473" w:rsidRPr="008C6DE4" w14:paraId="2FC74B3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3F60972" w14:textId="77777777" w:rsidR="00432473" w:rsidRPr="008C6DE4" w:rsidRDefault="00432473" w:rsidP="00432473">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0D511CA" w14:textId="77777777" w:rsidR="00432473" w:rsidRPr="008C6DE4" w:rsidRDefault="00432473" w:rsidP="00432473">
            <w:pPr>
              <w:pStyle w:val="TAC"/>
            </w:pPr>
            <w:r w:rsidRPr="008C6DE4">
              <w:t>0.125</w:t>
            </w:r>
          </w:p>
        </w:tc>
        <w:tc>
          <w:tcPr>
            <w:tcW w:w="2890" w:type="dxa"/>
            <w:tcBorders>
              <w:top w:val="single" w:sz="4" w:space="0" w:color="auto"/>
              <w:left w:val="single" w:sz="4" w:space="0" w:color="auto"/>
              <w:bottom w:val="single" w:sz="4" w:space="0" w:color="auto"/>
              <w:right w:val="single" w:sz="4" w:space="0" w:color="auto"/>
            </w:tcBorders>
            <w:hideMark/>
          </w:tcPr>
          <w:p w14:paraId="79182EC6" w14:textId="5AD0FE85" w:rsidR="00432473" w:rsidRPr="008C6DE4" w:rsidRDefault="00432473" w:rsidP="00432473">
            <w:pPr>
              <w:pStyle w:val="TAC"/>
              <w:rPr>
                <w:rFonts w:cs="Arial"/>
                <w:szCs w:val="18"/>
              </w:rPr>
            </w:pPr>
            <w:r w:rsidRPr="008C6DE4">
              <w:rPr>
                <w:rFonts w:cs="Arial"/>
                <w:szCs w:val="18"/>
                <w:lang w:val="fr-FR"/>
              </w:rPr>
              <w:t xml:space="preserve">8 + </w:t>
            </w:r>
            <w:r w:rsidRPr="008C6DE4">
              <w:rPr>
                <w:rFonts w:cs="Arial"/>
                <w:szCs w:val="18"/>
                <w:lang w:val="fr-FR" w:eastAsia="zh-CN"/>
              </w:rPr>
              <w:t>T</w:t>
            </w:r>
            <w:r w:rsidRPr="008C6DE4">
              <w:rPr>
                <w:rFonts w:cs="Arial"/>
                <w:szCs w:val="18"/>
                <w:vertAlign w:val="subscript"/>
                <w:lang w:val="fr-FR" w:eastAsia="zh-CN"/>
              </w:rPr>
              <w:t>SMTC_duration</w:t>
            </w:r>
            <w:r w:rsidRPr="008C6DE4">
              <w:rPr>
                <w:rFonts w:cs="Arial"/>
                <w:szCs w:val="18"/>
                <w:lang w:val="fr-FR"/>
              </w:rPr>
              <w:t xml:space="preserve"> </w:t>
            </w:r>
            <w:r w:rsidRPr="008C6DE4">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76E1FBBE" w14:textId="77777777" w:rsidTr="00F15152">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5F789076" w14:textId="1E0BB5DD" w:rsidR="00432473" w:rsidRPr="008C6DE4" w:rsidRDefault="00432473" w:rsidP="00432473">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2F4AD749" w14:textId="77777777" w:rsidR="00432473" w:rsidRPr="008C6DE4" w:rsidRDefault="00432473" w:rsidP="00432473">
            <w:pPr>
              <w:pStyle w:val="TAN"/>
            </w:pPr>
            <w:r w:rsidRPr="008C6DE4">
              <w:tab/>
              <w:t xml:space="preserve">- the longest SMTC duration </w:t>
            </w:r>
            <w:r w:rsidRPr="008C6DE4">
              <w:rPr>
                <w:lang w:eastAsia="zh-CN"/>
              </w:rPr>
              <w:t xml:space="preserve">among all above </w:t>
            </w:r>
            <w:r w:rsidRPr="008C6DE4">
              <w:rPr>
                <w:rFonts w:eastAsia="MS Mincho"/>
              </w:rPr>
              <w:t>active</w:t>
            </w:r>
            <w:r w:rsidRPr="008C6DE4">
              <w:rPr>
                <w:lang w:eastAsia="zh-CN"/>
              </w:rPr>
              <w:t>serving cells</w:t>
            </w:r>
            <w:r w:rsidRPr="008C6DE4">
              <w:t xml:space="preserve"> and the SCell being added when one SCell is added;</w:t>
            </w:r>
          </w:p>
          <w:p w14:paraId="6531CBE2" w14:textId="77777777" w:rsidR="00432473" w:rsidRPr="008C6DE4" w:rsidRDefault="00432473" w:rsidP="00432473">
            <w:pPr>
              <w:pStyle w:val="TAN"/>
            </w:pPr>
            <w:r w:rsidRPr="008C6DE4">
              <w:tab/>
            </w:r>
            <w:r w:rsidRPr="008C6DE4">
              <w:rPr>
                <w:rFonts w:eastAsia="MS Mincho"/>
              </w:rPr>
              <w:t xml:space="preserve">- the longest </w:t>
            </w:r>
            <w:r w:rsidRPr="008C6DE4">
              <w:t xml:space="preserve">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released.  </w:t>
            </w:r>
          </w:p>
          <w:p w14:paraId="00D1421D" w14:textId="4C9B9960" w:rsidR="00977C68" w:rsidRPr="008C6DE4" w:rsidRDefault="00432473" w:rsidP="00432473">
            <w:pPr>
              <w:pStyle w:val="TAN"/>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5683A47B" w14:textId="77777777" w:rsidR="00977C68" w:rsidRPr="008C6DE4" w:rsidRDefault="00977C68" w:rsidP="00977C68">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028A7B08" w14:textId="77777777" w:rsidR="00977C68" w:rsidRPr="008C6DE4" w:rsidRDefault="00977C68" w:rsidP="00977C68">
      <w:pPr>
        <w:pStyle w:val="B2"/>
      </w:pPr>
      <w:r w:rsidRPr="008C6DE4">
        <w:t>-</w:t>
      </w:r>
      <w:r w:rsidRPr="008C6DE4">
        <w:tab/>
        <w:t>of up to the duration shown in table 8.2.4.2.2-1, if the active serving cell is not in the same band as any of the SCells being activated or deactivated, or</w:t>
      </w:r>
    </w:p>
    <w:p w14:paraId="159E9F93" w14:textId="77777777" w:rsidR="00977C68" w:rsidRPr="008C6DE4" w:rsidRDefault="00977C68" w:rsidP="00977C68">
      <w:pPr>
        <w:pStyle w:val="B2"/>
      </w:pPr>
      <w:r w:rsidRPr="008C6DE4">
        <w:t>-</w:t>
      </w:r>
      <w:r w:rsidRPr="008C6DE4">
        <w:tab/>
        <w:t>of up to the duration shown in table 8.2.4.2.2-2, if the active serving cells are in the same band as any of the SCells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SCells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955139C" w14:textId="77777777" w:rsidR="00977C68" w:rsidRPr="008C6DE4" w:rsidRDefault="00977C68" w:rsidP="00977C68">
      <w:pPr>
        <w:keepNext/>
        <w:keepLines/>
        <w:spacing w:before="60"/>
        <w:jc w:val="center"/>
      </w:pPr>
      <w:r w:rsidRPr="008C6DE4">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800"/>
      </w:tblGrid>
      <w:tr w:rsidR="00567CC2" w:rsidRPr="008C6DE4" w14:paraId="74CB7EC5" w14:textId="77777777" w:rsidTr="00567CC2">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7FDE4074" w14:textId="77777777" w:rsidR="00567CC2" w:rsidRPr="008C6DE4" w:rsidRDefault="00567CC2" w:rsidP="00567CC2">
            <w:pPr>
              <w:keepNext/>
              <w:keepLines/>
              <w:spacing w:after="0"/>
              <w:jc w:val="center"/>
            </w:pPr>
            <w:r w:rsidRPr="008C6DE4">
              <w:rPr>
                <w:rFonts w:ascii="Arial" w:hAnsi="Arial"/>
                <w:b/>
                <w:noProof/>
                <w:sz w:val="18"/>
                <w:lang w:val="en-US" w:eastAsia="zh-CN"/>
              </w:rPr>
              <w:drawing>
                <wp:inline distT="0" distB="0" distL="0" distR="0" wp14:anchorId="38363801" wp14:editId="130F5D4D">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0C5B9ADB" w14:textId="77777777" w:rsidR="00567CC2" w:rsidRPr="008C6DE4" w:rsidRDefault="00567CC2" w:rsidP="00567CC2">
            <w:pPr>
              <w:keepNext/>
              <w:keepLines/>
              <w:spacing w:after="0"/>
              <w:jc w:val="center"/>
            </w:pPr>
            <w:r w:rsidRPr="008C6DE4">
              <w:rPr>
                <w:rFonts w:ascii="Arial" w:hAnsi="Arial"/>
                <w:b/>
                <w:sz w:val="18"/>
              </w:rPr>
              <w:t>NR Slot length (ms)</w:t>
            </w:r>
          </w:p>
        </w:tc>
        <w:tc>
          <w:tcPr>
            <w:tcW w:w="2800" w:type="dxa"/>
            <w:tcBorders>
              <w:top w:val="single" w:sz="4" w:space="0" w:color="auto"/>
              <w:left w:val="single" w:sz="4" w:space="0" w:color="auto"/>
              <w:bottom w:val="single" w:sz="4" w:space="0" w:color="auto"/>
              <w:right w:val="single" w:sz="4" w:space="0" w:color="auto"/>
            </w:tcBorders>
            <w:hideMark/>
          </w:tcPr>
          <w:p w14:paraId="315068A6" w14:textId="7B203C70" w:rsidR="00567CC2" w:rsidRPr="008C6DE4" w:rsidRDefault="00567CC2" w:rsidP="00567CC2">
            <w:pPr>
              <w:keepNext/>
              <w:keepLines/>
              <w:spacing w:after="0"/>
              <w:jc w:val="center"/>
              <w:rPr>
                <w:lang w:eastAsia="zh-CN"/>
              </w:rPr>
            </w:pPr>
            <w:r w:rsidRPr="008C6DE4">
              <w:rPr>
                <w:rFonts w:ascii="Arial" w:hAnsi="Arial"/>
                <w:b/>
                <w:sz w:val="18"/>
                <w:lang w:val="fr-FR"/>
              </w:rPr>
              <w:t>Interruption length (slots)</w:t>
            </w:r>
          </w:p>
        </w:tc>
      </w:tr>
      <w:tr w:rsidR="00567CC2" w:rsidRPr="008C6DE4" w14:paraId="6EF70030"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3DCB3CEF" w14:textId="77777777" w:rsidR="00567CC2" w:rsidRPr="008C6DE4" w:rsidRDefault="00567CC2" w:rsidP="00567CC2">
            <w:pPr>
              <w:pStyle w:val="TAC"/>
            </w:pPr>
            <w:r w:rsidRPr="008C6DE4">
              <w:t>0</w:t>
            </w:r>
          </w:p>
        </w:tc>
        <w:tc>
          <w:tcPr>
            <w:tcW w:w="1344" w:type="dxa"/>
            <w:tcBorders>
              <w:top w:val="single" w:sz="4" w:space="0" w:color="auto"/>
              <w:left w:val="single" w:sz="4" w:space="0" w:color="auto"/>
              <w:bottom w:val="single" w:sz="4" w:space="0" w:color="auto"/>
              <w:right w:val="single" w:sz="4" w:space="0" w:color="auto"/>
            </w:tcBorders>
            <w:hideMark/>
          </w:tcPr>
          <w:p w14:paraId="38ED6FEC" w14:textId="77777777" w:rsidR="00567CC2" w:rsidRPr="008C6DE4" w:rsidRDefault="00567CC2" w:rsidP="00567CC2">
            <w:pPr>
              <w:pStyle w:val="TAC"/>
            </w:pPr>
            <w:r w:rsidRPr="008C6DE4">
              <w:t>1</w:t>
            </w:r>
          </w:p>
        </w:tc>
        <w:tc>
          <w:tcPr>
            <w:tcW w:w="2800" w:type="dxa"/>
            <w:tcBorders>
              <w:top w:val="single" w:sz="4" w:space="0" w:color="auto"/>
              <w:left w:val="single" w:sz="4" w:space="0" w:color="auto"/>
              <w:bottom w:val="single" w:sz="4" w:space="0" w:color="auto"/>
              <w:right w:val="single" w:sz="4" w:space="0" w:color="auto"/>
            </w:tcBorders>
            <w:hideMark/>
          </w:tcPr>
          <w:p w14:paraId="07EB7513" w14:textId="1D2C21ED"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610104BA"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4CF2AAD" w14:textId="77777777" w:rsidR="00567CC2" w:rsidRPr="008C6DE4" w:rsidRDefault="00567CC2" w:rsidP="00567CC2">
            <w:pPr>
              <w:pStyle w:val="TAC"/>
            </w:pPr>
            <w:r w:rsidRPr="008C6DE4">
              <w:t>1</w:t>
            </w:r>
          </w:p>
        </w:tc>
        <w:tc>
          <w:tcPr>
            <w:tcW w:w="1344" w:type="dxa"/>
            <w:tcBorders>
              <w:top w:val="single" w:sz="4" w:space="0" w:color="auto"/>
              <w:left w:val="single" w:sz="4" w:space="0" w:color="auto"/>
              <w:bottom w:val="single" w:sz="4" w:space="0" w:color="auto"/>
              <w:right w:val="single" w:sz="4" w:space="0" w:color="auto"/>
            </w:tcBorders>
            <w:hideMark/>
          </w:tcPr>
          <w:p w14:paraId="6AA4DE6D" w14:textId="77777777" w:rsidR="00567CC2" w:rsidRPr="008C6DE4" w:rsidRDefault="00567CC2" w:rsidP="00567CC2">
            <w:pPr>
              <w:pStyle w:val="TAC"/>
            </w:pPr>
            <w:r w:rsidRPr="008C6DE4">
              <w:t>0.5</w:t>
            </w:r>
          </w:p>
        </w:tc>
        <w:tc>
          <w:tcPr>
            <w:tcW w:w="2800" w:type="dxa"/>
            <w:tcBorders>
              <w:top w:val="single" w:sz="4" w:space="0" w:color="auto"/>
              <w:left w:val="single" w:sz="4" w:space="0" w:color="auto"/>
              <w:bottom w:val="single" w:sz="4" w:space="0" w:color="auto"/>
              <w:right w:val="single" w:sz="4" w:space="0" w:color="auto"/>
            </w:tcBorders>
            <w:hideMark/>
          </w:tcPr>
          <w:p w14:paraId="51F5E28C" w14:textId="3FCDD1D3" w:rsidR="00567CC2" w:rsidRPr="008C6DE4" w:rsidRDefault="00567CC2" w:rsidP="00567CC2">
            <w:pPr>
              <w:pStyle w:val="TAC"/>
            </w:pPr>
            <w:r w:rsidRPr="008C6DE4">
              <w:rPr>
                <w:lang w:val="fr-FR"/>
              </w:rPr>
              <w:t xml:space="preserve">1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46BB6A44"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7F1F34AD" w14:textId="77777777" w:rsidR="00567CC2" w:rsidRPr="008C6DE4" w:rsidRDefault="00567CC2" w:rsidP="00567CC2">
            <w:pPr>
              <w:pStyle w:val="TAC"/>
            </w:pPr>
            <w:r w:rsidRPr="008C6DE4">
              <w:t>2</w:t>
            </w:r>
          </w:p>
        </w:tc>
        <w:tc>
          <w:tcPr>
            <w:tcW w:w="1344" w:type="dxa"/>
            <w:tcBorders>
              <w:top w:val="single" w:sz="4" w:space="0" w:color="auto"/>
              <w:left w:val="single" w:sz="4" w:space="0" w:color="auto"/>
              <w:bottom w:val="single" w:sz="4" w:space="0" w:color="auto"/>
              <w:right w:val="single" w:sz="4" w:space="0" w:color="auto"/>
            </w:tcBorders>
            <w:hideMark/>
          </w:tcPr>
          <w:p w14:paraId="6B34BA45" w14:textId="77777777" w:rsidR="00567CC2" w:rsidRPr="008C6DE4" w:rsidRDefault="00567CC2" w:rsidP="00567CC2">
            <w:pPr>
              <w:pStyle w:val="TAC"/>
            </w:pPr>
            <w:r w:rsidRPr="008C6DE4">
              <w:t>0.25</w:t>
            </w:r>
          </w:p>
        </w:tc>
        <w:tc>
          <w:tcPr>
            <w:tcW w:w="2800" w:type="dxa"/>
            <w:tcBorders>
              <w:top w:val="single" w:sz="4" w:space="0" w:color="auto"/>
              <w:left w:val="single" w:sz="4" w:space="0" w:color="auto"/>
              <w:bottom w:val="single" w:sz="4" w:space="0" w:color="auto"/>
              <w:right w:val="single" w:sz="4" w:space="0" w:color="auto"/>
            </w:tcBorders>
            <w:hideMark/>
          </w:tcPr>
          <w:p w14:paraId="60DAD8C8" w14:textId="0CEF5C1E" w:rsidR="00567CC2" w:rsidRPr="008C6DE4" w:rsidRDefault="00567CC2" w:rsidP="00567CC2">
            <w:pPr>
              <w:pStyle w:val="TAC"/>
            </w:pPr>
            <w:r w:rsidRPr="008C6DE4">
              <w:rPr>
                <w:lang w:val="fr-FR"/>
              </w:rPr>
              <w:t xml:space="preserve">2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567CC2" w:rsidRPr="008C6DE4" w14:paraId="2BF9EDD6" w14:textId="77777777" w:rsidTr="00567CC2">
        <w:trPr>
          <w:jc w:val="center"/>
        </w:trPr>
        <w:tc>
          <w:tcPr>
            <w:tcW w:w="1044" w:type="dxa"/>
            <w:tcBorders>
              <w:top w:val="single" w:sz="4" w:space="0" w:color="auto"/>
              <w:left w:val="single" w:sz="4" w:space="0" w:color="auto"/>
              <w:bottom w:val="single" w:sz="4" w:space="0" w:color="auto"/>
              <w:right w:val="single" w:sz="4" w:space="0" w:color="auto"/>
            </w:tcBorders>
            <w:hideMark/>
          </w:tcPr>
          <w:p w14:paraId="1EE884FA" w14:textId="77777777" w:rsidR="00567CC2" w:rsidRPr="008C6DE4" w:rsidRDefault="00567CC2" w:rsidP="00567CC2">
            <w:pPr>
              <w:pStyle w:val="TAC"/>
            </w:pPr>
            <w:r w:rsidRPr="008C6DE4">
              <w:t>3</w:t>
            </w:r>
          </w:p>
        </w:tc>
        <w:tc>
          <w:tcPr>
            <w:tcW w:w="1344" w:type="dxa"/>
            <w:tcBorders>
              <w:top w:val="single" w:sz="4" w:space="0" w:color="auto"/>
              <w:left w:val="single" w:sz="4" w:space="0" w:color="auto"/>
              <w:bottom w:val="single" w:sz="4" w:space="0" w:color="auto"/>
              <w:right w:val="single" w:sz="4" w:space="0" w:color="auto"/>
            </w:tcBorders>
            <w:hideMark/>
          </w:tcPr>
          <w:p w14:paraId="59422F3B" w14:textId="77777777" w:rsidR="00567CC2" w:rsidRPr="008C6DE4" w:rsidRDefault="00567CC2" w:rsidP="00567CC2">
            <w:pPr>
              <w:pStyle w:val="TAC"/>
            </w:pPr>
            <w:r w:rsidRPr="008C6DE4">
              <w:t>0.125</w:t>
            </w:r>
          </w:p>
        </w:tc>
        <w:tc>
          <w:tcPr>
            <w:tcW w:w="2800" w:type="dxa"/>
            <w:tcBorders>
              <w:top w:val="single" w:sz="4" w:space="0" w:color="auto"/>
              <w:left w:val="single" w:sz="4" w:space="0" w:color="auto"/>
              <w:bottom w:val="single" w:sz="4" w:space="0" w:color="auto"/>
              <w:right w:val="single" w:sz="4" w:space="0" w:color="auto"/>
            </w:tcBorders>
            <w:hideMark/>
          </w:tcPr>
          <w:p w14:paraId="5B1ABE0D" w14:textId="7E9951F4" w:rsidR="00567CC2" w:rsidRPr="008C6DE4" w:rsidRDefault="00567CC2" w:rsidP="00567CC2">
            <w:pPr>
              <w:pStyle w:val="TAC"/>
              <w:rPr>
                <w:lang w:eastAsia="zh-CN"/>
              </w:rPr>
            </w:pPr>
            <w:r w:rsidRPr="008C6DE4">
              <w:rPr>
                <w:lang w:val="fr-FR"/>
              </w:rPr>
              <w:t xml:space="preserve">4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977C68" w:rsidRPr="008C6DE4" w14:paraId="11B36095" w14:textId="77777777" w:rsidTr="00567CC2">
        <w:trPr>
          <w:jc w:val="center"/>
        </w:trPr>
        <w:tc>
          <w:tcPr>
            <w:tcW w:w="5188" w:type="dxa"/>
            <w:gridSpan w:val="3"/>
            <w:tcBorders>
              <w:top w:val="single" w:sz="4" w:space="0" w:color="auto"/>
              <w:left w:val="single" w:sz="4" w:space="0" w:color="auto"/>
              <w:bottom w:val="single" w:sz="4" w:space="0" w:color="auto"/>
              <w:right w:val="single" w:sz="4" w:space="0" w:color="auto"/>
            </w:tcBorders>
            <w:hideMark/>
          </w:tcPr>
          <w:p w14:paraId="4F415D01" w14:textId="424CA86A" w:rsidR="00567CC2" w:rsidRPr="008C6DE4" w:rsidRDefault="00567CC2" w:rsidP="00567CC2">
            <w:pPr>
              <w:pStyle w:val="TAN"/>
              <w:rPr>
                <w:lang w:eastAsia="zh-CN"/>
              </w:rPr>
            </w:pPr>
            <w:r w:rsidRPr="008C6DE4">
              <w:t>NOTE 1:</w:t>
            </w:r>
            <w:r w:rsidRPr="008C6DE4">
              <w:tab/>
            </w:r>
            <w:r w:rsidRPr="008C6DE4">
              <w:rPr>
                <w:lang w:eastAsia="zh-CN"/>
              </w:rPr>
              <w:t>T</w:t>
            </w:r>
            <w:r w:rsidRPr="008C6DE4">
              <w:rPr>
                <w:vertAlign w:val="subscript"/>
                <w:lang w:eastAsia="zh-CN"/>
              </w:rPr>
              <w:t>SMTC_duration</w:t>
            </w:r>
            <w:r w:rsidRPr="008C6DE4">
              <w:rPr>
                <w:lang w:eastAsia="zh-CN"/>
              </w:rPr>
              <w:t xml:space="preserve"> measured in subframes is</w:t>
            </w:r>
          </w:p>
          <w:p w14:paraId="1999CA41" w14:textId="77777777" w:rsidR="00567CC2" w:rsidRPr="008C6DE4" w:rsidRDefault="00567CC2" w:rsidP="00567CC2">
            <w:pPr>
              <w:pStyle w:val="TAN"/>
            </w:pPr>
            <w:r w:rsidRPr="008C6DE4">
              <w:tab/>
              <w:t xml:space="preserve">- the longest SMTC duration </w:t>
            </w:r>
            <w:r w:rsidRPr="008C6DE4">
              <w:rPr>
                <w:lang w:eastAsia="zh-CN"/>
              </w:rPr>
              <w:t xml:space="preserve">among all above </w:t>
            </w:r>
            <w:r w:rsidRPr="008C6DE4">
              <w:rPr>
                <w:rFonts w:eastAsia="MS Mincho"/>
              </w:rPr>
              <w:t xml:space="preserve">active </w:t>
            </w:r>
            <w:r w:rsidRPr="008C6DE4">
              <w:rPr>
                <w:lang w:eastAsia="zh-CN"/>
              </w:rPr>
              <w:t>serving cells</w:t>
            </w:r>
            <w:r w:rsidRPr="008C6DE4">
              <w:t xml:space="preserve"> and the SCell being activated when </w:t>
            </w:r>
            <w:r w:rsidRPr="008C6DE4">
              <w:rPr>
                <w:lang w:eastAsia="zh-CN"/>
              </w:rPr>
              <w:t>one SCell is activated</w:t>
            </w:r>
            <w:r w:rsidRPr="008C6DE4">
              <w:t>;</w:t>
            </w:r>
          </w:p>
          <w:p w14:paraId="3BF0DFC1" w14:textId="77777777" w:rsidR="00567CC2" w:rsidRPr="008C6DE4" w:rsidRDefault="00567CC2" w:rsidP="00567CC2">
            <w:pPr>
              <w:pStyle w:val="TAN"/>
            </w:pPr>
            <w:r w:rsidRPr="008C6DE4">
              <w:tab/>
            </w:r>
            <w:r w:rsidRPr="008C6DE4">
              <w:rPr>
                <w:rFonts w:eastAsia="MS Mincho"/>
              </w:rPr>
              <w:t xml:space="preserve">- the </w:t>
            </w:r>
            <w:r w:rsidRPr="008C6DE4">
              <w:t xml:space="preserve">longest SMTC duration </w:t>
            </w:r>
            <w:r w:rsidRPr="008C6DE4">
              <w:rPr>
                <w:lang w:eastAsia="zh-CN"/>
              </w:rPr>
              <w:t xml:space="preserve">among all </w:t>
            </w:r>
            <w:r w:rsidRPr="008C6DE4">
              <w:rPr>
                <w:rFonts w:eastAsia="MS Mincho"/>
              </w:rPr>
              <w:t xml:space="preserve">active </w:t>
            </w:r>
            <w:r w:rsidRPr="008C6DE4">
              <w:rPr>
                <w:lang w:eastAsia="zh-CN"/>
              </w:rPr>
              <w:t>serving cells</w:t>
            </w:r>
            <w:r w:rsidRPr="008C6DE4">
              <w:t xml:space="preserve"> in the same band when one SCell is deactivated.</w:t>
            </w:r>
          </w:p>
          <w:p w14:paraId="5BC0E238" w14:textId="61B45DE5" w:rsidR="00977C68" w:rsidRPr="008C6DE4" w:rsidRDefault="00567CC2" w:rsidP="00567CC2">
            <w:pPr>
              <w:pStyle w:val="TAN"/>
              <w:rPr>
                <w:lang w:eastAsia="zh-CN"/>
              </w:rPr>
            </w:pPr>
            <w:r w:rsidRPr="008C6DE4">
              <w:rPr>
                <w:lang w:eastAsia="ko-KR"/>
              </w:rPr>
              <w:t>NOTE 2:</w:t>
            </w:r>
            <w:r w:rsidRPr="008C6DE4">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98CDD44" w14:textId="77777777" w:rsidR="00977C68" w:rsidRPr="008C6DE4" w:rsidRDefault="00977C68" w:rsidP="00977C68"/>
    <w:p w14:paraId="1C1148D4" w14:textId="77777777" w:rsidR="00977C68" w:rsidRPr="008C6DE4" w:rsidRDefault="00977C68" w:rsidP="00977C68">
      <w:pPr>
        <w:pStyle w:val="Heading5"/>
      </w:pPr>
      <w:bookmarkStart w:id="130" w:name="_Toc5952648"/>
      <w:r w:rsidRPr="008C6DE4">
        <w:t>8.2.4.2.3</w:t>
      </w:r>
      <w:r w:rsidRPr="008C6DE4">
        <w:tab/>
        <w:t>Interruptions during measurements on SCC</w:t>
      </w:r>
      <w:bookmarkEnd w:id="130"/>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1"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1"/>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2" w:name="_Toc5952659"/>
      <w:bookmarkStart w:id="133"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4" w:name="_Toc535475974"/>
      <w:r w:rsidRPr="008C6DE4">
        <w:rPr>
          <w:lang w:val="en-US"/>
        </w:rPr>
        <w:t>8.3.1</w:t>
      </w:r>
      <w:r w:rsidR="006A65D1" w:rsidRPr="008C6DE4">
        <w:rPr>
          <w:lang w:val="en-US"/>
        </w:rPr>
        <w:tab/>
        <w:t>Introduction</w:t>
      </w:r>
      <w:bookmarkEnd w:id="134"/>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5" w:name="_Toc535475975"/>
      <w:r w:rsidRPr="008C6DE4">
        <w:rPr>
          <w:lang w:val="en-US"/>
        </w:rPr>
        <w:t>8.3.2</w:t>
      </w:r>
      <w:r w:rsidR="006A65D1" w:rsidRPr="008C6DE4">
        <w:rPr>
          <w:lang w:val="en-US"/>
        </w:rPr>
        <w:tab/>
        <w:t>SCell Activation Delay Requirement for Deactivated SCell</w:t>
      </w:r>
      <w:bookmarkEnd w:id="135"/>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17E64206" w14:textId="77777777" w:rsidR="00C828E4" w:rsidRPr="008C6DE4" w:rsidRDefault="00C828E4" w:rsidP="00C828E4">
      <w:pPr>
        <w:ind w:left="851"/>
      </w:pPr>
      <w:r w:rsidRPr="008C6DE4">
        <w:t>If the SCell is known and belongs to FR1, T</w:t>
      </w:r>
      <w:r w:rsidRPr="008C6DE4">
        <w:rPr>
          <w:vertAlign w:val="subscript"/>
        </w:rPr>
        <w:t>activation_time</w:t>
      </w:r>
      <w:r w:rsidRPr="008C6DE4">
        <w:t xml:space="preserve"> is:</w:t>
      </w:r>
    </w:p>
    <w:p w14:paraId="777F9A9F" w14:textId="6797DE4A" w:rsidR="00C828E4" w:rsidRPr="008C6DE4" w:rsidRDefault="00C828E4" w:rsidP="00C828E4">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r>
        <w:t>]</w:t>
      </w:r>
      <w:r w:rsidRPr="008C6DE4">
        <w:t>.</w:t>
      </w:r>
    </w:p>
    <w:p w14:paraId="24931601" w14:textId="17EBA564" w:rsidR="00C828E4" w:rsidRPr="008C6DE4" w:rsidRDefault="00C828E4" w:rsidP="006A65D1">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06A89494" w14:textId="77777777" w:rsidR="004D44A6" w:rsidRDefault="004D44A6" w:rsidP="004D44A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 provided</w:t>
      </w:r>
    </w:p>
    <w:p w14:paraId="0C58A026" w14:textId="77777777" w:rsidR="004D44A6" w:rsidRDefault="004D44A6" w:rsidP="004D44A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3F0495FD" w14:textId="77777777" w:rsidR="004D44A6" w:rsidRDefault="004D44A6" w:rsidP="004D44A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2DFAEFFD" w14:textId="77777777" w:rsidR="004D44A6" w:rsidRDefault="004D44A6" w:rsidP="004D44A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0ED59807" w14:textId="77777777" w:rsidR="004D44A6" w:rsidRPr="008C6DE4" w:rsidRDefault="004D44A6" w:rsidP="004D44A6">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77777777"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p>
    <w:p w14:paraId="6E34E580" w14:textId="77777777"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7E554B18" w14:textId="77777777" w:rsidR="00CC306E" w:rsidRPr="008C6DE4" w:rsidRDefault="00CC306E" w:rsidP="00CC306E">
      <w:pPr>
        <w:ind w:left="1100"/>
      </w:pPr>
      <w:r w:rsidRPr="008C6DE4">
        <w:t>-</w:t>
      </w:r>
      <w:r w:rsidRPr="008C6DE4">
        <w:tab/>
      </w:r>
      <w:r w:rsidRPr="001323D8">
        <w:t>SSB is in the same half-frame on the SCell and the contiguous FR2 active serving cell</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0038C4AA" w14:textId="652F042C" w:rsidR="004C54CE" w:rsidRPr="008C6DE4" w:rsidRDefault="004C54CE" w:rsidP="004C54CE">
      <w:pPr>
        <w:ind w:leftChars="365" w:left="730" w:firstLine="120"/>
        <w:rPr>
          <w:lang w:eastAsia="zh-CN"/>
        </w:rPr>
      </w:pPr>
      <w:r w:rsidRPr="008C6DE4">
        <w:t>T</w:t>
      </w:r>
      <w:r w:rsidRPr="008C6DE4">
        <w:rPr>
          <w:vertAlign w:val="subscript"/>
        </w:rPr>
        <w:t>L1-RSRP, measure</w:t>
      </w:r>
      <w:r w:rsidRPr="008C6DE4">
        <w:rPr>
          <w:lang w:eastAsia="zh-CN"/>
        </w:rPr>
        <w:t xml:space="preserve"> is L1-RSRP measurement delay </w:t>
      </w:r>
      <w:r w:rsidRPr="008C6DE4">
        <w:t>T</w:t>
      </w:r>
      <w:r w:rsidRPr="008C6DE4">
        <w:rPr>
          <w:vertAlign w:val="subscript"/>
        </w:rPr>
        <w:t>L1-RSRP_Measurement_Period_SSB</w:t>
      </w:r>
      <w:r w:rsidRPr="008C6DE4">
        <w:t xml:space="preserve"> ms</w:t>
      </w:r>
      <w:r w:rsidRPr="008C6DE4">
        <w:rPr>
          <w:b/>
          <w:sz w:val="18"/>
        </w:rPr>
        <w:t xml:space="preserve"> </w:t>
      </w:r>
      <w:r w:rsidRPr="00CC6EC5">
        <w:rPr>
          <w:bCs/>
          <w:sz w:val="18"/>
        </w:rPr>
        <w:t>or</w:t>
      </w:r>
      <w:r w:rsidRPr="008C6DE4">
        <w:rPr>
          <w:lang w:eastAsia="zh-CN"/>
        </w:rPr>
        <w:t xml:space="preserve"> T</w:t>
      </w:r>
      <w:r w:rsidRPr="008C6DE4">
        <w:rPr>
          <w:vertAlign w:val="subscript"/>
          <w:lang w:eastAsia="zh-CN"/>
        </w:rPr>
        <w:t>L1-RSRP_Measurement_Period_CSI-RS</w:t>
      </w:r>
      <w:r w:rsidRPr="008C6DE4">
        <w:rPr>
          <w:lang w:eastAsia="zh-CN"/>
        </w:rPr>
        <w:t xml:space="preserve"> based on applicability as defined in </w:t>
      </w:r>
      <w:r w:rsidRPr="008C6DE4">
        <w:rPr>
          <w:lang w:val="en-US"/>
        </w:rPr>
        <w:t>clause</w:t>
      </w:r>
      <w:r w:rsidRPr="008C6DE4">
        <w:rPr>
          <w:lang w:eastAsia="zh-CN"/>
        </w:rPr>
        <w:t xml:space="preserve"> 9.5 assuming M=1.</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77777777"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0F2A67D1" w14:textId="77777777" w:rsidR="00D14C62" w:rsidRPr="00CB6212" w:rsidRDefault="00D14C62" w:rsidP="00D14C62">
      <w:pPr>
        <w:ind w:left="567" w:hanging="283"/>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68DD8036" w14:textId="77777777" w:rsidR="00D14C62" w:rsidRPr="00CB6212" w:rsidRDefault="00D14C62" w:rsidP="00D14C62">
      <w:pPr>
        <w:ind w:left="567" w:hanging="283"/>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148C75CE" w14:textId="77777777" w:rsidR="00D14C62" w:rsidRPr="008620A6" w:rsidRDefault="00D14C62" w:rsidP="00D14C62">
      <w:pPr>
        <w:ind w:left="567" w:hanging="283"/>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70263962" w14:textId="77777777" w:rsidR="004D44A6" w:rsidRDefault="004D44A6" w:rsidP="004D44A6">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3CCEDB14" w14:textId="77777777" w:rsidR="006A65D1" w:rsidRPr="008C6DE4" w:rsidRDefault="006A65D1" w:rsidP="006A65D1">
      <w:pPr>
        <w:rPr>
          <w:rFonts w:eastAsiaTheme="minorEastAsia"/>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the SCell activation, the UE shall report out of range if the UE has available uplink resources to report CQI for the SCell.</w:t>
      </w:r>
    </w:p>
    <w:p w14:paraId="66B75BE4" w14:textId="77777777" w:rsidR="006A65D1" w:rsidRPr="008C6DE4" w:rsidRDefault="006A65D1" w:rsidP="006A65D1">
      <w:pPr>
        <w:rPr>
          <w:lang w:eastAsia="zh-CN"/>
        </w:rPr>
      </w:pPr>
      <w:r w:rsidRPr="008C6DE4">
        <w:t xml:space="preserve">Starting from the slot specified in clause </w:t>
      </w:r>
      <w:r w:rsidRPr="008C6DE4">
        <w:rPr>
          <w:lang w:eastAsia="zh-CN"/>
        </w:rPr>
        <w:t xml:space="preserve">4.3 </w:t>
      </w:r>
      <w:r w:rsidRPr="008C6DE4">
        <w:t xml:space="preserve">of TS 38.213 [3] </w:t>
      </w:r>
      <w:r w:rsidRPr="008C6DE4">
        <w:rPr>
          <w:lang w:eastAsia="zh-CN"/>
        </w:rPr>
        <w:t xml:space="preserve">(timing for secondary Cell activation/deactivation) </w:t>
      </w:r>
      <w:r w:rsidRPr="008C6DE4">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6" w:name="_Toc535475976"/>
      <w:r w:rsidRPr="008C6DE4">
        <w:rPr>
          <w:lang w:val="en-US"/>
        </w:rPr>
        <w:t>8.3.3</w:t>
      </w:r>
      <w:r w:rsidRPr="008C6DE4">
        <w:rPr>
          <w:lang w:val="en-US"/>
        </w:rPr>
        <w:tab/>
        <w:t>SCell Deactivation Delay Requirement for Activated SCell</w:t>
      </w:r>
      <w:bookmarkEnd w:id="136"/>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7" w:name="_Toc5952655"/>
      <w:r w:rsidRPr="008C6DE4">
        <w:rPr>
          <w:rFonts w:eastAsiaTheme="minorEastAsia"/>
          <w:lang w:val="en-US" w:eastAsia="zh-CN"/>
        </w:rPr>
        <w:t>8.4.1</w:t>
      </w:r>
      <w:r w:rsidRPr="008C6DE4">
        <w:rPr>
          <w:rFonts w:eastAsiaTheme="minorEastAsia"/>
          <w:lang w:val="en-US" w:eastAsia="zh-CN"/>
        </w:rPr>
        <w:tab/>
        <w:t>Introduction</w:t>
      </w:r>
      <w:bookmarkEnd w:id="137"/>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8"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8"/>
      <w:r w:rsidRPr="008C6DE4">
        <w:rPr>
          <w:rFonts w:eastAsiaTheme="minorEastAsia"/>
          <w:lang w:val="en-US" w:eastAsia="zh-CN"/>
        </w:rPr>
        <w:t>requirement</w:t>
      </w:r>
    </w:p>
    <w:p w14:paraId="42C89C0C" w14:textId="647CB242" w:rsidR="005A78CD" w:rsidRDefault="005A78CD" w:rsidP="005A78CD">
      <w:pPr>
        <w:rPr>
          <w:lang w:val="en-US" w:eastAsia="zh-CN"/>
        </w:rPr>
      </w:pPr>
      <w:bookmarkStart w:id="139"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39"/>
      <w:r w:rsidRPr="008C6DE4">
        <w:rPr>
          <w:rFonts w:eastAsiaTheme="minorEastAsia"/>
        </w:rPr>
        <w:t>requirement</w:t>
      </w:r>
    </w:p>
    <w:bookmarkEnd w:id="132"/>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65pt;height:21.6pt" o:ole="">
            <v:imagedata r:id="rId22" o:title=""/>
          </v:shape>
          <o:OLEObject Type="Embed" ProgID="Equation.3" ShapeID="_x0000_i1028" DrawAspect="Content" ObjectID="_1703170638"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65pt;height:21.6pt" o:ole="">
            <v:imagedata r:id="rId22" o:title=""/>
          </v:shape>
          <o:OLEObject Type="Embed" ProgID="Equation.3" ShapeID="_x0000_i1029" DrawAspect="Content" ObjectID="_1703170639"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65pt;height:21.6pt" o:ole="">
            <v:imagedata r:id="rId22" o:title=""/>
          </v:shape>
          <o:OLEObject Type="Embed" ProgID="Equation.3" ShapeID="_x0000_i1030" DrawAspect="Content" ObjectID="_1703170640"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65pt;height:21.6pt" o:ole="">
            <v:imagedata r:id="rId22" o:title=""/>
          </v:shape>
          <o:OLEObject Type="Embed" ProgID="Equation.3" ShapeID="_x0000_i1031" DrawAspect="Content" ObjectID="_1703170641"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0" w:name="_Hlk14858925"/>
      <w:r w:rsidRPr="008C6DE4">
        <w:rPr>
          <w:rFonts w:cs="v5.0.0"/>
        </w:rPr>
        <w:t>Q</w:t>
      </w:r>
      <w:r w:rsidRPr="008C6DE4">
        <w:rPr>
          <w:rFonts w:cs="v5.0.0"/>
          <w:vertAlign w:val="subscript"/>
        </w:rPr>
        <w:t>out_LR</w:t>
      </w:r>
      <w:bookmarkEnd w:id="140"/>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65pt;height:21.6pt" o:ole="">
            <v:imagedata r:id="rId22" o:title=""/>
          </v:shape>
          <o:OLEObject Type="Embed" ProgID="Equation.3" ShapeID="_x0000_i1032" DrawAspect="Content" ObjectID="_1703170642"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65pt;height:21.6pt" o:ole="">
            <v:imagedata r:id="rId28" o:title=""/>
          </v:shape>
          <o:OLEObject Type="Embed" ProgID="Equation.3" ShapeID="_x0000_i1033" DrawAspect="Content" ObjectID="_1703170643"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65pt;height:21.6pt" o:ole="">
            <v:imagedata r:id="rId28" o:title=""/>
          </v:shape>
          <o:OLEObject Type="Embed" ProgID="Equation.3" ShapeID="_x0000_i1034" DrawAspect="Content" ObjectID="_1703170644"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65pt;height:21.6pt" o:ole="">
            <v:imagedata r:id="rId22" o:title=""/>
          </v:shape>
          <o:OLEObject Type="Embed" ProgID="Equation.3" ShapeID="_x0000_i1035" DrawAspect="Content" ObjectID="_1703170645"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65pt;height:21.6pt" o:ole="">
            <v:imagedata r:id="rId22" o:title=""/>
          </v:shape>
          <o:OLEObject Type="Embed" ProgID="Equation.3" ShapeID="_x0000_i1036" DrawAspect="Content" ObjectID="_1703170646"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1E192034" w:rsidR="00DF3064" w:rsidRPr="008C6DE4" w:rsidRDefault="00DF3064" w:rsidP="00DF3064">
      <w:r w:rsidRPr="008C6DE4">
        <w:t xml:space="preserve">For FR1, when the SSB for BFD measurement is in the same OFDM symbol as CSI-RS for RLM, BFD, CBD or L1-RSRP measurement, </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65pt;height:21.6pt" o:ole="">
            <v:imagedata r:id="rId22" o:title=""/>
          </v:shape>
          <o:OLEObject Type="Embed" ProgID="Equation.3" ShapeID="_x0000_i1037" DrawAspect="Content" ObjectID="_1703170647"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1" w:name="_Hlk9028608"/>
      <w:r w:rsidRPr="008C6DE4">
        <w:t>BFD</w:t>
      </w:r>
      <w:bookmarkEnd w:id="141"/>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65pt;height:20.5pt" o:ole="">
            <v:imagedata r:id="rId22" o:title=""/>
          </v:shape>
          <o:OLEObject Type="Embed" ProgID="Equation.3" ShapeID="_x0000_i1038" DrawAspect="Content" ObjectID="_1703170648"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65pt;height:21.6pt" o:ole="">
            <v:imagedata r:id="rId22" o:title=""/>
          </v:shape>
          <o:OLEObject Type="Embed" ProgID="Equation.3" ShapeID="_x0000_i1039" DrawAspect="Content" ObjectID="_1703170649"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65pt;height:21.6pt" o:ole="">
            <v:imagedata r:id="rId22" o:title=""/>
          </v:shape>
          <o:OLEObject Type="Embed" ProgID="Equation.3" ShapeID="_x0000_i1040" DrawAspect="Content" ObjectID="_1703170650"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65pt;height:21.6pt" o:ole="">
            <v:imagedata r:id="rId22" o:title=""/>
          </v:shape>
          <o:OLEObject Type="Embed" ProgID="Equation.3" ShapeID="_x0000_i1041" DrawAspect="Content" ObjectID="_1703170651"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65pt;height:21.6pt" o:ole="">
            <v:imagedata r:id="rId22" o:title=""/>
          </v:shape>
          <o:OLEObject Type="Embed" ProgID="Equation.3" ShapeID="_x0000_i1042" DrawAspect="Content" ObjectID="_1703170652"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2F9500ED" w:rsidR="00DF3064" w:rsidRPr="008C6DE4" w:rsidRDefault="00DF3064" w:rsidP="00DF3064">
      <w:r w:rsidRPr="008C6DE4">
        <w:t xml:space="preserve">For FR1, when the SSB for CBD measurement is in the same OFDM symbol as CSI-RS for RLM, BFD, CBD or L1-RSRP measurement, </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2"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2"/>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3" w:name="_Toc535475992"/>
      <w:r w:rsidRPr="008C6DE4">
        <w:rPr>
          <w:lang w:val="en-US" w:eastAsia="zh-CN"/>
        </w:rPr>
        <w:t>8.6.1</w:t>
      </w:r>
      <w:r w:rsidRPr="008C6DE4">
        <w:rPr>
          <w:lang w:val="en-US" w:eastAsia="zh-CN"/>
        </w:rPr>
        <w:tab/>
        <w:t>Introduction</w:t>
      </w:r>
      <w:bookmarkEnd w:id="143"/>
    </w:p>
    <w:p w14:paraId="77DFFB3F" w14:textId="3FFB4314" w:rsidR="00140E53" w:rsidRPr="008C6DE4" w:rsidRDefault="00140E53" w:rsidP="00140E53">
      <w:pPr>
        <w:rPr>
          <w:lang w:eastAsia="zh-CN"/>
        </w:rPr>
      </w:pPr>
      <w:bookmarkStart w:id="144"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4"/>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5" w:name="_Toc535475994"/>
      <w:r w:rsidRPr="008C6DE4">
        <w:rPr>
          <w:lang w:val="en-US" w:eastAsia="zh-CN"/>
        </w:rPr>
        <w:t>8.6.3</w:t>
      </w:r>
      <w:r w:rsidRPr="008C6DE4">
        <w:rPr>
          <w:lang w:val="en-US" w:eastAsia="zh-CN"/>
        </w:rPr>
        <w:tab/>
        <w:t>RRC based BWP switch delay</w:t>
      </w:r>
      <w:bookmarkEnd w:id="145"/>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3"/>
    </w:p>
    <w:p w14:paraId="341191E0" w14:textId="477FF8BC" w:rsidR="00CD22EB" w:rsidRPr="008C6DE4" w:rsidRDefault="003A4F63" w:rsidP="003227B7">
      <w:pPr>
        <w:pStyle w:val="Heading2"/>
        <w:rPr>
          <w:lang w:eastAsia="zh-CN"/>
        </w:rPr>
      </w:pPr>
      <w:bookmarkStart w:id="146"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6"/>
    </w:p>
    <w:p w14:paraId="21161538" w14:textId="34CDFDA1" w:rsidR="00CD22EB" w:rsidRPr="008C6DE4" w:rsidRDefault="003A4F63" w:rsidP="003227B7">
      <w:pPr>
        <w:pStyle w:val="Heading3"/>
        <w:rPr>
          <w:lang w:eastAsia="ko-KR"/>
        </w:rPr>
      </w:pPr>
      <w:bookmarkStart w:id="147" w:name="_Toc5952665"/>
      <w:r w:rsidRPr="008C6DE4">
        <w:rPr>
          <w:lang w:eastAsia="ko-KR"/>
        </w:rPr>
        <w:t>8.8</w:t>
      </w:r>
      <w:r w:rsidR="00CD22EB" w:rsidRPr="008C6DE4">
        <w:rPr>
          <w:lang w:eastAsia="ko-KR"/>
        </w:rPr>
        <w:t>.1</w:t>
      </w:r>
      <w:r w:rsidR="00CD22EB" w:rsidRPr="008C6DE4">
        <w:rPr>
          <w:lang w:eastAsia="ko-KR"/>
        </w:rPr>
        <w:tab/>
        <w:t>Introduction</w:t>
      </w:r>
      <w:bookmarkEnd w:id="147"/>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8"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8"/>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49"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49"/>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0" w:name="_Toc535475995"/>
      <w:bookmarkStart w:id="151"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2" w:name="_Hlk18514597"/>
      <w:r w:rsidRPr="008C6DE4">
        <w:rPr>
          <w:lang w:eastAsia="ko-KR"/>
        </w:rPr>
        <w:t>PCell in FR1.</w:t>
      </w:r>
      <w:bookmarkEnd w:id="152"/>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0"/>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3" w:name="_Hlk18067072"/>
      <w:r w:rsidRPr="008C6DE4">
        <w:rPr>
          <w:lang w:eastAsia="zh-CN"/>
        </w:rPr>
        <w:t>The SSB associated with the TCI state remain detectable during the TCI switching period</w:t>
      </w:r>
      <w:bookmarkEnd w:id="153"/>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1AA0393A" w:rsidR="00847B8D" w:rsidRPr="008C6DE4" w:rsidRDefault="00546946"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00847B8D" w:rsidRPr="008C6DE4">
        <w:rPr>
          <w:rFonts w:eastAsia="Malgun Gothic"/>
          <w:lang w:val="en-US" w:eastAsia="zh-CN"/>
        </w:rPr>
        <w:t>TO</w:t>
      </w:r>
      <w:r w:rsidR="00847B8D" w:rsidRPr="008C6DE4">
        <w:rPr>
          <w:rFonts w:eastAsia="Malgun Gothic"/>
          <w:vertAlign w:val="subscript"/>
          <w:lang w:val="en-US" w:eastAsia="zh-CN"/>
        </w:rPr>
        <w:t>k</w:t>
      </w:r>
      <w:r w:rsidR="00847B8D" w:rsidRPr="008C6DE4">
        <w:rPr>
          <w:rFonts w:eastAsia="Malgun Gothic"/>
          <w:lang w:val="en-US" w:eastAsia="zh-CN"/>
        </w:rPr>
        <w:t>*(T</w:t>
      </w:r>
      <w:r w:rsidR="00847B8D" w:rsidRPr="008C6DE4">
        <w:rPr>
          <w:rFonts w:eastAsia="Malgun Gothic"/>
          <w:vertAlign w:val="subscript"/>
          <w:lang w:val="en-US" w:eastAsia="zh-CN"/>
        </w:rPr>
        <w:t xml:space="preserve">first-SSB </w:t>
      </w:r>
      <w:r w:rsidR="00847B8D" w:rsidRPr="008C6DE4">
        <w:rPr>
          <w:rFonts w:eastAsia="Malgun Gothic"/>
          <w:lang w:val="en-US" w:eastAsia="zh-CN"/>
        </w:rPr>
        <w:t>+ T</w:t>
      </w:r>
      <w:r w:rsidR="00847B8D" w:rsidRPr="008C6DE4">
        <w:rPr>
          <w:rFonts w:eastAsia="Malgun Gothic"/>
          <w:vertAlign w:val="subscript"/>
          <w:lang w:val="en-US" w:eastAsia="zh-CN"/>
        </w:rPr>
        <w:t>SSB-proc</w:t>
      </w:r>
      <w:r w:rsidR="00847B8D" w:rsidRPr="008C6DE4">
        <w:rPr>
          <w:rFonts w:eastAsia="Malgun Gothic"/>
          <w:lang w:val="en-US" w:eastAsia="zh-CN"/>
        </w:rPr>
        <w:t>)</w:t>
      </w:r>
      <w:r w:rsidR="00847B8D" w:rsidRPr="008C6DE4">
        <w:rPr>
          <w:lang w:val="en-US" w:eastAsia="zh-CN"/>
        </w:rPr>
        <w:t xml:space="preserve"> / </w:t>
      </w:r>
      <w:r w:rsidR="00847B8D" w:rsidRPr="008C6DE4">
        <w:rPr>
          <w:i/>
          <w:lang w:val="en-US" w:eastAsia="zh-CN"/>
        </w:rPr>
        <w:t>NR slot length</w:t>
      </w:r>
      <w:r w:rsidR="00847B8D" w:rsidRPr="008C6DE4">
        <w:rPr>
          <w:lang w:val="en-US" w:eastAsia="zh-CN"/>
        </w:rPr>
        <w:t>. The UE shall be able to receive PDCCH with the old TCI state until slot n+</w:t>
      </w:r>
      <w:r w:rsidR="00847B8D" w:rsidRPr="008C6DE4">
        <w:rPr>
          <w:rFonts w:eastAsia="Malgun Gothic"/>
          <w:lang w:eastAsia="zh-CN"/>
        </w:rPr>
        <w:t xml:space="preserve"> T</w:t>
      </w:r>
      <w:r w:rsidR="00847B8D" w:rsidRPr="008C6DE4">
        <w:rPr>
          <w:rFonts w:eastAsia="Malgun Gothic"/>
          <w:vertAlign w:val="subscript"/>
          <w:lang w:eastAsia="zh-CN"/>
        </w:rPr>
        <w:t>HARQ</w:t>
      </w:r>
      <w:r w:rsidR="00847B8D"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00847B8D"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72CBC349" w:rsidR="00546946" w:rsidRDefault="00546946"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MAC-CE activation command 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2C421640" w:rsidR="00642CDC" w:rsidRDefault="00642CDC"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MAC-CE active TCI state list update 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1"/>
    </w:p>
    <w:p w14:paraId="31BECACC" w14:textId="77777777" w:rsidR="00D4281A" w:rsidRPr="008C6DE4" w:rsidRDefault="00D4281A" w:rsidP="00D4281A">
      <w:pPr>
        <w:pStyle w:val="Heading2"/>
      </w:pPr>
      <w:bookmarkStart w:id="154" w:name="_Toc5952669"/>
      <w:bookmarkStart w:id="155" w:name="_Toc5952670"/>
      <w:bookmarkStart w:id="156" w:name="_Toc523909282"/>
      <w:bookmarkStart w:id="157" w:name="_Toc5952722"/>
      <w:r w:rsidRPr="008C6DE4">
        <w:t>9.1</w:t>
      </w:r>
      <w:r w:rsidRPr="008C6DE4">
        <w:tab/>
        <w:t>General measurement requirement</w:t>
      </w:r>
      <w:bookmarkEnd w:id="154"/>
    </w:p>
    <w:p w14:paraId="7F76BD9C" w14:textId="77777777" w:rsidR="00D4281A" w:rsidRPr="008C6DE4" w:rsidRDefault="00D4281A" w:rsidP="00D4281A">
      <w:pPr>
        <w:pStyle w:val="Heading3"/>
      </w:pPr>
      <w:r w:rsidRPr="008C6DE4">
        <w:t>9.1.1</w:t>
      </w:r>
      <w:r w:rsidRPr="008C6DE4">
        <w:tab/>
        <w:t>Introduction</w:t>
      </w:r>
      <w:bookmarkEnd w:id="155"/>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8"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7.95pt;height:124.6pt" o:ole="">
            <v:imagedata r:id="rId41" o:title=""/>
          </v:shape>
          <o:OLEObject Type="Embed" ProgID="Visio.Drawing.11" ShapeID="_x0000_i1043" DrawAspect="Content" ObjectID="_1703170653"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7.95pt;height:124.6pt" o:ole="">
            <v:imagedata r:id="rId43" o:title=""/>
          </v:shape>
          <o:OLEObject Type="Embed" ProgID="Visio.Drawing.11" ShapeID="_x0000_i1044" DrawAspect="Content" ObjectID="_1703170654"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7.95pt;height:113.55pt" o:ole="">
            <v:imagedata r:id="rId45" o:title=""/>
          </v:shape>
          <o:OLEObject Type="Embed" ProgID="Visio.Drawing.11" ShapeID="_x0000_i1045" DrawAspect="Content" ObjectID="_1703170655"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7.95pt;height:113.55pt" o:ole="">
            <v:imagedata r:id="rId47" o:title=""/>
          </v:shape>
          <o:OLEObject Type="Embed" ProgID="Visio.Drawing.11" ShapeID="_x0000_i1046" DrawAspect="Content" ObjectID="_1703170656"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77777777" w:rsidR="00D4281A" w:rsidRPr="008C6DE4" w:rsidRDefault="00D4281A"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t>For Gap Pattern ID 0, 1, 2 and 3, total number of interrupted subframes on MCG is MGL subframes when MG timing advance of 0ms is applied, and (MGL+1) subframes when MG timing advance of 0.5ms is applied.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2791897E" w14:textId="6FEC5132" w:rsidR="00F717EF" w:rsidRPr="008C6DE4" w:rsidRDefault="00F717EF" w:rsidP="00F717EF">
            <w:pPr>
              <w:pStyle w:val="TAN"/>
              <w:rPr>
                <w:lang w:eastAsia="ja-JP"/>
              </w:rPr>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2.5pt;height:14.95pt" o:ole="">
            <v:imagedata r:id="rId13" o:title=""/>
          </v:shape>
          <o:OLEObject Type="Embed" ProgID="Equation.3" ShapeID="_x0000_i1047" DrawAspect="Content" ObjectID="_1703170657"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59" w:name="_Toc535476000"/>
      <w:r w:rsidRPr="008C6DE4">
        <w:rPr>
          <w:lang w:eastAsia="zh-CN"/>
        </w:rPr>
        <w:t>9.1.2.1</w:t>
      </w:r>
      <w:r w:rsidRPr="008C6DE4">
        <w:rPr>
          <w:lang w:eastAsia="zh-CN"/>
        </w:rPr>
        <w:tab/>
        <w:t>EN-DC: Measurement Gap Sharing</w:t>
      </w:r>
      <w:bookmarkEnd w:id="159"/>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0" w:name="_Toc5952673"/>
      <w:r w:rsidRPr="008C6DE4">
        <w:rPr>
          <w:lang w:eastAsia="zh-CN"/>
        </w:rPr>
        <w:t>9.1.2.1a</w:t>
      </w:r>
      <w:r w:rsidRPr="008C6DE4">
        <w:rPr>
          <w:lang w:eastAsia="zh-CN"/>
        </w:rPr>
        <w:tab/>
        <w:t>SA: Measurement Gap Sharing</w:t>
      </w:r>
      <w:bookmarkEnd w:id="160"/>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1" w:name="_Toc5952676"/>
      <w:r w:rsidRPr="008C6DE4">
        <w:t>9.1.3</w:t>
      </w:r>
      <w:r w:rsidRPr="008C6DE4">
        <w:tab/>
        <w:t>UE Measurement capability</w:t>
      </w:r>
      <w:bookmarkEnd w:id="161"/>
    </w:p>
    <w:p w14:paraId="38555EA9" w14:textId="77777777" w:rsidR="00D4281A" w:rsidRPr="008C6DE4" w:rsidRDefault="00D4281A" w:rsidP="00D4281A">
      <w:pPr>
        <w:pStyle w:val="Heading4"/>
      </w:pPr>
      <w:bookmarkStart w:id="162" w:name="_Toc535476003"/>
      <w:r w:rsidRPr="008C6DE4">
        <w:t>9.1.3.1</w:t>
      </w:r>
      <w:r w:rsidRPr="008C6DE4">
        <w:tab/>
      </w:r>
      <w:bookmarkStart w:id="163" w:name="_Hlk5018844"/>
      <w:r w:rsidRPr="008C6DE4">
        <w:t>EN-DC: Monitoring of multiple layers using gaps</w:t>
      </w:r>
      <w:bookmarkEnd w:id="162"/>
    </w:p>
    <w:bookmarkEnd w:id="163"/>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4" w:name="_Toc535476004"/>
      <w:r w:rsidRPr="008C6DE4">
        <w:t>9.1.3.2</w:t>
      </w:r>
      <w:r w:rsidRPr="008C6DE4">
        <w:tab/>
        <w:t>EN-DC: Maximum allowed layers for multiple monitoring</w:t>
      </w:r>
      <w:bookmarkEnd w:id="164"/>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5" w:name="_Toc5952685"/>
      <w:bookmarkEnd w:id="158"/>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6" w:name="_Toc5952683"/>
      <w:r w:rsidRPr="008C6DE4">
        <w:t>9.1.4.1</w:t>
      </w:r>
      <w:r w:rsidRPr="008C6DE4">
        <w:tab/>
        <w:t>Introduction</w:t>
      </w:r>
      <w:bookmarkEnd w:id="166"/>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7" w:name="_Toc535476008"/>
      <w:r w:rsidRPr="008C6DE4">
        <w:t>9.1.4.2</w:t>
      </w:r>
      <w:r w:rsidRPr="008C6DE4">
        <w:tab/>
        <w:t>Requirements</w:t>
      </w:r>
      <w:bookmarkEnd w:id="167"/>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8"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8"/>
    <w:p w14:paraId="2EC01CF6" w14:textId="77777777" w:rsidR="00D4281A" w:rsidRPr="008C6DE4" w:rsidRDefault="00D4281A" w:rsidP="002B5A7D">
      <w:pPr>
        <w:pStyle w:val="B10"/>
      </w:pPr>
      <w:r w:rsidRPr="008C6DE4">
        <w:t>-</w:t>
      </w:r>
      <w:r w:rsidRPr="008C6DE4">
        <w:tab/>
        <w:t xml:space="preserve">For UE configured with SA operation mode: </w:t>
      </w:r>
      <w:bookmarkStart w:id="169" w:name="_Hlk4600354"/>
      <w:r w:rsidRPr="008C6DE4">
        <w:rPr>
          <w:position w:val="-14"/>
        </w:rPr>
        <w:object w:dxaOrig="2220" w:dyaOrig="380" w14:anchorId="53E2478B">
          <v:shape id="_x0000_i1048" type="#_x0000_t75" style="width:113.55pt;height:14.95pt" o:ole="">
            <v:imagedata r:id="rId50" o:title=""/>
          </v:shape>
          <o:OLEObject Type="Embed" ProgID="Equation.3" ShapeID="_x0000_i1048" DrawAspect="Content" ObjectID="_1703170658"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5pt;height:14.95pt" o:ole="">
            <v:imagedata r:id="rId52" o:title=""/>
          </v:shape>
          <o:OLEObject Type="Embed" ProgID="Equation.3" ShapeID="_x0000_i1049" DrawAspect="Content" ObjectID="_1703170659"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0.35pt;height:14.95pt" o:ole="">
            <v:imagedata r:id="rId54" o:title=""/>
          </v:shape>
          <o:OLEObject Type="Embed" ProgID="Equation.3" ShapeID="_x0000_i1050" DrawAspect="Content" ObjectID="_1703170660"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69"/>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0" w:name="_Toc5952693"/>
      <w:bookmarkEnd w:id="165"/>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1" w:name="_Toc5952686"/>
      <w:r w:rsidRPr="008C6DE4">
        <w:t>9.1.5.1</w:t>
      </w:r>
      <w:r w:rsidRPr="008C6DE4">
        <w:tab/>
        <w:t>Monitoring of multiple layers outside gaps</w:t>
      </w:r>
      <w:bookmarkEnd w:id="171"/>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10F10668" w14:textId="77777777" w:rsidR="00997878" w:rsidRDefault="00997878" w:rsidP="00997878">
      <w:pPr>
        <w:rPr>
          <w:noProof/>
          <w:lang w:eastAsia="zh-CN"/>
        </w:rPr>
      </w:pPr>
      <w:r>
        <w:rPr>
          <w:noProof/>
          <w:lang w:eastAsia="zh-CN"/>
        </w:rPr>
        <w:t>The</w:t>
      </w:r>
      <w:r w:rsidRPr="009D30B2">
        <w:rPr>
          <w:noProof/>
          <w:lang w:eastAsia="zh-CN"/>
        </w:rPr>
        <w:t xml:space="preserve"> requirements in this clause apply provided that </w:t>
      </w:r>
    </w:p>
    <w:p w14:paraId="098F6D72" w14:textId="16B41C6B" w:rsidR="00997878" w:rsidRDefault="00997878" w:rsidP="00997878">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D4281A">
      <w:pPr>
        <w:pStyle w:val="Heading5"/>
      </w:pPr>
      <w:bookmarkStart w:id="172" w:name="_Toc5952688"/>
      <w:r w:rsidRPr="008C6DE4">
        <w:t>9.1.5.1.2</w:t>
      </w:r>
      <w:r w:rsidRPr="008C6DE4">
        <w:tab/>
        <w:t>SA mode: carrier-specific scaling factor for SSB-based measurements performed outside gaps</w:t>
      </w:r>
      <w:bookmarkEnd w:id="172"/>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867D3A">
        <w:trPr>
          <w:trHeight w:val="340"/>
          <w:jc w:val="center"/>
        </w:trPr>
        <w:tc>
          <w:tcPr>
            <w:tcW w:w="1702" w:type="dxa"/>
            <w:shd w:val="clear" w:color="auto" w:fill="auto"/>
          </w:tcPr>
          <w:p w14:paraId="20AB4B12" w14:textId="77777777" w:rsidR="00D4281A" w:rsidRPr="008C6DE4" w:rsidRDefault="00D4281A" w:rsidP="00867D3A">
            <w:pPr>
              <w:pStyle w:val="TAL"/>
              <w:rPr>
                <w:b/>
              </w:rPr>
            </w:pPr>
            <w:r w:rsidRPr="008C6DE4">
              <w:rPr>
                <w:b/>
              </w:rPr>
              <w:t xml:space="preserve">FR1 only CA </w:t>
            </w:r>
          </w:p>
        </w:tc>
        <w:tc>
          <w:tcPr>
            <w:tcW w:w="1417" w:type="dxa"/>
            <w:shd w:val="clear" w:color="auto" w:fill="auto"/>
            <w:vAlign w:val="center"/>
          </w:tcPr>
          <w:p w14:paraId="666BAF6E"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C35EA26"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4B648FD1" w14:textId="77777777" w:rsidR="00D4281A" w:rsidRPr="008C6DE4" w:rsidRDefault="00D4281A" w:rsidP="00867D3A">
            <w:pPr>
              <w:pStyle w:val="TAC"/>
            </w:pPr>
            <w:r w:rsidRPr="008C6DE4">
              <w:t>N/A</w:t>
            </w:r>
          </w:p>
        </w:tc>
        <w:tc>
          <w:tcPr>
            <w:tcW w:w="2026" w:type="dxa"/>
            <w:vAlign w:val="center"/>
          </w:tcPr>
          <w:p w14:paraId="6BEE20DC" w14:textId="77777777" w:rsidR="00D4281A" w:rsidRPr="008C6DE4" w:rsidRDefault="00D4281A" w:rsidP="00867D3A">
            <w:pPr>
              <w:pStyle w:val="TAC"/>
            </w:pPr>
            <w:r w:rsidRPr="008C6DE4">
              <w:t>N/A</w:t>
            </w:r>
          </w:p>
        </w:tc>
        <w:tc>
          <w:tcPr>
            <w:tcW w:w="2113" w:type="dxa"/>
            <w:shd w:val="clear" w:color="auto" w:fill="auto"/>
            <w:vAlign w:val="center"/>
          </w:tcPr>
          <w:p w14:paraId="296F9341" w14:textId="77777777" w:rsidR="00D4281A" w:rsidRPr="008C6DE4" w:rsidRDefault="00D4281A" w:rsidP="00867D3A">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867D3A">
        <w:trPr>
          <w:trHeight w:val="340"/>
          <w:jc w:val="center"/>
        </w:trPr>
        <w:tc>
          <w:tcPr>
            <w:tcW w:w="1702" w:type="dxa"/>
            <w:shd w:val="clear" w:color="auto" w:fill="auto"/>
          </w:tcPr>
          <w:p w14:paraId="03397D00" w14:textId="77777777" w:rsidR="00D4281A" w:rsidRPr="008C6DE4" w:rsidRDefault="00D4281A" w:rsidP="00867D3A">
            <w:pPr>
              <w:pStyle w:val="TAL"/>
              <w:rPr>
                <w:b/>
              </w:rPr>
            </w:pPr>
            <w:r w:rsidRPr="008C6DE4">
              <w:rPr>
                <w:b/>
              </w:rPr>
              <w:t xml:space="preserve">FR1 +FR2 CA (FR1 PCell) </w:t>
            </w:r>
            <w:r w:rsidRPr="008C6DE4">
              <w:rPr>
                <w:b/>
                <w:vertAlign w:val="superscript"/>
              </w:rPr>
              <w:t>Note 1</w:t>
            </w:r>
          </w:p>
        </w:tc>
        <w:tc>
          <w:tcPr>
            <w:tcW w:w="1417" w:type="dxa"/>
            <w:shd w:val="clear" w:color="auto" w:fill="auto"/>
            <w:vAlign w:val="center"/>
          </w:tcPr>
          <w:p w14:paraId="4F7D0F83"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0BC8FC5F"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38868295" w14:textId="77777777" w:rsidR="00D4281A" w:rsidRPr="008C6DE4" w:rsidRDefault="00D4281A" w:rsidP="00867D3A">
            <w:pPr>
              <w:pStyle w:val="TAC"/>
            </w:pPr>
            <w:r w:rsidRPr="008C6DE4">
              <w:t>N/A</w:t>
            </w:r>
          </w:p>
        </w:tc>
        <w:tc>
          <w:tcPr>
            <w:tcW w:w="2026" w:type="dxa"/>
            <w:vAlign w:val="center"/>
          </w:tcPr>
          <w:p w14:paraId="1B4C5F34" w14:textId="2A2ADC23" w:rsidR="00D4281A" w:rsidRPr="008C6DE4" w:rsidRDefault="00546946" w:rsidP="00867D3A">
            <w:pPr>
              <w:pStyle w:val="TAC"/>
            </w:pPr>
            <w:r w:rsidRPr="008C6DE4">
              <w:t>2</w:t>
            </w:r>
            <w:r w:rsidRPr="00B8071E">
              <w:rPr>
                <w:vertAlign w:val="superscript"/>
              </w:rPr>
              <w:t xml:space="preserve"> Note </w:t>
            </w:r>
            <w:r>
              <w:rPr>
                <w:vertAlign w:val="superscript"/>
              </w:rPr>
              <w:t>5</w:t>
            </w:r>
          </w:p>
        </w:tc>
        <w:tc>
          <w:tcPr>
            <w:tcW w:w="2113" w:type="dxa"/>
            <w:shd w:val="clear" w:color="auto" w:fill="auto"/>
            <w:vAlign w:val="center"/>
          </w:tcPr>
          <w:p w14:paraId="5BED15E5" w14:textId="77777777" w:rsidR="00D4281A" w:rsidRPr="008C6DE4" w:rsidRDefault="00D4281A" w:rsidP="00867D3A">
            <w:pPr>
              <w:pStyle w:val="TAC"/>
            </w:pPr>
            <w:r w:rsidRPr="008C6DE4">
              <w:t>2×(Number of configured SCell(s)-1)</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3" w:name="_Toc5952689"/>
      <w:r w:rsidRPr="008C6DE4">
        <w:t>9.1.5.1.3</w:t>
      </w:r>
      <w:r w:rsidRPr="008C6DE4">
        <w:tab/>
        <w:t>NR-DC mode: carrier-specific scaling factor for SSB-based measurements performed outside gaps</w:t>
      </w:r>
      <w:bookmarkEnd w:id="173"/>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4" w:name="_Toc5952690"/>
      <w:r w:rsidRPr="008C6DE4">
        <w:t>9.1.5.2</w:t>
      </w:r>
      <w:r w:rsidRPr="008C6DE4">
        <w:tab/>
        <w:t>Monitoring of multiple layers within gaps</w:t>
      </w:r>
      <w:bookmarkEnd w:id="174"/>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77777777" w:rsidR="00F94E6F" w:rsidRPr="00CC6EC5"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5" w:name="_Hlk63274181"/>
      <w:r w:rsidRPr="00F94E6F">
        <w:rPr>
          <w:lang w:val="en-US" w:eastAsia="zh-CN"/>
        </w:rPr>
        <w:t>the measurement object merging conditions [in clause 9.1.3.2</w:t>
      </w:r>
      <w:bookmarkEnd w:id="175"/>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6" w:name="_Toc5952692"/>
      <w:r w:rsidRPr="008C6DE4">
        <w:t>9.1.5.2.2</w:t>
      </w:r>
      <w:r w:rsidRPr="008C6DE4">
        <w:tab/>
        <w:t>SA mode: carrier-specific scaling factor for SSB-based measurements performed within gaps</w:t>
      </w:r>
      <w:bookmarkEnd w:id="176"/>
    </w:p>
    <w:p w14:paraId="202F1C46" w14:textId="3BAA5F03" w:rsidR="00D4281A" w:rsidRPr="008C6DE4"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7"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7"/>
    </w:p>
    <w:p w14:paraId="29337E9F" w14:textId="05C23C15" w:rsidR="00D4281A" w:rsidRPr="008C6DE4" w:rsidRDefault="00D4281A" w:rsidP="00D4281A">
      <w:pPr>
        <w:rPr>
          <w:lang w:val="en-US"/>
        </w:rPr>
      </w:pPr>
      <w:bookmarkStart w:id="178"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8"/>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9E9ED92" w:rsidR="00D4281A" w:rsidRPr="008C6DE4"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0"/>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77777777" w:rsidR="00DB7325" w:rsidRPr="008C6DE4" w:rsidRDefault="00DB7325" w:rsidP="00DB7325">
      <w:r w:rsidRPr="008C6DE4">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79"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79"/>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36CEA12A" w:rsidR="00565C8A" w:rsidRPr="008C6DE4" w:rsidRDefault="00565C8A" w:rsidP="00565C8A">
      <w:r w:rsidRPr="008C6DE4">
        <w:rPr>
          <w:rFonts w:eastAsia="Malgun Gothic"/>
        </w:rPr>
        <w:t xml:space="preserve">When measurement gaps are needed, the UE is not expected to detect SSB on an inter-frequency measurement object which </w:t>
      </w:r>
      <w:r w:rsidR="002E5B9D" w:rsidRPr="008C6DE4">
        <w:rPr>
          <w:rFonts w:eastAsia="Malgun Gothic"/>
        </w:rPr>
        <w:t xml:space="preserve">starts </w:t>
      </w:r>
      <w:r w:rsidRPr="008C6DE4">
        <w:rPr>
          <w:rFonts w:eastAsia="Malgun Gothic"/>
        </w:rPr>
        <w:t xml:space="preserve">earlier than the gap starting time + switching time, nor detect SSB which </w:t>
      </w:r>
      <w:r w:rsidR="002E5B9D" w:rsidRPr="008C6DE4">
        <w:rPr>
          <w:rFonts w:eastAsia="Malgun Gothic"/>
        </w:rPr>
        <w:t xml:space="preserve">ends </w:t>
      </w:r>
      <w:r w:rsidRPr="008C6DE4">
        <w:rPr>
          <w:rFonts w:eastAsia="Malgun Gothic"/>
        </w:rPr>
        <w:t>later than the gap end – switching time. When the inter-frequency cells are in FR2 and the per-FR gap is configured to the UE in EN-DC</w:t>
      </w:r>
      <w:r w:rsidRPr="008C6DE4">
        <w:rPr>
          <w:rFonts w:eastAsia="Malgun Gothic"/>
          <w:lang w:eastAsia="zh-CN"/>
        </w:rPr>
        <w:t xml:space="preserve">, SA NR, </w:t>
      </w:r>
      <w:r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0" w:name="_Toc5952703"/>
      <w:r w:rsidRPr="008C6DE4">
        <w:t>9.3.2</w:t>
      </w:r>
      <w:r w:rsidR="00565C8A" w:rsidRPr="008C6DE4">
        <w:tab/>
        <w:t>Requirements applicability</w:t>
      </w:r>
      <w:bookmarkEnd w:id="180"/>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1" w:name="_Toc5952704"/>
      <w:r w:rsidRPr="008C6DE4">
        <w:t>9.3.2.1</w:t>
      </w:r>
      <w:r w:rsidR="00565C8A" w:rsidRPr="008C6DE4">
        <w:tab/>
        <w:t>Void</w:t>
      </w:r>
      <w:bookmarkEnd w:id="181"/>
    </w:p>
    <w:p w14:paraId="3A8E1AE1" w14:textId="0E8F9BB5" w:rsidR="00565C8A" w:rsidRPr="008C6DE4" w:rsidRDefault="0048284E" w:rsidP="0048284E">
      <w:pPr>
        <w:pStyle w:val="Heading4"/>
      </w:pPr>
      <w:bookmarkStart w:id="182" w:name="_Toc5952705"/>
      <w:r w:rsidRPr="008C6DE4">
        <w:t>9.3.2.2</w:t>
      </w:r>
      <w:r w:rsidR="00565C8A" w:rsidRPr="008C6DE4">
        <w:tab/>
        <w:t>Void</w:t>
      </w:r>
      <w:bookmarkEnd w:id="182"/>
    </w:p>
    <w:p w14:paraId="78AA0B5E" w14:textId="6536DB24" w:rsidR="00565C8A" w:rsidRPr="008C6DE4" w:rsidRDefault="0048284E" w:rsidP="0048284E">
      <w:pPr>
        <w:pStyle w:val="Heading3"/>
      </w:pPr>
      <w:bookmarkStart w:id="183" w:name="_Toc5952706"/>
      <w:r w:rsidRPr="008C6DE4">
        <w:t>9.3.3</w:t>
      </w:r>
      <w:r w:rsidR="00565C8A" w:rsidRPr="008C6DE4">
        <w:tab/>
        <w:t>Number of cells and number of SSB</w:t>
      </w:r>
      <w:bookmarkEnd w:id="183"/>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4" w:name="_Toc5952707"/>
      <w:bookmarkStart w:id="185" w:name="_Hlk2700093"/>
      <w:bookmarkStart w:id="186" w:name="_Toc5952714"/>
      <w:r w:rsidRPr="008C6DE4">
        <w:t>9.3.4</w:t>
      </w:r>
      <w:r w:rsidR="00565C8A" w:rsidRPr="008C6DE4">
        <w:tab/>
      </w:r>
      <w:bookmarkEnd w:id="184"/>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5"/>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7" w:name="_Toc5952708"/>
      <w:r w:rsidRPr="008C6DE4">
        <w:t>9.3.4.1</w:t>
      </w:r>
      <w:r w:rsidR="00565C8A" w:rsidRPr="008C6DE4">
        <w:tab/>
        <w:t>Void</w:t>
      </w:r>
      <w:bookmarkEnd w:id="187"/>
    </w:p>
    <w:p w14:paraId="297F029C" w14:textId="79864326" w:rsidR="00565C8A" w:rsidRPr="008C6DE4" w:rsidRDefault="0048284E" w:rsidP="0048284E">
      <w:pPr>
        <w:pStyle w:val="Heading4"/>
      </w:pPr>
      <w:bookmarkStart w:id="188" w:name="_Toc5952709"/>
      <w:r w:rsidRPr="008C6DE4">
        <w:t>9.3.4.2</w:t>
      </w:r>
      <w:r w:rsidR="00565C8A" w:rsidRPr="008C6DE4">
        <w:tab/>
        <w:t>Void</w:t>
      </w:r>
      <w:bookmarkEnd w:id="188"/>
    </w:p>
    <w:p w14:paraId="7A567DBE" w14:textId="70F60C8E" w:rsidR="00C62EFA" w:rsidRPr="008C6DE4" w:rsidRDefault="00C62EFA" w:rsidP="00C62EFA">
      <w:pPr>
        <w:pStyle w:val="Heading3"/>
      </w:pPr>
      <w:bookmarkStart w:id="189" w:name="_Toc5952710"/>
      <w:r w:rsidRPr="008C6DE4">
        <w:t>9.3.5</w:t>
      </w:r>
      <w:r w:rsidRPr="008C6DE4">
        <w:tab/>
        <w:t>Inter</w:t>
      </w:r>
      <w:r>
        <w:t>-</w:t>
      </w:r>
      <w:r w:rsidRPr="008C6DE4">
        <w:t>frequency measurements</w:t>
      </w:r>
      <w:bookmarkEnd w:id="189"/>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0" w:name="_Toc5952711"/>
      <w:r w:rsidRPr="008C6DE4">
        <w:t>9.3.5.1</w:t>
      </w:r>
      <w:r w:rsidR="00565C8A" w:rsidRPr="008C6DE4">
        <w:tab/>
        <w:t>Void</w:t>
      </w:r>
      <w:bookmarkEnd w:id="190"/>
    </w:p>
    <w:p w14:paraId="4D13BC3E" w14:textId="09CCB328" w:rsidR="00565C8A" w:rsidRPr="008C6DE4" w:rsidRDefault="0048284E" w:rsidP="0048284E">
      <w:pPr>
        <w:pStyle w:val="Heading4"/>
      </w:pPr>
      <w:bookmarkStart w:id="191" w:name="_Toc5952712"/>
      <w:r w:rsidRPr="008C6DE4">
        <w:t>9.3.5.2</w:t>
      </w:r>
      <w:r w:rsidR="00565C8A" w:rsidRPr="008C6DE4">
        <w:tab/>
        <w:t>Void</w:t>
      </w:r>
      <w:bookmarkEnd w:id="191"/>
    </w:p>
    <w:p w14:paraId="09296799" w14:textId="4617661D" w:rsidR="00565C8A" w:rsidRPr="008C6DE4" w:rsidRDefault="0048284E" w:rsidP="0048284E">
      <w:pPr>
        <w:pStyle w:val="Heading4"/>
      </w:pPr>
      <w:bookmarkStart w:id="192" w:name="_Toc5952713"/>
      <w:r w:rsidRPr="008C6DE4">
        <w:t>9.3.5.3</w:t>
      </w:r>
      <w:r w:rsidR="00565C8A" w:rsidRPr="008C6DE4">
        <w:tab/>
        <w:t>Void</w:t>
      </w:r>
      <w:bookmarkEnd w:id="192"/>
    </w:p>
    <w:bookmarkEnd w:id="186"/>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3"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3"/>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4" w:name="_Toc520237532"/>
      <w:bookmarkEnd w:id="156"/>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5" w:name="_Hlk4417687"/>
      <w:r w:rsidRPr="008C6DE4">
        <w:t>9.4.2.2</w:t>
      </w:r>
      <w:r w:rsidR="00352573" w:rsidRPr="008C6DE4">
        <w:tab/>
        <w:t>Requirements when no DRX is used</w:t>
      </w:r>
    </w:p>
    <w:bookmarkEnd w:id="195"/>
    <w:p w14:paraId="0F1AB654" w14:textId="25C26807"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346A7AD1"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53F02B73" w14:textId="2E1DA38E" w:rsidR="00C62EFA" w:rsidRPr="008C6DE4" w:rsidRDefault="00C62EFA" w:rsidP="00C62EFA">
      <w:pPr>
        <w:rPr>
          <w:rFonts w:cs="v4.2.0"/>
        </w:rPr>
      </w:pPr>
      <w:r w:rsidRPr="008C6DE4">
        <w:rPr>
          <w:rFonts w:cs="v4.2.0"/>
        </w:rPr>
        <w:t>When the UE requires measurement gaps to identify and measure inter-RAT cells and an appropriate measurement gap pattern is scheduled, 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51C65DD5" w14:textId="77777777" w:rsidR="00352573" w:rsidRPr="008C6DE4" w:rsidRDefault="00352573" w:rsidP="00352573">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6" w:name="_Hlk4972111"/>
      <w:r w:rsidRPr="008C6DE4">
        <w:t>9.4.4.1.2.2-1</w:t>
      </w:r>
      <w:bookmarkEnd w:id="196"/>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7" w:name="_Hlk4972077"/>
            <w:bookmarkStart w:id="198" w:name="_Hlk2326838"/>
            <w:r w:rsidRPr="008C6DE4">
              <w:rPr>
                <w:lang w:val="sv-SE"/>
              </w:rPr>
              <w:t>N</w:t>
            </w:r>
            <w:r w:rsidRPr="008C6DE4">
              <w:rPr>
                <w:vertAlign w:val="subscript"/>
                <w:lang w:val="sv-SE"/>
              </w:rPr>
              <w:t>ACK/NACK, MIB, FDD</w:t>
            </w:r>
            <w:bookmarkEnd w:id="197"/>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8"/>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199" w:name="_Hlk4972055"/>
            <w:r w:rsidRPr="008C6DE4">
              <w:rPr>
                <w:lang w:val="sv-SE"/>
              </w:rPr>
              <w:t>N</w:t>
            </w:r>
            <w:r w:rsidRPr="008C6DE4">
              <w:rPr>
                <w:vertAlign w:val="subscript"/>
                <w:lang w:val="sv-SE"/>
              </w:rPr>
              <w:t>ACK/NACK, MIB+ECGI, FDD</w:t>
            </w:r>
            <w:bookmarkEnd w:id="199"/>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0"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0"/>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1"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1"/>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4"/>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2" w:name="_Toc520237533"/>
      <w:r w:rsidRPr="008C6DE4">
        <w:rPr>
          <w:lang w:val="en-US"/>
        </w:rPr>
        <w:t>9.6.2</w:t>
      </w:r>
      <w:r w:rsidR="00D4281A" w:rsidRPr="008C6DE4">
        <w:rPr>
          <w:lang w:val="en-US"/>
        </w:rPr>
        <w:tab/>
        <w:t>SFTD Measurements</w:t>
      </w:r>
      <w:bookmarkEnd w:id="202"/>
    </w:p>
    <w:p w14:paraId="0015A1D8" w14:textId="1BAB6187" w:rsidR="00D4281A" w:rsidRPr="008C6DE4" w:rsidRDefault="0048284E" w:rsidP="0048284E">
      <w:pPr>
        <w:pStyle w:val="Heading4"/>
      </w:pPr>
      <w:bookmarkStart w:id="203" w:name="_Toc520237534"/>
      <w:r w:rsidRPr="008C6DE4">
        <w:t>9.6.2.1</w:t>
      </w:r>
      <w:r w:rsidR="00D4281A" w:rsidRPr="008C6DE4">
        <w:tab/>
        <w:t>Introduction</w:t>
      </w:r>
      <w:bookmarkEnd w:id="203"/>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4" w:name="_Toc5952726"/>
      <w:bookmarkEnd w:id="157"/>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5" w:name="_Toc5952723"/>
      <w:r w:rsidRPr="008C6DE4">
        <w:rPr>
          <w:lang w:val="en-US"/>
        </w:rPr>
        <w:t>1</w:t>
      </w:r>
      <w:r w:rsidR="0048284E" w:rsidRPr="008C6DE4">
        <w:rPr>
          <w:lang w:val="en-US"/>
        </w:rPr>
        <w:t>0.1.1</w:t>
      </w:r>
      <w:r w:rsidRPr="008C6DE4">
        <w:rPr>
          <w:lang w:val="en-US"/>
        </w:rPr>
        <w:tab/>
        <w:t>Introduction</w:t>
      </w:r>
      <w:bookmarkEnd w:id="205"/>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6"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6"/>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7"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7"/>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8"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8"/>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09" w:name="_Toc5952725"/>
      <w:r w:rsidRPr="008C6DE4">
        <w:rPr>
          <w:rFonts w:ascii="Arial" w:hAnsi="Arial"/>
          <w:sz w:val="24"/>
          <w:lang w:val="en-US"/>
        </w:rPr>
        <w:t>10.1.21.1</w:t>
      </w:r>
      <w:r w:rsidRPr="008C6DE4">
        <w:rPr>
          <w:rFonts w:ascii="Arial" w:hAnsi="Arial"/>
          <w:sz w:val="24"/>
          <w:lang w:val="en-US"/>
        </w:rPr>
        <w:tab/>
        <w:t>SFTD acuracy requirements for NE-DC</w:t>
      </w:r>
      <w:bookmarkEnd w:id="209"/>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4"/>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0" w:name="_Toc5952727"/>
      <w:r w:rsidRPr="008C6DE4">
        <w:rPr>
          <w:lang w:val="en-US" w:eastAsia="ko-KR"/>
        </w:rPr>
        <w:t>10.2.1</w:t>
      </w:r>
      <w:r w:rsidRPr="008C6DE4">
        <w:rPr>
          <w:lang w:val="en-US" w:eastAsia="ko-KR"/>
        </w:rPr>
        <w:tab/>
        <w:t>Introduction</w:t>
      </w:r>
      <w:bookmarkEnd w:id="210"/>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1"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1"/>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2" w:name="_Toc5952729"/>
      <w:r w:rsidRPr="008C6DE4">
        <w:rPr>
          <w:lang w:val="en-US" w:eastAsia="ko-KR"/>
        </w:rPr>
        <w:t>10.2.3</w:t>
      </w:r>
      <w:r w:rsidRPr="008C6DE4">
        <w:rPr>
          <w:lang w:val="en-US" w:eastAsia="ko-KR"/>
        </w:rPr>
        <w:tab/>
        <w:t>E-UTRAN RSRQ measurements</w:t>
      </w:r>
      <w:bookmarkEnd w:id="212"/>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30"/>
      <w:r w:rsidRPr="008C6DE4">
        <w:rPr>
          <w:lang w:val="en-US" w:eastAsia="ko-KR"/>
        </w:rPr>
        <w:t>10.2.4</w:t>
      </w:r>
      <w:r w:rsidRPr="008C6DE4">
        <w:rPr>
          <w:lang w:val="en-US" w:eastAsia="ko-KR"/>
        </w:rPr>
        <w:tab/>
        <w:t>E-UTRAN RSTD measurements</w:t>
      </w:r>
      <w:bookmarkEnd w:id="213"/>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1"/>
      <w:r w:rsidRPr="008C6DE4">
        <w:rPr>
          <w:lang w:val="en-US" w:eastAsia="ko-KR"/>
        </w:rPr>
        <w:t>10.2.5</w:t>
      </w:r>
      <w:r w:rsidRPr="008C6DE4">
        <w:rPr>
          <w:lang w:val="en-US" w:eastAsia="ko-KR"/>
        </w:rPr>
        <w:tab/>
        <w:t>E-UTRAN RS-SINR measurements</w:t>
      </w:r>
      <w:bookmarkEnd w:id="214"/>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5" w:name="_Toc5952732"/>
      <w:r w:rsidRPr="008C6DE4">
        <w:t>11</w:t>
      </w:r>
      <w:r w:rsidRPr="008C6DE4">
        <w:tab/>
      </w:r>
      <w:bookmarkEnd w:id="215"/>
      <w:r w:rsidR="00DD296E" w:rsidRPr="008C6DE4">
        <w:t>Void</w:t>
      </w:r>
    </w:p>
    <w:bookmarkEnd w:id="2"/>
    <w:p w14:paraId="756622E4" w14:textId="5E5C8B5B" w:rsidR="00897C36" w:rsidRPr="00DD3199" w:rsidRDefault="00897C36" w:rsidP="009239AB"/>
    <w:sectPr w:rsidR="00897C36" w:rsidRPr="00DD3199" w:rsidSect="00474433">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3D113" w14:textId="77777777" w:rsidR="00A9182B" w:rsidRDefault="00A9182B">
      <w:r>
        <w:separator/>
      </w:r>
    </w:p>
  </w:endnote>
  <w:endnote w:type="continuationSeparator" w:id="0">
    <w:p w14:paraId="6BC5FC0C" w14:textId="77777777" w:rsidR="00A9182B" w:rsidRDefault="00A9182B">
      <w:r>
        <w:continuationSeparator/>
      </w:r>
    </w:p>
  </w:endnote>
  <w:endnote w:type="continuationNotice" w:id="1">
    <w:p w14:paraId="6ECAE3BF" w14:textId="77777777" w:rsidR="00A9182B" w:rsidRDefault="00A91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charset w:val="00"/>
    <w:family w:val="swiss"/>
    <w:pitch w:val="variable"/>
    <w:sig w:usb0="00000001" w:usb1="400060FB" w:usb2="00000028" w:usb3="00000000" w:csb0="0000019F" w:csb1="00000000"/>
  </w:font>
  <w:font w:name="v4.2.0">
    <w:altName w:val="Calibri"/>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82870B" w14:textId="77777777" w:rsidR="00A9182B" w:rsidRDefault="00A9182B">
      <w:r>
        <w:separator/>
      </w:r>
    </w:p>
  </w:footnote>
  <w:footnote w:type="continuationSeparator" w:id="0">
    <w:p w14:paraId="1E1FAE3A" w14:textId="77777777" w:rsidR="00A9182B" w:rsidRDefault="00A9182B">
      <w:r>
        <w:continuationSeparator/>
      </w:r>
    </w:p>
  </w:footnote>
  <w:footnote w:type="continuationNotice" w:id="1">
    <w:p w14:paraId="7DC69F7D" w14:textId="77777777" w:rsidR="00A9182B" w:rsidRDefault="00A918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538CE9EC"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V15.1</w:t>
    </w:r>
    <w:r w:rsidR="00962358">
      <w:rPr>
        <w:rFonts w:ascii="Arial" w:hAnsi="Arial" w:cs="Arial"/>
        <w:b/>
        <w:sz w:val="18"/>
        <w:szCs w:val="18"/>
        <w:lang w:val="sv-FI"/>
      </w:rPr>
      <w:t>6</w:t>
    </w:r>
    <w:r w:rsidRPr="00E36567">
      <w:rPr>
        <w:rFonts w:ascii="Arial" w:hAnsi="Arial" w:cs="Arial"/>
        <w:b/>
        <w:sz w:val="18"/>
        <w:szCs w:val="18"/>
        <w:lang w:val="sv-FI"/>
      </w:rPr>
      <w:t>.0 (202</w:t>
    </w:r>
    <w:r>
      <w:rPr>
        <w:rFonts w:ascii="Arial" w:hAnsi="Arial" w:cs="Arial"/>
        <w:b/>
        <w:sz w:val="18"/>
        <w:szCs w:val="18"/>
        <w:lang w:val="sv-FI"/>
      </w:rPr>
      <w:t>1</w:t>
    </w:r>
    <w:r w:rsidRPr="00E36567">
      <w:rPr>
        <w:rFonts w:ascii="Arial" w:hAnsi="Arial" w:cs="Arial"/>
        <w:b/>
        <w:sz w:val="18"/>
        <w:szCs w:val="18"/>
        <w:lang w:val="sv-FI"/>
      </w:rPr>
      <w:t>-</w:t>
    </w:r>
    <w:r w:rsidR="00962358">
      <w:rPr>
        <w:rFonts w:ascii="Arial" w:hAnsi="Arial" w:cs="Arial"/>
        <w:b/>
        <w:sz w:val="18"/>
        <w:szCs w:val="18"/>
        <w:lang w:val="sv-FI"/>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61"/>
  </w:num>
  <w:num w:numId="5">
    <w:abstractNumId w:val="289"/>
  </w:num>
  <w:num w:numId="6">
    <w:abstractNumId w:val="98"/>
  </w:num>
  <w:num w:numId="7">
    <w:abstractNumId w:val="109"/>
  </w:num>
  <w:num w:numId="8">
    <w:abstractNumId w:val="214"/>
  </w:num>
  <w:num w:numId="9">
    <w:abstractNumId w:val="82"/>
  </w:num>
  <w:num w:numId="10">
    <w:abstractNumId w:val="61"/>
  </w:num>
  <w:num w:numId="11">
    <w:abstractNumId w:val="266"/>
  </w:num>
  <w:num w:numId="12">
    <w:abstractNumId w:val="20"/>
  </w:num>
  <w:num w:numId="13">
    <w:abstractNumId w:val="14"/>
  </w:num>
  <w:num w:numId="14">
    <w:abstractNumId w:val="113"/>
  </w:num>
  <w:num w:numId="15">
    <w:abstractNumId w:val="267"/>
  </w:num>
  <w:num w:numId="16">
    <w:abstractNumId w:val="167"/>
  </w:num>
  <w:num w:numId="17">
    <w:abstractNumId w:val="74"/>
  </w:num>
  <w:num w:numId="18">
    <w:abstractNumId w:val="161"/>
  </w:num>
  <w:num w:numId="19">
    <w:abstractNumId w:val="199"/>
  </w:num>
  <w:num w:numId="20">
    <w:abstractNumId w:val="169"/>
  </w:num>
  <w:num w:numId="21">
    <w:abstractNumId w:val="149"/>
  </w:num>
  <w:num w:numId="22">
    <w:abstractNumId w:val="5"/>
  </w:num>
  <w:num w:numId="23">
    <w:abstractNumId w:val="160"/>
  </w:num>
  <w:num w:numId="24">
    <w:abstractNumId w:val="209"/>
  </w:num>
  <w:num w:numId="25">
    <w:abstractNumId w:val="241"/>
  </w:num>
  <w:num w:numId="26">
    <w:abstractNumId w:val="151"/>
  </w:num>
  <w:num w:numId="27">
    <w:abstractNumId w:val="28"/>
  </w:num>
  <w:num w:numId="28">
    <w:abstractNumId w:val="170"/>
  </w:num>
  <w:num w:numId="29">
    <w:abstractNumId w:val="260"/>
  </w:num>
  <w:num w:numId="30">
    <w:abstractNumId w:val="228"/>
  </w:num>
  <w:num w:numId="31">
    <w:abstractNumId w:val="248"/>
  </w:num>
  <w:num w:numId="32">
    <w:abstractNumId w:val="51"/>
  </w:num>
  <w:num w:numId="33">
    <w:abstractNumId w:val="275"/>
  </w:num>
  <w:num w:numId="34">
    <w:abstractNumId w:val="168"/>
  </w:num>
  <w:num w:numId="35">
    <w:abstractNumId w:val="202"/>
  </w:num>
  <w:num w:numId="36">
    <w:abstractNumId w:val="91"/>
  </w:num>
  <w:num w:numId="37">
    <w:abstractNumId w:val="47"/>
  </w:num>
  <w:num w:numId="38">
    <w:abstractNumId w:val="150"/>
  </w:num>
  <w:num w:numId="39">
    <w:abstractNumId w:val="232"/>
  </w:num>
  <w:num w:numId="40">
    <w:abstractNumId w:val="144"/>
  </w:num>
  <w:num w:numId="41">
    <w:abstractNumId w:val="147"/>
  </w:num>
  <w:num w:numId="42">
    <w:abstractNumId w:val="218"/>
  </w:num>
  <w:num w:numId="43">
    <w:abstractNumId w:val="9"/>
  </w:num>
  <w:num w:numId="44">
    <w:abstractNumId w:val="269"/>
  </w:num>
  <w:num w:numId="45">
    <w:abstractNumId w:val="7"/>
  </w:num>
  <w:num w:numId="46">
    <w:abstractNumId w:val="220"/>
  </w:num>
  <w:num w:numId="47">
    <w:abstractNumId w:val="231"/>
  </w:num>
  <w:num w:numId="48">
    <w:abstractNumId w:val="97"/>
  </w:num>
  <w:num w:numId="49">
    <w:abstractNumId w:val="85"/>
  </w:num>
  <w:num w:numId="50">
    <w:abstractNumId w:val="85"/>
  </w:num>
  <w:num w:numId="51">
    <w:abstractNumId w:val="152"/>
  </w:num>
  <w:num w:numId="52">
    <w:abstractNumId w:val="225"/>
  </w:num>
  <w:num w:numId="53">
    <w:abstractNumId w:val="291"/>
  </w:num>
  <w:num w:numId="54">
    <w:abstractNumId w:val="73"/>
  </w:num>
  <w:num w:numId="55">
    <w:abstractNumId w:val="224"/>
  </w:num>
  <w:num w:numId="56">
    <w:abstractNumId w:val="166"/>
  </w:num>
  <w:num w:numId="57">
    <w:abstractNumId w:val="162"/>
  </w:num>
  <w:num w:numId="58">
    <w:abstractNumId w:val="292"/>
  </w:num>
  <w:num w:numId="59">
    <w:abstractNumId w:val="83"/>
  </w:num>
  <w:num w:numId="60">
    <w:abstractNumId w:val="53"/>
  </w:num>
  <w:num w:numId="61">
    <w:abstractNumId w:val="43"/>
  </w:num>
  <w:num w:numId="62">
    <w:abstractNumId w:val="54"/>
  </w:num>
  <w:num w:numId="63">
    <w:abstractNumId w:val="273"/>
  </w:num>
  <w:num w:numId="64">
    <w:abstractNumId w:val="98"/>
  </w:num>
  <w:num w:numId="65">
    <w:abstractNumId w:val="261"/>
    <w:lvlOverride w:ilvl="0">
      <w:startOverride w:val="1"/>
    </w:lvlOverride>
  </w:num>
  <w:num w:numId="66">
    <w:abstractNumId w:val="289"/>
  </w:num>
  <w:num w:numId="67">
    <w:abstractNumId w:val="109"/>
  </w:num>
  <w:num w:numId="68">
    <w:abstractNumId w:val="7"/>
  </w:num>
  <w:num w:numId="69">
    <w:abstractNumId w:val="290"/>
  </w:num>
  <w:num w:numId="70">
    <w:abstractNumId w:val="35"/>
  </w:num>
  <w:num w:numId="71">
    <w:abstractNumId w:val="191"/>
  </w:num>
  <w:num w:numId="72">
    <w:abstractNumId w:val="75"/>
  </w:num>
  <w:num w:numId="73">
    <w:abstractNumId w:val="268"/>
  </w:num>
  <w:num w:numId="74">
    <w:abstractNumId w:val="100"/>
  </w:num>
  <w:num w:numId="75">
    <w:abstractNumId w:val="119"/>
  </w:num>
  <w:num w:numId="76">
    <w:abstractNumId w:val="115"/>
  </w:num>
  <w:num w:numId="77">
    <w:abstractNumId w:val="39"/>
  </w:num>
  <w:num w:numId="78">
    <w:abstractNumId w:val="89"/>
  </w:num>
  <w:num w:numId="79">
    <w:abstractNumId w:val="31"/>
  </w:num>
  <w:num w:numId="80">
    <w:abstractNumId w:val="274"/>
  </w:num>
  <w:num w:numId="81">
    <w:abstractNumId w:val="110"/>
  </w:num>
  <w:num w:numId="82">
    <w:abstractNumId w:val="140"/>
  </w:num>
  <w:num w:numId="83">
    <w:abstractNumId w:val="247"/>
  </w:num>
  <w:num w:numId="84">
    <w:abstractNumId w:val="122"/>
  </w:num>
  <w:num w:numId="85">
    <w:abstractNumId w:val="288"/>
  </w:num>
  <w:num w:numId="86">
    <w:abstractNumId w:val="205"/>
  </w:num>
  <w:num w:numId="87">
    <w:abstractNumId w:val="186"/>
  </w:num>
  <w:num w:numId="88">
    <w:abstractNumId w:val="90"/>
  </w:num>
  <w:num w:numId="89">
    <w:abstractNumId w:val="92"/>
  </w:num>
  <w:num w:numId="90">
    <w:abstractNumId w:val="52"/>
  </w:num>
  <w:num w:numId="91">
    <w:abstractNumId w:val="48"/>
  </w:num>
  <w:num w:numId="92">
    <w:abstractNumId w:val="120"/>
  </w:num>
  <w:num w:numId="93">
    <w:abstractNumId w:val="28"/>
  </w:num>
  <w:num w:numId="94">
    <w:abstractNumId w:val="232"/>
  </w:num>
  <w:num w:numId="95">
    <w:abstractNumId w:val="15"/>
  </w:num>
  <w:num w:numId="96">
    <w:abstractNumId w:val="36"/>
  </w:num>
  <w:num w:numId="97">
    <w:abstractNumId w:val="114"/>
  </w:num>
  <w:num w:numId="98">
    <w:abstractNumId w:val="18"/>
  </w:num>
  <w:num w:numId="99">
    <w:abstractNumId w:val="16"/>
  </w:num>
  <w:num w:numId="100">
    <w:abstractNumId w:val="99"/>
  </w:num>
  <w:num w:numId="101">
    <w:abstractNumId w:val="163"/>
  </w:num>
  <w:num w:numId="102">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53"/>
  </w:num>
  <w:num w:numId="104">
    <w:abstractNumId w:val="235"/>
  </w:num>
  <w:num w:numId="105">
    <w:abstractNumId w:val="112"/>
  </w:num>
  <w:num w:numId="106">
    <w:abstractNumId w:val="108"/>
  </w:num>
  <w:num w:numId="107">
    <w:abstractNumId w:val="216"/>
  </w:num>
  <w:num w:numId="108">
    <w:abstractNumId w:val="95"/>
  </w:num>
  <w:num w:numId="109">
    <w:abstractNumId w:val="227"/>
  </w:num>
  <w:num w:numId="110">
    <w:abstractNumId w:val="33"/>
  </w:num>
  <w:num w:numId="111">
    <w:abstractNumId w:val="143"/>
  </w:num>
  <w:num w:numId="112">
    <w:abstractNumId w:val="192"/>
  </w:num>
  <w:num w:numId="113">
    <w:abstractNumId w:val="24"/>
  </w:num>
  <w:num w:numId="114">
    <w:abstractNumId w:val="124"/>
  </w:num>
  <w:num w:numId="115">
    <w:abstractNumId w:val="278"/>
  </w:num>
  <w:num w:numId="116">
    <w:abstractNumId w:val="177"/>
  </w:num>
  <w:num w:numId="117">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13"/>
  </w:num>
  <w:num w:numId="119">
    <w:abstractNumId w:val="165"/>
  </w:num>
  <w:num w:numId="120">
    <w:abstractNumId w:val="270"/>
  </w:num>
  <w:num w:numId="121">
    <w:abstractNumId w:val="156"/>
  </w:num>
  <w:num w:numId="122">
    <w:abstractNumId w:val="58"/>
  </w:num>
  <w:num w:numId="123">
    <w:abstractNumId w:val="55"/>
  </w:num>
  <w:num w:numId="124">
    <w:abstractNumId w:val="102"/>
  </w:num>
  <w:num w:numId="125">
    <w:abstractNumId w:val="190"/>
  </w:num>
  <w:num w:numId="126">
    <w:abstractNumId w:val="106"/>
  </w:num>
  <w:num w:numId="127">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55"/>
  </w:num>
  <w:num w:numId="129">
    <w:abstractNumId w:val="32"/>
  </w:num>
  <w:num w:numId="130">
    <w:abstractNumId w:val="117"/>
  </w:num>
  <w:num w:numId="131">
    <w:abstractNumId w:val="13"/>
  </w:num>
  <w:num w:numId="132">
    <w:abstractNumId w:val="219"/>
  </w:num>
  <w:num w:numId="133">
    <w:abstractNumId w:val="226"/>
  </w:num>
  <w:num w:numId="134">
    <w:abstractNumId w:val="171"/>
  </w:num>
  <w:num w:numId="135">
    <w:abstractNumId w:val="6"/>
  </w:num>
  <w:num w:numId="136">
    <w:abstractNumId w:val="63"/>
  </w:num>
  <w:num w:numId="137">
    <w:abstractNumId w:val="3"/>
  </w:num>
  <w:num w:numId="138">
    <w:abstractNumId w:val="40"/>
  </w:num>
  <w:num w:numId="139">
    <w:abstractNumId w:val="40"/>
  </w:num>
  <w:num w:numId="140">
    <w:abstractNumId w:val="258"/>
  </w:num>
  <w:num w:numId="141">
    <w:abstractNumId w:val="280"/>
  </w:num>
  <w:num w:numId="142">
    <w:abstractNumId w:val="71"/>
  </w:num>
  <w:num w:numId="143">
    <w:abstractNumId w:val="245"/>
  </w:num>
  <w:num w:numId="144">
    <w:abstractNumId w:val="158"/>
  </w:num>
  <w:num w:numId="145">
    <w:abstractNumId w:val="296"/>
  </w:num>
  <w:num w:numId="146">
    <w:abstractNumId w:val="188"/>
  </w:num>
  <w:num w:numId="147">
    <w:abstractNumId w:val="282"/>
  </w:num>
  <w:num w:numId="148">
    <w:abstractNumId w:val="84"/>
  </w:num>
  <w:num w:numId="149">
    <w:abstractNumId w:val="111"/>
  </w:num>
  <w:num w:numId="150">
    <w:abstractNumId w:val="172"/>
  </w:num>
  <w:num w:numId="151">
    <w:abstractNumId w:val="101"/>
  </w:num>
  <w:num w:numId="152">
    <w:abstractNumId w:val="194"/>
  </w:num>
  <w:num w:numId="153">
    <w:abstractNumId w:val="176"/>
  </w:num>
  <w:num w:numId="154">
    <w:abstractNumId w:val="12"/>
  </w:num>
  <w:num w:numId="155">
    <w:abstractNumId w:val="138"/>
  </w:num>
  <w:num w:numId="156">
    <w:abstractNumId w:val="121"/>
  </w:num>
  <w:num w:numId="157">
    <w:abstractNumId w:val="1"/>
  </w:num>
  <w:num w:numId="158">
    <w:abstractNumId w:val="175"/>
  </w:num>
  <w:num w:numId="159">
    <w:abstractNumId w:val="215"/>
  </w:num>
  <w:num w:numId="160">
    <w:abstractNumId w:val="277"/>
  </w:num>
  <w:num w:numId="161">
    <w:abstractNumId w:val="239"/>
  </w:num>
  <w:num w:numId="162">
    <w:abstractNumId w:val="237"/>
  </w:num>
  <w:num w:numId="163">
    <w:abstractNumId w:val="131"/>
  </w:num>
  <w:num w:numId="164">
    <w:abstractNumId w:val="283"/>
  </w:num>
  <w:num w:numId="165">
    <w:abstractNumId w:val="27"/>
  </w:num>
  <w:num w:numId="166">
    <w:abstractNumId w:val="197"/>
  </w:num>
  <w:num w:numId="167">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97"/>
  </w:num>
  <w:num w:numId="169">
    <w:abstractNumId w:val="246"/>
  </w:num>
  <w:num w:numId="170">
    <w:abstractNumId w:val="251"/>
  </w:num>
  <w:num w:numId="171">
    <w:abstractNumId w:val="204"/>
  </w:num>
  <w:num w:numId="172">
    <w:abstractNumId w:val="294"/>
  </w:num>
  <w:num w:numId="173">
    <w:abstractNumId w:val="203"/>
  </w:num>
  <w:num w:numId="174">
    <w:abstractNumId w:val="22"/>
  </w:num>
  <w:num w:numId="175">
    <w:abstractNumId w:val="41"/>
  </w:num>
  <w:num w:numId="176">
    <w:abstractNumId w:val="206"/>
  </w:num>
  <w:num w:numId="177">
    <w:abstractNumId w:val="264"/>
  </w:num>
  <w:num w:numId="178">
    <w:abstractNumId w:val="210"/>
  </w:num>
  <w:num w:numId="179">
    <w:abstractNumId w:val="190"/>
  </w:num>
  <w:num w:numId="180">
    <w:abstractNumId w:val="63"/>
    <w:lvlOverride w:ilvl="0"/>
    <w:lvlOverride w:ilvl="1">
      <w:startOverride w:val="1"/>
    </w:lvlOverride>
    <w:lvlOverride w:ilvl="2"/>
    <w:lvlOverride w:ilvl="3"/>
    <w:lvlOverride w:ilvl="4"/>
    <w:lvlOverride w:ilvl="5"/>
    <w:lvlOverride w:ilvl="6"/>
    <w:lvlOverride w:ilvl="7"/>
    <w:lvlOverride w:ilvl="8"/>
  </w:num>
  <w:num w:numId="181">
    <w:abstractNumId w:val="24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54"/>
  </w:num>
  <w:num w:numId="185">
    <w:abstractNumId w:val="183"/>
  </w:num>
  <w:num w:numId="186">
    <w:abstractNumId w:val="10"/>
  </w:num>
  <w:num w:numId="187">
    <w:abstractNumId w:val="133"/>
  </w:num>
  <w:num w:numId="188">
    <w:abstractNumId w:val="127"/>
  </w:num>
  <w:num w:numId="189">
    <w:abstractNumId w:val="136"/>
  </w:num>
  <w:num w:numId="190">
    <w:abstractNumId w:val="135"/>
  </w:num>
  <w:num w:numId="191">
    <w:abstractNumId w:val="208"/>
  </w:num>
  <w:num w:numId="192">
    <w:abstractNumId w:val="254"/>
  </w:num>
  <w:num w:numId="193">
    <w:abstractNumId w:val="62"/>
  </w:num>
  <w:num w:numId="194">
    <w:abstractNumId w:val="145"/>
  </w:num>
  <w:num w:numId="195">
    <w:abstractNumId w:val="45"/>
  </w:num>
  <w:num w:numId="196">
    <w:abstractNumId w:val="2"/>
  </w:num>
  <w:num w:numId="197">
    <w:abstractNumId w:val="185"/>
  </w:num>
  <w:num w:numId="198">
    <w:abstractNumId w:val="200"/>
  </w:num>
  <w:num w:numId="199">
    <w:abstractNumId w:val="137"/>
  </w:num>
  <w:num w:numId="200">
    <w:abstractNumId w:val="272"/>
  </w:num>
  <w:num w:numId="201">
    <w:abstractNumId w:val="64"/>
  </w:num>
  <w:num w:numId="202">
    <w:abstractNumId w:val="56"/>
  </w:num>
  <w:num w:numId="203">
    <w:abstractNumId w:val="276"/>
  </w:num>
  <w:num w:numId="204">
    <w:abstractNumId w:val="67"/>
  </w:num>
  <w:num w:numId="205">
    <w:abstractNumId w:val="123"/>
  </w:num>
  <w:num w:numId="20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89"/>
  </w:num>
  <w:num w:numId="209">
    <w:abstractNumId w:val="98"/>
  </w:num>
  <w:num w:numId="210">
    <w:abstractNumId w:val="109"/>
  </w:num>
  <w:num w:numId="211">
    <w:abstractNumId w:val="7"/>
  </w:num>
  <w:num w:numId="2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70"/>
  </w:num>
  <w:num w:numId="214">
    <w:abstractNumId w:val="221"/>
  </w:num>
  <w:num w:numId="215">
    <w:abstractNumId w:val="207"/>
  </w:num>
  <w:num w:numId="216">
    <w:abstractNumId w:val="116"/>
  </w:num>
  <w:num w:numId="217">
    <w:abstractNumId w:val="68"/>
  </w:num>
  <w:num w:numId="218">
    <w:abstractNumId w:val="44"/>
  </w:num>
  <w:num w:numId="219">
    <w:abstractNumId w:val="118"/>
  </w:num>
  <w:num w:numId="220">
    <w:abstractNumId w:val="211"/>
  </w:num>
  <w:num w:numId="221">
    <w:abstractNumId w:val="107"/>
  </w:num>
  <w:num w:numId="222">
    <w:abstractNumId w:val="223"/>
  </w:num>
  <w:num w:numId="223">
    <w:abstractNumId w:val="257"/>
  </w:num>
  <w:num w:numId="224">
    <w:abstractNumId w:val="181"/>
  </w:num>
  <w:num w:numId="225">
    <w:abstractNumId w:val="233"/>
  </w:num>
  <w:num w:numId="226">
    <w:abstractNumId w:val="250"/>
  </w:num>
  <w:num w:numId="227">
    <w:abstractNumId w:val="19"/>
  </w:num>
  <w:num w:numId="228">
    <w:abstractNumId w:val="88"/>
  </w:num>
  <w:num w:numId="229">
    <w:abstractNumId w:val="286"/>
  </w:num>
  <w:num w:numId="230">
    <w:abstractNumId w:val="198"/>
  </w:num>
  <w:num w:numId="231">
    <w:abstractNumId w:val="104"/>
  </w:num>
  <w:num w:numId="232">
    <w:abstractNumId w:val="25"/>
  </w:num>
  <w:num w:numId="233">
    <w:abstractNumId w:val="238"/>
  </w:num>
  <w:num w:numId="234">
    <w:abstractNumId w:val="250"/>
  </w:num>
  <w:num w:numId="235">
    <w:abstractNumId w:val="182"/>
  </w:num>
  <w:num w:numId="236">
    <w:abstractNumId w:val="295"/>
  </w:num>
  <w:num w:numId="237">
    <w:abstractNumId w:val="298"/>
  </w:num>
  <w:num w:numId="238">
    <w:abstractNumId w:val="155"/>
  </w:num>
  <w:num w:numId="239">
    <w:abstractNumId w:val="284"/>
  </w:num>
  <w:num w:numId="240">
    <w:abstractNumId w:val="179"/>
  </w:num>
  <w:num w:numId="241">
    <w:abstractNumId w:val="180"/>
  </w:num>
  <w:num w:numId="242">
    <w:abstractNumId w:val="263"/>
  </w:num>
  <w:num w:numId="243">
    <w:abstractNumId w:val="86"/>
  </w:num>
  <w:num w:numId="244">
    <w:abstractNumId w:val="70"/>
  </w:num>
  <w:num w:numId="245">
    <w:abstractNumId w:val="262"/>
  </w:num>
  <w:num w:numId="246">
    <w:abstractNumId w:val="77"/>
  </w:num>
  <w:num w:numId="247">
    <w:abstractNumId w:val="139"/>
  </w:num>
  <w:num w:numId="248">
    <w:abstractNumId w:val="164"/>
  </w:num>
  <w:num w:numId="249">
    <w:abstractNumId w:val="234"/>
  </w:num>
  <w:num w:numId="250">
    <w:abstractNumId w:val="285"/>
  </w:num>
  <w:num w:numId="251">
    <w:abstractNumId w:val="30"/>
  </w:num>
  <w:num w:numId="252">
    <w:abstractNumId w:val="271"/>
  </w:num>
  <w:num w:numId="253">
    <w:abstractNumId w:val="128"/>
  </w:num>
  <w:num w:numId="254">
    <w:abstractNumId w:val="201"/>
  </w:num>
  <w:num w:numId="255">
    <w:abstractNumId w:val="38"/>
  </w:num>
  <w:num w:numId="256">
    <w:abstractNumId w:val="60"/>
  </w:num>
  <w:num w:numId="257">
    <w:abstractNumId w:val="103"/>
  </w:num>
  <w:num w:numId="258">
    <w:abstractNumId w:val="59"/>
  </w:num>
  <w:num w:numId="259">
    <w:abstractNumId w:val="80"/>
  </w:num>
  <w:num w:numId="260">
    <w:abstractNumId w:val="87"/>
  </w:num>
  <w:num w:numId="261">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78"/>
  </w:num>
  <w:num w:numId="263">
    <w:abstractNumId w:val="17"/>
  </w:num>
  <w:num w:numId="264">
    <w:abstractNumId w:val="125"/>
  </w:num>
  <w:num w:numId="265">
    <w:abstractNumId w:val="141"/>
  </w:num>
  <w:num w:numId="266">
    <w:abstractNumId w:val="252"/>
  </w:num>
  <w:num w:numId="267">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3"/>
  </w:num>
  <w:num w:numId="271">
    <w:abstractNumId w:val="230"/>
  </w:num>
  <w:num w:numId="272">
    <w:abstractNumId w:val="81"/>
  </w:num>
  <w:num w:numId="273">
    <w:abstractNumId w:val="243"/>
  </w:num>
  <w:num w:numId="274">
    <w:abstractNumId w:val="26"/>
  </w:num>
  <w:num w:numId="275">
    <w:abstractNumId w:val="79"/>
  </w:num>
  <w:num w:numId="276">
    <w:abstractNumId w:val="21"/>
  </w:num>
  <w:num w:numId="277">
    <w:abstractNumId w:val="66"/>
  </w:num>
  <w:num w:numId="278">
    <w:abstractNumId w:val="217"/>
  </w:num>
  <w:num w:numId="279">
    <w:abstractNumId w:val="173"/>
  </w:num>
  <w:num w:numId="280">
    <w:abstractNumId w:val="93"/>
  </w:num>
  <w:num w:numId="281">
    <w:abstractNumId w:val="157"/>
  </w:num>
  <w:num w:numId="282">
    <w:abstractNumId w:val="96"/>
  </w:num>
  <w:num w:numId="283">
    <w:abstractNumId w:val="253"/>
  </w:num>
  <w:num w:numId="284">
    <w:abstractNumId w:val="46"/>
  </w:num>
  <w:num w:numId="285">
    <w:abstractNumId w:val="105"/>
  </w:num>
  <w:num w:numId="286">
    <w:abstractNumId w:val="146"/>
  </w:num>
  <w:num w:numId="287">
    <w:abstractNumId w:val="259"/>
  </w:num>
  <w:num w:numId="288">
    <w:abstractNumId w:val="174"/>
  </w:num>
  <w:num w:numId="289">
    <w:abstractNumId w:val="132"/>
  </w:num>
  <w:num w:numId="290">
    <w:abstractNumId w:val="134"/>
  </w:num>
  <w:num w:numId="291">
    <w:abstractNumId w:val="50"/>
  </w:num>
  <w:num w:numId="292">
    <w:abstractNumId w:val="159"/>
  </w:num>
  <w:num w:numId="293">
    <w:abstractNumId w:val="244"/>
  </w:num>
  <w:num w:numId="294">
    <w:abstractNumId w:val="57"/>
  </w:num>
  <w:num w:numId="295">
    <w:abstractNumId w:val="29"/>
  </w:num>
  <w:num w:numId="296">
    <w:abstractNumId w:val="242"/>
  </w:num>
  <w:num w:numId="297">
    <w:abstractNumId w:val="184"/>
  </w:num>
  <w:num w:numId="298">
    <w:abstractNumId w:val="142"/>
  </w:num>
  <w:num w:numId="299">
    <w:abstractNumId w:val="187"/>
  </w:num>
  <w:num w:numId="300">
    <w:abstractNumId w:val="49"/>
  </w:num>
  <w:num w:numId="301">
    <w:abstractNumId w:val="129"/>
  </w:num>
  <w:num w:numId="302">
    <w:abstractNumId w:val="65"/>
  </w:num>
  <w:num w:numId="303">
    <w:abstractNumId w:val="236"/>
  </w:num>
  <w:num w:numId="304">
    <w:abstractNumId w:val="212"/>
  </w:num>
  <w:num w:numId="305">
    <w:abstractNumId w:val="193"/>
  </w:num>
  <w:num w:numId="306">
    <w:abstractNumId w:val="189"/>
  </w:num>
  <w:num w:numId="307">
    <w:abstractNumId w:val="265"/>
  </w:num>
  <w:num w:numId="308">
    <w:abstractNumId w:val="130"/>
  </w:num>
  <w:num w:numId="309">
    <w:abstractNumId w:val="240"/>
  </w:num>
  <w:num w:numId="310">
    <w:abstractNumId w:val="222"/>
  </w:num>
  <w:num w:numId="311">
    <w:abstractNumId w:val="256"/>
  </w:num>
  <w:num w:numId="312">
    <w:abstractNumId w:val="195"/>
  </w:num>
  <w:num w:numId="313">
    <w:abstractNumId w:val="126"/>
  </w:num>
  <w:num w:numId="314">
    <w:abstractNumId w:val="196"/>
  </w:num>
  <w:num w:numId="315">
    <w:abstractNumId w:val="287"/>
  </w:num>
  <w:num w:numId="316">
    <w:abstractNumId w:val="42"/>
  </w:num>
  <w:num w:numId="317">
    <w:abstractNumId w:val="11"/>
  </w:num>
  <w:num w:numId="318">
    <w:abstractNumId w:val="249"/>
  </w:num>
  <w:num w:numId="319">
    <w:abstractNumId w:val="279"/>
  </w:num>
  <w:num w:numId="320">
    <w:abstractNumId w:val="72"/>
  </w:num>
  <w:num w:numId="321">
    <w:abstractNumId w:val="212"/>
  </w:num>
  <w:num w:numId="322">
    <w:abstractNumId w:val="193"/>
  </w:num>
  <w:num w:numId="323">
    <w:abstractNumId w:val="293"/>
  </w:num>
  <w:num w:numId="324">
    <w:abstractNumId w:val="281"/>
  </w:num>
  <w:num w:numId="325">
    <w:abstractNumId w:val="37"/>
  </w:num>
  <w:num w:numId="326">
    <w:abstractNumId w:val="78"/>
  </w:num>
  <w:num w:numId="327">
    <w:abstractNumId w:val="148"/>
  </w:num>
  <w:num w:numId="328">
    <w:abstractNumId w:val="94"/>
  </w:num>
  <w:num w:numId="329">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9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F2"/>
    <w:rsid w:val="00010135"/>
    <w:rsid w:val="00011853"/>
    <w:rsid w:val="00011CC8"/>
    <w:rsid w:val="000121B4"/>
    <w:rsid w:val="00012A91"/>
    <w:rsid w:val="00017A07"/>
    <w:rsid w:val="00020908"/>
    <w:rsid w:val="00021AF6"/>
    <w:rsid w:val="00022564"/>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6AB8"/>
    <w:rsid w:val="00047B8C"/>
    <w:rsid w:val="0005160B"/>
    <w:rsid w:val="00051834"/>
    <w:rsid w:val="00054A22"/>
    <w:rsid w:val="00055341"/>
    <w:rsid w:val="00056696"/>
    <w:rsid w:val="00056D34"/>
    <w:rsid w:val="00060480"/>
    <w:rsid w:val="000655A6"/>
    <w:rsid w:val="000655EA"/>
    <w:rsid w:val="000737CC"/>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42C4"/>
    <w:rsid w:val="001061D2"/>
    <w:rsid w:val="00106B37"/>
    <w:rsid w:val="00106CDB"/>
    <w:rsid w:val="00107DC8"/>
    <w:rsid w:val="00111CE4"/>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609"/>
    <w:rsid w:val="00187A84"/>
    <w:rsid w:val="00187D1A"/>
    <w:rsid w:val="00190339"/>
    <w:rsid w:val="00190D57"/>
    <w:rsid w:val="00193321"/>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B2FDD"/>
    <w:rsid w:val="001B3074"/>
    <w:rsid w:val="001B6EE5"/>
    <w:rsid w:val="001C0623"/>
    <w:rsid w:val="001C12D2"/>
    <w:rsid w:val="001C1D46"/>
    <w:rsid w:val="001C3259"/>
    <w:rsid w:val="001C63F4"/>
    <w:rsid w:val="001C64F7"/>
    <w:rsid w:val="001C6C8D"/>
    <w:rsid w:val="001C7D71"/>
    <w:rsid w:val="001D02C2"/>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27B7"/>
    <w:rsid w:val="003235EF"/>
    <w:rsid w:val="003239E4"/>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A005A"/>
    <w:rsid w:val="003A24E1"/>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1371"/>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63C1"/>
    <w:rsid w:val="005463C6"/>
    <w:rsid w:val="00546946"/>
    <w:rsid w:val="005476DD"/>
    <w:rsid w:val="005506D7"/>
    <w:rsid w:val="00550B26"/>
    <w:rsid w:val="00551C91"/>
    <w:rsid w:val="00551D32"/>
    <w:rsid w:val="00552073"/>
    <w:rsid w:val="00552B71"/>
    <w:rsid w:val="0055433A"/>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4FE"/>
    <w:rsid w:val="005B08EC"/>
    <w:rsid w:val="005B438D"/>
    <w:rsid w:val="005B5C8B"/>
    <w:rsid w:val="005B70FD"/>
    <w:rsid w:val="005C11F4"/>
    <w:rsid w:val="005C2DD7"/>
    <w:rsid w:val="005D1126"/>
    <w:rsid w:val="005D26E0"/>
    <w:rsid w:val="005D2BFE"/>
    <w:rsid w:val="005D2E01"/>
    <w:rsid w:val="005D4047"/>
    <w:rsid w:val="005D5B89"/>
    <w:rsid w:val="005D634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41E2"/>
    <w:rsid w:val="00664D34"/>
    <w:rsid w:val="00664E2C"/>
    <w:rsid w:val="00667455"/>
    <w:rsid w:val="00667B9A"/>
    <w:rsid w:val="006709EF"/>
    <w:rsid w:val="00672DA9"/>
    <w:rsid w:val="006759AE"/>
    <w:rsid w:val="00680D10"/>
    <w:rsid w:val="00682869"/>
    <w:rsid w:val="00684095"/>
    <w:rsid w:val="00684F83"/>
    <w:rsid w:val="006850C1"/>
    <w:rsid w:val="00686487"/>
    <w:rsid w:val="00693863"/>
    <w:rsid w:val="0069438F"/>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D42"/>
    <w:rsid w:val="006C01EC"/>
    <w:rsid w:val="006C3D2B"/>
    <w:rsid w:val="006C5116"/>
    <w:rsid w:val="006C5AA9"/>
    <w:rsid w:val="006C6579"/>
    <w:rsid w:val="006C6C87"/>
    <w:rsid w:val="006C72B5"/>
    <w:rsid w:val="006C7759"/>
    <w:rsid w:val="006D0036"/>
    <w:rsid w:val="006D023E"/>
    <w:rsid w:val="006D0F0A"/>
    <w:rsid w:val="006D1207"/>
    <w:rsid w:val="006D2C1E"/>
    <w:rsid w:val="006D2D61"/>
    <w:rsid w:val="006D31BF"/>
    <w:rsid w:val="006D7B81"/>
    <w:rsid w:val="006E28D3"/>
    <w:rsid w:val="006E2BB8"/>
    <w:rsid w:val="006E333B"/>
    <w:rsid w:val="006E4251"/>
    <w:rsid w:val="006E57FE"/>
    <w:rsid w:val="006E5C86"/>
    <w:rsid w:val="006E5EED"/>
    <w:rsid w:val="006F0985"/>
    <w:rsid w:val="006F1262"/>
    <w:rsid w:val="006F14A2"/>
    <w:rsid w:val="006F1A0E"/>
    <w:rsid w:val="006F28F4"/>
    <w:rsid w:val="006F2994"/>
    <w:rsid w:val="006F3754"/>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1D1B"/>
    <w:rsid w:val="0075304B"/>
    <w:rsid w:val="00753E51"/>
    <w:rsid w:val="0075681D"/>
    <w:rsid w:val="0075735D"/>
    <w:rsid w:val="0076238B"/>
    <w:rsid w:val="0076627C"/>
    <w:rsid w:val="007664BF"/>
    <w:rsid w:val="00766E9B"/>
    <w:rsid w:val="00767BAE"/>
    <w:rsid w:val="00774057"/>
    <w:rsid w:val="0077464A"/>
    <w:rsid w:val="00776597"/>
    <w:rsid w:val="00777893"/>
    <w:rsid w:val="007800BC"/>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7FB"/>
    <w:rsid w:val="007C3900"/>
    <w:rsid w:val="007C5863"/>
    <w:rsid w:val="007C5881"/>
    <w:rsid w:val="007C63BF"/>
    <w:rsid w:val="007C7560"/>
    <w:rsid w:val="007D02E6"/>
    <w:rsid w:val="007D0CEC"/>
    <w:rsid w:val="007D1229"/>
    <w:rsid w:val="007D3FC6"/>
    <w:rsid w:val="007D6A92"/>
    <w:rsid w:val="007D7580"/>
    <w:rsid w:val="007E0850"/>
    <w:rsid w:val="007E29DA"/>
    <w:rsid w:val="007E3281"/>
    <w:rsid w:val="007E57CD"/>
    <w:rsid w:val="007F2B66"/>
    <w:rsid w:val="007F2E7C"/>
    <w:rsid w:val="007F3FC0"/>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7196"/>
    <w:rsid w:val="00847B8D"/>
    <w:rsid w:val="00851793"/>
    <w:rsid w:val="00852AE5"/>
    <w:rsid w:val="00854981"/>
    <w:rsid w:val="0085675C"/>
    <w:rsid w:val="00860715"/>
    <w:rsid w:val="00860BD4"/>
    <w:rsid w:val="00862D22"/>
    <w:rsid w:val="00863958"/>
    <w:rsid w:val="00864071"/>
    <w:rsid w:val="00865387"/>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B33"/>
    <w:rsid w:val="008A48C7"/>
    <w:rsid w:val="008A5719"/>
    <w:rsid w:val="008A7325"/>
    <w:rsid w:val="008B15A7"/>
    <w:rsid w:val="008B3BDE"/>
    <w:rsid w:val="008B49A7"/>
    <w:rsid w:val="008B5D23"/>
    <w:rsid w:val="008B6AFC"/>
    <w:rsid w:val="008B71CC"/>
    <w:rsid w:val="008B7ED7"/>
    <w:rsid w:val="008C2012"/>
    <w:rsid w:val="008C2E70"/>
    <w:rsid w:val="008C446F"/>
    <w:rsid w:val="008C6DE4"/>
    <w:rsid w:val="008C6E99"/>
    <w:rsid w:val="008C7E70"/>
    <w:rsid w:val="008D123B"/>
    <w:rsid w:val="008E0777"/>
    <w:rsid w:val="008E08E5"/>
    <w:rsid w:val="008E0D3D"/>
    <w:rsid w:val="008E1F3F"/>
    <w:rsid w:val="008E2467"/>
    <w:rsid w:val="008E2CB8"/>
    <w:rsid w:val="008E37EA"/>
    <w:rsid w:val="008E464E"/>
    <w:rsid w:val="008E491D"/>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348E"/>
    <w:rsid w:val="0091609B"/>
    <w:rsid w:val="00917CCB"/>
    <w:rsid w:val="00921D28"/>
    <w:rsid w:val="00922E1B"/>
    <w:rsid w:val="009239AB"/>
    <w:rsid w:val="009261A1"/>
    <w:rsid w:val="009335EA"/>
    <w:rsid w:val="009341C5"/>
    <w:rsid w:val="00934BE4"/>
    <w:rsid w:val="00936A12"/>
    <w:rsid w:val="00936D2B"/>
    <w:rsid w:val="00942A5A"/>
    <w:rsid w:val="00942EC2"/>
    <w:rsid w:val="00943F89"/>
    <w:rsid w:val="00944D73"/>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6A0"/>
    <w:rsid w:val="009A1407"/>
    <w:rsid w:val="009A1629"/>
    <w:rsid w:val="009A1E7B"/>
    <w:rsid w:val="009A3C47"/>
    <w:rsid w:val="009A3F13"/>
    <w:rsid w:val="009A4637"/>
    <w:rsid w:val="009B0041"/>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33D6"/>
    <w:rsid w:val="00A23BF2"/>
    <w:rsid w:val="00A27921"/>
    <w:rsid w:val="00A27D81"/>
    <w:rsid w:val="00A30537"/>
    <w:rsid w:val="00A306B6"/>
    <w:rsid w:val="00A31E31"/>
    <w:rsid w:val="00A359AA"/>
    <w:rsid w:val="00A37E27"/>
    <w:rsid w:val="00A406BF"/>
    <w:rsid w:val="00A407B4"/>
    <w:rsid w:val="00A40D7A"/>
    <w:rsid w:val="00A40F4F"/>
    <w:rsid w:val="00A41090"/>
    <w:rsid w:val="00A41DCD"/>
    <w:rsid w:val="00A424EE"/>
    <w:rsid w:val="00A43335"/>
    <w:rsid w:val="00A44EFE"/>
    <w:rsid w:val="00A46029"/>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FFD"/>
    <w:rsid w:val="00A77C7B"/>
    <w:rsid w:val="00A82346"/>
    <w:rsid w:val="00A84510"/>
    <w:rsid w:val="00A86784"/>
    <w:rsid w:val="00A87921"/>
    <w:rsid w:val="00A90D06"/>
    <w:rsid w:val="00A90EA8"/>
    <w:rsid w:val="00A90EB0"/>
    <w:rsid w:val="00A91307"/>
    <w:rsid w:val="00A914F5"/>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B21"/>
    <w:rsid w:val="00BB1FF8"/>
    <w:rsid w:val="00BB396E"/>
    <w:rsid w:val="00BB539A"/>
    <w:rsid w:val="00BB57CF"/>
    <w:rsid w:val="00BB65F8"/>
    <w:rsid w:val="00BB68C7"/>
    <w:rsid w:val="00BC0F7D"/>
    <w:rsid w:val="00BC177C"/>
    <w:rsid w:val="00BC1EF2"/>
    <w:rsid w:val="00BC2922"/>
    <w:rsid w:val="00BC2C26"/>
    <w:rsid w:val="00BC3BC7"/>
    <w:rsid w:val="00BC4319"/>
    <w:rsid w:val="00BC5E41"/>
    <w:rsid w:val="00BC692B"/>
    <w:rsid w:val="00BC78E2"/>
    <w:rsid w:val="00BD010A"/>
    <w:rsid w:val="00BD114B"/>
    <w:rsid w:val="00BD2D8B"/>
    <w:rsid w:val="00BD3223"/>
    <w:rsid w:val="00BD4100"/>
    <w:rsid w:val="00BD4E16"/>
    <w:rsid w:val="00BD519E"/>
    <w:rsid w:val="00BE11AD"/>
    <w:rsid w:val="00BE4035"/>
    <w:rsid w:val="00BE41C3"/>
    <w:rsid w:val="00BE5431"/>
    <w:rsid w:val="00BE5EC2"/>
    <w:rsid w:val="00BE78B0"/>
    <w:rsid w:val="00BF156B"/>
    <w:rsid w:val="00BF1BEA"/>
    <w:rsid w:val="00BF3A32"/>
    <w:rsid w:val="00C01053"/>
    <w:rsid w:val="00C02387"/>
    <w:rsid w:val="00C025B4"/>
    <w:rsid w:val="00C03644"/>
    <w:rsid w:val="00C049F6"/>
    <w:rsid w:val="00C06AFA"/>
    <w:rsid w:val="00C06C84"/>
    <w:rsid w:val="00C07376"/>
    <w:rsid w:val="00C10BA8"/>
    <w:rsid w:val="00C113E9"/>
    <w:rsid w:val="00C12919"/>
    <w:rsid w:val="00C12F90"/>
    <w:rsid w:val="00C21368"/>
    <w:rsid w:val="00C24B8D"/>
    <w:rsid w:val="00C25F51"/>
    <w:rsid w:val="00C33079"/>
    <w:rsid w:val="00C33FC1"/>
    <w:rsid w:val="00C36A74"/>
    <w:rsid w:val="00C409F8"/>
    <w:rsid w:val="00C40CF8"/>
    <w:rsid w:val="00C412D5"/>
    <w:rsid w:val="00C4424D"/>
    <w:rsid w:val="00C445A8"/>
    <w:rsid w:val="00C45231"/>
    <w:rsid w:val="00C5013E"/>
    <w:rsid w:val="00C53164"/>
    <w:rsid w:val="00C555B3"/>
    <w:rsid w:val="00C5733B"/>
    <w:rsid w:val="00C614DD"/>
    <w:rsid w:val="00C62EFA"/>
    <w:rsid w:val="00C656B5"/>
    <w:rsid w:val="00C6570B"/>
    <w:rsid w:val="00C72630"/>
    <w:rsid w:val="00C72833"/>
    <w:rsid w:val="00C810E3"/>
    <w:rsid w:val="00C8192D"/>
    <w:rsid w:val="00C828E4"/>
    <w:rsid w:val="00C83C45"/>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DA3"/>
    <w:rsid w:val="00DD296E"/>
    <w:rsid w:val="00DD2BDA"/>
    <w:rsid w:val="00DD3199"/>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86C"/>
    <w:rsid w:val="00E24132"/>
    <w:rsid w:val="00E24ACD"/>
    <w:rsid w:val="00E32325"/>
    <w:rsid w:val="00E32EE4"/>
    <w:rsid w:val="00E3331C"/>
    <w:rsid w:val="00E3332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62B9"/>
    <w:rsid w:val="00F006BF"/>
    <w:rsid w:val="00F01691"/>
    <w:rsid w:val="00F01855"/>
    <w:rsid w:val="00F025A2"/>
    <w:rsid w:val="00F04712"/>
    <w:rsid w:val="00F0522D"/>
    <w:rsid w:val="00F059B0"/>
    <w:rsid w:val="00F141BB"/>
    <w:rsid w:val="00F15152"/>
    <w:rsid w:val="00F15DDF"/>
    <w:rsid w:val="00F16944"/>
    <w:rsid w:val="00F20A06"/>
    <w:rsid w:val="00F20EAB"/>
    <w:rsid w:val="00F2209A"/>
    <w:rsid w:val="00F22EC7"/>
    <w:rsid w:val="00F23234"/>
    <w:rsid w:val="00F23B09"/>
    <w:rsid w:val="00F23B0B"/>
    <w:rsid w:val="00F24B71"/>
    <w:rsid w:val="00F25B90"/>
    <w:rsid w:val="00F25F43"/>
    <w:rsid w:val="00F26562"/>
    <w:rsid w:val="00F269AF"/>
    <w:rsid w:val="00F312C8"/>
    <w:rsid w:val="00F33AE7"/>
    <w:rsid w:val="00F34BC7"/>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1266"/>
    <w:rsid w:val="00FA1301"/>
    <w:rsid w:val="00FA2698"/>
    <w:rsid w:val="00FA3304"/>
    <w:rsid w:val="00FA3B59"/>
    <w:rsid w:val="00FA4335"/>
    <w:rsid w:val="00FA4D19"/>
    <w:rsid w:val="00FB1FC6"/>
    <w:rsid w:val="00FB3A3E"/>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14337"/>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qFormat/>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78097</Words>
  <Characters>445159</Characters>
  <Application>Microsoft Office Word</Application>
  <DocSecurity>0</DocSecurity>
  <Lines>3709</Lines>
  <Paragraphs>1044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522212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30</cp:revision>
  <dcterms:created xsi:type="dcterms:W3CDTF">2021-03-22T10:04:00Z</dcterms:created>
  <dcterms:modified xsi:type="dcterms:W3CDTF">2022-01-08T17:10:00Z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