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36D4ECC9"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bookmarkStart w:id="3" w:name="specVersion"/>
            <w:r w:rsidR="00D13363" w:rsidRPr="007530C6">
              <w:t>V</w:t>
            </w:r>
            <w:r w:rsidR="00D13363">
              <w:rPr>
                <w:rFonts w:hint="eastAsia"/>
                <w:lang w:eastAsia="zh-CN"/>
              </w:rPr>
              <w:t>1</w:t>
            </w:r>
            <w:r w:rsidR="00D13363">
              <w:rPr>
                <w:lang w:eastAsia="zh-CN"/>
              </w:rPr>
              <w:t>8</w:t>
            </w:r>
            <w:r w:rsidRPr="007530C6">
              <w:t>.</w:t>
            </w:r>
            <w:r w:rsidR="0088739C">
              <w:rPr>
                <w:lang w:eastAsia="zh-CN"/>
              </w:rPr>
              <w:t>2</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88739C">
              <w:rPr>
                <w:sz w:val="32"/>
                <w:lang w:eastAsia="zh-CN"/>
              </w:rPr>
              <w:t>09</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4719B702"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r w:rsidR="00D13363" w:rsidRPr="001F71C2">
              <w:rPr>
                <w:rStyle w:val="ZGSM"/>
              </w:rPr>
              <w:t>1</w:t>
            </w:r>
            <w:r w:rsidR="00D13363">
              <w:rPr>
                <w:rStyle w:val="ZGSM"/>
              </w:rPr>
              <w:t>8</w:t>
            </w:r>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bookmarkStart w:id="7" w:name="_MON_1684549432"/>
      <w:bookmarkEnd w:id="7"/>
      <w:tr w:rsidR="00D82E6F" w:rsidRPr="007530C6" w14:paraId="4DA45E4F" w14:textId="77777777" w:rsidTr="005E4BB2">
        <w:trPr>
          <w:trHeight w:hRule="exact" w:val="1531"/>
        </w:trPr>
        <w:tc>
          <w:tcPr>
            <w:tcW w:w="4883" w:type="dxa"/>
            <w:shd w:val="clear" w:color="auto" w:fill="auto"/>
          </w:tcPr>
          <w:p w14:paraId="4FBA7106" w14:textId="768D9839" w:rsidR="00D82E6F" w:rsidRPr="007530C6" w:rsidRDefault="00D13363" w:rsidP="00D82E6F">
            <w:r>
              <w:object w:dxaOrig="2026" w:dyaOrig="1251" w14:anchorId="10F73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5pt" o:ole="">
                  <v:imagedata r:id="rId9" o:title=""/>
                </v:shape>
                <o:OLEObject Type="Embed" ProgID="Word.Picture.8" ShapeID="_x0000_i1025" DrawAspect="Content" ObjectID="_1757324180" r:id="rId10"/>
              </w:object>
            </w:r>
          </w:p>
        </w:tc>
        <w:tc>
          <w:tcPr>
            <w:tcW w:w="5540" w:type="dxa"/>
            <w:shd w:val="clear" w:color="auto" w:fill="auto"/>
          </w:tcPr>
          <w:p w14:paraId="26F08BD1" w14:textId="77777777" w:rsidR="00D82E6F" w:rsidRPr="007530C6" w:rsidRDefault="004D62FC" w:rsidP="00D82E6F">
            <w:pPr>
              <w:jc w:val="right"/>
            </w:pPr>
            <w:bookmarkStart w:id="8" w:name="logos"/>
            <w:r>
              <w:pict w14:anchorId="07842277">
                <v:shape id="_x0000_i1026" type="#_x0000_t75" style="width:128.2pt;height:74.95pt">
                  <v:imagedata r:id="rId11"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1C309E06"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7D8107AF" w14:textId="0A7CD89A" w:rsidR="007833E9" w:rsidRDefault="007833E9">
      <w:pPr>
        <w:pStyle w:val="TOC1"/>
        <w:rPr>
          <w:rFonts w:ascii="Calibri" w:eastAsia="DengXian" w:hAnsi="Calibri"/>
          <w:kern w:val="2"/>
          <w:szCs w:val="22"/>
        </w:rPr>
      </w:pPr>
      <w:r>
        <w:fldChar w:fldCharType="begin"/>
      </w:r>
      <w:r>
        <w:instrText xml:space="preserve"> TOC \o "1-9" </w:instrText>
      </w:r>
      <w:r>
        <w:fldChar w:fldCharType="separate"/>
      </w:r>
      <w:r>
        <w:t>Foreword</w:t>
      </w:r>
      <w:r>
        <w:tab/>
      </w:r>
      <w:r>
        <w:fldChar w:fldCharType="begin"/>
      </w:r>
      <w:r>
        <w:instrText xml:space="preserve"> PAGEREF _Toc145510947 \h </w:instrText>
      </w:r>
      <w:r>
        <w:fldChar w:fldCharType="separate"/>
      </w:r>
      <w:r>
        <w:t>12</w:t>
      </w:r>
      <w:r>
        <w:fldChar w:fldCharType="end"/>
      </w:r>
    </w:p>
    <w:p w14:paraId="5A10AEAC" w14:textId="337BB9D7" w:rsidR="007833E9" w:rsidRDefault="007833E9">
      <w:pPr>
        <w:pStyle w:val="TOC1"/>
        <w:rPr>
          <w:rFonts w:ascii="Calibri" w:eastAsia="DengXian" w:hAnsi="Calibri"/>
          <w:kern w:val="2"/>
          <w:szCs w:val="22"/>
        </w:rPr>
      </w:pPr>
      <w:r>
        <w:t>1</w:t>
      </w:r>
      <w:r>
        <w:rPr>
          <w:rFonts w:ascii="Calibri" w:eastAsia="DengXian" w:hAnsi="Calibri"/>
          <w:kern w:val="2"/>
          <w:szCs w:val="22"/>
        </w:rPr>
        <w:tab/>
      </w:r>
      <w:r>
        <w:t>Scope</w:t>
      </w:r>
      <w:r>
        <w:tab/>
      </w:r>
      <w:r>
        <w:fldChar w:fldCharType="begin"/>
      </w:r>
      <w:r>
        <w:instrText xml:space="preserve"> PAGEREF _Toc145510948 \h </w:instrText>
      </w:r>
      <w:r>
        <w:fldChar w:fldCharType="separate"/>
      </w:r>
      <w:r>
        <w:t>14</w:t>
      </w:r>
      <w:r>
        <w:fldChar w:fldCharType="end"/>
      </w:r>
    </w:p>
    <w:p w14:paraId="4D09DE1E" w14:textId="29ADAF9B" w:rsidR="007833E9" w:rsidRDefault="007833E9">
      <w:pPr>
        <w:pStyle w:val="TOC1"/>
        <w:rPr>
          <w:rFonts w:ascii="Calibri" w:eastAsia="DengXian" w:hAnsi="Calibri"/>
          <w:kern w:val="2"/>
          <w:szCs w:val="22"/>
        </w:rPr>
      </w:pPr>
      <w:r>
        <w:t>2</w:t>
      </w:r>
      <w:r>
        <w:rPr>
          <w:rFonts w:ascii="Calibri" w:eastAsia="DengXian" w:hAnsi="Calibri"/>
          <w:kern w:val="2"/>
          <w:szCs w:val="22"/>
        </w:rPr>
        <w:tab/>
      </w:r>
      <w:r>
        <w:t>References</w:t>
      </w:r>
      <w:r>
        <w:tab/>
      </w:r>
      <w:r>
        <w:fldChar w:fldCharType="begin"/>
      </w:r>
      <w:r>
        <w:instrText xml:space="preserve"> PAGEREF _Toc145510949 \h </w:instrText>
      </w:r>
      <w:r>
        <w:fldChar w:fldCharType="separate"/>
      </w:r>
      <w:r>
        <w:t>14</w:t>
      </w:r>
      <w:r>
        <w:fldChar w:fldCharType="end"/>
      </w:r>
    </w:p>
    <w:p w14:paraId="0E9AF261" w14:textId="75E4EA55" w:rsidR="007833E9" w:rsidRDefault="007833E9">
      <w:pPr>
        <w:pStyle w:val="TOC1"/>
        <w:rPr>
          <w:rFonts w:ascii="Calibri" w:eastAsia="DengXian" w:hAnsi="Calibri"/>
          <w:kern w:val="2"/>
          <w:szCs w:val="22"/>
        </w:rPr>
      </w:pPr>
      <w:r>
        <w:t>3</w:t>
      </w:r>
      <w:r>
        <w:rPr>
          <w:rFonts w:ascii="Calibri" w:eastAsia="DengXian" w:hAnsi="Calibri"/>
          <w:kern w:val="2"/>
          <w:szCs w:val="22"/>
        </w:rPr>
        <w:tab/>
      </w:r>
      <w:r>
        <w:t>Definitions of terms, symbols and abbreviations</w:t>
      </w:r>
      <w:r>
        <w:tab/>
      </w:r>
      <w:r>
        <w:fldChar w:fldCharType="begin"/>
      </w:r>
      <w:r>
        <w:instrText xml:space="preserve"> PAGEREF _Toc145510950 \h </w:instrText>
      </w:r>
      <w:r>
        <w:fldChar w:fldCharType="separate"/>
      </w:r>
      <w:r>
        <w:t>15</w:t>
      </w:r>
      <w:r>
        <w:fldChar w:fldCharType="end"/>
      </w:r>
    </w:p>
    <w:p w14:paraId="69511FAB" w14:textId="25F2556F" w:rsidR="007833E9" w:rsidRDefault="007833E9">
      <w:pPr>
        <w:pStyle w:val="TOC2"/>
        <w:rPr>
          <w:rFonts w:ascii="Calibri" w:eastAsia="DengXian" w:hAnsi="Calibri"/>
          <w:kern w:val="2"/>
          <w:sz w:val="22"/>
          <w:szCs w:val="22"/>
        </w:rPr>
      </w:pPr>
      <w:r>
        <w:t>3.1</w:t>
      </w:r>
      <w:r>
        <w:rPr>
          <w:rFonts w:ascii="Calibri" w:eastAsia="DengXian" w:hAnsi="Calibri"/>
          <w:kern w:val="2"/>
          <w:sz w:val="22"/>
          <w:szCs w:val="22"/>
        </w:rPr>
        <w:tab/>
      </w:r>
      <w:r>
        <w:t>Terms</w:t>
      </w:r>
      <w:r>
        <w:tab/>
      </w:r>
      <w:r>
        <w:fldChar w:fldCharType="begin"/>
      </w:r>
      <w:r>
        <w:instrText xml:space="preserve"> PAGEREF _Toc145510951 \h </w:instrText>
      </w:r>
      <w:r>
        <w:fldChar w:fldCharType="separate"/>
      </w:r>
      <w:r>
        <w:t>15</w:t>
      </w:r>
      <w:r>
        <w:fldChar w:fldCharType="end"/>
      </w:r>
    </w:p>
    <w:p w14:paraId="6838D84F" w14:textId="01F2682E" w:rsidR="007833E9" w:rsidRDefault="007833E9">
      <w:pPr>
        <w:pStyle w:val="TOC2"/>
        <w:rPr>
          <w:rFonts w:ascii="Calibri" w:eastAsia="DengXian" w:hAnsi="Calibri"/>
          <w:kern w:val="2"/>
          <w:sz w:val="22"/>
          <w:szCs w:val="22"/>
        </w:rPr>
      </w:pPr>
      <w:r>
        <w:t>3.2</w:t>
      </w:r>
      <w:r>
        <w:rPr>
          <w:rFonts w:ascii="Calibri" w:eastAsia="DengXian" w:hAnsi="Calibri"/>
          <w:kern w:val="2"/>
          <w:sz w:val="22"/>
          <w:szCs w:val="22"/>
        </w:rPr>
        <w:tab/>
      </w:r>
      <w:r>
        <w:t>Symbols</w:t>
      </w:r>
      <w:r>
        <w:tab/>
      </w:r>
      <w:r>
        <w:fldChar w:fldCharType="begin"/>
      </w:r>
      <w:r>
        <w:instrText xml:space="preserve"> PAGEREF _Toc145510952 \h </w:instrText>
      </w:r>
      <w:r>
        <w:fldChar w:fldCharType="separate"/>
      </w:r>
      <w:r>
        <w:t>16</w:t>
      </w:r>
      <w:r>
        <w:fldChar w:fldCharType="end"/>
      </w:r>
    </w:p>
    <w:p w14:paraId="67CF2BD5" w14:textId="44434F1F" w:rsidR="007833E9" w:rsidRDefault="007833E9">
      <w:pPr>
        <w:pStyle w:val="TOC2"/>
        <w:rPr>
          <w:rFonts w:ascii="Calibri" w:eastAsia="DengXian" w:hAnsi="Calibri"/>
          <w:kern w:val="2"/>
          <w:sz w:val="22"/>
          <w:szCs w:val="22"/>
        </w:rPr>
      </w:pPr>
      <w:r>
        <w:t>3.3</w:t>
      </w:r>
      <w:r>
        <w:rPr>
          <w:rFonts w:ascii="Calibri" w:eastAsia="DengXian" w:hAnsi="Calibri"/>
          <w:kern w:val="2"/>
          <w:sz w:val="22"/>
          <w:szCs w:val="22"/>
        </w:rPr>
        <w:tab/>
      </w:r>
      <w:r>
        <w:t>Abbreviations</w:t>
      </w:r>
      <w:r>
        <w:tab/>
      </w:r>
      <w:r>
        <w:fldChar w:fldCharType="begin"/>
      </w:r>
      <w:r>
        <w:instrText xml:space="preserve"> PAGEREF _Toc145510953 \h </w:instrText>
      </w:r>
      <w:r>
        <w:fldChar w:fldCharType="separate"/>
      </w:r>
      <w:r>
        <w:t>16</w:t>
      </w:r>
      <w:r>
        <w:fldChar w:fldCharType="end"/>
      </w:r>
    </w:p>
    <w:p w14:paraId="11D1821E" w14:textId="030B074C" w:rsidR="007833E9" w:rsidRDefault="007833E9">
      <w:pPr>
        <w:pStyle w:val="TOC1"/>
        <w:rPr>
          <w:rFonts w:ascii="Calibri" w:eastAsia="DengXian" w:hAnsi="Calibri"/>
          <w:kern w:val="2"/>
          <w:szCs w:val="22"/>
        </w:rPr>
      </w:pPr>
      <w:r>
        <w:t>4</w:t>
      </w:r>
      <w:r>
        <w:rPr>
          <w:rFonts w:ascii="Calibri" w:eastAsia="DengXian" w:hAnsi="Calibri"/>
          <w:kern w:val="2"/>
          <w:szCs w:val="22"/>
        </w:rPr>
        <w:tab/>
      </w:r>
      <w:r>
        <w:t xml:space="preserve">General </w:t>
      </w:r>
      <w:r>
        <w:rPr>
          <w:lang w:eastAsia="zh-CN"/>
        </w:rPr>
        <w:t xml:space="preserve">conducted </w:t>
      </w:r>
      <w:r>
        <w:t>test conditions and declarations</w:t>
      </w:r>
      <w:r>
        <w:tab/>
      </w:r>
      <w:r>
        <w:fldChar w:fldCharType="begin"/>
      </w:r>
      <w:r>
        <w:instrText xml:space="preserve"> PAGEREF _Toc145510954 \h </w:instrText>
      </w:r>
      <w:r>
        <w:fldChar w:fldCharType="separate"/>
      </w:r>
      <w:r>
        <w:t>17</w:t>
      </w:r>
      <w:r>
        <w:fldChar w:fldCharType="end"/>
      </w:r>
    </w:p>
    <w:p w14:paraId="2D79766B" w14:textId="5C75FA1A" w:rsidR="007833E9" w:rsidRDefault="007833E9">
      <w:pPr>
        <w:pStyle w:val="TOC2"/>
        <w:rPr>
          <w:rFonts w:ascii="Calibri" w:eastAsia="DengXian" w:hAnsi="Calibri"/>
          <w:kern w:val="2"/>
          <w:sz w:val="22"/>
          <w:szCs w:val="22"/>
        </w:rPr>
      </w:pPr>
      <w:r>
        <w:t>4.1</w:t>
      </w:r>
      <w:r>
        <w:rPr>
          <w:rFonts w:ascii="Calibri" w:eastAsia="DengXian" w:hAnsi="Calibri"/>
          <w:kern w:val="2"/>
          <w:sz w:val="22"/>
          <w:szCs w:val="22"/>
        </w:rPr>
        <w:tab/>
      </w:r>
      <w:r>
        <w:t>Measurement uncertainties and test requirements</w:t>
      </w:r>
      <w:r>
        <w:tab/>
      </w:r>
      <w:r>
        <w:fldChar w:fldCharType="begin"/>
      </w:r>
      <w:r>
        <w:instrText xml:space="preserve"> PAGEREF _Toc145510955 \h </w:instrText>
      </w:r>
      <w:r>
        <w:fldChar w:fldCharType="separate"/>
      </w:r>
      <w:r>
        <w:t>17</w:t>
      </w:r>
      <w:r>
        <w:fldChar w:fldCharType="end"/>
      </w:r>
    </w:p>
    <w:p w14:paraId="27C09F38" w14:textId="21104B26" w:rsidR="007833E9" w:rsidRDefault="007833E9">
      <w:pPr>
        <w:pStyle w:val="TOC3"/>
        <w:rPr>
          <w:rFonts w:ascii="Calibri" w:eastAsia="DengXian" w:hAnsi="Calibri"/>
          <w:kern w:val="2"/>
          <w:sz w:val="22"/>
          <w:szCs w:val="22"/>
        </w:rPr>
      </w:pPr>
      <w:r>
        <w:t>4.1.1</w:t>
      </w:r>
      <w:r>
        <w:rPr>
          <w:rFonts w:ascii="Calibri" w:eastAsia="DengXian" w:hAnsi="Calibri"/>
          <w:kern w:val="2"/>
          <w:sz w:val="22"/>
          <w:szCs w:val="22"/>
        </w:rPr>
        <w:tab/>
      </w:r>
      <w:r>
        <w:t>General</w:t>
      </w:r>
      <w:r>
        <w:tab/>
      </w:r>
      <w:r>
        <w:fldChar w:fldCharType="begin"/>
      </w:r>
      <w:r>
        <w:instrText xml:space="preserve"> PAGEREF _Toc145510956 \h </w:instrText>
      </w:r>
      <w:r>
        <w:fldChar w:fldCharType="separate"/>
      </w:r>
      <w:r>
        <w:t>17</w:t>
      </w:r>
      <w:r>
        <w:fldChar w:fldCharType="end"/>
      </w:r>
    </w:p>
    <w:p w14:paraId="23A8F19A" w14:textId="19F27724" w:rsidR="007833E9" w:rsidRDefault="007833E9">
      <w:pPr>
        <w:pStyle w:val="TOC3"/>
        <w:rPr>
          <w:rFonts w:ascii="Calibri" w:eastAsia="DengXian" w:hAnsi="Calibri"/>
          <w:kern w:val="2"/>
          <w:sz w:val="22"/>
          <w:szCs w:val="22"/>
        </w:rPr>
      </w:pPr>
      <w:r>
        <w:t>4.1.2</w:t>
      </w:r>
      <w:r>
        <w:rPr>
          <w:rFonts w:ascii="Calibri" w:eastAsia="DengXian" w:hAnsi="Calibri"/>
          <w:kern w:val="2"/>
          <w:sz w:val="22"/>
          <w:szCs w:val="22"/>
        </w:rPr>
        <w:tab/>
      </w:r>
      <w:r>
        <w:t>Acceptable uncertainty of Test System</w:t>
      </w:r>
      <w:r>
        <w:tab/>
      </w:r>
      <w:r>
        <w:fldChar w:fldCharType="begin"/>
      </w:r>
      <w:r>
        <w:instrText xml:space="preserve"> PAGEREF _Toc145510957 \h </w:instrText>
      </w:r>
      <w:r>
        <w:fldChar w:fldCharType="separate"/>
      </w:r>
      <w:r>
        <w:t>17</w:t>
      </w:r>
      <w:r>
        <w:fldChar w:fldCharType="end"/>
      </w:r>
    </w:p>
    <w:p w14:paraId="234954A6" w14:textId="790B64E9" w:rsidR="007833E9" w:rsidRDefault="007833E9">
      <w:pPr>
        <w:pStyle w:val="TOC4"/>
        <w:rPr>
          <w:rFonts w:ascii="Calibri" w:eastAsia="DengXian" w:hAnsi="Calibri"/>
          <w:kern w:val="2"/>
          <w:sz w:val="22"/>
          <w:szCs w:val="22"/>
        </w:rPr>
      </w:pPr>
      <w:r>
        <w:t>4.1.2.1</w:t>
      </w:r>
      <w:r>
        <w:rPr>
          <w:rFonts w:ascii="Calibri" w:eastAsia="DengXian" w:hAnsi="Calibri"/>
          <w:kern w:val="2"/>
          <w:sz w:val="22"/>
          <w:szCs w:val="22"/>
        </w:rPr>
        <w:tab/>
      </w:r>
      <w:r>
        <w:t>General</w:t>
      </w:r>
      <w:r>
        <w:tab/>
      </w:r>
      <w:r>
        <w:fldChar w:fldCharType="begin"/>
      </w:r>
      <w:r>
        <w:instrText xml:space="preserve"> PAGEREF _Toc145510958 \h </w:instrText>
      </w:r>
      <w:r>
        <w:fldChar w:fldCharType="separate"/>
      </w:r>
      <w:r>
        <w:t>17</w:t>
      </w:r>
      <w:r>
        <w:fldChar w:fldCharType="end"/>
      </w:r>
    </w:p>
    <w:p w14:paraId="4F412485" w14:textId="019AE2D2" w:rsidR="007833E9" w:rsidRDefault="007833E9">
      <w:pPr>
        <w:pStyle w:val="TOC4"/>
        <w:rPr>
          <w:rFonts w:ascii="Calibri" w:eastAsia="DengXian" w:hAnsi="Calibri"/>
          <w:kern w:val="2"/>
          <w:sz w:val="22"/>
          <w:szCs w:val="22"/>
        </w:rPr>
      </w:pPr>
      <w:r>
        <w:t>4.1.2.2</w:t>
      </w:r>
      <w:r>
        <w:rPr>
          <w:rFonts w:ascii="Calibri" w:eastAsia="DengXian" w:hAnsi="Calibri"/>
          <w:kern w:val="2"/>
          <w:sz w:val="22"/>
          <w:szCs w:val="22"/>
        </w:rPr>
        <w:tab/>
      </w:r>
      <w:r>
        <w:t>Conducted characteristics measurements</w:t>
      </w:r>
      <w:r>
        <w:tab/>
      </w:r>
      <w:r>
        <w:fldChar w:fldCharType="begin"/>
      </w:r>
      <w:r>
        <w:instrText xml:space="preserve"> PAGEREF _Toc145510959 \h </w:instrText>
      </w:r>
      <w:r>
        <w:fldChar w:fldCharType="separate"/>
      </w:r>
      <w:r>
        <w:t>18</w:t>
      </w:r>
      <w:r>
        <w:fldChar w:fldCharType="end"/>
      </w:r>
    </w:p>
    <w:p w14:paraId="1122CF59" w14:textId="1797F9AD" w:rsidR="007833E9" w:rsidRDefault="007833E9">
      <w:pPr>
        <w:pStyle w:val="TOC3"/>
        <w:rPr>
          <w:rFonts w:ascii="Calibri" w:eastAsia="DengXian" w:hAnsi="Calibri"/>
          <w:kern w:val="2"/>
          <w:sz w:val="22"/>
          <w:szCs w:val="22"/>
        </w:rPr>
      </w:pPr>
      <w:r>
        <w:rPr>
          <w:lang w:eastAsia="sv-SE"/>
        </w:rPr>
        <w:t>4.1.</w:t>
      </w:r>
      <w:r>
        <w:t>3</w:t>
      </w:r>
      <w:r>
        <w:rPr>
          <w:rFonts w:ascii="Calibri" w:eastAsia="DengXian" w:hAnsi="Calibri"/>
          <w:kern w:val="2"/>
          <w:sz w:val="22"/>
          <w:szCs w:val="22"/>
        </w:rPr>
        <w:tab/>
      </w:r>
      <w:r>
        <w:rPr>
          <w:lang w:eastAsia="sv-SE"/>
        </w:rPr>
        <w:t>Interpretation of measurement results</w:t>
      </w:r>
      <w:r>
        <w:tab/>
      </w:r>
      <w:r>
        <w:fldChar w:fldCharType="begin"/>
      </w:r>
      <w:r>
        <w:instrText xml:space="preserve"> PAGEREF _Toc145510960 \h </w:instrText>
      </w:r>
      <w:r>
        <w:fldChar w:fldCharType="separate"/>
      </w:r>
      <w:r>
        <w:t>19</w:t>
      </w:r>
      <w:r>
        <w:fldChar w:fldCharType="end"/>
      </w:r>
    </w:p>
    <w:p w14:paraId="7F793250" w14:textId="1AF80797" w:rsidR="007833E9" w:rsidRDefault="007833E9">
      <w:pPr>
        <w:pStyle w:val="TOC2"/>
        <w:rPr>
          <w:rFonts w:ascii="Calibri" w:eastAsia="DengXian" w:hAnsi="Calibri"/>
          <w:kern w:val="2"/>
          <w:sz w:val="22"/>
          <w:szCs w:val="22"/>
        </w:rPr>
      </w:pPr>
      <w:r>
        <w:t>4.2</w:t>
      </w:r>
      <w:r>
        <w:rPr>
          <w:rFonts w:ascii="Calibri" w:eastAsia="DengXian" w:hAnsi="Calibri"/>
          <w:kern w:val="2"/>
          <w:sz w:val="22"/>
          <w:szCs w:val="22"/>
        </w:rPr>
        <w:tab/>
      </w:r>
      <w:r>
        <w:t>Conducted requirement reference points</w:t>
      </w:r>
      <w:r>
        <w:tab/>
      </w:r>
      <w:r>
        <w:fldChar w:fldCharType="begin"/>
      </w:r>
      <w:r>
        <w:instrText xml:space="preserve"> PAGEREF _Toc145510961 \h </w:instrText>
      </w:r>
      <w:r>
        <w:fldChar w:fldCharType="separate"/>
      </w:r>
      <w:r>
        <w:t>19</w:t>
      </w:r>
      <w:r>
        <w:fldChar w:fldCharType="end"/>
      </w:r>
    </w:p>
    <w:p w14:paraId="678C34F9" w14:textId="0ADC9E4E" w:rsidR="007833E9" w:rsidRDefault="007833E9">
      <w:pPr>
        <w:pStyle w:val="TOC2"/>
        <w:rPr>
          <w:rFonts w:ascii="Calibri" w:eastAsia="DengXian" w:hAnsi="Calibri"/>
          <w:kern w:val="2"/>
          <w:sz w:val="22"/>
          <w:szCs w:val="22"/>
        </w:rPr>
      </w:pPr>
      <w:r>
        <w:t>4.3</w:t>
      </w:r>
      <w:r>
        <w:rPr>
          <w:rFonts w:ascii="Calibri" w:eastAsia="DengXian" w:hAnsi="Calibri"/>
          <w:kern w:val="2"/>
          <w:sz w:val="22"/>
          <w:szCs w:val="22"/>
        </w:rPr>
        <w:tab/>
      </w:r>
      <w:r>
        <w:rPr>
          <w:lang w:eastAsia="zh-CN"/>
        </w:rPr>
        <w:t>Repeater</w:t>
      </w:r>
      <w:r>
        <w:t xml:space="preserve"> classes</w:t>
      </w:r>
      <w:r>
        <w:tab/>
      </w:r>
      <w:r>
        <w:fldChar w:fldCharType="begin"/>
      </w:r>
      <w:r>
        <w:instrText xml:space="preserve"> PAGEREF _Toc145510962 \h </w:instrText>
      </w:r>
      <w:r>
        <w:fldChar w:fldCharType="separate"/>
      </w:r>
      <w:r>
        <w:t>19</w:t>
      </w:r>
      <w:r>
        <w:fldChar w:fldCharType="end"/>
      </w:r>
    </w:p>
    <w:p w14:paraId="08D935DD" w14:textId="05794594" w:rsidR="007833E9" w:rsidRDefault="007833E9">
      <w:pPr>
        <w:pStyle w:val="TOC3"/>
        <w:rPr>
          <w:rFonts w:ascii="Calibri" w:eastAsia="DengXian" w:hAnsi="Calibri"/>
          <w:kern w:val="2"/>
          <w:sz w:val="22"/>
          <w:szCs w:val="22"/>
        </w:rPr>
      </w:pPr>
      <w:r>
        <w:t>4.3.1</w:t>
      </w:r>
      <w:r>
        <w:rPr>
          <w:rFonts w:ascii="Calibri" w:eastAsia="DengXian" w:hAnsi="Calibri"/>
          <w:kern w:val="2"/>
          <w:sz w:val="22"/>
          <w:szCs w:val="22"/>
        </w:rPr>
        <w:tab/>
      </w:r>
      <w:r>
        <w:t>Repeater class for downlink</w:t>
      </w:r>
      <w:r>
        <w:tab/>
      </w:r>
      <w:r>
        <w:fldChar w:fldCharType="begin"/>
      </w:r>
      <w:r>
        <w:instrText xml:space="preserve"> PAGEREF _Toc145510963 \h </w:instrText>
      </w:r>
      <w:r>
        <w:fldChar w:fldCharType="separate"/>
      </w:r>
      <w:r>
        <w:t>19</w:t>
      </w:r>
      <w:r>
        <w:fldChar w:fldCharType="end"/>
      </w:r>
    </w:p>
    <w:p w14:paraId="0FF40700" w14:textId="0B95B675" w:rsidR="007833E9" w:rsidRDefault="007833E9">
      <w:pPr>
        <w:pStyle w:val="TOC3"/>
        <w:rPr>
          <w:rFonts w:ascii="Calibri" w:eastAsia="DengXian" w:hAnsi="Calibri"/>
          <w:kern w:val="2"/>
          <w:sz w:val="22"/>
          <w:szCs w:val="22"/>
        </w:rPr>
      </w:pPr>
      <w:r>
        <w:t>4.3.2</w:t>
      </w:r>
      <w:r>
        <w:rPr>
          <w:rFonts w:ascii="Calibri" w:eastAsia="DengXian" w:hAnsi="Calibri"/>
          <w:kern w:val="2"/>
          <w:sz w:val="22"/>
          <w:szCs w:val="22"/>
        </w:rPr>
        <w:tab/>
      </w:r>
      <w:r>
        <w:t>Repeater class for uplink</w:t>
      </w:r>
      <w:r>
        <w:tab/>
      </w:r>
      <w:r>
        <w:fldChar w:fldCharType="begin"/>
      </w:r>
      <w:r>
        <w:instrText xml:space="preserve"> PAGEREF _Toc145510964 \h </w:instrText>
      </w:r>
      <w:r>
        <w:fldChar w:fldCharType="separate"/>
      </w:r>
      <w:r>
        <w:t>20</w:t>
      </w:r>
      <w:r>
        <w:fldChar w:fldCharType="end"/>
      </w:r>
    </w:p>
    <w:p w14:paraId="1FBD48D1" w14:textId="693F5355" w:rsidR="007833E9" w:rsidRDefault="007833E9">
      <w:pPr>
        <w:pStyle w:val="TOC2"/>
        <w:rPr>
          <w:rFonts w:ascii="Calibri" w:eastAsia="DengXian" w:hAnsi="Calibri"/>
          <w:kern w:val="2"/>
          <w:sz w:val="22"/>
          <w:szCs w:val="22"/>
        </w:rPr>
      </w:pPr>
      <w:r>
        <w:t>4.4</w:t>
      </w:r>
      <w:r>
        <w:rPr>
          <w:rFonts w:ascii="Calibri" w:eastAsia="DengXian" w:hAnsi="Calibri"/>
          <w:kern w:val="2"/>
          <w:sz w:val="22"/>
          <w:szCs w:val="22"/>
        </w:rPr>
        <w:tab/>
      </w:r>
      <w:r>
        <w:t>Regional requirements</w:t>
      </w:r>
      <w:r>
        <w:tab/>
      </w:r>
      <w:r>
        <w:fldChar w:fldCharType="begin"/>
      </w:r>
      <w:r>
        <w:instrText xml:space="preserve"> PAGEREF _Toc145510965 \h </w:instrText>
      </w:r>
      <w:r>
        <w:fldChar w:fldCharType="separate"/>
      </w:r>
      <w:r>
        <w:t>20</w:t>
      </w:r>
      <w:r>
        <w:fldChar w:fldCharType="end"/>
      </w:r>
    </w:p>
    <w:p w14:paraId="3B9F4E25" w14:textId="2F57C42E" w:rsidR="007833E9" w:rsidRDefault="007833E9">
      <w:pPr>
        <w:pStyle w:val="TOC2"/>
        <w:rPr>
          <w:rFonts w:ascii="Calibri" w:eastAsia="DengXian" w:hAnsi="Calibri"/>
          <w:kern w:val="2"/>
          <w:sz w:val="22"/>
          <w:szCs w:val="22"/>
        </w:rPr>
      </w:pPr>
      <w:r>
        <w:t>4.5</w:t>
      </w:r>
      <w:r>
        <w:rPr>
          <w:rFonts w:ascii="Calibri" w:eastAsia="DengXian" w:hAnsi="Calibri"/>
          <w:kern w:val="2"/>
          <w:sz w:val="22"/>
          <w:szCs w:val="22"/>
        </w:rPr>
        <w:tab/>
      </w:r>
      <w:r>
        <w:rPr>
          <w:lang w:eastAsia="zh-CN"/>
        </w:rPr>
        <w:t>Repeater</w:t>
      </w:r>
      <w:r>
        <w:t xml:space="preserve"> configurations</w:t>
      </w:r>
      <w:r>
        <w:tab/>
      </w:r>
      <w:r>
        <w:fldChar w:fldCharType="begin"/>
      </w:r>
      <w:r>
        <w:instrText xml:space="preserve"> PAGEREF _Toc145510966 \h </w:instrText>
      </w:r>
      <w:r>
        <w:fldChar w:fldCharType="separate"/>
      </w:r>
      <w:r>
        <w:t>20</w:t>
      </w:r>
      <w:r>
        <w:fldChar w:fldCharType="end"/>
      </w:r>
    </w:p>
    <w:p w14:paraId="6985C192" w14:textId="41B27AAC" w:rsidR="007833E9" w:rsidRDefault="007833E9">
      <w:pPr>
        <w:pStyle w:val="TOC3"/>
        <w:rPr>
          <w:rFonts w:ascii="Calibri" w:eastAsia="DengXian" w:hAnsi="Calibri"/>
          <w:kern w:val="2"/>
          <w:sz w:val="22"/>
          <w:szCs w:val="22"/>
        </w:rPr>
      </w:pPr>
      <w:r>
        <w:t>4.5.1</w:t>
      </w:r>
      <w:r>
        <w:rPr>
          <w:rFonts w:ascii="Calibri" w:eastAsia="DengXian" w:hAnsi="Calibri"/>
          <w:kern w:val="2"/>
          <w:sz w:val="22"/>
          <w:szCs w:val="22"/>
        </w:rPr>
        <w:tab/>
      </w:r>
      <w:r>
        <w:t>General configurations</w:t>
      </w:r>
      <w:r>
        <w:tab/>
      </w:r>
      <w:r>
        <w:fldChar w:fldCharType="begin"/>
      </w:r>
      <w:r>
        <w:instrText xml:space="preserve"> PAGEREF _Toc145510967 \h </w:instrText>
      </w:r>
      <w:r>
        <w:fldChar w:fldCharType="separate"/>
      </w:r>
      <w:r>
        <w:t>20</w:t>
      </w:r>
      <w:r>
        <w:fldChar w:fldCharType="end"/>
      </w:r>
    </w:p>
    <w:p w14:paraId="4B5FFFF7" w14:textId="14ABB68B" w:rsidR="007833E9" w:rsidRDefault="007833E9">
      <w:pPr>
        <w:pStyle w:val="TOC3"/>
        <w:rPr>
          <w:rFonts w:ascii="Calibri" w:eastAsia="DengXian" w:hAnsi="Calibri"/>
          <w:kern w:val="2"/>
          <w:sz w:val="22"/>
          <w:szCs w:val="22"/>
        </w:rPr>
      </w:pPr>
      <w:r>
        <w:t>4.5.2</w:t>
      </w:r>
      <w:r>
        <w:rPr>
          <w:rFonts w:ascii="Calibri" w:eastAsia="DengXian" w:hAnsi="Calibri"/>
          <w:kern w:val="2"/>
          <w:sz w:val="22"/>
          <w:szCs w:val="22"/>
        </w:rPr>
        <w:tab/>
      </w:r>
      <w:r>
        <w:t>Transmission with multiple BS-side antenna connectors</w:t>
      </w:r>
      <w:r>
        <w:tab/>
      </w:r>
      <w:r>
        <w:fldChar w:fldCharType="begin"/>
      </w:r>
      <w:r>
        <w:instrText xml:space="preserve"> PAGEREF _Toc145510968 \h </w:instrText>
      </w:r>
      <w:r>
        <w:fldChar w:fldCharType="separate"/>
      </w:r>
      <w:r>
        <w:t>20</w:t>
      </w:r>
      <w:r>
        <w:fldChar w:fldCharType="end"/>
      </w:r>
    </w:p>
    <w:p w14:paraId="3CEB7F39" w14:textId="0EEE2A44" w:rsidR="007833E9" w:rsidRDefault="007833E9">
      <w:pPr>
        <w:pStyle w:val="TOC3"/>
        <w:rPr>
          <w:rFonts w:ascii="Calibri" w:eastAsia="DengXian" w:hAnsi="Calibri"/>
          <w:kern w:val="2"/>
          <w:sz w:val="22"/>
          <w:szCs w:val="22"/>
        </w:rPr>
      </w:pPr>
      <w:r>
        <w:t>4.5.3</w:t>
      </w:r>
      <w:r>
        <w:rPr>
          <w:rFonts w:ascii="Calibri" w:eastAsia="DengXian" w:hAnsi="Calibri"/>
          <w:kern w:val="2"/>
          <w:sz w:val="22"/>
          <w:szCs w:val="22"/>
        </w:rPr>
        <w:tab/>
      </w:r>
      <w:r>
        <w:t>Transmission with multiple UE-side antenna connectors</w:t>
      </w:r>
      <w:r>
        <w:tab/>
      </w:r>
      <w:r>
        <w:fldChar w:fldCharType="begin"/>
      </w:r>
      <w:r>
        <w:instrText xml:space="preserve"> PAGEREF _Toc145510969 \h </w:instrText>
      </w:r>
      <w:r>
        <w:fldChar w:fldCharType="separate"/>
      </w:r>
      <w:r>
        <w:t>21</w:t>
      </w:r>
      <w:r>
        <w:fldChar w:fldCharType="end"/>
      </w:r>
    </w:p>
    <w:p w14:paraId="317C750A" w14:textId="6B694767" w:rsidR="007833E9" w:rsidRDefault="007833E9">
      <w:pPr>
        <w:pStyle w:val="TOC3"/>
        <w:rPr>
          <w:rFonts w:ascii="Calibri" w:eastAsia="DengXian" w:hAnsi="Calibri"/>
          <w:kern w:val="2"/>
          <w:sz w:val="22"/>
          <w:szCs w:val="22"/>
        </w:rPr>
      </w:pPr>
      <w:r>
        <w:t>4.5.4</w:t>
      </w:r>
      <w:r>
        <w:rPr>
          <w:rFonts w:ascii="Calibri" w:eastAsia="DengXian" w:hAnsi="Calibri"/>
          <w:kern w:val="2"/>
          <w:sz w:val="22"/>
          <w:szCs w:val="22"/>
        </w:rPr>
        <w:tab/>
      </w:r>
      <w:r>
        <w:t>Duplexers</w:t>
      </w:r>
      <w:r>
        <w:tab/>
      </w:r>
      <w:r>
        <w:fldChar w:fldCharType="begin"/>
      </w:r>
      <w:r>
        <w:instrText xml:space="preserve"> PAGEREF _Toc145510970 \h </w:instrText>
      </w:r>
      <w:r>
        <w:fldChar w:fldCharType="separate"/>
      </w:r>
      <w:r>
        <w:t>21</w:t>
      </w:r>
      <w:r>
        <w:fldChar w:fldCharType="end"/>
      </w:r>
    </w:p>
    <w:p w14:paraId="0EA2D77A" w14:textId="7D43FD70" w:rsidR="007833E9" w:rsidRDefault="007833E9">
      <w:pPr>
        <w:pStyle w:val="TOC3"/>
        <w:rPr>
          <w:rFonts w:ascii="Calibri" w:eastAsia="DengXian" w:hAnsi="Calibri"/>
          <w:kern w:val="2"/>
          <w:sz w:val="22"/>
          <w:szCs w:val="22"/>
        </w:rPr>
      </w:pPr>
      <w:r>
        <w:t>4.5.5</w:t>
      </w:r>
      <w:r>
        <w:rPr>
          <w:rFonts w:ascii="Calibri" w:eastAsia="DengXian" w:hAnsi="Calibri"/>
          <w:kern w:val="2"/>
          <w:sz w:val="22"/>
          <w:szCs w:val="22"/>
        </w:rPr>
        <w:tab/>
      </w:r>
      <w:r>
        <w:t>Power supply options</w:t>
      </w:r>
      <w:r>
        <w:tab/>
      </w:r>
      <w:r>
        <w:fldChar w:fldCharType="begin"/>
      </w:r>
      <w:r>
        <w:instrText xml:space="preserve"> PAGEREF _Toc145510971 \h </w:instrText>
      </w:r>
      <w:r>
        <w:fldChar w:fldCharType="separate"/>
      </w:r>
      <w:r>
        <w:t>21</w:t>
      </w:r>
      <w:r>
        <w:fldChar w:fldCharType="end"/>
      </w:r>
    </w:p>
    <w:p w14:paraId="18312ACE" w14:textId="015E32A9" w:rsidR="007833E9" w:rsidRDefault="007833E9">
      <w:pPr>
        <w:pStyle w:val="TOC3"/>
        <w:rPr>
          <w:rFonts w:ascii="Calibri" w:eastAsia="DengXian" w:hAnsi="Calibri"/>
          <w:kern w:val="2"/>
          <w:sz w:val="22"/>
          <w:szCs w:val="22"/>
        </w:rPr>
      </w:pPr>
      <w:r>
        <w:t>4.5.6</w:t>
      </w:r>
      <w:r>
        <w:rPr>
          <w:rFonts w:ascii="Calibri" w:eastAsia="DengXian" w:hAnsi="Calibri"/>
          <w:kern w:val="2"/>
          <w:sz w:val="22"/>
          <w:szCs w:val="22"/>
        </w:rPr>
        <w:tab/>
      </w:r>
      <w:r>
        <w:t>Ancillary RF amplifiers</w:t>
      </w:r>
      <w:r>
        <w:tab/>
      </w:r>
      <w:r>
        <w:fldChar w:fldCharType="begin"/>
      </w:r>
      <w:r>
        <w:instrText xml:space="preserve"> PAGEREF _Toc145510972 \h </w:instrText>
      </w:r>
      <w:r>
        <w:fldChar w:fldCharType="separate"/>
      </w:r>
      <w:r>
        <w:t>21</w:t>
      </w:r>
      <w:r>
        <w:fldChar w:fldCharType="end"/>
      </w:r>
    </w:p>
    <w:p w14:paraId="3143DF41" w14:textId="0B6DF2F6" w:rsidR="007833E9" w:rsidRDefault="007833E9">
      <w:pPr>
        <w:pStyle w:val="TOC3"/>
        <w:rPr>
          <w:rFonts w:ascii="Calibri" w:eastAsia="DengXian" w:hAnsi="Calibri"/>
          <w:kern w:val="2"/>
          <w:sz w:val="22"/>
          <w:szCs w:val="22"/>
        </w:rPr>
      </w:pPr>
      <w:r>
        <w:t>4.5.7</w:t>
      </w:r>
      <w:r>
        <w:rPr>
          <w:rFonts w:ascii="Calibri" w:eastAsia="DengXian" w:hAnsi="Calibri"/>
          <w:kern w:val="2"/>
          <w:sz w:val="22"/>
          <w:szCs w:val="22"/>
        </w:rPr>
        <w:tab/>
      </w:r>
      <w:r>
        <w:t>Combining of repeaters</w:t>
      </w:r>
      <w:r>
        <w:tab/>
      </w:r>
      <w:r>
        <w:fldChar w:fldCharType="begin"/>
      </w:r>
      <w:r>
        <w:instrText xml:space="preserve"> PAGEREF _Toc145510973 \h </w:instrText>
      </w:r>
      <w:r>
        <w:fldChar w:fldCharType="separate"/>
      </w:r>
      <w:r>
        <w:t>22</w:t>
      </w:r>
      <w:r>
        <w:fldChar w:fldCharType="end"/>
      </w:r>
    </w:p>
    <w:p w14:paraId="13D87FDB" w14:textId="3CC88389" w:rsidR="007833E9" w:rsidRDefault="007833E9">
      <w:pPr>
        <w:pStyle w:val="TOC2"/>
        <w:rPr>
          <w:rFonts w:ascii="Calibri" w:eastAsia="DengXian" w:hAnsi="Calibri"/>
          <w:kern w:val="2"/>
          <w:sz w:val="22"/>
          <w:szCs w:val="22"/>
        </w:rPr>
      </w:pPr>
      <w:r>
        <w:t>4.6</w:t>
      </w:r>
      <w:r>
        <w:rPr>
          <w:rFonts w:ascii="Calibri" w:eastAsia="DengXian" w:hAnsi="Calibri"/>
          <w:kern w:val="2"/>
          <w:sz w:val="22"/>
          <w:szCs w:val="22"/>
        </w:rPr>
        <w:tab/>
      </w:r>
      <w:r>
        <w:t>Manufacturer declarations</w:t>
      </w:r>
      <w:r>
        <w:tab/>
      </w:r>
      <w:r>
        <w:fldChar w:fldCharType="begin"/>
      </w:r>
      <w:r>
        <w:instrText xml:space="preserve"> PAGEREF _Toc145510974 \h </w:instrText>
      </w:r>
      <w:r>
        <w:fldChar w:fldCharType="separate"/>
      </w:r>
      <w:r>
        <w:t>22</w:t>
      </w:r>
      <w:r>
        <w:fldChar w:fldCharType="end"/>
      </w:r>
    </w:p>
    <w:p w14:paraId="73ADB3B8" w14:textId="35A03D9A" w:rsidR="007833E9" w:rsidRDefault="007833E9">
      <w:pPr>
        <w:pStyle w:val="TOC2"/>
        <w:rPr>
          <w:rFonts w:ascii="Calibri" w:eastAsia="DengXian" w:hAnsi="Calibri"/>
          <w:kern w:val="2"/>
          <w:sz w:val="22"/>
          <w:szCs w:val="22"/>
        </w:rPr>
      </w:pPr>
      <w:r>
        <w:t>4.7</w:t>
      </w:r>
      <w:r>
        <w:rPr>
          <w:rFonts w:ascii="Calibri" w:eastAsia="DengXian" w:hAnsi="Calibri"/>
          <w:kern w:val="2"/>
          <w:sz w:val="22"/>
          <w:szCs w:val="22"/>
        </w:rPr>
        <w:tab/>
      </w:r>
      <w:r>
        <w:t>Test configurations</w:t>
      </w:r>
      <w:r>
        <w:tab/>
      </w:r>
      <w:r>
        <w:fldChar w:fldCharType="begin"/>
      </w:r>
      <w:r>
        <w:instrText xml:space="preserve"> PAGEREF _Toc145510975 \h </w:instrText>
      </w:r>
      <w:r>
        <w:fldChar w:fldCharType="separate"/>
      </w:r>
      <w:r>
        <w:t>24</w:t>
      </w:r>
      <w:r>
        <w:fldChar w:fldCharType="end"/>
      </w:r>
    </w:p>
    <w:p w14:paraId="69D49EC4" w14:textId="5B10E02C" w:rsidR="007833E9" w:rsidRDefault="007833E9">
      <w:pPr>
        <w:pStyle w:val="TOC3"/>
        <w:rPr>
          <w:rFonts w:ascii="Calibri" w:eastAsia="DengXian" w:hAnsi="Calibri"/>
          <w:kern w:val="2"/>
          <w:sz w:val="22"/>
          <w:szCs w:val="22"/>
        </w:rPr>
      </w:pPr>
      <w:r>
        <w:t>4.7.1</w:t>
      </w:r>
      <w:r>
        <w:rPr>
          <w:rFonts w:ascii="Calibri" w:eastAsia="DengXian" w:hAnsi="Calibri"/>
          <w:kern w:val="2"/>
          <w:sz w:val="22"/>
          <w:szCs w:val="22"/>
        </w:rPr>
        <w:tab/>
      </w:r>
      <w:r>
        <w:t>General</w:t>
      </w:r>
      <w:r>
        <w:tab/>
      </w:r>
      <w:r>
        <w:fldChar w:fldCharType="begin"/>
      </w:r>
      <w:r>
        <w:instrText xml:space="preserve"> PAGEREF _Toc145510976 \h </w:instrText>
      </w:r>
      <w:r>
        <w:fldChar w:fldCharType="separate"/>
      </w:r>
      <w:r>
        <w:t>24</w:t>
      </w:r>
      <w:r>
        <w:fldChar w:fldCharType="end"/>
      </w:r>
    </w:p>
    <w:p w14:paraId="1CDBA809" w14:textId="0EB1F1ED" w:rsidR="007833E9" w:rsidRDefault="007833E9">
      <w:pPr>
        <w:pStyle w:val="TOC3"/>
        <w:rPr>
          <w:rFonts w:ascii="Calibri" w:eastAsia="DengXian" w:hAnsi="Calibri"/>
          <w:kern w:val="2"/>
          <w:sz w:val="22"/>
          <w:szCs w:val="22"/>
        </w:rPr>
      </w:pPr>
      <w:r>
        <w:t>4.7.2</w:t>
      </w:r>
      <w:r>
        <w:rPr>
          <w:rFonts w:ascii="Calibri" w:eastAsia="DengXian" w:hAnsi="Calibri"/>
          <w:kern w:val="2"/>
          <w:sz w:val="22"/>
          <w:szCs w:val="22"/>
        </w:rPr>
        <w:tab/>
      </w:r>
      <w:r>
        <w:t>Test signal used to build Test Configurations</w:t>
      </w:r>
      <w:r>
        <w:tab/>
      </w:r>
      <w:r>
        <w:fldChar w:fldCharType="begin"/>
      </w:r>
      <w:r>
        <w:instrText xml:space="preserve"> PAGEREF _Toc145510977 \h </w:instrText>
      </w:r>
      <w:r>
        <w:fldChar w:fldCharType="separate"/>
      </w:r>
      <w:r>
        <w:t>24</w:t>
      </w:r>
      <w:r>
        <w:fldChar w:fldCharType="end"/>
      </w:r>
    </w:p>
    <w:p w14:paraId="31CA2B26" w14:textId="0C014D05" w:rsidR="007833E9" w:rsidRDefault="007833E9">
      <w:pPr>
        <w:pStyle w:val="TOC3"/>
        <w:rPr>
          <w:rFonts w:ascii="Calibri" w:eastAsia="DengXian" w:hAnsi="Calibri"/>
          <w:kern w:val="2"/>
          <w:sz w:val="22"/>
          <w:szCs w:val="22"/>
        </w:rPr>
      </w:pPr>
      <w:r>
        <w:rPr>
          <w:lang w:eastAsia="zh-CN"/>
        </w:rPr>
        <w:t>4.7.3</w:t>
      </w:r>
      <w:r>
        <w:rPr>
          <w:rFonts w:ascii="Calibri" w:eastAsia="DengXian" w:hAnsi="Calibri"/>
          <w:kern w:val="2"/>
          <w:sz w:val="22"/>
          <w:szCs w:val="22"/>
        </w:rPr>
        <w:tab/>
      </w:r>
      <w:r>
        <w:rPr>
          <w:lang w:eastAsia="zh-CN"/>
        </w:rPr>
        <w:t>RTC1: Contiguous spectrum operation</w:t>
      </w:r>
      <w:r>
        <w:tab/>
      </w:r>
      <w:r>
        <w:fldChar w:fldCharType="begin"/>
      </w:r>
      <w:r>
        <w:instrText xml:space="preserve"> PAGEREF _Toc145510978 \h </w:instrText>
      </w:r>
      <w:r>
        <w:fldChar w:fldCharType="separate"/>
      </w:r>
      <w:r>
        <w:t>24</w:t>
      </w:r>
      <w:r>
        <w:fldChar w:fldCharType="end"/>
      </w:r>
    </w:p>
    <w:p w14:paraId="33E62E64" w14:textId="5876764C" w:rsidR="007833E9" w:rsidRDefault="007833E9">
      <w:pPr>
        <w:pStyle w:val="TOC4"/>
        <w:rPr>
          <w:rFonts w:ascii="Calibri" w:eastAsia="DengXian" w:hAnsi="Calibri"/>
          <w:kern w:val="2"/>
          <w:sz w:val="22"/>
          <w:szCs w:val="22"/>
        </w:rPr>
      </w:pPr>
      <w:r>
        <w:t>4.7.3</w:t>
      </w:r>
      <w:r>
        <w:rPr>
          <w:lang w:eastAsia="zh-CN"/>
        </w:rPr>
        <w:t>.1</w:t>
      </w:r>
      <w:r>
        <w:rPr>
          <w:rFonts w:ascii="Calibri" w:eastAsia="DengXian" w:hAnsi="Calibri"/>
          <w:kern w:val="2"/>
          <w:sz w:val="22"/>
          <w:szCs w:val="22"/>
        </w:rPr>
        <w:tab/>
      </w:r>
      <w:r>
        <w:t>RTC1 generation</w:t>
      </w:r>
      <w:r>
        <w:tab/>
      </w:r>
      <w:r>
        <w:fldChar w:fldCharType="begin"/>
      </w:r>
      <w:r>
        <w:instrText xml:space="preserve"> PAGEREF _Toc145510979 \h </w:instrText>
      </w:r>
      <w:r>
        <w:fldChar w:fldCharType="separate"/>
      </w:r>
      <w:r>
        <w:t>24</w:t>
      </w:r>
      <w:r>
        <w:fldChar w:fldCharType="end"/>
      </w:r>
    </w:p>
    <w:p w14:paraId="208E8726" w14:textId="3673CDDF" w:rsidR="007833E9" w:rsidRDefault="007833E9">
      <w:pPr>
        <w:pStyle w:val="TOC4"/>
        <w:rPr>
          <w:rFonts w:ascii="Calibri" w:eastAsia="DengXian" w:hAnsi="Calibri"/>
          <w:kern w:val="2"/>
          <w:sz w:val="22"/>
          <w:szCs w:val="22"/>
        </w:rPr>
      </w:pPr>
      <w:r>
        <w:t>4.7.3.</w:t>
      </w:r>
      <w:r>
        <w:rPr>
          <w:lang w:eastAsia="zh-CN"/>
        </w:rPr>
        <w:t>2</w:t>
      </w:r>
      <w:r>
        <w:rPr>
          <w:rFonts w:ascii="Calibri" w:eastAsia="DengXian" w:hAnsi="Calibri"/>
          <w:kern w:val="2"/>
          <w:sz w:val="22"/>
          <w:szCs w:val="22"/>
        </w:rPr>
        <w:tab/>
      </w:r>
      <w:r>
        <w:t>RTC1 power allocation</w:t>
      </w:r>
      <w:r>
        <w:tab/>
      </w:r>
      <w:r>
        <w:fldChar w:fldCharType="begin"/>
      </w:r>
      <w:r>
        <w:instrText xml:space="preserve"> PAGEREF _Toc145510980 \h </w:instrText>
      </w:r>
      <w:r>
        <w:fldChar w:fldCharType="separate"/>
      </w:r>
      <w:r>
        <w:t>25</w:t>
      </w:r>
      <w:r>
        <w:fldChar w:fldCharType="end"/>
      </w:r>
    </w:p>
    <w:p w14:paraId="16E387F6" w14:textId="66B8516B" w:rsidR="007833E9" w:rsidRDefault="007833E9">
      <w:pPr>
        <w:pStyle w:val="TOC3"/>
        <w:rPr>
          <w:rFonts w:ascii="Calibri" w:eastAsia="DengXian" w:hAnsi="Calibri"/>
          <w:kern w:val="2"/>
          <w:sz w:val="22"/>
          <w:szCs w:val="22"/>
        </w:rPr>
      </w:pPr>
      <w:r>
        <w:t>4.7.5</w:t>
      </w:r>
      <w:r>
        <w:rPr>
          <w:rFonts w:ascii="Calibri" w:eastAsia="DengXian" w:hAnsi="Calibri"/>
          <w:kern w:val="2"/>
          <w:sz w:val="22"/>
          <w:szCs w:val="22"/>
        </w:rPr>
        <w:tab/>
      </w:r>
      <w:r>
        <w:t>RTC2: Non-contiguo</w:t>
      </w:r>
      <w:r>
        <w:rPr>
          <w:lang w:eastAsia="zh-CN"/>
        </w:rPr>
        <w:t>u</w:t>
      </w:r>
      <w:r>
        <w:t>s spectrum operation</w:t>
      </w:r>
      <w:r>
        <w:tab/>
      </w:r>
      <w:r>
        <w:fldChar w:fldCharType="begin"/>
      </w:r>
      <w:r>
        <w:instrText xml:space="preserve"> PAGEREF _Toc145510981 \h </w:instrText>
      </w:r>
      <w:r>
        <w:fldChar w:fldCharType="separate"/>
      </w:r>
      <w:r>
        <w:t>25</w:t>
      </w:r>
      <w:r>
        <w:fldChar w:fldCharType="end"/>
      </w:r>
    </w:p>
    <w:p w14:paraId="31E3A2F6" w14:textId="7FB887AF" w:rsidR="007833E9" w:rsidRDefault="007833E9">
      <w:pPr>
        <w:pStyle w:val="TOC4"/>
        <w:rPr>
          <w:rFonts w:ascii="Calibri" w:eastAsia="DengXian" w:hAnsi="Calibri"/>
          <w:kern w:val="2"/>
          <w:sz w:val="22"/>
          <w:szCs w:val="22"/>
        </w:rPr>
      </w:pPr>
      <w:r>
        <w:t>4.7.5.1</w:t>
      </w:r>
      <w:r>
        <w:rPr>
          <w:rFonts w:ascii="Calibri" w:eastAsia="DengXian" w:hAnsi="Calibri"/>
          <w:kern w:val="2"/>
          <w:sz w:val="22"/>
          <w:szCs w:val="22"/>
        </w:rPr>
        <w:tab/>
      </w:r>
      <w:r>
        <w:t>RTC2 generation</w:t>
      </w:r>
      <w:r>
        <w:tab/>
      </w:r>
      <w:r>
        <w:fldChar w:fldCharType="begin"/>
      </w:r>
      <w:r>
        <w:instrText xml:space="preserve"> PAGEREF _Toc145510982 \h </w:instrText>
      </w:r>
      <w:r>
        <w:fldChar w:fldCharType="separate"/>
      </w:r>
      <w:r>
        <w:t>25</w:t>
      </w:r>
      <w:r>
        <w:fldChar w:fldCharType="end"/>
      </w:r>
    </w:p>
    <w:p w14:paraId="04EF92DC" w14:textId="1462AD5B" w:rsidR="007833E9" w:rsidRDefault="007833E9">
      <w:pPr>
        <w:pStyle w:val="TOC4"/>
        <w:rPr>
          <w:rFonts w:ascii="Calibri" w:eastAsia="DengXian" w:hAnsi="Calibri"/>
          <w:kern w:val="2"/>
          <w:sz w:val="22"/>
          <w:szCs w:val="22"/>
        </w:rPr>
      </w:pPr>
      <w:r>
        <w:rPr>
          <w:lang w:eastAsia="zh-CN"/>
        </w:rPr>
        <w:t>4.7.5.2</w:t>
      </w:r>
      <w:r>
        <w:rPr>
          <w:rFonts w:ascii="Calibri" w:eastAsia="DengXian" w:hAnsi="Calibri"/>
          <w:kern w:val="2"/>
          <w:sz w:val="22"/>
          <w:szCs w:val="22"/>
        </w:rPr>
        <w:tab/>
      </w:r>
      <w:r>
        <w:t xml:space="preserve">RTC2 </w:t>
      </w:r>
      <w:r>
        <w:rPr>
          <w:lang w:eastAsia="zh-CN"/>
        </w:rPr>
        <w:t>power allocation</w:t>
      </w:r>
      <w:r>
        <w:tab/>
      </w:r>
      <w:r>
        <w:fldChar w:fldCharType="begin"/>
      </w:r>
      <w:r>
        <w:instrText xml:space="preserve"> PAGEREF _Toc145510983 \h </w:instrText>
      </w:r>
      <w:r>
        <w:fldChar w:fldCharType="separate"/>
      </w:r>
      <w:r>
        <w:t>25</w:t>
      </w:r>
      <w:r>
        <w:fldChar w:fldCharType="end"/>
      </w:r>
    </w:p>
    <w:p w14:paraId="75E1AD14" w14:textId="66A4EAD8" w:rsidR="007833E9" w:rsidRDefault="007833E9">
      <w:pPr>
        <w:pStyle w:val="TOC3"/>
        <w:rPr>
          <w:rFonts w:ascii="Calibri" w:eastAsia="DengXian" w:hAnsi="Calibri"/>
          <w:kern w:val="2"/>
          <w:sz w:val="22"/>
          <w:szCs w:val="22"/>
        </w:rPr>
      </w:pPr>
      <w:r>
        <w:rPr>
          <w:lang w:eastAsia="zh-CN"/>
        </w:rPr>
        <w:t>4.7.6</w:t>
      </w:r>
      <w:r>
        <w:rPr>
          <w:rFonts w:ascii="Calibri" w:eastAsia="DengXian" w:hAnsi="Calibri"/>
          <w:kern w:val="2"/>
          <w:sz w:val="22"/>
          <w:szCs w:val="22"/>
        </w:rPr>
        <w:tab/>
      </w:r>
      <w:r>
        <w:t xml:space="preserve">RTC3: Multi-band </w:t>
      </w:r>
      <w:r>
        <w:rPr>
          <w:lang w:eastAsia="zh-CN"/>
        </w:rPr>
        <w:t>test configuration for full carrier allocation</w:t>
      </w:r>
      <w:r>
        <w:tab/>
      </w:r>
      <w:r>
        <w:fldChar w:fldCharType="begin"/>
      </w:r>
      <w:r>
        <w:instrText xml:space="preserve"> PAGEREF _Toc145510984 \h </w:instrText>
      </w:r>
      <w:r>
        <w:fldChar w:fldCharType="separate"/>
      </w:r>
      <w:r>
        <w:t>25</w:t>
      </w:r>
      <w:r>
        <w:fldChar w:fldCharType="end"/>
      </w:r>
    </w:p>
    <w:p w14:paraId="6DB9CA14" w14:textId="38D1D2E5" w:rsidR="007833E9" w:rsidRDefault="007833E9">
      <w:pPr>
        <w:pStyle w:val="TOC4"/>
        <w:rPr>
          <w:rFonts w:ascii="Calibri" w:eastAsia="DengXian" w:hAnsi="Calibri"/>
          <w:kern w:val="2"/>
          <w:sz w:val="22"/>
          <w:szCs w:val="22"/>
        </w:rPr>
      </w:pPr>
      <w:r>
        <w:rPr>
          <w:lang w:eastAsia="zh-CN"/>
        </w:rPr>
        <w:t>4.7.6</w:t>
      </w:r>
      <w:r>
        <w:t>.1</w:t>
      </w:r>
      <w:r>
        <w:rPr>
          <w:rFonts w:ascii="Calibri" w:eastAsia="DengXian" w:hAnsi="Calibri"/>
          <w:kern w:val="2"/>
          <w:sz w:val="22"/>
          <w:szCs w:val="22"/>
        </w:rPr>
        <w:tab/>
      </w:r>
      <w:r>
        <w:t>RTC3 generation</w:t>
      </w:r>
      <w:r>
        <w:tab/>
      </w:r>
      <w:r>
        <w:fldChar w:fldCharType="begin"/>
      </w:r>
      <w:r>
        <w:instrText xml:space="preserve"> PAGEREF _Toc145510985 \h </w:instrText>
      </w:r>
      <w:r>
        <w:fldChar w:fldCharType="separate"/>
      </w:r>
      <w:r>
        <w:t>25</w:t>
      </w:r>
      <w:r>
        <w:fldChar w:fldCharType="end"/>
      </w:r>
    </w:p>
    <w:p w14:paraId="0B8A5E2D" w14:textId="012A8209" w:rsidR="007833E9" w:rsidRDefault="007833E9">
      <w:pPr>
        <w:pStyle w:val="TOC4"/>
        <w:rPr>
          <w:rFonts w:ascii="Calibri" w:eastAsia="DengXian" w:hAnsi="Calibri"/>
          <w:kern w:val="2"/>
          <w:sz w:val="22"/>
          <w:szCs w:val="22"/>
        </w:rPr>
      </w:pPr>
      <w:r>
        <w:rPr>
          <w:lang w:eastAsia="zh-CN"/>
        </w:rPr>
        <w:t>4.7.6</w:t>
      </w:r>
      <w:r>
        <w:t>.2</w:t>
      </w:r>
      <w:r>
        <w:rPr>
          <w:rFonts w:ascii="Calibri" w:eastAsia="DengXian" w:hAnsi="Calibri"/>
          <w:kern w:val="2"/>
          <w:sz w:val="22"/>
          <w:szCs w:val="22"/>
        </w:rPr>
        <w:tab/>
      </w:r>
      <w:r>
        <w:t>RTC3 power allocation</w:t>
      </w:r>
      <w:r>
        <w:tab/>
      </w:r>
      <w:r>
        <w:fldChar w:fldCharType="begin"/>
      </w:r>
      <w:r>
        <w:instrText xml:space="preserve"> PAGEREF _Toc145510986 \h </w:instrText>
      </w:r>
      <w:r>
        <w:fldChar w:fldCharType="separate"/>
      </w:r>
      <w:r>
        <w:t>26</w:t>
      </w:r>
      <w:r>
        <w:fldChar w:fldCharType="end"/>
      </w:r>
    </w:p>
    <w:p w14:paraId="564B9008" w14:textId="6A8CDBA2" w:rsidR="007833E9" w:rsidRDefault="007833E9">
      <w:pPr>
        <w:pStyle w:val="TOC3"/>
        <w:rPr>
          <w:rFonts w:ascii="Calibri" w:eastAsia="DengXian" w:hAnsi="Calibri"/>
          <w:kern w:val="2"/>
          <w:sz w:val="22"/>
          <w:szCs w:val="22"/>
        </w:rPr>
      </w:pPr>
      <w:r>
        <w:rPr>
          <w:lang w:eastAsia="zh-CN"/>
        </w:rPr>
        <w:t>4.7.7</w:t>
      </w:r>
      <w:r>
        <w:rPr>
          <w:rFonts w:ascii="Calibri" w:eastAsia="DengXian" w:hAnsi="Calibri"/>
          <w:kern w:val="2"/>
          <w:sz w:val="22"/>
          <w:szCs w:val="22"/>
        </w:rPr>
        <w:tab/>
      </w:r>
      <w:r>
        <w:t xml:space="preserve">RTC4: Multi-band </w:t>
      </w:r>
      <w:r>
        <w:rPr>
          <w:lang w:eastAsia="zh-CN"/>
        </w:rPr>
        <w:t>test configuration with high PSD per carrier</w:t>
      </w:r>
      <w:r>
        <w:tab/>
      </w:r>
      <w:r>
        <w:fldChar w:fldCharType="begin"/>
      </w:r>
      <w:r>
        <w:instrText xml:space="preserve"> PAGEREF _Toc145510987 \h </w:instrText>
      </w:r>
      <w:r>
        <w:fldChar w:fldCharType="separate"/>
      </w:r>
      <w:r>
        <w:t>26</w:t>
      </w:r>
      <w:r>
        <w:fldChar w:fldCharType="end"/>
      </w:r>
    </w:p>
    <w:p w14:paraId="2BE158C7" w14:textId="66DD5228" w:rsidR="007833E9" w:rsidRDefault="007833E9">
      <w:pPr>
        <w:pStyle w:val="TOC4"/>
        <w:rPr>
          <w:rFonts w:ascii="Calibri" w:eastAsia="DengXian" w:hAnsi="Calibri"/>
          <w:kern w:val="2"/>
          <w:sz w:val="22"/>
          <w:szCs w:val="22"/>
        </w:rPr>
      </w:pPr>
      <w:r>
        <w:rPr>
          <w:lang w:eastAsia="zh-CN"/>
        </w:rPr>
        <w:t>4.7.7</w:t>
      </w:r>
      <w:r>
        <w:t>.1</w:t>
      </w:r>
      <w:r>
        <w:rPr>
          <w:rFonts w:ascii="Calibri" w:eastAsia="DengXian" w:hAnsi="Calibri"/>
          <w:kern w:val="2"/>
          <w:sz w:val="22"/>
          <w:szCs w:val="22"/>
        </w:rPr>
        <w:tab/>
      </w:r>
      <w:r>
        <w:t>RTC4 generation</w:t>
      </w:r>
      <w:r>
        <w:tab/>
      </w:r>
      <w:r>
        <w:fldChar w:fldCharType="begin"/>
      </w:r>
      <w:r>
        <w:instrText xml:space="preserve"> PAGEREF _Toc145510988 \h </w:instrText>
      </w:r>
      <w:r>
        <w:fldChar w:fldCharType="separate"/>
      </w:r>
      <w:r>
        <w:t>26</w:t>
      </w:r>
      <w:r>
        <w:fldChar w:fldCharType="end"/>
      </w:r>
    </w:p>
    <w:p w14:paraId="7F1783E9" w14:textId="35BD76E8" w:rsidR="007833E9" w:rsidRDefault="007833E9">
      <w:pPr>
        <w:pStyle w:val="TOC4"/>
        <w:rPr>
          <w:rFonts w:ascii="Calibri" w:eastAsia="DengXian" w:hAnsi="Calibri"/>
          <w:kern w:val="2"/>
          <w:sz w:val="22"/>
          <w:szCs w:val="22"/>
        </w:rPr>
      </w:pPr>
      <w:r>
        <w:rPr>
          <w:lang w:eastAsia="zh-CN"/>
        </w:rPr>
        <w:t>4.7.7</w:t>
      </w:r>
      <w:r>
        <w:t>.2</w:t>
      </w:r>
      <w:r>
        <w:rPr>
          <w:rFonts w:ascii="Calibri" w:eastAsia="DengXian" w:hAnsi="Calibri"/>
          <w:kern w:val="2"/>
          <w:sz w:val="22"/>
          <w:szCs w:val="22"/>
        </w:rPr>
        <w:tab/>
      </w:r>
      <w:r>
        <w:t>RTC4 power allocation</w:t>
      </w:r>
      <w:r>
        <w:tab/>
      </w:r>
      <w:r>
        <w:fldChar w:fldCharType="begin"/>
      </w:r>
      <w:r>
        <w:instrText xml:space="preserve"> PAGEREF _Toc145510989 \h </w:instrText>
      </w:r>
      <w:r>
        <w:fldChar w:fldCharType="separate"/>
      </w:r>
      <w:r>
        <w:t>26</w:t>
      </w:r>
      <w:r>
        <w:fldChar w:fldCharType="end"/>
      </w:r>
    </w:p>
    <w:p w14:paraId="442C75A2" w14:textId="7E0B7359" w:rsidR="007833E9" w:rsidRDefault="007833E9">
      <w:pPr>
        <w:pStyle w:val="TOC2"/>
        <w:rPr>
          <w:rFonts w:ascii="Calibri" w:eastAsia="DengXian" w:hAnsi="Calibri"/>
          <w:kern w:val="2"/>
          <w:sz w:val="22"/>
          <w:szCs w:val="22"/>
        </w:rPr>
      </w:pPr>
      <w:r>
        <w:t>4.8</w:t>
      </w:r>
      <w:r>
        <w:rPr>
          <w:rFonts w:ascii="Calibri" w:eastAsia="DengXian" w:hAnsi="Calibri"/>
          <w:kern w:val="2"/>
          <w:sz w:val="22"/>
          <w:szCs w:val="22"/>
        </w:rPr>
        <w:tab/>
      </w:r>
      <w:r>
        <w:t>Applicability of requirements</w:t>
      </w:r>
      <w:r>
        <w:tab/>
      </w:r>
      <w:r>
        <w:fldChar w:fldCharType="begin"/>
      </w:r>
      <w:r>
        <w:instrText xml:space="preserve"> PAGEREF _Toc145510990 \h </w:instrText>
      </w:r>
      <w:r>
        <w:fldChar w:fldCharType="separate"/>
      </w:r>
      <w:r>
        <w:t>26</w:t>
      </w:r>
      <w:r>
        <w:fldChar w:fldCharType="end"/>
      </w:r>
    </w:p>
    <w:p w14:paraId="78A9A895" w14:textId="0B3F38FA" w:rsidR="007833E9" w:rsidRDefault="007833E9">
      <w:pPr>
        <w:pStyle w:val="TOC3"/>
        <w:rPr>
          <w:rFonts w:ascii="Calibri" w:eastAsia="DengXian" w:hAnsi="Calibri"/>
          <w:kern w:val="2"/>
          <w:sz w:val="22"/>
          <w:szCs w:val="22"/>
        </w:rPr>
      </w:pPr>
      <w:r>
        <w:t>4.8.1</w:t>
      </w:r>
      <w:r>
        <w:rPr>
          <w:rFonts w:ascii="Calibri" w:eastAsia="DengXian" w:hAnsi="Calibri"/>
          <w:kern w:val="2"/>
          <w:sz w:val="22"/>
          <w:szCs w:val="22"/>
        </w:rPr>
        <w:tab/>
      </w:r>
      <w:r>
        <w:t>General</w:t>
      </w:r>
      <w:r>
        <w:tab/>
      </w:r>
      <w:r>
        <w:fldChar w:fldCharType="begin"/>
      </w:r>
      <w:r>
        <w:instrText xml:space="preserve"> PAGEREF _Toc145510991 \h </w:instrText>
      </w:r>
      <w:r>
        <w:fldChar w:fldCharType="separate"/>
      </w:r>
      <w:r>
        <w:t>26</w:t>
      </w:r>
      <w:r>
        <w:fldChar w:fldCharType="end"/>
      </w:r>
    </w:p>
    <w:p w14:paraId="1FB54914" w14:textId="4953A2CB" w:rsidR="007833E9" w:rsidRDefault="007833E9">
      <w:pPr>
        <w:pStyle w:val="TOC3"/>
        <w:rPr>
          <w:rFonts w:ascii="Calibri" w:eastAsia="DengXian" w:hAnsi="Calibri"/>
          <w:kern w:val="2"/>
          <w:sz w:val="22"/>
          <w:szCs w:val="22"/>
        </w:rPr>
      </w:pPr>
      <w:r>
        <w:t>4.8.2</w:t>
      </w:r>
      <w:r>
        <w:rPr>
          <w:rFonts w:ascii="Calibri" w:eastAsia="DengXian" w:hAnsi="Calibri"/>
          <w:kern w:val="2"/>
          <w:sz w:val="22"/>
          <w:szCs w:val="22"/>
        </w:rPr>
        <w:tab/>
      </w:r>
      <w:r>
        <w:t xml:space="preserve">Applicability of </w:t>
      </w:r>
      <w:r>
        <w:rPr>
          <w:lang w:eastAsia="zh-CN"/>
        </w:rPr>
        <w:t>t</w:t>
      </w:r>
      <w:r>
        <w:t xml:space="preserve">est configurations for </w:t>
      </w:r>
      <w:r w:rsidRPr="000D5337">
        <w:rPr>
          <w:snapToGrid w:val="0"/>
          <w:lang w:eastAsia="zh-CN"/>
        </w:rPr>
        <w:t>single-band</w:t>
      </w:r>
      <w:r w:rsidRPr="000D5337">
        <w:rPr>
          <w:i/>
          <w:snapToGrid w:val="0"/>
          <w:lang w:eastAsia="zh-CN"/>
        </w:rPr>
        <w:t xml:space="preserve"> </w:t>
      </w:r>
      <w:r>
        <w:t>operation</w:t>
      </w:r>
      <w:r>
        <w:tab/>
      </w:r>
      <w:r>
        <w:fldChar w:fldCharType="begin"/>
      </w:r>
      <w:r>
        <w:instrText xml:space="preserve"> PAGEREF _Toc145510992 \h </w:instrText>
      </w:r>
      <w:r>
        <w:fldChar w:fldCharType="separate"/>
      </w:r>
      <w:r>
        <w:t>26</w:t>
      </w:r>
      <w:r>
        <w:fldChar w:fldCharType="end"/>
      </w:r>
    </w:p>
    <w:p w14:paraId="08C13BF1" w14:textId="4F741FD8" w:rsidR="007833E9" w:rsidRDefault="007833E9">
      <w:pPr>
        <w:pStyle w:val="TOC3"/>
        <w:rPr>
          <w:rFonts w:ascii="Calibri" w:eastAsia="DengXian" w:hAnsi="Calibri"/>
          <w:kern w:val="2"/>
          <w:sz w:val="22"/>
          <w:szCs w:val="22"/>
        </w:rPr>
      </w:pPr>
      <w:r>
        <w:t>4.8.4</w:t>
      </w:r>
      <w:r>
        <w:rPr>
          <w:rFonts w:ascii="Calibri" w:eastAsia="DengXian" w:hAnsi="Calibri"/>
          <w:kern w:val="2"/>
          <w:sz w:val="22"/>
          <w:szCs w:val="22"/>
        </w:rPr>
        <w:tab/>
      </w:r>
      <w:r>
        <w:t xml:space="preserve">Applicability of test configurations for </w:t>
      </w:r>
      <w:r w:rsidRPr="000D5337">
        <w:rPr>
          <w:iCs/>
          <w:lang w:val="en-US" w:eastAsia="zh-CN"/>
        </w:rPr>
        <w:t>multi-band</w:t>
      </w:r>
      <w:r w:rsidRPr="000D5337">
        <w:rPr>
          <w:i/>
          <w:iCs/>
          <w:lang w:val="en-US" w:eastAsia="zh-CN"/>
        </w:rPr>
        <w:t xml:space="preserve"> </w:t>
      </w:r>
      <w:r>
        <w:t>operation</w:t>
      </w:r>
      <w:r>
        <w:tab/>
      </w:r>
      <w:r>
        <w:fldChar w:fldCharType="begin"/>
      </w:r>
      <w:r>
        <w:instrText xml:space="preserve"> PAGEREF _Toc145510993 \h </w:instrText>
      </w:r>
      <w:r>
        <w:fldChar w:fldCharType="separate"/>
      </w:r>
      <w:r>
        <w:t>27</w:t>
      </w:r>
      <w:r>
        <w:fldChar w:fldCharType="end"/>
      </w:r>
    </w:p>
    <w:p w14:paraId="78253E73" w14:textId="0B2D4CDE" w:rsidR="007833E9" w:rsidRDefault="007833E9">
      <w:pPr>
        <w:pStyle w:val="TOC2"/>
        <w:rPr>
          <w:rFonts w:ascii="Calibri" w:eastAsia="DengXian" w:hAnsi="Calibri"/>
          <w:kern w:val="2"/>
          <w:sz w:val="22"/>
          <w:szCs w:val="22"/>
        </w:rPr>
      </w:pPr>
      <w:r>
        <w:t>4.9</w:t>
      </w:r>
      <w:r>
        <w:rPr>
          <w:rFonts w:ascii="Calibri" w:eastAsia="DengXian" w:hAnsi="Calibri"/>
          <w:kern w:val="2"/>
          <w:sz w:val="22"/>
          <w:szCs w:val="22"/>
        </w:rPr>
        <w:tab/>
      </w:r>
      <w:r>
        <w:t>RF channels and test models</w:t>
      </w:r>
      <w:r>
        <w:tab/>
      </w:r>
      <w:r>
        <w:fldChar w:fldCharType="begin"/>
      </w:r>
      <w:r>
        <w:instrText xml:space="preserve"> PAGEREF _Toc145510994 \h </w:instrText>
      </w:r>
      <w:r>
        <w:fldChar w:fldCharType="separate"/>
      </w:r>
      <w:r>
        <w:t>28</w:t>
      </w:r>
      <w:r>
        <w:fldChar w:fldCharType="end"/>
      </w:r>
    </w:p>
    <w:p w14:paraId="47D9C0EE" w14:textId="6AC062B0" w:rsidR="007833E9" w:rsidRDefault="007833E9">
      <w:pPr>
        <w:pStyle w:val="TOC3"/>
        <w:rPr>
          <w:rFonts w:ascii="Calibri" w:eastAsia="DengXian" w:hAnsi="Calibri"/>
          <w:kern w:val="2"/>
          <w:sz w:val="22"/>
          <w:szCs w:val="22"/>
        </w:rPr>
      </w:pPr>
      <w:r>
        <w:rPr>
          <w:lang w:eastAsia="zh-CN"/>
        </w:rPr>
        <w:t>4.9.1</w:t>
      </w:r>
      <w:r>
        <w:rPr>
          <w:rFonts w:ascii="Calibri" w:eastAsia="DengXian" w:hAnsi="Calibri"/>
          <w:kern w:val="2"/>
          <w:sz w:val="22"/>
          <w:szCs w:val="22"/>
        </w:rPr>
        <w:tab/>
      </w:r>
      <w:r>
        <w:rPr>
          <w:lang w:eastAsia="zh-CN"/>
        </w:rPr>
        <w:t>RF channels</w:t>
      </w:r>
      <w:r>
        <w:tab/>
      </w:r>
      <w:r>
        <w:fldChar w:fldCharType="begin"/>
      </w:r>
      <w:r>
        <w:instrText xml:space="preserve"> PAGEREF _Toc145510995 \h </w:instrText>
      </w:r>
      <w:r>
        <w:fldChar w:fldCharType="separate"/>
      </w:r>
      <w:r>
        <w:t>28</w:t>
      </w:r>
      <w:r>
        <w:fldChar w:fldCharType="end"/>
      </w:r>
    </w:p>
    <w:p w14:paraId="07CB4DBF" w14:textId="07FB2D9C" w:rsidR="007833E9" w:rsidRDefault="007833E9">
      <w:pPr>
        <w:pStyle w:val="TOC3"/>
        <w:rPr>
          <w:rFonts w:ascii="Calibri" w:eastAsia="DengXian" w:hAnsi="Calibri"/>
          <w:kern w:val="2"/>
          <w:sz w:val="22"/>
          <w:szCs w:val="22"/>
        </w:rPr>
      </w:pPr>
      <w:r>
        <w:t>4.9.2</w:t>
      </w:r>
      <w:r>
        <w:rPr>
          <w:rFonts w:ascii="Calibri" w:eastAsia="DengXian" w:hAnsi="Calibri"/>
          <w:kern w:val="2"/>
          <w:sz w:val="22"/>
          <w:szCs w:val="22"/>
        </w:rPr>
        <w:tab/>
      </w:r>
      <w:r>
        <w:t>Test models</w:t>
      </w:r>
      <w:r>
        <w:tab/>
      </w:r>
      <w:r>
        <w:fldChar w:fldCharType="begin"/>
      </w:r>
      <w:r>
        <w:instrText xml:space="preserve"> PAGEREF _Toc145510996 \h </w:instrText>
      </w:r>
      <w:r>
        <w:fldChar w:fldCharType="separate"/>
      </w:r>
      <w:r>
        <w:t>29</w:t>
      </w:r>
      <w:r>
        <w:fldChar w:fldCharType="end"/>
      </w:r>
    </w:p>
    <w:p w14:paraId="1D723F5A" w14:textId="66C6E872" w:rsidR="007833E9" w:rsidRDefault="007833E9">
      <w:pPr>
        <w:pStyle w:val="TOC4"/>
        <w:rPr>
          <w:rFonts w:ascii="Calibri" w:eastAsia="DengXian" w:hAnsi="Calibri"/>
          <w:kern w:val="2"/>
          <w:sz w:val="22"/>
          <w:szCs w:val="22"/>
        </w:rPr>
      </w:pPr>
      <w:r>
        <w:t>4.9.2.1</w:t>
      </w:r>
      <w:r>
        <w:rPr>
          <w:rFonts w:ascii="Calibri" w:eastAsia="DengXian" w:hAnsi="Calibri"/>
          <w:kern w:val="2"/>
          <w:sz w:val="22"/>
          <w:szCs w:val="22"/>
        </w:rPr>
        <w:tab/>
      </w:r>
      <w:r>
        <w:t>General</w:t>
      </w:r>
      <w:r>
        <w:tab/>
      </w:r>
      <w:r>
        <w:fldChar w:fldCharType="begin"/>
      </w:r>
      <w:r>
        <w:instrText xml:space="preserve"> PAGEREF _Toc145510997 \h </w:instrText>
      </w:r>
      <w:r>
        <w:fldChar w:fldCharType="separate"/>
      </w:r>
      <w:r>
        <w:t>29</w:t>
      </w:r>
      <w:r>
        <w:fldChar w:fldCharType="end"/>
      </w:r>
    </w:p>
    <w:p w14:paraId="42F5248E" w14:textId="329ED4B3" w:rsidR="007833E9" w:rsidRDefault="007833E9">
      <w:pPr>
        <w:pStyle w:val="TOC4"/>
        <w:rPr>
          <w:rFonts w:ascii="Calibri" w:eastAsia="DengXian" w:hAnsi="Calibri"/>
          <w:kern w:val="2"/>
          <w:sz w:val="22"/>
          <w:szCs w:val="22"/>
        </w:rPr>
      </w:pPr>
      <w:r>
        <w:t>4.9.2.2</w:t>
      </w:r>
      <w:r>
        <w:rPr>
          <w:rFonts w:ascii="Calibri" w:eastAsia="DengXian" w:hAnsi="Calibri"/>
          <w:kern w:val="2"/>
          <w:sz w:val="22"/>
          <w:szCs w:val="22"/>
        </w:rPr>
        <w:tab/>
      </w:r>
      <w:r>
        <w:t>FR1 test models for repeater type 1-C for DL</w:t>
      </w:r>
      <w:r>
        <w:tab/>
      </w:r>
      <w:r>
        <w:fldChar w:fldCharType="begin"/>
      </w:r>
      <w:r>
        <w:instrText xml:space="preserve"> PAGEREF _Toc145510998 \h </w:instrText>
      </w:r>
      <w:r>
        <w:fldChar w:fldCharType="separate"/>
      </w:r>
      <w:r>
        <w:t>29</w:t>
      </w:r>
      <w:r>
        <w:fldChar w:fldCharType="end"/>
      </w:r>
    </w:p>
    <w:p w14:paraId="518832A7" w14:textId="17478EE8" w:rsidR="007833E9" w:rsidRDefault="007833E9">
      <w:pPr>
        <w:pStyle w:val="TOC4"/>
        <w:rPr>
          <w:rFonts w:ascii="Calibri" w:eastAsia="DengXian" w:hAnsi="Calibri"/>
          <w:kern w:val="2"/>
          <w:sz w:val="22"/>
          <w:szCs w:val="22"/>
        </w:rPr>
      </w:pPr>
      <w:r>
        <w:t>4.9.2.3</w:t>
      </w:r>
      <w:r>
        <w:rPr>
          <w:rFonts w:ascii="Calibri" w:eastAsia="DengXian" w:hAnsi="Calibri"/>
          <w:kern w:val="2"/>
          <w:sz w:val="22"/>
          <w:szCs w:val="22"/>
        </w:rPr>
        <w:tab/>
      </w:r>
      <w:r>
        <w:t xml:space="preserve"> FR1 test models for repeater type 1-C for UL</w:t>
      </w:r>
      <w:r>
        <w:tab/>
      </w:r>
      <w:r>
        <w:fldChar w:fldCharType="begin"/>
      </w:r>
      <w:r>
        <w:instrText xml:space="preserve"> PAGEREF _Toc145510999 \h </w:instrText>
      </w:r>
      <w:r>
        <w:fldChar w:fldCharType="separate"/>
      </w:r>
      <w:r>
        <w:t>29</w:t>
      </w:r>
      <w:r>
        <w:fldChar w:fldCharType="end"/>
      </w:r>
    </w:p>
    <w:p w14:paraId="710C0D0D" w14:textId="440203D5" w:rsidR="007833E9" w:rsidRDefault="007833E9">
      <w:pPr>
        <w:pStyle w:val="TOC5"/>
        <w:rPr>
          <w:rFonts w:ascii="Calibri" w:eastAsia="DengXian" w:hAnsi="Calibri"/>
          <w:kern w:val="2"/>
          <w:sz w:val="22"/>
          <w:szCs w:val="22"/>
        </w:rPr>
      </w:pPr>
      <w:r>
        <w:t>4.9.2.3.1</w:t>
      </w:r>
      <w:r>
        <w:rPr>
          <w:rFonts w:ascii="Calibri" w:eastAsia="DengXian" w:hAnsi="Calibri"/>
          <w:kern w:val="2"/>
          <w:sz w:val="22"/>
          <w:szCs w:val="22"/>
        </w:rPr>
        <w:tab/>
      </w:r>
      <w:r>
        <w:t>General</w:t>
      </w:r>
      <w:r>
        <w:tab/>
      </w:r>
      <w:r>
        <w:fldChar w:fldCharType="begin"/>
      </w:r>
      <w:r>
        <w:instrText xml:space="preserve"> PAGEREF _Toc145511000 \h </w:instrText>
      </w:r>
      <w:r>
        <w:fldChar w:fldCharType="separate"/>
      </w:r>
      <w:r>
        <w:t>29</w:t>
      </w:r>
      <w:r>
        <w:fldChar w:fldCharType="end"/>
      </w:r>
    </w:p>
    <w:p w14:paraId="765DAA80" w14:textId="71B685E9" w:rsidR="007833E9" w:rsidRDefault="007833E9">
      <w:pPr>
        <w:pStyle w:val="TOC5"/>
        <w:rPr>
          <w:rFonts w:ascii="Calibri" w:eastAsia="DengXian" w:hAnsi="Calibri"/>
          <w:kern w:val="2"/>
          <w:sz w:val="22"/>
          <w:szCs w:val="22"/>
        </w:rPr>
      </w:pPr>
      <w:r>
        <w:t>4.9.2.3.2</w:t>
      </w:r>
      <w:r>
        <w:rPr>
          <w:rFonts w:ascii="Calibri" w:eastAsia="DengXian" w:hAnsi="Calibri"/>
          <w:kern w:val="2"/>
          <w:sz w:val="22"/>
          <w:szCs w:val="22"/>
        </w:rPr>
        <w:tab/>
      </w:r>
      <w:r>
        <w:t>FR1 test model 1.1 (RUL-FR1-TM1.1)</w:t>
      </w:r>
      <w:r>
        <w:tab/>
      </w:r>
      <w:r>
        <w:fldChar w:fldCharType="begin"/>
      </w:r>
      <w:r>
        <w:instrText xml:space="preserve"> PAGEREF _Toc145511001 \h </w:instrText>
      </w:r>
      <w:r>
        <w:fldChar w:fldCharType="separate"/>
      </w:r>
      <w:r>
        <w:t>30</w:t>
      </w:r>
      <w:r>
        <w:fldChar w:fldCharType="end"/>
      </w:r>
    </w:p>
    <w:p w14:paraId="0262D73B" w14:textId="540FAF76" w:rsidR="007833E9" w:rsidRDefault="007833E9">
      <w:pPr>
        <w:pStyle w:val="TOC5"/>
        <w:rPr>
          <w:rFonts w:ascii="Calibri" w:eastAsia="DengXian" w:hAnsi="Calibri"/>
          <w:kern w:val="2"/>
          <w:sz w:val="22"/>
          <w:szCs w:val="22"/>
        </w:rPr>
      </w:pPr>
      <w:r>
        <w:lastRenderedPageBreak/>
        <w:t>4.9.2.3.3</w:t>
      </w:r>
      <w:r>
        <w:rPr>
          <w:rFonts w:ascii="Calibri" w:eastAsia="DengXian" w:hAnsi="Calibri"/>
          <w:kern w:val="2"/>
          <w:sz w:val="22"/>
          <w:szCs w:val="22"/>
        </w:rPr>
        <w:tab/>
      </w:r>
      <w:r>
        <w:t>FR1 test model 2 (RUL-FR1-TM2)</w:t>
      </w:r>
      <w:r>
        <w:tab/>
      </w:r>
      <w:r>
        <w:fldChar w:fldCharType="begin"/>
      </w:r>
      <w:r>
        <w:instrText xml:space="preserve"> PAGEREF _Toc145511002 \h </w:instrText>
      </w:r>
      <w:r>
        <w:fldChar w:fldCharType="separate"/>
      </w:r>
      <w:r>
        <w:t>31</w:t>
      </w:r>
      <w:r>
        <w:fldChar w:fldCharType="end"/>
      </w:r>
    </w:p>
    <w:p w14:paraId="24E7A71C" w14:textId="1C55F02E" w:rsidR="007833E9" w:rsidRDefault="007833E9">
      <w:pPr>
        <w:pStyle w:val="TOC5"/>
        <w:rPr>
          <w:rFonts w:ascii="Calibri" w:eastAsia="DengXian" w:hAnsi="Calibri"/>
          <w:kern w:val="2"/>
          <w:sz w:val="22"/>
          <w:szCs w:val="22"/>
        </w:rPr>
      </w:pPr>
      <w:r>
        <w:t>4.9.2.3.3a</w:t>
      </w:r>
      <w:r>
        <w:rPr>
          <w:rFonts w:ascii="Calibri" w:eastAsia="DengXian" w:hAnsi="Calibri"/>
          <w:kern w:val="2"/>
          <w:sz w:val="22"/>
          <w:szCs w:val="22"/>
        </w:rPr>
        <w:tab/>
      </w:r>
      <w:r>
        <w:t>FR1 test model 2a (RUL-FR1-TM2a)</w:t>
      </w:r>
      <w:r>
        <w:tab/>
      </w:r>
      <w:r>
        <w:fldChar w:fldCharType="begin"/>
      </w:r>
      <w:r>
        <w:instrText xml:space="preserve"> PAGEREF _Toc145511003 \h </w:instrText>
      </w:r>
      <w:r>
        <w:fldChar w:fldCharType="separate"/>
      </w:r>
      <w:r>
        <w:t>31</w:t>
      </w:r>
      <w:r>
        <w:fldChar w:fldCharType="end"/>
      </w:r>
    </w:p>
    <w:p w14:paraId="6602AB3F" w14:textId="2B5BC2E8" w:rsidR="007833E9" w:rsidRDefault="007833E9">
      <w:pPr>
        <w:pStyle w:val="TOC5"/>
        <w:rPr>
          <w:rFonts w:ascii="Calibri" w:eastAsia="DengXian" w:hAnsi="Calibri"/>
          <w:kern w:val="2"/>
          <w:sz w:val="22"/>
          <w:szCs w:val="22"/>
        </w:rPr>
      </w:pPr>
      <w:r>
        <w:t>4.9.2.3.4</w:t>
      </w:r>
      <w:r>
        <w:rPr>
          <w:rFonts w:ascii="Calibri" w:eastAsia="DengXian" w:hAnsi="Calibri"/>
          <w:kern w:val="2"/>
          <w:sz w:val="22"/>
          <w:szCs w:val="22"/>
        </w:rPr>
        <w:tab/>
      </w:r>
      <w:r>
        <w:t>FR1 test model 3.1 (RUL-FR1-TM3.1)</w:t>
      </w:r>
      <w:r>
        <w:tab/>
      </w:r>
      <w:r>
        <w:fldChar w:fldCharType="begin"/>
      </w:r>
      <w:r>
        <w:instrText xml:space="preserve"> PAGEREF _Toc145511004 \h </w:instrText>
      </w:r>
      <w:r>
        <w:fldChar w:fldCharType="separate"/>
      </w:r>
      <w:r>
        <w:t>31</w:t>
      </w:r>
      <w:r>
        <w:fldChar w:fldCharType="end"/>
      </w:r>
    </w:p>
    <w:p w14:paraId="0F708B12" w14:textId="7A791CCB" w:rsidR="007833E9" w:rsidRDefault="007833E9">
      <w:pPr>
        <w:pStyle w:val="TOC5"/>
        <w:rPr>
          <w:rFonts w:ascii="Calibri" w:eastAsia="DengXian" w:hAnsi="Calibri"/>
          <w:kern w:val="2"/>
          <w:sz w:val="22"/>
          <w:szCs w:val="22"/>
        </w:rPr>
      </w:pPr>
      <w:r>
        <w:t>4.9.2.3.5</w:t>
      </w:r>
      <w:r>
        <w:rPr>
          <w:rFonts w:ascii="Calibri" w:eastAsia="DengXian" w:hAnsi="Calibri"/>
          <w:kern w:val="2"/>
          <w:sz w:val="22"/>
          <w:szCs w:val="22"/>
        </w:rPr>
        <w:tab/>
      </w:r>
      <w:r>
        <w:t>FR1 test model 3.1a (RUL-FR1-TM3.1a)</w:t>
      </w:r>
      <w:r>
        <w:tab/>
      </w:r>
      <w:r>
        <w:fldChar w:fldCharType="begin"/>
      </w:r>
      <w:r>
        <w:instrText xml:space="preserve"> PAGEREF _Toc145511005 \h </w:instrText>
      </w:r>
      <w:r>
        <w:fldChar w:fldCharType="separate"/>
      </w:r>
      <w:r>
        <w:t>31</w:t>
      </w:r>
      <w:r>
        <w:fldChar w:fldCharType="end"/>
      </w:r>
    </w:p>
    <w:p w14:paraId="6B93FCB1" w14:textId="2533EB54" w:rsidR="007833E9" w:rsidRDefault="007833E9">
      <w:pPr>
        <w:pStyle w:val="TOC4"/>
        <w:rPr>
          <w:rFonts w:ascii="Calibri" w:eastAsia="DengXian" w:hAnsi="Calibri"/>
          <w:kern w:val="2"/>
          <w:sz w:val="22"/>
          <w:szCs w:val="22"/>
        </w:rPr>
      </w:pPr>
      <w:r>
        <w:t>4.9.2.4</w:t>
      </w:r>
      <w:r>
        <w:rPr>
          <w:rFonts w:ascii="Calibri" w:eastAsia="DengXian" w:hAnsi="Calibri"/>
          <w:kern w:val="2"/>
          <w:sz w:val="22"/>
          <w:szCs w:val="22"/>
        </w:rPr>
        <w:tab/>
      </w:r>
      <w:r>
        <w:t>Data content of Physical channels and Signals</w:t>
      </w:r>
      <w:r>
        <w:rPr>
          <w:lang w:eastAsia="zh-CN"/>
        </w:rPr>
        <w:t xml:space="preserve"> for RUL-FR1-TM</w:t>
      </w:r>
      <w:r>
        <w:tab/>
      </w:r>
      <w:r>
        <w:fldChar w:fldCharType="begin"/>
      </w:r>
      <w:r>
        <w:instrText xml:space="preserve"> PAGEREF _Toc145511006 \h </w:instrText>
      </w:r>
      <w:r>
        <w:fldChar w:fldCharType="separate"/>
      </w:r>
      <w:r>
        <w:t>32</w:t>
      </w:r>
      <w:r>
        <w:fldChar w:fldCharType="end"/>
      </w:r>
    </w:p>
    <w:p w14:paraId="2751F343" w14:textId="1C4A46E8" w:rsidR="007833E9" w:rsidRDefault="007833E9">
      <w:pPr>
        <w:pStyle w:val="TOC5"/>
        <w:rPr>
          <w:rFonts w:ascii="Calibri" w:eastAsia="DengXian" w:hAnsi="Calibri"/>
          <w:kern w:val="2"/>
          <w:sz w:val="22"/>
          <w:szCs w:val="22"/>
        </w:rPr>
      </w:pPr>
      <w:r>
        <w:t>4.9.2.4.1</w:t>
      </w:r>
      <w:r>
        <w:rPr>
          <w:rFonts w:ascii="Calibri" w:eastAsia="DengXian" w:hAnsi="Calibri"/>
          <w:kern w:val="2"/>
          <w:sz w:val="22"/>
          <w:szCs w:val="22"/>
        </w:rPr>
        <w:tab/>
      </w:r>
      <w:r>
        <w:t>General</w:t>
      </w:r>
      <w:r>
        <w:tab/>
      </w:r>
      <w:r>
        <w:fldChar w:fldCharType="begin"/>
      </w:r>
      <w:r>
        <w:instrText xml:space="preserve"> PAGEREF _Toc145511007 \h </w:instrText>
      </w:r>
      <w:r>
        <w:fldChar w:fldCharType="separate"/>
      </w:r>
      <w:r>
        <w:t>32</w:t>
      </w:r>
      <w:r>
        <w:fldChar w:fldCharType="end"/>
      </w:r>
    </w:p>
    <w:p w14:paraId="0DEE069E" w14:textId="3C3DDE22" w:rsidR="007833E9" w:rsidRDefault="007833E9">
      <w:pPr>
        <w:pStyle w:val="TOC5"/>
        <w:rPr>
          <w:rFonts w:ascii="Calibri" w:eastAsia="DengXian" w:hAnsi="Calibri"/>
          <w:kern w:val="2"/>
          <w:sz w:val="22"/>
          <w:szCs w:val="22"/>
        </w:rPr>
      </w:pPr>
      <w:r>
        <w:t>4.9.2.4.2</w:t>
      </w:r>
      <w:r>
        <w:rPr>
          <w:rFonts w:ascii="Calibri" w:eastAsia="DengXian" w:hAnsi="Calibri"/>
          <w:kern w:val="2"/>
          <w:sz w:val="22"/>
          <w:szCs w:val="22"/>
        </w:rPr>
        <w:tab/>
      </w:r>
      <w:r>
        <w:t>PUSCH</w:t>
      </w:r>
      <w:r>
        <w:tab/>
      </w:r>
      <w:r>
        <w:fldChar w:fldCharType="begin"/>
      </w:r>
      <w:r>
        <w:instrText xml:space="preserve"> PAGEREF _Toc145511008 \h </w:instrText>
      </w:r>
      <w:r>
        <w:fldChar w:fldCharType="separate"/>
      </w:r>
      <w:r>
        <w:t>32</w:t>
      </w:r>
      <w:r>
        <w:fldChar w:fldCharType="end"/>
      </w:r>
    </w:p>
    <w:p w14:paraId="7F80947E" w14:textId="7F3874E6" w:rsidR="007833E9" w:rsidRDefault="007833E9">
      <w:pPr>
        <w:pStyle w:val="TOC2"/>
        <w:rPr>
          <w:rFonts w:ascii="Calibri" w:eastAsia="DengXian" w:hAnsi="Calibri"/>
          <w:kern w:val="2"/>
          <w:sz w:val="22"/>
          <w:szCs w:val="22"/>
        </w:rPr>
      </w:pPr>
      <w:r>
        <w:t>4.10</w:t>
      </w:r>
      <w:r>
        <w:rPr>
          <w:rFonts w:ascii="Calibri" w:eastAsia="DengXian" w:hAnsi="Calibri"/>
          <w:kern w:val="2"/>
          <w:sz w:val="22"/>
          <w:szCs w:val="22"/>
        </w:rPr>
        <w:tab/>
      </w:r>
      <w:r>
        <w:t>Requirements for contiguous and non-contiguous spectrum</w:t>
      </w:r>
      <w:r>
        <w:tab/>
      </w:r>
      <w:r>
        <w:fldChar w:fldCharType="begin"/>
      </w:r>
      <w:r>
        <w:instrText xml:space="preserve"> PAGEREF _Toc145511009 \h </w:instrText>
      </w:r>
      <w:r>
        <w:fldChar w:fldCharType="separate"/>
      </w:r>
      <w:r>
        <w:t>32</w:t>
      </w:r>
      <w:r>
        <w:fldChar w:fldCharType="end"/>
      </w:r>
    </w:p>
    <w:p w14:paraId="02CD8F5A" w14:textId="7A74B3F4" w:rsidR="007833E9" w:rsidRDefault="007833E9">
      <w:pPr>
        <w:pStyle w:val="TOC2"/>
        <w:rPr>
          <w:rFonts w:ascii="Calibri" w:eastAsia="DengXian" w:hAnsi="Calibri"/>
          <w:kern w:val="2"/>
          <w:sz w:val="22"/>
          <w:szCs w:val="22"/>
        </w:rPr>
      </w:pPr>
      <w:r>
        <w:t>4.11</w:t>
      </w:r>
      <w:r>
        <w:rPr>
          <w:rFonts w:ascii="Calibri" w:eastAsia="DengXian" w:hAnsi="Calibri"/>
          <w:kern w:val="2"/>
          <w:sz w:val="22"/>
          <w:szCs w:val="22"/>
        </w:rPr>
        <w:tab/>
      </w:r>
      <w:r>
        <w:t xml:space="preserve">Requirements for </w:t>
      </w:r>
      <w:r>
        <w:rPr>
          <w:lang w:eastAsia="zh-CN"/>
        </w:rPr>
        <w:t>repeater</w:t>
      </w:r>
      <w:r>
        <w:t xml:space="preserve"> capable of multi-band operation</w:t>
      </w:r>
      <w:r>
        <w:tab/>
      </w:r>
      <w:r>
        <w:fldChar w:fldCharType="begin"/>
      </w:r>
      <w:r>
        <w:instrText xml:space="preserve"> PAGEREF _Toc145511010 \h </w:instrText>
      </w:r>
      <w:r>
        <w:fldChar w:fldCharType="separate"/>
      </w:r>
      <w:r>
        <w:t>33</w:t>
      </w:r>
      <w:r>
        <w:fldChar w:fldCharType="end"/>
      </w:r>
    </w:p>
    <w:p w14:paraId="230120A0" w14:textId="0685F120" w:rsidR="007833E9" w:rsidRDefault="007833E9">
      <w:pPr>
        <w:pStyle w:val="TOC2"/>
        <w:rPr>
          <w:rFonts w:ascii="Calibri" w:eastAsia="DengXian" w:hAnsi="Calibri"/>
          <w:kern w:val="2"/>
          <w:sz w:val="22"/>
          <w:szCs w:val="22"/>
        </w:rPr>
      </w:pPr>
      <w:r>
        <w:t>4.12</w:t>
      </w:r>
      <w:r>
        <w:rPr>
          <w:rFonts w:ascii="Calibri" w:eastAsia="DengXian" w:hAnsi="Calibri"/>
          <w:kern w:val="2"/>
          <w:sz w:val="22"/>
          <w:szCs w:val="22"/>
        </w:rPr>
        <w:tab/>
      </w:r>
      <w:r>
        <w:t>Format and interpretation of tests</w:t>
      </w:r>
      <w:r>
        <w:tab/>
      </w:r>
      <w:r>
        <w:fldChar w:fldCharType="begin"/>
      </w:r>
      <w:r>
        <w:instrText xml:space="preserve"> PAGEREF _Toc145511011 \h </w:instrText>
      </w:r>
      <w:r>
        <w:fldChar w:fldCharType="separate"/>
      </w:r>
      <w:r>
        <w:t>33</w:t>
      </w:r>
      <w:r>
        <w:fldChar w:fldCharType="end"/>
      </w:r>
    </w:p>
    <w:p w14:paraId="7D4D650D" w14:textId="18B08528" w:rsidR="007833E9" w:rsidRDefault="007833E9">
      <w:pPr>
        <w:pStyle w:val="TOC1"/>
        <w:rPr>
          <w:rFonts w:ascii="Calibri" w:eastAsia="DengXian" w:hAnsi="Calibri"/>
          <w:kern w:val="2"/>
          <w:szCs w:val="22"/>
        </w:rPr>
      </w:pPr>
      <w:r>
        <w:rPr>
          <w:lang w:eastAsia="zh-CN"/>
        </w:rPr>
        <w:t>5</w:t>
      </w:r>
      <w:r>
        <w:rPr>
          <w:rFonts w:ascii="Calibri" w:eastAsia="DengXian" w:hAnsi="Calibri"/>
          <w:kern w:val="2"/>
          <w:szCs w:val="22"/>
        </w:rPr>
        <w:tab/>
      </w:r>
      <w:r>
        <w:rPr>
          <w:lang w:eastAsia="zh-CN"/>
        </w:rPr>
        <w:t>Operating bands</w:t>
      </w:r>
      <w:r>
        <w:t xml:space="preserve"> and channel arrangement</w:t>
      </w:r>
      <w:r>
        <w:tab/>
      </w:r>
      <w:r>
        <w:fldChar w:fldCharType="begin"/>
      </w:r>
      <w:r>
        <w:instrText xml:space="preserve"> PAGEREF _Toc145511012 \h </w:instrText>
      </w:r>
      <w:r>
        <w:fldChar w:fldCharType="separate"/>
      </w:r>
      <w:r>
        <w:t>34</w:t>
      </w:r>
      <w:r>
        <w:fldChar w:fldCharType="end"/>
      </w:r>
    </w:p>
    <w:p w14:paraId="1D2AAD25" w14:textId="5F91FBC9" w:rsidR="007833E9" w:rsidRDefault="007833E9">
      <w:pPr>
        <w:pStyle w:val="TOC1"/>
        <w:rPr>
          <w:rFonts w:ascii="Calibri" w:eastAsia="DengXian" w:hAnsi="Calibri"/>
          <w:kern w:val="2"/>
          <w:szCs w:val="22"/>
        </w:rPr>
      </w:pPr>
      <w:r>
        <w:rPr>
          <w:lang w:eastAsia="zh-CN"/>
        </w:rPr>
        <w:t>6</w:t>
      </w:r>
      <w:r>
        <w:rPr>
          <w:rFonts w:ascii="Calibri" w:eastAsia="DengXian" w:hAnsi="Calibri"/>
          <w:kern w:val="2"/>
          <w:szCs w:val="22"/>
        </w:rPr>
        <w:tab/>
      </w:r>
      <w:r w:rsidRPr="000D5337">
        <w:rPr>
          <w:rFonts w:cs="v4.2.0"/>
          <w:lang w:eastAsia="zh-CN"/>
        </w:rPr>
        <w:t xml:space="preserve">Conducted </w:t>
      </w:r>
      <w:r>
        <w:rPr>
          <w:lang w:eastAsia="zh-CN"/>
        </w:rPr>
        <w:t>characteristics</w:t>
      </w:r>
      <w:r>
        <w:tab/>
      </w:r>
      <w:r>
        <w:fldChar w:fldCharType="begin"/>
      </w:r>
      <w:r>
        <w:instrText xml:space="preserve"> PAGEREF _Toc145511013 \h </w:instrText>
      </w:r>
      <w:r>
        <w:fldChar w:fldCharType="separate"/>
      </w:r>
      <w:r>
        <w:t>34</w:t>
      </w:r>
      <w:r>
        <w:fldChar w:fldCharType="end"/>
      </w:r>
    </w:p>
    <w:p w14:paraId="09411D04" w14:textId="563EC936" w:rsidR="007833E9" w:rsidRDefault="007833E9">
      <w:pPr>
        <w:pStyle w:val="TOC2"/>
        <w:rPr>
          <w:rFonts w:ascii="Calibri" w:eastAsia="DengXian" w:hAnsi="Calibri"/>
          <w:kern w:val="2"/>
          <w:sz w:val="22"/>
          <w:szCs w:val="22"/>
        </w:rPr>
      </w:pPr>
      <w:r>
        <w:rPr>
          <w:lang w:eastAsia="zh-CN"/>
        </w:rPr>
        <w:t>6.1</w:t>
      </w:r>
      <w:r>
        <w:rPr>
          <w:rFonts w:ascii="Calibri" w:eastAsia="DengXian" w:hAnsi="Calibri"/>
          <w:kern w:val="2"/>
          <w:sz w:val="22"/>
          <w:szCs w:val="22"/>
        </w:rPr>
        <w:tab/>
      </w:r>
      <w:r>
        <w:rPr>
          <w:lang w:eastAsia="zh-CN"/>
        </w:rPr>
        <w:t>General</w:t>
      </w:r>
      <w:r>
        <w:tab/>
      </w:r>
      <w:r>
        <w:fldChar w:fldCharType="begin"/>
      </w:r>
      <w:r>
        <w:instrText xml:space="preserve"> PAGEREF _Toc145511014 \h </w:instrText>
      </w:r>
      <w:r>
        <w:fldChar w:fldCharType="separate"/>
      </w:r>
      <w:r>
        <w:t>34</w:t>
      </w:r>
      <w:r>
        <w:fldChar w:fldCharType="end"/>
      </w:r>
    </w:p>
    <w:p w14:paraId="2202DB40" w14:textId="6061C38B" w:rsidR="007833E9" w:rsidRDefault="007833E9">
      <w:pPr>
        <w:pStyle w:val="TOC2"/>
        <w:rPr>
          <w:rFonts w:ascii="Calibri" w:eastAsia="DengXian" w:hAnsi="Calibri"/>
          <w:kern w:val="2"/>
          <w:sz w:val="22"/>
          <w:szCs w:val="22"/>
        </w:rPr>
      </w:pPr>
      <w:r>
        <w:rPr>
          <w:lang w:eastAsia="zh-CN"/>
        </w:rPr>
        <w:t>6.2</w:t>
      </w:r>
      <w:r>
        <w:rPr>
          <w:rFonts w:ascii="Calibri" w:eastAsia="DengXian" w:hAnsi="Calibri"/>
          <w:kern w:val="2"/>
          <w:sz w:val="22"/>
          <w:szCs w:val="22"/>
        </w:rPr>
        <w:tab/>
      </w:r>
      <w:r>
        <w:rPr>
          <w:lang w:eastAsia="zh-CN"/>
        </w:rPr>
        <w:t>Repeater output power</w:t>
      </w:r>
      <w:r>
        <w:tab/>
      </w:r>
      <w:r>
        <w:fldChar w:fldCharType="begin"/>
      </w:r>
      <w:r>
        <w:instrText xml:space="preserve"> PAGEREF _Toc145511015 \h </w:instrText>
      </w:r>
      <w:r>
        <w:fldChar w:fldCharType="separate"/>
      </w:r>
      <w:r>
        <w:t>34</w:t>
      </w:r>
      <w:r>
        <w:fldChar w:fldCharType="end"/>
      </w:r>
    </w:p>
    <w:p w14:paraId="62A1F3F3" w14:textId="74E4D16C" w:rsidR="007833E9" w:rsidRDefault="007833E9">
      <w:pPr>
        <w:pStyle w:val="TOC3"/>
        <w:rPr>
          <w:rFonts w:ascii="Calibri" w:eastAsia="DengXian" w:hAnsi="Calibri"/>
          <w:kern w:val="2"/>
          <w:sz w:val="22"/>
          <w:szCs w:val="22"/>
        </w:rPr>
      </w:pPr>
      <w:r>
        <w:t>6.2.1</w:t>
      </w:r>
      <w:r>
        <w:rPr>
          <w:rFonts w:ascii="Calibri" w:eastAsia="DengXian" w:hAnsi="Calibri"/>
          <w:kern w:val="2"/>
          <w:sz w:val="22"/>
          <w:szCs w:val="22"/>
        </w:rPr>
        <w:tab/>
      </w:r>
      <w:r>
        <w:t>Definition and applicability</w:t>
      </w:r>
      <w:r>
        <w:tab/>
      </w:r>
      <w:r>
        <w:fldChar w:fldCharType="begin"/>
      </w:r>
      <w:r>
        <w:instrText xml:space="preserve"> PAGEREF _Toc145511016 \h </w:instrText>
      </w:r>
      <w:r>
        <w:fldChar w:fldCharType="separate"/>
      </w:r>
      <w:r>
        <w:t>34</w:t>
      </w:r>
      <w:r>
        <w:fldChar w:fldCharType="end"/>
      </w:r>
    </w:p>
    <w:p w14:paraId="7A1898FA" w14:textId="3E7069B6" w:rsidR="007833E9" w:rsidRDefault="007833E9">
      <w:pPr>
        <w:pStyle w:val="TOC3"/>
        <w:rPr>
          <w:rFonts w:ascii="Calibri" w:eastAsia="DengXian" w:hAnsi="Calibri"/>
          <w:kern w:val="2"/>
          <w:sz w:val="22"/>
          <w:szCs w:val="22"/>
        </w:rPr>
      </w:pPr>
      <w:r>
        <w:t>6.2.2</w:t>
      </w:r>
      <w:r>
        <w:rPr>
          <w:rFonts w:ascii="Calibri" w:eastAsia="DengXian" w:hAnsi="Calibri"/>
          <w:kern w:val="2"/>
          <w:sz w:val="22"/>
          <w:szCs w:val="22"/>
        </w:rPr>
        <w:tab/>
      </w:r>
      <w:r>
        <w:t>Minimum requirement</w:t>
      </w:r>
      <w:r>
        <w:tab/>
      </w:r>
      <w:r>
        <w:fldChar w:fldCharType="begin"/>
      </w:r>
      <w:r>
        <w:instrText xml:space="preserve"> PAGEREF _Toc145511017 \h </w:instrText>
      </w:r>
      <w:r>
        <w:fldChar w:fldCharType="separate"/>
      </w:r>
      <w:r>
        <w:t>35</w:t>
      </w:r>
      <w:r>
        <w:fldChar w:fldCharType="end"/>
      </w:r>
    </w:p>
    <w:p w14:paraId="1CB197A6" w14:textId="01C05A85" w:rsidR="007833E9" w:rsidRDefault="007833E9">
      <w:pPr>
        <w:pStyle w:val="TOC3"/>
        <w:rPr>
          <w:rFonts w:ascii="Calibri" w:eastAsia="DengXian" w:hAnsi="Calibri"/>
          <w:kern w:val="2"/>
          <w:sz w:val="22"/>
          <w:szCs w:val="22"/>
        </w:rPr>
      </w:pPr>
      <w:r>
        <w:t>6.2.3</w:t>
      </w:r>
      <w:r>
        <w:rPr>
          <w:rFonts w:ascii="Calibri" w:eastAsia="DengXian" w:hAnsi="Calibri"/>
          <w:kern w:val="2"/>
          <w:sz w:val="22"/>
          <w:szCs w:val="22"/>
        </w:rPr>
        <w:tab/>
      </w:r>
      <w:r>
        <w:t>Test purpose</w:t>
      </w:r>
      <w:r>
        <w:tab/>
      </w:r>
      <w:r>
        <w:fldChar w:fldCharType="begin"/>
      </w:r>
      <w:r>
        <w:instrText xml:space="preserve"> PAGEREF _Toc145511018 \h </w:instrText>
      </w:r>
      <w:r>
        <w:fldChar w:fldCharType="separate"/>
      </w:r>
      <w:r>
        <w:t>35</w:t>
      </w:r>
      <w:r>
        <w:fldChar w:fldCharType="end"/>
      </w:r>
    </w:p>
    <w:p w14:paraId="64137346" w14:textId="4525407E" w:rsidR="007833E9" w:rsidRDefault="007833E9">
      <w:pPr>
        <w:pStyle w:val="TOC3"/>
        <w:rPr>
          <w:rFonts w:ascii="Calibri" w:eastAsia="DengXian" w:hAnsi="Calibri"/>
          <w:kern w:val="2"/>
          <w:sz w:val="22"/>
          <w:szCs w:val="22"/>
        </w:rPr>
      </w:pPr>
      <w:r>
        <w:t>6.2.4</w:t>
      </w:r>
      <w:r>
        <w:rPr>
          <w:rFonts w:ascii="Calibri" w:eastAsia="DengXian" w:hAnsi="Calibri"/>
          <w:kern w:val="2"/>
          <w:sz w:val="22"/>
          <w:szCs w:val="22"/>
        </w:rPr>
        <w:tab/>
      </w:r>
      <w:r>
        <w:t>Method of test</w:t>
      </w:r>
      <w:r>
        <w:tab/>
      </w:r>
      <w:r>
        <w:fldChar w:fldCharType="begin"/>
      </w:r>
      <w:r>
        <w:instrText xml:space="preserve"> PAGEREF _Toc145511019 \h </w:instrText>
      </w:r>
      <w:r>
        <w:fldChar w:fldCharType="separate"/>
      </w:r>
      <w:r>
        <w:t>35</w:t>
      </w:r>
      <w:r>
        <w:fldChar w:fldCharType="end"/>
      </w:r>
    </w:p>
    <w:p w14:paraId="593A3891" w14:textId="67742A82" w:rsidR="007833E9" w:rsidRDefault="007833E9">
      <w:pPr>
        <w:pStyle w:val="TOC4"/>
        <w:rPr>
          <w:rFonts w:ascii="Calibri" w:eastAsia="DengXian" w:hAnsi="Calibri"/>
          <w:kern w:val="2"/>
          <w:sz w:val="22"/>
          <w:szCs w:val="22"/>
        </w:rPr>
      </w:pPr>
      <w:r w:rsidRPr="000D5337">
        <w:rPr>
          <w:rFonts w:cs="Arial"/>
          <w:i/>
        </w:rPr>
        <w:t>6.2.4.1</w:t>
      </w:r>
      <w:r>
        <w:rPr>
          <w:rFonts w:ascii="Calibri" w:eastAsia="DengXian" w:hAnsi="Calibri"/>
          <w:kern w:val="2"/>
          <w:sz w:val="22"/>
          <w:szCs w:val="22"/>
        </w:rPr>
        <w:tab/>
      </w:r>
      <w:r w:rsidRPr="000D5337">
        <w:rPr>
          <w:rFonts w:cs="Arial"/>
          <w:i/>
        </w:rPr>
        <w:t>Initial conditions</w:t>
      </w:r>
      <w:r>
        <w:tab/>
      </w:r>
      <w:r>
        <w:fldChar w:fldCharType="begin"/>
      </w:r>
      <w:r>
        <w:instrText xml:space="preserve"> PAGEREF _Toc145511020 \h </w:instrText>
      </w:r>
      <w:r>
        <w:fldChar w:fldCharType="separate"/>
      </w:r>
      <w:r>
        <w:t>35</w:t>
      </w:r>
      <w:r>
        <w:fldChar w:fldCharType="end"/>
      </w:r>
    </w:p>
    <w:p w14:paraId="29990159" w14:textId="5EFC911F" w:rsidR="007833E9" w:rsidRDefault="007833E9">
      <w:pPr>
        <w:pStyle w:val="TOC4"/>
        <w:rPr>
          <w:rFonts w:ascii="Calibri" w:eastAsia="DengXian" w:hAnsi="Calibri"/>
          <w:kern w:val="2"/>
          <w:sz w:val="22"/>
          <w:szCs w:val="22"/>
        </w:rPr>
      </w:pPr>
      <w:r w:rsidRPr="000D5337">
        <w:rPr>
          <w:rFonts w:cs="Arial"/>
          <w:i/>
        </w:rPr>
        <w:t>6.2.4.2</w:t>
      </w:r>
      <w:r>
        <w:rPr>
          <w:rFonts w:ascii="Calibri" w:eastAsia="DengXian" w:hAnsi="Calibri"/>
          <w:kern w:val="2"/>
          <w:sz w:val="22"/>
          <w:szCs w:val="22"/>
        </w:rPr>
        <w:tab/>
      </w:r>
      <w:r w:rsidRPr="000D5337">
        <w:rPr>
          <w:rFonts w:cs="Arial"/>
          <w:i/>
        </w:rPr>
        <w:t>Procedure</w:t>
      </w:r>
      <w:r>
        <w:tab/>
      </w:r>
      <w:r>
        <w:fldChar w:fldCharType="begin"/>
      </w:r>
      <w:r>
        <w:instrText xml:space="preserve"> PAGEREF _Toc145511021 \h </w:instrText>
      </w:r>
      <w:r>
        <w:fldChar w:fldCharType="separate"/>
      </w:r>
      <w:r>
        <w:t>36</w:t>
      </w:r>
      <w:r>
        <w:fldChar w:fldCharType="end"/>
      </w:r>
    </w:p>
    <w:p w14:paraId="6DD571AB" w14:textId="438E77A8" w:rsidR="007833E9" w:rsidRDefault="007833E9">
      <w:pPr>
        <w:pStyle w:val="TOC3"/>
        <w:rPr>
          <w:rFonts w:ascii="Calibri" w:eastAsia="DengXian" w:hAnsi="Calibri"/>
          <w:kern w:val="2"/>
          <w:sz w:val="22"/>
          <w:szCs w:val="22"/>
        </w:rPr>
      </w:pPr>
      <w:r>
        <w:t>6.2.5</w:t>
      </w:r>
      <w:r>
        <w:rPr>
          <w:rFonts w:ascii="Calibri" w:eastAsia="DengXian" w:hAnsi="Calibri"/>
          <w:kern w:val="2"/>
          <w:sz w:val="22"/>
          <w:szCs w:val="22"/>
        </w:rPr>
        <w:tab/>
      </w:r>
      <w:r>
        <w:t>Test requirement</w:t>
      </w:r>
      <w:r>
        <w:tab/>
      </w:r>
      <w:r>
        <w:fldChar w:fldCharType="begin"/>
      </w:r>
      <w:r>
        <w:instrText xml:space="preserve"> PAGEREF _Toc145511022 \h </w:instrText>
      </w:r>
      <w:r>
        <w:fldChar w:fldCharType="separate"/>
      </w:r>
      <w:r>
        <w:t>36</w:t>
      </w:r>
      <w:r>
        <w:fldChar w:fldCharType="end"/>
      </w:r>
    </w:p>
    <w:p w14:paraId="3076B21F" w14:textId="394CB4B9" w:rsidR="007833E9" w:rsidRDefault="007833E9">
      <w:pPr>
        <w:pStyle w:val="TOC2"/>
        <w:rPr>
          <w:rFonts w:ascii="Calibri" w:eastAsia="DengXian" w:hAnsi="Calibri"/>
          <w:kern w:val="2"/>
          <w:sz w:val="22"/>
          <w:szCs w:val="22"/>
        </w:rPr>
      </w:pPr>
      <w:r>
        <w:rPr>
          <w:lang w:eastAsia="zh-CN"/>
        </w:rPr>
        <w:t>6.3</w:t>
      </w:r>
      <w:r>
        <w:rPr>
          <w:rFonts w:ascii="Calibri" w:eastAsia="DengXian" w:hAnsi="Calibri"/>
          <w:kern w:val="2"/>
          <w:sz w:val="22"/>
          <w:szCs w:val="22"/>
        </w:rPr>
        <w:tab/>
      </w:r>
      <w:r>
        <w:rPr>
          <w:lang w:eastAsia="zh-CN"/>
        </w:rPr>
        <w:t>Frequency stability</w:t>
      </w:r>
      <w:r>
        <w:tab/>
      </w:r>
      <w:r>
        <w:fldChar w:fldCharType="begin"/>
      </w:r>
      <w:r>
        <w:instrText xml:space="preserve"> PAGEREF _Toc145511023 \h </w:instrText>
      </w:r>
      <w:r>
        <w:fldChar w:fldCharType="separate"/>
      </w:r>
      <w:r>
        <w:t>36</w:t>
      </w:r>
      <w:r>
        <w:fldChar w:fldCharType="end"/>
      </w:r>
    </w:p>
    <w:p w14:paraId="549C129F" w14:textId="2A15B3FD" w:rsidR="007833E9" w:rsidRDefault="007833E9">
      <w:pPr>
        <w:pStyle w:val="TOC3"/>
        <w:rPr>
          <w:rFonts w:ascii="Calibri" w:eastAsia="DengXian" w:hAnsi="Calibri"/>
          <w:kern w:val="2"/>
          <w:sz w:val="22"/>
          <w:szCs w:val="22"/>
        </w:rPr>
      </w:pPr>
      <w:r>
        <w:t>6.3.1</w:t>
      </w:r>
      <w:r>
        <w:rPr>
          <w:rFonts w:ascii="Calibri" w:eastAsia="DengXian" w:hAnsi="Calibri"/>
          <w:kern w:val="2"/>
          <w:sz w:val="22"/>
          <w:szCs w:val="22"/>
        </w:rPr>
        <w:tab/>
      </w:r>
      <w:r>
        <w:t>Definition and applicability</w:t>
      </w:r>
      <w:r>
        <w:tab/>
      </w:r>
      <w:r>
        <w:fldChar w:fldCharType="begin"/>
      </w:r>
      <w:r>
        <w:instrText xml:space="preserve"> PAGEREF _Toc145511024 \h </w:instrText>
      </w:r>
      <w:r>
        <w:fldChar w:fldCharType="separate"/>
      </w:r>
      <w:r>
        <w:t>36</w:t>
      </w:r>
      <w:r>
        <w:fldChar w:fldCharType="end"/>
      </w:r>
    </w:p>
    <w:p w14:paraId="028342EB" w14:textId="2B5E5617" w:rsidR="007833E9" w:rsidRDefault="007833E9">
      <w:pPr>
        <w:pStyle w:val="TOC3"/>
        <w:rPr>
          <w:rFonts w:ascii="Calibri" w:eastAsia="DengXian" w:hAnsi="Calibri"/>
          <w:kern w:val="2"/>
          <w:sz w:val="22"/>
          <w:szCs w:val="22"/>
        </w:rPr>
      </w:pPr>
      <w:r>
        <w:t>6.3.2</w:t>
      </w:r>
      <w:r>
        <w:rPr>
          <w:rFonts w:ascii="Calibri" w:eastAsia="DengXian" w:hAnsi="Calibri"/>
          <w:kern w:val="2"/>
          <w:sz w:val="22"/>
          <w:szCs w:val="22"/>
        </w:rPr>
        <w:tab/>
      </w:r>
      <w:r>
        <w:t>Minimum Requirement</w:t>
      </w:r>
      <w:r>
        <w:tab/>
      </w:r>
      <w:r>
        <w:fldChar w:fldCharType="begin"/>
      </w:r>
      <w:r>
        <w:instrText xml:space="preserve"> PAGEREF _Toc145511025 \h </w:instrText>
      </w:r>
      <w:r>
        <w:fldChar w:fldCharType="separate"/>
      </w:r>
      <w:r>
        <w:t>36</w:t>
      </w:r>
      <w:r>
        <w:fldChar w:fldCharType="end"/>
      </w:r>
    </w:p>
    <w:p w14:paraId="00AAED18" w14:textId="1EA0DD6C" w:rsidR="007833E9" w:rsidRDefault="007833E9">
      <w:pPr>
        <w:pStyle w:val="TOC3"/>
        <w:rPr>
          <w:rFonts w:ascii="Calibri" w:eastAsia="DengXian" w:hAnsi="Calibri"/>
          <w:kern w:val="2"/>
          <w:sz w:val="22"/>
          <w:szCs w:val="22"/>
        </w:rPr>
      </w:pPr>
      <w:r>
        <w:t>6.3.3</w:t>
      </w:r>
      <w:r>
        <w:rPr>
          <w:rFonts w:ascii="Calibri" w:eastAsia="DengXian" w:hAnsi="Calibri"/>
          <w:kern w:val="2"/>
          <w:sz w:val="22"/>
          <w:szCs w:val="22"/>
        </w:rPr>
        <w:tab/>
      </w:r>
      <w:r>
        <w:t>Test purpose</w:t>
      </w:r>
      <w:r>
        <w:tab/>
      </w:r>
      <w:r>
        <w:fldChar w:fldCharType="begin"/>
      </w:r>
      <w:r>
        <w:instrText xml:space="preserve"> PAGEREF _Toc145511026 \h </w:instrText>
      </w:r>
      <w:r>
        <w:fldChar w:fldCharType="separate"/>
      </w:r>
      <w:r>
        <w:t>37</w:t>
      </w:r>
      <w:r>
        <w:fldChar w:fldCharType="end"/>
      </w:r>
    </w:p>
    <w:p w14:paraId="38565C48" w14:textId="3263F239" w:rsidR="007833E9" w:rsidRDefault="007833E9">
      <w:pPr>
        <w:pStyle w:val="TOC3"/>
        <w:rPr>
          <w:rFonts w:ascii="Calibri" w:eastAsia="DengXian" w:hAnsi="Calibri"/>
          <w:kern w:val="2"/>
          <w:sz w:val="22"/>
          <w:szCs w:val="22"/>
        </w:rPr>
      </w:pPr>
      <w:r>
        <w:t>6.3.4</w:t>
      </w:r>
      <w:r>
        <w:rPr>
          <w:rFonts w:ascii="Calibri" w:eastAsia="DengXian" w:hAnsi="Calibri"/>
          <w:kern w:val="2"/>
          <w:sz w:val="22"/>
          <w:szCs w:val="22"/>
        </w:rPr>
        <w:tab/>
      </w:r>
      <w:r>
        <w:t>Method of test</w:t>
      </w:r>
      <w:r>
        <w:tab/>
      </w:r>
      <w:r>
        <w:fldChar w:fldCharType="begin"/>
      </w:r>
      <w:r>
        <w:instrText xml:space="preserve"> PAGEREF _Toc145511027 \h </w:instrText>
      </w:r>
      <w:r>
        <w:fldChar w:fldCharType="separate"/>
      </w:r>
      <w:r>
        <w:t>37</w:t>
      </w:r>
      <w:r>
        <w:fldChar w:fldCharType="end"/>
      </w:r>
    </w:p>
    <w:p w14:paraId="641F0739" w14:textId="4A1214D3" w:rsidR="007833E9" w:rsidRDefault="007833E9">
      <w:pPr>
        <w:pStyle w:val="TOC3"/>
        <w:rPr>
          <w:rFonts w:ascii="Calibri" w:eastAsia="DengXian" w:hAnsi="Calibri"/>
          <w:kern w:val="2"/>
          <w:sz w:val="22"/>
          <w:szCs w:val="22"/>
        </w:rPr>
      </w:pPr>
      <w:r>
        <w:t>6.3.5</w:t>
      </w:r>
      <w:r>
        <w:rPr>
          <w:rFonts w:ascii="Calibri" w:eastAsia="DengXian" w:hAnsi="Calibri"/>
          <w:kern w:val="2"/>
          <w:sz w:val="22"/>
          <w:szCs w:val="22"/>
        </w:rPr>
        <w:tab/>
      </w:r>
      <w:r>
        <w:t>Test Requirements</w:t>
      </w:r>
      <w:r>
        <w:tab/>
      </w:r>
      <w:r>
        <w:fldChar w:fldCharType="begin"/>
      </w:r>
      <w:r>
        <w:instrText xml:space="preserve"> PAGEREF _Toc145511028 \h </w:instrText>
      </w:r>
      <w:r>
        <w:fldChar w:fldCharType="separate"/>
      </w:r>
      <w:r>
        <w:t>37</w:t>
      </w:r>
      <w:r>
        <w:fldChar w:fldCharType="end"/>
      </w:r>
    </w:p>
    <w:p w14:paraId="1564F0F9" w14:textId="479ABCE8" w:rsidR="007833E9" w:rsidRDefault="007833E9">
      <w:pPr>
        <w:pStyle w:val="TOC2"/>
        <w:rPr>
          <w:rFonts w:ascii="Calibri" w:eastAsia="DengXian" w:hAnsi="Calibri"/>
          <w:kern w:val="2"/>
          <w:sz w:val="22"/>
          <w:szCs w:val="22"/>
        </w:rPr>
      </w:pPr>
      <w:r>
        <w:rPr>
          <w:lang w:eastAsia="zh-CN"/>
        </w:rPr>
        <w:t>6.4</w:t>
      </w:r>
      <w:r>
        <w:rPr>
          <w:rFonts w:ascii="Calibri" w:eastAsia="DengXian" w:hAnsi="Calibri"/>
          <w:kern w:val="2"/>
          <w:sz w:val="22"/>
          <w:szCs w:val="22"/>
        </w:rPr>
        <w:tab/>
      </w:r>
      <w:r>
        <w:rPr>
          <w:lang w:eastAsia="zh-CN"/>
        </w:rPr>
        <w:t>Out of band gain</w:t>
      </w:r>
      <w:r>
        <w:tab/>
      </w:r>
      <w:r>
        <w:fldChar w:fldCharType="begin"/>
      </w:r>
      <w:r>
        <w:instrText xml:space="preserve"> PAGEREF _Toc145511029 \h </w:instrText>
      </w:r>
      <w:r>
        <w:fldChar w:fldCharType="separate"/>
      </w:r>
      <w:r>
        <w:t>37</w:t>
      </w:r>
      <w:r>
        <w:fldChar w:fldCharType="end"/>
      </w:r>
    </w:p>
    <w:p w14:paraId="5C7D3D13" w14:textId="4C938CB6" w:rsidR="007833E9" w:rsidRDefault="007833E9">
      <w:pPr>
        <w:pStyle w:val="TOC3"/>
        <w:rPr>
          <w:rFonts w:ascii="Calibri" w:eastAsia="DengXian" w:hAnsi="Calibri"/>
          <w:kern w:val="2"/>
          <w:sz w:val="22"/>
          <w:szCs w:val="22"/>
        </w:rPr>
      </w:pPr>
      <w:r>
        <w:t>6.4.1</w:t>
      </w:r>
      <w:r>
        <w:rPr>
          <w:rFonts w:ascii="Calibri" w:eastAsia="DengXian" w:hAnsi="Calibri"/>
          <w:kern w:val="2"/>
          <w:sz w:val="22"/>
          <w:szCs w:val="22"/>
        </w:rPr>
        <w:tab/>
      </w:r>
      <w:r>
        <w:t>Definition and applicability</w:t>
      </w:r>
      <w:r>
        <w:tab/>
      </w:r>
      <w:r>
        <w:fldChar w:fldCharType="begin"/>
      </w:r>
      <w:r>
        <w:instrText xml:space="preserve"> PAGEREF _Toc145511030 \h </w:instrText>
      </w:r>
      <w:r>
        <w:fldChar w:fldCharType="separate"/>
      </w:r>
      <w:r>
        <w:t>37</w:t>
      </w:r>
      <w:r>
        <w:fldChar w:fldCharType="end"/>
      </w:r>
    </w:p>
    <w:p w14:paraId="4B9CD9B8" w14:textId="152560B0" w:rsidR="007833E9" w:rsidRDefault="007833E9">
      <w:pPr>
        <w:pStyle w:val="TOC3"/>
        <w:rPr>
          <w:rFonts w:ascii="Calibri" w:eastAsia="DengXian" w:hAnsi="Calibri"/>
          <w:kern w:val="2"/>
          <w:sz w:val="22"/>
          <w:szCs w:val="22"/>
        </w:rPr>
      </w:pPr>
      <w:r>
        <w:t>6.4.2</w:t>
      </w:r>
      <w:r>
        <w:rPr>
          <w:rFonts w:ascii="Calibri" w:eastAsia="DengXian" w:hAnsi="Calibri"/>
          <w:kern w:val="2"/>
          <w:sz w:val="22"/>
          <w:szCs w:val="22"/>
        </w:rPr>
        <w:tab/>
      </w:r>
      <w:r>
        <w:t>Minimum Requirement</w:t>
      </w:r>
      <w:r>
        <w:tab/>
      </w:r>
      <w:r>
        <w:fldChar w:fldCharType="begin"/>
      </w:r>
      <w:r>
        <w:instrText xml:space="preserve"> PAGEREF _Toc145511031 \h </w:instrText>
      </w:r>
      <w:r>
        <w:fldChar w:fldCharType="separate"/>
      </w:r>
      <w:r>
        <w:t>37</w:t>
      </w:r>
      <w:r>
        <w:fldChar w:fldCharType="end"/>
      </w:r>
    </w:p>
    <w:p w14:paraId="5B593D30" w14:textId="1212D11D" w:rsidR="007833E9" w:rsidRDefault="007833E9">
      <w:pPr>
        <w:pStyle w:val="TOC3"/>
        <w:rPr>
          <w:rFonts w:ascii="Calibri" w:eastAsia="DengXian" w:hAnsi="Calibri"/>
          <w:kern w:val="2"/>
          <w:sz w:val="22"/>
          <w:szCs w:val="22"/>
        </w:rPr>
      </w:pPr>
      <w:r>
        <w:t>6.4.3</w:t>
      </w:r>
      <w:r>
        <w:rPr>
          <w:rFonts w:ascii="Calibri" w:eastAsia="DengXian" w:hAnsi="Calibri"/>
          <w:kern w:val="2"/>
          <w:sz w:val="22"/>
          <w:szCs w:val="22"/>
        </w:rPr>
        <w:tab/>
      </w:r>
      <w:r>
        <w:t>Test purpose</w:t>
      </w:r>
      <w:r>
        <w:tab/>
      </w:r>
      <w:r>
        <w:fldChar w:fldCharType="begin"/>
      </w:r>
      <w:r>
        <w:instrText xml:space="preserve"> PAGEREF _Toc145511032 \h </w:instrText>
      </w:r>
      <w:r>
        <w:fldChar w:fldCharType="separate"/>
      </w:r>
      <w:r>
        <w:t>37</w:t>
      </w:r>
      <w:r>
        <w:fldChar w:fldCharType="end"/>
      </w:r>
    </w:p>
    <w:p w14:paraId="098D3002" w14:textId="03C00E44" w:rsidR="007833E9" w:rsidRDefault="007833E9">
      <w:pPr>
        <w:pStyle w:val="TOC3"/>
        <w:rPr>
          <w:rFonts w:ascii="Calibri" w:eastAsia="DengXian" w:hAnsi="Calibri"/>
          <w:kern w:val="2"/>
          <w:sz w:val="22"/>
          <w:szCs w:val="22"/>
        </w:rPr>
      </w:pPr>
      <w:r>
        <w:t>6.4.4</w:t>
      </w:r>
      <w:r>
        <w:rPr>
          <w:rFonts w:ascii="Calibri" w:eastAsia="DengXian" w:hAnsi="Calibri"/>
          <w:kern w:val="2"/>
          <w:sz w:val="22"/>
          <w:szCs w:val="22"/>
        </w:rPr>
        <w:tab/>
      </w:r>
      <w:r>
        <w:t>Method of test</w:t>
      </w:r>
      <w:r>
        <w:tab/>
      </w:r>
      <w:r>
        <w:fldChar w:fldCharType="begin"/>
      </w:r>
      <w:r>
        <w:instrText xml:space="preserve"> PAGEREF _Toc145511033 \h </w:instrText>
      </w:r>
      <w:r>
        <w:fldChar w:fldCharType="separate"/>
      </w:r>
      <w:r>
        <w:t>37</w:t>
      </w:r>
      <w:r>
        <w:fldChar w:fldCharType="end"/>
      </w:r>
    </w:p>
    <w:p w14:paraId="087780D7" w14:textId="0291D094" w:rsidR="007833E9" w:rsidRDefault="007833E9">
      <w:pPr>
        <w:pStyle w:val="TOC4"/>
        <w:rPr>
          <w:rFonts w:ascii="Calibri" w:eastAsia="DengXian" w:hAnsi="Calibri"/>
          <w:kern w:val="2"/>
          <w:sz w:val="22"/>
          <w:szCs w:val="22"/>
        </w:rPr>
      </w:pPr>
      <w:r>
        <w:t>6.4.4.1</w:t>
      </w:r>
      <w:r>
        <w:rPr>
          <w:rFonts w:ascii="Calibri" w:eastAsia="DengXian" w:hAnsi="Calibri"/>
          <w:kern w:val="2"/>
          <w:sz w:val="22"/>
          <w:szCs w:val="22"/>
        </w:rPr>
        <w:tab/>
      </w:r>
      <w:r>
        <w:t>Initial conditions</w:t>
      </w:r>
      <w:r>
        <w:tab/>
      </w:r>
      <w:r>
        <w:fldChar w:fldCharType="begin"/>
      </w:r>
      <w:r>
        <w:instrText xml:space="preserve"> PAGEREF _Toc145511034 \h </w:instrText>
      </w:r>
      <w:r>
        <w:fldChar w:fldCharType="separate"/>
      </w:r>
      <w:r>
        <w:t>37</w:t>
      </w:r>
      <w:r>
        <w:fldChar w:fldCharType="end"/>
      </w:r>
    </w:p>
    <w:p w14:paraId="6B966FDA" w14:textId="00F34B5E" w:rsidR="007833E9" w:rsidRDefault="007833E9">
      <w:pPr>
        <w:pStyle w:val="TOC4"/>
        <w:rPr>
          <w:rFonts w:ascii="Calibri" w:eastAsia="DengXian" w:hAnsi="Calibri"/>
          <w:kern w:val="2"/>
          <w:sz w:val="22"/>
          <w:szCs w:val="22"/>
        </w:rPr>
      </w:pPr>
      <w:r>
        <w:t>6.4.4.2</w:t>
      </w:r>
      <w:r>
        <w:rPr>
          <w:rFonts w:ascii="Calibri" w:eastAsia="DengXian" w:hAnsi="Calibri"/>
          <w:kern w:val="2"/>
          <w:sz w:val="22"/>
          <w:szCs w:val="22"/>
        </w:rPr>
        <w:tab/>
      </w:r>
      <w:r>
        <w:t>Procedure</w:t>
      </w:r>
      <w:r>
        <w:tab/>
      </w:r>
      <w:r>
        <w:fldChar w:fldCharType="begin"/>
      </w:r>
      <w:r>
        <w:instrText xml:space="preserve"> PAGEREF _Toc145511035 \h </w:instrText>
      </w:r>
      <w:r>
        <w:fldChar w:fldCharType="separate"/>
      </w:r>
      <w:r>
        <w:t>37</w:t>
      </w:r>
      <w:r>
        <w:fldChar w:fldCharType="end"/>
      </w:r>
    </w:p>
    <w:p w14:paraId="054DDD6F" w14:textId="18C5B4CF" w:rsidR="007833E9" w:rsidRDefault="007833E9">
      <w:pPr>
        <w:pStyle w:val="TOC3"/>
        <w:rPr>
          <w:rFonts w:ascii="Calibri" w:eastAsia="DengXian" w:hAnsi="Calibri"/>
          <w:kern w:val="2"/>
          <w:sz w:val="22"/>
          <w:szCs w:val="22"/>
        </w:rPr>
      </w:pPr>
      <w:r>
        <w:t>6.4.5</w:t>
      </w:r>
      <w:r>
        <w:rPr>
          <w:rFonts w:ascii="Calibri" w:eastAsia="DengXian" w:hAnsi="Calibri"/>
          <w:kern w:val="2"/>
          <w:sz w:val="22"/>
          <w:szCs w:val="22"/>
        </w:rPr>
        <w:tab/>
      </w:r>
      <w:r>
        <w:t>Test Requirements</w:t>
      </w:r>
      <w:r>
        <w:tab/>
      </w:r>
      <w:r>
        <w:fldChar w:fldCharType="begin"/>
      </w:r>
      <w:r>
        <w:instrText xml:space="preserve"> PAGEREF _Toc145511036 \h </w:instrText>
      </w:r>
      <w:r>
        <w:fldChar w:fldCharType="separate"/>
      </w:r>
      <w:r>
        <w:t>37</w:t>
      </w:r>
      <w:r>
        <w:fldChar w:fldCharType="end"/>
      </w:r>
    </w:p>
    <w:p w14:paraId="173499B5" w14:textId="29E41EB5" w:rsidR="007833E9" w:rsidRDefault="007833E9">
      <w:pPr>
        <w:pStyle w:val="TOC2"/>
        <w:rPr>
          <w:rFonts w:ascii="Calibri" w:eastAsia="DengXian" w:hAnsi="Calibri"/>
          <w:kern w:val="2"/>
          <w:sz w:val="22"/>
          <w:szCs w:val="22"/>
        </w:rPr>
      </w:pPr>
      <w:r>
        <w:t>6.</w:t>
      </w:r>
      <w:r>
        <w:rPr>
          <w:lang w:eastAsia="zh-CN"/>
        </w:rPr>
        <w:t>5</w:t>
      </w:r>
      <w:r>
        <w:rPr>
          <w:rFonts w:ascii="Calibri" w:eastAsia="DengXian" w:hAnsi="Calibri"/>
          <w:kern w:val="2"/>
          <w:sz w:val="22"/>
          <w:szCs w:val="22"/>
        </w:rPr>
        <w:tab/>
      </w:r>
      <w:r>
        <w:rPr>
          <w:lang w:eastAsia="zh-CN"/>
        </w:rPr>
        <w:t>Unwanted emissions</w:t>
      </w:r>
      <w:r>
        <w:tab/>
      </w:r>
      <w:r>
        <w:fldChar w:fldCharType="begin"/>
      </w:r>
      <w:r>
        <w:instrText xml:space="preserve"> PAGEREF _Toc145511037 \h </w:instrText>
      </w:r>
      <w:r>
        <w:fldChar w:fldCharType="separate"/>
      </w:r>
      <w:r>
        <w:t>38</w:t>
      </w:r>
      <w:r>
        <w:fldChar w:fldCharType="end"/>
      </w:r>
    </w:p>
    <w:p w14:paraId="57F978F0" w14:textId="210D8E9B" w:rsidR="007833E9" w:rsidRDefault="007833E9">
      <w:pPr>
        <w:pStyle w:val="TOC3"/>
        <w:rPr>
          <w:rFonts w:ascii="Calibri" w:eastAsia="DengXian" w:hAnsi="Calibri"/>
          <w:kern w:val="2"/>
          <w:sz w:val="22"/>
          <w:szCs w:val="22"/>
        </w:rPr>
      </w:pPr>
      <w:r>
        <w:t>6.5.1</w:t>
      </w:r>
      <w:r>
        <w:rPr>
          <w:rFonts w:ascii="Calibri" w:eastAsia="DengXian" w:hAnsi="Calibri"/>
          <w:kern w:val="2"/>
          <w:sz w:val="22"/>
          <w:szCs w:val="22"/>
        </w:rPr>
        <w:tab/>
      </w:r>
      <w:r>
        <w:t>General</w:t>
      </w:r>
      <w:r>
        <w:tab/>
      </w:r>
      <w:r>
        <w:fldChar w:fldCharType="begin"/>
      </w:r>
      <w:r>
        <w:instrText xml:space="preserve"> PAGEREF _Toc145511038 \h </w:instrText>
      </w:r>
      <w:r>
        <w:fldChar w:fldCharType="separate"/>
      </w:r>
      <w:r>
        <w:t>38</w:t>
      </w:r>
      <w:r>
        <w:fldChar w:fldCharType="end"/>
      </w:r>
    </w:p>
    <w:p w14:paraId="18A17445" w14:textId="281D069A" w:rsidR="007833E9" w:rsidRDefault="007833E9">
      <w:pPr>
        <w:pStyle w:val="TOC3"/>
        <w:rPr>
          <w:rFonts w:ascii="Calibri" w:eastAsia="DengXian" w:hAnsi="Calibri"/>
          <w:kern w:val="2"/>
          <w:sz w:val="22"/>
          <w:szCs w:val="22"/>
        </w:rPr>
      </w:pPr>
      <w:r>
        <w:t>6.5.2</w:t>
      </w:r>
      <w:r>
        <w:rPr>
          <w:rFonts w:ascii="Calibri" w:eastAsia="DengXian" w:hAnsi="Calibri"/>
          <w:kern w:val="2"/>
          <w:sz w:val="22"/>
          <w:szCs w:val="22"/>
        </w:rPr>
        <w:tab/>
      </w:r>
      <w:r>
        <w:t>Adjacent Channel Leakage Power Ratio (ACLR)</w:t>
      </w:r>
      <w:r>
        <w:tab/>
      </w:r>
      <w:r>
        <w:fldChar w:fldCharType="begin"/>
      </w:r>
      <w:r>
        <w:instrText xml:space="preserve"> PAGEREF _Toc145511039 \h </w:instrText>
      </w:r>
      <w:r>
        <w:fldChar w:fldCharType="separate"/>
      </w:r>
      <w:r>
        <w:t>39</w:t>
      </w:r>
      <w:r>
        <w:fldChar w:fldCharType="end"/>
      </w:r>
    </w:p>
    <w:p w14:paraId="04F62FD2" w14:textId="791EE93C" w:rsidR="007833E9" w:rsidRDefault="007833E9">
      <w:pPr>
        <w:pStyle w:val="TOC4"/>
        <w:rPr>
          <w:rFonts w:ascii="Calibri" w:eastAsia="DengXian" w:hAnsi="Calibri"/>
          <w:kern w:val="2"/>
          <w:sz w:val="22"/>
          <w:szCs w:val="22"/>
        </w:rPr>
      </w:pPr>
      <w:r>
        <w:t>6.5.2.1</w:t>
      </w:r>
      <w:r>
        <w:rPr>
          <w:rFonts w:ascii="Calibri" w:eastAsia="DengXian" w:hAnsi="Calibri"/>
          <w:kern w:val="2"/>
          <w:sz w:val="22"/>
          <w:szCs w:val="22"/>
        </w:rPr>
        <w:tab/>
      </w:r>
      <w:r>
        <w:t>Definition and applicability</w:t>
      </w:r>
      <w:r>
        <w:tab/>
      </w:r>
      <w:r>
        <w:fldChar w:fldCharType="begin"/>
      </w:r>
      <w:r>
        <w:instrText xml:space="preserve"> PAGEREF _Toc145511040 \h </w:instrText>
      </w:r>
      <w:r>
        <w:fldChar w:fldCharType="separate"/>
      </w:r>
      <w:r>
        <w:t>39</w:t>
      </w:r>
      <w:r>
        <w:fldChar w:fldCharType="end"/>
      </w:r>
    </w:p>
    <w:p w14:paraId="739539F7" w14:textId="2A3AFB14" w:rsidR="007833E9" w:rsidRDefault="007833E9">
      <w:pPr>
        <w:pStyle w:val="TOC4"/>
        <w:rPr>
          <w:rFonts w:ascii="Calibri" w:eastAsia="DengXian" w:hAnsi="Calibri"/>
          <w:kern w:val="2"/>
          <w:sz w:val="22"/>
          <w:szCs w:val="22"/>
        </w:rPr>
      </w:pPr>
      <w:r>
        <w:t>6.5.2.2</w:t>
      </w:r>
      <w:r>
        <w:rPr>
          <w:rFonts w:ascii="Calibri" w:eastAsia="DengXian" w:hAnsi="Calibri"/>
          <w:kern w:val="2"/>
          <w:sz w:val="22"/>
          <w:szCs w:val="22"/>
        </w:rPr>
        <w:tab/>
      </w:r>
      <w:r>
        <w:t>Minimum requirement</w:t>
      </w:r>
      <w:r>
        <w:tab/>
      </w:r>
      <w:r>
        <w:fldChar w:fldCharType="begin"/>
      </w:r>
      <w:r>
        <w:instrText xml:space="preserve"> PAGEREF _Toc145511041 \h </w:instrText>
      </w:r>
      <w:r>
        <w:fldChar w:fldCharType="separate"/>
      </w:r>
      <w:r>
        <w:t>39</w:t>
      </w:r>
      <w:r>
        <w:fldChar w:fldCharType="end"/>
      </w:r>
    </w:p>
    <w:p w14:paraId="3EDDBF27" w14:textId="79BCCFD0" w:rsidR="007833E9" w:rsidRDefault="007833E9">
      <w:pPr>
        <w:pStyle w:val="TOC4"/>
        <w:rPr>
          <w:rFonts w:ascii="Calibri" w:eastAsia="DengXian" w:hAnsi="Calibri"/>
          <w:kern w:val="2"/>
          <w:sz w:val="22"/>
          <w:szCs w:val="22"/>
        </w:rPr>
      </w:pPr>
      <w:r>
        <w:t>6.5.2.3</w:t>
      </w:r>
      <w:r>
        <w:rPr>
          <w:rFonts w:ascii="Calibri" w:eastAsia="DengXian" w:hAnsi="Calibri"/>
          <w:kern w:val="2"/>
          <w:sz w:val="22"/>
          <w:szCs w:val="22"/>
        </w:rPr>
        <w:tab/>
      </w:r>
      <w:r>
        <w:t>Test purpose</w:t>
      </w:r>
      <w:r>
        <w:tab/>
      </w:r>
      <w:r>
        <w:fldChar w:fldCharType="begin"/>
      </w:r>
      <w:r>
        <w:instrText xml:space="preserve"> PAGEREF _Toc145511042 \h </w:instrText>
      </w:r>
      <w:r>
        <w:fldChar w:fldCharType="separate"/>
      </w:r>
      <w:r>
        <w:t>39</w:t>
      </w:r>
      <w:r>
        <w:fldChar w:fldCharType="end"/>
      </w:r>
    </w:p>
    <w:p w14:paraId="5BFB0FE9" w14:textId="196DED77" w:rsidR="007833E9" w:rsidRDefault="007833E9">
      <w:pPr>
        <w:pStyle w:val="TOC4"/>
        <w:rPr>
          <w:rFonts w:ascii="Calibri" w:eastAsia="DengXian" w:hAnsi="Calibri"/>
          <w:kern w:val="2"/>
          <w:sz w:val="22"/>
          <w:szCs w:val="22"/>
        </w:rPr>
      </w:pPr>
      <w:r>
        <w:t>6.5.2.4</w:t>
      </w:r>
      <w:r>
        <w:rPr>
          <w:rFonts w:ascii="Calibri" w:eastAsia="DengXian" w:hAnsi="Calibri"/>
          <w:kern w:val="2"/>
          <w:sz w:val="22"/>
          <w:szCs w:val="22"/>
        </w:rPr>
        <w:tab/>
      </w:r>
      <w:r>
        <w:t>Method of test</w:t>
      </w:r>
      <w:r>
        <w:tab/>
      </w:r>
      <w:r>
        <w:fldChar w:fldCharType="begin"/>
      </w:r>
      <w:r>
        <w:instrText xml:space="preserve"> PAGEREF _Toc145511043 \h </w:instrText>
      </w:r>
      <w:r>
        <w:fldChar w:fldCharType="separate"/>
      </w:r>
      <w:r>
        <w:t>39</w:t>
      </w:r>
      <w:r>
        <w:fldChar w:fldCharType="end"/>
      </w:r>
    </w:p>
    <w:p w14:paraId="499E4831" w14:textId="4F7AC33D" w:rsidR="007833E9" w:rsidRDefault="007833E9">
      <w:pPr>
        <w:pStyle w:val="TOC5"/>
        <w:rPr>
          <w:rFonts w:ascii="Calibri" w:eastAsia="DengXian" w:hAnsi="Calibri"/>
          <w:kern w:val="2"/>
          <w:sz w:val="22"/>
          <w:szCs w:val="22"/>
        </w:rPr>
      </w:pPr>
      <w:r>
        <w:t>6.5.2.4.1</w:t>
      </w:r>
      <w:r>
        <w:rPr>
          <w:rFonts w:ascii="Calibri" w:eastAsia="DengXian" w:hAnsi="Calibri"/>
          <w:kern w:val="2"/>
          <w:sz w:val="22"/>
          <w:szCs w:val="22"/>
        </w:rPr>
        <w:tab/>
      </w:r>
      <w:r>
        <w:t>Initial conditions</w:t>
      </w:r>
      <w:r>
        <w:tab/>
      </w:r>
      <w:r>
        <w:fldChar w:fldCharType="begin"/>
      </w:r>
      <w:r>
        <w:instrText xml:space="preserve"> PAGEREF _Toc145511044 \h </w:instrText>
      </w:r>
      <w:r>
        <w:fldChar w:fldCharType="separate"/>
      </w:r>
      <w:r>
        <w:t>39</w:t>
      </w:r>
      <w:r>
        <w:fldChar w:fldCharType="end"/>
      </w:r>
    </w:p>
    <w:p w14:paraId="584464E1" w14:textId="27022DF7" w:rsidR="007833E9" w:rsidRDefault="007833E9">
      <w:pPr>
        <w:pStyle w:val="TOC5"/>
        <w:rPr>
          <w:rFonts w:ascii="Calibri" w:eastAsia="DengXian" w:hAnsi="Calibri"/>
          <w:kern w:val="2"/>
          <w:sz w:val="22"/>
          <w:szCs w:val="22"/>
        </w:rPr>
      </w:pPr>
      <w:r>
        <w:t>6.5.2.4.2</w:t>
      </w:r>
      <w:r>
        <w:rPr>
          <w:rFonts w:ascii="Calibri" w:eastAsia="DengXian" w:hAnsi="Calibri"/>
          <w:kern w:val="2"/>
          <w:sz w:val="22"/>
          <w:szCs w:val="22"/>
        </w:rPr>
        <w:tab/>
      </w:r>
      <w:r>
        <w:t>Procedure</w:t>
      </w:r>
      <w:r>
        <w:tab/>
      </w:r>
      <w:r>
        <w:fldChar w:fldCharType="begin"/>
      </w:r>
      <w:r>
        <w:instrText xml:space="preserve"> PAGEREF _Toc145511045 \h </w:instrText>
      </w:r>
      <w:r>
        <w:fldChar w:fldCharType="separate"/>
      </w:r>
      <w:r>
        <w:t>39</w:t>
      </w:r>
      <w:r>
        <w:fldChar w:fldCharType="end"/>
      </w:r>
    </w:p>
    <w:p w14:paraId="52DEE6DA" w14:textId="1E1DCEEE" w:rsidR="007833E9" w:rsidRDefault="007833E9">
      <w:pPr>
        <w:pStyle w:val="TOC4"/>
        <w:rPr>
          <w:rFonts w:ascii="Calibri" w:eastAsia="DengXian" w:hAnsi="Calibri"/>
          <w:kern w:val="2"/>
          <w:sz w:val="22"/>
          <w:szCs w:val="22"/>
        </w:rPr>
      </w:pPr>
      <w:r>
        <w:t>6.5.2.5</w:t>
      </w:r>
      <w:r>
        <w:rPr>
          <w:rFonts w:ascii="Calibri" w:eastAsia="DengXian" w:hAnsi="Calibri"/>
          <w:kern w:val="2"/>
          <w:sz w:val="22"/>
          <w:szCs w:val="22"/>
        </w:rPr>
        <w:tab/>
      </w:r>
      <w:r>
        <w:t>Test requirements</w:t>
      </w:r>
      <w:r>
        <w:tab/>
      </w:r>
      <w:r>
        <w:fldChar w:fldCharType="begin"/>
      </w:r>
      <w:r>
        <w:instrText xml:space="preserve"> PAGEREF _Toc145511046 \h </w:instrText>
      </w:r>
      <w:r>
        <w:fldChar w:fldCharType="separate"/>
      </w:r>
      <w:r>
        <w:t>40</w:t>
      </w:r>
      <w:r>
        <w:fldChar w:fldCharType="end"/>
      </w:r>
    </w:p>
    <w:p w14:paraId="4C4B0E3D" w14:textId="1C0E4C8A" w:rsidR="007833E9" w:rsidRDefault="007833E9">
      <w:pPr>
        <w:pStyle w:val="TOC3"/>
        <w:rPr>
          <w:rFonts w:ascii="Calibri" w:eastAsia="DengXian" w:hAnsi="Calibri"/>
          <w:kern w:val="2"/>
          <w:sz w:val="22"/>
          <w:szCs w:val="22"/>
        </w:rPr>
      </w:pPr>
      <w:r>
        <w:t>6.5.3</w:t>
      </w:r>
      <w:r>
        <w:rPr>
          <w:rFonts w:ascii="Calibri" w:eastAsia="DengXian" w:hAnsi="Calibri"/>
          <w:kern w:val="2"/>
          <w:sz w:val="22"/>
          <w:szCs w:val="22"/>
        </w:rPr>
        <w:tab/>
      </w:r>
      <w:r>
        <w:t>Operating band unwanted emissions</w:t>
      </w:r>
      <w:r>
        <w:tab/>
      </w:r>
      <w:r>
        <w:fldChar w:fldCharType="begin"/>
      </w:r>
      <w:r>
        <w:instrText xml:space="preserve"> PAGEREF _Toc145511047 \h </w:instrText>
      </w:r>
      <w:r>
        <w:fldChar w:fldCharType="separate"/>
      </w:r>
      <w:r>
        <w:t>44</w:t>
      </w:r>
      <w:r>
        <w:fldChar w:fldCharType="end"/>
      </w:r>
    </w:p>
    <w:p w14:paraId="766E1A37" w14:textId="20C53B5B" w:rsidR="007833E9" w:rsidRDefault="007833E9">
      <w:pPr>
        <w:pStyle w:val="TOC4"/>
        <w:rPr>
          <w:rFonts w:ascii="Calibri" w:eastAsia="DengXian" w:hAnsi="Calibri"/>
          <w:kern w:val="2"/>
          <w:sz w:val="22"/>
          <w:szCs w:val="22"/>
        </w:rPr>
      </w:pPr>
      <w:r>
        <w:t>6.5.3.1</w:t>
      </w:r>
      <w:r>
        <w:rPr>
          <w:rFonts w:ascii="Calibri" w:eastAsia="DengXian" w:hAnsi="Calibri"/>
          <w:kern w:val="2"/>
          <w:sz w:val="22"/>
          <w:szCs w:val="22"/>
        </w:rPr>
        <w:tab/>
      </w:r>
      <w:r>
        <w:t>Definition and applicability</w:t>
      </w:r>
      <w:r>
        <w:tab/>
      </w:r>
      <w:r>
        <w:fldChar w:fldCharType="begin"/>
      </w:r>
      <w:r>
        <w:instrText xml:space="preserve"> PAGEREF _Toc145511048 \h </w:instrText>
      </w:r>
      <w:r>
        <w:fldChar w:fldCharType="separate"/>
      </w:r>
      <w:r>
        <w:t>44</w:t>
      </w:r>
      <w:r>
        <w:fldChar w:fldCharType="end"/>
      </w:r>
    </w:p>
    <w:p w14:paraId="78F0AAEF" w14:textId="1371DBD8" w:rsidR="007833E9" w:rsidRDefault="007833E9">
      <w:pPr>
        <w:pStyle w:val="TOC4"/>
        <w:rPr>
          <w:rFonts w:ascii="Calibri" w:eastAsia="DengXian" w:hAnsi="Calibri"/>
          <w:kern w:val="2"/>
          <w:sz w:val="22"/>
          <w:szCs w:val="22"/>
        </w:rPr>
      </w:pPr>
      <w:r>
        <w:t>6.5.3.2</w:t>
      </w:r>
      <w:r>
        <w:rPr>
          <w:rFonts w:ascii="Calibri" w:eastAsia="DengXian" w:hAnsi="Calibri"/>
          <w:kern w:val="2"/>
          <w:sz w:val="22"/>
          <w:szCs w:val="22"/>
        </w:rPr>
        <w:tab/>
      </w:r>
      <w:r>
        <w:t>Minimum requirement</w:t>
      </w:r>
      <w:r>
        <w:tab/>
      </w:r>
      <w:r>
        <w:fldChar w:fldCharType="begin"/>
      </w:r>
      <w:r>
        <w:instrText xml:space="preserve"> PAGEREF _Toc145511049 \h </w:instrText>
      </w:r>
      <w:r>
        <w:fldChar w:fldCharType="separate"/>
      </w:r>
      <w:r>
        <w:t>46</w:t>
      </w:r>
      <w:r>
        <w:fldChar w:fldCharType="end"/>
      </w:r>
    </w:p>
    <w:p w14:paraId="43DA95E0" w14:textId="227C3ECA" w:rsidR="007833E9" w:rsidRDefault="007833E9">
      <w:pPr>
        <w:pStyle w:val="TOC4"/>
        <w:rPr>
          <w:rFonts w:ascii="Calibri" w:eastAsia="DengXian" w:hAnsi="Calibri"/>
          <w:kern w:val="2"/>
          <w:sz w:val="22"/>
          <w:szCs w:val="22"/>
        </w:rPr>
      </w:pPr>
      <w:r>
        <w:t>6.5.3.3</w:t>
      </w:r>
      <w:r>
        <w:rPr>
          <w:rFonts w:ascii="Calibri" w:eastAsia="DengXian" w:hAnsi="Calibri"/>
          <w:kern w:val="2"/>
          <w:sz w:val="22"/>
          <w:szCs w:val="22"/>
        </w:rPr>
        <w:tab/>
      </w:r>
      <w:r>
        <w:t>Test purpose</w:t>
      </w:r>
      <w:r>
        <w:tab/>
      </w:r>
      <w:r>
        <w:fldChar w:fldCharType="begin"/>
      </w:r>
      <w:r>
        <w:instrText xml:space="preserve"> PAGEREF _Toc145511050 \h </w:instrText>
      </w:r>
      <w:r>
        <w:fldChar w:fldCharType="separate"/>
      </w:r>
      <w:r>
        <w:t>46</w:t>
      </w:r>
      <w:r>
        <w:fldChar w:fldCharType="end"/>
      </w:r>
    </w:p>
    <w:p w14:paraId="33B48060" w14:textId="2D3B9019" w:rsidR="007833E9" w:rsidRDefault="007833E9">
      <w:pPr>
        <w:pStyle w:val="TOC4"/>
        <w:rPr>
          <w:rFonts w:ascii="Calibri" w:eastAsia="DengXian" w:hAnsi="Calibri"/>
          <w:kern w:val="2"/>
          <w:sz w:val="22"/>
          <w:szCs w:val="22"/>
        </w:rPr>
      </w:pPr>
      <w:r>
        <w:t>6.5.3.4</w:t>
      </w:r>
      <w:r>
        <w:rPr>
          <w:rFonts w:ascii="Calibri" w:eastAsia="DengXian" w:hAnsi="Calibri"/>
          <w:kern w:val="2"/>
          <w:sz w:val="22"/>
          <w:szCs w:val="22"/>
        </w:rPr>
        <w:tab/>
      </w:r>
      <w:r>
        <w:t>Method of test</w:t>
      </w:r>
      <w:r>
        <w:tab/>
      </w:r>
      <w:r>
        <w:fldChar w:fldCharType="begin"/>
      </w:r>
      <w:r>
        <w:instrText xml:space="preserve"> PAGEREF _Toc145511051 \h </w:instrText>
      </w:r>
      <w:r>
        <w:fldChar w:fldCharType="separate"/>
      </w:r>
      <w:r>
        <w:t>46</w:t>
      </w:r>
      <w:r>
        <w:fldChar w:fldCharType="end"/>
      </w:r>
    </w:p>
    <w:p w14:paraId="2EADC016" w14:textId="35B0B38A" w:rsidR="007833E9" w:rsidRDefault="007833E9">
      <w:pPr>
        <w:pStyle w:val="TOC5"/>
        <w:rPr>
          <w:rFonts w:ascii="Calibri" w:eastAsia="DengXian" w:hAnsi="Calibri"/>
          <w:kern w:val="2"/>
          <w:sz w:val="22"/>
          <w:szCs w:val="22"/>
        </w:rPr>
      </w:pPr>
      <w:r>
        <w:t>6.5.3.4.1</w:t>
      </w:r>
      <w:r>
        <w:rPr>
          <w:rFonts w:ascii="Calibri" w:eastAsia="DengXian" w:hAnsi="Calibri"/>
          <w:kern w:val="2"/>
          <w:sz w:val="22"/>
          <w:szCs w:val="22"/>
        </w:rPr>
        <w:tab/>
      </w:r>
      <w:r>
        <w:t>Initial conditions</w:t>
      </w:r>
      <w:r>
        <w:tab/>
      </w:r>
      <w:r>
        <w:fldChar w:fldCharType="begin"/>
      </w:r>
      <w:r>
        <w:instrText xml:space="preserve"> PAGEREF _Toc145511052 \h </w:instrText>
      </w:r>
      <w:r>
        <w:fldChar w:fldCharType="separate"/>
      </w:r>
      <w:r>
        <w:t>46</w:t>
      </w:r>
      <w:r>
        <w:fldChar w:fldCharType="end"/>
      </w:r>
    </w:p>
    <w:p w14:paraId="5AAEE455" w14:textId="7B934531" w:rsidR="007833E9" w:rsidRDefault="007833E9">
      <w:pPr>
        <w:pStyle w:val="TOC5"/>
        <w:rPr>
          <w:rFonts w:ascii="Calibri" w:eastAsia="DengXian" w:hAnsi="Calibri"/>
          <w:kern w:val="2"/>
          <w:sz w:val="22"/>
          <w:szCs w:val="22"/>
        </w:rPr>
      </w:pPr>
      <w:r>
        <w:t>6.5.3.4.2</w:t>
      </w:r>
      <w:r>
        <w:rPr>
          <w:rFonts w:ascii="Calibri" w:eastAsia="DengXian" w:hAnsi="Calibri"/>
          <w:kern w:val="2"/>
          <w:sz w:val="22"/>
          <w:szCs w:val="22"/>
        </w:rPr>
        <w:tab/>
      </w:r>
      <w:r>
        <w:t>Procedure</w:t>
      </w:r>
      <w:r>
        <w:tab/>
      </w:r>
      <w:r>
        <w:fldChar w:fldCharType="begin"/>
      </w:r>
      <w:r>
        <w:instrText xml:space="preserve"> PAGEREF _Toc145511053 \h </w:instrText>
      </w:r>
      <w:r>
        <w:fldChar w:fldCharType="separate"/>
      </w:r>
      <w:r>
        <w:t>46</w:t>
      </w:r>
      <w:r>
        <w:fldChar w:fldCharType="end"/>
      </w:r>
    </w:p>
    <w:p w14:paraId="027A70A4" w14:textId="41F5FF9F" w:rsidR="007833E9" w:rsidRDefault="007833E9">
      <w:pPr>
        <w:pStyle w:val="TOC4"/>
        <w:rPr>
          <w:rFonts w:ascii="Calibri" w:eastAsia="DengXian" w:hAnsi="Calibri"/>
          <w:kern w:val="2"/>
          <w:sz w:val="22"/>
          <w:szCs w:val="22"/>
        </w:rPr>
      </w:pPr>
      <w:r>
        <w:t>6.5.3.4</w:t>
      </w:r>
      <w:r>
        <w:rPr>
          <w:rFonts w:ascii="Calibri" w:eastAsia="DengXian" w:hAnsi="Calibri"/>
          <w:kern w:val="2"/>
          <w:sz w:val="22"/>
          <w:szCs w:val="22"/>
        </w:rPr>
        <w:tab/>
      </w:r>
      <w:r>
        <w:t>Test requirements</w:t>
      </w:r>
      <w:r>
        <w:tab/>
      </w:r>
      <w:r>
        <w:fldChar w:fldCharType="begin"/>
      </w:r>
      <w:r>
        <w:instrText xml:space="preserve"> PAGEREF _Toc145511054 \h </w:instrText>
      </w:r>
      <w:r>
        <w:fldChar w:fldCharType="separate"/>
      </w:r>
      <w:r>
        <w:t>47</w:t>
      </w:r>
      <w:r>
        <w:fldChar w:fldCharType="end"/>
      </w:r>
    </w:p>
    <w:p w14:paraId="2E3FFC4D" w14:textId="1D03673A" w:rsidR="007833E9" w:rsidRDefault="007833E9">
      <w:pPr>
        <w:pStyle w:val="TOC5"/>
        <w:rPr>
          <w:rFonts w:ascii="Calibri" w:eastAsia="DengXian" w:hAnsi="Calibri"/>
          <w:kern w:val="2"/>
          <w:sz w:val="22"/>
          <w:szCs w:val="22"/>
        </w:rPr>
      </w:pPr>
      <w:r w:rsidRPr="000D5337">
        <w:rPr>
          <w:rFonts w:eastAsia="SimSun"/>
        </w:rPr>
        <w:t>6.5.3.4.1</w:t>
      </w:r>
      <w:r>
        <w:rPr>
          <w:rFonts w:ascii="Calibri" w:eastAsia="DengXian" w:hAnsi="Calibri"/>
          <w:kern w:val="2"/>
          <w:sz w:val="22"/>
          <w:szCs w:val="22"/>
        </w:rPr>
        <w:tab/>
      </w:r>
      <w:r w:rsidRPr="000D5337">
        <w:rPr>
          <w:rFonts w:eastAsia="SimSun"/>
        </w:rPr>
        <w:t xml:space="preserve">Minimum requirements for Wide Area </w:t>
      </w:r>
      <w:r w:rsidRPr="000D5337">
        <w:rPr>
          <w:rFonts w:eastAsia="SimSun"/>
          <w:iCs/>
        </w:rPr>
        <w:t>repeater type 1-C</w:t>
      </w:r>
      <w:r w:rsidRPr="000D5337">
        <w:rPr>
          <w:rFonts w:eastAsia="SimSun"/>
        </w:rPr>
        <w:t xml:space="preserve"> (Category A)</w:t>
      </w:r>
      <w:r>
        <w:tab/>
      </w:r>
      <w:r>
        <w:fldChar w:fldCharType="begin"/>
      </w:r>
      <w:r>
        <w:instrText xml:space="preserve"> PAGEREF _Toc145511055 \h </w:instrText>
      </w:r>
      <w:r>
        <w:fldChar w:fldCharType="separate"/>
      </w:r>
      <w:r>
        <w:t>47</w:t>
      </w:r>
      <w:r>
        <w:fldChar w:fldCharType="end"/>
      </w:r>
    </w:p>
    <w:p w14:paraId="67BEDCB5" w14:textId="1685E5F1" w:rsidR="007833E9" w:rsidRDefault="007833E9">
      <w:pPr>
        <w:pStyle w:val="TOC5"/>
        <w:rPr>
          <w:rFonts w:ascii="Calibri" w:eastAsia="DengXian" w:hAnsi="Calibri"/>
          <w:kern w:val="2"/>
          <w:sz w:val="22"/>
          <w:szCs w:val="22"/>
        </w:rPr>
      </w:pPr>
      <w:r w:rsidRPr="000D5337">
        <w:rPr>
          <w:rFonts w:eastAsia="SimSun"/>
        </w:rPr>
        <w:t>6.5.3.4.2</w:t>
      </w:r>
      <w:r>
        <w:rPr>
          <w:rFonts w:ascii="Calibri" w:eastAsia="DengXian" w:hAnsi="Calibri"/>
          <w:kern w:val="2"/>
          <w:sz w:val="22"/>
          <w:szCs w:val="22"/>
        </w:rPr>
        <w:tab/>
      </w:r>
      <w:r w:rsidRPr="000D5337">
        <w:rPr>
          <w:rFonts w:eastAsia="SimSun"/>
        </w:rPr>
        <w:t xml:space="preserve">Minimum requirements for Wide Area </w:t>
      </w:r>
      <w:r w:rsidRPr="000D5337">
        <w:rPr>
          <w:rFonts w:eastAsia="SimSun"/>
          <w:i/>
          <w:iCs/>
        </w:rPr>
        <w:t>repeater type 1-C</w:t>
      </w:r>
      <w:r w:rsidRPr="000D5337">
        <w:rPr>
          <w:rFonts w:eastAsia="SimSun"/>
        </w:rPr>
        <w:t xml:space="preserve"> (Category B)</w:t>
      </w:r>
      <w:r>
        <w:tab/>
      </w:r>
      <w:r>
        <w:fldChar w:fldCharType="begin"/>
      </w:r>
      <w:r>
        <w:instrText xml:space="preserve"> PAGEREF _Toc145511056 \h </w:instrText>
      </w:r>
      <w:r>
        <w:fldChar w:fldCharType="separate"/>
      </w:r>
      <w:r>
        <w:t>48</w:t>
      </w:r>
      <w:r>
        <w:fldChar w:fldCharType="end"/>
      </w:r>
    </w:p>
    <w:p w14:paraId="2025E838" w14:textId="73F85B05" w:rsidR="007833E9" w:rsidRDefault="007833E9">
      <w:pPr>
        <w:pStyle w:val="TOC5"/>
        <w:rPr>
          <w:rFonts w:ascii="Calibri" w:eastAsia="DengXian" w:hAnsi="Calibri"/>
          <w:kern w:val="2"/>
          <w:sz w:val="22"/>
          <w:szCs w:val="22"/>
        </w:rPr>
      </w:pPr>
      <w:r w:rsidRPr="000D5337">
        <w:rPr>
          <w:rFonts w:eastAsia="SimSun"/>
        </w:rPr>
        <w:t>6.5.3.4.2.1</w:t>
      </w:r>
      <w:r>
        <w:rPr>
          <w:rFonts w:ascii="Calibri" w:eastAsia="DengXian" w:hAnsi="Calibri"/>
          <w:kern w:val="2"/>
          <w:sz w:val="22"/>
          <w:szCs w:val="22"/>
        </w:rPr>
        <w:tab/>
      </w:r>
      <w:r w:rsidRPr="000D5337">
        <w:rPr>
          <w:rFonts w:eastAsia="SimSun"/>
        </w:rPr>
        <w:t>Category B requirements (Option 1)</w:t>
      </w:r>
      <w:r>
        <w:tab/>
      </w:r>
      <w:r>
        <w:fldChar w:fldCharType="begin"/>
      </w:r>
      <w:r>
        <w:instrText xml:space="preserve"> PAGEREF _Toc145511057 \h </w:instrText>
      </w:r>
      <w:r>
        <w:fldChar w:fldCharType="separate"/>
      </w:r>
      <w:r>
        <w:t>48</w:t>
      </w:r>
      <w:r>
        <w:fldChar w:fldCharType="end"/>
      </w:r>
    </w:p>
    <w:p w14:paraId="694A655D" w14:textId="67036DC6" w:rsidR="007833E9" w:rsidRDefault="007833E9">
      <w:pPr>
        <w:pStyle w:val="TOC5"/>
        <w:rPr>
          <w:rFonts w:ascii="Calibri" w:eastAsia="DengXian" w:hAnsi="Calibri"/>
          <w:kern w:val="2"/>
          <w:sz w:val="22"/>
          <w:szCs w:val="22"/>
        </w:rPr>
      </w:pPr>
      <w:r w:rsidRPr="000D5337">
        <w:rPr>
          <w:rFonts w:eastAsia="SimSun"/>
        </w:rPr>
        <w:t>6.5.3.4.2.2</w:t>
      </w:r>
      <w:r>
        <w:rPr>
          <w:rFonts w:ascii="Calibri" w:eastAsia="DengXian" w:hAnsi="Calibri"/>
          <w:kern w:val="2"/>
          <w:sz w:val="22"/>
          <w:szCs w:val="22"/>
        </w:rPr>
        <w:tab/>
      </w:r>
      <w:r w:rsidRPr="000D5337">
        <w:rPr>
          <w:rFonts w:eastAsia="SimSun"/>
        </w:rPr>
        <w:t>Category B requirements (Option 2)</w:t>
      </w:r>
      <w:r>
        <w:tab/>
      </w:r>
      <w:r>
        <w:fldChar w:fldCharType="begin"/>
      </w:r>
      <w:r>
        <w:instrText xml:space="preserve"> PAGEREF _Toc145511058 \h </w:instrText>
      </w:r>
      <w:r>
        <w:fldChar w:fldCharType="separate"/>
      </w:r>
      <w:r>
        <w:t>50</w:t>
      </w:r>
      <w:r>
        <w:fldChar w:fldCharType="end"/>
      </w:r>
    </w:p>
    <w:p w14:paraId="661F8364" w14:textId="36BECBB8" w:rsidR="007833E9" w:rsidRDefault="007833E9">
      <w:pPr>
        <w:pStyle w:val="TOC5"/>
        <w:rPr>
          <w:rFonts w:ascii="Calibri" w:eastAsia="DengXian" w:hAnsi="Calibri"/>
          <w:kern w:val="2"/>
          <w:sz w:val="22"/>
          <w:szCs w:val="22"/>
        </w:rPr>
      </w:pPr>
      <w:r w:rsidRPr="000D5337">
        <w:rPr>
          <w:rFonts w:eastAsia="SimSun"/>
        </w:rPr>
        <w:t>6.5.3.4.3</w:t>
      </w:r>
      <w:r>
        <w:rPr>
          <w:rFonts w:ascii="Calibri" w:eastAsia="DengXian" w:hAnsi="Calibri"/>
          <w:kern w:val="2"/>
          <w:sz w:val="22"/>
          <w:szCs w:val="22"/>
        </w:rPr>
        <w:tab/>
      </w:r>
      <w:r>
        <w:t xml:space="preserve">Minimum requirements for Medium Range </w:t>
      </w:r>
      <w:r w:rsidRPr="000D5337">
        <w:rPr>
          <w:i/>
          <w:iCs/>
        </w:rPr>
        <w:t>repeater type 1-C</w:t>
      </w:r>
      <w:r>
        <w:t xml:space="preserve"> (Category A and B) for DL</w:t>
      </w:r>
      <w:r>
        <w:tab/>
      </w:r>
      <w:r>
        <w:fldChar w:fldCharType="begin"/>
      </w:r>
      <w:r>
        <w:instrText xml:space="preserve"> PAGEREF _Toc145511059 \h </w:instrText>
      </w:r>
      <w:r>
        <w:fldChar w:fldCharType="separate"/>
      </w:r>
      <w:r>
        <w:t>51</w:t>
      </w:r>
      <w:r>
        <w:fldChar w:fldCharType="end"/>
      </w:r>
    </w:p>
    <w:p w14:paraId="62006EAA" w14:textId="6867D0FF" w:rsidR="007833E9" w:rsidRDefault="007833E9">
      <w:pPr>
        <w:pStyle w:val="TOC5"/>
        <w:rPr>
          <w:rFonts w:ascii="Calibri" w:eastAsia="DengXian" w:hAnsi="Calibri"/>
          <w:kern w:val="2"/>
          <w:sz w:val="22"/>
          <w:szCs w:val="22"/>
        </w:rPr>
      </w:pPr>
      <w:r w:rsidRPr="000D5337">
        <w:rPr>
          <w:rFonts w:eastAsia="SimSun"/>
        </w:rPr>
        <w:t>6.5.3.4.4</w:t>
      </w:r>
      <w:r>
        <w:rPr>
          <w:rFonts w:ascii="Calibri" w:eastAsia="DengXian" w:hAnsi="Calibri"/>
          <w:kern w:val="2"/>
          <w:sz w:val="22"/>
          <w:szCs w:val="22"/>
        </w:rPr>
        <w:tab/>
      </w:r>
      <w:r w:rsidRPr="000D5337">
        <w:rPr>
          <w:rFonts w:eastAsia="SimSun"/>
        </w:rPr>
        <w:t xml:space="preserve">Minimum requirements for Local Area </w:t>
      </w:r>
      <w:r w:rsidRPr="000D5337">
        <w:rPr>
          <w:rFonts w:eastAsia="SimSun"/>
          <w:i/>
          <w:iCs/>
        </w:rPr>
        <w:t>repeater type 1-C</w:t>
      </w:r>
      <w:r w:rsidRPr="000D5337">
        <w:rPr>
          <w:rFonts w:eastAsia="SimSun"/>
        </w:rPr>
        <w:t xml:space="preserve"> (Category A and B)</w:t>
      </w:r>
      <w:r>
        <w:tab/>
      </w:r>
      <w:r>
        <w:fldChar w:fldCharType="begin"/>
      </w:r>
      <w:r>
        <w:instrText xml:space="preserve"> PAGEREF _Toc145511060 \h </w:instrText>
      </w:r>
      <w:r>
        <w:fldChar w:fldCharType="separate"/>
      </w:r>
      <w:r>
        <w:t>52</w:t>
      </w:r>
      <w:r>
        <w:fldChar w:fldCharType="end"/>
      </w:r>
    </w:p>
    <w:p w14:paraId="45A259B5" w14:textId="5BDD7974" w:rsidR="007833E9" w:rsidRDefault="007833E9">
      <w:pPr>
        <w:pStyle w:val="TOC5"/>
        <w:rPr>
          <w:rFonts w:ascii="Calibri" w:eastAsia="DengXian" w:hAnsi="Calibri"/>
          <w:kern w:val="2"/>
          <w:sz w:val="22"/>
          <w:szCs w:val="22"/>
        </w:rPr>
      </w:pPr>
      <w:r>
        <w:t>6.5.3.4.5</w:t>
      </w:r>
      <w:r>
        <w:rPr>
          <w:rFonts w:ascii="Calibri" w:eastAsia="DengXian" w:hAnsi="Calibri"/>
          <w:kern w:val="2"/>
          <w:sz w:val="22"/>
          <w:szCs w:val="22"/>
        </w:rPr>
        <w:tab/>
      </w:r>
      <w:r>
        <w:t>Minimum requirements for additional requirements</w:t>
      </w:r>
      <w:r>
        <w:tab/>
      </w:r>
      <w:r>
        <w:fldChar w:fldCharType="begin"/>
      </w:r>
      <w:r>
        <w:instrText xml:space="preserve"> PAGEREF _Toc145511061 \h </w:instrText>
      </w:r>
      <w:r>
        <w:fldChar w:fldCharType="separate"/>
      </w:r>
      <w:r>
        <w:t>53</w:t>
      </w:r>
      <w:r>
        <w:fldChar w:fldCharType="end"/>
      </w:r>
    </w:p>
    <w:p w14:paraId="00584874" w14:textId="5D5348B2" w:rsidR="007833E9" w:rsidRDefault="007833E9">
      <w:pPr>
        <w:pStyle w:val="TOC3"/>
        <w:rPr>
          <w:rFonts w:ascii="Calibri" w:eastAsia="DengXian" w:hAnsi="Calibri"/>
          <w:kern w:val="2"/>
          <w:sz w:val="22"/>
          <w:szCs w:val="22"/>
        </w:rPr>
      </w:pPr>
      <w:r>
        <w:lastRenderedPageBreak/>
        <w:t>6.5.4</w:t>
      </w:r>
      <w:r>
        <w:rPr>
          <w:rFonts w:ascii="Calibri" w:eastAsia="DengXian" w:hAnsi="Calibri"/>
          <w:kern w:val="2"/>
          <w:sz w:val="22"/>
          <w:szCs w:val="22"/>
        </w:rPr>
        <w:tab/>
      </w:r>
      <w:r>
        <w:t>Transmitter spurious emissions</w:t>
      </w:r>
      <w:r>
        <w:tab/>
      </w:r>
      <w:r>
        <w:fldChar w:fldCharType="begin"/>
      </w:r>
      <w:r>
        <w:instrText xml:space="preserve"> PAGEREF _Toc145511062 \h </w:instrText>
      </w:r>
      <w:r>
        <w:fldChar w:fldCharType="separate"/>
      </w:r>
      <w:r>
        <w:t>54</w:t>
      </w:r>
      <w:r>
        <w:fldChar w:fldCharType="end"/>
      </w:r>
    </w:p>
    <w:p w14:paraId="55E0397F" w14:textId="14E92ECE" w:rsidR="007833E9" w:rsidRDefault="007833E9">
      <w:pPr>
        <w:pStyle w:val="TOC4"/>
        <w:rPr>
          <w:rFonts w:ascii="Calibri" w:eastAsia="DengXian" w:hAnsi="Calibri"/>
          <w:kern w:val="2"/>
          <w:sz w:val="22"/>
          <w:szCs w:val="22"/>
        </w:rPr>
      </w:pPr>
      <w:r>
        <w:t>6.5.4.1</w:t>
      </w:r>
      <w:r>
        <w:rPr>
          <w:rFonts w:ascii="Calibri" w:eastAsia="DengXian" w:hAnsi="Calibri"/>
          <w:kern w:val="2"/>
          <w:sz w:val="22"/>
          <w:szCs w:val="22"/>
        </w:rPr>
        <w:tab/>
      </w:r>
      <w:r>
        <w:t>Definition and applicability</w:t>
      </w:r>
      <w:r>
        <w:tab/>
      </w:r>
      <w:r>
        <w:fldChar w:fldCharType="begin"/>
      </w:r>
      <w:r>
        <w:instrText xml:space="preserve"> PAGEREF _Toc145511063 \h </w:instrText>
      </w:r>
      <w:r>
        <w:fldChar w:fldCharType="separate"/>
      </w:r>
      <w:r>
        <w:t>54</w:t>
      </w:r>
      <w:r>
        <w:fldChar w:fldCharType="end"/>
      </w:r>
    </w:p>
    <w:p w14:paraId="160A8F30" w14:textId="4D690EC3" w:rsidR="007833E9" w:rsidRDefault="007833E9">
      <w:pPr>
        <w:pStyle w:val="TOC4"/>
        <w:rPr>
          <w:rFonts w:ascii="Calibri" w:eastAsia="DengXian" w:hAnsi="Calibri"/>
          <w:kern w:val="2"/>
          <w:sz w:val="22"/>
          <w:szCs w:val="22"/>
        </w:rPr>
      </w:pPr>
      <w:r>
        <w:t>6.5.4.2</w:t>
      </w:r>
      <w:r>
        <w:rPr>
          <w:rFonts w:ascii="Calibri" w:eastAsia="DengXian" w:hAnsi="Calibri"/>
          <w:kern w:val="2"/>
          <w:sz w:val="22"/>
          <w:szCs w:val="22"/>
        </w:rPr>
        <w:tab/>
      </w:r>
      <w:r>
        <w:t>Minimum requirement</w:t>
      </w:r>
      <w:r>
        <w:tab/>
      </w:r>
      <w:r>
        <w:fldChar w:fldCharType="begin"/>
      </w:r>
      <w:r>
        <w:instrText xml:space="preserve"> PAGEREF _Toc145511064 \h </w:instrText>
      </w:r>
      <w:r>
        <w:fldChar w:fldCharType="separate"/>
      </w:r>
      <w:r>
        <w:t>54</w:t>
      </w:r>
      <w:r>
        <w:fldChar w:fldCharType="end"/>
      </w:r>
    </w:p>
    <w:p w14:paraId="2E23E254" w14:textId="3382F5D5" w:rsidR="007833E9" w:rsidRDefault="007833E9">
      <w:pPr>
        <w:pStyle w:val="TOC4"/>
        <w:rPr>
          <w:rFonts w:ascii="Calibri" w:eastAsia="DengXian" w:hAnsi="Calibri"/>
          <w:kern w:val="2"/>
          <w:sz w:val="22"/>
          <w:szCs w:val="22"/>
        </w:rPr>
      </w:pPr>
      <w:r>
        <w:t>6.5.4.3</w:t>
      </w:r>
      <w:r>
        <w:rPr>
          <w:rFonts w:ascii="Calibri" w:eastAsia="DengXian" w:hAnsi="Calibri"/>
          <w:kern w:val="2"/>
          <w:sz w:val="22"/>
          <w:szCs w:val="22"/>
        </w:rPr>
        <w:tab/>
      </w:r>
      <w:r>
        <w:t>Test purpose</w:t>
      </w:r>
      <w:r>
        <w:tab/>
      </w:r>
      <w:r>
        <w:fldChar w:fldCharType="begin"/>
      </w:r>
      <w:r>
        <w:instrText xml:space="preserve"> PAGEREF _Toc145511065 \h </w:instrText>
      </w:r>
      <w:r>
        <w:fldChar w:fldCharType="separate"/>
      </w:r>
      <w:r>
        <w:t>54</w:t>
      </w:r>
      <w:r>
        <w:fldChar w:fldCharType="end"/>
      </w:r>
    </w:p>
    <w:p w14:paraId="31AE8BB4" w14:textId="14EA24B0" w:rsidR="007833E9" w:rsidRDefault="007833E9">
      <w:pPr>
        <w:pStyle w:val="TOC4"/>
        <w:rPr>
          <w:rFonts w:ascii="Calibri" w:eastAsia="DengXian" w:hAnsi="Calibri"/>
          <w:kern w:val="2"/>
          <w:sz w:val="22"/>
          <w:szCs w:val="22"/>
        </w:rPr>
      </w:pPr>
      <w:r>
        <w:t>6.5.4.4</w:t>
      </w:r>
      <w:r>
        <w:rPr>
          <w:rFonts w:ascii="Calibri" w:eastAsia="DengXian" w:hAnsi="Calibri"/>
          <w:kern w:val="2"/>
          <w:sz w:val="22"/>
          <w:szCs w:val="22"/>
        </w:rPr>
        <w:tab/>
      </w:r>
      <w:r>
        <w:t>Method of test</w:t>
      </w:r>
      <w:r>
        <w:tab/>
      </w:r>
      <w:r>
        <w:fldChar w:fldCharType="begin"/>
      </w:r>
      <w:r>
        <w:instrText xml:space="preserve"> PAGEREF _Toc145511066 \h </w:instrText>
      </w:r>
      <w:r>
        <w:fldChar w:fldCharType="separate"/>
      </w:r>
      <w:r>
        <w:t>54</w:t>
      </w:r>
      <w:r>
        <w:fldChar w:fldCharType="end"/>
      </w:r>
    </w:p>
    <w:p w14:paraId="10325468" w14:textId="4DF2A094" w:rsidR="007833E9" w:rsidRDefault="007833E9">
      <w:pPr>
        <w:pStyle w:val="TOC5"/>
        <w:rPr>
          <w:rFonts w:ascii="Calibri" w:eastAsia="DengXian" w:hAnsi="Calibri"/>
          <w:kern w:val="2"/>
          <w:sz w:val="22"/>
          <w:szCs w:val="22"/>
        </w:rPr>
      </w:pPr>
      <w:r>
        <w:t>6.5.4.4.1</w:t>
      </w:r>
      <w:r>
        <w:rPr>
          <w:rFonts w:ascii="Calibri" w:eastAsia="DengXian" w:hAnsi="Calibri"/>
          <w:kern w:val="2"/>
          <w:sz w:val="22"/>
          <w:szCs w:val="22"/>
        </w:rPr>
        <w:tab/>
      </w:r>
      <w:r>
        <w:t>Initial conditions</w:t>
      </w:r>
      <w:r>
        <w:tab/>
      </w:r>
      <w:r>
        <w:fldChar w:fldCharType="begin"/>
      </w:r>
      <w:r>
        <w:instrText xml:space="preserve"> PAGEREF _Toc145511067 \h </w:instrText>
      </w:r>
      <w:r>
        <w:fldChar w:fldCharType="separate"/>
      </w:r>
      <w:r>
        <w:t>54</w:t>
      </w:r>
      <w:r>
        <w:fldChar w:fldCharType="end"/>
      </w:r>
    </w:p>
    <w:p w14:paraId="75DCCF5A" w14:textId="746C8DC7" w:rsidR="007833E9" w:rsidRDefault="007833E9">
      <w:pPr>
        <w:pStyle w:val="TOC5"/>
        <w:rPr>
          <w:rFonts w:ascii="Calibri" w:eastAsia="DengXian" w:hAnsi="Calibri"/>
          <w:kern w:val="2"/>
          <w:sz w:val="22"/>
          <w:szCs w:val="22"/>
        </w:rPr>
      </w:pPr>
      <w:r>
        <w:t>6.5.4.4.2</w:t>
      </w:r>
      <w:r>
        <w:rPr>
          <w:rFonts w:ascii="Calibri" w:eastAsia="DengXian" w:hAnsi="Calibri"/>
          <w:kern w:val="2"/>
          <w:sz w:val="22"/>
          <w:szCs w:val="22"/>
        </w:rPr>
        <w:tab/>
      </w:r>
      <w:r>
        <w:t>Procedure</w:t>
      </w:r>
      <w:r>
        <w:tab/>
      </w:r>
      <w:r>
        <w:fldChar w:fldCharType="begin"/>
      </w:r>
      <w:r>
        <w:instrText xml:space="preserve"> PAGEREF _Toc145511068 \h </w:instrText>
      </w:r>
      <w:r>
        <w:fldChar w:fldCharType="separate"/>
      </w:r>
      <w:r>
        <w:t>55</w:t>
      </w:r>
      <w:r>
        <w:fldChar w:fldCharType="end"/>
      </w:r>
    </w:p>
    <w:p w14:paraId="330BAB07" w14:textId="03B90E3F" w:rsidR="007833E9" w:rsidRDefault="007833E9">
      <w:pPr>
        <w:pStyle w:val="TOC4"/>
        <w:rPr>
          <w:rFonts w:ascii="Calibri" w:eastAsia="DengXian" w:hAnsi="Calibri"/>
          <w:kern w:val="2"/>
          <w:sz w:val="22"/>
          <w:szCs w:val="22"/>
        </w:rPr>
      </w:pPr>
      <w:r>
        <w:t>6.5.4.5</w:t>
      </w:r>
      <w:r>
        <w:rPr>
          <w:rFonts w:ascii="Calibri" w:eastAsia="DengXian" w:hAnsi="Calibri"/>
          <w:kern w:val="2"/>
          <w:sz w:val="22"/>
          <w:szCs w:val="22"/>
        </w:rPr>
        <w:tab/>
      </w:r>
      <w:r>
        <w:t>Test requirements</w:t>
      </w:r>
      <w:r>
        <w:tab/>
      </w:r>
      <w:r>
        <w:fldChar w:fldCharType="begin"/>
      </w:r>
      <w:r>
        <w:instrText xml:space="preserve"> PAGEREF _Toc145511069 \h </w:instrText>
      </w:r>
      <w:r>
        <w:fldChar w:fldCharType="separate"/>
      </w:r>
      <w:r>
        <w:t>55</w:t>
      </w:r>
      <w:r>
        <w:fldChar w:fldCharType="end"/>
      </w:r>
    </w:p>
    <w:p w14:paraId="61AD04C8" w14:textId="20A79B7E" w:rsidR="007833E9" w:rsidRDefault="007833E9">
      <w:pPr>
        <w:pStyle w:val="TOC5"/>
        <w:rPr>
          <w:rFonts w:ascii="Calibri" w:eastAsia="DengXian" w:hAnsi="Calibri"/>
          <w:kern w:val="2"/>
          <w:sz w:val="22"/>
          <w:szCs w:val="22"/>
        </w:rPr>
      </w:pPr>
      <w:r>
        <w:t>6.5.4.5.1</w:t>
      </w:r>
      <w:r>
        <w:rPr>
          <w:rFonts w:ascii="Calibri" w:eastAsia="DengXian" w:hAnsi="Calibri"/>
          <w:kern w:val="2"/>
          <w:sz w:val="22"/>
          <w:szCs w:val="22"/>
        </w:rPr>
        <w:tab/>
      </w:r>
      <w:r>
        <w:t>General transmitter spurious emissions requirements</w:t>
      </w:r>
      <w:r>
        <w:tab/>
      </w:r>
      <w:r>
        <w:fldChar w:fldCharType="begin"/>
      </w:r>
      <w:r>
        <w:instrText xml:space="preserve"> PAGEREF _Toc145511070 \h </w:instrText>
      </w:r>
      <w:r>
        <w:fldChar w:fldCharType="separate"/>
      </w:r>
      <w:r>
        <w:t>55</w:t>
      </w:r>
      <w:r>
        <w:fldChar w:fldCharType="end"/>
      </w:r>
    </w:p>
    <w:p w14:paraId="459D534F" w14:textId="5892C30E" w:rsidR="007833E9" w:rsidRDefault="007833E9">
      <w:pPr>
        <w:pStyle w:val="TOC5"/>
        <w:rPr>
          <w:rFonts w:ascii="Calibri" w:eastAsia="DengXian" w:hAnsi="Calibri"/>
          <w:kern w:val="2"/>
          <w:sz w:val="22"/>
          <w:szCs w:val="22"/>
        </w:rPr>
      </w:pPr>
      <w:r w:rsidRPr="000D5337">
        <w:rPr>
          <w:rFonts w:eastAsia="SimSun"/>
        </w:rPr>
        <w:t>6.5.4.5.2</w:t>
      </w:r>
      <w:r>
        <w:rPr>
          <w:rFonts w:ascii="Calibri" w:eastAsia="DengXian" w:hAnsi="Calibri"/>
          <w:kern w:val="2"/>
          <w:sz w:val="22"/>
          <w:szCs w:val="22"/>
        </w:rPr>
        <w:tab/>
      </w:r>
      <w:r w:rsidRPr="000D5337">
        <w:rPr>
          <w:rFonts w:eastAsia="SimSun"/>
        </w:rPr>
        <w:t>Additional spurious emissions requirements</w:t>
      </w:r>
      <w:r>
        <w:tab/>
      </w:r>
      <w:r>
        <w:fldChar w:fldCharType="begin"/>
      </w:r>
      <w:r>
        <w:instrText xml:space="preserve"> PAGEREF _Toc145511071 \h </w:instrText>
      </w:r>
      <w:r>
        <w:fldChar w:fldCharType="separate"/>
      </w:r>
      <w:r>
        <w:t>56</w:t>
      </w:r>
      <w:r>
        <w:fldChar w:fldCharType="end"/>
      </w:r>
    </w:p>
    <w:p w14:paraId="3F91D1B2" w14:textId="07DC2388" w:rsidR="007833E9" w:rsidRDefault="007833E9">
      <w:pPr>
        <w:pStyle w:val="TOC5"/>
        <w:rPr>
          <w:rFonts w:ascii="Calibri" w:eastAsia="DengXian" w:hAnsi="Calibri"/>
          <w:kern w:val="2"/>
          <w:sz w:val="22"/>
          <w:szCs w:val="22"/>
        </w:rPr>
      </w:pPr>
      <w:r w:rsidRPr="000D5337">
        <w:rPr>
          <w:rFonts w:eastAsia="SimSun"/>
        </w:rPr>
        <w:t>6.5.4.5.3</w:t>
      </w:r>
      <w:r>
        <w:rPr>
          <w:rFonts w:ascii="Calibri" w:eastAsia="DengXian" w:hAnsi="Calibri"/>
          <w:kern w:val="2"/>
          <w:sz w:val="22"/>
          <w:szCs w:val="22"/>
        </w:rPr>
        <w:tab/>
      </w:r>
      <w:r w:rsidRPr="000D5337">
        <w:rPr>
          <w:rFonts w:eastAsia="SimSun"/>
        </w:rPr>
        <w:t xml:space="preserve">Co-location with base stations and </w:t>
      </w:r>
      <w:r w:rsidRPr="000D5337">
        <w:rPr>
          <w:rFonts w:eastAsia="SimSun"/>
          <w:i/>
          <w:iCs/>
        </w:rPr>
        <w:t>repeater type 1-C</w:t>
      </w:r>
      <w:r w:rsidRPr="000D5337">
        <w:rPr>
          <w:rFonts w:eastAsia="SimSun"/>
        </w:rPr>
        <w:t xml:space="preserve"> Nodes</w:t>
      </w:r>
      <w:r>
        <w:tab/>
      </w:r>
      <w:r>
        <w:fldChar w:fldCharType="begin"/>
      </w:r>
      <w:r>
        <w:instrText xml:space="preserve"> PAGEREF _Toc145511072 \h </w:instrText>
      </w:r>
      <w:r>
        <w:fldChar w:fldCharType="separate"/>
      </w:r>
      <w:r>
        <w:t>67</w:t>
      </w:r>
      <w:r>
        <w:fldChar w:fldCharType="end"/>
      </w:r>
    </w:p>
    <w:p w14:paraId="582664E4" w14:textId="50BF2B14" w:rsidR="007833E9" w:rsidRDefault="007833E9">
      <w:pPr>
        <w:pStyle w:val="TOC3"/>
        <w:rPr>
          <w:rFonts w:ascii="Calibri" w:eastAsia="DengXian" w:hAnsi="Calibri"/>
          <w:kern w:val="2"/>
          <w:sz w:val="22"/>
          <w:szCs w:val="22"/>
        </w:rPr>
      </w:pPr>
      <w:r>
        <w:t>6.5.5</w:t>
      </w:r>
      <w:r>
        <w:rPr>
          <w:rFonts w:ascii="Calibri" w:eastAsia="DengXian" w:hAnsi="Calibri"/>
          <w:kern w:val="2"/>
          <w:sz w:val="22"/>
          <w:szCs w:val="22"/>
        </w:rPr>
        <w:tab/>
      </w:r>
      <w:r>
        <w:t>Receiver spurious emissions</w:t>
      </w:r>
      <w:r>
        <w:tab/>
      </w:r>
      <w:r>
        <w:fldChar w:fldCharType="begin"/>
      </w:r>
      <w:r>
        <w:instrText xml:space="preserve"> PAGEREF _Toc145511073 \h </w:instrText>
      </w:r>
      <w:r>
        <w:fldChar w:fldCharType="separate"/>
      </w:r>
      <w:r>
        <w:t>72</w:t>
      </w:r>
      <w:r>
        <w:fldChar w:fldCharType="end"/>
      </w:r>
    </w:p>
    <w:p w14:paraId="53F966C1" w14:textId="625FAAD9" w:rsidR="007833E9" w:rsidRDefault="007833E9">
      <w:pPr>
        <w:pStyle w:val="TOC4"/>
        <w:rPr>
          <w:rFonts w:ascii="Calibri" w:eastAsia="DengXian" w:hAnsi="Calibri"/>
          <w:kern w:val="2"/>
          <w:sz w:val="22"/>
          <w:szCs w:val="22"/>
        </w:rPr>
      </w:pPr>
      <w:r>
        <w:t>6.5.5.1</w:t>
      </w:r>
      <w:r>
        <w:rPr>
          <w:rFonts w:ascii="Calibri" w:eastAsia="DengXian" w:hAnsi="Calibri"/>
          <w:kern w:val="2"/>
          <w:sz w:val="22"/>
          <w:szCs w:val="22"/>
        </w:rPr>
        <w:tab/>
      </w:r>
      <w:r>
        <w:t>Definition and applicability</w:t>
      </w:r>
      <w:r>
        <w:tab/>
      </w:r>
      <w:r>
        <w:fldChar w:fldCharType="begin"/>
      </w:r>
      <w:r>
        <w:instrText xml:space="preserve"> PAGEREF _Toc145511074 \h </w:instrText>
      </w:r>
      <w:r>
        <w:fldChar w:fldCharType="separate"/>
      </w:r>
      <w:r>
        <w:t>72</w:t>
      </w:r>
      <w:r>
        <w:fldChar w:fldCharType="end"/>
      </w:r>
    </w:p>
    <w:p w14:paraId="21E7D17B" w14:textId="64180BCA" w:rsidR="007833E9" w:rsidRDefault="007833E9">
      <w:pPr>
        <w:pStyle w:val="TOC4"/>
        <w:rPr>
          <w:rFonts w:ascii="Calibri" w:eastAsia="DengXian" w:hAnsi="Calibri"/>
          <w:kern w:val="2"/>
          <w:sz w:val="22"/>
          <w:szCs w:val="22"/>
        </w:rPr>
      </w:pPr>
      <w:r>
        <w:t>6.5.5.2</w:t>
      </w:r>
      <w:r>
        <w:rPr>
          <w:rFonts w:ascii="Calibri" w:eastAsia="DengXian" w:hAnsi="Calibri"/>
          <w:kern w:val="2"/>
          <w:sz w:val="22"/>
          <w:szCs w:val="22"/>
        </w:rPr>
        <w:tab/>
      </w:r>
      <w:r>
        <w:t>Minimum requirement</w:t>
      </w:r>
      <w:r>
        <w:tab/>
      </w:r>
      <w:r>
        <w:fldChar w:fldCharType="begin"/>
      </w:r>
      <w:r>
        <w:instrText xml:space="preserve"> PAGEREF _Toc145511075 \h </w:instrText>
      </w:r>
      <w:r>
        <w:fldChar w:fldCharType="separate"/>
      </w:r>
      <w:r>
        <w:t>72</w:t>
      </w:r>
      <w:r>
        <w:fldChar w:fldCharType="end"/>
      </w:r>
    </w:p>
    <w:p w14:paraId="555C2D94" w14:textId="1BBAFAE2" w:rsidR="007833E9" w:rsidRDefault="007833E9">
      <w:pPr>
        <w:pStyle w:val="TOC4"/>
        <w:rPr>
          <w:rFonts w:ascii="Calibri" w:eastAsia="DengXian" w:hAnsi="Calibri"/>
          <w:kern w:val="2"/>
          <w:sz w:val="22"/>
          <w:szCs w:val="22"/>
        </w:rPr>
      </w:pPr>
      <w:r>
        <w:t>6.5.5.3</w:t>
      </w:r>
      <w:r>
        <w:rPr>
          <w:rFonts w:ascii="Calibri" w:eastAsia="DengXian" w:hAnsi="Calibri"/>
          <w:kern w:val="2"/>
          <w:sz w:val="22"/>
          <w:szCs w:val="22"/>
        </w:rPr>
        <w:tab/>
      </w:r>
      <w:r>
        <w:t>Test purpose</w:t>
      </w:r>
      <w:r>
        <w:tab/>
      </w:r>
      <w:r>
        <w:fldChar w:fldCharType="begin"/>
      </w:r>
      <w:r>
        <w:instrText xml:space="preserve"> PAGEREF _Toc145511076 \h </w:instrText>
      </w:r>
      <w:r>
        <w:fldChar w:fldCharType="separate"/>
      </w:r>
      <w:r>
        <w:t>72</w:t>
      </w:r>
      <w:r>
        <w:fldChar w:fldCharType="end"/>
      </w:r>
    </w:p>
    <w:p w14:paraId="4C4D750F" w14:textId="5BE7642B" w:rsidR="007833E9" w:rsidRDefault="007833E9">
      <w:pPr>
        <w:pStyle w:val="TOC4"/>
        <w:rPr>
          <w:rFonts w:ascii="Calibri" w:eastAsia="DengXian" w:hAnsi="Calibri"/>
          <w:kern w:val="2"/>
          <w:sz w:val="22"/>
          <w:szCs w:val="22"/>
        </w:rPr>
      </w:pPr>
      <w:r>
        <w:t>6.5.5.4</w:t>
      </w:r>
      <w:r>
        <w:rPr>
          <w:rFonts w:ascii="Calibri" w:eastAsia="DengXian" w:hAnsi="Calibri"/>
          <w:kern w:val="2"/>
          <w:sz w:val="22"/>
          <w:szCs w:val="22"/>
        </w:rPr>
        <w:tab/>
      </w:r>
      <w:r>
        <w:t>Method of test</w:t>
      </w:r>
      <w:r>
        <w:tab/>
      </w:r>
      <w:r>
        <w:fldChar w:fldCharType="begin"/>
      </w:r>
      <w:r>
        <w:instrText xml:space="preserve"> PAGEREF _Toc145511077 \h </w:instrText>
      </w:r>
      <w:r>
        <w:fldChar w:fldCharType="separate"/>
      </w:r>
      <w:r>
        <w:t>72</w:t>
      </w:r>
      <w:r>
        <w:fldChar w:fldCharType="end"/>
      </w:r>
    </w:p>
    <w:p w14:paraId="5290A8AC" w14:textId="55CC7DF1" w:rsidR="007833E9" w:rsidRDefault="007833E9">
      <w:pPr>
        <w:pStyle w:val="TOC5"/>
        <w:rPr>
          <w:rFonts w:ascii="Calibri" w:eastAsia="DengXian" w:hAnsi="Calibri"/>
          <w:kern w:val="2"/>
          <w:sz w:val="22"/>
          <w:szCs w:val="22"/>
        </w:rPr>
      </w:pPr>
      <w:r>
        <w:t>6.5.5.4.1</w:t>
      </w:r>
      <w:r>
        <w:rPr>
          <w:rFonts w:ascii="Calibri" w:eastAsia="DengXian" w:hAnsi="Calibri"/>
          <w:kern w:val="2"/>
          <w:sz w:val="22"/>
          <w:szCs w:val="22"/>
        </w:rPr>
        <w:tab/>
      </w:r>
      <w:r>
        <w:t>Initial conditions</w:t>
      </w:r>
      <w:r>
        <w:tab/>
      </w:r>
      <w:r>
        <w:fldChar w:fldCharType="begin"/>
      </w:r>
      <w:r>
        <w:instrText xml:space="preserve"> PAGEREF _Toc145511078 \h </w:instrText>
      </w:r>
      <w:r>
        <w:fldChar w:fldCharType="separate"/>
      </w:r>
      <w:r>
        <w:t>72</w:t>
      </w:r>
      <w:r>
        <w:fldChar w:fldCharType="end"/>
      </w:r>
    </w:p>
    <w:p w14:paraId="12A3C1BA" w14:textId="1B7ED777" w:rsidR="007833E9" w:rsidRDefault="007833E9">
      <w:pPr>
        <w:pStyle w:val="TOC5"/>
        <w:rPr>
          <w:rFonts w:ascii="Calibri" w:eastAsia="DengXian" w:hAnsi="Calibri"/>
          <w:kern w:val="2"/>
          <w:sz w:val="22"/>
          <w:szCs w:val="22"/>
        </w:rPr>
      </w:pPr>
      <w:r>
        <w:t>6.5.5.4.2</w:t>
      </w:r>
      <w:r>
        <w:rPr>
          <w:rFonts w:ascii="Calibri" w:eastAsia="DengXian" w:hAnsi="Calibri"/>
          <w:kern w:val="2"/>
          <w:sz w:val="22"/>
          <w:szCs w:val="22"/>
        </w:rPr>
        <w:tab/>
      </w:r>
      <w:r>
        <w:t>Procedure</w:t>
      </w:r>
      <w:r>
        <w:tab/>
      </w:r>
      <w:r>
        <w:fldChar w:fldCharType="begin"/>
      </w:r>
      <w:r>
        <w:instrText xml:space="preserve"> PAGEREF _Toc145511079 \h </w:instrText>
      </w:r>
      <w:r>
        <w:fldChar w:fldCharType="separate"/>
      </w:r>
      <w:r>
        <w:t>72</w:t>
      </w:r>
      <w:r>
        <w:fldChar w:fldCharType="end"/>
      </w:r>
    </w:p>
    <w:p w14:paraId="2F4BBDFC" w14:textId="1582F257" w:rsidR="007833E9" w:rsidRDefault="007833E9">
      <w:pPr>
        <w:pStyle w:val="TOC4"/>
        <w:rPr>
          <w:rFonts w:ascii="Calibri" w:eastAsia="DengXian" w:hAnsi="Calibri"/>
          <w:kern w:val="2"/>
          <w:sz w:val="22"/>
          <w:szCs w:val="22"/>
        </w:rPr>
      </w:pPr>
      <w:r>
        <w:t>6.5.5.5</w:t>
      </w:r>
      <w:r>
        <w:rPr>
          <w:rFonts w:ascii="Calibri" w:eastAsia="DengXian" w:hAnsi="Calibri"/>
          <w:kern w:val="2"/>
          <w:sz w:val="22"/>
          <w:szCs w:val="22"/>
        </w:rPr>
        <w:tab/>
      </w:r>
      <w:r>
        <w:t>Test requirements</w:t>
      </w:r>
      <w:r>
        <w:tab/>
      </w:r>
      <w:r>
        <w:fldChar w:fldCharType="begin"/>
      </w:r>
      <w:r>
        <w:instrText xml:space="preserve"> PAGEREF _Toc145511080 \h </w:instrText>
      </w:r>
      <w:r>
        <w:fldChar w:fldCharType="separate"/>
      </w:r>
      <w:r>
        <w:t>73</w:t>
      </w:r>
      <w:r>
        <w:fldChar w:fldCharType="end"/>
      </w:r>
    </w:p>
    <w:p w14:paraId="07C435FB" w14:textId="31AA307C" w:rsidR="007833E9" w:rsidRDefault="007833E9">
      <w:pPr>
        <w:pStyle w:val="TOC2"/>
        <w:rPr>
          <w:rFonts w:ascii="Calibri" w:eastAsia="DengXian" w:hAnsi="Calibri"/>
          <w:kern w:val="2"/>
          <w:sz w:val="22"/>
          <w:szCs w:val="22"/>
        </w:rPr>
      </w:pPr>
      <w:r>
        <w:t>6.</w:t>
      </w:r>
      <w:r>
        <w:rPr>
          <w:lang w:eastAsia="zh-CN"/>
        </w:rPr>
        <w:t>6</w:t>
      </w:r>
      <w:r>
        <w:rPr>
          <w:rFonts w:ascii="Calibri" w:eastAsia="DengXian" w:hAnsi="Calibri"/>
          <w:kern w:val="2"/>
          <w:sz w:val="22"/>
          <w:szCs w:val="22"/>
        </w:rPr>
        <w:tab/>
      </w:r>
      <w:r>
        <w:t xml:space="preserve">Repeater </w:t>
      </w:r>
      <w:r>
        <w:rPr>
          <w:lang w:eastAsia="zh-CN"/>
        </w:rPr>
        <w:t>Error Vector Magnitude</w:t>
      </w:r>
      <w:r>
        <w:tab/>
      </w:r>
      <w:r>
        <w:fldChar w:fldCharType="begin"/>
      </w:r>
      <w:r>
        <w:instrText xml:space="preserve"> PAGEREF _Toc145511081 \h </w:instrText>
      </w:r>
      <w:r>
        <w:fldChar w:fldCharType="separate"/>
      </w:r>
      <w:r>
        <w:t>73</w:t>
      </w:r>
      <w:r>
        <w:fldChar w:fldCharType="end"/>
      </w:r>
    </w:p>
    <w:p w14:paraId="0D5791F6" w14:textId="24286E9A" w:rsidR="007833E9" w:rsidRDefault="007833E9">
      <w:pPr>
        <w:pStyle w:val="TOC3"/>
        <w:rPr>
          <w:rFonts w:ascii="Calibri" w:eastAsia="DengXian" w:hAnsi="Calibri"/>
          <w:kern w:val="2"/>
          <w:sz w:val="22"/>
          <w:szCs w:val="22"/>
        </w:rPr>
      </w:pPr>
      <w:r>
        <w:t>6.6.1</w:t>
      </w:r>
      <w:r>
        <w:rPr>
          <w:rFonts w:ascii="Calibri" w:eastAsia="DengXian" w:hAnsi="Calibri"/>
          <w:kern w:val="2"/>
          <w:sz w:val="22"/>
          <w:szCs w:val="22"/>
        </w:rPr>
        <w:tab/>
      </w:r>
      <w:r>
        <w:t>Downlink repeater</w:t>
      </w:r>
      <w:r>
        <w:rPr>
          <w:lang w:eastAsia="zh-CN"/>
        </w:rPr>
        <w:t xml:space="preserve"> e</w:t>
      </w:r>
      <w:r>
        <w:t>rror vector magnitude</w:t>
      </w:r>
      <w:r>
        <w:tab/>
      </w:r>
      <w:r>
        <w:fldChar w:fldCharType="begin"/>
      </w:r>
      <w:r>
        <w:instrText xml:space="preserve"> PAGEREF _Toc145511082 \h </w:instrText>
      </w:r>
      <w:r>
        <w:fldChar w:fldCharType="separate"/>
      </w:r>
      <w:r>
        <w:t>73</w:t>
      </w:r>
      <w:r>
        <w:fldChar w:fldCharType="end"/>
      </w:r>
    </w:p>
    <w:p w14:paraId="7387518C" w14:textId="7A73EA23" w:rsidR="007833E9" w:rsidRDefault="007833E9">
      <w:pPr>
        <w:pStyle w:val="TOC4"/>
        <w:rPr>
          <w:rFonts w:ascii="Calibri" w:eastAsia="DengXian" w:hAnsi="Calibri"/>
          <w:kern w:val="2"/>
          <w:sz w:val="22"/>
          <w:szCs w:val="22"/>
        </w:rPr>
      </w:pPr>
      <w:r>
        <w:t>6.6.1.1</w:t>
      </w:r>
      <w:r>
        <w:rPr>
          <w:rFonts w:ascii="Calibri" w:eastAsia="DengXian" w:hAnsi="Calibri"/>
          <w:kern w:val="2"/>
          <w:sz w:val="22"/>
          <w:szCs w:val="22"/>
        </w:rPr>
        <w:tab/>
      </w:r>
      <w:r>
        <w:t>General</w:t>
      </w:r>
      <w:r>
        <w:tab/>
      </w:r>
      <w:r>
        <w:fldChar w:fldCharType="begin"/>
      </w:r>
      <w:r>
        <w:instrText xml:space="preserve"> PAGEREF _Toc145511083 \h </w:instrText>
      </w:r>
      <w:r>
        <w:fldChar w:fldCharType="separate"/>
      </w:r>
      <w:r>
        <w:t>73</w:t>
      </w:r>
      <w:r>
        <w:fldChar w:fldCharType="end"/>
      </w:r>
    </w:p>
    <w:p w14:paraId="29505721" w14:textId="46102C77" w:rsidR="007833E9" w:rsidRDefault="007833E9">
      <w:pPr>
        <w:pStyle w:val="TOC4"/>
        <w:rPr>
          <w:rFonts w:ascii="Calibri" w:eastAsia="DengXian" w:hAnsi="Calibri"/>
          <w:kern w:val="2"/>
          <w:sz w:val="22"/>
          <w:szCs w:val="22"/>
        </w:rPr>
      </w:pPr>
      <w:r>
        <w:t>6.6.1.2</w:t>
      </w:r>
      <w:r>
        <w:rPr>
          <w:rFonts w:ascii="Calibri" w:eastAsia="DengXian" w:hAnsi="Calibri"/>
          <w:kern w:val="2"/>
          <w:sz w:val="22"/>
          <w:szCs w:val="22"/>
        </w:rPr>
        <w:tab/>
      </w:r>
      <w:r>
        <w:t>Minimum requirements</w:t>
      </w:r>
      <w:r>
        <w:tab/>
      </w:r>
      <w:r>
        <w:fldChar w:fldCharType="begin"/>
      </w:r>
      <w:r>
        <w:instrText xml:space="preserve"> PAGEREF _Toc145511084 \h </w:instrText>
      </w:r>
      <w:r>
        <w:fldChar w:fldCharType="separate"/>
      </w:r>
      <w:r>
        <w:t>73</w:t>
      </w:r>
      <w:r>
        <w:fldChar w:fldCharType="end"/>
      </w:r>
    </w:p>
    <w:p w14:paraId="0A2B5CCA" w14:textId="07320C39" w:rsidR="007833E9" w:rsidRDefault="007833E9">
      <w:pPr>
        <w:pStyle w:val="TOC4"/>
        <w:rPr>
          <w:rFonts w:ascii="Calibri" w:eastAsia="DengXian" w:hAnsi="Calibri"/>
          <w:kern w:val="2"/>
          <w:sz w:val="22"/>
          <w:szCs w:val="22"/>
        </w:rPr>
      </w:pPr>
      <w:r>
        <w:t>6.6.1.3</w:t>
      </w:r>
      <w:r>
        <w:rPr>
          <w:rFonts w:ascii="Calibri" w:eastAsia="DengXian" w:hAnsi="Calibri"/>
          <w:kern w:val="2"/>
          <w:sz w:val="22"/>
          <w:szCs w:val="22"/>
        </w:rPr>
        <w:tab/>
      </w:r>
      <w:r>
        <w:t>Test purpose</w:t>
      </w:r>
      <w:r>
        <w:tab/>
      </w:r>
      <w:r>
        <w:fldChar w:fldCharType="begin"/>
      </w:r>
      <w:r>
        <w:instrText xml:space="preserve"> PAGEREF _Toc145511085 \h </w:instrText>
      </w:r>
      <w:r>
        <w:fldChar w:fldCharType="separate"/>
      </w:r>
      <w:r>
        <w:t>74</w:t>
      </w:r>
      <w:r>
        <w:fldChar w:fldCharType="end"/>
      </w:r>
    </w:p>
    <w:p w14:paraId="3C937605" w14:textId="1DDF95B5" w:rsidR="007833E9" w:rsidRDefault="007833E9">
      <w:pPr>
        <w:pStyle w:val="TOC4"/>
        <w:rPr>
          <w:rFonts w:ascii="Calibri" w:eastAsia="DengXian" w:hAnsi="Calibri"/>
          <w:kern w:val="2"/>
          <w:sz w:val="22"/>
          <w:szCs w:val="22"/>
        </w:rPr>
      </w:pPr>
      <w:r>
        <w:t>6.6.1.4</w:t>
      </w:r>
      <w:r>
        <w:rPr>
          <w:rFonts w:ascii="Calibri" w:eastAsia="DengXian" w:hAnsi="Calibri"/>
          <w:kern w:val="2"/>
          <w:sz w:val="22"/>
          <w:szCs w:val="22"/>
        </w:rPr>
        <w:tab/>
      </w:r>
      <w:r>
        <w:t>Method of test</w:t>
      </w:r>
      <w:r>
        <w:tab/>
      </w:r>
      <w:r>
        <w:fldChar w:fldCharType="begin"/>
      </w:r>
      <w:r>
        <w:instrText xml:space="preserve"> PAGEREF _Toc145511086 \h </w:instrText>
      </w:r>
      <w:r>
        <w:fldChar w:fldCharType="separate"/>
      </w:r>
      <w:r>
        <w:t>74</w:t>
      </w:r>
      <w:r>
        <w:fldChar w:fldCharType="end"/>
      </w:r>
    </w:p>
    <w:p w14:paraId="00235FFB" w14:textId="028F5BC8" w:rsidR="007833E9" w:rsidRDefault="007833E9">
      <w:pPr>
        <w:pStyle w:val="TOC5"/>
        <w:rPr>
          <w:rFonts w:ascii="Calibri" w:eastAsia="DengXian" w:hAnsi="Calibri"/>
          <w:kern w:val="2"/>
          <w:sz w:val="22"/>
          <w:szCs w:val="22"/>
        </w:rPr>
      </w:pPr>
      <w:r>
        <w:t>6.6.1.4.1</w:t>
      </w:r>
      <w:r>
        <w:rPr>
          <w:rFonts w:ascii="Calibri" w:eastAsia="DengXian" w:hAnsi="Calibri"/>
          <w:kern w:val="2"/>
          <w:sz w:val="22"/>
          <w:szCs w:val="22"/>
        </w:rPr>
        <w:tab/>
      </w:r>
      <w:r>
        <w:t>Initial conditions</w:t>
      </w:r>
      <w:r>
        <w:tab/>
      </w:r>
      <w:r>
        <w:fldChar w:fldCharType="begin"/>
      </w:r>
      <w:r>
        <w:instrText xml:space="preserve"> PAGEREF _Toc145511087 \h </w:instrText>
      </w:r>
      <w:r>
        <w:fldChar w:fldCharType="separate"/>
      </w:r>
      <w:r>
        <w:t>74</w:t>
      </w:r>
      <w:r>
        <w:fldChar w:fldCharType="end"/>
      </w:r>
    </w:p>
    <w:p w14:paraId="6825E291" w14:textId="0556E255" w:rsidR="007833E9" w:rsidRDefault="007833E9">
      <w:pPr>
        <w:pStyle w:val="TOC5"/>
        <w:rPr>
          <w:rFonts w:ascii="Calibri" w:eastAsia="DengXian" w:hAnsi="Calibri"/>
          <w:kern w:val="2"/>
          <w:sz w:val="22"/>
          <w:szCs w:val="22"/>
        </w:rPr>
      </w:pPr>
      <w:r>
        <w:t>6.6.1.4.2</w:t>
      </w:r>
      <w:r>
        <w:rPr>
          <w:rFonts w:ascii="Calibri" w:eastAsia="DengXian" w:hAnsi="Calibri"/>
          <w:kern w:val="2"/>
          <w:sz w:val="22"/>
          <w:szCs w:val="22"/>
        </w:rPr>
        <w:tab/>
      </w:r>
      <w:r>
        <w:t>Procedure</w:t>
      </w:r>
      <w:r>
        <w:tab/>
      </w:r>
      <w:r>
        <w:fldChar w:fldCharType="begin"/>
      </w:r>
      <w:r>
        <w:instrText xml:space="preserve"> PAGEREF _Toc145511088 \h </w:instrText>
      </w:r>
      <w:r>
        <w:fldChar w:fldCharType="separate"/>
      </w:r>
      <w:r>
        <w:t>74</w:t>
      </w:r>
      <w:r>
        <w:fldChar w:fldCharType="end"/>
      </w:r>
    </w:p>
    <w:p w14:paraId="1071D256" w14:textId="0FC79D6A" w:rsidR="007833E9" w:rsidRDefault="007833E9">
      <w:pPr>
        <w:pStyle w:val="TOC4"/>
        <w:rPr>
          <w:rFonts w:ascii="Calibri" w:eastAsia="DengXian" w:hAnsi="Calibri"/>
          <w:kern w:val="2"/>
          <w:sz w:val="22"/>
          <w:szCs w:val="22"/>
        </w:rPr>
      </w:pPr>
      <w:r>
        <w:t>6.6.1.5</w:t>
      </w:r>
      <w:r>
        <w:rPr>
          <w:rFonts w:ascii="Calibri" w:eastAsia="DengXian" w:hAnsi="Calibri"/>
          <w:kern w:val="2"/>
          <w:sz w:val="22"/>
          <w:szCs w:val="22"/>
        </w:rPr>
        <w:tab/>
      </w:r>
      <w:r>
        <w:t>Test requirement</w:t>
      </w:r>
      <w:r>
        <w:tab/>
      </w:r>
      <w:r>
        <w:fldChar w:fldCharType="begin"/>
      </w:r>
      <w:r>
        <w:instrText xml:space="preserve"> PAGEREF _Toc145511089 \h </w:instrText>
      </w:r>
      <w:r>
        <w:fldChar w:fldCharType="separate"/>
      </w:r>
      <w:r>
        <w:t>75</w:t>
      </w:r>
      <w:r>
        <w:fldChar w:fldCharType="end"/>
      </w:r>
    </w:p>
    <w:p w14:paraId="799EE031" w14:textId="17B5CFAD" w:rsidR="007833E9" w:rsidRDefault="007833E9">
      <w:pPr>
        <w:pStyle w:val="TOC3"/>
        <w:rPr>
          <w:rFonts w:ascii="Calibri" w:eastAsia="DengXian" w:hAnsi="Calibri"/>
          <w:kern w:val="2"/>
          <w:sz w:val="22"/>
          <w:szCs w:val="22"/>
        </w:rPr>
      </w:pPr>
      <w:r>
        <w:t>6.6.2</w:t>
      </w:r>
      <w:r>
        <w:rPr>
          <w:rFonts w:ascii="Calibri" w:eastAsia="DengXian" w:hAnsi="Calibri"/>
          <w:kern w:val="2"/>
          <w:sz w:val="22"/>
          <w:szCs w:val="22"/>
        </w:rPr>
        <w:tab/>
      </w:r>
      <w:r>
        <w:t xml:space="preserve">Uplink repeater </w:t>
      </w:r>
      <w:r>
        <w:rPr>
          <w:lang w:eastAsia="zh-CN"/>
        </w:rPr>
        <w:t>e</w:t>
      </w:r>
      <w:r>
        <w:t>rror vector magnitude</w:t>
      </w:r>
      <w:r>
        <w:tab/>
      </w:r>
      <w:r>
        <w:fldChar w:fldCharType="begin"/>
      </w:r>
      <w:r>
        <w:instrText xml:space="preserve"> PAGEREF _Toc145511090 \h </w:instrText>
      </w:r>
      <w:r>
        <w:fldChar w:fldCharType="separate"/>
      </w:r>
      <w:r>
        <w:t>75</w:t>
      </w:r>
      <w:r>
        <w:fldChar w:fldCharType="end"/>
      </w:r>
    </w:p>
    <w:p w14:paraId="5F0BA56B" w14:textId="2E824122" w:rsidR="007833E9" w:rsidRDefault="007833E9">
      <w:pPr>
        <w:pStyle w:val="TOC4"/>
        <w:rPr>
          <w:rFonts w:ascii="Calibri" w:eastAsia="DengXian" w:hAnsi="Calibri"/>
          <w:kern w:val="2"/>
          <w:sz w:val="22"/>
          <w:szCs w:val="22"/>
        </w:rPr>
      </w:pPr>
      <w:r>
        <w:t>6.6.2.1</w:t>
      </w:r>
      <w:r>
        <w:rPr>
          <w:rFonts w:ascii="Calibri" w:eastAsia="DengXian" w:hAnsi="Calibri"/>
          <w:kern w:val="2"/>
          <w:sz w:val="22"/>
          <w:szCs w:val="22"/>
        </w:rPr>
        <w:tab/>
      </w:r>
      <w:r>
        <w:t>General</w:t>
      </w:r>
      <w:r>
        <w:tab/>
      </w:r>
      <w:r>
        <w:fldChar w:fldCharType="begin"/>
      </w:r>
      <w:r>
        <w:instrText xml:space="preserve"> PAGEREF _Toc145511091 \h </w:instrText>
      </w:r>
      <w:r>
        <w:fldChar w:fldCharType="separate"/>
      </w:r>
      <w:r>
        <w:t>75</w:t>
      </w:r>
      <w:r>
        <w:fldChar w:fldCharType="end"/>
      </w:r>
    </w:p>
    <w:p w14:paraId="5CD5F02E" w14:textId="7A000B76" w:rsidR="007833E9" w:rsidRDefault="007833E9">
      <w:pPr>
        <w:pStyle w:val="TOC4"/>
        <w:rPr>
          <w:rFonts w:ascii="Calibri" w:eastAsia="DengXian" w:hAnsi="Calibri"/>
          <w:kern w:val="2"/>
          <w:sz w:val="22"/>
          <w:szCs w:val="22"/>
        </w:rPr>
      </w:pPr>
      <w:r>
        <w:t>6.6.2.2</w:t>
      </w:r>
      <w:r>
        <w:rPr>
          <w:rFonts w:ascii="Calibri" w:eastAsia="DengXian" w:hAnsi="Calibri"/>
          <w:kern w:val="2"/>
          <w:sz w:val="22"/>
          <w:szCs w:val="22"/>
        </w:rPr>
        <w:tab/>
      </w:r>
      <w:r>
        <w:t>Minimum requirement</w:t>
      </w:r>
      <w:r>
        <w:tab/>
      </w:r>
      <w:r>
        <w:fldChar w:fldCharType="begin"/>
      </w:r>
      <w:r>
        <w:instrText xml:space="preserve"> PAGEREF _Toc145511092 \h </w:instrText>
      </w:r>
      <w:r>
        <w:fldChar w:fldCharType="separate"/>
      </w:r>
      <w:r>
        <w:t>75</w:t>
      </w:r>
      <w:r>
        <w:fldChar w:fldCharType="end"/>
      </w:r>
    </w:p>
    <w:p w14:paraId="166C0DA6" w14:textId="442B6AA8" w:rsidR="007833E9" w:rsidRDefault="007833E9">
      <w:pPr>
        <w:pStyle w:val="TOC4"/>
        <w:rPr>
          <w:rFonts w:ascii="Calibri" w:eastAsia="DengXian" w:hAnsi="Calibri"/>
          <w:kern w:val="2"/>
          <w:sz w:val="22"/>
          <w:szCs w:val="22"/>
        </w:rPr>
      </w:pPr>
      <w:r>
        <w:t>6.6.2.3</w:t>
      </w:r>
      <w:r>
        <w:rPr>
          <w:rFonts w:ascii="Calibri" w:eastAsia="DengXian" w:hAnsi="Calibri"/>
          <w:kern w:val="2"/>
          <w:sz w:val="22"/>
          <w:szCs w:val="22"/>
        </w:rPr>
        <w:tab/>
      </w:r>
      <w:r>
        <w:t>Test purpose</w:t>
      </w:r>
      <w:r>
        <w:tab/>
      </w:r>
      <w:r>
        <w:fldChar w:fldCharType="begin"/>
      </w:r>
      <w:r>
        <w:instrText xml:space="preserve"> PAGEREF _Toc145511093 \h </w:instrText>
      </w:r>
      <w:r>
        <w:fldChar w:fldCharType="separate"/>
      </w:r>
      <w:r>
        <w:t>75</w:t>
      </w:r>
      <w:r>
        <w:fldChar w:fldCharType="end"/>
      </w:r>
    </w:p>
    <w:p w14:paraId="4A545339" w14:textId="526F4FA4" w:rsidR="007833E9" w:rsidRDefault="007833E9">
      <w:pPr>
        <w:pStyle w:val="TOC4"/>
        <w:rPr>
          <w:rFonts w:ascii="Calibri" w:eastAsia="DengXian" w:hAnsi="Calibri"/>
          <w:kern w:val="2"/>
          <w:sz w:val="22"/>
          <w:szCs w:val="22"/>
        </w:rPr>
      </w:pPr>
      <w:r>
        <w:t>6.6.2.3</w:t>
      </w:r>
      <w:r>
        <w:rPr>
          <w:rFonts w:ascii="Calibri" w:eastAsia="DengXian" w:hAnsi="Calibri"/>
          <w:kern w:val="2"/>
          <w:sz w:val="22"/>
          <w:szCs w:val="22"/>
        </w:rPr>
        <w:tab/>
      </w:r>
      <w:r>
        <w:t>Method of test</w:t>
      </w:r>
      <w:r>
        <w:tab/>
      </w:r>
      <w:r>
        <w:fldChar w:fldCharType="begin"/>
      </w:r>
      <w:r>
        <w:instrText xml:space="preserve"> PAGEREF _Toc145511094 \h </w:instrText>
      </w:r>
      <w:r>
        <w:fldChar w:fldCharType="separate"/>
      </w:r>
      <w:r>
        <w:t>76</w:t>
      </w:r>
      <w:r>
        <w:fldChar w:fldCharType="end"/>
      </w:r>
    </w:p>
    <w:p w14:paraId="20099B35" w14:textId="5D706635" w:rsidR="007833E9" w:rsidRDefault="007833E9">
      <w:pPr>
        <w:pStyle w:val="TOC5"/>
        <w:rPr>
          <w:rFonts w:ascii="Calibri" w:eastAsia="DengXian" w:hAnsi="Calibri"/>
          <w:kern w:val="2"/>
          <w:sz w:val="22"/>
          <w:szCs w:val="22"/>
        </w:rPr>
      </w:pPr>
      <w:r>
        <w:t>6.6.2.3.1</w:t>
      </w:r>
      <w:r>
        <w:rPr>
          <w:rFonts w:ascii="Calibri" w:eastAsia="DengXian" w:hAnsi="Calibri"/>
          <w:kern w:val="2"/>
          <w:sz w:val="22"/>
          <w:szCs w:val="22"/>
        </w:rPr>
        <w:tab/>
      </w:r>
      <w:r>
        <w:t>Initial conditions</w:t>
      </w:r>
      <w:r>
        <w:tab/>
      </w:r>
      <w:r>
        <w:fldChar w:fldCharType="begin"/>
      </w:r>
      <w:r>
        <w:instrText xml:space="preserve"> PAGEREF _Toc145511095 \h </w:instrText>
      </w:r>
      <w:r>
        <w:fldChar w:fldCharType="separate"/>
      </w:r>
      <w:r>
        <w:t>76</w:t>
      </w:r>
      <w:r>
        <w:fldChar w:fldCharType="end"/>
      </w:r>
    </w:p>
    <w:p w14:paraId="2B941081" w14:textId="282E0B40" w:rsidR="007833E9" w:rsidRDefault="007833E9">
      <w:pPr>
        <w:pStyle w:val="TOC5"/>
        <w:rPr>
          <w:rFonts w:ascii="Calibri" w:eastAsia="DengXian" w:hAnsi="Calibri"/>
          <w:kern w:val="2"/>
          <w:sz w:val="22"/>
          <w:szCs w:val="22"/>
        </w:rPr>
      </w:pPr>
      <w:r>
        <w:t>6.6.2.3.2</w:t>
      </w:r>
      <w:r>
        <w:rPr>
          <w:rFonts w:ascii="Calibri" w:eastAsia="DengXian" w:hAnsi="Calibri"/>
          <w:kern w:val="2"/>
          <w:sz w:val="22"/>
          <w:szCs w:val="22"/>
        </w:rPr>
        <w:tab/>
      </w:r>
      <w:r>
        <w:t>Procedure</w:t>
      </w:r>
      <w:r>
        <w:tab/>
      </w:r>
      <w:r>
        <w:fldChar w:fldCharType="begin"/>
      </w:r>
      <w:r>
        <w:instrText xml:space="preserve"> PAGEREF _Toc145511096 \h </w:instrText>
      </w:r>
      <w:r>
        <w:fldChar w:fldCharType="separate"/>
      </w:r>
      <w:r>
        <w:t>76</w:t>
      </w:r>
      <w:r>
        <w:fldChar w:fldCharType="end"/>
      </w:r>
    </w:p>
    <w:p w14:paraId="6A49ECF1" w14:textId="3CACBD3B" w:rsidR="007833E9" w:rsidRDefault="007833E9">
      <w:pPr>
        <w:pStyle w:val="TOC4"/>
        <w:rPr>
          <w:rFonts w:ascii="Calibri" w:eastAsia="DengXian" w:hAnsi="Calibri"/>
          <w:kern w:val="2"/>
          <w:sz w:val="22"/>
          <w:szCs w:val="22"/>
        </w:rPr>
      </w:pPr>
      <w:r>
        <w:t>6.6.2.4</w:t>
      </w:r>
      <w:r>
        <w:rPr>
          <w:rFonts w:ascii="Calibri" w:eastAsia="DengXian" w:hAnsi="Calibri"/>
          <w:kern w:val="2"/>
          <w:sz w:val="22"/>
          <w:szCs w:val="22"/>
        </w:rPr>
        <w:tab/>
      </w:r>
      <w:r>
        <w:t>Test requirement</w:t>
      </w:r>
      <w:r>
        <w:tab/>
      </w:r>
      <w:r>
        <w:fldChar w:fldCharType="begin"/>
      </w:r>
      <w:r>
        <w:instrText xml:space="preserve"> PAGEREF _Toc145511097 \h </w:instrText>
      </w:r>
      <w:r>
        <w:fldChar w:fldCharType="separate"/>
      </w:r>
      <w:r>
        <w:t>76</w:t>
      </w:r>
      <w:r>
        <w:fldChar w:fldCharType="end"/>
      </w:r>
    </w:p>
    <w:p w14:paraId="3113CFB7" w14:textId="328397A5" w:rsidR="007833E9" w:rsidRDefault="007833E9">
      <w:pPr>
        <w:pStyle w:val="TOC2"/>
        <w:rPr>
          <w:rFonts w:ascii="Calibri" w:eastAsia="DengXian" w:hAnsi="Calibri"/>
          <w:kern w:val="2"/>
          <w:sz w:val="22"/>
          <w:szCs w:val="22"/>
        </w:rPr>
      </w:pPr>
      <w:r>
        <w:t>6.</w:t>
      </w:r>
      <w:r>
        <w:rPr>
          <w:lang w:eastAsia="zh-CN"/>
        </w:rPr>
        <w:t>7</w:t>
      </w:r>
      <w:r>
        <w:rPr>
          <w:rFonts w:ascii="Calibri" w:eastAsia="DengXian" w:hAnsi="Calibri"/>
          <w:kern w:val="2"/>
          <w:sz w:val="22"/>
          <w:szCs w:val="22"/>
        </w:rPr>
        <w:tab/>
      </w:r>
      <w:r>
        <w:rPr>
          <w:lang w:eastAsia="zh-CN"/>
        </w:rPr>
        <w:t>Input intermodulation</w:t>
      </w:r>
      <w:r>
        <w:tab/>
      </w:r>
      <w:r>
        <w:fldChar w:fldCharType="begin"/>
      </w:r>
      <w:r>
        <w:instrText xml:space="preserve"> PAGEREF _Toc145511098 \h </w:instrText>
      </w:r>
      <w:r>
        <w:fldChar w:fldCharType="separate"/>
      </w:r>
      <w:r>
        <w:t>77</w:t>
      </w:r>
      <w:r>
        <w:fldChar w:fldCharType="end"/>
      </w:r>
    </w:p>
    <w:p w14:paraId="6014641D" w14:textId="71C4794E" w:rsidR="007833E9" w:rsidRDefault="007833E9">
      <w:pPr>
        <w:pStyle w:val="TOC3"/>
        <w:rPr>
          <w:rFonts w:ascii="Calibri" w:eastAsia="DengXian" w:hAnsi="Calibri"/>
          <w:kern w:val="2"/>
          <w:sz w:val="22"/>
          <w:szCs w:val="22"/>
        </w:rPr>
      </w:pPr>
      <w:r>
        <w:t>6.7.1</w:t>
      </w:r>
      <w:r>
        <w:rPr>
          <w:rFonts w:ascii="Calibri" w:eastAsia="DengXian" w:hAnsi="Calibri"/>
          <w:kern w:val="2"/>
          <w:sz w:val="22"/>
          <w:szCs w:val="22"/>
        </w:rPr>
        <w:tab/>
      </w:r>
      <w:r>
        <w:t>Definition and applicability</w:t>
      </w:r>
      <w:r>
        <w:tab/>
      </w:r>
      <w:r>
        <w:fldChar w:fldCharType="begin"/>
      </w:r>
      <w:r>
        <w:instrText xml:space="preserve"> PAGEREF _Toc145511099 \h </w:instrText>
      </w:r>
      <w:r>
        <w:fldChar w:fldCharType="separate"/>
      </w:r>
      <w:r>
        <w:t>77</w:t>
      </w:r>
      <w:r>
        <w:fldChar w:fldCharType="end"/>
      </w:r>
    </w:p>
    <w:p w14:paraId="09519510" w14:textId="2EB4F160" w:rsidR="007833E9" w:rsidRDefault="007833E9">
      <w:pPr>
        <w:pStyle w:val="TOC4"/>
        <w:rPr>
          <w:rFonts w:ascii="Calibri" w:eastAsia="DengXian" w:hAnsi="Calibri"/>
          <w:kern w:val="2"/>
          <w:sz w:val="22"/>
          <w:szCs w:val="22"/>
        </w:rPr>
      </w:pPr>
      <w:r>
        <w:t>6.7.1.1</w:t>
      </w:r>
      <w:r>
        <w:rPr>
          <w:rFonts w:ascii="Calibri" w:eastAsia="DengXian" w:hAnsi="Calibri"/>
          <w:kern w:val="2"/>
          <w:sz w:val="22"/>
          <w:szCs w:val="22"/>
        </w:rPr>
        <w:tab/>
      </w:r>
      <w:r>
        <w:t>General</w:t>
      </w:r>
      <w:r>
        <w:tab/>
      </w:r>
      <w:r>
        <w:fldChar w:fldCharType="begin"/>
      </w:r>
      <w:r>
        <w:instrText xml:space="preserve"> PAGEREF _Toc145511100 \h </w:instrText>
      </w:r>
      <w:r>
        <w:fldChar w:fldCharType="separate"/>
      </w:r>
      <w:r>
        <w:t>77</w:t>
      </w:r>
      <w:r>
        <w:fldChar w:fldCharType="end"/>
      </w:r>
    </w:p>
    <w:p w14:paraId="19D04934" w14:textId="7ED47AA4" w:rsidR="007833E9" w:rsidRDefault="007833E9">
      <w:pPr>
        <w:pStyle w:val="TOC4"/>
        <w:rPr>
          <w:rFonts w:ascii="Calibri" w:eastAsia="DengXian" w:hAnsi="Calibri"/>
          <w:kern w:val="2"/>
          <w:sz w:val="22"/>
          <w:szCs w:val="22"/>
        </w:rPr>
      </w:pPr>
      <w:r>
        <w:t>6.7.1.2</w:t>
      </w:r>
      <w:r>
        <w:rPr>
          <w:rFonts w:ascii="Calibri" w:eastAsia="DengXian" w:hAnsi="Calibri"/>
          <w:kern w:val="2"/>
          <w:sz w:val="22"/>
          <w:szCs w:val="22"/>
        </w:rPr>
        <w:tab/>
      </w:r>
      <w:r>
        <w:t>Minimum requirements</w:t>
      </w:r>
      <w:r>
        <w:tab/>
      </w:r>
      <w:r>
        <w:fldChar w:fldCharType="begin"/>
      </w:r>
      <w:r>
        <w:instrText xml:space="preserve"> PAGEREF _Toc145511101 \h </w:instrText>
      </w:r>
      <w:r>
        <w:fldChar w:fldCharType="separate"/>
      </w:r>
      <w:r>
        <w:t>77</w:t>
      </w:r>
      <w:r>
        <w:fldChar w:fldCharType="end"/>
      </w:r>
    </w:p>
    <w:p w14:paraId="669500D1" w14:textId="595C0C10" w:rsidR="007833E9" w:rsidRDefault="007833E9">
      <w:pPr>
        <w:pStyle w:val="TOC4"/>
        <w:rPr>
          <w:rFonts w:ascii="Calibri" w:eastAsia="DengXian" w:hAnsi="Calibri"/>
          <w:kern w:val="2"/>
          <w:sz w:val="22"/>
          <w:szCs w:val="22"/>
        </w:rPr>
      </w:pPr>
      <w:r>
        <w:t>6.7.1.3</w:t>
      </w:r>
      <w:r>
        <w:rPr>
          <w:rFonts w:ascii="Calibri" w:eastAsia="DengXian" w:hAnsi="Calibri"/>
          <w:kern w:val="2"/>
          <w:sz w:val="22"/>
          <w:szCs w:val="22"/>
        </w:rPr>
        <w:tab/>
      </w:r>
      <w:r>
        <w:t>Test purpose</w:t>
      </w:r>
      <w:r>
        <w:tab/>
      </w:r>
      <w:r>
        <w:fldChar w:fldCharType="begin"/>
      </w:r>
      <w:r>
        <w:instrText xml:space="preserve"> PAGEREF _Toc145511102 \h </w:instrText>
      </w:r>
      <w:r>
        <w:fldChar w:fldCharType="separate"/>
      </w:r>
      <w:r>
        <w:t>77</w:t>
      </w:r>
      <w:r>
        <w:fldChar w:fldCharType="end"/>
      </w:r>
    </w:p>
    <w:p w14:paraId="7D4D4337" w14:textId="69DDDC63" w:rsidR="007833E9" w:rsidRDefault="007833E9">
      <w:pPr>
        <w:pStyle w:val="TOC4"/>
        <w:rPr>
          <w:rFonts w:ascii="Calibri" w:eastAsia="DengXian" w:hAnsi="Calibri"/>
          <w:kern w:val="2"/>
          <w:sz w:val="22"/>
          <w:szCs w:val="22"/>
        </w:rPr>
      </w:pPr>
      <w:r>
        <w:t>6.7.1.4</w:t>
      </w:r>
      <w:r>
        <w:rPr>
          <w:rFonts w:ascii="Calibri" w:eastAsia="DengXian" w:hAnsi="Calibri"/>
          <w:kern w:val="2"/>
          <w:sz w:val="22"/>
          <w:szCs w:val="22"/>
        </w:rPr>
        <w:tab/>
      </w:r>
      <w:r>
        <w:t>Method of test</w:t>
      </w:r>
      <w:r>
        <w:tab/>
      </w:r>
      <w:r>
        <w:fldChar w:fldCharType="begin"/>
      </w:r>
      <w:r>
        <w:instrText xml:space="preserve"> PAGEREF _Toc145511103 \h </w:instrText>
      </w:r>
      <w:r>
        <w:fldChar w:fldCharType="separate"/>
      </w:r>
      <w:r>
        <w:t>77</w:t>
      </w:r>
      <w:r>
        <w:fldChar w:fldCharType="end"/>
      </w:r>
    </w:p>
    <w:p w14:paraId="18188766" w14:textId="3FEC15D7" w:rsidR="007833E9" w:rsidRDefault="007833E9">
      <w:pPr>
        <w:pStyle w:val="TOC5"/>
        <w:rPr>
          <w:rFonts w:ascii="Calibri" w:eastAsia="DengXian" w:hAnsi="Calibri"/>
          <w:kern w:val="2"/>
          <w:sz w:val="22"/>
          <w:szCs w:val="22"/>
        </w:rPr>
      </w:pPr>
      <w:r>
        <w:t>6.7.1.4.1</w:t>
      </w:r>
      <w:r>
        <w:rPr>
          <w:rFonts w:ascii="Calibri" w:eastAsia="DengXian" w:hAnsi="Calibri"/>
          <w:kern w:val="2"/>
          <w:sz w:val="22"/>
          <w:szCs w:val="22"/>
        </w:rPr>
        <w:tab/>
      </w:r>
      <w:r>
        <w:t>Initial conditions</w:t>
      </w:r>
      <w:r>
        <w:tab/>
      </w:r>
      <w:r>
        <w:fldChar w:fldCharType="begin"/>
      </w:r>
      <w:r>
        <w:instrText xml:space="preserve"> PAGEREF _Toc145511104 \h </w:instrText>
      </w:r>
      <w:r>
        <w:fldChar w:fldCharType="separate"/>
      </w:r>
      <w:r>
        <w:t>77</w:t>
      </w:r>
      <w:r>
        <w:fldChar w:fldCharType="end"/>
      </w:r>
    </w:p>
    <w:p w14:paraId="000F159F" w14:textId="1EDC68EE" w:rsidR="007833E9" w:rsidRDefault="007833E9">
      <w:pPr>
        <w:pStyle w:val="TOC5"/>
        <w:rPr>
          <w:rFonts w:ascii="Calibri" w:eastAsia="DengXian" w:hAnsi="Calibri"/>
          <w:kern w:val="2"/>
          <w:sz w:val="22"/>
          <w:szCs w:val="22"/>
        </w:rPr>
      </w:pPr>
      <w:r>
        <w:t>6.7.1.4.2</w:t>
      </w:r>
      <w:r>
        <w:rPr>
          <w:rFonts w:ascii="Calibri" w:eastAsia="DengXian" w:hAnsi="Calibri"/>
          <w:kern w:val="2"/>
          <w:sz w:val="22"/>
          <w:szCs w:val="22"/>
        </w:rPr>
        <w:tab/>
      </w:r>
      <w:r>
        <w:t>Procedure</w:t>
      </w:r>
      <w:r>
        <w:tab/>
      </w:r>
      <w:r>
        <w:fldChar w:fldCharType="begin"/>
      </w:r>
      <w:r>
        <w:instrText xml:space="preserve"> PAGEREF _Toc145511105 \h </w:instrText>
      </w:r>
      <w:r>
        <w:fldChar w:fldCharType="separate"/>
      </w:r>
      <w:r>
        <w:t>77</w:t>
      </w:r>
      <w:r>
        <w:fldChar w:fldCharType="end"/>
      </w:r>
    </w:p>
    <w:p w14:paraId="5DBD25C3" w14:textId="4515AB81" w:rsidR="007833E9" w:rsidRDefault="007833E9">
      <w:pPr>
        <w:pStyle w:val="TOC4"/>
        <w:rPr>
          <w:rFonts w:ascii="Calibri" w:eastAsia="DengXian" w:hAnsi="Calibri"/>
          <w:kern w:val="2"/>
          <w:sz w:val="22"/>
          <w:szCs w:val="22"/>
        </w:rPr>
      </w:pPr>
      <w:r>
        <w:t>6.7.1.5</w:t>
      </w:r>
      <w:r>
        <w:rPr>
          <w:rFonts w:ascii="Calibri" w:eastAsia="DengXian" w:hAnsi="Calibri"/>
          <w:kern w:val="2"/>
          <w:sz w:val="22"/>
          <w:szCs w:val="22"/>
        </w:rPr>
        <w:tab/>
      </w:r>
      <w:r>
        <w:t>Test requirements</w:t>
      </w:r>
      <w:r>
        <w:tab/>
      </w:r>
      <w:r>
        <w:fldChar w:fldCharType="begin"/>
      </w:r>
      <w:r>
        <w:instrText xml:space="preserve"> PAGEREF _Toc145511106 \h </w:instrText>
      </w:r>
      <w:r>
        <w:fldChar w:fldCharType="separate"/>
      </w:r>
      <w:r>
        <w:t>78</w:t>
      </w:r>
      <w:r>
        <w:fldChar w:fldCharType="end"/>
      </w:r>
    </w:p>
    <w:p w14:paraId="3C5EA21A" w14:textId="1BFA482D" w:rsidR="007833E9" w:rsidRDefault="007833E9">
      <w:pPr>
        <w:pStyle w:val="TOC5"/>
        <w:rPr>
          <w:rFonts w:ascii="Calibri" w:eastAsia="DengXian" w:hAnsi="Calibri"/>
          <w:kern w:val="2"/>
          <w:sz w:val="22"/>
          <w:szCs w:val="22"/>
        </w:rPr>
      </w:pPr>
      <w:r>
        <w:t>6.7.1.5.1</w:t>
      </w:r>
      <w:r>
        <w:rPr>
          <w:rFonts w:ascii="Calibri" w:eastAsia="DengXian" w:hAnsi="Calibri"/>
          <w:kern w:val="2"/>
          <w:sz w:val="22"/>
          <w:szCs w:val="22"/>
        </w:rPr>
        <w:tab/>
      </w:r>
      <w:r>
        <w:t>General requirement</w:t>
      </w:r>
      <w:r>
        <w:tab/>
      </w:r>
      <w:r>
        <w:fldChar w:fldCharType="begin"/>
      </w:r>
      <w:r>
        <w:instrText xml:space="preserve"> PAGEREF _Toc145511107 \h </w:instrText>
      </w:r>
      <w:r>
        <w:fldChar w:fldCharType="separate"/>
      </w:r>
      <w:r>
        <w:t>78</w:t>
      </w:r>
      <w:r>
        <w:fldChar w:fldCharType="end"/>
      </w:r>
    </w:p>
    <w:p w14:paraId="157D9504" w14:textId="583DD5DD" w:rsidR="007833E9" w:rsidRDefault="007833E9">
      <w:pPr>
        <w:pStyle w:val="TOC5"/>
        <w:rPr>
          <w:rFonts w:ascii="Calibri" w:eastAsia="DengXian" w:hAnsi="Calibri"/>
          <w:kern w:val="2"/>
          <w:sz w:val="22"/>
          <w:szCs w:val="22"/>
        </w:rPr>
      </w:pPr>
      <w:r>
        <w:t>6.7.1.5.2</w:t>
      </w:r>
      <w:r>
        <w:rPr>
          <w:rFonts w:ascii="Calibri" w:eastAsia="DengXian" w:hAnsi="Calibri"/>
          <w:kern w:val="2"/>
          <w:sz w:val="22"/>
          <w:szCs w:val="22"/>
        </w:rPr>
        <w:tab/>
      </w:r>
      <w:r>
        <w:t>Co-location with BS/Repeater in other systems</w:t>
      </w:r>
      <w:r>
        <w:tab/>
      </w:r>
      <w:r>
        <w:fldChar w:fldCharType="begin"/>
      </w:r>
      <w:r>
        <w:instrText xml:space="preserve"> PAGEREF _Toc145511108 \h </w:instrText>
      </w:r>
      <w:r>
        <w:fldChar w:fldCharType="separate"/>
      </w:r>
      <w:r>
        <w:t>78</w:t>
      </w:r>
      <w:r>
        <w:fldChar w:fldCharType="end"/>
      </w:r>
    </w:p>
    <w:p w14:paraId="0DCA7E91" w14:textId="3BCAD1F7" w:rsidR="007833E9" w:rsidRDefault="007833E9">
      <w:pPr>
        <w:pStyle w:val="TOC5"/>
        <w:rPr>
          <w:rFonts w:ascii="Calibri" w:eastAsia="DengXian" w:hAnsi="Calibri"/>
          <w:kern w:val="2"/>
          <w:sz w:val="22"/>
          <w:szCs w:val="22"/>
        </w:rPr>
      </w:pPr>
      <w:r>
        <w:t>6.7.1.5.3</w:t>
      </w:r>
      <w:r>
        <w:rPr>
          <w:rFonts w:ascii="Calibri" w:eastAsia="DengXian" w:hAnsi="Calibri"/>
          <w:kern w:val="2"/>
          <w:sz w:val="22"/>
          <w:szCs w:val="22"/>
        </w:rPr>
        <w:tab/>
      </w:r>
      <w:r>
        <w:t>Co-existence with other systems</w:t>
      </w:r>
      <w:r>
        <w:tab/>
      </w:r>
      <w:r>
        <w:fldChar w:fldCharType="begin"/>
      </w:r>
      <w:r>
        <w:instrText xml:space="preserve"> PAGEREF _Toc145511109 \h </w:instrText>
      </w:r>
      <w:r>
        <w:fldChar w:fldCharType="separate"/>
      </w:r>
      <w:r>
        <w:t>79</w:t>
      </w:r>
      <w:r>
        <w:fldChar w:fldCharType="end"/>
      </w:r>
    </w:p>
    <w:p w14:paraId="2C66386D" w14:textId="0997453C" w:rsidR="007833E9" w:rsidRDefault="007833E9">
      <w:pPr>
        <w:pStyle w:val="TOC2"/>
        <w:rPr>
          <w:rFonts w:ascii="Calibri" w:eastAsia="DengXian" w:hAnsi="Calibri"/>
          <w:kern w:val="2"/>
          <w:sz w:val="22"/>
          <w:szCs w:val="22"/>
        </w:rPr>
      </w:pPr>
      <w:r>
        <w:t>6.</w:t>
      </w:r>
      <w:r>
        <w:rPr>
          <w:lang w:eastAsia="zh-CN"/>
        </w:rPr>
        <w:t>8</w:t>
      </w:r>
      <w:r>
        <w:rPr>
          <w:rFonts w:ascii="Calibri" w:eastAsia="DengXian" w:hAnsi="Calibri"/>
          <w:kern w:val="2"/>
          <w:sz w:val="22"/>
          <w:szCs w:val="22"/>
        </w:rPr>
        <w:tab/>
      </w:r>
      <w:r>
        <w:rPr>
          <w:lang w:eastAsia="zh-CN"/>
        </w:rPr>
        <w:t>Output intermodulation</w:t>
      </w:r>
      <w:r>
        <w:tab/>
      </w:r>
      <w:r>
        <w:fldChar w:fldCharType="begin"/>
      </w:r>
      <w:r>
        <w:instrText xml:space="preserve"> PAGEREF _Toc145511110 \h </w:instrText>
      </w:r>
      <w:r>
        <w:fldChar w:fldCharType="separate"/>
      </w:r>
      <w:r>
        <w:t>80</w:t>
      </w:r>
      <w:r>
        <w:fldChar w:fldCharType="end"/>
      </w:r>
    </w:p>
    <w:p w14:paraId="688F6677" w14:textId="215D8386" w:rsidR="007833E9" w:rsidRDefault="007833E9">
      <w:pPr>
        <w:pStyle w:val="TOC3"/>
        <w:rPr>
          <w:rFonts w:ascii="Calibri" w:eastAsia="DengXian" w:hAnsi="Calibri"/>
          <w:kern w:val="2"/>
          <w:sz w:val="22"/>
          <w:szCs w:val="22"/>
        </w:rPr>
      </w:pPr>
      <w:r>
        <w:t>6.8.1</w:t>
      </w:r>
      <w:r>
        <w:rPr>
          <w:rFonts w:ascii="Calibri" w:eastAsia="DengXian" w:hAnsi="Calibri"/>
          <w:kern w:val="2"/>
          <w:sz w:val="22"/>
          <w:szCs w:val="22"/>
        </w:rPr>
        <w:tab/>
      </w:r>
      <w:r>
        <w:t>Definition and applicability</w:t>
      </w:r>
      <w:r>
        <w:tab/>
      </w:r>
      <w:r>
        <w:fldChar w:fldCharType="begin"/>
      </w:r>
      <w:r>
        <w:instrText xml:space="preserve"> PAGEREF _Toc145511111 \h </w:instrText>
      </w:r>
      <w:r>
        <w:fldChar w:fldCharType="separate"/>
      </w:r>
      <w:r>
        <w:t>80</w:t>
      </w:r>
      <w:r>
        <w:fldChar w:fldCharType="end"/>
      </w:r>
    </w:p>
    <w:p w14:paraId="605ADE43" w14:textId="5EA6A96F" w:rsidR="007833E9" w:rsidRDefault="007833E9">
      <w:pPr>
        <w:pStyle w:val="TOC4"/>
        <w:rPr>
          <w:rFonts w:ascii="Calibri" w:eastAsia="DengXian" w:hAnsi="Calibri"/>
          <w:kern w:val="2"/>
          <w:sz w:val="22"/>
          <w:szCs w:val="22"/>
        </w:rPr>
      </w:pPr>
      <w:r>
        <w:t>6.8.1.1</w:t>
      </w:r>
      <w:r>
        <w:rPr>
          <w:rFonts w:ascii="Calibri" w:eastAsia="DengXian" w:hAnsi="Calibri"/>
          <w:kern w:val="2"/>
          <w:sz w:val="22"/>
          <w:szCs w:val="22"/>
        </w:rPr>
        <w:tab/>
      </w:r>
      <w:r>
        <w:t>General</w:t>
      </w:r>
      <w:r>
        <w:tab/>
      </w:r>
      <w:r>
        <w:fldChar w:fldCharType="begin"/>
      </w:r>
      <w:r>
        <w:instrText xml:space="preserve"> PAGEREF _Toc145511112 \h </w:instrText>
      </w:r>
      <w:r>
        <w:fldChar w:fldCharType="separate"/>
      </w:r>
      <w:r>
        <w:t>80</w:t>
      </w:r>
      <w:r>
        <w:fldChar w:fldCharType="end"/>
      </w:r>
    </w:p>
    <w:p w14:paraId="190D93EC" w14:textId="74A33A84" w:rsidR="007833E9" w:rsidRDefault="007833E9">
      <w:pPr>
        <w:pStyle w:val="TOC4"/>
        <w:rPr>
          <w:rFonts w:ascii="Calibri" w:eastAsia="DengXian" w:hAnsi="Calibri"/>
          <w:kern w:val="2"/>
          <w:sz w:val="22"/>
          <w:szCs w:val="22"/>
        </w:rPr>
      </w:pPr>
      <w:r>
        <w:t>6.8.1.2</w:t>
      </w:r>
      <w:r>
        <w:rPr>
          <w:rFonts w:ascii="Calibri" w:eastAsia="DengXian" w:hAnsi="Calibri"/>
          <w:kern w:val="2"/>
          <w:sz w:val="22"/>
          <w:szCs w:val="22"/>
        </w:rPr>
        <w:tab/>
      </w:r>
      <w:r>
        <w:t>Minimum requirements</w:t>
      </w:r>
      <w:r>
        <w:tab/>
      </w:r>
      <w:r>
        <w:fldChar w:fldCharType="begin"/>
      </w:r>
      <w:r>
        <w:instrText xml:space="preserve"> PAGEREF _Toc145511113 \h </w:instrText>
      </w:r>
      <w:r>
        <w:fldChar w:fldCharType="separate"/>
      </w:r>
      <w:r>
        <w:t>80</w:t>
      </w:r>
      <w:r>
        <w:fldChar w:fldCharType="end"/>
      </w:r>
    </w:p>
    <w:p w14:paraId="38F08792" w14:textId="6F6D1140" w:rsidR="007833E9" w:rsidRDefault="007833E9">
      <w:pPr>
        <w:pStyle w:val="TOC4"/>
        <w:rPr>
          <w:rFonts w:ascii="Calibri" w:eastAsia="DengXian" w:hAnsi="Calibri"/>
          <w:kern w:val="2"/>
          <w:sz w:val="22"/>
          <w:szCs w:val="22"/>
        </w:rPr>
      </w:pPr>
      <w:r>
        <w:t>6.8.1.3</w:t>
      </w:r>
      <w:r>
        <w:rPr>
          <w:rFonts w:ascii="Calibri" w:eastAsia="DengXian" w:hAnsi="Calibri"/>
          <w:kern w:val="2"/>
          <w:sz w:val="22"/>
          <w:szCs w:val="22"/>
        </w:rPr>
        <w:tab/>
      </w:r>
      <w:r>
        <w:t>Test purpose</w:t>
      </w:r>
      <w:r>
        <w:tab/>
      </w:r>
      <w:r>
        <w:fldChar w:fldCharType="begin"/>
      </w:r>
      <w:r>
        <w:instrText xml:space="preserve"> PAGEREF _Toc145511114 \h </w:instrText>
      </w:r>
      <w:r>
        <w:fldChar w:fldCharType="separate"/>
      </w:r>
      <w:r>
        <w:t>80</w:t>
      </w:r>
      <w:r>
        <w:fldChar w:fldCharType="end"/>
      </w:r>
    </w:p>
    <w:p w14:paraId="7E8DC6C6" w14:textId="3AE23AF7" w:rsidR="007833E9" w:rsidRDefault="007833E9">
      <w:pPr>
        <w:pStyle w:val="TOC4"/>
        <w:rPr>
          <w:rFonts w:ascii="Calibri" w:eastAsia="DengXian" w:hAnsi="Calibri"/>
          <w:kern w:val="2"/>
          <w:sz w:val="22"/>
          <w:szCs w:val="22"/>
        </w:rPr>
      </w:pPr>
      <w:r>
        <w:t>6.8.1.4</w:t>
      </w:r>
      <w:r>
        <w:rPr>
          <w:rFonts w:ascii="Calibri" w:eastAsia="DengXian" w:hAnsi="Calibri"/>
          <w:kern w:val="2"/>
          <w:sz w:val="22"/>
          <w:szCs w:val="22"/>
        </w:rPr>
        <w:tab/>
      </w:r>
      <w:r>
        <w:t>Method of test</w:t>
      </w:r>
      <w:r>
        <w:tab/>
      </w:r>
      <w:r>
        <w:fldChar w:fldCharType="begin"/>
      </w:r>
      <w:r>
        <w:instrText xml:space="preserve"> PAGEREF _Toc145511115 \h </w:instrText>
      </w:r>
      <w:r>
        <w:fldChar w:fldCharType="separate"/>
      </w:r>
      <w:r>
        <w:t>80</w:t>
      </w:r>
      <w:r>
        <w:fldChar w:fldCharType="end"/>
      </w:r>
    </w:p>
    <w:p w14:paraId="200F98DC" w14:textId="096D4B43" w:rsidR="007833E9" w:rsidRDefault="007833E9">
      <w:pPr>
        <w:pStyle w:val="TOC5"/>
        <w:rPr>
          <w:rFonts w:ascii="Calibri" w:eastAsia="DengXian" w:hAnsi="Calibri"/>
          <w:kern w:val="2"/>
          <w:sz w:val="22"/>
          <w:szCs w:val="22"/>
        </w:rPr>
      </w:pPr>
      <w:r>
        <w:t>6.8.1.4.1</w:t>
      </w:r>
      <w:r>
        <w:rPr>
          <w:rFonts w:ascii="Calibri" w:eastAsia="DengXian" w:hAnsi="Calibri"/>
          <w:kern w:val="2"/>
          <w:sz w:val="22"/>
          <w:szCs w:val="22"/>
        </w:rPr>
        <w:tab/>
      </w:r>
      <w:r>
        <w:t>Initial conditions</w:t>
      </w:r>
      <w:r>
        <w:tab/>
      </w:r>
      <w:r>
        <w:fldChar w:fldCharType="begin"/>
      </w:r>
      <w:r>
        <w:instrText xml:space="preserve"> PAGEREF _Toc145511116 \h </w:instrText>
      </w:r>
      <w:r>
        <w:fldChar w:fldCharType="separate"/>
      </w:r>
      <w:r>
        <w:t>80</w:t>
      </w:r>
      <w:r>
        <w:fldChar w:fldCharType="end"/>
      </w:r>
    </w:p>
    <w:p w14:paraId="1167FE60" w14:textId="18DD82AE" w:rsidR="007833E9" w:rsidRDefault="007833E9">
      <w:pPr>
        <w:pStyle w:val="TOC5"/>
        <w:rPr>
          <w:rFonts w:ascii="Calibri" w:eastAsia="DengXian" w:hAnsi="Calibri"/>
          <w:kern w:val="2"/>
          <w:sz w:val="22"/>
          <w:szCs w:val="22"/>
        </w:rPr>
      </w:pPr>
      <w:r>
        <w:t>6.8.1.4.2</w:t>
      </w:r>
      <w:r>
        <w:rPr>
          <w:rFonts w:ascii="Calibri" w:eastAsia="DengXian" w:hAnsi="Calibri"/>
          <w:kern w:val="2"/>
          <w:sz w:val="22"/>
          <w:szCs w:val="22"/>
        </w:rPr>
        <w:tab/>
      </w:r>
      <w:r>
        <w:t>Procedure</w:t>
      </w:r>
      <w:r>
        <w:tab/>
      </w:r>
      <w:r>
        <w:fldChar w:fldCharType="begin"/>
      </w:r>
      <w:r>
        <w:instrText xml:space="preserve"> PAGEREF _Toc145511117 \h </w:instrText>
      </w:r>
      <w:r>
        <w:fldChar w:fldCharType="separate"/>
      </w:r>
      <w:r>
        <w:t>80</w:t>
      </w:r>
      <w:r>
        <w:fldChar w:fldCharType="end"/>
      </w:r>
    </w:p>
    <w:p w14:paraId="5D96632B" w14:textId="736DB58A" w:rsidR="007833E9" w:rsidRDefault="007833E9">
      <w:pPr>
        <w:pStyle w:val="TOC4"/>
        <w:rPr>
          <w:rFonts w:ascii="Calibri" w:eastAsia="DengXian" w:hAnsi="Calibri"/>
          <w:kern w:val="2"/>
          <w:sz w:val="22"/>
          <w:szCs w:val="22"/>
        </w:rPr>
      </w:pPr>
      <w:r>
        <w:t>6.8.1.5</w:t>
      </w:r>
      <w:r>
        <w:rPr>
          <w:rFonts w:ascii="Calibri" w:eastAsia="DengXian" w:hAnsi="Calibri"/>
          <w:kern w:val="2"/>
          <w:sz w:val="22"/>
          <w:szCs w:val="22"/>
        </w:rPr>
        <w:tab/>
      </w:r>
      <w:r>
        <w:t>Test requirements</w:t>
      </w:r>
      <w:r>
        <w:tab/>
      </w:r>
      <w:r>
        <w:fldChar w:fldCharType="begin"/>
      </w:r>
      <w:r>
        <w:instrText xml:space="preserve"> PAGEREF _Toc145511118 \h </w:instrText>
      </w:r>
      <w:r>
        <w:fldChar w:fldCharType="separate"/>
      </w:r>
      <w:r>
        <w:t>81</w:t>
      </w:r>
      <w:r>
        <w:fldChar w:fldCharType="end"/>
      </w:r>
    </w:p>
    <w:p w14:paraId="6D674E99" w14:textId="02ED286D" w:rsidR="007833E9" w:rsidRDefault="007833E9">
      <w:pPr>
        <w:pStyle w:val="TOC5"/>
        <w:rPr>
          <w:rFonts w:ascii="Calibri" w:eastAsia="DengXian" w:hAnsi="Calibri"/>
          <w:kern w:val="2"/>
          <w:sz w:val="22"/>
          <w:szCs w:val="22"/>
        </w:rPr>
      </w:pPr>
      <w:r>
        <w:t>6.8.1.5.1</w:t>
      </w:r>
      <w:r>
        <w:rPr>
          <w:rFonts w:ascii="Calibri" w:eastAsia="DengXian" w:hAnsi="Calibri"/>
          <w:kern w:val="2"/>
          <w:sz w:val="22"/>
          <w:szCs w:val="22"/>
        </w:rPr>
        <w:tab/>
      </w:r>
      <w:r>
        <w:t>General requirements</w:t>
      </w:r>
      <w:r>
        <w:tab/>
      </w:r>
      <w:r>
        <w:fldChar w:fldCharType="begin"/>
      </w:r>
      <w:r>
        <w:instrText xml:space="preserve"> PAGEREF _Toc145511119 \h </w:instrText>
      </w:r>
      <w:r>
        <w:fldChar w:fldCharType="separate"/>
      </w:r>
      <w:r>
        <w:t>81</w:t>
      </w:r>
      <w:r>
        <w:fldChar w:fldCharType="end"/>
      </w:r>
    </w:p>
    <w:p w14:paraId="2F3F2597" w14:textId="1AD6D645" w:rsidR="007833E9" w:rsidRDefault="007833E9">
      <w:pPr>
        <w:pStyle w:val="TOC5"/>
        <w:rPr>
          <w:rFonts w:ascii="Calibri" w:eastAsia="DengXian" w:hAnsi="Calibri"/>
          <w:kern w:val="2"/>
          <w:sz w:val="22"/>
          <w:szCs w:val="22"/>
        </w:rPr>
      </w:pPr>
      <w:r>
        <w:t>6.8.1.5.2</w:t>
      </w:r>
      <w:r>
        <w:rPr>
          <w:rFonts w:ascii="Calibri" w:eastAsia="DengXian" w:hAnsi="Calibri"/>
          <w:kern w:val="2"/>
          <w:sz w:val="22"/>
          <w:szCs w:val="22"/>
        </w:rPr>
        <w:tab/>
      </w:r>
      <w:r>
        <w:t>Additional requirements</w:t>
      </w:r>
      <w:r>
        <w:tab/>
      </w:r>
      <w:r>
        <w:fldChar w:fldCharType="begin"/>
      </w:r>
      <w:r>
        <w:instrText xml:space="preserve"> PAGEREF _Toc145511120 \h </w:instrText>
      </w:r>
      <w:r>
        <w:fldChar w:fldCharType="separate"/>
      </w:r>
      <w:r>
        <w:t>81</w:t>
      </w:r>
      <w:r>
        <w:fldChar w:fldCharType="end"/>
      </w:r>
    </w:p>
    <w:p w14:paraId="2491DBD0" w14:textId="69B39C53" w:rsidR="007833E9" w:rsidRDefault="007833E9">
      <w:pPr>
        <w:pStyle w:val="TOC2"/>
        <w:rPr>
          <w:rFonts w:ascii="Calibri" w:eastAsia="DengXian" w:hAnsi="Calibri"/>
          <w:kern w:val="2"/>
          <w:sz w:val="22"/>
          <w:szCs w:val="22"/>
        </w:rPr>
      </w:pPr>
      <w:r>
        <w:rPr>
          <w:lang w:eastAsia="zh-CN"/>
        </w:rPr>
        <w:t>6.9</w:t>
      </w:r>
      <w:r>
        <w:rPr>
          <w:rFonts w:ascii="Calibri" w:eastAsia="DengXian" w:hAnsi="Calibri"/>
          <w:kern w:val="2"/>
          <w:sz w:val="22"/>
          <w:szCs w:val="22"/>
        </w:rPr>
        <w:tab/>
      </w:r>
      <w:r>
        <w:t>Adjacent Channel Rejection Ratio (ACRR)</w:t>
      </w:r>
      <w:r>
        <w:tab/>
      </w:r>
      <w:r>
        <w:fldChar w:fldCharType="begin"/>
      </w:r>
      <w:r>
        <w:instrText xml:space="preserve"> PAGEREF _Toc145511121 \h </w:instrText>
      </w:r>
      <w:r>
        <w:fldChar w:fldCharType="separate"/>
      </w:r>
      <w:r>
        <w:t>82</w:t>
      </w:r>
      <w:r>
        <w:fldChar w:fldCharType="end"/>
      </w:r>
    </w:p>
    <w:p w14:paraId="0AAA78C2" w14:textId="7C1A02D5" w:rsidR="007833E9" w:rsidRDefault="007833E9">
      <w:pPr>
        <w:pStyle w:val="TOC3"/>
        <w:rPr>
          <w:rFonts w:ascii="Calibri" w:eastAsia="DengXian" w:hAnsi="Calibri"/>
          <w:kern w:val="2"/>
          <w:sz w:val="22"/>
          <w:szCs w:val="22"/>
        </w:rPr>
      </w:pPr>
      <w:r w:rsidRPr="000D5337">
        <w:rPr>
          <w:lang w:val="en-US" w:eastAsia="zh-CN"/>
        </w:rPr>
        <w:t>6</w:t>
      </w:r>
      <w:r>
        <w:t>.</w:t>
      </w:r>
      <w:r w:rsidRPr="000D5337">
        <w:rPr>
          <w:lang w:val="en-US" w:eastAsia="zh-CN"/>
        </w:rPr>
        <w:t>9.1</w:t>
      </w:r>
      <w:r>
        <w:rPr>
          <w:rFonts w:ascii="Calibri" w:eastAsia="DengXian" w:hAnsi="Calibri"/>
          <w:kern w:val="2"/>
          <w:sz w:val="22"/>
          <w:szCs w:val="22"/>
        </w:rPr>
        <w:tab/>
      </w:r>
      <w:r>
        <w:t>Definitions and applicability</w:t>
      </w:r>
      <w:r>
        <w:tab/>
      </w:r>
      <w:r>
        <w:fldChar w:fldCharType="begin"/>
      </w:r>
      <w:r>
        <w:instrText xml:space="preserve"> PAGEREF _Toc145511122 \h </w:instrText>
      </w:r>
      <w:r>
        <w:fldChar w:fldCharType="separate"/>
      </w:r>
      <w:r>
        <w:t>82</w:t>
      </w:r>
      <w:r>
        <w:fldChar w:fldCharType="end"/>
      </w:r>
    </w:p>
    <w:p w14:paraId="48E754D0" w14:textId="4DD22C43" w:rsidR="007833E9" w:rsidRDefault="007833E9">
      <w:pPr>
        <w:pStyle w:val="TOC3"/>
        <w:rPr>
          <w:rFonts w:ascii="Calibri" w:eastAsia="DengXian" w:hAnsi="Calibri"/>
          <w:kern w:val="2"/>
          <w:sz w:val="22"/>
          <w:szCs w:val="22"/>
        </w:rPr>
      </w:pPr>
      <w:r w:rsidRPr="000D5337">
        <w:rPr>
          <w:lang w:val="en-US" w:eastAsia="zh-CN"/>
        </w:rPr>
        <w:t>6.9.2</w:t>
      </w:r>
      <w:r>
        <w:rPr>
          <w:rFonts w:ascii="Calibri" w:eastAsia="DengXian" w:hAnsi="Calibri"/>
          <w:kern w:val="2"/>
          <w:sz w:val="22"/>
          <w:szCs w:val="22"/>
        </w:rPr>
        <w:tab/>
      </w:r>
      <w:r w:rsidRPr="000D5337">
        <w:rPr>
          <w:lang w:val="en-US" w:eastAsia="zh-CN"/>
        </w:rPr>
        <w:t>Co-existence with UTRA, E-UTRA and NR</w:t>
      </w:r>
      <w:r>
        <w:tab/>
      </w:r>
      <w:r>
        <w:fldChar w:fldCharType="begin"/>
      </w:r>
      <w:r>
        <w:instrText xml:space="preserve"> PAGEREF _Toc145511123 \h </w:instrText>
      </w:r>
      <w:r>
        <w:fldChar w:fldCharType="separate"/>
      </w:r>
      <w:r>
        <w:t>82</w:t>
      </w:r>
      <w:r>
        <w:fldChar w:fldCharType="end"/>
      </w:r>
    </w:p>
    <w:p w14:paraId="6DAD7B16" w14:textId="38DC209D" w:rsidR="007833E9" w:rsidRDefault="007833E9">
      <w:pPr>
        <w:pStyle w:val="TOC4"/>
        <w:rPr>
          <w:rFonts w:ascii="Calibri" w:eastAsia="DengXian" w:hAnsi="Calibri"/>
          <w:kern w:val="2"/>
          <w:sz w:val="22"/>
          <w:szCs w:val="22"/>
        </w:rPr>
      </w:pPr>
      <w:r w:rsidRPr="000D5337">
        <w:rPr>
          <w:lang w:val="en-US" w:eastAsia="zh-CN"/>
        </w:rPr>
        <w:lastRenderedPageBreak/>
        <w:t>6.9.2.1</w:t>
      </w:r>
      <w:r>
        <w:rPr>
          <w:rFonts w:ascii="Calibri" w:eastAsia="DengXian" w:hAnsi="Calibri"/>
          <w:kern w:val="2"/>
          <w:sz w:val="22"/>
          <w:szCs w:val="22"/>
        </w:rPr>
        <w:tab/>
      </w:r>
      <w:r w:rsidRPr="000D5337">
        <w:rPr>
          <w:lang w:val="en-US" w:eastAsia="zh-CN"/>
        </w:rPr>
        <w:t>Minimum requirements</w:t>
      </w:r>
      <w:r>
        <w:tab/>
      </w:r>
      <w:r>
        <w:fldChar w:fldCharType="begin"/>
      </w:r>
      <w:r>
        <w:instrText xml:space="preserve"> PAGEREF _Toc145511124 \h </w:instrText>
      </w:r>
      <w:r>
        <w:fldChar w:fldCharType="separate"/>
      </w:r>
      <w:r>
        <w:t>82</w:t>
      </w:r>
      <w:r>
        <w:fldChar w:fldCharType="end"/>
      </w:r>
    </w:p>
    <w:p w14:paraId="3357FECB" w14:textId="4AC8B1B7" w:rsidR="007833E9" w:rsidRDefault="007833E9">
      <w:pPr>
        <w:pStyle w:val="TOC4"/>
        <w:rPr>
          <w:rFonts w:ascii="Calibri" w:eastAsia="DengXian" w:hAnsi="Calibri"/>
          <w:kern w:val="2"/>
          <w:sz w:val="22"/>
          <w:szCs w:val="22"/>
        </w:rPr>
      </w:pPr>
      <w:r w:rsidRPr="000D5337">
        <w:rPr>
          <w:lang w:val="en-US" w:eastAsia="zh-CN"/>
        </w:rPr>
        <w:t>6.9.2.2</w:t>
      </w:r>
      <w:r>
        <w:rPr>
          <w:rFonts w:ascii="Calibri" w:eastAsia="DengXian" w:hAnsi="Calibri"/>
          <w:kern w:val="2"/>
          <w:sz w:val="22"/>
          <w:szCs w:val="22"/>
        </w:rPr>
        <w:tab/>
      </w:r>
      <w:r w:rsidRPr="000D5337">
        <w:rPr>
          <w:lang w:val="en-US" w:eastAsia="zh-CN"/>
        </w:rPr>
        <w:t>Test purpose</w:t>
      </w:r>
      <w:r>
        <w:tab/>
      </w:r>
      <w:r>
        <w:fldChar w:fldCharType="begin"/>
      </w:r>
      <w:r>
        <w:instrText xml:space="preserve"> PAGEREF _Toc145511125 \h </w:instrText>
      </w:r>
      <w:r>
        <w:fldChar w:fldCharType="separate"/>
      </w:r>
      <w:r>
        <w:t>82</w:t>
      </w:r>
      <w:r>
        <w:fldChar w:fldCharType="end"/>
      </w:r>
    </w:p>
    <w:p w14:paraId="51D678B4" w14:textId="442BD60D" w:rsidR="007833E9" w:rsidRDefault="007833E9">
      <w:pPr>
        <w:pStyle w:val="TOC4"/>
        <w:rPr>
          <w:rFonts w:ascii="Calibri" w:eastAsia="DengXian" w:hAnsi="Calibri"/>
          <w:kern w:val="2"/>
          <w:sz w:val="22"/>
          <w:szCs w:val="22"/>
        </w:rPr>
      </w:pPr>
      <w:r w:rsidRPr="000D5337">
        <w:rPr>
          <w:lang w:val="en-US" w:eastAsia="zh-CN"/>
        </w:rPr>
        <w:t>6.9.2.3</w:t>
      </w:r>
      <w:r>
        <w:rPr>
          <w:rFonts w:ascii="Calibri" w:eastAsia="DengXian" w:hAnsi="Calibri"/>
          <w:kern w:val="2"/>
          <w:sz w:val="22"/>
          <w:szCs w:val="22"/>
        </w:rPr>
        <w:tab/>
      </w:r>
      <w:r w:rsidRPr="000D5337">
        <w:rPr>
          <w:lang w:val="en-US" w:eastAsia="zh-CN"/>
        </w:rPr>
        <w:t>Method of test</w:t>
      </w:r>
      <w:r>
        <w:tab/>
      </w:r>
      <w:r>
        <w:fldChar w:fldCharType="begin"/>
      </w:r>
      <w:r>
        <w:instrText xml:space="preserve"> PAGEREF _Toc145511126 \h </w:instrText>
      </w:r>
      <w:r>
        <w:fldChar w:fldCharType="separate"/>
      </w:r>
      <w:r>
        <w:t>82</w:t>
      </w:r>
      <w:r>
        <w:fldChar w:fldCharType="end"/>
      </w:r>
    </w:p>
    <w:p w14:paraId="2BE16BC1" w14:textId="0842B5E2" w:rsidR="007833E9" w:rsidRDefault="007833E9">
      <w:pPr>
        <w:pStyle w:val="TOC5"/>
        <w:rPr>
          <w:rFonts w:ascii="Calibri" w:eastAsia="DengXian" w:hAnsi="Calibri"/>
          <w:kern w:val="2"/>
          <w:sz w:val="22"/>
          <w:szCs w:val="22"/>
        </w:rPr>
      </w:pPr>
      <w:r w:rsidRPr="000D5337">
        <w:rPr>
          <w:lang w:val="en-US" w:eastAsia="zh-CN"/>
        </w:rPr>
        <w:t>6.9.2.3.1</w:t>
      </w:r>
      <w:r>
        <w:rPr>
          <w:rFonts w:ascii="Calibri" w:eastAsia="DengXian" w:hAnsi="Calibri"/>
          <w:kern w:val="2"/>
          <w:sz w:val="22"/>
          <w:szCs w:val="22"/>
        </w:rPr>
        <w:tab/>
      </w:r>
      <w:r>
        <w:t>Initial conditions</w:t>
      </w:r>
      <w:r>
        <w:tab/>
      </w:r>
      <w:r>
        <w:fldChar w:fldCharType="begin"/>
      </w:r>
      <w:r>
        <w:instrText xml:space="preserve"> PAGEREF _Toc145511127 \h </w:instrText>
      </w:r>
      <w:r>
        <w:fldChar w:fldCharType="separate"/>
      </w:r>
      <w:r>
        <w:t>82</w:t>
      </w:r>
      <w:r>
        <w:fldChar w:fldCharType="end"/>
      </w:r>
    </w:p>
    <w:p w14:paraId="01EFA734" w14:textId="5B1107B6" w:rsidR="007833E9" w:rsidRDefault="007833E9">
      <w:pPr>
        <w:pStyle w:val="TOC5"/>
        <w:rPr>
          <w:rFonts w:ascii="Calibri" w:eastAsia="DengXian" w:hAnsi="Calibri"/>
          <w:kern w:val="2"/>
          <w:sz w:val="22"/>
          <w:szCs w:val="22"/>
        </w:rPr>
      </w:pPr>
      <w:r w:rsidRPr="000D5337">
        <w:rPr>
          <w:lang w:val="en-US" w:eastAsia="zh-CN"/>
        </w:rPr>
        <w:t>6.9.2.3.2</w:t>
      </w:r>
      <w:r>
        <w:rPr>
          <w:rFonts w:ascii="Calibri" w:eastAsia="DengXian" w:hAnsi="Calibri"/>
          <w:kern w:val="2"/>
          <w:sz w:val="22"/>
          <w:szCs w:val="22"/>
        </w:rPr>
        <w:tab/>
      </w:r>
      <w:r w:rsidRPr="000D5337">
        <w:rPr>
          <w:lang w:val="en-US" w:eastAsia="zh-CN"/>
        </w:rPr>
        <w:t>Procedure</w:t>
      </w:r>
      <w:r>
        <w:tab/>
      </w:r>
      <w:r>
        <w:fldChar w:fldCharType="begin"/>
      </w:r>
      <w:r>
        <w:instrText xml:space="preserve"> PAGEREF _Toc145511128 \h </w:instrText>
      </w:r>
      <w:r>
        <w:fldChar w:fldCharType="separate"/>
      </w:r>
      <w:r>
        <w:t>82</w:t>
      </w:r>
      <w:r>
        <w:fldChar w:fldCharType="end"/>
      </w:r>
    </w:p>
    <w:p w14:paraId="61EE326E" w14:textId="7F4DFAD1" w:rsidR="007833E9" w:rsidRDefault="007833E9">
      <w:pPr>
        <w:pStyle w:val="TOC5"/>
        <w:rPr>
          <w:rFonts w:ascii="Calibri" w:eastAsia="DengXian" w:hAnsi="Calibri"/>
          <w:kern w:val="2"/>
          <w:sz w:val="22"/>
          <w:szCs w:val="22"/>
        </w:rPr>
      </w:pPr>
      <w:r w:rsidRPr="000D5337">
        <w:rPr>
          <w:lang w:val="en-US" w:eastAsia="zh-CN"/>
        </w:rPr>
        <w:t>6.9.2.3.3</w:t>
      </w:r>
      <w:r>
        <w:rPr>
          <w:rFonts w:ascii="Calibri" w:eastAsia="DengXian" w:hAnsi="Calibri"/>
          <w:kern w:val="2"/>
          <w:sz w:val="22"/>
          <w:szCs w:val="22"/>
        </w:rPr>
        <w:tab/>
      </w:r>
      <w:r w:rsidRPr="000D5337">
        <w:rPr>
          <w:lang w:val="en-US" w:eastAsia="zh-CN"/>
        </w:rPr>
        <w:t>Test Requirements</w:t>
      </w:r>
      <w:r>
        <w:tab/>
      </w:r>
      <w:r>
        <w:fldChar w:fldCharType="begin"/>
      </w:r>
      <w:r>
        <w:instrText xml:space="preserve"> PAGEREF _Toc145511129 \h </w:instrText>
      </w:r>
      <w:r>
        <w:fldChar w:fldCharType="separate"/>
      </w:r>
      <w:r>
        <w:t>83</w:t>
      </w:r>
      <w:r>
        <w:fldChar w:fldCharType="end"/>
      </w:r>
    </w:p>
    <w:p w14:paraId="0A119D2E" w14:textId="242EDF94" w:rsidR="007833E9" w:rsidRDefault="007833E9">
      <w:pPr>
        <w:pStyle w:val="TOC2"/>
        <w:rPr>
          <w:rFonts w:ascii="Calibri" w:eastAsia="DengXian" w:hAnsi="Calibri"/>
          <w:kern w:val="2"/>
          <w:sz w:val="22"/>
          <w:szCs w:val="22"/>
        </w:rPr>
      </w:pPr>
      <w:r>
        <w:rPr>
          <w:lang w:eastAsia="zh-CN"/>
        </w:rPr>
        <w:t>6.10</w:t>
      </w:r>
      <w:r>
        <w:rPr>
          <w:rFonts w:ascii="Calibri" w:eastAsia="DengXian" w:hAnsi="Calibri"/>
          <w:kern w:val="2"/>
          <w:sz w:val="22"/>
          <w:szCs w:val="22"/>
        </w:rPr>
        <w:tab/>
      </w:r>
      <w:r>
        <w:rPr>
          <w:lang w:eastAsia="zh-CN"/>
        </w:rPr>
        <w:t>Transmit ON/OFF power</w:t>
      </w:r>
      <w:r>
        <w:tab/>
      </w:r>
      <w:r>
        <w:fldChar w:fldCharType="begin"/>
      </w:r>
      <w:r>
        <w:instrText xml:space="preserve"> PAGEREF _Toc145511130 \h </w:instrText>
      </w:r>
      <w:r>
        <w:fldChar w:fldCharType="separate"/>
      </w:r>
      <w:r>
        <w:t>84</w:t>
      </w:r>
      <w:r>
        <w:fldChar w:fldCharType="end"/>
      </w:r>
    </w:p>
    <w:p w14:paraId="60C79173" w14:textId="39FAB993" w:rsidR="007833E9" w:rsidRDefault="007833E9">
      <w:pPr>
        <w:pStyle w:val="TOC3"/>
        <w:rPr>
          <w:rFonts w:ascii="Calibri" w:eastAsia="DengXian" w:hAnsi="Calibri"/>
          <w:kern w:val="2"/>
          <w:sz w:val="22"/>
          <w:szCs w:val="22"/>
        </w:rPr>
      </w:pPr>
      <w:r>
        <w:t>6.10.1</w:t>
      </w:r>
      <w:r>
        <w:rPr>
          <w:rFonts w:ascii="Calibri" w:eastAsia="DengXian" w:hAnsi="Calibri"/>
          <w:kern w:val="2"/>
          <w:sz w:val="22"/>
          <w:szCs w:val="22"/>
        </w:rPr>
        <w:tab/>
      </w:r>
      <w:r>
        <w:t>Transmitter OFF power</w:t>
      </w:r>
      <w:r>
        <w:tab/>
      </w:r>
      <w:r>
        <w:fldChar w:fldCharType="begin"/>
      </w:r>
      <w:r>
        <w:instrText xml:space="preserve"> PAGEREF _Toc145511131 \h </w:instrText>
      </w:r>
      <w:r>
        <w:fldChar w:fldCharType="separate"/>
      </w:r>
      <w:r>
        <w:t>84</w:t>
      </w:r>
      <w:r>
        <w:fldChar w:fldCharType="end"/>
      </w:r>
    </w:p>
    <w:p w14:paraId="6323DB44" w14:textId="0E20DE94" w:rsidR="007833E9" w:rsidRDefault="007833E9">
      <w:pPr>
        <w:pStyle w:val="TOC4"/>
        <w:rPr>
          <w:rFonts w:ascii="Calibri" w:eastAsia="DengXian" w:hAnsi="Calibri"/>
          <w:kern w:val="2"/>
          <w:sz w:val="22"/>
          <w:szCs w:val="22"/>
        </w:rPr>
      </w:pPr>
      <w:r>
        <w:t>6.10.1.1</w:t>
      </w:r>
      <w:r>
        <w:rPr>
          <w:rFonts w:ascii="Calibri" w:eastAsia="DengXian" w:hAnsi="Calibri"/>
          <w:kern w:val="2"/>
          <w:sz w:val="22"/>
          <w:szCs w:val="22"/>
        </w:rPr>
        <w:tab/>
      </w:r>
      <w:r>
        <w:t>Definition and applicability</w:t>
      </w:r>
      <w:r>
        <w:tab/>
      </w:r>
      <w:r>
        <w:fldChar w:fldCharType="begin"/>
      </w:r>
      <w:r>
        <w:instrText xml:space="preserve"> PAGEREF _Toc145511132 \h </w:instrText>
      </w:r>
      <w:r>
        <w:fldChar w:fldCharType="separate"/>
      </w:r>
      <w:r>
        <w:t>84</w:t>
      </w:r>
      <w:r>
        <w:fldChar w:fldCharType="end"/>
      </w:r>
    </w:p>
    <w:p w14:paraId="719FAE85" w14:textId="045D26A9" w:rsidR="007833E9" w:rsidRDefault="007833E9">
      <w:pPr>
        <w:pStyle w:val="TOC4"/>
        <w:rPr>
          <w:rFonts w:ascii="Calibri" w:eastAsia="DengXian" w:hAnsi="Calibri"/>
          <w:kern w:val="2"/>
          <w:sz w:val="22"/>
          <w:szCs w:val="22"/>
        </w:rPr>
      </w:pPr>
      <w:r>
        <w:t>6.10.1.2</w:t>
      </w:r>
      <w:r>
        <w:rPr>
          <w:rFonts w:ascii="Calibri" w:eastAsia="DengXian" w:hAnsi="Calibri"/>
          <w:kern w:val="2"/>
          <w:sz w:val="22"/>
          <w:szCs w:val="22"/>
        </w:rPr>
        <w:tab/>
      </w:r>
      <w:r>
        <w:t>Minimum requirement</w:t>
      </w:r>
      <w:r>
        <w:tab/>
      </w:r>
      <w:r>
        <w:fldChar w:fldCharType="begin"/>
      </w:r>
      <w:r>
        <w:instrText xml:space="preserve"> PAGEREF _Toc145511133 \h </w:instrText>
      </w:r>
      <w:r>
        <w:fldChar w:fldCharType="separate"/>
      </w:r>
      <w:r>
        <w:t>84</w:t>
      </w:r>
      <w:r>
        <w:fldChar w:fldCharType="end"/>
      </w:r>
    </w:p>
    <w:p w14:paraId="15F716F6" w14:textId="6041FA78" w:rsidR="007833E9" w:rsidRDefault="007833E9">
      <w:pPr>
        <w:pStyle w:val="TOC4"/>
        <w:rPr>
          <w:rFonts w:ascii="Calibri" w:eastAsia="DengXian" w:hAnsi="Calibri"/>
          <w:kern w:val="2"/>
          <w:sz w:val="22"/>
          <w:szCs w:val="22"/>
        </w:rPr>
      </w:pPr>
      <w:r>
        <w:t>6.10.1.3</w:t>
      </w:r>
      <w:r>
        <w:rPr>
          <w:rFonts w:ascii="Calibri" w:eastAsia="DengXian" w:hAnsi="Calibri"/>
          <w:kern w:val="2"/>
          <w:sz w:val="22"/>
          <w:szCs w:val="22"/>
        </w:rPr>
        <w:tab/>
      </w:r>
      <w:r>
        <w:t>Test purpose</w:t>
      </w:r>
      <w:r>
        <w:tab/>
      </w:r>
      <w:r>
        <w:fldChar w:fldCharType="begin"/>
      </w:r>
      <w:r>
        <w:instrText xml:space="preserve"> PAGEREF _Toc145511134 \h </w:instrText>
      </w:r>
      <w:r>
        <w:fldChar w:fldCharType="separate"/>
      </w:r>
      <w:r>
        <w:t>84</w:t>
      </w:r>
      <w:r>
        <w:fldChar w:fldCharType="end"/>
      </w:r>
    </w:p>
    <w:p w14:paraId="43388B8C" w14:textId="6AA1567F" w:rsidR="007833E9" w:rsidRDefault="007833E9">
      <w:pPr>
        <w:pStyle w:val="TOC4"/>
        <w:rPr>
          <w:rFonts w:ascii="Calibri" w:eastAsia="DengXian" w:hAnsi="Calibri"/>
          <w:kern w:val="2"/>
          <w:sz w:val="22"/>
          <w:szCs w:val="22"/>
        </w:rPr>
      </w:pPr>
      <w:r>
        <w:t>6.10.1.4</w:t>
      </w:r>
      <w:r>
        <w:rPr>
          <w:rFonts w:ascii="Calibri" w:eastAsia="DengXian" w:hAnsi="Calibri"/>
          <w:kern w:val="2"/>
          <w:sz w:val="22"/>
          <w:szCs w:val="22"/>
        </w:rPr>
        <w:tab/>
      </w:r>
      <w:r>
        <w:t>Method of test</w:t>
      </w:r>
      <w:r>
        <w:tab/>
      </w:r>
      <w:r>
        <w:fldChar w:fldCharType="begin"/>
      </w:r>
      <w:r>
        <w:instrText xml:space="preserve"> PAGEREF _Toc145511135 \h </w:instrText>
      </w:r>
      <w:r>
        <w:fldChar w:fldCharType="separate"/>
      </w:r>
      <w:r>
        <w:t>85</w:t>
      </w:r>
      <w:r>
        <w:fldChar w:fldCharType="end"/>
      </w:r>
    </w:p>
    <w:p w14:paraId="6B4E4BD4" w14:textId="5E9CDF62" w:rsidR="007833E9" w:rsidRDefault="007833E9">
      <w:pPr>
        <w:pStyle w:val="TOC4"/>
        <w:rPr>
          <w:rFonts w:ascii="Calibri" w:eastAsia="DengXian" w:hAnsi="Calibri"/>
          <w:kern w:val="2"/>
          <w:sz w:val="22"/>
          <w:szCs w:val="22"/>
        </w:rPr>
      </w:pPr>
      <w:r>
        <w:t>6.10.1.5</w:t>
      </w:r>
      <w:r>
        <w:rPr>
          <w:rFonts w:ascii="Calibri" w:eastAsia="DengXian" w:hAnsi="Calibri"/>
          <w:kern w:val="2"/>
          <w:sz w:val="22"/>
          <w:szCs w:val="22"/>
        </w:rPr>
        <w:tab/>
      </w:r>
      <w:r>
        <w:t>Test requirements</w:t>
      </w:r>
      <w:r>
        <w:tab/>
      </w:r>
      <w:r>
        <w:fldChar w:fldCharType="begin"/>
      </w:r>
      <w:r>
        <w:instrText xml:space="preserve"> PAGEREF _Toc145511136 \h </w:instrText>
      </w:r>
      <w:r>
        <w:fldChar w:fldCharType="separate"/>
      </w:r>
      <w:r>
        <w:t>85</w:t>
      </w:r>
      <w:r>
        <w:fldChar w:fldCharType="end"/>
      </w:r>
    </w:p>
    <w:p w14:paraId="35BFF948" w14:textId="2C255BA7" w:rsidR="007833E9" w:rsidRDefault="007833E9">
      <w:pPr>
        <w:pStyle w:val="TOC3"/>
        <w:rPr>
          <w:rFonts w:ascii="Calibri" w:eastAsia="DengXian" w:hAnsi="Calibri"/>
          <w:kern w:val="2"/>
          <w:sz w:val="22"/>
          <w:szCs w:val="22"/>
        </w:rPr>
      </w:pPr>
      <w:r>
        <w:t>6.10.2</w:t>
      </w:r>
      <w:r>
        <w:rPr>
          <w:rFonts w:ascii="Calibri" w:eastAsia="DengXian" w:hAnsi="Calibri"/>
          <w:kern w:val="2"/>
          <w:sz w:val="22"/>
          <w:szCs w:val="22"/>
        </w:rPr>
        <w:tab/>
      </w:r>
      <w:r>
        <w:t>Transmitter transient period</w:t>
      </w:r>
      <w:r>
        <w:tab/>
      </w:r>
      <w:r>
        <w:fldChar w:fldCharType="begin"/>
      </w:r>
      <w:r>
        <w:instrText xml:space="preserve"> PAGEREF _Toc145511137 \h </w:instrText>
      </w:r>
      <w:r>
        <w:fldChar w:fldCharType="separate"/>
      </w:r>
      <w:r>
        <w:t>85</w:t>
      </w:r>
      <w:r>
        <w:fldChar w:fldCharType="end"/>
      </w:r>
    </w:p>
    <w:p w14:paraId="20CAFCF9" w14:textId="2E03781E" w:rsidR="007833E9" w:rsidRDefault="007833E9">
      <w:pPr>
        <w:pStyle w:val="TOC4"/>
        <w:rPr>
          <w:rFonts w:ascii="Calibri" w:eastAsia="DengXian" w:hAnsi="Calibri"/>
          <w:kern w:val="2"/>
          <w:sz w:val="22"/>
          <w:szCs w:val="22"/>
        </w:rPr>
      </w:pPr>
      <w:r>
        <w:t>6.10.2.1</w:t>
      </w:r>
      <w:r>
        <w:rPr>
          <w:rFonts w:ascii="Calibri" w:eastAsia="DengXian" w:hAnsi="Calibri"/>
          <w:kern w:val="2"/>
          <w:sz w:val="22"/>
          <w:szCs w:val="22"/>
        </w:rPr>
        <w:tab/>
      </w:r>
      <w:r>
        <w:t>Definition and applicability</w:t>
      </w:r>
      <w:r>
        <w:tab/>
      </w:r>
      <w:r>
        <w:fldChar w:fldCharType="begin"/>
      </w:r>
      <w:r>
        <w:instrText xml:space="preserve"> PAGEREF _Toc145511138 \h </w:instrText>
      </w:r>
      <w:r>
        <w:fldChar w:fldCharType="separate"/>
      </w:r>
      <w:r>
        <w:t>85</w:t>
      </w:r>
      <w:r>
        <w:fldChar w:fldCharType="end"/>
      </w:r>
    </w:p>
    <w:p w14:paraId="2657B0AE" w14:textId="19DC9228" w:rsidR="007833E9" w:rsidRDefault="007833E9">
      <w:pPr>
        <w:pStyle w:val="TOC4"/>
        <w:rPr>
          <w:rFonts w:ascii="Calibri" w:eastAsia="DengXian" w:hAnsi="Calibri"/>
          <w:kern w:val="2"/>
          <w:sz w:val="22"/>
          <w:szCs w:val="22"/>
        </w:rPr>
      </w:pPr>
      <w:r>
        <w:t>6.10.2.2</w:t>
      </w:r>
      <w:r>
        <w:rPr>
          <w:rFonts w:ascii="Calibri" w:eastAsia="DengXian" w:hAnsi="Calibri"/>
          <w:kern w:val="2"/>
          <w:sz w:val="22"/>
          <w:szCs w:val="22"/>
        </w:rPr>
        <w:tab/>
      </w:r>
      <w:r>
        <w:t>Minimum requirement</w:t>
      </w:r>
      <w:r>
        <w:tab/>
      </w:r>
      <w:r>
        <w:fldChar w:fldCharType="begin"/>
      </w:r>
      <w:r>
        <w:instrText xml:space="preserve"> PAGEREF _Toc145511139 \h </w:instrText>
      </w:r>
      <w:r>
        <w:fldChar w:fldCharType="separate"/>
      </w:r>
      <w:r>
        <w:t>85</w:t>
      </w:r>
      <w:r>
        <w:fldChar w:fldCharType="end"/>
      </w:r>
    </w:p>
    <w:p w14:paraId="0D21BCFC" w14:textId="34276EDC" w:rsidR="007833E9" w:rsidRDefault="007833E9">
      <w:pPr>
        <w:pStyle w:val="TOC4"/>
        <w:rPr>
          <w:rFonts w:ascii="Calibri" w:eastAsia="DengXian" w:hAnsi="Calibri"/>
          <w:kern w:val="2"/>
          <w:sz w:val="22"/>
          <w:szCs w:val="22"/>
        </w:rPr>
      </w:pPr>
      <w:r>
        <w:t>6.10.2.3</w:t>
      </w:r>
      <w:r>
        <w:rPr>
          <w:rFonts w:ascii="Calibri" w:eastAsia="DengXian" w:hAnsi="Calibri"/>
          <w:kern w:val="2"/>
          <w:sz w:val="22"/>
          <w:szCs w:val="22"/>
        </w:rPr>
        <w:tab/>
      </w:r>
      <w:r>
        <w:t>Test purpose</w:t>
      </w:r>
      <w:r>
        <w:tab/>
      </w:r>
      <w:r>
        <w:fldChar w:fldCharType="begin"/>
      </w:r>
      <w:r>
        <w:instrText xml:space="preserve"> PAGEREF _Toc145511140 \h </w:instrText>
      </w:r>
      <w:r>
        <w:fldChar w:fldCharType="separate"/>
      </w:r>
      <w:r>
        <w:t>85</w:t>
      </w:r>
      <w:r>
        <w:fldChar w:fldCharType="end"/>
      </w:r>
    </w:p>
    <w:p w14:paraId="625BC4BF" w14:textId="6C63A2F6" w:rsidR="007833E9" w:rsidRDefault="007833E9">
      <w:pPr>
        <w:pStyle w:val="TOC4"/>
        <w:rPr>
          <w:rFonts w:ascii="Calibri" w:eastAsia="DengXian" w:hAnsi="Calibri"/>
          <w:kern w:val="2"/>
          <w:sz w:val="22"/>
          <w:szCs w:val="22"/>
        </w:rPr>
      </w:pPr>
      <w:r>
        <w:t>6.10.2.4</w:t>
      </w:r>
      <w:r>
        <w:rPr>
          <w:rFonts w:ascii="Calibri" w:eastAsia="DengXian" w:hAnsi="Calibri"/>
          <w:kern w:val="2"/>
          <w:sz w:val="22"/>
          <w:szCs w:val="22"/>
        </w:rPr>
        <w:tab/>
      </w:r>
      <w:r>
        <w:t>Method of test</w:t>
      </w:r>
      <w:r>
        <w:tab/>
      </w:r>
      <w:r>
        <w:fldChar w:fldCharType="begin"/>
      </w:r>
      <w:r>
        <w:instrText xml:space="preserve"> PAGEREF _Toc145511141 \h </w:instrText>
      </w:r>
      <w:r>
        <w:fldChar w:fldCharType="separate"/>
      </w:r>
      <w:r>
        <w:t>86</w:t>
      </w:r>
      <w:r>
        <w:fldChar w:fldCharType="end"/>
      </w:r>
    </w:p>
    <w:p w14:paraId="7597ABE0" w14:textId="7E009E3E" w:rsidR="007833E9" w:rsidRDefault="007833E9">
      <w:pPr>
        <w:pStyle w:val="TOC5"/>
        <w:rPr>
          <w:rFonts w:ascii="Calibri" w:eastAsia="DengXian" w:hAnsi="Calibri"/>
          <w:kern w:val="2"/>
          <w:sz w:val="22"/>
          <w:szCs w:val="22"/>
        </w:rPr>
      </w:pPr>
      <w:r>
        <w:t>6.10.2.4.1</w:t>
      </w:r>
      <w:r>
        <w:rPr>
          <w:rFonts w:ascii="Calibri" w:eastAsia="DengXian" w:hAnsi="Calibri"/>
          <w:kern w:val="2"/>
          <w:sz w:val="22"/>
          <w:szCs w:val="22"/>
        </w:rPr>
        <w:tab/>
      </w:r>
      <w:r>
        <w:t>Initial conditions</w:t>
      </w:r>
      <w:r>
        <w:tab/>
      </w:r>
      <w:r>
        <w:fldChar w:fldCharType="begin"/>
      </w:r>
      <w:r>
        <w:instrText xml:space="preserve"> PAGEREF _Toc145511142 \h </w:instrText>
      </w:r>
      <w:r>
        <w:fldChar w:fldCharType="separate"/>
      </w:r>
      <w:r>
        <w:t>86</w:t>
      </w:r>
      <w:r>
        <w:fldChar w:fldCharType="end"/>
      </w:r>
    </w:p>
    <w:p w14:paraId="56A99E12" w14:textId="7E939131" w:rsidR="007833E9" w:rsidRDefault="007833E9">
      <w:pPr>
        <w:pStyle w:val="TOC5"/>
        <w:rPr>
          <w:rFonts w:ascii="Calibri" w:eastAsia="DengXian" w:hAnsi="Calibri"/>
          <w:kern w:val="2"/>
          <w:sz w:val="22"/>
          <w:szCs w:val="22"/>
        </w:rPr>
      </w:pPr>
      <w:r>
        <w:t>6.10.2.4.2</w:t>
      </w:r>
      <w:r>
        <w:rPr>
          <w:rFonts w:ascii="Calibri" w:eastAsia="DengXian" w:hAnsi="Calibri"/>
          <w:kern w:val="2"/>
          <w:sz w:val="22"/>
          <w:szCs w:val="22"/>
        </w:rPr>
        <w:tab/>
      </w:r>
      <w:r>
        <w:t>Procedure</w:t>
      </w:r>
      <w:r>
        <w:tab/>
      </w:r>
      <w:r>
        <w:fldChar w:fldCharType="begin"/>
      </w:r>
      <w:r>
        <w:instrText xml:space="preserve"> PAGEREF _Toc145511143 \h </w:instrText>
      </w:r>
      <w:r>
        <w:fldChar w:fldCharType="separate"/>
      </w:r>
      <w:r>
        <w:t>86</w:t>
      </w:r>
      <w:r>
        <w:fldChar w:fldCharType="end"/>
      </w:r>
    </w:p>
    <w:p w14:paraId="4421EF62" w14:textId="285BB440" w:rsidR="007833E9" w:rsidRDefault="007833E9">
      <w:pPr>
        <w:pStyle w:val="TOC8"/>
        <w:rPr>
          <w:rFonts w:ascii="Calibri" w:eastAsia="DengXian" w:hAnsi="Calibri"/>
          <w:b w:val="0"/>
          <w:kern w:val="2"/>
          <w:szCs w:val="22"/>
        </w:rPr>
      </w:pPr>
      <w:r>
        <w:t>Annex A (normative): Repeater stimulus signals</w:t>
      </w:r>
      <w:r>
        <w:tab/>
      </w:r>
      <w:r>
        <w:fldChar w:fldCharType="begin"/>
      </w:r>
      <w:r>
        <w:instrText xml:space="preserve"> PAGEREF _Toc145511144 \h </w:instrText>
      </w:r>
      <w:r>
        <w:fldChar w:fldCharType="separate"/>
      </w:r>
      <w:r>
        <w:t>87</w:t>
      </w:r>
      <w:r>
        <w:fldChar w:fldCharType="end"/>
      </w:r>
    </w:p>
    <w:p w14:paraId="64E94A15" w14:textId="791C0A2C" w:rsidR="007833E9" w:rsidRDefault="007833E9">
      <w:pPr>
        <w:pStyle w:val="TOC1"/>
        <w:rPr>
          <w:rFonts w:ascii="Calibri" w:eastAsia="DengXian" w:hAnsi="Calibri"/>
          <w:kern w:val="2"/>
          <w:szCs w:val="22"/>
        </w:rPr>
      </w:pPr>
      <w:r>
        <w:t>A.1</w:t>
      </w:r>
      <w:r>
        <w:rPr>
          <w:rFonts w:ascii="Calibri" w:eastAsia="DengXian" w:hAnsi="Calibri"/>
          <w:kern w:val="2"/>
          <w:szCs w:val="22"/>
        </w:rPr>
        <w:tab/>
      </w:r>
      <w:r>
        <w:t>Repeater stimulus signal 1</w:t>
      </w:r>
      <w:r>
        <w:tab/>
      </w:r>
      <w:r>
        <w:fldChar w:fldCharType="begin"/>
      </w:r>
      <w:r>
        <w:instrText xml:space="preserve"> PAGEREF _Toc145511145 \h </w:instrText>
      </w:r>
      <w:r>
        <w:fldChar w:fldCharType="separate"/>
      </w:r>
      <w:r>
        <w:t>87</w:t>
      </w:r>
      <w:r>
        <w:fldChar w:fldCharType="end"/>
      </w:r>
    </w:p>
    <w:p w14:paraId="64CBEC68" w14:textId="40016987" w:rsidR="007833E9" w:rsidRDefault="007833E9">
      <w:pPr>
        <w:pStyle w:val="TOC1"/>
        <w:rPr>
          <w:rFonts w:ascii="Calibri" w:eastAsia="DengXian" w:hAnsi="Calibri"/>
          <w:kern w:val="2"/>
          <w:szCs w:val="22"/>
        </w:rPr>
      </w:pPr>
      <w:r>
        <w:t>A.2</w:t>
      </w:r>
      <w:r>
        <w:rPr>
          <w:rFonts w:ascii="Calibri" w:eastAsia="DengXian" w:hAnsi="Calibri"/>
          <w:kern w:val="2"/>
          <w:szCs w:val="22"/>
        </w:rPr>
        <w:tab/>
      </w:r>
      <w:r>
        <w:t>Repeater stimulus signal 2</w:t>
      </w:r>
      <w:r>
        <w:tab/>
      </w:r>
      <w:r>
        <w:fldChar w:fldCharType="begin"/>
      </w:r>
      <w:r>
        <w:instrText xml:space="preserve"> PAGEREF _Toc145511146 \h </w:instrText>
      </w:r>
      <w:r>
        <w:fldChar w:fldCharType="separate"/>
      </w:r>
      <w:r>
        <w:t>87</w:t>
      </w:r>
      <w:r>
        <w:fldChar w:fldCharType="end"/>
      </w:r>
    </w:p>
    <w:p w14:paraId="7E393761" w14:textId="73624DBE" w:rsidR="007833E9" w:rsidRDefault="007833E9">
      <w:pPr>
        <w:pStyle w:val="TOC1"/>
        <w:rPr>
          <w:rFonts w:ascii="Calibri" w:eastAsia="DengXian" w:hAnsi="Calibri"/>
          <w:kern w:val="2"/>
          <w:szCs w:val="22"/>
        </w:rPr>
      </w:pPr>
      <w:r>
        <w:t>A.3</w:t>
      </w:r>
      <w:r>
        <w:rPr>
          <w:rFonts w:ascii="Calibri" w:eastAsia="DengXian" w:hAnsi="Calibri"/>
          <w:kern w:val="2"/>
          <w:szCs w:val="22"/>
        </w:rPr>
        <w:tab/>
      </w:r>
      <w:r>
        <w:t>Repeater stimulus signal spectral purity requirements</w:t>
      </w:r>
      <w:r>
        <w:tab/>
      </w:r>
      <w:r>
        <w:fldChar w:fldCharType="begin"/>
      </w:r>
      <w:r>
        <w:instrText xml:space="preserve"> PAGEREF _Toc145511147 \h </w:instrText>
      </w:r>
      <w:r>
        <w:fldChar w:fldCharType="separate"/>
      </w:r>
      <w:r>
        <w:t>87</w:t>
      </w:r>
      <w:r>
        <w:fldChar w:fldCharType="end"/>
      </w:r>
    </w:p>
    <w:p w14:paraId="740E9020" w14:textId="32CED952" w:rsidR="007833E9" w:rsidRDefault="007833E9">
      <w:pPr>
        <w:pStyle w:val="TOC8"/>
        <w:rPr>
          <w:rFonts w:ascii="Calibri" w:eastAsia="DengXian" w:hAnsi="Calibri"/>
          <w:b w:val="0"/>
          <w:kern w:val="2"/>
          <w:szCs w:val="22"/>
        </w:rPr>
      </w:pPr>
      <w:r>
        <w:t xml:space="preserve">Annex B (normative): Environmental requirements for the </w:t>
      </w:r>
      <w:r>
        <w:rPr>
          <w:lang w:eastAsia="zh-CN"/>
        </w:rPr>
        <w:t>repeater</w:t>
      </w:r>
      <w:r>
        <w:tab/>
      </w:r>
      <w:r>
        <w:fldChar w:fldCharType="begin"/>
      </w:r>
      <w:r>
        <w:instrText xml:space="preserve"> PAGEREF _Toc145511148 \h </w:instrText>
      </w:r>
      <w:r>
        <w:fldChar w:fldCharType="separate"/>
      </w:r>
      <w:r>
        <w:t>88</w:t>
      </w:r>
      <w:r>
        <w:fldChar w:fldCharType="end"/>
      </w:r>
    </w:p>
    <w:p w14:paraId="6DBC209F" w14:textId="72BF9265" w:rsidR="007833E9" w:rsidRDefault="007833E9">
      <w:pPr>
        <w:pStyle w:val="TOC1"/>
        <w:rPr>
          <w:rFonts w:ascii="Calibri" w:eastAsia="DengXian" w:hAnsi="Calibri"/>
          <w:kern w:val="2"/>
          <w:szCs w:val="22"/>
        </w:rPr>
      </w:pPr>
      <w:r>
        <w:t>B.1</w:t>
      </w:r>
      <w:r>
        <w:rPr>
          <w:rFonts w:ascii="Calibri" w:eastAsia="DengXian" w:hAnsi="Calibri"/>
          <w:kern w:val="2"/>
          <w:szCs w:val="22"/>
        </w:rPr>
        <w:tab/>
      </w:r>
      <w:r>
        <w:t>General</w:t>
      </w:r>
      <w:r>
        <w:tab/>
      </w:r>
      <w:r>
        <w:fldChar w:fldCharType="begin"/>
      </w:r>
      <w:r>
        <w:instrText xml:space="preserve"> PAGEREF _Toc145511149 \h </w:instrText>
      </w:r>
      <w:r>
        <w:fldChar w:fldCharType="separate"/>
      </w:r>
      <w:r>
        <w:t>88</w:t>
      </w:r>
      <w:r>
        <w:fldChar w:fldCharType="end"/>
      </w:r>
    </w:p>
    <w:p w14:paraId="653C5D7C" w14:textId="091BD340" w:rsidR="007833E9" w:rsidRDefault="007833E9">
      <w:pPr>
        <w:pStyle w:val="TOC1"/>
        <w:rPr>
          <w:rFonts w:ascii="Calibri" w:eastAsia="DengXian" w:hAnsi="Calibri"/>
          <w:kern w:val="2"/>
          <w:szCs w:val="22"/>
        </w:rPr>
      </w:pPr>
      <w:r>
        <w:t>B.2</w:t>
      </w:r>
      <w:r>
        <w:rPr>
          <w:rFonts w:ascii="Calibri" w:eastAsia="DengXian" w:hAnsi="Calibri"/>
          <w:kern w:val="2"/>
          <w:szCs w:val="22"/>
        </w:rPr>
        <w:tab/>
      </w:r>
      <w:r>
        <w:t>Normal test environment</w:t>
      </w:r>
      <w:r>
        <w:tab/>
      </w:r>
      <w:r>
        <w:fldChar w:fldCharType="begin"/>
      </w:r>
      <w:r>
        <w:instrText xml:space="preserve"> PAGEREF _Toc145511150 \h </w:instrText>
      </w:r>
      <w:r>
        <w:fldChar w:fldCharType="separate"/>
      </w:r>
      <w:r>
        <w:t>88</w:t>
      </w:r>
      <w:r>
        <w:fldChar w:fldCharType="end"/>
      </w:r>
    </w:p>
    <w:p w14:paraId="57DB4346" w14:textId="1282E8C2" w:rsidR="007833E9" w:rsidRDefault="007833E9">
      <w:pPr>
        <w:pStyle w:val="TOC1"/>
        <w:rPr>
          <w:rFonts w:ascii="Calibri" w:eastAsia="DengXian" w:hAnsi="Calibri"/>
          <w:kern w:val="2"/>
          <w:szCs w:val="22"/>
        </w:rPr>
      </w:pPr>
      <w:r>
        <w:t>B.3</w:t>
      </w:r>
      <w:r>
        <w:rPr>
          <w:rFonts w:ascii="Calibri" w:eastAsia="DengXian" w:hAnsi="Calibri"/>
          <w:kern w:val="2"/>
          <w:szCs w:val="22"/>
        </w:rPr>
        <w:tab/>
      </w:r>
      <w:r>
        <w:t>Extreme test environment</w:t>
      </w:r>
      <w:r>
        <w:tab/>
      </w:r>
      <w:r>
        <w:fldChar w:fldCharType="begin"/>
      </w:r>
      <w:r>
        <w:instrText xml:space="preserve"> PAGEREF _Toc145511151 \h </w:instrText>
      </w:r>
      <w:r>
        <w:fldChar w:fldCharType="separate"/>
      </w:r>
      <w:r>
        <w:t>89</w:t>
      </w:r>
      <w:r>
        <w:fldChar w:fldCharType="end"/>
      </w:r>
    </w:p>
    <w:p w14:paraId="11B0BD7B" w14:textId="18108AA3" w:rsidR="007833E9" w:rsidRDefault="007833E9">
      <w:pPr>
        <w:pStyle w:val="TOC2"/>
        <w:rPr>
          <w:rFonts w:ascii="Calibri" w:eastAsia="DengXian" w:hAnsi="Calibri"/>
          <w:kern w:val="2"/>
          <w:sz w:val="22"/>
          <w:szCs w:val="22"/>
        </w:rPr>
      </w:pPr>
      <w:r>
        <w:t>B.3.1</w:t>
      </w:r>
      <w:r>
        <w:rPr>
          <w:rFonts w:ascii="Calibri" w:eastAsia="DengXian" w:hAnsi="Calibri"/>
          <w:kern w:val="2"/>
          <w:sz w:val="22"/>
          <w:szCs w:val="22"/>
        </w:rPr>
        <w:tab/>
      </w:r>
      <w:r>
        <w:t>Extreme temperature</w:t>
      </w:r>
      <w:r>
        <w:tab/>
      </w:r>
      <w:r>
        <w:fldChar w:fldCharType="begin"/>
      </w:r>
      <w:r>
        <w:instrText xml:space="preserve"> PAGEREF _Toc145511152 \h </w:instrText>
      </w:r>
      <w:r>
        <w:fldChar w:fldCharType="separate"/>
      </w:r>
      <w:r>
        <w:t>89</w:t>
      </w:r>
      <w:r>
        <w:fldChar w:fldCharType="end"/>
      </w:r>
    </w:p>
    <w:p w14:paraId="4461E47C" w14:textId="163563A9" w:rsidR="007833E9" w:rsidRDefault="007833E9">
      <w:pPr>
        <w:pStyle w:val="TOC1"/>
        <w:rPr>
          <w:rFonts w:ascii="Calibri" w:eastAsia="DengXian" w:hAnsi="Calibri"/>
          <w:kern w:val="2"/>
          <w:szCs w:val="22"/>
        </w:rPr>
      </w:pPr>
      <w:r>
        <w:lastRenderedPageBreak/>
        <w:t>B.4</w:t>
      </w:r>
      <w:r>
        <w:rPr>
          <w:rFonts w:ascii="Calibri" w:eastAsia="DengXian" w:hAnsi="Calibri"/>
          <w:kern w:val="2"/>
          <w:szCs w:val="22"/>
        </w:rPr>
        <w:tab/>
      </w:r>
      <w:r>
        <w:t>Vibration</w:t>
      </w:r>
      <w:r>
        <w:tab/>
      </w:r>
      <w:r>
        <w:fldChar w:fldCharType="begin"/>
      </w:r>
      <w:r>
        <w:instrText xml:space="preserve"> PAGEREF _Toc145511153 \h </w:instrText>
      </w:r>
      <w:r>
        <w:fldChar w:fldCharType="separate"/>
      </w:r>
      <w:r>
        <w:t>89</w:t>
      </w:r>
      <w:r>
        <w:fldChar w:fldCharType="end"/>
      </w:r>
    </w:p>
    <w:p w14:paraId="7A8749DA" w14:textId="76352EFB" w:rsidR="007833E9" w:rsidRDefault="007833E9">
      <w:pPr>
        <w:pStyle w:val="TOC1"/>
        <w:rPr>
          <w:rFonts w:ascii="Calibri" w:eastAsia="DengXian" w:hAnsi="Calibri"/>
          <w:kern w:val="2"/>
          <w:szCs w:val="22"/>
        </w:rPr>
      </w:pPr>
      <w:r>
        <w:t>B.5</w:t>
      </w:r>
      <w:r>
        <w:rPr>
          <w:rFonts w:ascii="Calibri" w:eastAsia="DengXian" w:hAnsi="Calibri"/>
          <w:kern w:val="2"/>
          <w:szCs w:val="22"/>
        </w:rPr>
        <w:tab/>
      </w:r>
      <w:r>
        <w:t>Power supply</w:t>
      </w:r>
      <w:r>
        <w:tab/>
      </w:r>
      <w:r>
        <w:fldChar w:fldCharType="begin"/>
      </w:r>
      <w:r>
        <w:instrText xml:space="preserve"> PAGEREF _Toc145511154 \h </w:instrText>
      </w:r>
      <w:r>
        <w:fldChar w:fldCharType="separate"/>
      </w:r>
      <w:r>
        <w:t>90</w:t>
      </w:r>
      <w:r>
        <w:fldChar w:fldCharType="end"/>
      </w:r>
    </w:p>
    <w:p w14:paraId="3329241C" w14:textId="70916E94" w:rsidR="007833E9" w:rsidRDefault="007833E9">
      <w:pPr>
        <w:pStyle w:val="TOC1"/>
        <w:rPr>
          <w:rFonts w:ascii="Calibri" w:eastAsia="DengXian" w:hAnsi="Calibri"/>
          <w:kern w:val="2"/>
          <w:szCs w:val="22"/>
        </w:rPr>
      </w:pPr>
      <w:r>
        <w:rPr>
          <w:lang w:eastAsia="sv-SE"/>
        </w:rPr>
        <w:t>B.6</w:t>
      </w:r>
      <w:r>
        <w:rPr>
          <w:rFonts w:ascii="Calibri" w:eastAsia="DengXian" w:hAnsi="Calibri"/>
          <w:kern w:val="2"/>
          <w:szCs w:val="22"/>
        </w:rPr>
        <w:tab/>
      </w:r>
      <w:r>
        <w:rPr>
          <w:lang w:eastAsia="sv-SE"/>
        </w:rPr>
        <w:t>Measurement of test environments</w:t>
      </w:r>
      <w:r>
        <w:tab/>
      </w:r>
      <w:r>
        <w:fldChar w:fldCharType="begin"/>
      </w:r>
      <w:r>
        <w:instrText xml:space="preserve"> PAGEREF _Toc145511155 \h </w:instrText>
      </w:r>
      <w:r>
        <w:fldChar w:fldCharType="separate"/>
      </w:r>
      <w:r>
        <w:t>90</w:t>
      </w:r>
      <w:r>
        <w:fldChar w:fldCharType="end"/>
      </w:r>
    </w:p>
    <w:p w14:paraId="4C5B2003" w14:textId="1AC5B78C" w:rsidR="007833E9" w:rsidRDefault="007833E9">
      <w:pPr>
        <w:pStyle w:val="TOC8"/>
        <w:rPr>
          <w:rFonts w:ascii="Calibri" w:eastAsia="DengXian" w:hAnsi="Calibri"/>
          <w:b w:val="0"/>
          <w:kern w:val="2"/>
          <w:szCs w:val="22"/>
        </w:rPr>
      </w:pPr>
      <w:r>
        <w:t>Annex C (informative): Test tolerances and derivation of test requirements</w:t>
      </w:r>
      <w:r>
        <w:tab/>
      </w:r>
      <w:r>
        <w:fldChar w:fldCharType="begin"/>
      </w:r>
      <w:r>
        <w:instrText xml:space="preserve"> PAGEREF _Toc145511156 \h </w:instrText>
      </w:r>
      <w:r>
        <w:fldChar w:fldCharType="separate"/>
      </w:r>
      <w:r>
        <w:t>90</w:t>
      </w:r>
      <w:r>
        <w:fldChar w:fldCharType="end"/>
      </w:r>
    </w:p>
    <w:p w14:paraId="5EE7E4C3" w14:textId="377CCB6C" w:rsidR="007833E9" w:rsidRDefault="007833E9">
      <w:pPr>
        <w:pStyle w:val="TOC1"/>
        <w:rPr>
          <w:rFonts w:ascii="Calibri" w:eastAsia="DengXian" w:hAnsi="Calibri"/>
          <w:kern w:val="2"/>
          <w:szCs w:val="22"/>
        </w:rPr>
      </w:pPr>
      <w:r>
        <w:t>C.1</w:t>
      </w:r>
      <w:r>
        <w:rPr>
          <w:rFonts w:ascii="Calibri" w:eastAsia="DengXian" w:hAnsi="Calibri"/>
          <w:kern w:val="2"/>
          <w:szCs w:val="22"/>
        </w:rPr>
        <w:tab/>
      </w:r>
      <w:r>
        <w:rPr>
          <w:lang w:eastAsia="sv-SE"/>
        </w:rPr>
        <w:t>Measurement of conducted characteristics</w:t>
      </w:r>
      <w:r>
        <w:tab/>
      </w:r>
      <w:r>
        <w:fldChar w:fldCharType="begin"/>
      </w:r>
      <w:r>
        <w:instrText xml:space="preserve"> PAGEREF _Toc145511157 \h </w:instrText>
      </w:r>
      <w:r>
        <w:fldChar w:fldCharType="separate"/>
      </w:r>
      <w:r>
        <w:t>91</w:t>
      </w:r>
      <w:r>
        <w:fldChar w:fldCharType="end"/>
      </w:r>
    </w:p>
    <w:p w14:paraId="013FE63C" w14:textId="792180E9" w:rsidR="007833E9" w:rsidRDefault="007833E9">
      <w:pPr>
        <w:pStyle w:val="TOC8"/>
        <w:rPr>
          <w:rFonts w:ascii="Calibri" w:eastAsia="DengXian" w:hAnsi="Calibri"/>
          <w:b w:val="0"/>
          <w:kern w:val="2"/>
          <w:szCs w:val="22"/>
        </w:rPr>
      </w:pPr>
      <w:r>
        <w:t>Annex D (informative): Measurement system set-up</w:t>
      </w:r>
      <w:r>
        <w:tab/>
      </w:r>
      <w:r>
        <w:fldChar w:fldCharType="begin"/>
      </w:r>
      <w:r>
        <w:instrText xml:space="preserve"> PAGEREF _Toc145511158 \h </w:instrText>
      </w:r>
      <w:r>
        <w:fldChar w:fldCharType="separate"/>
      </w:r>
      <w:r>
        <w:t>91</w:t>
      </w:r>
      <w:r>
        <w:fldChar w:fldCharType="end"/>
      </w:r>
    </w:p>
    <w:p w14:paraId="0B7033AA" w14:textId="26DBC999" w:rsidR="007833E9" w:rsidRDefault="007833E9">
      <w:pPr>
        <w:pStyle w:val="TOC1"/>
        <w:rPr>
          <w:rFonts w:ascii="Calibri" w:eastAsia="DengXian" w:hAnsi="Calibri"/>
          <w:kern w:val="2"/>
          <w:szCs w:val="22"/>
        </w:rPr>
      </w:pPr>
      <w:r w:rsidRPr="000D5337">
        <w:rPr>
          <w:lang w:val="en-US" w:eastAsia="zh-CN"/>
        </w:rPr>
        <w:t>D</w:t>
      </w:r>
      <w:r>
        <w:t>.1</w:t>
      </w:r>
      <w:r>
        <w:rPr>
          <w:rFonts w:ascii="Calibri" w:eastAsia="DengXian" w:hAnsi="Calibri"/>
          <w:kern w:val="2"/>
          <w:szCs w:val="22"/>
        </w:rPr>
        <w:tab/>
      </w:r>
      <w:r>
        <w:t>Repeater output power and transmit ON/OFF power</w:t>
      </w:r>
      <w:r>
        <w:tab/>
      </w:r>
      <w:r>
        <w:fldChar w:fldCharType="begin"/>
      </w:r>
      <w:r>
        <w:instrText xml:space="preserve"> PAGEREF _Toc145511159 \h </w:instrText>
      </w:r>
      <w:r>
        <w:fldChar w:fldCharType="separate"/>
      </w:r>
      <w:r>
        <w:t>92</w:t>
      </w:r>
      <w:r>
        <w:fldChar w:fldCharType="end"/>
      </w:r>
    </w:p>
    <w:p w14:paraId="6A7AA625" w14:textId="13BC75F9" w:rsidR="007833E9" w:rsidRDefault="007833E9">
      <w:pPr>
        <w:pStyle w:val="TOC1"/>
        <w:rPr>
          <w:rFonts w:ascii="Calibri" w:eastAsia="DengXian" w:hAnsi="Calibri"/>
          <w:kern w:val="2"/>
          <w:szCs w:val="22"/>
        </w:rPr>
      </w:pPr>
      <w:r w:rsidRPr="000D5337">
        <w:rPr>
          <w:lang w:val="en-US" w:eastAsia="zh-CN"/>
        </w:rPr>
        <w:t>D</w:t>
      </w:r>
      <w:r>
        <w:t>.</w:t>
      </w:r>
      <w:r w:rsidRPr="000D5337">
        <w:rPr>
          <w:lang w:val="en-US" w:eastAsia="zh-CN"/>
        </w:rPr>
        <w:t>2</w:t>
      </w:r>
      <w:r>
        <w:rPr>
          <w:rFonts w:ascii="Calibri" w:eastAsia="DengXian" w:hAnsi="Calibri"/>
          <w:kern w:val="2"/>
          <w:szCs w:val="22"/>
        </w:rPr>
        <w:tab/>
      </w:r>
      <w:r>
        <w:t>Out of band gain</w:t>
      </w:r>
      <w:r>
        <w:tab/>
      </w:r>
      <w:r>
        <w:fldChar w:fldCharType="begin"/>
      </w:r>
      <w:r>
        <w:instrText xml:space="preserve"> PAGEREF _Toc145511160 \h </w:instrText>
      </w:r>
      <w:r>
        <w:fldChar w:fldCharType="separate"/>
      </w:r>
      <w:r>
        <w:t>92</w:t>
      </w:r>
      <w:r>
        <w:fldChar w:fldCharType="end"/>
      </w:r>
    </w:p>
    <w:p w14:paraId="7E44D748" w14:textId="10C529F2" w:rsidR="007833E9" w:rsidRDefault="007833E9">
      <w:pPr>
        <w:pStyle w:val="TOC1"/>
        <w:rPr>
          <w:rFonts w:ascii="Calibri" w:eastAsia="DengXian" w:hAnsi="Calibri"/>
          <w:kern w:val="2"/>
          <w:szCs w:val="22"/>
        </w:rPr>
      </w:pPr>
      <w:r w:rsidRPr="000D5337">
        <w:rPr>
          <w:lang w:val="en-US" w:eastAsia="zh-CN"/>
        </w:rPr>
        <w:t>D</w:t>
      </w:r>
      <w:r>
        <w:t>.</w:t>
      </w:r>
      <w:r w:rsidRPr="000D5337">
        <w:rPr>
          <w:lang w:val="en-US" w:eastAsia="zh-CN"/>
        </w:rPr>
        <w:t>3</w:t>
      </w:r>
      <w:r>
        <w:rPr>
          <w:rFonts w:ascii="Calibri" w:eastAsia="DengXian" w:hAnsi="Calibri"/>
          <w:kern w:val="2"/>
          <w:szCs w:val="22"/>
        </w:rPr>
        <w:tab/>
      </w:r>
      <w:r>
        <w:t>Unwanted emission: Operating band unwanted emission,</w:t>
      </w:r>
      <w:r w:rsidRPr="000D5337">
        <w:rPr>
          <w:lang w:val="en-US" w:eastAsia="zh-CN"/>
        </w:rPr>
        <w:t xml:space="preserve"> transmitter s</w:t>
      </w:r>
      <w:r>
        <w:t>purious emission, and ACLR</w:t>
      </w:r>
      <w:r>
        <w:tab/>
      </w:r>
      <w:r>
        <w:fldChar w:fldCharType="begin"/>
      </w:r>
      <w:r>
        <w:instrText xml:space="preserve"> PAGEREF _Toc145511161 \h </w:instrText>
      </w:r>
      <w:r>
        <w:fldChar w:fldCharType="separate"/>
      </w:r>
      <w:r>
        <w:t>93</w:t>
      </w:r>
      <w:r>
        <w:fldChar w:fldCharType="end"/>
      </w:r>
    </w:p>
    <w:p w14:paraId="3203D4A7" w14:textId="23EFB273" w:rsidR="007833E9" w:rsidRDefault="007833E9">
      <w:pPr>
        <w:pStyle w:val="TOC1"/>
        <w:rPr>
          <w:rFonts w:ascii="Calibri" w:eastAsia="DengXian" w:hAnsi="Calibri"/>
          <w:kern w:val="2"/>
          <w:szCs w:val="22"/>
        </w:rPr>
      </w:pPr>
      <w:r w:rsidRPr="000D5337">
        <w:rPr>
          <w:lang w:val="en-US" w:eastAsia="zh-CN"/>
        </w:rPr>
        <w:t>D</w:t>
      </w:r>
      <w:r>
        <w:t>.</w:t>
      </w:r>
      <w:r w:rsidRPr="000D5337">
        <w:rPr>
          <w:lang w:val="en-US" w:eastAsia="zh-CN"/>
        </w:rPr>
        <w:t>4</w:t>
      </w:r>
      <w:r>
        <w:rPr>
          <w:rFonts w:ascii="Calibri" w:eastAsia="DengXian" w:hAnsi="Calibri"/>
          <w:kern w:val="2"/>
          <w:szCs w:val="22"/>
        </w:rPr>
        <w:tab/>
      </w:r>
      <w:r>
        <w:t>Modulation Accuracy: Repeater Error Vector Magnitude and Frequency Stability</w:t>
      </w:r>
      <w:r>
        <w:tab/>
      </w:r>
      <w:r>
        <w:fldChar w:fldCharType="begin"/>
      </w:r>
      <w:r>
        <w:instrText xml:space="preserve"> PAGEREF _Toc145511162 \h </w:instrText>
      </w:r>
      <w:r>
        <w:fldChar w:fldCharType="separate"/>
      </w:r>
      <w:r>
        <w:t>93</w:t>
      </w:r>
      <w:r>
        <w:fldChar w:fldCharType="end"/>
      </w:r>
    </w:p>
    <w:p w14:paraId="5801C8EF" w14:textId="229B63A1" w:rsidR="007833E9" w:rsidRDefault="007833E9">
      <w:pPr>
        <w:pStyle w:val="TOC1"/>
        <w:rPr>
          <w:rFonts w:ascii="Calibri" w:eastAsia="DengXian" w:hAnsi="Calibri"/>
          <w:kern w:val="2"/>
          <w:szCs w:val="22"/>
        </w:rPr>
      </w:pPr>
      <w:r w:rsidRPr="000D5337">
        <w:rPr>
          <w:lang w:val="en-US" w:eastAsia="zh-CN"/>
        </w:rPr>
        <w:t>D</w:t>
      </w:r>
      <w:r>
        <w:t>.</w:t>
      </w:r>
      <w:r w:rsidRPr="000D5337">
        <w:rPr>
          <w:lang w:val="en-US" w:eastAsia="zh-CN"/>
        </w:rPr>
        <w:t>5</w:t>
      </w:r>
      <w:r>
        <w:rPr>
          <w:rFonts w:ascii="Calibri" w:eastAsia="DengXian" w:hAnsi="Calibri"/>
          <w:kern w:val="2"/>
          <w:szCs w:val="22"/>
        </w:rPr>
        <w:tab/>
      </w:r>
      <w:r>
        <w:t>Input intermodulation</w:t>
      </w:r>
      <w:r>
        <w:tab/>
      </w:r>
      <w:r>
        <w:fldChar w:fldCharType="begin"/>
      </w:r>
      <w:r>
        <w:instrText xml:space="preserve"> PAGEREF _Toc145511163 \h </w:instrText>
      </w:r>
      <w:r>
        <w:fldChar w:fldCharType="separate"/>
      </w:r>
      <w:r>
        <w:t>94</w:t>
      </w:r>
      <w:r>
        <w:fldChar w:fldCharType="end"/>
      </w:r>
    </w:p>
    <w:p w14:paraId="5786507D" w14:textId="59C46B4A" w:rsidR="007833E9" w:rsidRDefault="007833E9">
      <w:pPr>
        <w:pStyle w:val="TOC1"/>
        <w:rPr>
          <w:rFonts w:ascii="Calibri" w:eastAsia="DengXian" w:hAnsi="Calibri"/>
          <w:kern w:val="2"/>
          <w:szCs w:val="22"/>
        </w:rPr>
      </w:pPr>
      <w:r w:rsidRPr="000D5337">
        <w:rPr>
          <w:lang w:val="en-US" w:eastAsia="zh-CN"/>
        </w:rPr>
        <w:t>D</w:t>
      </w:r>
      <w:r>
        <w:t>.</w:t>
      </w:r>
      <w:r w:rsidRPr="000D5337">
        <w:rPr>
          <w:lang w:val="en-US" w:eastAsia="zh-CN"/>
        </w:rPr>
        <w:t>6</w:t>
      </w:r>
      <w:r>
        <w:rPr>
          <w:rFonts w:ascii="Calibri" w:eastAsia="DengXian" w:hAnsi="Calibri"/>
          <w:kern w:val="2"/>
          <w:szCs w:val="22"/>
        </w:rPr>
        <w:tab/>
      </w:r>
      <w:r>
        <w:t>Output Intermodulation</w:t>
      </w:r>
      <w:r>
        <w:tab/>
      </w:r>
      <w:r>
        <w:fldChar w:fldCharType="begin"/>
      </w:r>
      <w:r>
        <w:instrText xml:space="preserve"> PAGEREF _Toc145511164 \h </w:instrText>
      </w:r>
      <w:r>
        <w:fldChar w:fldCharType="separate"/>
      </w:r>
      <w:r>
        <w:t>94</w:t>
      </w:r>
      <w:r>
        <w:fldChar w:fldCharType="end"/>
      </w:r>
    </w:p>
    <w:p w14:paraId="56CAB92E" w14:textId="59078A6C" w:rsidR="007833E9" w:rsidRDefault="007833E9">
      <w:pPr>
        <w:pStyle w:val="TOC1"/>
        <w:rPr>
          <w:rFonts w:ascii="Calibri" w:eastAsia="DengXian" w:hAnsi="Calibri"/>
          <w:kern w:val="2"/>
          <w:szCs w:val="22"/>
        </w:rPr>
      </w:pPr>
      <w:r w:rsidRPr="000D5337">
        <w:rPr>
          <w:lang w:val="en-US" w:eastAsia="zh-CN"/>
        </w:rPr>
        <w:t>D</w:t>
      </w:r>
      <w:r>
        <w:t>.</w:t>
      </w:r>
      <w:r w:rsidRPr="000D5337">
        <w:rPr>
          <w:lang w:val="en-US" w:eastAsia="zh-CN"/>
        </w:rPr>
        <w:t>7</w:t>
      </w:r>
      <w:r>
        <w:rPr>
          <w:rFonts w:ascii="Calibri" w:eastAsia="DengXian" w:hAnsi="Calibri"/>
          <w:kern w:val="2"/>
          <w:szCs w:val="22"/>
        </w:rPr>
        <w:tab/>
      </w:r>
      <w:r>
        <w:t>Adjacent Channel Rejection Ratio</w:t>
      </w:r>
      <w:r>
        <w:tab/>
      </w:r>
      <w:r>
        <w:fldChar w:fldCharType="begin"/>
      </w:r>
      <w:r>
        <w:instrText xml:space="preserve"> PAGEREF _Toc145511165 \h </w:instrText>
      </w:r>
      <w:r>
        <w:fldChar w:fldCharType="separate"/>
      </w:r>
      <w:r>
        <w:t>95</w:t>
      </w:r>
      <w:r>
        <w:fldChar w:fldCharType="end"/>
      </w:r>
    </w:p>
    <w:p w14:paraId="3A2EF786" w14:textId="1FC6A23E" w:rsidR="007833E9" w:rsidRDefault="007833E9">
      <w:pPr>
        <w:pStyle w:val="TOC1"/>
        <w:rPr>
          <w:rFonts w:ascii="Calibri" w:eastAsia="DengXian" w:hAnsi="Calibri"/>
          <w:kern w:val="2"/>
          <w:szCs w:val="22"/>
        </w:rPr>
      </w:pPr>
      <w:r w:rsidRPr="000D5337">
        <w:rPr>
          <w:lang w:val="en-US" w:eastAsia="zh-CN"/>
        </w:rPr>
        <w:t>D</w:t>
      </w:r>
      <w:r>
        <w:t>.</w:t>
      </w:r>
      <w:r w:rsidRPr="000D5337">
        <w:rPr>
          <w:lang w:val="en-US" w:eastAsia="zh-CN"/>
        </w:rPr>
        <w:t>8</w:t>
      </w:r>
      <w:r>
        <w:rPr>
          <w:rFonts w:ascii="Calibri" w:eastAsia="DengXian" w:hAnsi="Calibri"/>
          <w:kern w:val="2"/>
          <w:szCs w:val="22"/>
        </w:rPr>
        <w:tab/>
      </w:r>
      <w:r w:rsidRPr="000D5337">
        <w:rPr>
          <w:lang w:val="en-US" w:eastAsia="zh-CN"/>
        </w:rPr>
        <w:t>Rx spurious emission requirement</w:t>
      </w:r>
      <w:r>
        <w:tab/>
      </w:r>
      <w:r>
        <w:fldChar w:fldCharType="begin"/>
      </w:r>
      <w:r>
        <w:instrText xml:space="preserve"> PAGEREF _Toc145511166 \h </w:instrText>
      </w:r>
      <w:r>
        <w:fldChar w:fldCharType="separate"/>
      </w:r>
      <w:r>
        <w:t>95</w:t>
      </w:r>
      <w:r>
        <w:fldChar w:fldCharType="end"/>
      </w:r>
    </w:p>
    <w:p w14:paraId="36DA930B" w14:textId="1057A605" w:rsidR="007833E9" w:rsidRDefault="007833E9">
      <w:pPr>
        <w:pStyle w:val="TOC8"/>
        <w:rPr>
          <w:rFonts w:ascii="Calibri" w:eastAsia="DengXian" w:hAnsi="Calibri"/>
          <w:b w:val="0"/>
          <w:kern w:val="2"/>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_Toc145511167 \h </w:instrText>
      </w:r>
      <w:r>
        <w:fldChar w:fldCharType="separate"/>
      </w:r>
      <w:r>
        <w:t>95</w:t>
      </w:r>
      <w:r>
        <w:fldChar w:fldCharType="end"/>
      </w:r>
    </w:p>
    <w:p w14:paraId="7A47CBC8" w14:textId="4BA1186D" w:rsidR="007833E9" w:rsidRDefault="007833E9">
      <w:pPr>
        <w:pStyle w:val="TOC1"/>
        <w:rPr>
          <w:rFonts w:ascii="Calibri" w:eastAsia="DengXian" w:hAnsi="Calibri"/>
          <w:kern w:val="2"/>
          <w:szCs w:val="22"/>
        </w:rPr>
      </w:pPr>
      <w:r>
        <w:rPr>
          <w:lang w:eastAsia="zh-CN"/>
        </w:rPr>
        <w:t>E</w:t>
      </w:r>
      <w:r>
        <w:t>.1</w:t>
      </w:r>
      <w:r>
        <w:rPr>
          <w:rFonts w:ascii="Calibri" w:eastAsia="DengXian" w:hAnsi="Calibri"/>
          <w:kern w:val="2"/>
          <w:szCs w:val="22"/>
        </w:rPr>
        <w:tab/>
      </w:r>
      <w:r>
        <w:t>General</w:t>
      </w:r>
      <w:r>
        <w:tab/>
      </w:r>
      <w:r>
        <w:fldChar w:fldCharType="begin"/>
      </w:r>
      <w:r>
        <w:instrText xml:space="preserve"> PAGEREF _Toc145511168 \h </w:instrText>
      </w:r>
      <w:r>
        <w:fldChar w:fldCharType="separate"/>
      </w:r>
      <w:r>
        <w:t>96</w:t>
      </w:r>
      <w:r>
        <w:fldChar w:fldCharType="end"/>
      </w:r>
    </w:p>
    <w:p w14:paraId="2F61C01A" w14:textId="72C1521F" w:rsidR="007833E9" w:rsidRDefault="007833E9">
      <w:pPr>
        <w:pStyle w:val="TOC1"/>
        <w:rPr>
          <w:rFonts w:ascii="Calibri" w:eastAsia="DengXian" w:hAnsi="Calibri"/>
          <w:kern w:val="2"/>
          <w:szCs w:val="22"/>
        </w:rPr>
      </w:pPr>
      <w:r>
        <w:rPr>
          <w:lang w:eastAsia="zh-CN"/>
        </w:rPr>
        <w:t>E</w:t>
      </w:r>
      <w:r>
        <w:t>.2</w:t>
      </w:r>
      <w:r>
        <w:rPr>
          <w:rFonts w:ascii="Calibri" w:eastAsia="DengXian" w:hAnsi="Calibri"/>
          <w:kern w:val="2"/>
          <w:szCs w:val="22"/>
        </w:rPr>
        <w:tab/>
      </w:r>
      <w:r>
        <w:t>Basic principles</w:t>
      </w:r>
      <w:r>
        <w:tab/>
      </w:r>
      <w:r>
        <w:fldChar w:fldCharType="begin"/>
      </w:r>
      <w:r>
        <w:instrText xml:space="preserve"> PAGEREF _Toc145511169 \h </w:instrText>
      </w:r>
      <w:r>
        <w:fldChar w:fldCharType="separate"/>
      </w:r>
      <w:r>
        <w:t>96</w:t>
      </w:r>
      <w:r>
        <w:fldChar w:fldCharType="end"/>
      </w:r>
    </w:p>
    <w:p w14:paraId="54137671" w14:textId="6DB0AE7E" w:rsidR="007833E9" w:rsidRDefault="007833E9">
      <w:pPr>
        <w:pStyle w:val="TOC2"/>
        <w:rPr>
          <w:rFonts w:ascii="Calibri" w:eastAsia="DengXian" w:hAnsi="Calibri"/>
          <w:kern w:val="2"/>
          <w:sz w:val="22"/>
          <w:szCs w:val="22"/>
        </w:rPr>
      </w:pPr>
      <w:r>
        <w:rPr>
          <w:lang w:eastAsia="zh-CN"/>
        </w:rPr>
        <w:t>E</w:t>
      </w:r>
      <w:r>
        <w:t>.2.1</w:t>
      </w:r>
      <w:r>
        <w:rPr>
          <w:rFonts w:ascii="Calibri" w:eastAsia="DengXian" w:hAnsi="Calibri"/>
          <w:kern w:val="2"/>
          <w:sz w:val="22"/>
          <w:szCs w:val="22"/>
        </w:rPr>
        <w:tab/>
      </w:r>
      <w:r>
        <w:t>Output signal of the repeater under test</w:t>
      </w:r>
      <w:r>
        <w:tab/>
      </w:r>
      <w:r>
        <w:fldChar w:fldCharType="begin"/>
      </w:r>
      <w:r>
        <w:instrText xml:space="preserve"> PAGEREF _Toc145511170 \h </w:instrText>
      </w:r>
      <w:r>
        <w:fldChar w:fldCharType="separate"/>
      </w:r>
      <w:r>
        <w:t>96</w:t>
      </w:r>
      <w:r>
        <w:fldChar w:fldCharType="end"/>
      </w:r>
    </w:p>
    <w:p w14:paraId="09B3B475" w14:textId="7EF27B41" w:rsidR="007833E9" w:rsidRDefault="007833E9">
      <w:pPr>
        <w:pStyle w:val="TOC2"/>
        <w:rPr>
          <w:rFonts w:ascii="Calibri" w:eastAsia="DengXian" w:hAnsi="Calibri"/>
          <w:kern w:val="2"/>
          <w:sz w:val="22"/>
          <w:szCs w:val="22"/>
        </w:rPr>
      </w:pPr>
      <w:r>
        <w:rPr>
          <w:lang w:eastAsia="zh-CN"/>
        </w:rPr>
        <w:t>E</w:t>
      </w:r>
      <w:r>
        <w:t>.2.2</w:t>
      </w:r>
      <w:r>
        <w:rPr>
          <w:rFonts w:ascii="Calibri" w:eastAsia="DengXian" w:hAnsi="Calibri"/>
          <w:kern w:val="2"/>
          <w:sz w:val="22"/>
          <w:szCs w:val="22"/>
        </w:rPr>
        <w:tab/>
      </w:r>
      <w:r>
        <w:t>Ideal signal</w:t>
      </w:r>
      <w:r>
        <w:tab/>
      </w:r>
      <w:r>
        <w:fldChar w:fldCharType="begin"/>
      </w:r>
      <w:r>
        <w:instrText xml:space="preserve"> PAGEREF _Toc145511171 \h </w:instrText>
      </w:r>
      <w:r>
        <w:fldChar w:fldCharType="separate"/>
      </w:r>
      <w:r>
        <w:t>96</w:t>
      </w:r>
      <w:r>
        <w:fldChar w:fldCharType="end"/>
      </w:r>
    </w:p>
    <w:p w14:paraId="4E1E9317" w14:textId="1DF10B9F" w:rsidR="007833E9" w:rsidRDefault="007833E9">
      <w:pPr>
        <w:pStyle w:val="TOC2"/>
        <w:rPr>
          <w:rFonts w:ascii="Calibri" w:eastAsia="DengXian" w:hAnsi="Calibri"/>
          <w:kern w:val="2"/>
          <w:sz w:val="22"/>
          <w:szCs w:val="22"/>
        </w:rPr>
      </w:pPr>
      <w:r>
        <w:rPr>
          <w:lang w:eastAsia="zh-CN"/>
        </w:rPr>
        <w:t>E</w:t>
      </w:r>
      <w:r>
        <w:t>.2.3</w:t>
      </w:r>
      <w:r>
        <w:rPr>
          <w:rFonts w:ascii="Calibri" w:eastAsia="DengXian" w:hAnsi="Calibri"/>
          <w:kern w:val="2"/>
          <w:sz w:val="22"/>
          <w:szCs w:val="22"/>
        </w:rPr>
        <w:tab/>
      </w:r>
      <w:r>
        <w:t>Measurement results</w:t>
      </w:r>
      <w:r>
        <w:tab/>
      </w:r>
      <w:r>
        <w:fldChar w:fldCharType="begin"/>
      </w:r>
      <w:r>
        <w:instrText xml:space="preserve"> PAGEREF _Toc145511172 \h </w:instrText>
      </w:r>
      <w:r>
        <w:fldChar w:fldCharType="separate"/>
      </w:r>
      <w:r>
        <w:t>97</w:t>
      </w:r>
      <w:r>
        <w:fldChar w:fldCharType="end"/>
      </w:r>
    </w:p>
    <w:p w14:paraId="05FDC81A" w14:textId="6EC717A6" w:rsidR="007833E9" w:rsidRDefault="007833E9">
      <w:pPr>
        <w:pStyle w:val="TOC2"/>
        <w:rPr>
          <w:rFonts w:ascii="Calibri" w:eastAsia="DengXian" w:hAnsi="Calibri"/>
          <w:kern w:val="2"/>
          <w:sz w:val="22"/>
          <w:szCs w:val="22"/>
        </w:rPr>
      </w:pPr>
      <w:r>
        <w:rPr>
          <w:lang w:eastAsia="zh-CN"/>
        </w:rPr>
        <w:t>E</w:t>
      </w:r>
      <w:r>
        <w:t>.2.4</w:t>
      </w:r>
      <w:r>
        <w:rPr>
          <w:rFonts w:ascii="Calibri" w:eastAsia="DengXian" w:hAnsi="Calibri"/>
          <w:kern w:val="2"/>
          <w:sz w:val="22"/>
          <w:szCs w:val="22"/>
        </w:rPr>
        <w:tab/>
      </w:r>
      <w:r>
        <w:t>Measurement points</w:t>
      </w:r>
      <w:r>
        <w:tab/>
      </w:r>
      <w:r>
        <w:fldChar w:fldCharType="begin"/>
      </w:r>
      <w:r>
        <w:instrText xml:space="preserve"> PAGEREF _Toc145511173 \h </w:instrText>
      </w:r>
      <w:r>
        <w:fldChar w:fldCharType="separate"/>
      </w:r>
      <w:r>
        <w:t>97</w:t>
      </w:r>
      <w:r>
        <w:fldChar w:fldCharType="end"/>
      </w:r>
    </w:p>
    <w:p w14:paraId="73F252C0" w14:textId="3FEE1E43" w:rsidR="007833E9" w:rsidRDefault="007833E9">
      <w:pPr>
        <w:pStyle w:val="TOC1"/>
        <w:rPr>
          <w:rFonts w:ascii="Calibri" w:eastAsia="DengXian" w:hAnsi="Calibri"/>
          <w:kern w:val="2"/>
          <w:szCs w:val="22"/>
        </w:rPr>
      </w:pPr>
      <w:r>
        <w:rPr>
          <w:lang w:eastAsia="zh-CN"/>
        </w:rPr>
        <w:t>E</w:t>
      </w:r>
      <w:r>
        <w:t>.3</w:t>
      </w:r>
      <w:r>
        <w:rPr>
          <w:rFonts w:ascii="Calibri" w:eastAsia="DengXian" w:hAnsi="Calibri"/>
          <w:kern w:val="2"/>
          <w:szCs w:val="22"/>
        </w:rPr>
        <w:tab/>
      </w:r>
      <w:r>
        <w:t>Pre-FFT minimization process</w:t>
      </w:r>
      <w:r>
        <w:tab/>
      </w:r>
      <w:r>
        <w:fldChar w:fldCharType="begin"/>
      </w:r>
      <w:r>
        <w:instrText xml:space="preserve"> PAGEREF _Toc145511174 \h </w:instrText>
      </w:r>
      <w:r>
        <w:fldChar w:fldCharType="separate"/>
      </w:r>
      <w:r>
        <w:t>98</w:t>
      </w:r>
      <w:r>
        <w:fldChar w:fldCharType="end"/>
      </w:r>
    </w:p>
    <w:p w14:paraId="325D90A1" w14:textId="3253D397" w:rsidR="007833E9" w:rsidRDefault="007833E9">
      <w:pPr>
        <w:pStyle w:val="TOC1"/>
        <w:rPr>
          <w:rFonts w:ascii="Calibri" w:eastAsia="DengXian" w:hAnsi="Calibri"/>
          <w:kern w:val="2"/>
          <w:szCs w:val="22"/>
        </w:rPr>
      </w:pPr>
      <w:r>
        <w:rPr>
          <w:lang w:eastAsia="zh-CN"/>
        </w:rPr>
        <w:t>E</w:t>
      </w:r>
      <w:r>
        <w:t>.4</w:t>
      </w:r>
      <w:r>
        <w:rPr>
          <w:rFonts w:ascii="Calibri" w:eastAsia="DengXian" w:hAnsi="Calibri"/>
          <w:kern w:val="2"/>
          <w:szCs w:val="22"/>
        </w:rPr>
        <w:tab/>
      </w:r>
      <w:r>
        <w:t>Timing of the FFT window</w:t>
      </w:r>
      <w:r>
        <w:tab/>
      </w:r>
      <w:r>
        <w:fldChar w:fldCharType="begin"/>
      </w:r>
      <w:r>
        <w:instrText xml:space="preserve"> PAGEREF _Toc145511175 \h </w:instrText>
      </w:r>
      <w:r>
        <w:fldChar w:fldCharType="separate"/>
      </w:r>
      <w:r>
        <w:t>98</w:t>
      </w:r>
      <w:r>
        <w:fldChar w:fldCharType="end"/>
      </w:r>
    </w:p>
    <w:p w14:paraId="4A823426" w14:textId="255E638C" w:rsidR="007833E9" w:rsidRDefault="007833E9">
      <w:pPr>
        <w:pStyle w:val="TOC1"/>
        <w:rPr>
          <w:rFonts w:ascii="Calibri" w:eastAsia="DengXian" w:hAnsi="Calibri"/>
          <w:kern w:val="2"/>
          <w:szCs w:val="22"/>
        </w:rPr>
      </w:pPr>
      <w:r>
        <w:rPr>
          <w:lang w:eastAsia="zh-CN"/>
        </w:rPr>
        <w:t>E</w:t>
      </w:r>
      <w:r>
        <w:t>.5</w:t>
      </w:r>
      <w:r>
        <w:rPr>
          <w:rFonts w:ascii="Calibri" w:eastAsia="DengXian" w:hAnsi="Calibri"/>
          <w:kern w:val="2"/>
          <w:szCs w:val="22"/>
        </w:rPr>
        <w:tab/>
      </w:r>
      <w:r>
        <w:t>Resource element TX power</w:t>
      </w:r>
      <w:r>
        <w:tab/>
      </w:r>
      <w:r>
        <w:fldChar w:fldCharType="begin"/>
      </w:r>
      <w:r>
        <w:instrText xml:space="preserve"> PAGEREF _Toc145511176 \h </w:instrText>
      </w:r>
      <w:r>
        <w:fldChar w:fldCharType="separate"/>
      </w:r>
      <w:r>
        <w:t>99</w:t>
      </w:r>
      <w:r>
        <w:fldChar w:fldCharType="end"/>
      </w:r>
    </w:p>
    <w:p w14:paraId="00177079" w14:textId="403EEDF8" w:rsidR="007833E9" w:rsidRDefault="007833E9">
      <w:pPr>
        <w:pStyle w:val="TOC1"/>
        <w:rPr>
          <w:rFonts w:ascii="Calibri" w:eastAsia="DengXian" w:hAnsi="Calibri"/>
          <w:kern w:val="2"/>
          <w:szCs w:val="22"/>
        </w:rPr>
      </w:pPr>
      <w:r>
        <w:rPr>
          <w:lang w:eastAsia="zh-CN"/>
        </w:rPr>
        <w:t>E</w:t>
      </w:r>
      <w:r>
        <w:t>.6</w:t>
      </w:r>
      <w:r>
        <w:rPr>
          <w:rFonts w:ascii="Calibri" w:eastAsia="DengXian" w:hAnsi="Calibri"/>
          <w:kern w:val="2"/>
          <w:szCs w:val="22"/>
        </w:rPr>
        <w:tab/>
      </w:r>
      <w:r>
        <w:t>Post-FFT equalisation</w:t>
      </w:r>
      <w:r>
        <w:tab/>
      </w:r>
      <w:r>
        <w:fldChar w:fldCharType="begin"/>
      </w:r>
      <w:r>
        <w:instrText xml:space="preserve"> PAGEREF _Toc145511177 \h </w:instrText>
      </w:r>
      <w:r>
        <w:fldChar w:fldCharType="separate"/>
      </w:r>
      <w:r>
        <w:t>99</w:t>
      </w:r>
      <w:r>
        <w:fldChar w:fldCharType="end"/>
      </w:r>
    </w:p>
    <w:p w14:paraId="1E427D31" w14:textId="3FF86749" w:rsidR="007833E9" w:rsidRDefault="007833E9">
      <w:pPr>
        <w:pStyle w:val="TOC1"/>
        <w:rPr>
          <w:rFonts w:ascii="Calibri" w:eastAsia="DengXian" w:hAnsi="Calibri"/>
          <w:kern w:val="2"/>
          <w:szCs w:val="22"/>
        </w:rPr>
      </w:pPr>
      <w:r>
        <w:rPr>
          <w:lang w:eastAsia="zh-CN"/>
        </w:rPr>
        <w:t>E</w:t>
      </w:r>
      <w:r>
        <w:t>.7</w:t>
      </w:r>
      <w:r>
        <w:rPr>
          <w:rFonts w:ascii="Calibri" w:eastAsia="DengXian" w:hAnsi="Calibri"/>
          <w:kern w:val="2"/>
          <w:szCs w:val="22"/>
        </w:rPr>
        <w:tab/>
      </w:r>
      <w:r>
        <w:t>EVM</w:t>
      </w:r>
      <w:r>
        <w:tab/>
      </w:r>
      <w:r>
        <w:fldChar w:fldCharType="begin"/>
      </w:r>
      <w:r>
        <w:instrText xml:space="preserve"> PAGEREF _Toc145511178 \h </w:instrText>
      </w:r>
      <w:r>
        <w:fldChar w:fldCharType="separate"/>
      </w:r>
      <w:r>
        <w:t>101</w:t>
      </w:r>
      <w:r>
        <w:fldChar w:fldCharType="end"/>
      </w:r>
    </w:p>
    <w:p w14:paraId="77C99338" w14:textId="61363FE2" w:rsidR="007833E9" w:rsidRDefault="007833E9">
      <w:pPr>
        <w:pStyle w:val="TOC2"/>
        <w:rPr>
          <w:rFonts w:ascii="Calibri" w:eastAsia="DengXian" w:hAnsi="Calibri"/>
          <w:kern w:val="2"/>
          <w:sz w:val="22"/>
          <w:szCs w:val="22"/>
        </w:rPr>
      </w:pPr>
      <w:r>
        <w:rPr>
          <w:lang w:eastAsia="zh-CN"/>
        </w:rPr>
        <w:t>E</w:t>
      </w:r>
      <w:r w:rsidRPr="000D5337">
        <w:rPr>
          <w:rFonts w:eastAsia="Osaka"/>
        </w:rPr>
        <w:t>.7.0</w:t>
      </w:r>
      <w:r>
        <w:rPr>
          <w:rFonts w:ascii="Calibri" w:eastAsia="DengXian" w:hAnsi="Calibri"/>
          <w:kern w:val="2"/>
          <w:sz w:val="22"/>
          <w:szCs w:val="22"/>
        </w:rPr>
        <w:tab/>
      </w:r>
      <w:r w:rsidRPr="000D5337">
        <w:rPr>
          <w:rFonts w:eastAsia="Osaka"/>
        </w:rPr>
        <w:t>General</w:t>
      </w:r>
      <w:r>
        <w:tab/>
      </w:r>
      <w:r>
        <w:fldChar w:fldCharType="begin"/>
      </w:r>
      <w:r>
        <w:instrText xml:space="preserve"> PAGEREF _Toc145511179 \h </w:instrText>
      </w:r>
      <w:r>
        <w:fldChar w:fldCharType="separate"/>
      </w:r>
      <w:r>
        <w:t>101</w:t>
      </w:r>
      <w:r>
        <w:fldChar w:fldCharType="end"/>
      </w:r>
    </w:p>
    <w:p w14:paraId="0B21D1B2" w14:textId="33696702" w:rsidR="007833E9" w:rsidRDefault="007833E9">
      <w:pPr>
        <w:pStyle w:val="TOC2"/>
        <w:rPr>
          <w:rFonts w:ascii="Calibri" w:eastAsia="DengXian" w:hAnsi="Calibri"/>
          <w:kern w:val="2"/>
          <w:sz w:val="22"/>
          <w:szCs w:val="22"/>
        </w:rPr>
      </w:pPr>
      <w:r>
        <w:rPr>
          <w:lang w:eastAsia="zh-CN"/>
        </w:rPr>
        <w:t>E</w:t>
      </w:r>
      <w:r>
        <w:t>.7.1</w:t>
      </w:r>
      <w:r>
        <w:rPr>
          <w:rFonts w:ascii="Calibri" w:eastAsia="DengXian" w:hAnsi="Calibri"/>
          <w:kern w:val="2"/>
          <w:sz w:val="22"/>
          <w:szCs w:val="22"/>
        </w:rPr>
        <w:tab/>
      </w:r>
      <w:r>
        <w:t>Averaged EVM (FDD)</w:t>
      </w:r>
      <w:r>
        <w:tab/>
      </w:r>
      <w:r>
        <w:fldChar w:fldCharType="begin"/>
      </w:r>
      <w:r>
        <w:instrText xml:space="preserve"> PAGEREF _Toc145511180 \h </w:instrText>
      </w:r>
      <w:r>
        <w:fldChar w:fldCharType="separate"/>
      </w:r>
      <w:r>
        <w:t>101</w:t>
      </w:r>
      <w:r>
        <w:fldChar w:fldCharType="end"/>
      </w:r>
    </w:p>
    <w:p w14:paraId="2B764101" w14:textId="4072BC25" w:rsidR="007833E9" w:rsidRDefault="007833E9">
      <w:pPr>
        <w:pStyle w:val="TOC2"/>
        <w:rPr>
          <w:rFonts w:ascii="Calibri" w:eastAsia="DengXian" w:hAnsi="Calibri"/>
          <w:kern w:val="2"/>
          <w:sz w:val="22"/>
          <w:szCs w:val="22"/>
        </w:rPr>
      </w:pPr>
      <w:r>
        <w:rPr>
          <w:lang w:eastAsia="zh-CN"/>
        </w:rPr>
        <w:t>E</w:t>
      </w:r>
      <w:r>
        <w:t>.7.2</w:t>
      </w:r>
      <w:r>
        <w:rPr>
          <w:rFonts w:ascii="Calibri" w:eastAsia="DengXian" w:hAnsi="Calibri"/>
          <w:kern w:val="2"/>
          <w:sz w:val="22"/>
          <w:szCs w:val="22"/>
        </w:rPr>
        <w:tab/>
      </w:r>
      <w:r>
        <w:t>Averaged EVM (TDD)</w:t>
      </w:r>
      <w:r>
        <w:tab/>
      </w:r>
      <w:r>
        <w:fldChar w:fldCharType="begin"/>
      </w:r>
      <w:r>
        <w:instrText xml:space="preserve"> PAGEREF _Toc145511181 \h </w:instrText>
      </w:r>
      <w:r>
        <w:fldChar w:fldCharType="separate"/>
      </w:r>
      <w:r>
        <w:t>102</w:t>
      </w:r>
      <w:r>
        <w:fldChar w:fldCharType="end"/>
      </w:r>
    </w:p>
    <w:p w14:paraId="72A884B3" w14:textId="05DACDFC" w:rsidR="007833E9" w:rsidRDefault="007833E9">
      <w:pPr>
        <w:pStyle w:val="TOC8"/>
        <w:rPr>
          <w:rFonts w:ascii="Calibri" w:eastAsia="DengXian" w:hAnsi="Calibri"/>
          <w:b w:val="0"/>
          <w:kern w:val="2"/>
          <w:szCs w:val="22"/>
        </w:rPr>
      </w:pPr>
      <w:r>
        <w:t xml:space="preserve">Annex </w:t>
      </w:r>
      <w:r>
        <w:rPr>
          <w:lang w:eastAsia="zh-CN"/>
        </w:rPr>
        <w:t>F</w:t>
      </w:r>
      <w:r>
        <w:t xml:space="preserve"> (informative): Change history</w:t>
      </w:r>
      <w:r>
        <w:tab/>
      </w:r>
      <w:r>
        <w:fldChar w:fldCharType="begin"/>
      </w:r>
      <w:r>
        <w:instrText xml:space="preserve"> PAGEREF _Toc145511182 \h </w:instrText>
      </w:r>
      <w:r>
        <w:fldChar w:fldCharType="separate"/>
      </w:r>
      <w:r>
        <w:t>103</w:t>
      </w:r>
      <w:r>
        <w:fldChar w:fldCharType="end"/>
      </w:r>
    </w:p>
    <w:p w14:paraId="35FD7C08" w14:textId="0487F9E7" w:rsidR="00C35F46" w:rsidRPr="007530C6" w:rsidRDefault="007833E9" w:rsidP="001F0A6C">
      <w:pPr>
        <w:pStyle w:val="Guidance"/>
        <w:rPr>
          <w:noProof/>
          <w:sz w:val="22"/>
          <w:lang w:eastAsia="zh-CN"/>
        </w:rPr>
        <w:sectPr w:rsidR="00C35F46" w:rsidRPr="007530C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70146"/>
      <w:bookmarkStart w:id="22" w:name="_Toc138884539"/>
      <w:bookmarkStart w:id="23" w:name="_Toc145510947"/>
      <w:bookmarkEnd w:id="15"/>
      <w:r w:rsidRPr="007530C6">
        <w:lastRenderedPageBreak/>
        <w:t>Foreword</w:t>
      </w:r>
      <w:bookmarkEnd w:id="16"/>
      <w:bookmarkEnd w:id="17"/>
      <w:bookmarkEnd w:id="18"/>
      <w:bookmarkEnd w:id="19"/>
      <w:bookmarkEnd w:id="20"/>
      <w:bookmarkEnd w:id="21"/>
      <w:bookmarkEnd w:id="22"/>
      <w:bookmarkEnd w:id="23"/>
    </w:p>
    <w:p w14:paraId="2511FBFA" w14:textId="0398AA65" w:rsidR="00080512" w:rsidRPr="007530C6" w:rsidRDefault="00080512">
      <w:r w:rsidRPr="007530C6">
        <w:t xml:space="preserve">This Technical </w:t>
      </w:r>
      <w:bookmarkStart w:id="24" w:name="spectype3"/>
      <w:r w:rsidRPr="007530C6">
        <w:t>Specification</w:t>
      </w:r>
      <w:bookmarkEnd w:id="24"/>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5" w:name="introduction"/>
      <w:bookmarkEnd w:id="25"/>
      <w:r w:rsidRPr="007530C6">
        <w:br w:type="page"/>
      </w:r>
      <w:bookmarkStart w:id="26" w:name="scope"/>
      <w:bookmarkStart w:id="27" w:name="_Toc120613067"/>
      <w:bookmarkStart w:id="28" w:name="_Toc121756607"/>
      <w:bookmarkStart w:id="29" w:name="_Toc121820177"/>
      <w:bookmarkStart w:id="30" w:name="_Toc124157927"/>
      <w:bookmarkStart w:id="31" w:name="_Toc130560504"/>
      <w:bookmarkStart w:id="32" w:name="_Toc137470147"/>
      <w:bookmarkStart w:id="33" w:name="_Toc138884540"/>
      <w:bookmarkStart w:id="34" w:name="_Toc145510948"/>
      <w:bookmarkEnd w:id="26"/>
      <w:r w:rsidRPr="007530C6">
        <w:lastRenderedPageBreak/>
        <w:t>1</w:t>
      </w:r>
      <w:r w:rsidRPr="007530C6">
        <w:tab/>
        <w:t>Scope</w:t>
      </w:r>
      <w:bookmarkEnd w:id="27"/>
      <w:bookmarkEnd w:id="28"/>
      <w:bookmarkEnd w:id="29"/>
      <w:bookmarkEnd w:id="30"/>
      <w:bookmarkEnd w:id="31"/>
      <w:bookmarkEnd w:id="32"/>
      <w:bookmarkEnd w:id="33"/>
      <w:bookmarkEnd w:id="34"/>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35" w:name="references"/>
      <w:bookmarkStart w:id="36" w:name="_Toc120613068"/>
      <w:bookmarkStart w:id="37" w:name="_Toc121756608"/>
      <w:bookmarkStart w:id="38" w:name="_Toc121820178"/>
      <w:bookmarkStart w:id="39" w:name="_Toc124157928"/>
      <w:bookmarkStart w:id="40" w:name="_Toc130560505"/>
      <w:bookmarkStart w:id="41" w:name="_Toc137470148"/>
      <w:bookmarkStart w:id="42" w:name="_Toc138884541"/>
      <w:bookmarkStart w:id="43" w:name="_Toc145510949"/>
      <w:bookmarkEnd w:id="35"/>
      <w:r w:rsidRPr="007530C6">
        <w:t>2</w:t>
      </w:r>
      <w:r w:rsidRPr="007530C6">
        <w:tab/>
        <w:t>References</w:t>
      </w:r>
      <w:bookmarkEnd w:id="36"/>
      <w:bookmarkEnd w:id="37"/>
      <w:bookmarkEnd w:id="38"/>
      <w:bookmarkEnd w:id="39"/>
      <w:bookmarkEnd w:id="40"/>
      <w:bookmarkEnd w:id="41"/>
      <w:bookmarkEnd w:id="42"/>
      <w:bookmarkEnd w:id="43"/>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44" w:name="definitions"/>
      <w:bookmarkStart w:id="45" w:name="_Toc120613069"/>
      <w:bookmarkStart w:id="46" w:name="_Toc121756609"/>
      <w:bookmarkStart w:id="47" w:name="_Toc121820179"/>
      <w:bookmarkStart w:id="48" w:name="_Toc124157929"/>
      <w:bookmarkStart w:id="49" w:name="_Toc130560506"/>
      <w:bookmarkStart w:id="50" w:name="_Toc137470149"/>
      <w:bookmarkStart w:id="51" w:name="_Toc138884542"/>
      <w:bookmarkStart w:id="52" w:name="_Toc145510950"/>
      <w:bookmarkEnd w:id="44"/>
      <w:r w:rsidRPr="007530C6">
        <w:t>3</w:t>
      </w:r>
      <w:r w:rsidRPr="007530C6">
        <w:tab/>
        <w:t>Definitions</w:t>
      </w:r>
      <w:r w:rsidR="00602AEA" w:rsidRPr="007530C6">
        <w:t xml:space="preserve"> of terms, symbols and abbreviations</w:t>
      </w:r>
      <w:bookmarkEnd w:id="45"/>
      <w:bookmarkEnd w:id="46"/>
      <w:bookmarkEnd w:id="47"/>
      <w:bookmarkEnd w:id="48"/>
      <w:bookmarkEnd w:id="49"/>
      <w:bookmarkEnd w:id="50"/>
      <w:bookmarkEnd w:id="51"/>
      <w:bookmarkEnd w:id="52"/>
    </w:p>
    <w:p w14:paraId="6CBABCF9" w14:textId="77777777" w:rsidR="00080512" w:rsidRPr="007530C6" w:rsidRDefault="00080512">
      <w:pPr>
        <w:pStyle w:val="Heading2"/>
      </w:pPr>
      <w:bookmarkStart w:id="53" w:name="_Toc120613070"/>
      <w:bookmarkStart w:id="54" w:name="_Toc121756610"/>
      <w:bookmarkStart w:id="55" w:name="_Toc121820180"/>
      <w:bookmarkStart w:id="56" w:name="_Toc124157930"/>
      <w:bookmarkStart w:id="57" w:name="_Toc130560507"/>
      <w:bookmarkStart w:id="58" w:name="_Toc137470150"/>
      <w:bookmarkStart w:id="59" w:name="_Toc138884543"/>
      <w:bookmarkStart w:id="60" w:name="_Toc145510951"/>
      <w:r w:rsidRPr="007530C6">
        <w:t>3.1</w:t>
      </w:r>
      <w:r w:rsidRPr="007530C6">
        <w:tab/>
      </w:r>
      <w:r w:rsidR="002B6339" w:rsidRPr="007530C6">
        <w:t>Terms</w:t>
      </w:r>
      <w:bookmarkEnd w:id="53"/>
      <w:bookmarkEnd w:id="54"/>
      <w:bookmarkEnd w:id="55"/>
      <w:bookmarkEnd w:id="56"/>
      <w:bookmarkEnd w:id="57"/>
      <w:bookmarkEnd w:id="58"/>
      <w:bookmarkEnd w:id="59"/>
      <w:bookmarkEnd w:id="60"/>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4D62FC">
        <w:rPr>
          <w:position w:val="-17"/>
        </w:rPr>
        <w:pict w14:anchorId="0754D7AB">
          <v:shape id="_x0000_i1027" type="#_x0000_t75" style="width:141.05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instrText xml:space="preserve"> </w:instrText>
      </w:r>
      <w:r w:rsidRPr="007530C6">
        <w:fldChar w:fldCharType="separate"/>
      </w:r>
      <w:r w:rsidR="004D62FC">
        <w:rPr>
          <w:position w:val="-17"/>
        </w:rPr>
        <w:pict w14:anchorId="192EF14C">
          <v:shape id="_x0000_i1028" type="#_x0000_t75" style="width:141.05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54CF89AA" w:rsidR="00F453A7" w:rsidRPr="007530C6" w:rsidRDefault="00C01C77" w:rsidP="00F453A7">
      <w:r w:rsidRPr="006622F5">
        <w:rPr>
          <w:rFonts w:cs="v5.0.0"/>
          <w:b/>
          <w:bCs/>
        </w:rPr>
        <w:t xml:space="preserve">Maximum passband output power: </w:t>
      </w:r>
      <w:r w:rsidRPr="006622F5">
        <w:t xml:space="preserve">mean power level measured per </w:t>
      </w:r>
      <w:r w:rsidRPr="006622F5">
        <w:rPr>
          <w:i/>
        </w:rPr>
        <w:t>passband</w:t>
      </w:r>
      <w:r w:rsidRPr="006622F5">
        <w:t xml:space="preserve"> at the </w:t>
      </w:r>
      <w:r w:rsidRPr="006622F5">
        <w:rPr>
          <w:i/>
        </w:rPr>
        <w:t>antenna connector</w:t>
      </w:r>
      <w:r w:rsidRPr="006622F5">
        <w:t xml:space="preserve">, during the </w:t>
      </w:r>
      <w:r w:rsidRPr="009B4C94">
        <w:rPr>
          <w:i/>
        </w:rPr>
        <w:t>transmitter ON state</w:t>
      </w:r>
      <w:r w:rsidRPr="006622F5">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37379651" w14:textId="63F94879" w:rsidR="00C01C77" w:rsidRDefault="00C01C77"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FCC0946" w14:textId="77777777" w:rsidR="00C01C77" w:rsidRPr="007530C6" w:rsidRDefault="00C01C77" w:rsidP="00F453A7">
      <w:pPr>
        <w:rPr>
          <w:lang w:eastAsia="zh-CN"/>
        </w:rPr>
      </w:pPr>
    </w:p>
    <w:p w14:paraId="748FAD21" w14:textId="77777777" w:rsidR="00080512" w:rsidRPr="007530C6" w:rsidRDefault="00080512">
      <w:pPr>
        <w:pStyle w:val="Heading2"/>
      </w:pPr>
      <w:bookmarkStart w:id="61" w:name="_Toc120613071"/>
      <w:bookmarkStart w:id="62" w:name="_Toc121756611"/>
      <w:bookmarkStart w:id="63" w:name="_Toc121820181"/>
      <w:bookmarkStart w:id="64" w:name="_Toc124157931"/>
      <w:bookmarkStart w:id="65" w:name="_Toc130560508"/>
      <w:bookmarkStart w:id="66" w:name="_Toc137470151"/>
      <w:bookmarkStart w:id="67" w:name="_Toc138884544"/>
      <w:bookmarkStart w:id="68" w:name="_Toc145510952"/>
      <w:r w:rsidRPr="007530C6">
        <w:t>3.2</w:t>
      </w:r>
      <w:r w:rsidRPr="007530C6">
        <w:tab/>
        <w:t>Symbols</w:t>
      </w:r>
      <w:bookmarkEnd w:id="61"/>
      <w:bookmarkEnd w:id="62"/>
      <w:bookmarkEnd w:id="63"/>
      <w:bookmarkEnd w:id="64"/>
      <w:bookmarkEnd w:id="65"/>
      <w:bookmarkEnd w:id="66"/>
      <w:bookmarkEnd w:id="67"/>
      <w:bookmarkEnd w:id="68"/>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1F50DC0" w14:textId="37E2FF3D" w:rsidR="00CE6BFE" w:rsidRDefault="00CE6BFE" w:rsidP="00CE6BFE">
      <w:pPr>
        <w:pStyle w:val="EW"/>
      </w:pPr>
      <w:r w:rsidRPr="007530C6">
        <w:t>P</w:t>
      </w:r>
      <w:r w:rsidRPr="007530C6">
        <w:rPr>
          <w:vertAlign w:val="subscript"/>
        </w:rPr>
        <w:t>EM,n50/n75,ind</w:t>
      </w:r>
      <w:r w:rsidRPr="007530C6">
        <w:tab/>
        <w:t>Declared emission level for Band n50/n75; ind = a, b</w:t>
      </w:r>
    </w:p>
    <w:p w14:paraId="0FD30B48" w14:textId="65E99A52" w:rsidR="00F453A7" w:rsidRDefault="00635A76" w:rsidP="00F453A7">
      <w:pPr>
        <w:pStyle w:val="EW"/>
        <w:rPr>
          <w:rFonts w:eastAsia="MS Mincho"/>
          <w:i/>
        </w:rPr>
      </w:pPr>
      <w:r>
        <w:t>P</w:t>
      </w:r>
      <w:r>
        <w:rPr>
          <w:vertAlign w:val="subscript"/>
        </w:rPr>
        <w:t>EM,n54,ind</w:t>
      </w:r>
      <w:r>
        <w:tab/>
        <w:t>Declared emission level for Band n54 in the band 1518-1559 MHz; ind = a, b, c, d, e, f</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4DD239E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69" w:name="_Toc120613072"/>
      <w:bookmarkStart w:id="70" w:name="_Toc121756612"/>
      <w:bookmarkStart w:id="71" w:name="_Toc121820182"/>
      <w:bookmarkStart w:id="72" w:name="_Toc124157932"/>
      <w:bookmarkStart w:id="73" w:name="_Toc130560509"/>
      <w:bookmarkStart w:id="74" w:name="_Toc137470152"/>
      <w:bookmarkStart w:id="75" w:name="_Toc138884545"/>
      <w:bookmarkStart w:id="76" w:name="_Toc145510953"/>
      <w:r w:rsidRPr="007530C6">
        <w:t>3.3</w:t>
      </w:r>
      <w:r w:rsidRPr="007530C6">
        <w:tab/>
        <w:t>Abbreviations</w:t>
      </w:r>
      <w:bookmarkEnd w:id="69"/>
      <w:bookmarkEnd w:id="70"/>
      <w:bookmarkEnd w:id="71"/>
      <w:bookmarkEnd w:id="72"/>
      <w:bookmarkEnd w:id="73"/>
      <w:bookmarkEnd w:id="74"/>
      <w:bookmarkEnd w:id="75"/>
      <w:bookmarkEnd w:id="76"/>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77"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lastRenderedPageBreak/>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77"/>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78" w:name="clause4"/>
      <w:bookmarkStart w:id="79" w:name="_Toc120613073"/>
      <w:bookmarkStart w:id="80" w:name="_Toc121756613"/>
      <w:bookmarkStart w:id="81" w:name="_Toc121820183"/>
      <w:bookmarkStart w:id="82" w:name="_Toc124157933"/>
      <w:bookmarkStart w:id="83" w:name="_Toc130560510"/>
      <w:bookmarkStart w:id="84" w:name="_Toc137470153"/>
      <w:bookmarkStart w:id="85" w:name="_Toc138884546"/>
      <w:bookmarkStart w:id="86" w:name="_Toc145510954"/>
      <w:bookmarkEnd w:id="78"/>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79"/>
      <w:bookmarkEnd w:id="80"/>
      <w:bookmarkEnd w:id="81"/>
      <w:bookmarkEnd w:id="82"/>
      <w:bookmarkEnd w:id="83"/>
      <w:bookmarkEnd w:id="84"/>
      <w:bookmarkEnd w:id="85"/>
      <w:bookmarkEnd w:id="86"/>
    </w:p>
    <w:p w14:paraId="466DA3B4" w14:textId="77777777" w:rsidR="001614AF" w:rsidRPr="007530C6" w:rsidRDefault="001614AF" w:rsidP="009227C6">
      <w:pPr>
        <w:pStyle w:val="Heading2"/>
        <w:rPr>
          <w:lang w:eastAsia="zh-CN"/>
        </w:rPr>
      </w:pPr>
      <w:bookmarkStart w:id="87" w:name="_Toc89944588"/>
      <w:bookmarkStart w:id="88" w:name="_Toc82437223"/>
      <w:bookmarkStart w:id="89" w:name="_Toc76541454"/>
      <w:bookmarkStart w:id="90" w:name="_Toc75275955"/>
      <w:bookmarkStart w:id="91" w:name="_Toc75275444"/>
      <w:bookmarkStart w:id="92" w:name="_Toc75259910"/>
      <w:bookmarkStart w:id="93" w:name="_Toc73962754"/>
      <w:bookmarkStart w:id="94" w:name="_Toc120613074"/>
      <w:bookmarkStart w:id="95" w:name="_Toc121756614"/>
      <w:bookmarkStart w:id="96" w:name="_Toc121820184"/>
      <w:bookmarkStart w:id="97" w:name="_Toc124157934"/>
      <w:bookmarkStart w:id="98" w:name="_Toc130560511"/>
      <w:bookmarkStart w:id="99" w:name="_Toc137470154"/>
      <w:bookmarkStart w:id="100" w:name="_Toc138884547"/>
      <w:bookmarkStart w:id="101" w:name="_Toc145510955"/>
      <w:r w:rsidRPr="007530C6">
        <w:t>4.1</w:t>
      </w:r>
      <w:r w:rsidRPr="007530C6">
        <w:tab/>
        <w:t>Measurement uncertainties and 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6963E83" w14:textId="77777777" w:rsidR="00905DA3" w:rsidRPr="007530C6" w:rsidRDefault="00905DA3" w:rsidP="009227C6">
      <w:pPr>
        <w:pStyle w:val="Heading3"/>
      </w:pPr>
      <w:bookmarkStart w:id="102" w:name="_Toc115191077"/>
      <w:bookmarkStart w:id="103" w:name="_Toc106201224"/>
      <w:bookmarkStart w:id="104" w:name="_Toc98773465"/>
      <w:bookmarkStart w:id="105" w:name="_Toc89955042"/>
      <w:bookmarkStart w:id="106" w:name="_Toc82595011"/>
      <w:bookmarkStart w:id="107" w:name="_Toc76544911"/>
      <w:bookmarkStart w:id="108" w:name="_Toc75242565"/>
      <w:bookmarkStart w:id="109" w:name="_Toc74961654"/>
      <w:bookmarkStart w:id="110" w:name="_Toc66727851"/>
      <w:bookmarkStart w:id="111" w:name="_Toc61182538"/>
      <w:bookmarkStart w:id="112" w:name="_Toc58862545"/>
      <w:bookmarkStart w:id="113" w:name="_Toc58860041"/>
      <w:bookmarkStart w:id="114" w:name="_Toc53182300"/>
      <w:bookmarkStart w:id="115" w:name="_Toc45884277"/>
      <w:bookmarkStart w:id="116" w:name="_Toc37272031"/>
      <w:bookmarkStart w:id="117" w:name="_Toc36644977"/>
      <w:bookmarkStart w:id="118" w:name="_Toc29809602"/>
      <w:bookmarkStart w:id="119" w:name="_Toc21099804"/>
      <w:bookmarkStart w:id="120" w:name="_Toc120613075"/>
      <w:bookmarkStart w:id="121" w:name="_Toc121756615"/>
      <w:bookmarkStart w:id="122" w:name="_Toc121820185"/>
      <w:bookmarkStart w:id="123" w:name="_Toc124157935"/>
      <w:bookmarkStart w:id="124" w:name="_Toc130560512"/>
      <w:bookmarkStart w:id="125" w:name="_Toc137470155"/>
      <w:bookmarkStart w:id="126" w:name="_Toc138884548"/>
      <w:bookmarkStart w:id="127" w:name="_Toc145510956"/>
      <w:r w:rsidRPr="007530C6">
        <w:t>4.1.1</w:t>
      </w:r>
      <w:r w:rsidRPr="007530C6">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28" w:name="_Toc115191078"/>
      <w:bookmarkStart w:id="129" w:name="_Toc106201225"/>
      <w:bookmarkStart w:id="130" w:name="_Toc98773466"/>
      <w:bookmarkStart w:id="131" w:name="_Toc89955043"/>
      <w:bookmarkStart w:id="132" w:name="_Toc82595012"/>
      <w:bookmarkStart w:id="133" w:name="_Toc76544912"/>
      <w:bookmarkStart w:id="134" w:name="_Toc75242566"/>
      <w:bookmarkStart w:id="135" w:name="_Toc74961655"/>
      <w:bookmarkStart w:id="136" w:name="_Toc66727852"/>
      <w:bookmarkStart w:id="137" w:name="_Toc61182539"/>
      <w:bookmarkStart w:id="138" w:name="_Toc58862546"/>
      <w:bookmarkStart w:id="139" w:name="_Toc58860042"/>
      <w:bookmarkStart w:id="140" w:name="_Toc53182301"/>
      <w:bookmarkStart w:id="141" w:name="_Toc45884278"/>
      <w:bookmarkStart w:id="142" w:name="_Toc37272032"/>
      <w:bookmarkStart w:id="143" w:name="_Toc36644978"/>
      <w:bookmarkStart w:id="144" w:name="_Toc29809603"/>
      <w:bookmarkStart w:id="145" w:name="_Toc21099805"/>
      <w:bookmarkStart w:id="146" w:name="_Toc120613076"/>
      <w:bookmarkStart w:id="147" w:name="_Toc121756616"/>
      <w:bookmarkStart w:id="148" w:name="_Toc121820186"/>
      <w:bookmarkStart w:id="149" w:name="_Toc124157936"/>
      <w:bookmarkStart w:id="150" w:name="_Toc130560513"/>
      <w:bookmarkStart w:id="151" w:name="_Toc137470156"/>
      <w:bookmarkStart w:id="152" w:name="_Toc138884549"/>
      <w:bookmarkStart w:id="153" w:name="_Toc145510957"/>
      <w:r w:rsidRPr="007530C6">
        <w:t>4.1.2</w:t>
      </w:r>
      <w:r w:rsidRPr="007530C6">
        <w:tab/>
        <w:t>Acceptable uncertainty of Test System</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7594481" w14:textId="77777777" w:rsidR="00905DA3" w:rsidRPr="007530C6" w:rsidRDefault="00905DA3" w:rsidP="009227C6">
      <w:pPr>
        <w:pStyle w:val="Heading4"/>
      </w:pPr>
      <w:bookmarkStart w:id="154" w:name="_Toc120613077"/>
      <w:bookmarkStart w:id="155" w:name="_Toc121756617"/>
      <w:bookmarkStart w:id="156" w:name="_Toc121820187"/>
      <w:bookmarkStart w:id="157" w:name="_Toc124157937"/>
      <w:bookmarkStart w:id="158" w:name="_Toc130560514"/>
      <w:bookmarkStart w:id="159" w:name="_Toc137470157"/>
      <w:bookmarkStart w:id="160" w:name="_Toc138884550"/>
      <w:bookmarkStart w:id="161" w:name="_Toc145510958"/>
      <w:r w:rsidRPr="007530C6">
        <w:t>4.1.2.1</w:t>
      </w:r>
      <w:r w:rsidRPr="007530C6">
        <w:tab/>
        <w:t>General</w:t>
      </w:r>
      <w:bookmarkEnd w:id="154"/>
      <w:bookmarkEnd w:id="155"/>
      <w:bookmarkEnd w:id="156"/>
      <w:bookmarkEnd w:id="157"/>
      <w:bookmarkEnd w:id="158"/>
      <w:bookmarkEnd w:id="159"/>
      <w:bookmarkEnd w:id="160"/>
      <w:bookmarkEnd w:id="161"/>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62" w:name="_Toc115191080"/>
      <w:bookmarkStart w:id="163" w:name="_Toc106201227"/>
      <w:bookmarkStart w:id="164" w:name="_Toc98773468"/>
      <w:bookmarkStart w:id="165" w:name="_Toc89955045"/>
      <w:bookmarkStart w:id="166" w:name="_Toc82595014"/>
      <w:bookmarkStart w:id="167" w:name="_Toc76544914"/>
      <w:bookmarkStart w:id="168" w:name="_Toc75242568"/>
      <w:bookmarkStart w:id="169" w:name="_Toc74961657"/>
      <w:bookmarkStart w:id="170" w:name="_Toc66727854"/>
      <w:bookmarkStart w:id="171" w:name="_Toc61182541"/>
      <w:bookmarkStart w:id="172" w:name="_Toc58862548"/>
      <w:bookmarkStart w:id="173" w:name="_Toc58860044"/>
      <w:bookmarkStart w:id="174" w:name="_Toc53182303"/>
      <w:bookmarkStart w:id="175" w:name="_Toc45884280"/>
      <w:bookmarkStart w:id="176" w:name="_Toc37272034"/>
      <w:bookmarkStart w:id="177" w:name="_Toc36644980"/>
      <w:bookmarkStart w:id="178" w:name="_Toc29809605"/>
      <w:bookmarkStart w:id="179" w:name="_Toc21099807"/>
      <w:bookmarkStart w:id="180" w:name="_Toc120613078"/>
      <w:bookmarkStart w:id="181" w:name="_Toc121756618"/>
      <w:bookmarkStart w:id="182" w:name="_Toc121820188"/>
      <w:bookmarkStart w:id="183" w:name="_Toc124157938"/>
      <w:bookmarkStart w:id="184" w:name="_Toc130560515"/>
      <w:bookmarkStart w:id="185" w:name="_Toc137470158"/>
      <w:bookmarkStart w:id="186" w:name="_Toc138884551"/>
      <w:bookmarkStart w:id="187" w:name="_Toc145510959"/>
      <w:r w:rsidRPr="007530C6">
        <w:lastRenderedPageBreak/>
        <w:t>4.1.2.2</w:t>
      </w:r>
      <w:r w:rsidRPr="007530C6">
        <w:tab/>
        <w:t>Conducted characteristics measurement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7530C6">
        <w:t>s</w:t>
      </w:r>
      <w:bookmarkEnd w:id="180"/>
      <w:bookmarkEnd w:id="181"/>
      <w:bookmarkEnd w:id="182"/>
      <w:bookmarkEnd w:id="183"/>
      <w:bookmarkEnd w:id="184"/>
      <w:bookmarkEnd w:id="185"/>
      <w:bookmarkEnd w:id="186"/>
      <w:bookmarkEnd w:id="187"/>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1503D492"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188" w:name="_Toc115191083"/>
      <w:bookmarkStart w:id="189" w:name="_Toc106201230"/>
      <w:bookmarkStart w:id="190" w:name="_Toc98773471"/>
      <w:bookmarkStart w:id="191" w:name="_Toc89955048"/>
      <w:bookmarkStart w:id="192" w:name="_Toc82595017"/>
      <w:bookmarkStart w:id="193" w:name="_Toc76544917"/>
      <w:bookmarkStart w:id="194" w:name="_Toc75242571"/>
      <w:bookmarkStart w:id="195" w:name="_Toc74961660"/>
      <w:bookmarkStart w:id="196" w:name="_Toc66727857"/>
      <w:bookmarkStart w:id="197" w:name="_Toc61182544"/>
      <w:bookmarkStart w:id="198" w:name="_Toc58862551"/>
      <w:bookmarkStart w:id="199" w:name="_Toc58860047"/>
      <w:bookmarkStart w:id="200" w:name="_Toc53182306"/>
      <w:bookmarkStart w:id="201" w:name="_Toc45884283"/>
      <w:bookmarkStart w:id="202" w:name="_Toc37272037"/>
      <w:bookmarkStart w:id="203" w:name="_Toc36644983"/>
      <w:bookmarkStart w:id="204" w:name="_Toc29809608"/>
      <w:bookmarkStart w:id="205" w:name="_Toc21099810"/>
      <w:bookmarkStart w:id="206" w:name="_Toc120613079"/>
    </w:p>
    <w:p w14:paraId="34BF216F" w14:textId="52076FA8" w:rsidR="00905DA3" w:rsidRPr="007530C6" w:rsidRDefault="00905DA3" w:rsidP="00905DA3">
      <w:pPr>
        <w:pStyle w:val="Heading3"/>
        <w:rPr>
          <w:lang w:eastAsia="sv-SE"/>
        </w:rPr>
      </w:pPr>
      <w:bookmarkStart w:id="207" w:name="_Toc121756619"/>
      <w:bookmarkStart w:id="208" w:name="_Toc121820189"/>
      <w:bookmarkStart w:id="209" w:name="_Toc124157939"/>
      <w:bookmarkStart w:id="210" w:name="_Toc130560516"/>
      <w:bookmarkStart w:id="211" w:name="_Toc137470159"/>
      <w:bookmarkStart w:id="212" w:name="_Toc138884552"/>
      <w:bookmarkStart w:id="213" w:name="_Toc145510960"/>
      <w:r w:rsidRPr="007530C6">
        <w:rPr>
          <w:lang w:eastAsia="sv-SE"/>
        </w:rPr>
        <w:t>4.1.</w:t>
      </w:r>
      <w:r w:rsidRPr="007530C6">
        <w:t>3</w:t>
      </w:r>
      <w:r w:rsidRPr="007530C6">
        <w:rPr>
          <w:lang w:eastAsia="sv-SE"/>
        </w:rPr>
        <w:tab/>
        <w:t>Interpretation of measurement results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14" w:name="_Toc89944596"/>
      <w:bookmarkStart w:id="215" w:name="_Toc82437231"/>
      <w:bookmarkStart w:id="216" w:name="_Toc76541462"/>
      <w:bookmarkStart w:id="217" w:name="_Toc75275963"/>
      <w:bookmarkStart w:id="218" w:name="_Toc75275452"/>
      <w:bookmarkStart w:id="219" w:name="_Toc75259918"/>
      <w:bookmarkStart w:id="220" w:name="_Toc73962762"/>
      <w:bookmarkStart w:id="221" w:name="_Toc120613080"/>
      <w:bookmarkStart w:id="222" w:name="_Toc121756620"/>
      <w:bookmarkStart w:id="223" w:name="_Toc121820190"/>
      <w:bookmarkStart w:id="224" w:name="_Toc124157940"/>
      <w:bookmarkStart w:id="225" w:name="_Toc130560517"/>
      <w:bookmarkStart w:id="226" w:name="_Toc137470160"/>
      <w:bookmarkStart w:id="227" w:name="_Toc138884553"/>
      <w:bookmarkStart w:id="228" w:name="_Toc145510961"/>
      <w:r w:rsidRPr="007530C6">
        <w:t>4.2</w:t>
      </w:r>
      <w:r w:rsidRPr="007530C6">
        <w:tab/>
        <w:t>Conducted requirement reference points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4D62FC" w:rsidP="00C81103">
      <w:pPr>
        <w:pStyle w:val="TH"/>
        <w:rPr>
          <w:lang w:eastAsia="zh-CN"/>
        </w:rPr>
      </w:pPr>
      <w:r>
        <w:rPr>
          <w:lang w:eastAsia="zh-CN"/>
        </w:rPr>
        <w:pict w14:anchorId="6BCE2D70">
          <v:shape id="_x0000_i1029" type="#_x0000_t75" style="width:241.75pt;height:153.35pt;mso-left-percent:-10001;mso-top-percent:-10001;mso-position-horizontal:absolute;mso-position-horizontal-relative:char;mso-position-vertical:absolute;mso-position-vertical-relative:line;mso-left-percent:-10001;mso-top-percent:-10001">
            <v:imagedata r:id="rId15"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29" w:name="_Toc89944598"/>
      <w:bookmarkStart w:id="230" w:name="_Toc82437233"/>
      <w:bookmarkStart w:id="231" w:name="_Toc76541464"/>
      <w:bookmarkStart w:id="232" w:name="_Toc75275965"/>
      <w:bookmarkStart w:id="233" w:name="_Toc75275454"/>
      <w:bookmarkStart w:id="234" w:name="_Toc75259920"/>
      <w:bookmarkStart w:id="235" w:name="_Toc73962764"/>
      <w:bookmarkStart w:id="236" w:name="_Toc120613081"/>
      <w:bookmarkStart w:id="237" w:name="_Toc121756621"/>
      <w:bookmarkStart w:id="238" w:name="_Toc121820191"/>
      <w:bookmarkStart w:id="239" w:name="_Toc124157941"/>
      <w:bookmarkStart w:id="240" w:name="_Toc130560518"/>
      <w:bookmarkStart w:id="241" w:name="_Toc137470161"/>
      <w:bookmarkStart w:id="242" w:name="_Toc138884554"/>
      <w:bookmarkStart w:id="243" w:name="_Toc145510962"/>
      <w:r w:rsidRPr="007530C6">
        <w:t>4.3</w:t>
      </w:r>
      <w:r w:rsidRPr="007530C6">
        <w:tab/>
      </w:r>
      <w:r w:rsidRPr="007530C6">
        <w:rPr>
          <w:rFonts w:hint="eastAsia"/>
          <w:lang w:eastAsia="zh-CN"/>
        </w:rPr>
        <w:t>Repeater</w:t>
      </w:r>
      <w:r w:rsidRPr="007530C6">
        <w:t xml:space="preserve"> classes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98A3146" w14:textId="77777777" w:rsidR="00461A0B" w:rsidRPr="007530C6" w:rsidRDefault="00461A0B" w:rsidP="00461A0B">
      <w:pPr>
        <w:pStyle w:val="Heading3"/>
      </w:pPr>
      <w:bookmarkStart w:id="244" w:name="_Toc106094075"/>
      <w:bookmarkStart w:id="245" w:name="_Toc120613082"/>
      <w:bookmarkStart w:id="246" w:name="_Toc121756622"/>
      <w:bookmarkStart w:id="247" w:name="_Toc121820192"/>
      <w:bookmarkStart w:id="248" w:name="_Toc124157942"/>
      <w:bookmarkStart w:id="249" w:name="_Toc130560519"/>
      <w:bookmarkStart w:id="250" w:name="_Toc137470162"/>
      <w:bookmarkStart w:id="251" w:name="_Toc138884555"/>
      <w:bookmarkStart w:id="252" w:name="_Toc145510963"/>
      <w:r w:rsidRPr="007530C6">
        <w:t>4.3.1</w:t>
      </w:r>
      <w:r w:rsidRPr="007530C6">
        <w:tab/>
        <w:t>Repeater class for downlink</w:t>
      </w:r>
      <w:bookmarkEnd w:id="244"/>
      <w:bookmarkEnd w:id="245"/>
      <w:bookmarkEnd w:id="246"/>
      <w:bookmarkEnd w:id="247"/>
      <w:bookmarkEnd w:id="248"/>
      <w:bookmarkEnd w:id="249"/>
      <w:bookmarkEnd w:id="250"/>
      <w:bookmarkEnd w:id="251"/>
      <w:bookmarkEnd w:id="252"/>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53" w:name="_Toc106094076"/>
      <w:bookmarkStart w:id="254" w:name="_Toc120613083"/>
      <w:bookmarkStart w:id="255" w:name="_Toc121756623"/>
      <w:bookmarkStart w:id="256" w:name="_Toc121820193"/>
      <w:bookmarkStart w:id="257" w:name="_Toc124157943"/>
      <w:bookmarkStart w:id="258" w:name="_Toc130560520"/>
      <w:bookmarkStart w:id="259" w:name="_Toc137470163"/>
      <w:bookmarkStart w:id="260" w:name="_Toc138884556"/>
      <w:bookmarkStart w:id="261" w:name="_Toc145510964"/>
      <w:r w:rsidRPr="007530C6">
        <w:t>4.3.2</w:t>
      </w:r>
      <w:r w:rsidR="005D71CD">
        <w:tab/>
      </w:r>
      <w:r w:rsidRPr="007530C6">
        <w:t>Repeater class for uplink</w:t>
      </w:r>
      <w:bookmarkEnd w:id="253"/>
      <w:bookmarkEnd w:id="254"/>
      <w:bookmarkEnd w:id="255"/>
      <w:bookmarkEnd w:id="256"/>
      <w:bookmarkEnd w:id="257"/>
      <w:bookmarkEnd w:id="258"/>
      <w:bookmarkEnd w:id="259"/>
      <w:bookmarkEnd w:id="260"/>
      <w:bookmarkEnd w:id="261"/>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62" w:name="_Toc89944601"/>
      <w:bookmarkStart w:id="263" w:name="_Toc82437236"/>
      <w:bookmarkStart w:id="264" w:name="_Toc76541467"/>
      <w:bookmarkStart w:id="265" w:name="_Toc75275968"/>
      <w:bookmarkStart w:id="266" w:name="_Toc75275457"/>
      <w:bookmarkStart w:id="267" w:name="_Toc75259923"/>
      <w:bookmarkStart w:id="268" w:name="_Toc73962767"/>
      <w:bookmarkStart w:id="269" w:name="_Toc120613084"/>
      <w:bookmarkStart w:id="270" w:name="_Toc121756624"/>
      <w:bookmarkStart w:id="271" w:name="_Toc121820194"/>
      <w:bookmarkStart w:id="272" w:name="_Toc124157944"/>
      <w:bookmarkStart w:id="273" w:name="_Toc130560521"/>
      <w:bookmarkStart w:id="274" w:name="_Toc137470164"/>
      <w:bookmarkStart w:id="275" w:name="_Toc138884557"/>
      <w:bookmarkStart w:id="276" w:name="_Toc145510965"/>
      <w:r w:rsidRPr="007530C6">
        <w:t>4.4</w:t>
      </w:r>
      <w:r w:rsidRPr="007530C6">
        <w:tab/>
        <w:t>Regional requirements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77" w:name="_Toc89944602"/>
      <w:bookmarkStart w:id="278" w:name="_Toc82437237"/>
      <w:bookmarkStart w:id="279" w:name="_Toc76541468"/>
      <w:bookmarkStart w:id="280" w:name="_Toc75275969"/>
      <w:bookmarkStart w:id="281" w:name="_Toc75275458"/>
      <w:bookmarkStart w:id="282" w:name="_Toc75259924"/>
      <w:bookmarkStart w:id="283" w:name="_Toc73962768"/>
      <w:bookmarkStart w:id="284" w:name="_Toc120613085"/>
      <w:bookmarkStart w:id="285" w:name="_Toc121756625"/>
      <w:bookmarkStart w:id="286" w:name="_Toc121820195"/>
      <w:bookmarkStart w:id="287" w:name="_Toc124157945"/>
      <w:bookmarkStart w:id="288" w:name="_Toc130560522"/>
      <w:bookmarkStart w:id="289" w:name="_Toc137470165"/>
      <w:bookmarkStart w:id="290" w:name="_Toc138884558"/>
      <w:bookmarkStart w:id="291" w:name="_Toc145510966"/>
      <w:r w:rsidRPr="007530C6">
        <w:t>4.5</w:t>
      </w:r>
      <w:r w:rsidRPr="007530C6">
        <w:tab/>
      </w:r>
      <w:r w:rsidRPr="007530C6">
        <w:rPr>
          <w:rFonts w:hint="eastAsia"/>
          <w:lang w:eastAsia="zh-CN"/>
        </w:rPr>
        <w:t>Repeater</w:t>
      </w:r>
      <w:r w:rsidRPr="007530C6">
        <w:t xml:space="preserve"> configurations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7F15A8E" w14:textId="66909E12" w:rsidR="00461A0B" w:rsidRPr="007530C6" w:rsidRDefault="00461A0B" w:rsidP="00461A0B">
      <w:pPr>
        <w:pStyle w:val="Heading3"/>
      </w:pPr>
      <w:bookmarkStart w:id="292" w:name="_Toc21099818"/>
      <w:bookmarkStart w:id="293" w:name="_Toc29809616"/>
      <w:bookmarkStart w:id="294" w:name="_Toc36644991"/>
      <w:bookmarkStart w:id="295" w:name="_Toc37272045"/>
      <w:bookmarkStart w:id="296" w:name="_Toc45884291"/>
      <w:bookmarkStart w:id="297" w:name="_Toc53182314"/>
      <w:bookmarkStart w:id="298" w:name="_Toc58860055"/>
      <w:bookmarkStart w:id="299" w:name="_Toc58862559"/>
      <w:bookmarkStart w:id="300" w:name="_Toc61182552"/>
      <w:bookmarkStart w:id="301" w:name="_Toc66727865"/>
      <w:bookmarkStart w:id="302" w:name="_Toc74961668"/>
      <w:bookmarkStart w:id="303" w:name="_Toc75242579"/>
      <w:bookmarkStart w:id="304" w:name="_Toc76544925"/>
      <w:bookmarkStart w:id="305" w:name="_Toc82595025"/>
      <w:bookmarkStart w:id="306" w:name="_Toc89955056"/>
      <w:bookmarkStart w:id="307" w:name="_Toc98773479"/>
      <w:bookmarkStart w:id="308" w:name="_Toc120613086"/>
      <w:bookmarkStart w:id="309" w:name="_Toc121756626"/>
      <w:bookmarkStart w:id="310" w:name="_Toc121820196"/>
      <w:bookmarkStart w:id="311" w:name="_Toc124157946"/>
      <w:bookmarkStart w:id="312" w:name="_Toc130560523"/>
      <w:bookmarkStart w:id="313" w:name="_Toc137470166"/>
      <w:bookmarkStart w:id="314" w:name="_Toc138884559"/>
      <w:bookmarkStart w:id="315" w:name="_Toc145510967"/>
      <w:r w:rsidRPr="007530C6">
        <w:t>4.5.1</w:t>
      </w:r>
      <w:r w:rsidRPr="007530C6">
        <w:tab/>
        <w:t>General configurations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4D62FC" w:rsidP="00C81103">
      <w:pPr>
        <w:pStyle w:val="TH"/>
      </w:pPr>
      <w:r>
        <w:pict w14:anchorId="227DFA4F">
          <v:shape id="_x0000_i1030" type="#_x0000_t75" style="width:226.55pt;height:154.55pt;mso-left-percent:-10001;mso-top-percent:-10001;mso-position-horizontal:absolute;mso-position-horizontal-relative:char;mso-position-vertical:absolute;mso-position-vertical-relative:line;mso-left-percent:-10001;mso-top-percent:-10001">
            <v:imagedata r:id="rId16"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316" w:name="_MON_1105856707"/>
      <w:bookmarkStart w:id="317" w:name="_MON_1106037551"/>
      <w:bookmarkStart w:id="318" w:name="_MON_1106051040"/>
      <w:bookmarkStart w:id="319" w:name="_Toc98773481"/>
      <w:bookmarkStart w:id="320" w:name="_Toc89955058"/>
      <w:bookmarkStart w:id="321" w:name="_Toc82595027"/>
      <w:bookmarkStart w:id="322" w:name="_Toc76544927"/>
      <w:bookmarkStart w:id="323" w:name="_Toc75242581"/>
      <w:bookmarkStart w:id="324" w:name="_Toc74961670"/>
      <w:bookmarkStart w:id="325" w:name="_Toc66727867"/>
      <w:bookmarkStart w:id="326" w:name="_Toc61182554"/>
      <w:bookmarkStart w:id="327" w:name="_Toc58862561"/>
      <w:bookmarkStart w:id="328" w:name="_Toc58860057"/>
      <w:bookmarkStart w:id="329" w:name="_Toc53182316"/>
      <w:bookmarkStart w:id="330" w:name="_Toc45884293"/>
      <w:bookmarkStart w:id="331" w:name="_Toc37272047"/>
      <w:bookmarkStart w:id="332" w:name="_Toc36644993"/>
      <w:bookmarkStart w:id="333" w:name="_Toc29809618"/>
      <w:bookmarkStart w:id="334" w:name="_Toc21099820"/>
      <w:bookmarkStart w:id="335" w:name="_Toc120613087"/>
      <w:bookmarkStart w:id="336" w:name="_Toc121756627"/>
      <w:bookmarkEnd w:id="316"/>
      <w:bookmarkEnd w:id="317"/>
      <w:bookmarkEnd w:id="318"/>
    </w:p>
    <w:p w14:paraId="22BCE5E9" w14:textId="2AE0D3B4" w:rsidR="00461A0B" w:rsidRPr="007530C6" w:rsidRDefault="00461A0B" w:rsidP="00461A0B">
      <w:pPr>
        <w:pStyle w:val="Heading3"/>
        <w:rPr>
          <w:lang w:eastAsia="zh-CN"/>
        </w:rPr>
      </w:pPr>
      <w:bookmarkStart w:id="337" w:name="_Toc121820197"/>
      <w:bookmarkStart w:id="338" w:name="_Toc124157947"/>
      <w:bookmarkStart w:id="339" w:name="_Toc130560524"/>
      <w:bookmarkStart w:id="340" w:name="_Toc137470167"/>
      <w:bookmarkStart w:id="341" w:name="_Toc138884560"/>
      <w:bookmarkStart w:id="342" w:name="_Toc145510968"/>
      <w:r w:rsidRPr="007530C6">
        <w:t>4.5.2</w:t>
      </w:r>
      <w:r w:rsidRPr="007530C6">
        <w:tab/>
        <w:t>Transmission with multiple BS-side antenna connectors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343" w:name="_Toc120613088"/>
      <w:bookmarkStart w:id="344" w:name="_Toc121756628"/>
      <w:bookmarkStart w:id="345" w:name="_Toc121820198"/>
      <w:bookmarkStart w:id="346" w:name="_Toc124157948"/>
      <w:bookmarkStart w:id="347" w:name="_Toc130560525"/>
      <w:bookmarkStart w:id="348" w:name="_Toc137470168"/>
      <w:bookmarkStart w:id="349" w:name="_Toc138884561"/>
      <w:bookmarkStart w:id="350" w:name="_Toc145510969"/>
      <w:r w:rsidRPr="007530C6">
        <w:lastRenderedPageBreak/>
        <w:t>4.5.3</w:t>
      </w:r>
      <w:r w:rsidRPr="007530C6">
        <w:tab/>
        <w:t>Transmission with multiple UE-side antenna connectors</w:t>
      </w:r>
      <w:bookmarkEnd w:id="343"/>
      <w:bookmarkEnd w:id="344"/>
      <w:bookmarkEnd w:id="345"/>
      <w:bookmarkEnd w:id="346"/>
      <w:bookmarkEnd w:id="347"/>
      <w:bookmarkEnd w:id="348"/>
      <w:bookmarkEnd w:id="349"/>
      <w:bookmarkEnd w:id="350"/>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351" w:name="_MON_1106051095"/>
      <w:bookmarkStart w:id="352" w:name="_MON_1105856815"/>
      <w:bookmarkStart w:id="353" w:name="_Toc98773485"/>
      <w:bookmarkStart w:id="354" w:name="_Toc89955062"/>
      <w:bookmarkStart w:id="355" w:name="_Toc82595031"/>
      <w:bookmarkStart w:id="356" w:name="_Toc76544931"/>
      <w:bookmarkStart w:id="357" w:name="_Toc75242585"/>
      <w:bookmarkStart w:id="358" w:name="_Toc74961674"/>
      <w:bookmarkStart w:id="359" w:name="_Toc66727871"/>
      <w:bookmarkStart w:id="360" w:name="_Toc61182558"/>
      <w:bookmarkStart w:id="361" w:name="_Toc58862565"/>
      <w:bookmarkStart w:id="362" w:name="_Toc58860061"/>
      <w:bookmarkStart w:id="363" w:name="_Toc53182320"/>
      <w:bookmarkStart w:id="364" w:name="_Toc45884297"/>
      <w:bookmarkStart w:id="365" w:name="_Toc37272051"/>
      <w:bookmarkStart w:id="366" w:name="_Toc36644997"/>
      <w:bookmarkStart w:id="367" w:name="_Toc29809622"/>
      <w:bookmarkStart w:id="368" w:name="_Toc21099824"/>
      <w:bookmarkStart w:id="369" w:name="_Toc120613089"/>
      <w:bookmarkStart w:id="370" w:name="_Toc121756629"/>
      <w:bookmarkStart w:id="371" w:name="_Toc121820199"/>
      <w:bookmarkStart w:id="372" w:name="_Toc124157949"/>
      <w:bookmarkStart w:id="373" w:name="_Toc130560526"/>
      <w:bookmarkStart w:id="374" w:name="_Toc137470169"/>
      <w:bookmarkStart w:id="375" w:name="_Toc138884562"/>
      <w:bookmarkStart w:id="376" w:name="_Toc145510970"/>
      <w:bookmarkEnd w:id="351"/>
      <w:bookmarkEnd w:id="352"/>
      <w:r w:rsidRPr="007530C6">
        <w:t>4.5.4</w:t>
      </w:r>
      <w:r w:rsidRPr="007530C6">
        <w:tab/>
        <w:t>Duplexers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377" w:name="_Toc21099825"/>
      <w:bookmarkStart w:id="378" w:name="_Toc29809623"/>
      <w:bookmarkStart w:id="379" w:name="_Toc36644998"/>
      <w:bookmarkStart w:id="380" w:name="_Toc37272052"/>
      <w:bookmarkStart w:id="381" w:name="_Toc45884298"/>
      <w:bookmarkStart w:id="382" w:name="_Toc53182321"/>
      <w:bookmarkStart w:id="383" w:name="_Toc58860062"/>
      <w:bookmarkStart w:id="384" w:name="_Toc58862566"/>
      <w:bookmarkStart w:id="385" w:name="_Toc61182559"/>
      <w:bookmarkStart w:id="386" w:name="_Toc66727872"/>
      <w:bookmarkStart w:id="387" w:name="_Toc74961675"/>
      <w:bookmarkStart w:id="388" w:name="_Toc75242586"/>
      <w:bookmarkStart w:id="389" w:name="_Toc76544932"/>
      <w:bookmarkStart w:id="390" w:name="_Toc82595032"/>
      <w:bookmarkStart w:id="391" w:name="_Toc89955063"/>
      <w:bookmarkStart w:id="392" w:name="_Toc98773486"/>
      <w:bookmarkStart w:id="393" w:name="_Toc120613090"/>
      <w:bookmarkStart w:id="394" w:name="_Toc121756630"/>
      <w:bookmarkStart w:id="395" w:name="_Toc121820200"/>
      <w:bookmarkStart w:id="396" w:name="_Toc124157950"/>
      <w:bookmarkStart w:id="397" w:name="_Toc130560527"/>
      <w:bookmarkStart w:id="398" w:name="_Toc137470170"/>
      <w:bookmarkStart w:id="399" w:name="_Toc138884563"/>
      <w:bookmarkStart w:id="400" w:name="_Toc145510971"/>
      <w:r w:rsidRPr="007530C6">
        <w:t>4.5.5</w:t>
      </w:r>
      <w:r w:rsidRPr="007530C6">
        <w:tab/>
        <w:t>Power supply options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401" w:name="_Toc120613091"/>
      <w:bookmarkStart w:id="402" w:name="_Toc121756631"/>
      <w:bookmarkStart w:id="403" w:name="_Toc121820201"/>
      <w:bookmarkStart w:id="404" w:name="_Toc124157951"/>
      <w:bookmarkStart w:id="405" w:name="_Toc130560528"/>
      <w:bookmarkStart w:id="406" w:name="_Toc137470171"/>
      <w:bookmarkStart w:id="407" w:name="_Toc138884564"/>
      <w:bookmarkStart w:id="408" w:name="_Toc145510972"/>
      <w:r w:rsidRPr="007530C6">
        <w:t>4.5.</w:t>
      </w:r>
      <w:bookmarkStart w:id="409" w:name="_Toc21099826"/>
      <w:bookmarkStart w:id="410" w:name="_Toc29809624"/>
      <w:bookmarkStart w:id="411" w:name="_Toc36644999"/>
      <w:bookmarkStart w:id="412" w:name="_Toc37272053"/>
      <w:bookmarkStart w:id="413" w:name="_Toc45884299"/>
      <w:bookmarkStart w:id="414" w:name="_Toc53182322"/>
      <w:bookmarkStart w:id="415" w:name="_Toc58860063"/>
      <w:bookmarkStart w:id="416" w:name="_Toc58862567"/>
      <w:bookmarkStart w:id="417" w:name="_Toc61182560"/>
      <w:bookmarkStart w:id="418" w:name="_Toc66727873"/>
      <w:bookmarkStart w:id="419" w:name="_Toc74961676"/>
      <w:bookmarkStart w:id="420" w:name="_Toc75242587"/>
      <w:bookmarkStart w:id="421" w:name="_Toc76544933"/>
      <w:bookmarkStart w:id="422" w:name="_Toc82595033"/>
      <w:bookmarkStart w:id="423" w:name="_Toc89955064"/>
      <w:bookmarkStart w:id="424" w:name="_Toc98773487"/>
      <w:r w:rsidRPr="007530C6">
        <w:t>6</w:t>
      </w:r>
      <w:r w:rsidRPr="007530C6">
        <w:tab/>
        <w:t>Ancillary RF amplifiers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425" w:name="_Toc503965011"/>
      <w:bookmarkStart w:id="426" w:name="_Toc120613092"/>
      <w:bookmarkStart w:id="427" w:name="_Toc121756632"/>
      <w:bookmarkStart w:id="428" w:name="_Toc121820202"/>
      <w:bookmarkStart w:id="429" w:name="_Toc124157952"/>
      <w:bookmarkStart w:id="430" w:name="_Toc130560529"/>
      <w:bookmarkStart w:id="431" w:name="_Toc137470172"/>
      <w:bookmarkStart w:id="432" w:name="_Toc138884565"/>
      <w:bookmarkStart w:id="433" w:name="_Toc145510973"/>
      <w:r w:rsidRPr="007530C6">
        <w:t>4.5.7</w:t>
      </w:r>
      <w:r w:rsidRPr="007530C6">
        <w:tab/>
        <w:t>Combining of repeaters</w:t>
      </w:r>
      <w:bookmarkEnd w:id="425"/>
      <w:bookmarkEnd w:id="426"/>
      <w:bookmarkEnd w:id="427"/>
      <w:bookmarkEnd w:id="428"/>
      <w:bookmarkEnd w:id="429"/>
      <w:bookmarkEnd w:id="430"/>
      <w:bookmarkEnd w:id="431"/>
      <w:bookmarkEnd w:id="432"/>
      <w:bookmarkEnd w:id="433"/>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2pt;height:162.75pt" o:ole="" fillcolor="window">
            <v:imagedata r:id="rId17" o:title=""/>
          </v:shape>
          <o:OLEObject Type="Embed" ProgID="MSDraw.Drawing.8.1" ShapeID="_x0000_i1031" DrawAspect="Content" ObjectID="_1757324181" r:id="rId18"/>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434" w:name="_Toc89944608"/>
      <w:bookmarkStart w:id="435" w:name="_Toc82437243"/>
      <w:bookmarkStart w:id="436" w:name="_Toc76541474"/>
      <w:bookmarkStart w:id="437" w:name="_Toc75275975"/>
      <w:bookmarkStart w:id="438" w:name="_Toc75275464"/>
      <w:bookmarkStart w:id="439" w:name="_Toc75259930"/>
      <w:bookmarkStart w:id="440" w:name="_Toc73962774"/>
      <w:bookmarkStart w:id="441" w:name="_Toc120613093"/>
      <w:bookmarkStart w:id="442" w:name="_Toc121756633"/>
      <w:bookmarkStart w:id="443" w:name="_Toc121820203"/>
      <w:bookmarkStart w:id="444" w:name="_Toc124157953"/>
      <w:bookmarkStart w:id="445" w:name="_Toc130560530"/>
      <w:bookmarkStart w:id="446" w:name="_Toc137470173"/>
      <w:bookmarkStart w:id="447" w:name="_Toc138884566"/>
      <w:bookmarkStart w:id="448" w:name="_Toc145510974"/>
      <w:r w:rsidRPr="007530C6">
        <w:t>4.6</w:t>
      </w:r>
      <w:r w:rsidRPr="007530C6">
        <w:tab/>
        <w:t>Manufacturer declarations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2DEEE860" w14:textId="77777777" w:rsidR="00F51F12" w:rsidRDefault="00F51F12" w:rsidP="00F51F12">
      <w:bookmarkStart w:id="449" w:name="_Toc89944609"/>
      <w:bookmarkStart w:id="450" w:name="_Toc82437244"/>
      <w:bookmarkStart w:id="451" w:name="_Toc76541475"/>
      <w:bookmarkStart w:id="452" w:name="_Toc75275976"/>
      <w:bookmarkStart w:id="453" w:name="_Toc75275465"/>
      <w:bookmarkStart w:id="454" w:name="_Toc75259931"/>
      <w:bookmarkStart w:id="455" w:name="_Toc73962775"/>
      <w:bookmarkStart w:id="456" w:name="_Toc120613094"/>
    </w:p>
    <w:p w14:paraId="1BF0715E" w14:textId="5143B7CC" w:rsidR="001614AF" w:rsidRPr="007530C6" w:rsidRDefault="001614AF" w:rsidP="001614AF">
      <w:pPr>
        <w:pStyle w:val="Heading2"/>
        <w:rPr>
          <w:lang w:eastAsia="zh-CN"/>
        </w:rPr>
      </w:pPr>
      <w:bookmarkStart w:id="457" w:name="_Toc121756634"/>
      <w:bookmarkStart w:id="458" w:name="_Toc121820204"/>
      <w:bookmarkStart w:id="459" w:name="_Toc124157954"/>
      <w:bookmarkStart w:id="460" w:name="_Toc130560531"/>
      <w:bookmarkStart w:id="461" w:name="_Toc137470174"/>
      <w:bookmarkStart w:id="462" w:name="_Toc138884567"/>
      <w:bookmarkStart w:id="463" w:name="_Toc145510975"/>
      <w:r w:rsidRPr="007530C6">
        <w:t>4.7</w:t>
      </w:r>
      <w:r w:rsidRPr="007530C6">
        <w:tab/>
        <w:t>Test configurations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65F0EA5" w14:textId="77777777" w:rsidR="004519C9" w:rsidRPr="007530C6" w:rsidRDefault="004519C9" w:rsidP="005D71CD">
      <w:pPr>
        <w:pStyle w:val="Heading3"/>
      </w:pPr>
      <w:bookmarkStart w:id="464" w:name="_Toc82595041"/>
      <w:bookmarkStart w:id="465" w:name="_Toc76544941"/>
      <w:bookmarkStart w:id="466" w:name="_Toc75242595"/>
      <w:bookmarkStart w:id="467" w:name="_Toc74961684"/>
      <w:bookmarkStart w:id="468" w:name="_Toc66727881"/>
      <w:bookmarkStart w:id="469" w:name="_Toc61182568"/>
      <w:bookmarkStart w:id="470" w:name="_Toc58862575"/>
      <w:bookmarkStart w:id="471" w:name="_Toc58860071"/>
      <w:bookmarkStart w:id="472" w:name="_Toc53182330"/>
      <w:bookmarkStart w:id="473" w:name="_Toc45884307"/>
      <w:bookmarkStart w:id="474" w:name="_Toc37272061"/>
      <w:bookmarkStart w:id="475" w:name="_Toc36645007"/>
      <w:bookmarkStart w:id="476" w:name="_Toc29809632"/>
      <w:bookmarkStart w:id="477" w:name="_Toc21099834"/>
      <w:bookmarkStart w:id="478" w:name="_Toc120613095"/>
      <w:bookmarkStart w:id="479" w:name="_Toc121756635"/>
      <w:bookmarkStart w:id="480" w:name="_Toc121820205"/>
      <w:bookmarkStart w:id="481" w:name="_Toc124157955"/>
      <w:bookmarkStart w:id="482" w:name="_Toc130560532"/>
      <w:bookmarkStart w:id="483" w:name="_Toc137470175"/>
      <w:bookmarkStart w:id="484" w:name="_Toc138884568"/>
      <w:bookmarkStart w:id="485" w:name="_Toc145510976"/>
      <w:r w:rsidRPr="007530C6">
        <w:t>4.7.1</w:t>
      </w:r>
      <w:r w:rsidRPr="007530C6">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486" w:name="_Toc82595042"/>
      <w:bookmarkStart w:id="487" w:name="_Toc76544942"/>
      <w:bookmarkStart w:id="488" w:name="_Toc75242596"/>
      <w:bookmarkStart w:id="489" w:name="_Toc74961685"/>
      <w:bookmarkStart w:id="490" w:name="_Toc66727882"/>
      <w:bookmarkStart w:id="491" w:name="_Toc61182569"/>
      <w:bookmarkStart w:id="492" w:name="_Toc58862576"/>
      <w:bookmarkStart w:id="493" w:name="_Toc58860072"/>
      <w:bookmarkStart w:id="494" w:name="_Toc53182331"/>
      <w:bookmarkStart w:id="495" w:name="_Toc45884308"/>
      <w:bookmarkStart w:id="496" w:name="_Toc37272062"/>
      <w:bookmarkStart w:id="497" w:name="_Toc36645008"/>
      <w:bookmarkStart w:id="498" w:name="_Toc29809633"/>
      <w:bookmarkStart w:id="499" w:name="_Toc21099835"/>
      <w:bookmarkStart w:id="500" w:name="_Toc120613096"/>
      <w:bookmarkStart w:id="501" w:name="_Toc121756636"/>
      <w:bookmarkStart w:id="502" w:name="_Toc121820206"/>
      <w:bookmarkStart w:id="503" w:name="_Toc124157956"/>
      <w:bookmarkStart w:id="504" w:name="_Toc130560533"/>
      <w:bookmarkStart w:id="505" w:name="_Toc137470176"/>
      <w:bookmarkStart w:id="506" w:name="_Toc138884569"/>
      <w:bookmarkStart w:id="507" w:name="_Toc145510977"/>
      <w:r w:rsidRPr="007530C6">
        <w:t>4.7.2</w:t>
      </w:r>
      <w:r w:rsidRPr="007530C6">
        <w:tab/>
        <w:t>Test signal used to build Test Configurations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508" w:name="_Ref516750404"/>
      <w:r w:rsidRPr="007530C6">
        <w:t>Table</w:t>
      </w:r>
      <w:bookmarkEnd w:id="508"/>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A193893" w:rsidR="004519C9" w:rsidRPr="007530C6" w:rsidRDefault="004519C9">
            <w:pPr>
              <w:pStyle w:val="TAN"/>
            </w:pPr>
            <w:r w:rsidRPr="007530C6">
              <w:t>NOTE 2:</w:t>
            </w:r>
            <w:r w:rsidR="007A0580"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509" w:name="_Toc82595043"/>
      <w:bookmarkStart w:id="510" w:name="_Toc76544943"/>
      <w:bookmarkStart w:id="511" w:name="_Toc75242597"/>
      <w:bookmarkStart w:id="512" w:name="_Toc74961686"/>
      <w:bookmarkStart w:id="513" w:name="_Toc66727883"/>
      <w:bookmarkStart w:id="514" w:name="_Toc61182570"/>
      <w:bookmarkStart w:id="515" w:name="_Toc58862577"/>
      <w:bookmarkStart w:id="516" w:name="_Toc58860073"/>
      <w:bookmarkStart w:id="517" w:name="_Toc53182332"/>
      <w:bookmarkStart w:id="518" w:name="_Toc45884309"/>
      <w:bookmarkStart w:id="519" w:name="_Toc37272063"/>
      <w:bookmarkStart w:id="520" w:name="_Toc36645009"/>
      <w:bookmarkStart w:id="521" w:name="_Toc29809634"/>
      <w:bookmarkStart w:id="522" w:name="_Toc21099836"/>
      <w:bookmarkStart w:id="523" w:name="_Toc120613097"/>
    </w:p>
    <w:p w14:paraId="7C2D8E06" w14:textId="22C37B35" w:rsidR="004519C9" w:rsidRPr="007530C6" w:rsidRDefault="004519C9" w:rsidP="004519C9">
      <w:pPr>
        <w:pStyle w:val="Heading3"/>
        <w:rPr>
          <w:lang w:eastAsia="zh-CN"/>
        </w:rPr>
      </w:pPr>
      <w:bookmarkStart w:id="524" w:name="_Toc121756637"/>
      <w:bookmarkStart w:id="525" w:name="_Toc121820207"/>
      <w:bookmarkStart w:id="526" w:name="_Toc124157957"/>
      <w:bookmarkStart w:id="527" w:name="_Toc130560534"/>
      <w:bookmarkStart w:id="528" w:name="_Toc137470177"/>
      <w:bookmarkStart w:id="529" w:name="_Toc138884570"/>
      <w:bookmarkStart w:id="530" w:name="_Toc145510978"/>
      <w:r w:rsidRPr="007530C6">
        <w:rPr>
          <w:lang w:eastAsia="zh-CN"/>
        </w:rPr>
        <w:t>4.7.3</w:t>
      </w:r>
      <w:r w:rsidRPr="007530C6">
        <w:rPr>
          <w:lang w:eastAsia="zh-CN"/>
        </w:rPr>
        <w:tab/>
        <w:t>RTC1: Contiguous spectrum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531" w:name="_Toc82595044"/>
      <w:bookmarkStart w:id="532" w:name="_Toc76544944"/>
      <w:bookmarkStart w:id="533" w:name="_Toc75242598"/>
      <w:bookmarkStart w:id="534" w:name="_Toc74961687"/>
      <w:bookmarkStart w:id="535" w:name="_Toc66727884"/>
      <w:bookmarkStart w:id="536" w:name="_Toc61182571"/>
      <w:bookmarkStart w:id="537" w:name="_Toc58862578"/>
      <w:bookmarkStart w:id="538" w:name="_Toc58860074"/>
      <w:bookmarkStart w:id="539" w:name="_Toc53182333"/>
      <w:bookmarkStart w:id="540" w:name="_Toc45884310"/>
      <w:bookmarkStart w:id="541" w:name="_Toc37272064"/>
      <w:bookmarkStart w:id="542" w:name="_Toc36645010"/>
      <w:bookmarkStart w:id="543" w:name="_Toc29809635"/>
      <w:bookmarkStart w:id="544" w:name="_Toc21099837"/>
      <w:bookmarkStart w:id="545" w:name="_Toc120613098"/>
      <w:bookmarkStart w:id="546" w:name="_Toc121756638"/>
      <w:bookmarkStart w:id="547" w:name="_Toc121820208"/>
      <w:bookmarkStart w:id="548" w:name="_Toc124157958"/>
      <w:bookmarkStart w:id="549" w:name="_Toc130560535"/>
      <w:bookmarkStart w:id="550" w:name="_Toc137470178"/>
      <w:bookmarkStart w:id="551" w:name="_Toc138884571"/>
      <w:bookmarkStart w:id="552" w:name="_Toc145510979"/>
      <w:r w:rsidRPr="007530C6">
        <w:t>4.7.3</w:t>
      </w:r>
      <w:r w:rsidRPr="007530C6">
        <w:rPr>
          <w:lang w:eastAsia="zh-CN"/>
        </w:rPr>
        <w:t>.1</w:t>
      </w:r>
      <w:r w:rsidRPr="007530C6">
        <w:tab/>
        <w:t>RTC1 generation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lastRenderedPageBreak/>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553" w:name="_Toc82595045"/>
      <w:bookmarkStart w:id="554" w:name="_Toc76544945"/>
      <w:bookmarkStart w:id="555" w:name="_Toc75242599"/>
      <w:bookmarkStart w:id="556" w:name="_Toc74961688"/>
      <w:bookmarkStart w:id="557" w:name="_Toc66727885"/>
      <w:bookmarkStart w:id="558" w:name="_Toc61182572"/>
      <w:bookmarkStart w:id="559" w:name="_Toc58862579"/>
      <w:bookmarkStart w:id="560" w:name="_Toc58860075"/>
      <w:bookmarkStart w:id="561" w:name="_Toc53182334"/>
      <w:bookmarkStart w:id="562" w:name="_Toc45884311"/>
      <w:bookmarkStart w:id="563" w:name="_Toc37272065"/>
      <w:bookmarkStart w:id="564" w:name="_Toc36645011"/>
      <w:bookmarkStart w:id="565" w:name="_Toc29809636"/>
      <w:bookmarkStart w:id="566" w:name="_Toc21099838"/>
      <w:bookmarkStart w:id="567" w:name="_Toc120613099"/>
      <w:bookmarkStart w:id="568" w:name="_Toc121756639"/>
      <w:bookmarkStart w:id="569" w:name="_Toc121820209"/>
      <w:bookmarkStart w:id="570" w:name="_Toc124157959"/>
      <w:bookmarkStart w:id="571" w:name="_Toc130560536"/>
      <w:bookmarkStart w:id="572" w:name="_Toc137470179"/>
      <w:bookmarkStart w:id="573" w:name="_Toc138884572"/>
      <w:bookmarkStart w:id="574" w:name="_Toc145510980"/>
      <w:r w:rsidRPr="007530C6">
        <w:t>4.7.3.</w:t>
      </w:r>
      <w:r w:rsidRPr="007530C6">
        <w:rPr>
          <w:lang w:eastAsia="zh-CN"/>
        </w:rPr>
        <w:t>2</w:t>
      </w:r>
      <w:r w:rsidRPr="007530C6">
        <w:tab/>
        <w:t>RTC1 power allocation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575" w:name="_Toc82595049"/>
      <w:bookmarkStart w:id="576" w:name="_Toc76544949"/>
      <w:bookmarkStart w:id="577" w:name="_Toc75242603"/>
      <w:bookmarkStart w:id="578" w:name="_Toc74961692"/>
      <w:bookmarkStart w:id="579" w:name="_Toc66727889"/>
      <w:bookmarkStart w:id="580" w:name="_Toc61182576"/>
      <w:bookmarkStart w:id="581" w:name="_Toc58862583"/>
      <w:bookmarkStart w:id="582" w:name="_Toc58860079"/>
      <w:bookmarkStart w:id="583" w:name="_Toc53182338"/>
      <w:bookmarkStart w:id="584" w:name="_Toc45884315"/>
      <w:bookmarkStart w:id="585" w:name="_Toc37272069"/>
      <w:bookmarkStart w:id="586" w:name="_Toc36645015"/>
      <w:bookmarkStart w:id="587" w:name="_Toc29809640"/>
      <w:bookmarkStart w:id="588" w:name="_Toc21099842"/>
      <w:bookmarkStart w:id="589" w:name="_Toc120613100"/>
      <w:bookmarkStart w:id="590" w:name="_Toc121756640"/>
      <w:bookmarkStart w:id="591" w:name="_Toc121820210"/>
      <w:bookmarkStart w:id="592" w:name="_Toc124157960"/>
      <w:bookmarkStart w:id="593" w:name="_Toc130560537"/>
      <w:bookmarkStart w:id="594" w:name="_Toc137470180"/>
      <w:bookmarkStart w:id="595" w:name="_Toc138884573"/>
      <w:bookmarkStart w:id="596" w:name="_Toc145510981"/>
      <w:r w:rsidRPr="007530C6">
        <w:t>4.7.5</w:t>
      </w:r>
      <w:r w:rsidRPr="007530C6">
        <w:tab/>
        <w:t>RTC2: Non-contiguo</w:t>
      </w:r>
      <w:r w:rsidRPr="007530C6">
        <w:rPr>
          <w:lang w:eastAsia="zh-CN"/>
        </w:rPr>
        <w:t>u</w:t>
      </w:r>
      <w:r w:rsidRPr="007530C6">
        <w:t>s spectrum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597" w:name="_Toc82595050"/>
      <w:bookmarkStart w:id="598" w:name="_Toc76544950"/>
      <w:bookmarkStart w:id="599" w:name="_Toc75242604"/>
      <w:bookmarkStart w:id="600" w:name="_Toc74961693"/>
      <w:bookmarkStart w:id="601" w:name="_Toc66727890"/>
      <w:bookmarkStart w:id="602" w:name="_Toc61182577"/>
      <w:bookmarkStart w:id="603" w:name="_Toc58862584"/>
      <w:bookmarkStart w:id="604" w:name="_Toc58860080"/>
      <w:bookmarkStart w:id="605" w:name="_Toc53182339"/>
      <w:bookmarkStart w:id="606" w:name="_Toc45884316"/>
      <w:bookmarkStart w:id="607" w:name="_Toc37272070"/>
      <w:bookmarkStart w:id="608" w:name="_Toc36645016"/>
      <w:bookmarkStart w:id="609" w:name="_Toc29809641"/>
      <w:bookmarkStart w:id="610" w:name="_Toc21099843"/>
      <w:bookmarkStart w:id="611" w:name="_Toc120613101"/>
      <w:bookmarkStart w:id="612" w:name="_Toc121756641"/>
      <w:bookmarkStart w:id="613" w:name="_Toc121820211"/>
      <w:bookmarkStart w:id="614" w:name="_Toc124157961"/>
      <w:bookmarkStart w:id="615" w:name="_Toc130560538"/>
      <w:bookmarkStart w:id="616" w:name="_Toc137470181"/>
      <w:bookmarkStart w:id="617" w:name="_Toc138884574"/>
      <w:bookmarkStart w:id="618" w:name="_Toc145510982"/>
      <w:r w:rsidRPr="007530C6">
        <w:t>4.7.5.1</w:t>
      </w:r>
      <w:r w:rsidRPr="007530C6">
        <w:tab/>
        <w:t>RTC2 generation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619" w:name="_Toc82595051"/>
      <w:bookmarkStart w:id="620" w:name="_Toc76544951"/>
      <w:bookmarkStart w:id="621" w:name="_Toc75242605"/>
      <w:bookmarkStart w:id="622" w:name="_Toc74961694"/>
      <w:bookmarkStart w:id="623" w:name="_Toc66727891"/>
      <w:bookmarkStart w:id="624" w:name="_Toc61182578"/>
      <w:bookmarkStart w:id="625" w:name="_Toc58862585"/>
      <w:bookmarkStart w:id="626" w:name="_Toc58860081"/>
      <w:bookmarkStart w:id="627" w:name="_Toc53182340"/>
      <w:bookmarkStart w:id="628" w:name="_Toc45884317"/>
      <w:bookmarkStart w:id="629" w:name="_Toc37272071"/>
      <w:bookmarkStart w:id="630" w:name="_Toc36645017"/>
      <w:bookmarkStart w:id="631" w:name="_Toc29809642"/>
      <w:bookmarkStart w:id="632" w:name="_Toc21099844"/>
      <w:bookmarkStart w:id="633" w:name="_Toc120613102"/>
      <w:bookmarkStart w:id="634" w:name="_Toc121756642"/>
      <w:bookmarkStart w:id="635" w:name="_Toc121820212"/>
      <w:bookmarkStart w:id="636" w:name="_Toc124157962"/>
      <w:bookmarkStart w:id="637" w:name="_Toc130560539"/>
      <w:bookmarkStart w:id="638" w:name="_Toc137470182"/>
      <w:bookmarkStart w:id="639" w:name="_Toc138884575"/>
      <w:bookmarkStart w:id="640" w:name="_Toc145510983"/>
      <w:r w:rsidRPr="007530C6">
        <w:rPr>
          <w:lang w:eastAsia="zh-CN"/>
        </w:rPr>
        <w:t>4.7.5.2</w:t>
      </w:r>
      <w:r w:rsidRPr="007530C6">
        <w:rPr>
          <w:lang w:eastAsia="zh-CN"/>
        </w:rPr>
        <w:tab/>
      </w:r>
      <w:r w:rsidRPr="007530C6">
        <w:t xml:space="preserve">RTC2 </w:t>
      </w:r>
      <w:r w:rsidRPr="007530C6">
        <w:rPr>
          <w:lang w:eastAsia="zh-CN"/>
        </w:rPr>
        <w:t>power allocation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641" w:name="_Toc82595052"/>
      <w:bookmarkStart w:id="642" w:name="_Toc76544952"/>
      <w:bookmarkStart w:id="643" w:name="_Toc75242606"/>
      <w:bookmarkStart w:id="644" w:name="_Toc74961695"/>
      <w:bookmarkStart w:id="645" w:name="_Toc66727892"/>
      <w:bookmarkStart w:id="646" w:name="_Toc61182579"/>
      <w:bookmarkStart w:id="647" w:name="_Toc58862586"/>
      <w:bookmarkStart w:id="648" w:name="_Toc58860082"/>
      <w:bookmarkStart w:id="649" w:name="_Toc53182341"/>
      <w:bookmarkStart w:id="650" w:name="_Toc45884318"/>
      <w:bookmarkStart w:id="651" w:name="_Toc37272072"/>
      <w:bookmarkStart w:id="652" w:name="_Toc36645018"/>
      <w:bookmarkStart w:id="653" w:name="_Toc29809643"/>
      <w:bookmarkStart w:id="654" w:name="_Toc21099845"/>
      <w:bookmarkStart w:id="655" w:name="_Toc120613103"/>
      <w:bookmarkStart w:id="656" w:name="_Toc121756643"/>
      <w:bookmarkStart w:id="657" w:name="_Toc121820213"/>
      <w:bookmarkStart w:id="658" w:name="_Toc124157963"/>
      <w:bookmarkStart w:id="659" w:name="_Toc130560540"/>
      <w:bookmarkStart w:id="660" w:name="_Toc137470183"/>
      <w:bookmarkStart w:id="661" w:name="_Toc138884576"/>
      <w:bookmarkStart w:id="662" w:name="_Toc145510984"/>
      <w:r w:rsidRPr="007530C6">
        <w:rPr>
          <w:lang w:eastAsia="zh-CN"/>
        </w:rPr>
        <w:t>4.7.6</w:t>
      </w:r>
      <w:r w:rsidRPr="007530C6">
        <w:tab/>
        <w:t xml:space="preserve">RTC3: Multi-band </w:t>
      </w:r>
      <w:r w:rsidRPr="007530C6">
        <w:rPr>
          <w:lang w:eastAsia="zh-CN"/>
        </w:rPr>
        <w:t>test configuration for full carrier allocation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663" w:name="_Toc82595053"/>
      <w:bookmarkStart w:id="664" w:name="_Toc76544953"/>
      <w:bookmarkStart w:id="665" w:name="_Toc75242607"/>
      <w:bookmarkStart w:id="666" w:name="_Toc74961696"/>
      <w:bookmarkStart w:id="667" w:name="_Toc66727893"/>
      <w:bookmarkStart w:id="668" w:name="_Toc61182580"/>
      <w:bookmarkStart w:id="669" w:name="_Toc58862587"/>
      <w:bookmarkStart w:id="670" w:name="_Toc58860083"/>
      <w:bookmarkStart w:id="671" w:name="_Toc53182342"/>
      <w:bookmarkStart w:id="672" w:name="_Toc45884319"/>
      <w:bookmarkStart w:id="673" w:name="_Toc37272073"/>
      <w:bookmarkStart w:id="674" w:name="_Toc36645019"/>
      <w:bookmarkStart w:id="675" w:name="_Toc29809644"/>
      <w:bookmarkStart w:id="676" w:name="_Toc21099846"/>
      <w:bookmarkStart w:id="677" w:name="_Toc120613104"/>
      <w:bookmarkStart w:id="678" w:name="_Toc121756644"/>
      <w:bookmarkStart w:id="679" w:name="_Toc121820214"/>
      <w:bookmarkStart w:id="680" w:name="_Toc124157964"/>
      <w:bookmarkStart w:id="681" w:name="_Toc130560541"/>
      <w:bookmarkStart w:id="682" w:name="_Toc137470184"/>
      <w:bookmarkStart w:id="683" w:name="_Toc138884577"/>
      <w:bookmarkStart w:id="684" w:name="_Toc145510985"/>
      <w:r w:rsidRPr="007530C6">
        <w:rPr>
          <w:lang w:eastAsia="zh-CN"/>
        </w:rPr>
        <w:t>4.7.6</w:t>
      </w:r>
      <w:r w:rsidRPr="007530C6">
        <w:t>.1</w:t>
      </w:r>
      <w:r w:rsidRPr="007530C6">
        <w:tab/>
        <w:t>RTC3 generation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685" w:name="_Toc82595054"/>
      <w:bookmarkStart w:id="686" w:name="_Toc76544954"/>
      <w:bookmarkStart w:id="687" w:name="_Toc75242608"/>
      <w:bookmarkStart w:id="688" w:name="_Toc74961697"/>
      <w:bookmarkStart w:id="689" w:name="_Toc66727894"/>
      <w:bookmarkStart w:id="690" w:name="_Toc61182581"/>
      <w:bookmarkStart w:id="691" w:name="_Toc58862588"/>
      <w:bookmarkStart w:id="692" w:name="_Toc58860084"/>
      <w:bookmarkStart w:id="693" w:name="_Toc53182343"/>
      <w:bookmarkStart w:id="694" w:name="_Toc45884320"/>
      <w:bookmarkStart w:id="695" w:name="_Toc37272074"/>
      <w:bookmarkStart w:id="696" w:name="_Toc36645020"/>
      <w:bookmarkStart w:id="697" w:name="_Toc29809645"/>
      <w:bookmarkStart w:id="698" w:name="_Toc21099847"/>
    </w:p>
    <w:p w14:paraId="77947E6C" w14:textId="77777777" w:rsidR="004519C9" w:rsidRPr="007530C6" w:rsidRDefault="004519C9" w:rsidP="004519C9">
      <w:pPr>
        <w:pStyle w:val="Heading4"/>
      </w:pPr>
      <w:bookmarkStart w:id="699" w:name="_Toc120613105"/>
      <w:bookmarkStart w:id="700" w:name="_Toc121756645"/>
      <w:bookmarkStart w:id="701" w:name="_Toc121820215"/>
      <w:bookmarkStart w:id="702" w:name="_Toc124157965"/>
      <w:bookmarkStart w:id="703" w:name="_Toc130560542"/>
      <w:bookmarkStart w:id="704" w:name="_Toc137470185"/>
      <w:bookmarkStart w:id="705" w:name="_Toc138884578"/>
      <w:bookmarkStart w:id="706" w:name="_Toc145510986"/>
      <w:r w:rsidRPr="007530C6">
        <w:rPr>
          <w:lang w:eastAsia="zh-CN"/>
        </w:rPr>
        <w:lastRenderedPageBreak/>
        <w:t>4.7.6</w:t>
      </w:r>
      <w:r w:rsidRPr="007530C6">
        <w:t>.2</w:t>
      </w:r>
      <w:r w:rsidRPr="007530C6">
        <w:tab/>
        <w:t>RTC3 power allocation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707" w:name="_Toc82595055"/>
      <w:bookmarkStart w:id="708" w:name="_Toc76544955"/>
      <w:bookmarkStart w:id="709" w:name="_Toc75242609"/>
      <w:bookmarkStart w:id="710" w:name="_Toc74961698"/>
      <w:bookmarkStart w:id="711" w:name="_Toc66727895"/>
      <w:bookmarkStart w:id="712" w:name="_Toc61182582"/>
      <w:bookmarkStart w:id="713" w:name="_Toc58862589"/>
      <w:bookmarkStart w:id="714" w:name="_Toc58860085"/>
      <w:bookmarkStart w:id="715" w:name="_Toc53182344"/>
      <w:bookmarkStart w:id="716" w:name="_Toc45884321"/>
      <w:bookmarkStart w:id="717" w:name="_Toc37272075"/>
      <w:bookmarkStart w:id="718" w:name="_Toc36645021"/>
      <w:bookmarkStart w:id="719" w:name="_Toc29809646"/>
      <w:bookmarkStart w:id="720" w:name="_Toc21099848"/>
      <w:bookmarkStart w:id="721" w:name="_Toc120613106"/>
      <w:bookmarkStart w:id="722" w:name="_Toc121756646"/>
      <w:bookmarkStart w:id="723" w:name="_Toc121820216"/>
      <w:bookmarkStart w:id="724" w:name="_Toc124157966"/>
      <w:bookmarkStart w:id="725" w:name="_Toc130560543"/>
      <w:bookmarkStart w:id="726" w:name="_Toc137470186"/>
      <w:bookmarkStart w:id="727" w:name="_Toc138884579"/>
      <w:bookmarkStart w:id="728" w:name="_Toc145510987"/>
      <w:r w:rsidRPr="007530C6">
        <w:rPr>
          <w:lang w:eastAsia="zh-CN"/>
        </w:rPr>
        <w:t>4.7.7</w:t>
      </w:r>
      <w:r w:rsidRPr="007530C6">
        <w:tab/>
        <w:t xml:space="preserve">RTC4: Multi-band </w:t>
      </w:r>
      <w:r w:rsidRPr="007530C6">
        <w:rPr>
          <w:lang w:eastAsia="zh-CN"/>
        </w:rPr>
        <w:t>test configuration with high PSD per carrier</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729" w:name="_Toc82595056"/>
      <w:bookmarkStart w:id="730" w:name="_Toc76544956"/>
      <w:bookmarkStart w:id="731" w:name="_Toc75242610"/>
      <w:bookmarkStart w:id="732" w:name="_Toc74961699"/>
      <w:bookmarkStart w:id="733" w:name="_Toc66727896"/>
      <w:bookmarkStart w:id="734" w:name="_Toc61182583"/>
      <w:bookmarkStart w:id="735" w:name="_Toc58862590"/>
      <w:bookmarkStart w:id="736" w:name="_Toc58860086"/>
      <w:bookmarkStart w:id="737" w:name="_Toc53182345"/>
      <w:bookmarkStart w:id="738" w:name="_Toc45884322"/>
      <w:bookmarkStart w:id="739" w:name="_Toc37272076"/>
      <w:bookmarkStart w:id="740" w:name="_Toc36645022"/>
      <w:bookmarkStart w:id="741" w:name="_Toc29809647"/>
      <w:bookmarkStart w:id="742" w:name="_Toc21099849"/>
      <w:bookmarkStart w:id="743" w:name="_Toc120613107"/>
      <w:bookmarkStart w:id="744" w:name="_Toc121756647"/>
      <w:bookmarkStart w:id="745" w:name="_Toc121820217"/>
      <w:bookmarkStart w:id="746" w:name="_Toc124157967"/>
      <w:bookmarkStart w:id="747" w:name="_Toc130560544"/>
      <w:bookmarkStart w:id="748" w:name="_Toc137470187"/>
      <w:bookmarkStart w:id="749" w:name="_Toc138884580"/>
      <w:bookmarkStart w:id="750" w:name="_Toc145510988"/>
      <w:r w:rsidRPr="007530C6">
        <w:rPr>
          <w:lang w:eastAsia="zh-CN"/>
        </w:rPr>
        <w:t>4.7.7</w:t>
      </w:r>
      <w:r w:rsidRPr="007530C6">
        <w:t>.1</w:t>
      </w:r>
      <w:r w:rsidRPr="007530C6">
        <w:tab/>
        <w:t>RTC4 generation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751" w:name="_Toc82595057"/>
      <w:bookmarkStart w:id="752" w:name="_Toc76544957"/>
      <w:bookmarkStart w:id="753" w:name="_Toc75242611"/>
      <w:bookmarkStart w:id="754" w:name="_Toc74961700"/>
      <w:bookmarkStart w:id="755" w:name="_Toc66727897"/>
      <w:bookmarkStart w:id="756" w:name="_Toc61182584"/>
      <w:bookmarkStart w:id="757" w:name="_Toc58862591"/>
      <w:bookmarkStart w:id="758" w:name="_Toc58860087"/>
      <w:bookmarkStart w:id="759" w:name="_Toc53182346"/>
      <w:bookmarkStart w:id="760" w:name="_Toc45884323"/>
      <w:bookmarkStart w:id="761" w:name="_Toc37272077"/>
      <w:bookmarkStart w:id="762" w:name="_Toc36645023"/>
      <w:bookmarkStart w:id="763" w:name="_Toc29809648"/>
      <w:bookmarkStart w:id="764" w:name="_Toc21099850"/>
      <w:bookmarkStart w:id="765" w:name="_Toc120613108"/>
      <w:bookmarkStart w:id="766" w:name="_Toc121756648"/>
      <w:bookmarkStart w:id="767" w:name="_Toc121820218"/>
      <w:bookmarkStart w:id="768" w:name="_Toc124157968"/>
      <w:bookmarkStart w:id="769" w:name="_Toc130560545"/>
      <w:bookmarkStart w:id="770" w:name="_Toc137470188"/>
      <w:bookmarkStart w:id="771" w:name="_Toc138884581"/>
      <w:bookmarkStart w:id="772" w:name="_Toc145510989"/>
      <w:r w:rsidRPr="007530C6">
        <w:rPr>
          <w:lang w:eastAsia="zh-CN"/>
        </w:rPr>
        <w:t>4.7.7</w:t>
      </w:r>
      <w:r w:rsidRPr="007530C6">
        <w:t>.2</w:t>
      </w:r>
      <w:r w:rsidRPr="007530C6">
        <w:tab/>
        <w:t>RTC4 power allocation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773" w:name="_Toc89944632"/>
      <w:bookmarkStart w:id="774" w:name="_Toc82437267"/>
      <w:bookmarkStart w:id="775" w:name="_Toc76541498"/>
      <w:bookmarkStart w:id="776" w:name="_Toc75275999"/>
      <w:bookmarkStart w:id="777" w:name="_Toc75275488"/>
      <w:bookmarkStart w:id="778" w:name="_Toc75259949"/>
      <w:bookmarkStart w:id="779" w:name="_Toc73962776"/>
      <w:bookmarkStart w:id="780" w:name="_Toc120613109"/>
      <w:bookmarkStart w:id="781" w:name="_Toc121756649"/>
      <w:bookmarkStart w:id="782" w:name="_Toc121820219"/>
      <w:bookmarkStart w:id="783" w:name="_Toc124157969"/>
      <w:bookmarkStart w:id="784" w:name="_Toc130560546"/>
      <w:bookmarkStart w:id="785" w:name="_Toc137470189"/>
      <w:bookmarkStart w:id="786" w:name="_Toc138884582"/>
      <w:bookmarkStart w:id="787" w:name="_Toc145510990"/>
      <w:r w:rsidRPr="007530C6">
        <w:t>4.8</w:t>
      </w:r>
      <w:r w:rsidRPr="007530C6">
        <w:tab/>
        <w:t>Applicability of requirements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ABCF70D" w14:textId="77777777" w:rsidR="004519C9" w:rsidRPr="007530C6" w:rsidRDefault="004519C9" w:rsidP="004519C9">
      <w:pPr>
        <w:pStyle w:val="Heading3"/>
      </w:pPr>
      <w:bookmarkStart w:id="788" w:name="_Toc82595062"/>
      <w:bookmarkStart w:id="789" w:name="_Toc76544959"/>
      <w:bookmarkStart w:id="790" w:name="_Toc75242613"/>
      <w:bookmarkStart w:id="791" w:name="_Toc74961702"/>
      <w:bookmarkStart w:id="792" w:name="_Toc66727899"/>
      <w:bookmarkStart w:id="793" w:name="_Toc61182586"/>
      <w:bookmarkStart w:id="794" w:name="_Toc58862593"/>
      <w:bookmarkStart w:id="795" w:name="_Toc58860089"/>
      <w:bookmarkStart w:id="796" w:name="_Toc53182348"/>
      <w:bookmarkStart w:id="797" w:name="_Toc45884325"/>
      <w:bookmarkStart w:id="798" w:name="_Toc37272079"/>
      <w:bookmarkStart w:id="799" w:name="_Toc36645025"/>
      <w:bookmarkStart w:id="800" w:name="_Toc29809650"/>
      <w:bookmarkStart w:id="801" w:name="_Toc21099852"/>
      <w:bookmarkStart w:id="802" w:name="_Toc120613110"/>
      <w:bookmarkStart w:id="803" w:name="_Toc121756650"/>
      <w:bookmarkStart w:id="804" w:name="_Toc121820220"/>
      <w:bookmarkStart w:id="805" w:name="_Toc124157970"/>
      <w:bookmarkStart w:id="806" w:name="_Toc130560547"/>
      <w:bookmarkStart w:id="807" w:name="_Toc137470190"/>
      <w:bookmarkStart w:id="808" w:name="_Toc138884583"/>
      <w:bookmarkStart w:id="809" w:name="_Toc145510991"/>
      <w:r w:rsidRPr="007530C6">
        <w:t>4.8.1</w:t>
      </w:r>
      <w:r w:rsidRPr="007530C6">
        <w:tab/>
        <w:t>General</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2E5E7069" w14:textId="77777777" w:rsidR="004519C9" w:rsidRPr="007530C6" w:rsidRDefault="004519C9" w:rsidP="004519C9">
      <w:pPr>
        <w:pStyle w:val="Heading3"/>
      </w:pPr>
      <w:bookmarkStart w:id="810" w:name="_Toc21099854"/>
      <w:bookmarkStart w:id="811" w:name="_Toc29809652"/>
      <w:bookmarkStart w:id="812" w:name="_Toc36645027"/>
      <w:bookmarkStart w:id="813" w:name="_Toc37272081"/>
      <w:bookmarkStart w:id="814" w:name="_Toc45884327"/>
      <w:bookmarkStart w:id="815" w:name="_Toc53182350"/>
      <w:bookmarkStart w:id="816" w:name="_Toc58860091"/>
      <w:bookmarkStart w:id="817" w:name="_Toc58862595"/>
      <w:bookmarkStart w:id="818" w:name="_Toc61182588"/>
      <w:bookmarkStart w:id="819" w:name="_Toc66727901"/>
      <w:bookmarkStart w:id="820" w:name="_Toc74961704"/>
      <w:bookmarkStart w:id="821" w:name="_Toc75242615"/>
      <w:bookmarkStart w:id="822" w:name="_Toc76544961"/>
      <w:bookmarkStart w:id="823" w:name="_Toc82595064"/>
      <w:bookmarkStart w:id="824" w:name="_Toc120613111"/>
      <w:bookmarkStart w:id="825" w:name="_Toc121756651"/>
      <w:bookmarkStart w:id="826" w:name="_Toc121820221"/>
      <w:bookmarkStart w:id="827" w:name="_Toc124157971"/>
      <w:bookmarkStart w:id="828" w:name="_Toc130560548"/>
      <w:bookmarkStart w:id="829" w:name="_Toc137470191"/>
      <w:bookmarkStart w:id="830" w:name="_Toc138884584"/>
      <w:bookmarkStart w:id="831" w:name="_Toc145510992"/>
      <w:r w:rsidRPr="007530C6">
        <w:t>4.8.2</w:t>
      </w:r>
      <w:r w:rsidRPr="007530C6">
        <w:tab/>
        <w:t xml:space="preserve">Applicability of </w:t>
      </w:r>
      <w:r w:rsidRPr="007530C6">
        <w:rPr>
          <w:lang w:eastAsia="zh-CN"/>
        </w:rPr>
        <w:t>t</w:t>
      </w:r>
      <w:r w:rsidRPr="007530C6">
        <w:t xml:space="preserve">est configurations for </w:t>
      </w:r>
      <w:bookmarkStart w:id="832" w:name="OLE_LINK349"/>
      <w:bookmarkStart w:id="833" w:name="OLE_LINK348"/>
      <w:r w:rsidRPr="007530C6">
        <w:rPr>
          <w:snapToGrid w:val="0"/>
          <w:lang w:eastAsia="zh-CN"/>
        </w:rPr>
        <w:t>single-band</w:t>
      </w:r>
      <w:r w:rsidRPr="007530C6">
        <w:rPr>
          <w:i/>
          <w:snapToGrid w:val="0"/>
          <w:lang w:eastAsia="zh-CN"/>
        </w:rPr>
        <w:t xml:space="preserve"> </w:t>
      </w:r>
      <w:r w:rsidRPr="007530C6">
        <w:t>operation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834" w:name="_Toc21099855"/>
      <w:bookmarkStart w:id="835" w:name="_Toc29809653"/>
      <w:bookmarkStart w:id="836" w:name="_Toc36645028"/>
      <w:bookmarkStart w:id="837" w:name="_Toc37272082"/>
      <w:bookmarkStart w:id="838" w:name="_Toc45884328"/>
      <w:bookmarkStart w:id="839" w:name="_Toc53182351"/>
      <w:bookmarkStart w:id="840" w:name="_Toc58860092"/>
      <w:bookmarkStart w:id="841" w:name="_Toc58862596"/>
      <w:bookmarkStart w:id="842" w:name="_Toc61182589"/>
      <w:bookmarkStart w:id="843" w:name="_Toc66727902"/>
      <w:bookmarkStart w:id="844" w:name="_Toc74961705"/>
      <w:bookmarkStart w:id="845" w:name="_Toc75242616"/>
      <w:bookmarkStart w:id="846" w:name="_Toc76544962"/>
      <w:bookmarkStart w:id="847" w:name="_Toc82595065"/>
      <w:bookmarkStart w:id="848" w:name="_Toc120613112"/>
      <w:bookmarkStart w:id="849" w:name="_Toc121756652"/>
      <w:bookmarkStart w:id="850" w:name="_Toc121820222"/>
      <w:bookmarkStart w:id="851" w:name="_Toc124157972"/>
      <w:bookmarkStart w:id="852" w:name="_Toc130560549"/>
      <w:bookmarkStart w:id="853" w:name="_Toc137470192"/>
      <w:bookmarkStart w:id="854" w:name="_Toc138884585"/>
      <w:bookmarkStart w:id="855" w:name="_Toc145510993"/>
      <w:r w:rsidRPr="007530C6">
        <w:t>4.8.4</w:t>
      </w:r>
      <w:r w:rsidRPr="007530C6">
        <w:tab/>
        <w:t xml:space="preserve">Applicability of test configurations for </w:t>
      </w:r>
      <w:bookmarkStart w:id="856" w:name="OLE_LINK359"/>
      <w:bookmarkStart w:id="857" w:name="OLE_LINK358"/>
      <w:bookmarkStart w:id="858" w:name="OLE_LINK357"/>
      <w:r w:rsidRPr="007530C6">
        <w:rPr>
          <w:iCs/>
          <w:lang w:val="en-US" w:eastAsia="zh-CN"/>
        </w:rPr>
        <w:t>multi-band</w:t>
      </w:r>
      <w:r w:rsidRPr="007530C6">
        <w:rPr>
          <w:i/>
          <w:iCs/>
          <w:lang w:val="en-US" w:eastAsia="zh-CN"/>
        </w:rPr>
        <w:t xml:space="preserve"> </w:t>
      </w:r>
      <w:r w:rsidRPr="007530C6">
        <w:t>operation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8459CA">
      <w:pPr>
        <w:pStyle w:val="TH"/>
      </w:pPr>
      <w:r w:rsidRPr="007530C6">
        <w:rPr>
          <w:snapToGrid w:val="0"/>
        </w:rPr>
        <w:lastRenderedPageBreak/>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Heading2"/>
        <w:rPr>
          <w:lang w:eastAsia="zh-CN"/>
        </w:rPr>
      </w:pPr>
      <w:bookmarkStart w:id="859" w:name="_Toc89944637"/>
      <w:bookmarkStart w:id="860" w:name="_Toc82437272"/>
      <w:bookmarkStart w:id="861" w:name="_Toc76541503"/>
      <w:bookmarkStart w:id="862" w:name="_Toc75276004"/>
      <w:bookmarkStart w:id="863" w:name="_Toc75275493"/>
      <w:bookmarkStart w:id="864" w:name="_Toc75259954"/>
      <w:bookmarkStart w:id="865" w:name="_Toc73962777"/>
      <w:bookmarkStart w:id="866" w:name="_Toc120613113"/>
      <w:bookmarkStart w:id="867" w:name="_Toc121756653"/>
      <w:bookmarkStart w:id="868" w:name="_Toc121820223"/>
      <w:bookmarkStart w:id="869" w:name="_Toc124157973"/>
      <w:bookmarkStart w:id="870" w:name="_Toc130560550"/>
      <w:bookmarkStart w:id="871" w:name="_Toc137470193"/>
      <w:bookmarkStart w:id="872" w:name="_Toc138884586"/>
      <w:bookmarkStart w:id="873" w:name="_Toc145510994"/>
      <w:r w:rsidRPr="007530C6">
        <w:t>4.9</w:t>
      </w:r>
      <w:r w:rsidRPr="007530C6">
        <w:tab/>
        <w:t>RF channels and test models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3C680F4" w14:textId="77777777" w:rsidR="0039478F" w:rsidRPr="007530C6" w:rsidRDefault="0039478F" w:rsidP="0039478F">
      <w:pPr>
        <w:pStyle w:val="Heading3"/>
        <w:rPr>
          <w:lang w:eastAsia="zh-CN"/>
        </w:rPr>
      </w:pPr>
      <w:bookmarkStart w:id="874" w:name="_Toc73962778"/>
      <w:bookmarkStart w:id="875" w:name="_Toc75259955"/>
      <w:bookmarkStart w:id="876" w:name="_Toc75275494"/>
      <w:bookmarkStart w:id="877" w:name="_Toc75276005"/>
      <w:bookmarkStart w:id="878" w:name="_Toc76541504"/>
      <w:bookmarkStart w:id="879" w:name="_Toc82437273"/>
      <w:bookmarkStart w:id="880" w:name="_Toc89944638"/>
      <w:bookmarkStart w:id="881" w:name="_Toc120613114"/>
      <w:bookmarkStart w:id="882" w:name="_Toc121756654"/>
      <w:bookmarkStart w:id="883" w:name="_Toc121820224"/>
      <w:bookmarkStart w:id="884" w:name="_Toc124157974"/>
      <w:bookmarkStart w:id="885" w:name="_Toc130560551"/>
      <w:bookmarkStart w:id="886" w:name="_Toc137470194"/>
      <w:bookmarkStart w:id="887" w:name="_Toc138884587"/>
      <w:bookmarkStart w:id="888" w:name="_Toc145510995"/>
      <w:r w:rsidRPr="007530C6">
        <w:rPr>
          <w:lang w:eastAsia="zh-CN"/>
        </w:rPr>
        <w:t>4.9.1</w:t>
      </w:r>
      <w:r w:rsidRPr="007530C6">
        <w:rPr>
          <w:lang w:eastAsia="zh-CN"/>
        </w:rPr>
        <w:tab/>
        <w:t>RF channels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2360A59B" w14:textId="509809DF" w:rsidR="00FA5E0B" w:rsidRPr="00FA5E0B" w:rsidRDefault="00FA5E0B" w:rsidP="00FA5E0B">
      <w:r w:rsidRPr="00FA5E0B">
        <w:rPr>
          <w:lang w:eastAsia="zh-CN"/>
        </w:rPr>
        <w:t xml:space="preserve">For the single </w:t>
      </w:r>
      <w:r w:rsidRPr="00FA5E0B">
        <w:rPr>
          <w:rFonts w:eastAsia="DengXian" w:hint="eastAsia"/>
          <w:lang w:eastAsia="zh-CN"/>
        </w:rPr>
        <w:t>passband</w:t>
      </w:r>
      <w:r w:rsidRPr="00FA5E0B">
        <w:rPr>
          <w:lang w:eastAsia="zh-CN"/>
        </w:rPr>
        <w:t xml:space="preserve"> testing </w:t>
      </w:r>
      <w:r w:rsidRPr="00FA5E0B">
        <w:t>many tests in this TS are performed with appropriate frequencies in the bottom, middle and top channels of the supported frequency range of the repeater. These are denoted as RF channels B (bottom), M (middle) and T (top).</w:t>
      </w:r>
    </w:p>
    <w:p w14:paraId="5F32E707" w14:textId="73BF95C3" w:rsidR="0039478F" w:rsidRPr="007530C6" w:rsidRDefault="00FA5E0B" w:rsidP="00FA5E0B">
      <w:r w:rsidRPr="00FA5E0B">
        <w:t xml:space="preserve">Unless otherwise stated, the test shall be performed with a single </w:t>
      </w:r>
      <w:r w:rsidRPr="00FA5E0B">
        <w:rPr>
          <w:rFonts w:eastAsia="DengXian" w:hint="eastAsia"/>
          <w:lang w:eastAsia="zh-CN"/>
        </w:rPr>
        <w:t>passband</w:t>
      </w:r>
      <w:r w:rsidRPr="00FA5E0B">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5707D1DC" w14:textId="77777777" w:rsidR="00FA5E0B" w:rsidRPr="00FA5E0B" w:rsidRDefault="00FA5E0B" w:rsidP="00FA5E0B">
      <w:r w:rsidRPr="00FA5E0B">
        <w:t xml:space="preserve">For repeater capable of multi-band operation, </w:t>
      </w:r>
      <w:r w:rsidRPr="00FA5E0B">
        <w:rPr>
          <w:lang w:eastAsia="zh-CN"/>
        </w:rPr>
        <w:t>u</w:t>
      </w:r>
      <w:r w:rsidRPr="00FA5E0B">
        <w:t>nless otherwise stated, the test shall be performed at B</w:t>
      </w:r>
      <w:r w:rsidRPr="00FA5E0B">
        <w:rPr>
          <w:vertAlign w:val="subscript"/>
        </w:rPr>
        <w:t>RFBW</w:t>
      </w:r>
      <w:r w:rsidRPr="00FA5E0B">
        <w:t>_T</w:t>
      </w:r>
      <w:r w:rsidRPr="00FA5E0B">
        <w:rPr>
          <w:lang w:eastAsia="zh-CN"/>
        </w:rPr>
        <w:t>'</w:t>
      </w:r>
      <w:r w:rsidRPr="00FA5E0B">
        <w:rPr>
          <w:vertAlign w:val="subscript"/>
        </w:rPr>
        <w:t>RFBW</w:t>
      </w:r>
      <w:r w:rsidRPr="00FA5E0B">
        <w:t xml:space="preserve"> and B</w:t>
      </w:r>
      <w:r w:rsidRPr="00FA5E0B">
        <w:rPr>
          <w:lang w:eastAsia="zh-CN"/>
        </w:rPr>
        <w:t>'</w:t>
      </w:r>
      <w:r w:rsidRPr="00FA5E0B">
        <w:rPr>
          <w:vertAlign w:val="subscript"/>
        </w:rPr>
        <w:t>RFBW</w:t>
      </w:r>
      <w:r w:rsidRPr="00FA5E0B">
        <w:t>_T</w:t>
      </w:r>
      <w:r w:rsidRPr="00FA5E0B">
        <w:rPr>
          <w:vertAlign w:val="subscript"/>
        </w:rPr>
        <w:t>RFBW</w:t>
      </w:r>
      <w:r w:rsidRPr="00FA5E0B">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723E99" w:rsidR="0039478F" w:rsidRPr="007530C6" w:rsidRDefault="00FA5E0B" w:rsidP="0039478F">
      <w:r w:rsidRPr="007530C6">
        <w:t xml:space="preserve">When a test is performed by a test laboratory, the position of </w:t>
      </w:r>
      <w:r w:rsidRPr="007530C6">
        <w:rPr>
          <w:lang w:eastAsia="zh-CN"/>
        </w:rPr>
        <w:t xml:space="preserve">B, M and T for single </w:t>
      </w:r>
      <w:r w:rsidRPr="00491767">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rPr>
          <w:rFonts w:eastAsia="MS Mincho"/>
        </w:rPr>
        <w:t xml:space="preserve">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889" w:name="_Toc73962779"/>
      <w:bookmarkStart w:id="890" w:name="_Toc75259956"/>
      <w:bookmarkStart w:id="891" w:name="_Toc75275495"/>
      <w:bookmarkStart w:id="892" w:name="_Toc75276006"/>
      <w:bookmarkStart w:id="893" w:name="_Toc76541505"/>
      <w:bookmarkStart w:id="894" w:name="_Toc82437274"/>
      <w:bookmarkStart w:id="895" w:name="_Toc89944639"/>
      <w:bookmarkStart w:id="896" w:name="_Toc120613115"/>
      <w:bookmarkStart w:id="897" w:name="_Toc121756655"/>
      <w:bookmarkStart w:id="898" w:name="_Toc121820225"/>
      <w:bookmarkStart w:id="899" w:name="_Toc124157975"/>
      <w:bookmarkStart w:id="900" w:name="_Toc130560552"/>
      <w:bookmarkStart w:id="901" w:name="_Toc137470195"/>
      <w:bookmarkStart w:id="902" w:name="_Toc138884588"/>
      <w:bookmarkStart w:id="903" w:name="_Toc145510996"/>
      <w:r w:rsidRPr="007530C6">
        <w:t>4.9.2</w:t>
      </w:r>
      <w:r w:rsidRPr="007530C6">
        <w:tab/>
        <w:t>Test models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23AFE0E" w14:textId="77777777" w:rsidR="0039478F" w:rsidRPr="007530C6" w:rsidRDefault="0039478F" w:rsidP="0039478F">
      <w:pPr>
        <w:pStyle w:val="Heading4"/>
      </w:pPr>
      <w:bookmarkStart w:id="904" w:name="_Toc73962780"/>
      <w:bookmarkStart w:id="905" w:name="_Toc75259957"/>
      <w:bookmarkStart w:id="906" w:name="_Toc75275496"/>
      <w:bookmarkStart w:id="907" w:name="_Toc75276007"/>
      <w:bookmarkStart w:id="908" w:name="_Toc76541506"/>
      <w:bookmarkStart w:id="909" w:name="_Toc82437275"/>
      <w:bookmarkStart w:id="910" w:name="_Toc89944640"/>
      <w:bookmarkStart w:id="911" w:name="_Toc120613116"/>
      <w:bookmarkStart w:id="912" w:name="_Toc121756656"/>
      <w:bookmarkStart w:id="913" w:name="_Toc121820226"/>
      <w:bookmarkStart w:id="914" w:name="_Toc124157976"/>
      <w:bookmarkStart w:id="915" w:name="_Toc130560553"/>
      <w:bookmarkStart w:id="916" w:name="_Toc137470196"/>
      <w:bookmarkStart w:id="917" w:name="_Toc138884589"/>
      <w:bookmarkStart w:id="918" w:name="_Toc145510997"/>
      <w:r w:rsidRPr="007530C6">
        <w:t>4.9.2.1</w:t>
      </w:r>
      <w:r w:rsidRPr="007530C6">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919" w:name="_Toc73962781"/>
      <w:bookmarkStart w:id="920" w:name="_Toc75259958"/>
      <w:bookmarkStart w:id="921" w:name="_Toc75275497"/>
      <w:bookmarkStart w:id="922" w:name="_Toc75276008"/>
      <w:bookmarkStart w:id="923" w:name="_Toc76541507"/>
      <w:bookmarkStart w:id="924" w:name="_Toc82437276"/>
      <w:bookmarkStart w:id="925" w:name="_Toc89944641"/>
      <w:bookmarkStart w:id="926" w:name="_Toc98753659"/>
      <w:bookmarkStart w:id="927" w:name="_Toc106180645"/>
      <w:bookmarkStart w:id="928" w:name="_Toc120613117"/>
      <w:bookmarkStart w:id="929" w:name="_Toc121756657"/>
      <w:bookmarkStart w:id="930" w:name="_Toc121820227"/>
      <w:bookmarkStart w:id="931" w:name="_Toc124157977"/>
      <w:bookmarkStart w:id="932" w:name="_Toc130560554"/>
      <w:bookmarkStart w:id="933" w:name="_Toc137470197"/>
      <w:bookmarkStart w:id="934" w:name="_Toc138884590"/>
      <w:bookmarkStart w:id="935" w:name="_Toc145510998"/>
      <w:r w:rsidRPr="007530C6">
        <w:t>4.9.2.2</w:t>
      </w:r>
      <w:r w:rsidRPr="007530C6">
        <w:tab/>
        <w:t xml:space="preserve">FR1 test models for </w:t>
      </w:r>
      <w:bookmarkEnd w:id="919"/>
      <w:bookmarkEnd w:id="920"/>
      <w:bookmarkEnd w:id="921"/>
      <w:bookmarkEnd w:id="922"/>
      <w:bookmarkEnd w:id="923"/>
      <w:bookmarkEnd w:id="924"/>
      <w:bookmarkEnd w:id="925"/>
      <w:bookmarkEnd w:id="926"/>
      <w:bookmarkEnd w:id="927"/>
      <w:r w:rsidRPr="007530C6">
        <w:t>repeater type 1-C for DL</w:t>
      </w:r>
      <w:bookmarkEnd w:id="928"/>
      <w:bookmarkEnd w:id="929"/>
      <w:bookmarkEnd w:id="930"/>
      <w:bookmarkEnd w:id="931"/>
      <w:bookmarkEnd w:id="932"/>
      <w:bookmarkEnd w:id="933"/>
      <w:bookmarkEnd w:id="934"/>
      <w:bookmarkEnd w:id="935"/>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936" w:name="_Toc73962782"/>
      <w:bookmarkStart w:id="937" w:name="_Toc75259959"/>
      <w:bookmarkStart w:id="938" w:name="_Toc75275498"/>
      <w:bookmarkStart w:id="939" w:name="_Toc75276009"/>
      <w:bookmarkStart w:id="940" w:name="_Toc76541508"/>
      <w:bookmarkStart w:id="941" w:name="_Toc82437277"/>
      <w:bookmarkStart w:id="942" w:name="_Toc89944642"/>
      <w:bookmarkStart w:id="943" w:name="_Toc120613118"/>
      <w:bookmarkStart w:id="944" w:name="_Toc121756658"/>
      <w:bookmarkStart w:id="945" w:name="_Toc121820228"/>
      <w:bookmarkStart w:id="946" w:name="_Toc124157978"/>
      <w:bookmarkStart w:id="947" w:name="_Toc130560555"/>
      <w:bookmarkStart w:id="948" w:name="_Toc137470198"/>
      <w:bookmarkStart w:id="949" w:name="_Toc138884591"/>
      <w:bookmarkStart w:id="950" w:name="_Toc145510999"/>
      <w:r w:rsidRPr="007530C6">
        <w:t>4.9.2.3</w:t>
      </w:r>
      <w:r w:rsidRPr="007530C6">
        <w:tab/>
      </w:r>
      <w:r w:rsidRPr="007530C6">
        <w:tab/>
        <w:t>FR1 test models for repeater type 1-C</w:t>
      </w:r>
      <w:bookmarkEnd w:id="936"/>
      <w:bookmarkEnd w:id="937"/>
      <w:bookmarkEnd w:id="938"/>
      <w:bookmarkEnd w:id="939"/>
      <w:bookmarkEnd w:id="940"/>
      <w:bookmarkEnd w:id="941"/>
      <w:bookmarkEnd w:id="942"/>
      <w:r w:rsidRPr="007530C6">
        <w:t xml:space="preserve"> for UL</w:t>
      </w:r>
      <w:bookmarkEnd w:id="943"/>
      <w:bookmarkEnd w:id="944"/>
      <w:bookmarkEnd w:id="945"/>
      <w:bookmarkEnd w:id="946"/>
      <w:bookmarkEnd w:id="947"/>
      <w:bookmarkEnd w:id="948"/>
      <w:bookmarkEnd w:id="949"/>
      <w:bookmarkEnd w:id="950"/>
    </w:p>
    <w:p w14:paraId="5CBD2FE9" w14:textId="77777777" w:rsidR="0039478F" w:rsidRPr="007530C6" w:rsidRDefault="0039478F" w:rsidP="0039478F">
      <w:pPr>
        <w:pStyle w:val="Heading5"/>
      </w:pPr>
      <w:bookmarkStart w:id="951" w:name="_Toc75275499"/>
      <w:bookmarkStart w:id="952" w:name="_Toc75276010"/>
      <w:bookmarkStart w:id="953" w:name="_Toc76541509"/>
      <w:bookmarkStart w:id="954" w:name="_Toc82437278"/>
      <w:bookmarkStart w:id="955" w:name="_Toc89944643"/>
      <w:bookmarkStart w:id="956" w:name="_Toc120613119"/>
      <w:bookmarkStart w:id="957" w:name="_Toc121756659"/>
      <w:bookmarkStart w:id="958" w:name="_Toc121820229"/>
      <w:bookmarkStart w:id="959" w:name="_Toc124157979"/>
      <w:bookmarkStart w:id="960" w:name="_Toc130560556"/>
      <w:bookmarkStart w:id="961" w:name="_Toc137470199"/>
      <w:bookmarkStart w:id="962" w:name="_Toc138884592"/>
      <w:bookmarkStart w:id="963" w:name="_Toc145511000"/>
      <w:r w:rsidRPr="007530C6">
        <w:t>4.9.2.3.1</w:t>
      </w:r>
      <w:r w:rsidRPr="007530C6">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4D62FC">
              <w:rPr>
                <w:position w:val="-4"/>
              </w:rPr>
              <w:pict w14:anchorId="696D9DE3">
                <v:shape id="_x0000_i1032" type="#_x0000_t75" style="width:35.7pt;height:9.95pt">
                  <v:imagedata r:id="rId19" o:title="" chromakey="white"/>
                </v:shape>
              </w:pict>
            </w:r>
            <w:r w:rsidRPr="007530C6">
              <w:instrText xml:space="preserve"> </w:instrText>
            </w:r>
            <w:r w:rsidRPr="007530C6">
              <w:fldChar w:fldCharType="separate"/>
            </w:r>
            <w:r w:rsidR="004D62FC">
              <w:rPr>
                <w:position w:val="-4"/>
              </w:rPr>
              <w:pict w14:anchorId="2D4EFC96">
                <v:shape id="_x0000_i1033" type="#_x0000_t75" style="width:35.7pt;height:9.95pt">
                  <v:imagedata r:id="rId19"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964" w:name="_Toc73962783"/>
      <w:bookmarkStart w:id="965" w:name="_Toc75259960"/>
      <w:bookmarkStart w:id="966" w:name="_Toc75275500"/>
      <w:bookmarkStart w:id="967" w:name="_Toc75276011"/>
      <w:bookmarkStart w:id="968" w:name="_Toc76541510"/>
      <w:bookmarkStart w:id="969" w:name="_Toc82437279"/>
      <w:bookmarkStart w:id="970" w:name="_Toc89944644"/>
      <w:bookmarkStart w:id="971" w:name="_Toc120613120"/>
      <w:bookmarkStart w:id="972" w:name="_Toc121756660"/>
      <w:bookmarkStart w:id="973" w:name="_Toc121820230"/>
      <w:bookmarkStart w:id="974" w:name="_Toc124157980"/>
      <w:bookmarkStart w:id="975" w:name="_Toc130560557"/>
      <w:bookmarkStart w:id="976" w:name="_Toc137470200"/>
      <w:bookmarkStart w:id="977" w:name="_Toc138884593"/>
      <w:bookmarkStart w:id="978" w:name="_Toc145511001"/>
      <w:r w:rsidRPr="007530C6">
        <w:t>4.9.2.3.2</w:t>
      </w:r>
      <w:r w:rsidRPr="007530C6">
        <w:tab/>
        <w:t>FR1 test model 1.1 (RUL-FR1-TM1.1)</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3C54767" w14:textId="77777777" w:rsidR="003E3B76" w:rsidRPr="007530C6" w:rsidRDefault="003E3B76" w:rsidP="003E3B76">
      <w:pPr>
        <w:rPr>
          <w:lang w:eastAsia="ko-KR"/>
        </w:rPr>
      </w:pPr>
      <w:r w:rsidRPr="007530C6">
        <w:rPr>
          <w:lang w:eastAsia="ko-KR"/>
        </w:rPr>
        <w:t>This model shall be used for tests on:</w:t>
      </w:r>
    </w:p>
    <w:p w14:paraId="725133B9" w14:textId="39D829FB" w:rsidR="003E3B76" w:rsidRPr="007530C6" w:rsidRDefault="003E3B76" w:rsidP="003E3B76">
      <w:pPr>
        <w:pStyle w:val="B1"/>
      </w:pPr>
      <w:r w:rsidRPr="007530C6">
        <w:t>-</w:t>
      </w:r>
      <w:r w:rsidRPr="007530C6">
        <w:tab/>
        <w:t>Repeater output power</w:t>
      </w:r>
    </w:p>
    <w:p w14:paraId="303A4368" w14:textId="77777777" w:rsidR="003E3B76" w:rsidRPr="007530C6" w:rsidRDefault="003E3B76" w:rsidP="003E3B76">
      <w:pPr>
        <w:pStyle w:val="B1"/>
      </w:pPr>
      <w:r w:rsidRPr="007530C6">
        <w:t>-</w:t>
      </w:r>
      <w:r w:rsidRPr="007530C6">
        <w:tab/>
        <w:t>Out of band gain</w:t>
      </w:r>
    </w:p>
    <w:p w14:paraId="4638C8B8" w14:textId="77777777" w:rsidR="003E3B76" w:rsidRPr="007530C6" w:rsidRDefault="003E3B76" w:rsidP="003E3B76">
      <w:pPr>
        <w:pStyle w:val="B1"/>
      </w:pPr>
      <w:r w:rsidRPr="007530C6">
        <w:t>-</w:t>
      </w:r>
      <w:r w:rsidRPr="007530C6">
        <w:tab/>
        <w:t>Unwanted emissions</w:t>
      </w:r>
    </w:p>
    <w:p w14:paraId="0B790FD1" w14:textId="77777777" w:rsidR="003E3B76" w:rsidRPr="007530C6" w:rsidRDefault="003E3B76" w:rsidP="003E3B76">
      <w:pPr>
        <w:pStyle w:val="B2"/>
      </w:pPr>
      <w:r w:rsidRPr="007530C6">
        <w:t>-</w:t>
      </w:r>
      <w:r w:rsidRPr="007530C6">
        <w:tab/>
        <w:t>ACLR</w:t>
      </w:r>
    </w:p>
    <w:p w14:paraId="3E6077A7" w14:textId="77777777" w:rsidR="003E3B76" w:rsidRPr="007530C6" w:rsidRDefault="003E3B76" w:rsidP="003E3B76">
      <w:pPr>
        <w:pStyle w:val="B2"/>
      </w:pPr>
      <w:r w:rsidRPr="007530C6">
        <w:t>-</w:t>
      </w:r>
      <w:r w:rsidRPr="007530C6">
        <w:tab/>
        <w:t>Operating band unwanted emissions</w:t>
      </w:r>
    </w:p>
    <w:p w14:paraId="15DB1A63" w14:textId="77777777" w:rsidR="003E3B76" w:rsidRDefault="003E3B76" w:rsidP="003E3B76">
      <w:pPr>
        <w:pStyle w:val="B2"/>
      </w:pPr>
      <w:r w:rsidRPr="007530C6">
        <w:t>-</w:t>
      </w:r>
      <w:r w:rsidRPr="007530C6">
        <w:tab/>
        <w:t>Transmitter spurious emissions</w:t>
      </w:r>
    </w:p>
    <w:p w14:paraId="118FFDD7" w14:textId="77777777" w:rsidR="003E3B76" w:rsidRPr="007530C6" w:rsidRDefault="003E3B76" w:rsidP="003E3B76">
      <w:pPr>
        <w:pStyle w:val="B2"/>
      </w:pPr>
      <w:r>
        <w:rPr>
          <w:lang w:eastAsia="ja-JP"/>
        </w:rPr>
        <w:t>-</w:t>
      </w:r>
      <w:r>
        <w:rPr>
          <w:lang w:eastAsia="ja-JP"/>
        </w:rPr>
        <w:tab/>
      </w:r>
      <w:r w:rsidRPr="007530C6">
        <w:rPr>
          <w:lang w:eastAsia="ja-JP"/>
        </w:rPr>
        <w:t>R</w:t>
      </w:r>
      <w:r w:rsidRPr="007530C6">
        <w:t>eceiver spurious emissions</w:t>
      </w:r>
    </w:p>
    <w:p w14:paraId="5C09EB95" w14:textId="77777777" w:rsidR="003E3B76" w:rsidRPr="007530C6" w:rsidRDefault="003E3B76" w:rsidP="003E3B76">
      <w:pPr>
        <w:pStyle w:val="B1"/>
      </w:pPr>
      <w:r w:rsidRPr="007530C6">
        <w:t>-</w:t>
      </w:r>
      <w:r w:rsidRPr="007530C6">
        <w:tab/>
        <w:t>Transmitter intermodulation</w:t>
      </w:r>
    </w:p>
    <w:p w14:paraId="039FA21A" w14:textId="114C77DB" w:rsidR="003E3B76" w:rsidRPr="007530C6" w:rsidRDefault="003E3B76" w:rsidP="003E3B76">
      <w:pPr>
        <w:pStyle w:val="B1"/>
      </w:pPr>
      <w:r w:rsidRPr="007530C6">
        <w:rPr>
          <w:lang w:eastAsia="zh-CN"/>
        </w:rPr>
        <w:t>-</w:t>
      </w:r>
      <w:r w:rsidRPr="007530C6">
        <w:rPr>
          <w:lang w:eastAsia="zh-CN"/>
        </w:rPr>
        <w:tab/>
      </w:r>
    </w:p>
    <w:p w14:paraId="1E1A734C" w14:textId="77777777" w:rsidR="003E3B76" w:rsidRPr="007530C6" w:rsidRDefault="003E3B76" w:rsidP="003E3B76">
      <w:pPr>
        <w:pStyle w:val="B1"/>
        <w:rPr>
          <w:lang w:eastAsia="zh-CN"/>
        </w:rPr>
      </w:pPr>
      <w:r w:rsidRPr="007530C6">
        <w:rPr>
          <w:lang w:eastAsia="zh-CN"/>
        </w:rPr>
        <w:t>-</w:t>
      </w:r>
      <w:r w:rsidRPr="007530C6">
        <w:rPr>
          <w:lang w:eastAsia="zh-CN"/>
        </w:rPr>
        <w:tab/>
        <w:t>Input intermodulation</w:t>
      </w:r>
    </w:p>
    <w:p w14:paraId="77C5F8C2" w14:textId="77777777" w:rsidR="003E3B76" w:rsidRPr="007530C6" w:rsidRDefault="003E3B76" w:rsidP="003E3B76">
      <w:pPr>
        <w:pStyle w:val="B1"/>
      </w:pPr>
      <w:r w:rsidRPr="007530C6">
        <w:rPr>
          <w:lang w:eastAsia="zh-CN"/>
        </w:rPr>
        <w:t>-</w:t>
      </w:r>
      <w:r w:rsidRPr="007530C6">
        <w:rPr>
          <w:lang w:eastAsia="zh-CN"/>
        </w:rPr>
        <w:tab/>
      </w:r>
      <w:r w:rsidRPr="007530C6">
        <w:t>Output intermodulation</w:t>
      </w:r>
    </w:p>
    <w:p w14:paraId="00E515A1" w14:textId="77777777" w:rsidR="003E3B76" w:rsidRPr="007530C6" w:rsidRDefault="003E3B76" w:rsidP="003E3B76">
      <w:pPr>
        <w:pStyle w:val="B1"/>
      </w:pPr>
      <w:r w:rsidRPr="007530C6">
        <w:rPr>
          <w:lang w:eastAsia="zh-CN"/>
        </w:rPr>
        <w:t>-</w:t>
      </w:r>
      <w:r w:rsidRPr="007530C6">
        <w:rPr>
          <w:lang w:eastAsia="zh-CN"/>
        </w:rPr>
        <w:tab/>
      </w:r>
      <w:r w:rsidRPr="007530C6">
        <w:t>ACRR</w:t>
      </w:r>
    </w:p>
    <w:p w14:paraId="21BAA8A3" w14:textId="6F7B6B5F" w:rsidR="0039478F" w:rsidRPr="007530C6" w:rsidRDefault="003E3B76" w:rsidP="003E3B76">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979" w:name="_Toc73962784"/>
      <w:bookmarkStart w:id="980" w:name="_Toc75259961"/>
      <w:bookmarkStart w:id="981" w:name="_Toc75275501"/>
      <w:bookmarkStart w:id="982" w:name="_Toc75276012"/>
      <w:bookmarkStart w:id="983" w:name="_Toc76541511"/>
      <w:bookmarkStart w:id="984" w:name="_Toc82437280"/>
      <w:bookmarkStart w:id="985" w:name="_Toc89944645"/>
      <w:bookmarkStart w:id="986" w:name="_Toc120613121"/>
      <w:bookmarkStart w:id="987" w:name="_Toc121756661"/>
      <w:bookmarkStart w:id="988" w:name="_Toc121820231"/>
      <w:bookmarkStart w:id="989" w:name="_Toc124157981"/>
      <w:bookmarkStart w:id="990" w:name="_Toc130560558"/>
      <w:bookmarkStart w:id="991" w:name="_Toc137470201"/>
      <w:bookmarkStart w:id="992" w:name="_Toc138884594"/>
      <w:bookmarkStart w:id="993" w:name="_Toc145511002"/>
      <w:r w:rsidRPr="007530C6">
        <w:t>4.9.2.3.3</w:t>
      </w:r>
      <w:r w:rsidRPr="007530C6">
        <w:tab/>
        <w:t>FR1 test model 2 (RUL-FR1-TM2)</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36C85B8A" w14:textId="77777777" w:rsidR="003E3B76" w:rsidRPr="007530C6" w:rsidRDefault="003E3B76" w:rsidP="003E3B76">
      <w:pPr>
        <w:rPr>
          <w:lang w:eastAsia="ko-KR"/>
        </w:rPr>
      </w:pPr>
      <w:r w:rsidRPr="007530C6">
        <w:rPr>
          <w:lang w:eastAsia="ko-KR"/>
        </w:rPr>
        <w:t>This model shall be used for tests on:</w:t>
      </w:r>
    </w:p>
    <w:p w14:paraId="3F6C9A92" w14:textId="77777777" w:rsidR="003E3B76" w:rsidRPr="007530C6" w:rsidRDefault="003E3B76" w:rsidP="003E3B76">
      <w:pPr>
        <w:pStyle w:val="B1"/>
      </w:pPr>
      <w:r w:rsidRPr="007530C6">
        <w:t>-</w:t>
      </w:r>
      <w:r w:rsidRPr="007530C6">
        <w:tab/>
        <w:t>Transmitted signal quality</w:t>
      </w:r>
    </w:p>
    <w:p w14:paraId="4472A563" w14:textId="77777777" w:rsidR="003E3B76" w:rsidRPr="007530C6" w:rsidRDefault="003E3B76" w:rsidP="003E3B76">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3D9EBB04" w:rsidR="0039478F" w:rsidRPr="007530C6" w:rsidRDefault="003E3B76" w:rsidP="003E3B76">
      <w:pPr>
        <w:rPr>
          <w:lang w:eastAsia="x-none"/>
        </w:rPr>
      </w:pPr>
      <w:r w:rsidRPr="007530C6">
        <w:t>Common physical channel parameters are defined in clause 4.9.2.3.1. Specific physical channel parameters for RUL-FR1-TM2 are defined in table 4.9.2.3.3-1.</w:t>
      </w:r>
    </w:p>
    <w:p w14:paraId="74D9F097" w14:textId="3BE64A59" w:rsidR="0039478F" w:rsidRPr="007530C6" w:rsidRDefault="0039478F" w:rsidP="0039478F">
      <w:pPr>
        <w:pStyle w:val="TH"/>
      </w:pPr>
      <w:r w:rsidRPr="007530C6">
        <w:t xml:space="preserve">Table 4.9.2.3.3-1: Specific physical channel parameters of </w:t>
      </w:r>
      <w:r w:rsidR="003E3B76" w:rsidRPr="007530C6">
        <w:t>R</w:t>
      </w:r>
      <w:r w:rsidR="003E3B76">
        <w:t>UL</w:t>
      </w:r>
      <w:r w:rsidR="003E3B76"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4D62FC" w:rsidP="00E859AB">
                  <w:pPr>
                    <w:pStyle w:val="TAC"/>
                  </w:pPr>
                  <w:r>
                    <w:pict w14:anchorId="4A3CC847">
                      <v:shape id="_x0000_i1034" type="#_x0000_t75" style="width:89.55pt;height:20.5pt">
                        <v:imagedata r:id="rId20"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4D62FC" w:rsidP="00E859AB">
                  <w:pPr>
                    <w:pStyle w:val="TAC"/>
                  </w:pPr>
                  <w:r>
                    <w:pict w14:anchorId="18DC3811">
                      <v:shape id="_x0000_i1035" type="#_x0000_t75" style="width:22.25pt;height:19.9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4D62FC" w:rsidP="00E859AB">
                  <w:pPr>
                    <w:pStyle w:val="TAC"/>
                  </w:pPr>
                  <w:r>
                    <w:pict w14:anchorId="535FA9B5">
                      <v:shape id="_x0000_i1036" type="#_x0000_t75" style="width:105.35pt;height:20.5pt">
                        <v:imagedata r:id="rId22"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4D62FC" w:rsidP="00E859AB">
                  <w:pPr>
                    <w:pStyle w:val="TAC"/>
                  </w:pPr>
                  <w:r>
                    <w:pict w14:anchorId="17FE742D">
                      <v:shape id="_x0000_i1037" type="#_x0000_t75" style="width:29.85pt;height:9.95pt">
                        <v:imagedata r:id="rId23"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4D62FC" w:rsidP="00E859AB">
                  <w:pPr>
                    <w:pStyle w:val="TAC"/>
                  </w:pPr>
                  <w:r>
                    <w:pict w14:anchorId="17BB99A6">
                      <v:shape id="_x0000_i1038" type="#_x0000_t75" style="width:105.35pt;height:20.5pt">
                        <v:imagedata r:id="rId24"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4D62FC" w:rsidP="00E859AB">
            <w:pPr>
              <w:pStyle w:val="TAC"/>
            </w:pPr>
            <w:r>
              <w:pict w14:anchorId="13022ABB">
                <v:shape id="_x0000_i1039" type="#_x0000_t75" style="width:29.85pt;height:9.95pt">
                  <v:imagedata r:id="rId25"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994" w:name="_Toc89944646"/>
      <w:bookmarkStart w:id="995" w:name="_Toc120613122"/>
      <w:bookmarkStart w:id="996" w:name="_Toc121756662"/>
      <w:bookmarkStart w:id="997" w:name="_Toc121820232"/>
      <w:bookmarkStart w:id="998" w:name="_Toc124157982"/>
      <w:bookmarkStart w:id="999" w:name="_Toc130560559"/>
      <w:bookmarkStart w:id="1000" w:name="_Toc137470202"/>
      <w:bookmarkStart w:id="1001" w:name="_Toc138884595"/>
      <w:bookmarkStart w:id="1002" w:name="_Toc145511003"/>
      <w:r w:rsidRPr="007530C6">
        <w:t>4.9.2.3.3a</w:t>
      </w:r>
      <w:r w:rsidRPr="007530C6">
        <w:tab/>
        <w:t>FR1 test model 2a (RUL-FR1-TM2a)</w:t>
      </w:r>
      <w:bookmarkEnd w:id="994"/>
      <w:bookmarkEnd w:id="995"/>
      <w:bookmarkEnd w:id="996"/>
      <w:bookmarkEnd w:id="997"/>
      <w:bookmarkEnd w:id="998"/>
      <w:bookmarkEnd w:id="999"/>
      <w:bookmarkEnd w:id="1000"/>
      <w:bookmarkEnd w:id="1001"/>
      <w:bookmarkEnd w:id="1002"/>
    </w:p>
    <w:p w14:paraId="3E540329" w14:textId="77777777" w:rsidR="003E3B76" w:rsidRPr="007530C6" w:rsidRDefault="003E3B76" w:rsidP="003E3B76">
      <w:pPr>
        <w:rPr>
          <w:rFonts w:eastAsia="Malgun Gothic"/>
          <w:lang w:eastAsia="ko-KR"/>
        </w:rPr>
      </w:pPr>
      <w:r w:rsidRPr="007530C6">
        <w:rPr>
          <w:lang w:eastAsia="ko-KR"/>
        </w:rPr>
        <w:t>This model shall be used for tests on:</w:t>
      </w:r>
    </w:p>
    <w:p w14:paraId="380A1489" w14:textId="77777777" w:rsidR="003E3B76" w:rsidRPr="007530C6" w:rsidRDefault="003E3B76" w:rsidP="003E3B76">
      <w:pPr>
        <w:pStyle w:val="B1"/>
      </w:pPr>
      <w:r w:rsidRPr="007530C6">
        <w:t>-</w:t>
      </w:r>
      <w:r w:rsidRPr="007530C6">
        <w:tab/>
        <w:t xml:space="preserve">Uplink </w:t>
      </w:r>
      <w:r>
        <w:t xml:space="preserve">repeater </w:t>
      </w:r>
      <w:r w:rsidRPr="007530C6">
        <w:t>EVM of single 256QAM PRB allocation (at min power)</w:t>
      </w:r>
    </w:p>
    <w:p w14:paraId="2ECE1D54" w14:textId="75C2A109" w:rsidR="0039478F" w:rsidRPr="007530C6" w:rsidRDefault="003E3B76" w:rsidP="003E3B76">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003" w:name="_Toc73962785"/>
      <w:bookmarkStart w:id="1004" w:name="_Toc75259962"/>
      <w:bookmarkStart w:id="1005" w:name="_Toc75275502"/>
      <w:bookmarkStart w:id="1006" w:name="_Toc75276013"/>
      <w:bookmarkStart w:id="1007" w:name="_Toc76541512"/>
      <w:bookmarkStart w:id="1008" w:name="_Toc82437281"/>
      <w:bookmarkStart w:id="1009" w:name="_Toc89944647"/>
      <w:bookmarkStart w:id="1010" w:name="_Toc120613123"/>
      <w:bookmarkStart w:id="1011" w:name="_Toc121756663"/>
      <w:bookmarkStart w:id="1012" w:name="_Toc121820233"/>
      <w:bookmarkStart w:id="1013" w:name="_Toc124157983"/>
      <w:bookmarkStart w:id="1014" w:name="_Toc130560560"/>
      <w:bookmarkStart w:id="1015" w:name="_Toc137470203"/>
      <w:bookmarkStart w:id="1016" w:name="_Toc138884596"/>
      <w:bookmarkStart w:id="1017" w:name="_Toc145511004"/>
      <w:r w:rsidRPr="007530C6">
        <w:t>4.9.2.3.4</w:t>
      </w:r>
      <w:r w:rsidRPr="007530C6">
        <w:tab/>
        <w:t>FR1 test model 3.1 (RUL-FR1-TM3.1)</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F0CB1F7" w14:textId="77777777" w:rsidR="003E3B76" w:rsidRPr="007530C6" w:rsidRDefault="003E3B76" w:rsidP="003E3B76">
      <w:pPr>
        <w:rPr>
          <w:lang w:eastAsia="ko-KR"/>
        </w:rPr>
      </w:pPr>
      <w:r w:rsidRPr="007530C6">
        <w:rPr>
          <w:lang w:eastAsia="ko-KR"/>
        </w:rPr>
        <w:t>This model shall be used for tests on:</w:t>
      </w:r>
    </w:p>
    <w:p w14:paraId="051436A3" w14:textId="77777777" w:rsidR="003E3B76" w:rsidRPr="007530C6" w:rsidRDefault="003E3B76" w:rsidP="003E3B76">
      <w:pPr>
        <w:pStyle w:val="B1"/>
      </w:pPr>
      <w:r w:rsidRPr="007530C6">
        <w:t>-</w:t>
      </w:r>
      <w:r w:rsidRPr="007530C6">
        <w:tab/>
        <w:t>Transmitted signal quality</w:t>
      </w:r>
    </w:p>
    <w:p w14:paraId="7380BFE3" w14:textId="77777777" w:rsidR="003E3B76" w:rsidRPr="007530C6" w:rsidRDefault="003E3B76" w:rsidP="003E3B76">
      <w:pPr>
        <w:pStyle w:val="B2"/>
      </w:pPr>
      <w:r w:rsidRPr="007530C6">
        <w:t>-</w:t>
      </w:r>
      <w:r w:rsidRPr="007530C6">
        <w:tab/>
        <w:t>Frequency stability (at max power)</w:t>
      </w:r>
    </w:p>
    <w:p w14:paraId="716415B4" w14:textId="2D4E5BE8" w:rsidR="0039478F" w:rsidRPr="007530C6" w:rsidRDefault="003E3B76" w:rsidP="003E3B76">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018" w:name="_Toc73962786"/>
      <w:bookmarkStart w:id="1019" w:name="_Toc75259963"/>
      <w:bookmarkStart w:id="1020" w:name="_Toc75275503"/>
      <w:bookmarkStart w:id="1021" w:name="_Toc75276014"/>
      <w:bookmarkStart w:id="1022" w:name="_Toc76541513"/>
      <w:bookmarkStart w:id="1023"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024" w:name="_Toc89944648"/>
      <w:bookmarkStart w:id="1025" w:name="_Toc120613124"/>
      <w:bookmarkStart w:id="1026" w:name="_Toc121756664"/>
      <w:bookmarkStart w:id="1027" w:name="_Toc121820234"/>
      <w:bookmarkStart w:id="1028" w:name="_Toc124157984"/>
      <w:bookmarkStart w:id="1029" w:name="_Toc130560561"/>
      <w:bookmarkStart w:id="1030" w:name="_Toc137470204"/>
      <w:bookmarkStart w:id="1031" w:name="_Toc138884597"/>
      <w:bookmarkStart w:id="1032" w:name="_Toc145511005"/>
      <w:r w:rsidRPr="007530C6">
        <w:t>4.9.2.3.5</w:t>
      </w:r>
      <w:r w:rsidRPr="007530C6">
        <w:tab/>
        <w:t>FR1 test model 3.1a (RUL-FR1-TM3.1a)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E172E32" w14:textId="77777777" w:rsidR="003E3B76" w:rsidRPr="007530C6" w:rsidRDefault="003E3B76" w:rsidP="003E3B76">
      <w:pPr>
        <w:rPr>
          <w:lang w:eastAsia="ko-KR"/>
        </w:rPr>
      </w:pPr>
      <w:r w:rsidRPr="007530C6">
        <w:rPr>
          <w:lang w:eastAsia="ko-KR"/>
        </w:rPr>
        <w:t>This model shall be used for tests on:</w:t>
      </w:r>
    </w:p>
    <w:p w14:paraId="1A541BA5" w14:textId="77777777" w:rsidR="003E3B76" w:rsidRPr="007530C6" w:rsidRDefault="003E3B76" w:rsidP="003E3B76">
      <w:pPr>
        <w:pStyle w:val="B1"/>
      </w:pPr>
      <w:r w:rsidRPr="007530C6">
        <w:lastRenderedPageBreak/>
        <w:t>-</w:t>
      </w:r>
      <w:r w:rsidRPr="007530C6">
        <w:tab/>
        <w:t>Transmitted signal quality</w:t>
      </w:r>
    </w:p>
    <w:p w14:paraId="27B53680" w14:textId="77777777" w:rsidR="003E3B76" w:rsidRPr="007530C6" w:rsidRDefault="003E3B76" w:rsidP="003E3B76">
      <w:pPr>
        <w:pStyle w:val="B2"/>
      </w:pPr>
      <w:r w:rsidRPr="007530C6">
        <w:t>-</w:t>
      </w:r>
      <w:r w:rsidRPr="007530C6">
        <w:tab/>
        <w:t>Frequency stability (at max power)</w:t>
      </w:r>
    </w:p>
    <w:p w14:paraId="2E86C8F6" w14:textId="6DF890C2" w:rsidR="0039478F" w:rsidRPr="007530C6" w:rsidRDefault="003E3B76" w:rsidP="003E3B76">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033" w:name="_Toc73962787"/>
      <w:bookmarkStart w:id="1034" w:name="_Toc75259964"/>
      <w:bookmarkStart w:id="1035" w:name="_Toc75275504"/>
      <w:bookmarkStart w:id="1036" w:name="_Toc75276015"/>
      <w:bookmarkStart w:id="1037" w:name="_Toc76541514"/>
      <w:bookmarkStart w:id="1038" w:name="_Toc82437283"/>
      <w:bookmarkStart w:id="1039" w:name="_Toc89944649"/>
      <w:bookmarkStart w:id="1040" w:name="_Toc120613125"/>
      <w:bookmarkStart w:id="1041" w:name="_Toc121756665"/>
      <w:bookmarkStart w:id="1042" w:name="_Toc121820235"/>
      <w:bookmarkStart w:id="1043" w:name="_Toc124157985"/>
      <w:bookmarkStart w:id="1044" w:name="_Toc130560562"/>
      <w:bookmarkStart w:id="1045" w:name="_Toc137470205"/>
      <w:bookmarkStart w:id="1046" w:name="_Toc138884598"/>
      <w:bookmarkStart w:id="1047" w:name="_Toc145511006"/>
      <w:r w:rsidRPr="007530C6">
        <w:t>4.9.2.4</w:t>
      </w:r>
      <w:r w:rsidRPr="007530C6">
        <w:tab/>
        <w:t>Data content of Physical channels and Signals</w:t>
      </w:r>
      <w:r w:rsidRPr="007530C6">
        <w:rPr>
          <w:szCs w:val="28"/>
          <w:lang w:eastAsia="zh-CN"/>
        </w:rPr>
        <w:t xml:space="preserve"> for RUL-FR1-TM</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EF30CBE" w14:textId="77777777" w:rsidR="0039478F" w:rsidRPr="007530C6" w:rsidRDefault="0039478F" w:rsidP="0039478F">
      <w:pPr>
        <w:pStyle w:val="Heading5"/>
      </w:pPr>
      <w:bookmarkStart w:id="1048" w:name="_Toc75275505"/>
      <w:bookmarkStart w:id="1049" w:name="_Toc75276016"/>
      <w:bookmarkStart w:id="1050" w:name="_Toc76541515"/>
      <w:bookmarkStart w:id="1051" w:name="_Toc82437284"/>
      <w:bookmarkStart w:id="1052" w:name="_Toc89944650"/>
      <w:bookmarkStart w:id="1053" w:name="_Toc120613126"/>
      <w:bookmarkStart w:id="1054" w:name="_Toc121756666"/>
      <w:bookmarkStart w:id="1055" w:name="_Toc121820236"/>
      <w:bookmarkStart w:id="1056" w:name="_Toc124157986"/>
      <w:bookmarkStart w:id="1057" w:name="_Toc130560563"/>
      <w:bookmarkStart w:id="1058" w:name="_Toc137470206"/>
      <w:bookmarkStart w:id="1059" w:name="_Toc138884599"/>
      <w:bookmarkStart w:id="1060" w:name="_Toc145511007"/>
      <w:r w:rsidRPr="007530C6">
        <w:t>4.9.2.4.1</w:t>
      </w:r>
      <w:r w:rsidRPr="007530C6">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2pt" o:ole="">
            <v:imagedata r:id="rId26" o:title=""/>
          </v:shape>
          <o:OLEObject Type="Embed" ProgID="Equation.3" ShapeID="_x0000_i1040" DrawAspect="Content" ObjectID="_1757324182" r:id="rId27"/>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061" w:name="_Toc73962788"/>
      <w:bookmarkStart w:id="1062" w:name="_Toc75259965"/>
      <w:bookmarkStart w:id="1063" w:name="_Toc75275506"/>
      <w:bookmarkStart w:id="1064" w:name="_Toc75276017"/>
      <w:bookmarkStart w:id="1065" w:name="_Toc76541516"/>
      <w:bookmarkStart w:id="1066" w:name="_Toc82437285"/>
      <w:bookmarkStart w:id="1067" w:name="_Toc89944651"/>
      <w:bookmarkStart w:id="1068" w:name="_Toc120613127"/>
      <w:bookmarkStart w:id="1069" w:name="_Toc121756667"/>
      <w:bookmarkStart w:id="1070" w:name="_Toc121820237"/>
      <w:bookmarkStart w:id="1071" w:name="_Toc124157987"/>
      <w:bookmarkStart w:id="1072" w:name="_Toc130560564"/>
      <w:bookmarkStart w:id="1073" w:name="_Toc137470207"/>
      <w:bookmarkStart w:id="1074" w:name="_Toc138884600"/>
      <w:bookmarkStart w:id="1075" w:name="_Toc145511008"/>
      <w:r w:rsidRPr="007530C6">
        <w:t>4.9.2.4.2</w:t>
      </w:r>
      <w:r w:rsidRPr="007530C6">
        <w:tab/>
        <w:t>PUSCH</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4D62FC">
        <w:rPr>
          <w:position w:val="-5"/>
        </w:rPr>
        <w:pict w14:anchorId="6300FB0F">
          <v:shape id="_x0000_i1041" type="#_x0000_t75" style="width:45.05pt;height:12.9pt">
            <v:imagedata r:id="rId28" o:title="" chromakey="white"/>
          </v:shape>
        </w:pict>
      </w:r>
      <w:r w:rsidRPr="007530C6">
        <w:instrText xml:space="preserve"> </w:instrText>
      </w:r>
      <w:r w:rsidRPr="007530C6">
        <w:fldChar w:fldCharType="separate"/>
      </w:r>
      <w:r w:rsidR="004D62FC">
        <w:rPr>
          <w:position w:val="-5"/>
        </w:rPr>
        <w:pict w14:anchorId="37AC6CC7">
          <v:shape id="_x0000_i1042" type="#_x0000_t75" style="width:45.05pt;height:12.9pt">
            <v:imagedata r:id="rId28"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4D62FC">
        <w:rPr>
          <w:position w:val="-6"/>
        </w:rPr>
        <w:pict w14:anchorId="6CD5F192">
          <v:shape id="_x0000_i1043" type="#_x0000_t75" style="width:56.8pt;height:12.3pt">
            <v:imagedata r:id="rId29" o:title="" chromakey="white"/>
          </v:shape>
        </w:pict>
      </w:r>
      <w:r w:rsidRPr="007530C6">
        <w:instrText xml:space="preserve"> </w:instrText>
      </w:r>
      <w:r w:rsidRPr="007530C6">
        <w:fldChar w:fldCharType="separate"/>
      </w:r>
      <w:r w:rsidR="004D62FC">
        <w:rPr>
          <w:position w:val="-6"/>
        </w:rPr>
        <w:pict w14:anchorId="66A161BA">
          <v:shape id="_x0000_i1044" type="#_x0000_t75" style="width:56.8pt;height:12.3pt">
            <v:imagedata r:id="rId29"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4D62FC">
        <w:rPr>
          <w:position w:val="-4"/>
        </w:rPr>
        <w:pict w14:anchorId="582F07CB">
          <v:shape id="_x0000_i1045" type="#_x0000_t75" style="width:39.2pt;height:11.7pt">
            <v:imagedata r:id="rId30" o:title="" chromakey="white"/>
          </v:shape>
        </w:pict>
      </w:r>
      <w:r w:rsidRPr="007530C6">
        <w:instrText xml:space="preserve"> </w:instrText>
      </w:r>
      <w:r w:rsidRPr="007530C6">
        <w:fldChar w:fldCharType="separate"/>
      </w:r>
      <w:r w:rsidR="004D62FC">
        <w:rPr>
          <w:position w:val="-4"/>
        </w:rPr>
        <w:pict w14:anchorId="1F4ACDD1">
          <v:shape id="_x0000_i1046" type="#_x0000_t75" style="width:39.2pt;height:11.7pt">
            <v:imagedata r:id="rId30"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076" w:name="_Toc89944652"/>
      <w:bookmarkStart w:id="1077" w:name="_Toc82437286"/>
      <w:bookmarkStart w:id="1078" w:name="_Toc76541517"/>
      <w:bookmarkStart w:id="1079" w:name="_Toc75276018"/>
      <w:bookmarkStart w:id="1080" w:name="_Toc75275507"/>
      <w:bookmarkStart w:id="1081" w:name="_Toc75259966"/>
      <w:bookmarkStart w:id="1082" w:name="_Toc73962789"/>
      <w:bookmarkStart w:id="1083" w:name="_Toc120613128"/>
      <w:bookmarkStart w:id="1084" w:name="_Toc121756668"/>
      <w:bookmarkStart w:id="1085" w:name="_Toc121820238"/>
      <w:bookmarkStart w:id="1086" w:name="_Toc124157988"/>
      <w:bookmarkStart w:id="1087" w:name="_Toc130560565"/>
      <w:bookmarkStart w:id="1088" w:name="_Toc137470208"/>
      <w:bookmarkStart w:id="1089" w:name="_Toc138884601"/>
      <w:bookmarkStart w:id="1090" w:name="_Toc145511009"/>
      <w:r w:rsidRPr="007530C6">
        <w:t>4.10</w:t>
      </w:r>
      <w:r w:rsidRPr="007530C6">
        <w:tab/>
        <w:t>Requirements for contiguous and non-contiguous spectrum</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091" w:name="_Toc89944653"/>
      <w:bookmarkStart w:id="1092" w:name="_Toc82437287"/>
      <w:bookmarkStart w:id="1093" w:name="_Toc76541518"/>
      <w:bookmarkStart w:id="1094" w:name="_Toc75276019"/>
      <w:bookmarkStart w:id="1095" w:name="_Toc75275508"/>
      <w:bookmarkStart w:id="1096" w:name="_Toc75259967"/>
      <w:bookmarkStart w:id="1097" w:name="_Toc73962790"/>
      <w:bookmarkStart w:id="1098" w:name="_Toc120613129"/>
      <w:bookmarkStart w:id="1099" w:name="_Toc121756669"/>
      <w:bookmarkStart w:id="1100" w:name="_Toc121820239"/>
      <w:bookmarkStart w:id="1101" w:name="_Toc124157989"/>
      <w:bookmarkStart w:id="1102" w:name="_Toc130560566"/>
      <w:bookmarkStart w:id="1103" w:name="_Toc137470209"/>
      <w:bookmarkStart w:id="1104" w:name="_Toc138884602"/>
      <w:bookmarkStart w:id="1105" w:name="_Toc145511010"/>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106" w:name="_Toc89944654"/>
      <w:bookmarkStart w:id="1107" w:name="_Toc82437288"/>
      <w:bookmarkStart w:id="1108" w:name="_Toc76541519"/>
      <w:bookmarkStart w:id="1109" w:name="_Toc75276020"/>
      <w:bookmarkStart w:id="1110" w:name="_Toc75275509"/>
      <w:bookmarkStart w:id="1111" w:name="_Toc75259968"/>
      <w:bookmarkStart w:id="1112" w:name="_Toc73962791"/>
      <w:bookmarkStart w:id="1113" w:name="_Toc120613130"/>
      <w:bookmarkStart w:id="1114" w:name="_Toc121756670"/>
      <w:bookmarkStart w:id="1115" w:name="_Toc121820240"/>
      <w:bookmarkStart w:id="1116" w:name="_Toc124157990"/>
      <w:bookmarkStart w:id="1117" w:name="_Toc130560567"/>
      <w:bookmarkStart w:id="1118" w:name="_Toc137470210"/>
      <w:bookmarkStart w:id="1119" w:name="_Toc138884603"/>
      <w:bookmarkStart w:id="1120" w:name="_Toc145511011"/>
      <w:r w:rsidRPr="007530C6">
        <w:t>4.12</w:t>
      </w:r>
      <w:r w:rsidRPr="007530C6">
        <w:tab/>
        <w:t>Format and interpretation of tests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121" w:name="_Toc120613131"/>
      <w:bookmarkStart w:id="1122" w:name="_Toc121756671"/>
      <w:bookmarkStart w:id="1123" w:name="_Toc121820241"/>
      <w:bookmarkStart w:id="1124" w:name="_Toc124157991"/>
      <w:bookmarkStart w:id="1125" w:name="_Toc130560568"/>
      <w:bookmarkStart w:id="1126" w:name="_Toc137470211"/>
      <w:bookmarkStart w:id="1127" w:name="_Toc138884604"/>
      <w:bookmarkStart w:id="1128" w:name="_Toc145511012"/>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121"/>
      <w:bookmarkEnd w:id="1122"/>
      <w:bookmarkEnd w:id="1123"/>
      <w:bookmarkEnd w:id="1124"/>
      <w:bookmarkEnd w:id="1125"/>
      <w:bookmarkEnd w:id="1126"/>
      <w:bookmarkEnd w:id="1127"/>
      <w:bookmarkEnd w:id="1128"/>
    </w:p>
    <w:p w14:paraId="577784DB" w14:textId="1C4A46B8" w:rsidR="007C5629" w:rsidRPr="007530C6" w:rsidRDefault="007C5629" w:rsidP="007C5629">
      <w:bookmarkStart w:id="1129" w:name="startOfAnnexes"/>
      <w:bookmarkStart w:id="1130" w:name="_Toc89953876"/>
      <w:bookmarkStart w:id="1131" w:name="_Toc82598228"/>
      <w:bookmarkStart w:id="1132" w:name="_Toc76544844"/>
      <w:bookmarkStart w:id="1133" w:name="_Toc74967393"/>
      <w:bookmarkStart w:id="1134" w:name="_Toc66782233"/>
      <w:bookmarkStart w:id="1135" w:name="_Toc61182241"/>
      <w:bookmarkStart w:id="1136" w:name="_Toc58860116"/>
      <w:bookmarkStart w:id="1137" w:name="_Toc53182375"/>
      <w:bookmarkStart w:id="1138" w:name="_Toc45884352"/>
      <w:bookmarkStart w:id="1139" w:name="_Toc37272106"/>
      <w:bookmarkStart w:id="1140" w:name="_Toc36645052"/>
      <w:bookmarkStart w:id="1141" w:name="_Toc29809674"/>
      <w:bookmarkStart w:id="1142" w:name="_Toc21099876"/>
      <w:bookmarkEnd w:id="1129"/>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143" w:name="_Toc120613132"/>
      <w:bookmarkStart w:id="1144" w:name="_Toc121756672"/>
      <w:bookmarkStart w:id="1145" w:name="_Toc121820242"/>
      <w:bookmarkStart w:id="1146" w:name="_Toc124157992"/>
      <w:bookmarkStart w:id="1147" w:name="_Toc130560569"/>
      <w:bookmarkStart w:id="1148" w:name="_Toc137470212"/>
      <w:bookmarkStart w:id="1149" w:name="_Toc138884605"/>
      <w:bookmarkStart w:id="1150" w:name="_Toc145511013"/>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143"/>
      <w:bookmarkEnd w:id="1144"/>
      <w:bookmarkEnd w:id="1145"/>
      <w:bookmarkEnd w:id="1146"/>
      <w:bookmarkEnd w:id="1147"/>
      <w:bookmarkEnd w:id="1148"/>
      <w:bookmarkEnd w:id="1149"/>
      <w:bookmarkEnd w:id="1150"/>
    </w:p>
    <w:p w14:paraId="43AFB69D" w14:textId="2D6476A5" w:rsidR="00B252C1" w:rsidRPr="007530C6" w:rsidRDefault="00966683" w:rsidP="00B263E8">
      <w:pPr>
        <w:pStyle w:val="Heading2"/>
        <w:rPr>
          <w:lang w:eastAsia="zh-CN"/>
        </w:rPr>
      </w:pPr>
      <w:bookmarkStart w:id="1151" w:name="_Toc97737193"/>
      <w:bookmarkStart w:id="1152" w:name="_Toc120613133"/>
      <w:bookmarkStart w:id="1153" w:name="_Toc121756673"/>
      <w:bookmarkStart w:id="1154" w:name="_Toc121820243"/>
      <w:bookmarkStart w:id="1155" w:name="_Toc124157993"/>
      <w:bookmarkStart w:id="1156" w:name="_Toc130560570"/>
      <w:bookmarkStart w:id="1157" w:name="_Toc137470213"/>
      <w:bookmarkStart w:id="1158" w:name="_Toc138884606"/>
      <w:bookmarkStart w:id="1159" w:name="_Toc145511014"/>
      <w:bookmarkEnd w:id="1130"/>
      <w:bookmarkEnd w:id="1131"/>
      <w:bookmarkEnd w:id="1132"/>
      <w:bookmarkEnd w:id="1133"/>
      <w:bookmarkEnd w:id="1134"/>
      <w:bookmarkEnd w:id="1135"/>
      <w:bookmarkEnd w:id="1136"/>
      <w:bookmarkEnd w:id="1137"/>
      <w:bookmarkEnd w:id="1138"/>
      <w:bookmarkEnd w:id="1139"/>
      <w:bookmarkEnd w:id="1140"/>
      <w:bookmarkEnd w:id="1141"/>
      <w:bookmarkEnd w:id="1142"/>
      <w:r w:rsidRPr="007530C6">
        <w:rPr>
          <w:lang w:eastAsia="zh-CN"/>
        </w:rPr>
        <w:t>6.1</w:t>
      </w:r>
      <w:r w:rsidRPr="007530C6">
        <w:tab/>
      </w:r>
      <w:r w:rsidRPr="007530C6">
        <w:rPr>
          <w:lang w:eastAsia="zh-CN"/>
        </w:rPr>
        <w:t>General</w:t>
      </w:r>
      <w:bookmarkEnd w:id="1151"/>
      <w:bookmarkEnd w:id="1152"/>
      <w:bookmarkEnd w:id="1153"/>
      <w:bookmarkEnd w:id="1154"/>
      <w:bookmarkEnd w:id="1155"/>
      <w:bookmarkEnd w:id="1156"/>
      <w:bookmarkEnd w:id="1157"/>
      <w:bookmarkEnd w:id="1158"/>
      <w:bookmarkEnd w:id="1159"/>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160" w:name="_Toc97737194"/>
      <w:bookmarkStart w:id="1161" w:name="_Toc120613134"/>
      <w:bookmarkStart w:id="1162" w:name="_Toc121756674"/>
      <w:bookmarkStart w:id="1163" w:name="_Toc121820244"/>
      <w:bookmarkStart w:id="1164" w:name="_Toc124157994"/>
      <w:bookmarkStart w:id="1165" w:name="_Toc130560571"/>
      <w:bookmarkStart w:id="1166" w:name="_Toc137470214"/>
      <w:bookmarkStart w:id="1167" w:name="_Toc138884607"/>
      <w:bookmarkStart w:id="1168" w:name="_Toc145511015"/>
      <w:r w:rsidRPr="007530C6">
        <w:rPr>
          <w:lang w:eastAsia="zh-CN"/>
        </w:rPr>
        <w:t>6.2</w:t>
      </w:r>
      <w:r w:rsidRPr="007530C6">
        <w:tab/>
      </w:r>
      <w:r w:rsidRPr="007530C6">
        <w:rPr>
          <w:lang w:eastAsia="zh-CN"/>
        </w:rPr>
        <w:t>Repeater output power</w:t>
      </w:r>
      <w:bookmarkEnd w:id="1160"/>
      <w:bookmarkEnd w:id="1161"/>
      <w:bookmarkEnd w:id="1162"/>
      <w:bookmarkEnd w:id="1163"/>
      <w:bookmarkEnd w:id="1164"/>
      <w:bookmarkEnd w:id="1165"/>
      <w:bookmarkEnd w:id="1166"/>
      <w:bookmarkEnd w:id="1167"/>
      <w:bookmarkEnd w:id="1168"/>
    </w:p>
    <w:p w14:paraId="0486F112" w14:textId="77777777" w:rsidR="00B252C1" w:rsidRPr="007530C6" w:rsidRDefault="00B252C1" w:rsidP="00B252C1">
      <w:pPr>
        <w:pStyle w:val="Heading3"/>
      </w:pPr>
      <w:bookmarkStart w:id="1169" w:name="_Toc115191162"/>
      <w:bookmarkStart w:id="1170" w:name="_Toc106201309"/>
      <w:bookmarkStart w:id="1171" w:name="_Toc98773550"/>
      <w:bookmarkStart w:id="1172" w:name="_Toc89955125"/>
      <w:bookmarkStart w:id="1173" w:name="_Toc82595094"/>
      <w:bookmarkStart w:id="1174" w:name="_Toc76544991"/>
      <w:bookmarkStart w:id="1175" w:name="_Toc75242645"/>
      <w:bookmarkStart w:id="1176" w:name="_Toc74961734"/>
      <w:bookmarkStart w:id="1177" w:name="_Toc66727931"/>
      <w:bookmarkStart w:id="1178" w:name="_Toc61182618"/>
      <w:bookmarkStart w:id="1179" w:name="_Toc58862625"/>
      <w:bookmarkStart w:id="1180" w:name="_Toc58860121"/>
      <w:bookmarkStart w:id="1181" w:name="_Toc53182380"/>
      <w:bookmarkStart w:id="1182" w:name="_Toc45884357"/>
      <w:bookmarkStart w:id="1183" w:name="_Toc37272111"/>
      <w:bookmarkStart w:id="1184" w:name="_Toc36645057"/>
      <w:bookmarkStart w:id="1185" w:name="_Toc29809679"/>
      <w:bookmarkStart w:id="1186" w:name="_Toc21099881"/>
      <w:bookmarkStart w:id="1187" w:name="_Toc120613135"/>
      <w:bookmarkStart w:id="1188" w:name="_Toc121756675"/>
      <w:bookmarkStart w:id="1189" w:name="_Toc121820245"/>
      <w:bookmarkStart w:id="1190" w:name="_Toc124157995"/>
      <w:bookmarkStart w:id="1191" w:name="_Toc130560572"/>
      <w:bookmarkStart w:id="1192" w:name="_Toc137470215"/>
      <w:bookmarkStart w:id="1193" w:name="_Toc138884608"/>
      <w:bookmarkStart w:id="1194" w:name="_Toc145511016"/>
      <w:r w:rsidRPr="007530C6">
        <w:t>6.2.1</w:t>
      </w:r>
      <w:r w:rsidRPr="007530C6">
        <w:tab/>
        <w:t>Definition and applicability</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195" w:name="_Toc89955126"/>
      <w:bookmarkStart w:id="1196" w:name="_Toc82595095"/>
      <w:bookmarkStart w:id="1197" w:name="_Toc76544992"/>
      <w:bookmarkStart w:id="1198" w:name="_Toc75242646"/>
      <w:bookmarkStart w:id="1199" w:name="_Toc74961735"/>
      <w:bookmarkStart w:id="1200" w:name="_Toc66727932"/>
      <w:bookmarkStart w:id="1201" w:name="_Toc61182619"/>
      <w:bookmarkStart w:id="1202" w:name="_Toc58862626"/>
      <w:bookmarkStart w:id="1203" w:name="_Toc58860122"/>
      <w:bookmarkStart w:id="1204" w:name="_Toc53182381"/>
      <w:bookmarkStart w:id="1205" w:name="_Toc45884358"/>
      <w:bookmarkStart w:id="1206" w:name="_Toc37272112"/>
      <w:bookmarkStart w:id="1207" w:name="_Toc36645058"/>
      <w:bookmarkStart w:id="1208" w:name="_Toc29809680"/>
      <w:bookmarkStart w:id="120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210" w:name="_Toc115191163"/>
      <w:bookmarkStart w:id="1211" w:name="_Toc106201310"/>
      <w:bookmarkStart w:id="1212" w:name="_Toc98773551"/>
      <w:bookmarkStart w:id="1213" w:name="_Toc120613136"/>
      <w:bookmarkStart w:id="1214" w:name="_Toc121756676"/>
      <w:bookmarkStart w:id="1215" w:name="_Toc121820246"/>
      <w:bookmarkStart w:id="1216" w:name="_Toc124157996"/>
      <w:bookmarkStart w:id="1217" w:name="_Toc130560573"/>
      <w:bookmarkStart w:id="1218" w:name="_Toc137470216"/>
      <w:bookmarkStart w:id="1219" w:name="_Toc138884609"/>
      <w:bookmarkStart w:id="1220" w:name="_Toc145511017"/>
      <w:r w:rsidRPr="007530C6">
        <w:t>6.2.2</w:t>
      </w:r>
      <w:r w:rsidRPr="007530C6">
        <w:tab/>
        <w:t>Minimum requirement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221" w:name="_Toc115191164"/>
      <w:bookmarkStart w:id="1222" w:name="_Toc106201311"/>
      <w:bookmarkStart w:id="1223" w:name="_Toc98773552"/>
      <w:bookmarkStart w:id="1224" w:name="_Toc89955127"/>
      <w:bookmarkStart w:id="1225" w:name="_Toc82595096"/>
      <w:bookmarkStart w:id="1226" w:name="_Toc76544993"/>
      <w:bookmarkStart w:id="1227" w:name="_Toc75242647"/>
      <w:bookmarkStart w:id="1228" w:name="_Toc74961736"/>
      <w:bookmarkStart w:id="1229" w:name="_Toc66727933"/>
      <w:bookmarkStart w:id="1230" w:name="_Toc61182620"/>
      <w:bookmarkStart w:id="1231" w:name="_Toc58862627"/>
      <w:bookmarkStart w:id="1232" w:name="_Toc58860123"/>
      <w:bookmarkStart w:id="1233" w:name="_Toc53182382"/>
      <w:bookmarkStart w:id="1234" w:name="_Toc45884359"/>
      <w:bookmarkStart w:id="1235" w:name="_Toc37272113"/>
      <w:bookmarkStart w:id="1236" w:name="_Toc36645059"/>
      <w:bookmarkStart w:id="1237" w:name="_Toc29809681"/>
      <w:bookmarkStart w:id="1238" w:name="_Toc21099883"/>
      <w:bookmarkStart w:id="1239" w:name="_Toc120613137"/>
      <w:bookmarkStart w:id="1240" w:name="_Toc121756677"/>
      <w:bookmarkStart w:id="1241" w:name="_Toc121820247"/>
      <w:bookmarkStart w:id="1242" w:name="_Toc124157997"/>
      <w:bookmarkStart w:id="1243" w:name="_Toc130560574"/>
      <w:bookmarkStart w:id="1244" w:name="_Toc137470217"/>
      <w:bookmarkStart w:id="1245" w:name="_Toc138884610"/>
      <w:bookmarkStart w:id="1246" w:name="_Toc145511018"/>
      <w:r w:rsidRPr="007530C6">
        <w:t>6.2.3</w:t>
      </w:r>
      <w:r w:rsidRPr="007530C6">
        <w:tab/>
        <w:t>Test purpose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247" w:name="_Toc115191165"/>
      <w:bookmarkStart w:id="1248" w:name="_Toc106201312"/>
      <w:bookmarkStart w:id="1249" w:name="_Toc98773553"/>
      <w:bookmarkStart w:id="1250" w:name="_Toc89955128"/>
      <w:bookmarkStart w:id="1251" w:name="_Toc82595097"/>
      <w:bookmarkStart w:id="1252" w:name="_Toc76544994"/>
      <w:bookmarkStart w:id="1253" w:name="_Toc75242648"/>
      <w:bookmarkStart w:id="1254" w:name="_Toc74961737"/>
      <w:bookmarkStart w:id="1255" w:name="_Toc66727934"/>
      <w:bookmarkStart w:id="1256" w:name="_Toc61182621"/>
      <w:bookmarkStart w:id="1257" w:name="_Toc58862628"/>
      <w:bookmarkStart w:id="1258" w:name="_Toc58860124"/>
      <w:bookmarkStart w:id="1259" w:name="_Toc53182383"/>
      <w:bookmarkStart w:id="1260" w:name="_Toc45884360"/>
      <w:bookmarkStart w:id="1261" w:name="_Toc37272114"/>
      <w:bookmarkStart w:id="1262" w:name="_Toc36645060"/>
      <w:bookmarkStart w:id="1263" w:name="_Toc29809682"/>
      <w:bookmarkStart w:id="1264" w:name="_Toc21099884"/>
      <w:bookmarkStart w:id="1265" w:name="_Toc120613138"/>
      <w:bookmarkStart w:id="1266" w:name="_Toc121756678"/>
      <w:bookmarkStart w:id="1267" w:name="_Toc121820248"/>
      <w:bookmarkStart w:id="1268" w:name="_Toc124157998"/>
      <w:bookmarkStart w:id="1269" w:name="_Toc130560575"/>
      <w:bookmarkStart w:id="1270" w:name="_Toc137470218"/>
      <w:bookmarkStart w:id="1271" w:name="_Toc138884611"/>
      <w:bookmarkStart w:id="1272" w:name="_Toc145511019"/>
      <w:r w:rsidRPr="007530C6">
        <w:t>6.2.4</w:t>
      </w:r>
      <w:r w:rsidRPr="007530C6">
        <w:tab/>
        <w:t>Method of test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4779CAE4" w14:textId="77777777" w:rsidR="00B252C1" w:rsidRPr="007530C6" w:rsidRDefault="00B252C1" w:rsidP="00B252C1">
      <w:pPr>
        <w:pStyle w:val="Heading4"/>
        <w:rPr>
          <w:rFonts w:cs="Arial"/>
        </w:rPr>
      </w:pPr>
      <w:bookmarkStart w:id="1273" w:name="_Toc115191166"/>
      <w:bookmarkStart w:id="1274" w:name="_Toc106201313"/>
      <w:bookmarkStart w:id="1275" w:name="_Toc98773554"/>
      <w:bookmarkStart w:id="1276" w:name="_Toc89955129"/>
      <w:bookmarkStart w:id="1277" w:name="_Toc120613139"/>
      <w:bookmarkStart w:id="1278" w:name="_Toc121756679"/>
      <w:bookmarkStart w:id="1279" w:name="_Toc121820249"/>
      <w:bookmarkStart w:id="1280" w:name="_Toc124157999"/>
      <w:bookmarkStart w:id="1281" w:name="_Toc130560576"/>
      <w:bookmarkStart w:id="1282" w:name="_Toc137470219"/>
      <w:bookmarkStart w:id="1283" w:name="_Toc138884612"/>
      <w:bookmarkStart w:id="1284" w:name="_Toc145511020"/>
      <w:r w:rsidRPr="007530C6">
        <w:rPr>
          <w:rFonts w:cs="Arial"/>
          <w:i/>
        </w:rPr>
        <w:t>6.2.4.1</w:t>
      </w:r>
      <w:r w:rsidRPr="007530C6">
        <w:rPr>
          <w:rFonts w:cs="Arial"/>
          <w:i/>
        </w:rPr>
        <w:tab/>
        <w:t>Initial conditions</w:t>
      </w:r>
      <w:bookmarkEnd w:id="1273"/>
      <w:bookmarkEnd w:id="1274"/>
      <w:bookmarkEnd w:id="1275"/>
      <w:bookmarkEnd w:id="1276"/>
      <w:bookmarkEnd w:id="1277"/>
      <w:bookmarkEnd w:id="1278"/>
      <w:bookmarkEnd w:id="1279"/>
      <w:bookmarkEnd w:id="1280"/>
      <w:bookmarkEnd w:id="1281"/>
      <w:bookmarkEnd w:id="1282"/>
      <w:bookmarkEnd w:id="1283"/>
      <w:bookmarkEnd w:id="1284"/>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285" w:name="_Toc115191167"/>
      <w:bookmarkStart w:id="1286" w:name="_Toc106201314"/>
      <w:bookmarkStart w:id="1287" w:name="_Toc98773555"/>
      <w:bookmarkStart w:id="1288" w:name="_Toc89955130"/>
      <w:bookmarkStart w:id="1289" w:name="_Toc120613140"/>
      <w:bookmarkStart w:id="1290" w:name="_Toc121756680"/>
      <w:bookmarkStart w:id="1291" w:name="_Toc121820250"/>
      <w:bookmarkStart w:id="1292" w:name="_Toc124158000"/>
      <w:bookmarkStart w:id="1293" w:name="_Toc130560577"/>
      <w:bookmarkStart w:id="1294" w:name="_Toc137470220"/>
      <w:bookmarkStart w:id="1295" w:name="_Toc138884613"/>
      <w:bookmarkStart w:id="1296" w:name="_Toc145511021"/>
      <w:r w:rsidRPr="007530C6">
        <w:rPr>
          <w:rFonts w:cs="Arial"/>
          <w:i/>
        </w:rPr>
        <w:t>6.2.4.2</w:t>
      </w:r>
      <w:r w:rsidRPr="007530C6">
        <w:rPr>
          <w:rFonts w:cs="Arial"/>
          <w:i/>
        </w:rPr>
        <w:tab/>
        <w:t>Procedure</w:t>
      </w:r>
      <w:bookmarkEnd w:id="1285"/>
      <w:bookmarkEnd w:id="1286"/>
      <w:bookmarkEnd w:id="1287"/>
      <w:bookmarkEnd w:id="1288"/>
      <w:bookmarkEnd w:id="1289"/>
      <w:bookmarkEnd w:id="1290"/>
      <w:bookmarkEnd w:id="1291"/>
      <w:bookmarkEnd w:id="1292"/>
      <w:bookmarkEnd w:id="1293"/>
      <w:bookmarkEnd w:id="1294"/>
      <w:bookmarkEnd w:id="1295"/>
      <w:bookmarkEnd w:id="1296"/>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297" w:name="_Toc115191168"/>
      <w:bookmarkStart w:id="1298" w:name="_Toc106201315"/>
      <w:bookmarkStart w:id="1299" w:name="_Toc98773556"/>
      <w:bookmarkStart w:id="1300" w:name="_Toc89955131"/>
      <w:bookmarkStart w:id="1301" w:name="_Toc82595100"/>
      <w:bookmarkStart w:id="1302" w:name="_Toc76544997"/>
      <w:bookmarkStart w:id="1303" w:name="_Toc75242651"/>
      <w:bookmarkStart w:id="1304" w:name="_Toc74961740"/>
      <w:bookmarkStart w:id="1305" w:name="_Toc66727937"/>
      <w:bookmarkStart w:id="1306" w:name="_Toc61182624"/>
      <w:bookmarkStart w:id="1307" w:name="_Toc58862631"/>
      <w:bookmarkStart w:id="1308" w:name="_Toc58860127"/>
      <w:bookmarkStart w:id="1309" w:name="_Toc53182386"/>
      <w:bookmarkStart w:id="1310" w:name="_Toc45884363"/>
      <w:bookmarkStart w:id="1311" w:name="_Toc37272117"/>
      <w:bookmarkStart w:id="1312" w:name="_Toc36645063"/>
      <w:bookmarkStart w:id="1313" w:name="_Toc29809685"/>
      <w:bookmarkStart w:id="1314" w:name="_Toc21099887"/>
      <w:bookmarkStart w:id="1315" w:name="_Toc120613141"/>
      <w:bookmarkStart w:id="1316" w:name="_Toc121756681"/>
      <w:bookmarkStart w:id="1317" w:name="_Toc121820251"/>
      <w:bookmarkStart w:id="1318" w:name="_Toc124158001"/>
      <w:bookmarkStart w:id="1319" w:name="_Toc130560578"/>
      <w:bookmarkStart w:id="1320" w:name="_Toc137470221"/>
      <w:bookmarkStart w:id="1321" w:name="_Toc138884614"/>
      <w:bookmarkStart w:id="1322" w:name="_Toc145511022"/>
      <w:r w:rsidRPr="007530C6">
        <w:t>6.2.5</w:t>
      </w:r>
      <w:r w:rsidRPr="007530C6">
        <w:tab/>
        <w:t>Test requirement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323" w:name="_Toc97737197"/>
      <w:bookmarkStart w:id="1324" w:name="_Toc120613142"/>
      <w:bookmarkStart w:id="1325" w:name="_Toc121756682"/>
      <w:bookmarkStart w:id="1326" w:name="_Toc121820252"/>
      <w:bookmarkStart w:id="1327" w:name="_Toc124158002"/>
      <w:bookmarkStart w:id="1328" w:name="_Toc130560579"/>
      <w:bookmarkStart w:id="1329" w:name="_Toc137470222"/>
      <w:bookmarkStart w:id="1330" w:name="_Toc138884615"/>
      <w:bookmarkStart w:id="1331" w:name="_Toc145511023"/>
      <w:r w:rsidRPr="007530C6">
        <w:rPr>
          <w:lang w:eastAsia="zh-CN"/>
        </w:rPr>
        <w:t>6.3</w:t>
      </w:r>
      <w:r w:rsidRPr="007530C6">
        <w:tab/>
      </w:r>
      <w:r w:rsidRPr="007530C6">
        <w:rPr>
          <w:lang w:eastAsia="zh-CN"/>
        </w:rPr>
        <w:t>Frequency stability</w:t>
      </w:r>
      <w:bookmarkEnd w:id="1323"/>
      <w:bookmarkEnd w:id="1324"/>
      <w:bookmarkEnd w:id="1325"/>
      <w:bookmarkEnd w:id="1326"/>
      <w:bookmarkEnd w:id="1327"/>
      <w:bookmarkEnd w:id="1328"/>
      <w:bookmarkEnd w:id="1329"/>
      <w:bookmarkEnd w:id="1330"/>
      <w:bookmarkEnd w:id="1331"/>
    </w:p>
    <w:p w14:paraId="2657B592" w14:textId="77777777" w:rsidR="00B13304" w:rsidRPr="007530C6" w:rsidRDefault="00B13304" w:rsidP="00B13304">
      <w:pPr>
        <w:pStyle w:val="Heading3"/>
      </w:pPr>
      <w:bookmarkStart w:id="1332" w:name="_Toc82595139"/>
      <w:bookmarkStart w:id="1333" w:name="_Toc76545036"/>
      <w:bookmarkStart w:id="1334" w:name="_Toc75242690"/>
      <w:bookmarkStart w:id="1335" w:name="_Toc74961779"/>
      <w:bookmarkStart w:id="1336" w:name="_Toc66727976"/>
      <w:bookmarkStart w:id="1337" w:name="_Toc61182663"/>
      <w:bookmarkStart w:id="1338" w:name="_Toc58862670"/>
      <w:bookmarkStart w:id="1339" w:name="_Toc58860166"/>
      <w:bookmarkStart w:id="1340" w:name="_Toc53182425"/>
      <w:bookmarkStart w:id="1341" w:name="_Toc45884402"/>
      <w:bookmarkStart w:id="1342" w:name="_Toc37272156"/>
      <w:bookmarkStart w:id="1343" w:name="_Toc36645102"/>
      <w:bookmarkStart w:id="1344" w:name="_Toc29809718"/>
      <w:bookmarkStart w:id="1345" w:name="_Toc21099920"/>
      <w:bookmarkStart w:id="1346" w:name="_Toc120613143"/>
      <w:bookmarkStart w:id="1347" w:name="_Toc121756683"/>
      <w:bookmarkStart w:id="1348" w:name="_Toc121820253"/>
      <w:bookmarkStart w:id="1349" w:name="_Toc124158003"/>
      <w:bookmarkStart w:id="1350" w:name="_Toc130560580"/>
      <w:bookmarkStart w:id="1351" w:name="_Toc137470223"/>
      <w:bookmarkStart w:id="1352" w:name="_Toc138884616"/>
      <w:bookmarkStart w:id="1353" w:name="_Toc145511024"/>
      <w:r w:rsidRPr="007530C6">
        <w:t>6.3.1</w:t>
      </w:r>
      <w:r w:rsidRPr="007530C6">
        <w:tab/>
        <w:t>Definition and applicability</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DDD5717" w14:textId="77777777" w:rsidR="00B13304" w:rsidRPr="007530C6" w:rsidRDefault="00B13304" w:rsidP="00B13304">
      <w:bookmarkStart w:id="1354" w:name="_Toc82595140"/>
      <w:bookmarkStart w:id="1355" w:name="_Toc76545037"/>
      <w:bookmarkStart w:id="1356" w:name="_Toc75242691"/>
      <w:bookmarkStart w:id="1357" w:name="_Toc74961780"/>
      <w:bookmarkStart w:id="1358" w:name="_Toc66727977"/>
      <w:bookmarkStart w:id="1359" w:name="_Toc61182664"/>
      <w:bookmarkStart w:id="1360" w:name="_Toc58862671"/>
      <w:bookmarkStart w:id="1361" w:name="_Toc58860167"/>
      <w:bookmarkStart w:id="1362" w:name="_Toc53182426"/>
      <w:bookmarkStart w:id="1363" w:name="_Toc45884403"/>
      <w:bookmarkStart w:id="1364" w:name="_Toc37272157"/>
      <w:bookmarkStart w:id="1365" w:name="_Toc36645103"/>
      <w:bookmarkStart w:id="1366" w:name="_Toc29809719"/>
      <w:bookmarkStart w:id="1367"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368" w:name="_Toc120613144"/>
      <w:bookmarkStart w:id="1369" w:name="_Toc121756684"/>
      <w:bookmarkStart w:id="1370" w:name="_Toc121820254"/>
      <w:bookmarkStart w:id="1371" w:name="_Toc124158004"/>
      <w:bookmarkStart w:id="1372" w:name="_Toc130560581"/>
      <w:bookmarkStart w:id="1373" w:name="_Toc137470224"/>
      <w:bookmarkStart w:id="1374" w:name="_Toc138884617"/>
      <w:bookmarkStart w:id="1375" w:name="_Toc145511025"/>
      <w:r w:rsidRPr="007530C6">
        <w:t>6.3.2</w:t>
      </w:r>
      <w:r w:rsidRPr="007530C6">
        <w:tab/>
        <w:t>Minimum Requirement</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376" w:name="_Toc82595141"/>
      <w:bookmarkStart w:id="1377" w:name="_Toc76545038"/>
      <w:bookmarkStart w:id="1378" w:name="_Toc75242692"/>
      <w:bookmarkStart w:id="1379" w:name="_Toc74961781"/>
      <w:bookmarkStart w:id="1380" w:name="_Toc66727978"/>
      <w:bookmarkStart w:id="1381" w:name="_Toc58862672"/>
      <w:bookmarkStart w:id="1382" w:name="_Toc58860168"/>
      <w:bookmarkStart w:id="1383" w:name="_Toc53182427"/>
      <w:bookmarkStart w:id="1384" w:name="_Toc45884404"/>
      <w:bookmarkStart w:id="1385" w:name="_Toc37272158"/>
      <w:bookmarkStart w:id="1386" w:name="_Toc36645104"/>
      <w:bookmarkStart w:id="1387" w:name="_Toc29809720"/>
      <w:bookmarkStart w:id="1388" w:name="_Toc21099922"/>
      <w:bookmarkStart w:id="1389" w:name="_Toc120613145"/>
      <w:bookmarkStart w:id="1390" w:name="_Toc121756685"/>
      <w:bookmarkStart w:id="1391" w:name="_Toc121820255"/>
      <w:bookmarkStart w:id="1392" w:name="_Toc124158005"/>
      <w:bookmarkStart w:id="1393" w:name="_Toc130560582"/>
      <w:bookmarkStart w:id="1394" w:name="_Toc137470225"/>
      <w:bookmarkStart w:id="1395" w:name="_Toc138884618"/>
      <w:bookmarkStart w:id="1396" w:name="_Toc145511026"/>
      <w:r w:rsidRPr="007530C6">
        <w:lastRenderedPageBreak/>
        <w:t>6.3.3</w:t>
      </w:r>
      <w:r w:rsidRPr="007530C6">
        <w:tab/>
        <w:t>Test purpose</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397" w:name="_Toc82595142"/>
      <w:bookmarkStart w:id="1398" w:name="_Toc76545039"/>
      <w:bookmarkStart w:id="1399" w:name="_Toc75242693"/>
      <w:bookmarkStart w:id="1400" w:name="_Toc74961782"/>
      <w:bookmarkStart w:id="1401" w:name="_Toc66727979"/>
      <w:bookmarkStart w:id="1402" w:name="_Toc61182666"/>
      <w:bookmarkStart w:id="1403" w:name="_Toc58862673"/>
      <w:bookmarkStart w:id="1404" w:name="_Toc58860169"/>
      <w:bookmarkStart w:id="1405" w:name="_Toc53182428"/>
      <w:bookmarkStart w:id="1406" w:name="_Toc45884405"/>
      <w:bookmarkStart w:id="1407" w:name="_Toc37272159"/>
      <w:bookmarkStart w:id="1408" w:name="_Toc36645105"/>
      <w:bookmarkStart w:id="1409" w:name="_Toc29809721"/>
      <w:bookmarkStart w:id="1410" w:name="_Toc21099923"/>
      <w:bookmarkStart w:id="1411" w:name="_Toc120613146"/>
      <w:bookmarkStart w:id="1412" w:name="_Toc121756686"/>
      <w:bookmarkStart w:id="1413" w:name="_Toc121820256"/>
      <w:bookmarkStart w:id="1414" w:name="_Toc124158006"/>
      <w:bookmarkStart w:id="1415" w:name="_Toc130560583"/>
      <w:bookmarkStart w:id="1416" w:name="_Toc137470226"/>
      <w:bookmarkStart w:id="1417" w:name="_Toc138884619"/>
      <w:bookmarkStart w:id="1418" w:name="_Toc145511027"/>
      <w:r w:rsidRPr="007530C6">
        <w:t>6.3.4</w:t>
      </w:r>
      <w:r w:rsidRPr="007530C6">
        <w:tab/>
        <w:t>Method of test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419" w:name="_Toc82595143"/>
      <w:bookmarkStart w:id="1420" w:name="_Toc76545040"/>
      <w:bookmarkStart w:id="1421" w:name="_Toc75242694"/>
      <w:bookmarkStart w:id="1422" w:name="_Toc74961783"/>
      <w:bookmarkStart w:id="1423" w:name="_Toc66727980"/>
      <w:bookmarkStart w:id="1424" w:name="_Toc61182667"/>
      <w:bookmarkStart w:id="1425" w:name="_Toc58862674"/>
      <w:bookmarkStart w:id="1426" w:name="_Toc58860170"/>
      <w:bookmarkStart w:id="1427" w:name="_Toc53182429"/>
      <w:bookmarkStart w:id="1428" w:name="_Toc45884406"/>
      <w:bookmarkStart w:id="1429" w:name="_Toc37272160"/>
      <w:bookmarkStart w:id="1430" w:name="_Toc36645106"/>
      <w:bookmarkStart w:id="1431" w:name="_Toc29809722"/>
      <w:bookmarkStart w:id="1432" w:name="_Toc21099924"/>
      <w:bookmarkStart w:id="1433" w:name="_Toc120613147"/>
      <w:bookmarkStart w:id="1434" w:name="_Toc121756687"/>
      <w:bookmarkStart w:id="1435" w:name="_Toc121820257"/>
      <w:bookmarkStart w:id="1436" w:name="_Toc124158007"/>
      <w:bookmarkStart w:id="1437" w:name="_Toc130560584"/>
      <w:bookmarkStart w:id="1438" w:name="_Toc137470227"/>
      <w:bookmarkStart w:id="1439" w:name="_Toc138884620"/>
      <w:bookmarkStart w:id="1440" w:name="_Toc145511028"/>
      <w:r w:rsidRPr="007530C6">
        <w:t>6.3.5</w:t>
      </w:r>
      <w:r w:rsidRPr="007530C6">
        <w:tab/>
        <w:t>Test Requirements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441" w:name="_Toc97737200"/>
      <w:bookmarkStart w:id="1442" w:name="_Toc120613148"/>
      <w:bookmarkStart w:id="1443" w:name="_Toc121756688"/>
      <w:bookmarkStart w:id="1444" w:name="_Toc121820258"/>
      <w:bookmarkStart w:id="1445" w:name="_Toc124158008"/>
      <w:bookmarkStart w:id="1446" w:name="_Toc130560585"/>
      <w:bookmarkStart w:id="1447" w:name="_Toc137470228"/>
      <w:bookmarkStart w:id="1448" w:name="_Toc138884621"/>
      <w:bookmarkStart w:id="1449" w:name="_Toc145511029"/>
      <w:r w:rsidRPr="007530C6">
        <w:rPr>
          <w:lang w:eastAsia="zh-CN"/>
        </w:rPr>
        <w:t>6.4</w:t>
      </w:r>
      <w:r w:rsidRPr="007530C6">
        <w:tab/>
      </w:r>
      <w:r w:rsidRPr="007530C6">
        <w:rPr>
          <w:lang w:eastAsia="zh-CN"/>
        </w:rPr>
        <w:t>Out of band gain</w:t>
      </w:r>
      <w:bookmarkEnd w:id="1441"/>
      <w:bookmarkEnd w:id="1442"/>
      <w:bookmarkEnd w:id="1443"/>
      <w:bookmarkEnd w:id="1444"/>
      <w:bookmarkEnd w:id="1445"/>
      <w:bookmarkEnd w:id="1446"/>
      <w:bookmarkEnd w:id="1447"/>
      <w:bookmarkEnd w:id="1448"/>
      <w:bookmarkEnd w:id="1449"/>
    </w:p>
    <w:p w14:paraId="1A99F26C" w14:textId="77777777" w:rsidR="00B13304" w:rsidRPr="007530C6" w:rsidRDefault="00B13304" w:rsidP="00B13304">
      <w:pPr>
        <w:pStyle w:val="Heading3"/>
      </w:pPr>
      <w:bookmarkStart w:id="1450" w:name="_Toc120613149"/>
      <w:bookmarkStart w:id="1451" w:name="_Toc121756689"/>
      <w:bookmarkStart w:id="1452" w:name="_Toc121820259"/>
      <w:bookmarkStart w:id="1453" w:name="_Toc124158009"/>
      <w:bookmarkStart w:id="1454" w:name="_Toc130560586"/>
      <w:bookmarkStart w:id="1455" w:name="_Toc137470229"/>
      <w:bookmarkStart w:id="1456" w:name="_Toc138884622"/>
      <w:bookmarkStart w:id="1457" w:name="_Toc145511030"/>
      <w:r w:rsidRPr="007530C6">
        <w:t>6.4.1</w:t>
      </w:r>
      <w:r w:rsidRPr="007530C6">
        <w:tab/>
        <w:t>Definition and applicability</w:t>
      </w:r>
      <w:bookmarkEnd w:id="1450"/>
      <w:bookmarkEnd w:id="1451"/>
      <w:bookmarkEnd w:id="1452"/>
      <w:bookmarkEnd w:id="1453"/>
      <w:bookmarkEnd w:id="1454"/>
      <w:bookmarkEnd w:id="1455"/>
      <w:bookmarkEnd w:id="1456"/>
      <w:bookmarkEnd w:id="1457"/>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458" w:name="_Toc120613150"/>
      <w:bookmarkStart w:id="1459" w:name="_Toc121756690"/>
      <w:bookmarkStart w:id="1460" w:name="_Toc121820260"/>
      <w:bookmarkStart w:id="1461" w:name="_Toc124158010"/>
      <w:bookmarkStart w:id="1462" w:name="_Toc130560587"/>
      <w:bookmarkStart w:id="1463" w:name="_Toc137470230"/>
      <w:bookmarkStart w:id="1464" w:name="_Toc138884623"/>
      <w:bookmarkStart w:id="1465" w:name="_Toc145511031"/>
      <w:r w:rsidRPr="007530C6">
        <w:t>6.4.2</w:t>
      </w:r>
      <w:r w:rsidRPr="007530C6">
        <w:tab/>
        <w:t>Minimum Requirement</w:t>
      </w:r>
      <w:bookmarkEnd w:id="1458"/>
      <w:bookmarkEnd w:id="1459"/>
      <w:bookmarkEnd w:id="1460"/>
      <w:bookmarkEnd w:id="1461"/>
      <w:bookmarkEnd w:id="1462"/>
      <w:bookmarkEnd w:id="1463"/>
      <w:bookmarkEnd w:id="1464"/>
      <w:bookmarkEnd w:id="1465"/>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466" w:name="_Toc120613151"/>
      <w:bookmarkStart w:id="1467" w:name="_Toc121756691"/>
      <w:bookmarkStart w:id="1468" w:name="_Toc121820261"/>
      <w:bookmarkStart w:id="1469" w:name="_Toc124158011"/>
      <w:bookmarkStart w:id="1470" w:name="_Toc130560588"/>
      <w:bookmarkStart w:id="1471" w:name="_Toc137470231"/>
      <w:bookmarkStart w:id="1472" w:name="_Toc138884624"/>
      <w:bookmarkStart w:id="1473" w:name="_Toc145511032"/>
      <w:r w:rsidRPr="007530C6">
        <w:t>6.4.3</w:t>
      </w:r>
      <w:r w:rsidRPr="007530C6">
        <w:tab/>
        <w:t>Test purpose</w:t>
      </w:r>
      <w:bookmarkEnd w:id="1466"/>
      <w:bookmarkEnd w:id="1467"/>
      <w:bookmarkEnd w:id="1468"/>
      <w:bookmarkEnd w:id="1469"/>
      <w:bookmarkEnd w:id="1470"/>
      <w:bookmarkEnd w:id="1471"/>
      <w:bookmarkEnd w:id="1472"/>
      <w:bookmarkEnd w:id="1473"/>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474" w:name="_Toc120613152"/>
      <w:bookmarkStart w:id="1475" w:name="_Toc121756692"/>
      <w:bookmarkStart w:id="1476" w:name="_Toc121820262"/>
      <w:bookmarkStart w:id="1477" w:name="_Toc124158012"/>
      <w:bookmarkStart w:id="1478" w:name="_Toc130560589"/>
      <w:bookmarkStart w:id="1479" w:name="_Toc137470232"/>
      <w:bookmarkStart w:id="1480" w:name="_Toc138884625"/>
      <w:bookmarkStart w:id="1481" w:name="_Toc145511033"/>
      <w:r w:rsidRPr="007530C6">
        <w:t>6.4.4</w:t>
      </w:r>
      <w:r w:rsidRPr="007530C6">
        <w:tab/>
        <w:t>Method of test</w:t>
      </w:r>
      <w:bookmarkEnd w:id="1474"/>
      <w:bookmarkEnd w:id="1475"/>
      <w:bookmarkEnd w:id="1476"/>
      <w:bookmarkEnd w:id="1477"/>
      <w:bookmarkEnd w:id="1478"/>
      <w:bookmarkEnd w:id="1479"/>
      <w:bookmarkEnd w:id="1480"/>
      <w:bookmarkEnd w:id="1481"/>
    </w:p>
    <w:p w14:paraId="1523BBE0" w14:textId="77777777" w:rsidR="00B13304" w:rsidRPr="007530C6" w:rsidRDefault="00B13304" w:rsidP="00B13304">
      <w:pPr>
        <w:pStyle w:val="Heading4"/>
      </w:pPr>
      <w:bookmarkStart w:id="1482" w:name="_Toc82595098"/>
      <w:bookmarkStart w:id="1483" w:name="_Toc76544995"/>
      <w:bookmarkStart w:id="1484" w:name="_Toc75242649"/>
      <w:bookmarkStart w:id="1485" w:name="_Toc74961738"/>
      <w:bookmarkStart w:id="1486" w:name="_Toc66727935"/>
      <w:bookmarkStart w:id="1487" w:name="_Toc61182622"/>
      <w:bookmarkStart w:id="1488" w:name="_Toc58862629"/>
      <w:bookmarkStart w:id="1489" w:name="_Toc58860125"/>
      <w:bookmarkStart w:id="1490" w:name="_Toc53182384"/>
      <w:bookmarkStart w:id="1491" w:name="_Toc45884361"/>
      <w:bookmarkStart w:id="1492" w:name="_Toc37272115"/>
      <w:bookmarkStart w:id="1493" w:name="_Toc36645061"/>
      <w:bookmarkStart w:id="1494" w:name="_Toc29809683"/>
      <w:bookmarkStart w:id="1495" w:name="_Toc21099885"/>
      <w:bookmarkStart w:id="1496" w:name="_Toc120613153"/>
      <w:bookmarkStart w:id="1497" w:name="_Toc121756693"/>
      <w:bookmarkStart w:id="1498" w:name="_Toc121820263"/>
      <w:bookmarkStart w:id="1499" w:name="_Toc124158013"/>
      <w:bookmarkStart w:id="1500" w:name="_Toc130560590"/>
      <w:bookmarkStart w:id="1501" w:name="_Toc137470233"/>
      <w:bookmarkStart w:id="1502" w:name="_Toc138884626"/>
      <w:bookmarkStart w:id="1503" w:name="_Toc145511034"/>
      <w:r w:rsidRPr="007530C6">
        <w:t>6.4.4.1</w:t>
      </w:r>
      <w:r w:rsidRPr="007530C6">
        <w:tab/>
        <w:t>Initial conditions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504" w:name="_Toc82595099"/>
      <w:bookmarkStart w:id="1505" w:name="_Toc76544996"/>
      <w:bookmarkStart w:id="1506" w:name="_Toc75242650"/>
      <w:bookmarkStart w:id="1507" w:name="_Toc74961739"/>
      <w:bookmarkStart w:id="1508" w:name="_Toc66727936"/>
      <w:bookmarkStart w:id="1509" w:name="_Toc61182623"/>
      <w:bookmarkStart w:id="1510" w:name="_Toc58862630"/>
      <w:bookmarkStart w:id="1511" w:name="_Toc58860126"/>
      <w:bookmarkStart w:id="1512" w:name="_Toc53182385"/>
      <w:bookmarkStart w:id="1513" w:name="_Toc45884362"/>
      <w:bookmarkStart w:id="1514" w:name="_Toc37272116"/>
      <w:bookmarkStart w:id="1515" w:name="_Toc36645062"/>
      <w:bookmarkStart w:id="1516" w:name="_Toc29809684"/>
      <w:bookmarkStart w:id="1517" w:name="_Toc21099886"/>
      <w:bookmarkStart w:id="1518" w:name="_Toc120613154"/>
      <w:bookmarkStart w:id="1519" w:name="_Toc121756694"/>
      <w:bookmarkStart w:id="1520" w:name="_Toc121820264"/>
      <w:bookmarkStart w:id="1521" w:name="_Toc124158014"/>
      <w:bookmarkStart w:id="1522" w:name="_Toc130560591"/>
      <w:bookmarkStart w:id="1523" w:name="_Toc137470234"/>
      <w:bookmarkStart w:id="1524" w:name="_Toc138884627"/>
      <w:bookmarkStart w:id="1525" w:name="_Toc145511035"/>
      <w:r w:rsidRPr="007530C6">
        <w:t>6.4.4.2</w:t>
      </w:r>
      <w:r w:rsidRPr="007530C6">
        <w:tab/>
        <w:t>Procedure</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526" w:name="_Toc120613155"/>
      <w:bookmarkStart w:id="1527" w:name="_Toc121756695"/>
      <w:bookmarkStart w:id="1528" w:name="_Toc121820265"/>
      <w:bookmarkStart w:id="1529" w:name="_Toc124158015"/>
      <w:bookmarkStart w:id="1530" w:name="_Toc130560592"/>
      <w:bookmarkStart w:id="1531" w:name="_Toc137470235"/>
      <w:bookmarkStart w:id="1532" w:name="_Toc138884628"/>
      <w:bookmarkStart w:id="1533" w:name="_Toc145511036"/>
      <w:r w:rsidRPr="007530C6">
        <w:t>6.4.5</w:t>
      </w:r>
      <w:r w:rsidRPr="007530C6">
        <w:tab/>
        <w:t>Test Requirements</w:t>
      </w:r>
      <w:bookmarkEnd w:id="1526"/>
      <w:bookmarkEnd w:id="1527"/>
      <w:bookmarkEnd w:id="1528"/>
      <w:bookmarkEnd w:id="1529"/>
      <w:bookmarkEnd w:id="1530"/>
      <w:bookmarkEnd w:id="1531"/>
      <w:bookmarkEnd w:id="1532"/>
      <w:bookmarkEnd w:id="153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AB3B6E">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AB3B6E">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AB3B6E">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AB3B6E">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AB3B6E">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AB3B6E">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AB3B6E">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AB3B6E">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534" w:name="_Toc97737203"/>
      <w:bookmarkStart w:id="1535" w:name="_Toc120613156"/>
      <w:bookmarkStart w:id="1536" w:name="_Toc121756696"/>
      <w:bookmarkStart w:id="1537" w:name="_Toc121820266"/>
      <w:bookmarkStart w:id="1538" w:name="_Toc124158016"/>
      <w:bookmarkStart w:id="1539" w:name="_Toc130560593"/>
      <w:bookmarkStart w:id="1540" w:name="_Toc137470236"/>
      <w:bookmarkStart w:id="1541" w:name="_Toc138884629"/>
      <w:bookmarkStart w:id="1542" w:name="_Toc145511037"/>
      <w:r w:rsidRPr="007530C6">
        <w:t>6.</w:t>
      </w:r>
      <w:r w:rsidRPr="007530C6">
        <w:rPr>
          <w:lang w:eastAsia="zh-CN"/>
        </w:rPr>
        <w:t>5</w:t>
      </w:r>
      <w:r w:rsidRPr="007530C6">
        <w:tab/>
      </w:r>
      <w:r w:rsidRPr="007530C6">
        <w:rPr>
          <w:lang w:eastAsia="zh-CN"/>
        </w:rPr>
        <w:t>Unwanted emissions</w:t>
      </w:r>
      <w:bookmarkEnd w:id="1534"/>
      <w:bookmarkEnd w:id="1535"/>
      <w:bookmarkEnd w:id="1536"/>
      <w:bookmarkEnd w:id="1537"/>
      <w:bookmarkEnd w:id="1538"/>
      <w:bookmarkEnd w:id="1539"/>
      <w:bookmarkEnd w:id="1540"/>
      <w:bookmarkEnd w:id="1541"/>
      <w:bookmarkEnd w:id="1542"/>
    </w:p>
    <w:p w14:paraId="63159418" w14:textId="77777777" w:rsidR="00B13304" w:rsidRPr="007530C6" w:rsidRDefault="00B13304" w:rsidP="00B13304">
      <w:pPr>
        <w:pStyle w:val="Heading3"/>
      </w:pPr>
      <w:bookmarkStart w:id="1543" w:name="_Toc82595161"/>
      <w:bookmarkStart w:id="1544" w:name="_Toc76545058"/>
      <w:bookmarkStart w:id="1545" w:name="_Toc75242712"/>
      <w:bookmarkStart w:id="1546" w:name="_Toc74961801"/>
      <w:bookmarkStart w:id="1547" w:name="_Toc66727998"/>
      <w:bookmarkStart w:id="1548" w:name="_Toc61182685"/>
      <w:bookmarkStart w:id="1549" w:name="_Toc58862692"/>
      <w:bookmarkStart w:id="1550" w:name="_Toc58860188"/>
      <w:bookmarkStart w:id="1551" w:name="_Toc53182447"/>
      <w:bookmarkStart w:id="1552" w:name="_Toc45884424"/>
      <w:bookmarkStart w:id="1553" w:name="_Toc37272178"/>
      <w:bookmarkStart w:id="1554" w:name="_Toc36645124"/>
      <w:bookmarkStart w:id="1555" w:name="_Toc29809740"/>
      <w:bookmarkStart w:id="1556" w:name="_Toc21099942"/>
      <w:bookmarkStart w:id="1557" w:name="_Toc120613157"/>
      <w:bookmarkStart w:id="1558" w:name="_Toc121756697"/>
      <w:bookmarkStart w:id="1559" w:name="_Toc121820267"/>
      <w:bookmarkStart w:id="1560" w:name="_Toc124158017"/>
      <w:bookmarkStart w:id="1561" w:name="_Toc130560594"/>
      <w:bookmarkStart w:id="1562" w:name="_Toc137470237"/>
      <w:bookmarkStart w:id="1563" w:name="_Toc138884630"/>
      <w:bookmarkStart w:id="1564" w:name="_Toc145511038"/>
      <w:r w:rsidRPr="007530C6">
        <w:t>6.5.1</w:t>
      </w:r>
      <w:r w:rsidRPr="007530C6">
        <w:tab/>
        <w:t>General</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DDF4432" w14:textId="18B83925" w:rsidR="00B13304" w:rsidRPr="007530C6" w:rsidRDefault="00B13304" w:rsidP="00B13304">
      <w:pPr>
        <w:rPr>
          <w:rFonts w:cs="v5.0.0"/>
        </w:rPr>
      </w:pPr>
      <w:bookmarkStart w:id="1565" w:name="_Toc82595170"/>
      <w:bookmarkStart w:id="1566" w:name="_Toc76545067"/>
      <w:bookmarkStart w:id="1567" w:name="_Toc75242721"/>
      <w:bookmarkStart w:id="1568" w:name="_Toc74961810"/>
      <w:bookmarkStart w:id="1569" w:name="_Toc66728007"/>
      <w:bookmarkStart w:id="1570" w:name="_Toc61182694"/>
      <w:bookmarkStart w:id="1571" w:name="_Toc58862701"/>
      <w:bookmarkStart w:id="1572" w:name="_Toc58860197"/>
      <w:bookmarkStart w:id="1573" w:name="_Toc53182456"/>
      <w:bookmarkStart w:id="1574" w:name="_Toc45884433"/>
      <w:bookmarkStart w:id="1575" w:name="_Toc37272187"/>
      <w:bookmarkStart w:id="1576" w:name="_Toc36645133"/>
      <w:bookmarkStart w:id="1577" w:name="_Toc29809749"/>
      <w:bookmarkStart w:id="157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579" w:name="_Hlk497217795"/>
      <w:r w:rsidRPr="007530C6">
        <w:rPr>
          <w:rFonts w:cs="v5.0.0"/>
        </w:rPr>
        <w:t xml:space="preserve">Adjacent Channel Leakage power Ratio </w:t>
      </w:r>
      <w:bookmarkEnd w:id="1579"/>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AB3B6E">
            <w:pPr>
              <w:pStyle w:val="TAH"/>
              <w:rPr>
                <w:kern w:val="2"/>
                <w:szCs w:val="22"/>
              </w:rPr>
            </w:pPr>
            <w:bookmarkStart w:id="1580" w:name="OLE_LINK96"/>
            <w:bookmarkStart w:id="1581"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AB3B6E">
            <w:pPr>
              <w:pStyle w:val="TAH"/>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AB3B6E">
            <w:pPr>
              <w:pStyle w:val="TAH"/>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AB3B6E">
            <w:pPr>
              <w:pStyle w:val="TAC"/>
              <w:rPr>
                <w:kern w:val="2"/>
                <w:szCs w:val="22"/>
              </w:rPr>
            </w:pPr>
            <w:bookmarkStart w:id="1582"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AB3B6E">
            <w:pPr>
              <w:pStyle w:val="TAC"/>
              <w:rPr>
                <w:kern w:val="2"/>
                <w:szCs w:val="22"/>
              </w:rPr>
            </w:pPr>
            <w:bookmarkStart w:id="1583" w:name="OLE_LINK66"/>
            <w:bookmarkStart w:id="1584"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585" w:name="OLE_LINK21"/>
            <w:r w:rsidRPr="007530C6">
              <w:t xml:space="preserve">&lt; </w:t>
            </w:r>
            <w:bookmarkEnd w:id="1585"/>
            <w:r w:rsidRPr="007530C6">
              <w:t xml:space="preserve">200 MHz  </w:t>
            </w:r>
            <w:bookmarkEnd w:id="1583"/>
            <w:bookmarkEnd w:id="158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AB3B6E">
            <w:pPr>
              <w:pStyle w:val="TAC"/>
              <w:rPr>
                <w:kern w:val="2"/>
                <w:szCs w:val="22"/>
              </w:rPr>
            </w:pPr>
            <w:bookmarkStart w:id="1586" w:name="OLE_LINK64"/>
            <w:bookmarkStart w:id="1587" w:name="OLE_LINK65"/>
            <w:r w:rsidRPr="007530C6">
              <w:t xml:space="preserve">10 </w:t>
            </w:r>
            <w:bookmarkEnd w:id="1586"/>
            <w:bookmarkEnd w:id="1587"/>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AB3B6E">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AB3B6E">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AB3B6E">
            <w:pPr>
              <w:pStyle w:val="TAC"/>
              <w:rPr>
                <w:kern w:val="2"/>
                <w:szCs w:val="22"/>
              </w:rPr>
            </w:pPr>
            <w:r w:rsidRPr="007530C6">
              <w:t xml:space="preserve">40 </w:t>
            </w:r>
          </w:p>
        </w:tc>
      </w:tr>
      <w:bookmarkEnd w:id="1580"/>
      <w:bookmarkEnd w:id="1581"/>
      <w:bookmarkEnd w:id="1582"/>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AB3B6E">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AB3B6E">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AB3B6E">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AB3B6E">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AB3B6E">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AB3B6E">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AB3B6E">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AB3B6E">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AB3B6E">
            <w:pPr>
              <w:pStyle w:val="TAC"/>
              <w:rPr>
                <w:kern w:val="2"/>
                <w:szCs w:val="22"/>
              </w:rPr>
            </w:pPr>
            <w:r w:rsidRPr="007530C6">
              <w:t xml:space="preserve">40 </w:t>
            </w:r>
          </w:p>
        </w:tc>
      </w:tr>
    </w:tbl>
    <w:p w14:paraId="4435CD77" w14:textId="77777777" w:rsidR="0075131D" w:rsidRDefault="0075131D" w:rsidP="0075131D">
      <w:bookmarkStart w:id="1588" w:name="_Toc120613158"/>
    </w:p>
    <w:p w14:paraId="5D2D4FC0" w14:textId="09F9837B" w:rsidR="00B13304" w:rsidRPr="007530C6" w:rsidRDefault="00B13304" w:rsidP="00B13304">
      <w:pPr>
        <w:pStyle w:val="Heading3"/>
      </w:pPr>
      <w:bookmarkStart w:id="1589" w:name="_Toc121756698"/>
      <w:bookmarkStart w:id="1590" w:name="_Toc121820268"/>
      <w:bookmarkStart w:id="1591" w:name="_Toc124158018"/>
      <w:bookmarkStart w:id="1592" w:name="_Toc130560595"/>
      <w:bookmarkStart w:id="1593" w:name="_Toc137470238"/>
      <w:bookmarkStart w:id="1594" w:name="_Toc138884631"/>
      <w:bookmarkStart w:id="1595" w:name="_Toc145511039"/>
      <w:r w:rsidRPr="007530C6">
        <w:lastRenderedPageBreak/>
        <w:t>6.5.2</w:t>
      </w:r>
      <w:r w:rsidRPr="007530C6">
        <w:tab/>
        <w:t>Adjacent Channel Leakage Power Ratio (ACLR)</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88"/>
      <w:bookmarkEnd w:id="1589"/>
      <w:bookmarkEnd w:id="1590"/>
      <w:bookmarkEnd w:id="1591"/>
      <w:bookmarkEnd w:id="1592"/>
      <w:bookmarkEnd w:id="1593"/>
      <w:bookmarkEnd w:id="1594"/>
      <w:bookmarkEnd w:id="1595"/>
    </w:p>
    <w:p w14:paraId="2E5963E6" w14:textId="77777777" w:rsidR="00B13304" w:rsidRPr="007530C6" w:rsidRDefault="00B13304" w:rsidP="00B13304">
      <w:pPr>
        <w:pStyle w:val="Heading4"/>
      </w:pPr>
      <w:bookmarkStart w:id="1596" w:name="_Toc82595171"/>
      <w:bookmarkStart w:id="1597" w:name="_Toc76545068"/>
      <w:bookmarkStart w:id="1598" w:name="_Toc75242722"/>
      <w:bookmarkStart w:id="1599" w:name="_Toc74961811"/>
      <w:bookmarkStart w:id="1600" w:name="_Toc66728008"/>
      <w:bookmarkStart w:id="1601" w:name="_Toc61182695"/>
      <w:bookmarkStart w:id="1602" w:name="_Toc58862702"/>
      <w:bookmarkStart w:id="1603" w:name="_Toc58860198"/>
      <w:bookmarkStart w:id="1604" w:name="_Toc53182457"/>
      <w:bookmarkStart w:id="1605" w:name="_Toc45884434"/>
      <w:bookmarkStart w:id="1606" w:name="_Toc37272188"/>
      <w:bookmarkStart w:id="1607" w:name="_Toc36645134"/>
      <w:bookmarkStart w:id="1608" w:name="_Toc29809750"/>
      <w:bookmarkStart w:id="1609" w:name="_Toc21099952"/>
      <w:bookmarkStart w:id="1610" w:name="_Toc120613159"/>
      <w:bookmarkStart w:id="1611" w:name="_Toc121756699"/>
      <w:bookmarkStart w:id="1612" w:name="_Toc121820269"/>
      <w:bookmarkStart w:id="1613" w:name="_Toc124158019"/>
      <w:bookmarkStart w:id="1614" w:name="_Toc130560596"/>
      <w:bookmarkStart w:id="1615" w:name="_Toc137470239"/>
      <w:bookmarkStart w:id="1616" w:name="_Toc138884632"/>
      <w:bookmarkStart w:id="1617" w:name="_Toc145511040"/>
      <w:r w:rsidRPr="007530C6">
        <w:t>6.5.2.1</w:t>
      </w:r>
      <w:r w:rsidRPr="007530C6">
        <w:tab/>
        <w:t>Definition and applicability</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65A3EA7" w14:textId="77777777" w:rsidR="00B13304" w:rsidRPr="007530C6" w:rsidRDefault="00B13304" w:rsidP="00B13304">
      <w:pPr>
        <w:rPr>
          <w:rFonts w:eastAsia="SimSun"/>
        </w:rPr>
      </w:pPr>
      <w:bookmarkStart w:id="1618" w:name="_Toc82595172"/>
      <w:bookmarkStart w:id="1619" w:name="_Toc76545069"/>
      <w:bookmarkStart w:id="1620" w:name="_Toc75242723"/>
      <w:bookmarkStart w:id="1621" w:name="_Toc74961812"/>
      <w:bookmarkStart w:id="1622" w:name="_Toc66728009"/>
      <w:bookmarkStart w:id="1623" w:name="_Toc61182696"/>
      <w:bookmarkStart w:id="1624" w:name="_Toc58862703"/>
      <w:bookmarkStart w:id="1625" w:name="_Toc58860199"/>
      <w:bookmarkStart w:id="1626" w:name="_Toc53182458"/>
      <w:bookmarkStart w:id="1627" w:name="_Toc45884435"/>
      <w:bookmarkStart w:id="1628" w:name="_Toc37272189"/>
      <w:bookmarkStart w:id="1629" w:name="_Toc36645135"/>
      <w:bookmarkStart w:id="1630" w:name="_Toc29809751"/>
      <w:bookmarkStart w:id="1631"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632"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182811E3" w:rsidR="00B13304" w:rsidRPr="007530C6" w:rsidRDefault="007A7317" w:rsidP="00B13304">
      <w:pPr>
        <w:rPr>
          <w:rFonts w:eastAsia="SimSun"/>
        </w:rPr>
      </w:pPr>
      <w:bookmarkStart w:id="1633"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840371">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633"/>
    <w:p w14:paraId="28FDD337" w14:textId="5442ECBB"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632"/>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634" w:name="_Toc120613160"/>
      <w:bookmarkStart w:id="1635" w:name="_Toc121756700"/>
      <w:bookmarkStart w:id="1636" w:name="_Toc121820270"/>
      <w:bookmarkStart w:id="1637" w:name="_Toc124158020"/>
      <w:bookmarkStart w:id="1638" w:name="_Toc130560597"/>
      <w:bookmarkStart w:id="1639" w:name="_Toc137470240"/>
      <w:bookmarkStart w:id="1640" w:name="_Toc138884633"/>
      <w:bookmarkStart w:id="1641" w:name="_Toc145511041"/>
      <w:r w:rsidRPr="007530C6">
        <w:t>6.5.2.2</w:t>
      </w:r>
      <w:r w:rsidRPr="007530C6">
        <w:tab/>
        <w:t>Minimum requirement</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4"/>
      <w:bookmarkEnd w:id="1635"/>
      <w:bookmarkEnd w:id="1636"/>
      <w:bookmarkEnd w:id="1637"/>
      <w:bookmarkEnd w:id="1638"/>
      <w:bookmarkEnd w:id="1639"/>
      <w:bookmarkEnd w:id="1640"/>
      <w:bookmarkEnd w:id="1641"/>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642" w:name="_Toc82595173"/>
      <w:bookmarkStart w:id="1643" w:name="_Toc76545070"/>
      <w:bookmarkStart w:id="1644" w:name="_Toc75242724"/>
      <w:bookmarkStart w:id="1645" w:name="_Toc74961813"/>
      <w:bookmarkStart w:id="1646" w:name="_Toc66728010"/>
      <w:bookmarkStart w:id="1647" w:name="_Toc61182697"/>
      <w:bookmarkStart w:id="1648" w:name="_Toc58862704"/>
      <w:bookmarkStart w:id="1649" w:name="_Toc58860200"/>
      <w:bookmarkStart w:id="1650" w:name="_Toc53182459"/>
      <w:bookmarkStart w:id="1651" w:name="_Toc45884436"/>
      <w:bookmarkStart w:id="1652" w:name="_Toc37272190"/>
      <w:bookmarkStart w:id="1653" w:name="_Toc36645136"/>
      <w:bookmarkStart w:id="1654" w:name="_Toc29809752"/>
      <w:bookmarkStart w:id="1655" w:name="_Toc21099954"/>
      <w:bookmarkStart w:id="1656" w:name="_Toc120613161"/>
      <w:bookmarkStart w:id="1657" w:name="_Toc121756701"/>
      <w:bookmarkStart w:id="1658" w:name="_Toc121820271"/>
      <w:bookmarkStart w:id="1659" w:name="_Toc124158021"/>
      <w:bookmarkStart w:id="1660" w:name="_Toc130560598"/>
      <w:bookmarkStart w:id="1661" w:name="_Toc137470241"/>
      <w:bookmarkStart w:id="1662" w:name="_Toc138884634"/>
      <w:bookmarkStart w:id="1663" w:name="_Toc145511042"/>
      <w:r w:rsidRPr="007530C6">
        <w:t>6.5.2.3</w:t>
      </w:r>
      <w:r w:rsidRPr="007530C6">
        <w:tab/>
        <w:t>Test purpose</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664" w:name="_Toc82595174"/>
      <w:bookmarkStart w:id="1665" w:name="_Toc76545071"/>
      <w:bookmarkStart w:id="1666" w:name="_Toc75242725"/>
      <w:bookmarkStart w:id="1667" w:name="_Toc74961814"/>
      <w:bookmarkStart w:id="1668" w:name="_Toc66728011"/>
      <w:bookmarkStart w:id="1669" w:name="_Toc61182698"/>
      <w:bookmarkStart w:id="1670" w:name="_Toc58862705"/>
      <w:bookmarkStart w:id="1671" w:name="_Toc58860201"/>
      <w:bookmarkStart w:id="1672" w:name="_Toc53182460"/>
      <w:bookmarkStart w:id="1673" w:name="_Toc45884437"/>
      <w:bookmarkStart w:id="1674" w:name="_Toc37272191"/>
      <w:bookmarkStart w:id="1675" w:name="_Toc36645137"/>
      <w:bookmarkStart w:id="1676" w:name="_Toc29809753"/>
      <w:bookmarkStart w:id="1677" w:name="_Toc21099955"/>
      <w:bookmarkStart w:id="1678" w:name="_Toc120613162"/>
      <w:bookmarkStart w:id="1679" w:name="_Toc121756702"/>
      <w:bookmarkStart w:id="1680" w:name="_Toc121820272"/>
      <w:bookmarkStart w:id="1681" w:name="_Toc124158022"/>
      <w:bookmarkStart w:id="1682" w:name="_Toc130560599"/>
      <w:bookmarkStart w:id="1683" w:name="_Toc137470242"/>
      <w:bookmarkStart w:id="1684" w:name="_Toc138884635"/>
      <w:bookmarkStart w:id="1685" w:name="_Toc145511043"/>
      <w:r w:rsidRPr="007530C6">
        <w:t>6.5.2.4</w:t>
      </w:r>
      <w:r w:rsidRPr="007530C6">
        <w:tab/>
        <w:t>Method of test</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435D1799" w14:textId="77777777" w:rsidR="00B13304" w:rsidRPr="007530C6" w:rsidRDefault="00B13304" w:rsidP="00B13304">
      <w:pPr>
        <w:pStyle w:val="Heading5"/>
      </w:pPr>
      <w:bookmarkStart w:id="1686" w:name="_Toc82595175"/>
      <w:bookmarkStart w:id="1687" w:name="_Toc76545072"/>
      <w:bookmarkStart w:id="1688" w:name="_Toc75242726"/>
      <w:bookmarkStart w:id="1689" w:name="_Toc74961815"/>
      <w:bookmarkStart w:id="1690" w:name="_Toc66728012"/>
      <w:bookmarkStart w:id="1691" w:name="_Toc61182699"/>
      <w:bookmarkStart w:id="1692" w:name="_Toc58862706"/>
      <w:bookmarkStart w:id="1693" w:name="_Toc58860202"/>
      <w:bookmarkStart w:id="1694" w:name="_Toc53182461"/>
      <w:bookmarkStart w:id="1695" w:name="_Toc45884438"/>
      <w:bookmarkStart w:id="1696" w:name="_Toc37272192"/>
      <w:bookmarkStart w:id="1697" w:name="_Toc36645138"/>
      <w:bookmarkStart w:id="1698" w:name="_Toc29809754"/>
      <w:bookmarkStart w:id="1699" w:name="_Toc21099956"/>
      <w:bookmarkStart w:id="1700" w:name="_Toc120613163"/>
      <w:bookmarkStart w:id="1701" w:name="_Toc121756703"/>
      <w:bookmarkStart w:id="1702" w:name="_Toc121820273"/>
      <w:bookmarkStart w:id="1703" w:name="_Toc124158023"/>
      <w:bookmarkStart w:id="1704" w:name="_Toc130560600"/>
      <w:bookmarkStart w:id="1705" w:name="_Toc137470243"/>
      <w:bookmarkStart w:id="1706" w:name="_Toc138884636"/>
      <w:bookmarkStart w:id="1707" w:name="_Toc145511044"/>
      <w:r w:rsidRPr="007530C6">
        <w:t>6.5.2.4.1</w:t>
      </w:r>
      <w:r w:rsidRPr="007530C6">
        <w:tab/>
        <w:t>Initial conditions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708" w:name="_Toc82595176"/>
      <w:bookmarkStart w:id="1709" w:name="_Toc76545073"/>
      <w:bookmarkStart w:id="1710" w:name="_Toc75242727"/>
      <w:bookmarkStart w:id="1711" w:name="_Toc74961816"/>
      <w:bookmarkStart w:id="1712" w:name="_Toc66728013"/>
      <w:bookmarkStart w:id="1713" w:name="_Toc61182700"/>
      <w:bookmarkStart w:id="1714" w:name="_Toc58862707"/>
      <w:bookmarkStart w:id="1715" w:name="_Toc58860203"/>
      <w:bookmarkStart w:id="1716" w:name="_Toc53182462"/>
      <w:bookmarkStart w:id="1717" w:name="_Toc45884439"/>
      <w:bookmarkStart w:id="1718" w:name="_Toc37272193"/>
      <w:bookmarkStart w:id="1719" w:name="_Toc36645139"/>
      <w:bookmarkStart w:id="1720" w:name="_Toc29809755"/>
      <w:bookmarkStart w:id="1721" w:name="_Toc21099957"/>
      <w:bookmarkStart w:id="1722" w:name="_Toc120613164"/>
      <w:bookmarkStart w:id="1723" w:name="_Toc121756704"/>
      <w:bookmarkStart w:id="1724" w:name="_Toc121820274"/>
      <w:bookmarkStart w:id="1725" w:name="_Toc124158024"/>
      <w:bookmarkStart w:id="1726" w:name="_Toc130560601"/>
      <w:bookmarkStart w:id="1727" w:name="_Toc137470244"/>
      <w:bookmarkStart w:id="1728" w:name="_Toc138884637"/>
      <w:bookmarkStart w:id="1729" w:name="_Toc145511045"/>
      <w:r w:rsidRPr="007530C6">
        <w:t>6.5.2.4.2</w:t>
      </w:r>
      <w:r w:rsidRPr="007530C6">
        <w:tab/>
        <w:t>Procedure</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09D7C7AD" w14:textId="3E0243D8"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E5AFD3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7D129FE4"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4E8CE677"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730" w:name="_Hlk127318020"/>
      <w:r w:rsidRPr="00736A15">
        <w:rPr>
          <w:rFonts w:cs="v4.2.0"/>
          <w:i/>
          <w:iCs/>
        </w:rPr>
        <w:t>gap between passbands</w:t>
      </w:r>
      <w:bookmarkEnd w:id="1730"/>
      <w:r w:rsidRPr="007530C6">
        <w:rPr>
          <w:rFonts w:cs="v4.2.0"/>
        </w:rPr>
        <w:t xml:space="preserve">, or inside </w:t>
      </w:r>
      <w:r w:rsidRPr="007530C6">
        <w:rPr>
          <w:i/>
        </w:rPr>
        <w:t>Inter passband gap</w:t>
      </w:r>
      <w:r w:rsidRPr="007530C6">
        <w:rPr>
          <w:rFonts w:cs="v4.2.0"/>
        </w:rPr>
        <w:t xml:space="preserve"> for multi-band operation:</w:t>
      </w:r>
    </w:p>
    <w:p w14:paraId="75DBC85F" w14:textId="61793704"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02408A9E"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0112940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731" w:name="_Toc82595177"/>
      <w:bookmarkStart w:id="1732" w:name="_Toc76545074"/>
      <w:bookmarkStart w:id="1733" w:name="_Toc75242728"/>
      <w:bookmarkStart w:id="1734" w:name="_Toc74961817"/>
      <w:bookmarkStart w:id="1735" w:name="_Toc66728014"/>
      <w:bookmarkStart w:id="1736" w:name="_Toc61182701"/>
      <w:bookmarkStart w:id="1737" w:name="_Toc58862708"/>
      <w:bookmarkStart w:id="1738" w:name="_Toc58860204"/>
      <w:bookmarkStart w:id="1739" w:name="_Toc53182463"/>
      <w:bookmarkStart w:id="1740" w:name="_Toc45884440"/>
      <w:bookmarkStart w:id="1741" w:name="_Toc37272194"/>
      <w:bookmarkStart w:id="1742" w:name="_Toc36645140"/>
      <w:bookmarkStart w:id="1743" w:name="_Toc29809756"/>
      <w:bookmarkStart w:id="1744" w:name="_Toc21099958"/>
      <w:bookmarkStart w:id="1745" w:name="_Toc120613165"/>
      <w:bookmarkStart w:id="1746" w:name="_Toc121756705"/>
      <w:bookmarkStart w:id="1747" w:name="_Toc121820275"/>
      <w:bookmarkStart w:id="1748" w:name="_Toc124158025"/>
      <w:bookmarkStart w:id="1749" w:name="_Toc130560602"/>
      <w:bookmarkStart w:id="1750" w:name="_Toc137470245"/>
      <w:bookmarkStart w:id="1751" w:name="_Toc138884638"/>
      <w:bookmarkStart w:id="1752" w:name="_Toc145511046"/>
      <w:r w:rsidRPr="007530C6">
        <w:t>6.5.2.5</w:t>
      </w:r>
      <w:r w:rsidRPr="007530C6">
        <w:tab/>
        <w:t>Test requirements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461BA8F7" w14:textId="77777777" w:rsidR="00B13304" w:rsidRPr="007530C6" w:rsidRDefault="00B13304" w:rsidP="00B13304">
      <w:pPr>
        <w:rPr>
          <w:rFonts w:eastAsia="MS Mincho" w:cs="v5.0.0"/>
        </w:rPr>
      </w:pPr>
      <w:bookmarkStart w:id="1753" w:name="_Toc82595178"/>
      <w:bookmarkStart w:id="1754" w:name="_Toc76545075"/>
      <w:bookmarkStart w:id="1755" w:name="_Toc75242729"/>
      <w:bookmarkStart w:id="1756" w:name="_Toc74961818"/>
      <w:bookmarkStart w:id="1757" w:name="_Toc66728015"/>
      <w:bookmarkStart w:id="1758" w:name="_Toc61182702"/>
      <w:bookmarkStart w:id="1759" w:name="_Toc58862709"/>
      <w:bookmarkStart w:id="1760" w:name="_Toc58860205"/>
      <w:bookmarkStart w:id="1761" w:name="_Toc53182464"/>
      <w:bookmarkStart w:id="1762" w:name="_Toc45884441"/>
      <w:bookmarkStart w:id="1763" w:name="_Toc37272195"/>
      <w:bookmarkStart w:id="1764" w:name="_Toc36645141"/>
      <w:bookmarkStart w:id="1765" w:name="_Toc29809757"/>
      <w:bookmarkStart w:id="17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02197EB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62CE2EB3"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767" w:name="_Hlk508123340"/>
      <w:r w:rsidRPr="007530C6">
        <w:rPr>
          <w:rFonts w:eastAsia="MS Mincho" w:cs="v5.0.0"/>
        </w:rPr>
        <w:t xml:space="preserve"> is</w:t>
      </w:r>
      <w:bookmarkEnd w:id="17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7D98268B"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10BADDD"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4819CB6E"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209E1421"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AB3B6E">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AB3B6E">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AB3B6E">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AB3B6E">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AB3B6E">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AB3B6E">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AB3B6E">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AB3B6E">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AB3B6E">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AB3B6E">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4CC781D0" w:rsidR="00B13304" w:rsidRPr="007530C6" w:rsidRDefault="007A7317" w:rsidP="00AB3B6E">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AB3B6E">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AB3B6E">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AB3B6E">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1768" w:name="_Toc82595181"/>
      <w:bookmarkStart w:id="1769" w:name="_Toc76545078"/>
      <w:bookmarkStart w:id="1770" w:name="_Toc75242732"/>
      <w:bookmarkStart w:id="1771" w:name="_Toc74961822"/>
      <w:bookmarkStart w:id="1772" w:name="_Toc66728019"/>
      <w:bookmarkStart w:id="1773" w:name="_Toc61182706"/>
      <w:bookmarkStart w:id="1774" w:name="_Toc58862713"/>
      <w:bookmarkStart w:id="1775" w:name="_Toc58860209"/>
      <w:bookmarkStart w:id="1776" w:name="_Toc53182468"/>
      <w:bookmarkStart w:id="1777" w:name="_Toc45884445"/>
      <w:bookmarkStart w:id="1778" w:name="_Toc37272199"/>
      <w:bookmarkStart w:id="1779" w:name="_Toc36645145"/>
      <w:bookmarkStart w:id="1780" w:name="_Toc29809761"/>
      <w:bookmarkStart w:id="1781" w:name="_Toc21099963"/>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929B5F6" w14:textId="77777777" w:rsidR="00B13304" w:rsidRPr="007530C6" w:rsidRDefault="00B13304" w:rsidP="00B13304">
      <w:pPr>
        <w:pStyle w:val="Heading3"/>
      </w:pPr>
      <w:bookmarkStart w:id="1782" w:name="_Toc120613166"/>
      <w:bookmarkStart w:id="1783" w:name="_Toc121756706"/>
      <w:bookmarkStart w:id="1784" w:name="_Toc121820276"/>
      <w:bookmarkStart w:id="1785" w:name="_Toc124158026"/>
      <w:bookmarkStart w:id="1786" w:name="_Toc130560603"/>
      <w:bookmarkStart w:id="1787" w:name="_Toc137470246"/>
      <w:bookmarkStart w:id="1788" w:name="_Toc138884639"/>
      <w:bookmarkStart w:id="1789" w:name="_Toc145511047"/>
      <w:r w:rsidRPr="007530C6">
        <w:t>6.5.3</w:t>
      </w:r>
      <w:r w:rsidRPr="007530C6">
        <w:tab/>
        <w:t>Operating band unwanted emissions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0367D73" w14:textId="77777777" w:rsidR="00B13304" w:rsidRPr="007530C6" w:rsidRDefault="00B13304" w:rsidP="00B13304">
      <w:pPr>
        <w:pStyle w:val="Heading4"/>
      </w:pPr>
      <w:bookmarkStart w:id="1790" w:name="_Toc82595182"/>
      <w:bookmarkStart w:id="1791" w:name="_Toc76545079"/>
      <w:bookmarkStart w:id="1792" w:name="_Toc75242733"/>
      <w:bookmarkStart w:id="1793" w:name="_Toc74961823"/>
      <w:bookmarkStart w:id="1794" w:name="_Toc66728020"/>
      <w:bookmarkStart w:id="1795" w:name="_Toc61182707"/>
      <w:bookmarkStart w:id="1796" w:name="_Toc58862714"/>
      <w:bookmarkStart w:id="1797" w:name="_Toc58860210"/>
      <w:bookmarkStart w:id="1798" w:name="_Toc53182469"/>
      <w:bookmarkStart w:id="1799" w:name="_Toc45884446"/>
      <w:bookmarkStart w:id="1800" w:name="_Toc37272200"/>
      <w:bookmarkStart w:id="1801" w:name="_Toc36645146"/>
      <w:bookmarkStart w:id="1802" w:name="_Toc29809762"/>
      <w:bookmarkStart w:id="1803" w:name="_Toc21099964"/>
      <w:bookmarkStart w:id="1804" w:name="_Toc120613167"/>
      <w:bookmarkStart w:id="1805" w:name="_Toc121756707"/>
      <w:bookmarkStart w:id="1806" w:name="_Toc121820277"/>
      <w:bookmarkStart w:id="1807" w:name="_Toc124158027"/>
      <w:bookmarkStart w:id="1808" w:name="_Toc130560604"/>
      <w:bookmarkStart w:id="1809" w:name="_Toc137470247"/>
      <w:bookmarkStart w:id="1810" w:name="_Toc138884640"/>
      <w:bookmarkStart w:id="1811" w:name="_Toc145511048"/>
      <w:r w:rsidRPr="007530C6">
        <w:t>6.5.3.1</w:t>
      </w:r>
      <w:r w:rsidRPr="007530C6">
        <w:tab/>
        <w:t>Definition and applicability</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257791E0" w14:textId="77777777" w:rsidR="00B13304" w:rsidRPr="007530C6" w:rsidRDefault="00B13304" w:rsidP="00B13304">
      <w:pPr>
        <w:rPr>
          <w:rFonts w:cs="v5.0.0"/>
        </w:rPr>
      </w:pPr>
      <w:bookmarkStart w:id="1812" w:name="_Toc82595183"/>
      <w:bookmarkStart w:id="1813" w:name="_Toc76545080"/>
      <w:bookmarkStart w:id="1814" w:name="_Toc75242734"/>
      <w:bookmarkStart w:id="1815" w:name="_Toc74961824"/>
      <w:bookmarkStart w:id="1816" w:name="_Toc66728021"/>
      <w:bookmarkStart w:id="1817" w:name="_Toc61182708"/>
      <w:bookmarkStart w:id="1818" w:name="_Toc58862715"/>
      <w:bookmarkStart w:id="1819" w:name="_Toc58860211"/>
      <w:bookmarkStart w:id="1820" w:name="_Toc53182470"/>
      <w:bookmarkStart w:id="1821" w:name="_Toc45884447"/>
      <w:bookmarkStart w:id="1822" w:name="_Toc37272201"/>
      <w:bookmarkStart w:id="1823" w:name="_Toc36645147"/>
      <w:bookmarkStart w:id="1824" w:name="_Toc29809763"/>
      <w:bookmarkStart w:id="182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826" w:name="_Hlk497218315"/>
      <w:r w:rsidRPr="007530C6">
        <w:sym w:font="Symbol" w:char="F044"/>
      </w:r>
      <w:r w:rsidRPr="007530C6">
        <w:t>f</w:t>
      </w:r>
      <w:bookmarkEnd w:id="1826"/>
      <w:r w:rsidRPr="007530C6">
        <w:t xml:space="preserve"> is the </w:t>
      </w:r>
      <w:bookmarkStart w:id="182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827"/>
      <w:r w:rsidRPr="007530C6">
        <w:t>.</w:t>
      </w:r>
    </w:p>
    <w:p w14:paraId="2A05603D" w14:textId="77777777" w:rsidR="00B13304" w:rsidRPr="007530C6" w:rsidRDefault="00B13304" w:rsidP="00E84E30">
      <w:pPr>
        <w:pStyle w:val="B1"/>
      </w:pPr>
      <w:r w:rsidRPr="007530C6">
        <w:t>-</w:t>
      </w:r>
      <w:r w:rsidRPr="007530C6">
        <w:tab/>
      </w:r>
      <w:bookmarkStart w:id="1828" w:name="_Hlk497218343"/>
      <w:r w:rsidRPr="007530C6">
        <w:t xml:space="preserve">f_offset </w:t>
      </w:r>
      <w:bookmarkEnd w:id="1828"/>
      <w:r w:rsidRPr="007530C6">
        <w:t xml:space="preserve">is the </w:t>
      </w:r>
      <w:bookmarkStart w:id="1829" w:name="_Hlk497218356"/>
      <w:r w:rsidRPr="007530C6">
        <w:t xml:space="preserve">separation between the </w:t>
      </w:r>
      <w:r w:rsidRPr="007530C6">
        <w:rPr>
          <w:i/>
        </w:rPr>
        <w:t>passband edge</w:t>
      </w:r>
      <w:r w:rsidRPr="007530C6">
        <w:t xml:space="preserve"> frequency and the centre of the measuring filter</w:t>
      </w:r>
      <w:bookmarkEnd w:id="1829"/>
      <w:r w:rsidRPr="007530C6">
        <w:t>.</w:t>
      </w:r>
    </w:p>
    <w:p w14:paraId="2B49BBC2" w14:textId="77777777" w:rsidR="00B13304" w:rsidRPr="007530C6" w:rsidRDefault="00B13304" w:rsidP="00E84E30">
      <w:pPr>
        <w:pStyle w:val="B1"/>
      </w:pPr>
      <w:r w:rsidRPr="007530C6">
        <w:t>-</w:t>
      </w:r>
      <w:r w:rsidRPr="007530C6">
        <w:tab/>
      </w:r>
      <w:bookmarkStart w:id="1830" w:name="_Hlk497218367"/>
      <w:r w:rsidRPr="007530C6">
        <w:t>f_offset</w:t>
      </w:r>
      <w:r w:rsidRPr="007530C6">
        <w:rPr>
          <w:vertAlign w:val="subscript"/>
        </w:rPr>
        <w:t>max</w:t>
      </w:r>
      <w:bookmarkEnd w:id="1830"/>
      <w:r w:rsidRPr="007530C6">
        <w:t xml:space="preserve"> is </w:t>
      </w:r>
      <w:bookmarkStart w:id="1831" w:name="_Hlk497218384"/>
      <w:r w:rsidRPr="007530C6">
        <w:t>the offset to the frequency Δf</w:t>
      </w:r>
      <w:r w:rsidRPr="007530C6">
        <w:rPr>
          <w:vertAlign w:val="subscript"/>
        </w:rPr>
        <w:t>OBUE</w:t>
      </w:r>
      <w:r w:rsidRPr="007530C6">
        <w:t xml:space="preserve"> outside the downlink </w:t>
      </w:r>
      <w:bookmarkEnd w:id="183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832"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832"/>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833" w:name="_Toc120613168"/>
      <w:bookmarkStart w:id="1834" w:name="_Toc121756708"/>
      <w:bookmarkStart w:id="1835" w:name="_Toc121820278"/>
      <w:bookmarkStart w:id="1836" w:name="_Toc124158028"/>
      <w:bookmarkStart w:id="1837" w:name="_Toc130560605"/>
      <w:bookmarkStart w:id="1838" w:name="_Toc137470248"/>
      <w:bookmarkStart w:id="1839" w:name="_Toc138884641"/>
      <w:bookmarkStart w:id="1840" w:name="_Toc145511049"/>
      <w:r w:rsidRPr="007530C6">
        <w:t>6.5.3.2</w:t>
      </w:r>
      <w:r w:rsidRPr="007530C6">
        <w:tab/>
        <w:t>Minimum requirement</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33"/>
      <w:bookmarkEnd w:id="1834"/>
      <w:bookmarkEnd w:id="1835"/>
      <w:bookmarkEnd w:id="1836"/>
      <w:bookmarkEnd w:id="1837"/>
      <w:bookmarkEnd w:id="1838"/>
      <w:bookmarkEnd w:id="1839"/>
      <w:bookmarkEnd w:id="1840"/>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841" w:name="_Toc82595184"/>
      <w:bookmarkStart w:id="1842" w:name="_Toc76545081"/>
      <w:bookmarkStart w:id="1843" w:name="_Toc75242735"/>
      <w:bookmarkStart w:id="1844" w:name="_Toc74961825"/>
      <w:bookmarkStart w:id="1845" w:name="_Toc66728022"/>
      <w:bookmarkStart w:id="1846" w:name="_Toc61182709"/>
      <w:bookmarkStart w:id="1847" w:name="_Toc58862716"/>
      <w:bookmarkStart w:id="1848" w:name="_Toc58860212"/>
      <w:bookmarkStart w:id="1849" w:name="_Toc53182471"/>
      <w:bookmarkStart w:id="1850" w:name="_Toc45884448"/>
      <w:bookmarkStart w:id="1851" w:name="_Toc37272202"/>
      <w:bookmarkStart w:id="1852" w:name="_Toc36645148"/>
      <w:bookmarkStart w:id="1853" w:name="_Toc29809764"/>
      <w:bookmarkStart w:id="1854" w:name="_Toc21099966"/>
      <w:bookmarkStart w:id="1855" w:name="_Toc120613169"/>
      <w:bookmarkStart w:id="1856" w:name="_Toc121756709"/>
      <w:bookmarkStart w:id="1857" w:name="_Toc121820279"/>
      <w:bookmarkStart w:id="1858" w:name="_Toc124158029"/>
      <w:bookmarkStart w:id="1859" w:name="_Toc130560606"/>
      <w:bookmarkStart w:id="1860" w:name="_Toc137470249"/>
      <w:bookmarkStart w:id="1861" w:name="_Toc138884642"/>
      <w:bookmarkStart w:id="1862" w:name="_Toc145511050"/>
      <w:r w:rsidRPr="007530C6">
        <w:t>6.5.3.3</w:t>
      </w:r>
      <w:r w:rsidRPr="007530C6">
        <w:tab/>
        <w:t>Test purpose</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863" w:name="_Toc82595185"/>
      <w:bookmarkStart w:id="1864" w:name="_Toc76545082"/>
      <w:bookmarkStart w:id="1865" w:name="_Toc75242736"/>
      <w:bookmarkStart w:id="1866" w:name="_Toc74961826"/>
      <w:bookmarkStart w:id="1867" w:name="_Toc66728023"/>
      <w:bookmarkStart w:id="1868" w:name="_Toc61182710"/>
      <w:bookmarkStart w:id="1869" w:name="_Toc58862717"/>
      <w:bookmarkStart w:id="1870" w:name="_Toc58860213"/>
      <w:bookmarkStart w:id="1871" w:name="_Toc53182472"/>
      <w:bookmarkStart w:id="1872" w:name="_Toc45884449"/>
      <w:bookmarkStart w:id="1873" w:name="_Toc37272203"/>
      <w:bookmarkStart w:id="1874" w:name="_Toc36645149"/>
      <w:bookmarkStart w:id="1875" w:name="_Toc29809765"/>
      <w:bookmarkStart w:id="1876" w:name="_Toc21099967"/>
      <w:bookmarkStart w:id="1877" w:name="_Toc120613170"/>
      <w:bookmarkStart w:id="1878" w:name="_Toc121756710"/>
      <w:bookmarkStart w:id="1879" w:name="_Toc121820280"/>
      <w:bookmarkStart w:id="1880" w:name="_Toc124158030"/>
      <w:bookmarkStart w:id="1881" w:name="_Toc130560607"/>
      <w:bookmarkStart w:id="1882" w:name="_Toc137470250"/>
      <w:bookmarkStart w:id="1883" w:name="_Toc138884643"/>
      <w:bookmarkStart w:id="1884" w:name="_Toc145511051"/>
      <w:r w:rsidRPr="007530C6">
        <w:lastRenderedPageBreak/>
        <w:t>6.5.3.4</w:t>
      </w:r>
      <w:r w:rsidRPr="007530C6">
        <w:tab/>
        <w:t>Method of test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1E1968E" w14:textId="77777777" w:rsidR="00B13304" w:rsidRPr="007530C6" w:rsidRDefault="00B13304" w:rsidP="00B13304">
      <w:pPr>
        <w:pStyle w:val="Heading5"/>
      </w:pPr>
      <w:bookmarkStart w:id="1885" w:name="_Toc82595186"/>
      <w:bookmarkStart w:id="1886" w:name="_Toc76545083"/>
      <w:bookmarkStart w:id="1887" w:name="_Toc75242737"/>
      <w:bookmarkStart w:id="1888" w:name="_Toc74961827"/>
      <w:bookmarkStart w:id="1889" w:name="_Toc66728024"/>
      <w:bookmarkStart w:id="1890" w:name="_Toc61182711"/>
      <w:bookmarkStart w:id="1891" w:name="_Toc58862718"/>
      <w:bookmarkStart w:id="1892" w:name="_Toc58860214"/>
      <w:bookmarkStart w:id="1893" w:name="_Toc53182473"/>
      <w:bookmarkStart w:id="1894" w:name="_Toc45884450"/>
      <w:bookmarkStart w:id="1895" w:name="_Toc37272204"/>
      <w:bookmarkStart w:id="1896" w:name="_Toc36645150"/>
      <w:bookmarkStart w:id="1897" w:name="_Toc29809766"/>
      <w:bookmarkStart w:id="1898" w:name="_Toc21099968"/>
      <w:bookmarkStart w:id="1899" w:name="_Toc120613171"/>
      <w:bookmarkStart w:id="1900" w:name="_Toc121756711"/>
      <w:bookmarkStart w:id="1901" w:name="_Toc121820281"/>
      <w:bookmarkStart w:id="1902" w:name="_Toc124158031"/>
      <w:bookmarkStart w:id="1903" w:name="_Toc130560608"/>
      <w:bookmarkStart w:id="1904" w:name="_Toc137470251"/>
      <w:bookmarkStart w:id="1905" w:name="_Toc138884644"/>
      <w:bookmarkStart w:id="1906" w:name="_Toc145511052"/>
      <w:r w:rsidRPr="007530C6">
        <w:t>6.5.3.4.1</w:t>
      </w:r>
      <w:r w:rsidRPr="007530C6">
        <w:tab/>
        <w:t>Initial conditions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907" w:name="_Toc82595187"/>
      <w:bookmarkStart w:id="1908" w:name="_Toc76545084"/>
      <w:bookmarkStart w:id="1909" w:name="_Toc75242738"/>
      <w:bookmarkStart w:id="1910" w:name="_Toc74961828"/>
      <w:bookmarkStart w:id="1911" w:name="_Toc66728025"/>
      <w:bookmarkStart w:id="1912" w:name="_Toc61182712"/>
      <w:bookmarkStart w:id="1913" w:name="_Toc58862719"/>
      <w:bookmarkStart w:id="1914" w:name="_Toc58860215"/>
      <w:bookmarkStart w:id="1915" w:name="_Toc53182474"/>
      <w:bookmarkStart w:id="1916" w:name="_Toc45884451"/>
      <w:bookmarkStart w:id="1917" w:name="_Toc37272205"/>
      <w:bookmarkStart w:id="1918" w:name="_Toc36645151"/>
      <w:bookmarkStart w:id="1919" w:name="_Toc29809767"/>
      <w:bookmarkStart w:id="1920" w:name="_Toc21099969"/>
      <w:bookmarkStart w:id="1921" w:name="_Toc120613172"/>
      <w:bookmarkStart w:id="1922" w:name="_Toc121756712"/>
      <w:bookmarkStart w:id="1923" w:name="_Toc121820282"/>
      <w:bookmarkStart w:id="1924" w:name="_Toc124158032"/>
      <w:bookmarkStart w:id="1925" w:name="_Toc130560609"/>
      <w:bookmarkStart w:id="1926" w:name="_Toc137470252"/>
      <w:bookmarkStart w:id="1927" w:name="_Toc138884645"/>
      <w:bookmarkStart w:id="1928" w:name="_Toc145511053"/>
      <w:r w:rsidRPr="007530C6">
        <w:t>6.5.3.4.2</w:t>
      </w:r>
      <w:r w:rsidRPr="007530C6">
        <w:tab/>
        <w:t>Procedure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929" w:name="_Toc82595188"/>
      <w:bookmarkStart w:id="1930" w:name="_Toc76545085"/>
      <w:bookmarkStart w:id="1931" w:name="_Toc75242739"/>
      <w:bookmarkStart w:id="1932" w:name="_Toc74961829"/>
      <w:bookmarkStart w:id="1933" w:name="_Toc66728026"/>
      <w:bookmarkStart w:id="1934" w:name="_Toc61182713"/>
      <w:bookmarkStart w:id="1935" w:name="_Toc58862720"/>
      <w:bookmarkStart w:id="1936" w:name="_Toc58860216"/>
      <w:bookmarkStart w:id="1937" w:name="_Toc53182475"/>
      <w:bookmarkStart w:id="1938" w:name="_Toc45884452"/>
      <w:bookmarkStart w:id="1939" w:name="_Toc37272206"/>
      <w:bookmarkStart w:id="1940" w:name="_Toc36645152"/>
      <w:bookmarkStart w:id="1941" w:name="_Toc29809768"/>
      <w:bookmarkStart w:id="1942" w:name="_Toc21099970"/>
      <w:bookmarkStart w:id="1943" w:name="_Toc120613173"/>
      <w:bookmarkStart w:id="1944" w:name="_Toc121756713"/>
      <w:bookmarkStart w:id="1945" w:name="_Toc121820283"/>
      <w:bookmarkStart w:id="1946" w:name="_Toc124158033"/>
      <w:bookmarkStart w:id="1947" w:name="_Toc130560610"/>
      <w:bookmarkStart w:id="1948" w:name="_Toc137470253"/>
      <w:bookmarkStart w:id="1949" w:name="_Toc138884646"/>
      <w:bookmarkStart w:id="1950" w:name="_Toc145511054"/>
      <w:r w:rsidRPr="007530C6">
        <w:t>6.5.3.4</w:t>
      </w:r>
      <w:r w:rsidRPr="007530C6">
        <w:tab/>
        <w:t>Test requirements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20BA80D9" w14:textId="77777777" w:rsidR="00B13304" w:rsidRPr="007530C6" w:rsidRDefault="00B13304" w:rsidP="005D71CD">
      <w:pPr>
        <w:pStyle w:val="Heading5"/>
        <w:rPr>
          <w:rFonts w:eastAsia="SimSun"/>
        </w:rPr>
      </w:pPr>
      <w:bookmarkStart w:id="1951" w:name="_Toc82450616"/>
      <w:bookmarkStart w:id="1952" w:name="_Toc82449968"/>
      <w:bookmarkStart w:id="1953" w:name="_Toc76541986"/>
      <w:bookmarkStart w:id="1954" w:name="_Toc74583173"/>
      <w:bookmarkStart w:id="1955" w:name="_Toc66386332"/>
      <w:bookmarkStart w:id="1956" w:name="_Toc61184989"/>
      <w:bookmarkStart w:id="1957" w:name="_Toc61184599"/>
      <w:bookmarkStart w:id="1958" w:name="_Toc61184207"/>
      <w:bookmarkStart w:id="1959" w:name="_Toc61183815"/>
      <w:bookmarkStart w:id="1960" w:name="_Toc61183421"/>
      <w:bookmarkStart w:id="1961" w:name="_Toc57821145"/>
      <w:bookmarkStart w:id="1962" w:name="_Toc57820218"/>
      <w:bookmarkStart w:id="1963" w:name="_Toc53185742"/>
      <w:bookmarkStart w:id="1964" w:name="_Toc53185366"/>
      <w:bookmarkStart w:id="1965" w:name="_Toc13080205"/>
      <w:bookmarkStart w:id="1966" w:name="_Toc29811704"/>
      <w:bookmarkStart w:id="1967" w:name="_Toc36817256"/>
      <w:bookmarkStart w:id="1968" w:name="_Toc37260172"/>
      <w:bookmarkStart w:id="1969" w:name="_Toc37267560"/>
      <w:bookmarkStart w:id="1970" w:name="_Toc44712162"/>
      <w:bookmarkStart w:id="1971" w:name="_Toc45893475"/>
      <w:bookmarkStart w:id="1972" w:name="_Toc121756714"/>
      <w:bookmarkStart w:id="1973" w:name="_Toc121820284"/>
      <w:bookmarkStart w:id="1974" w:name="_Toc124158034"/>
      <w:bookmarkStart w:id="1975" w:name="_Toc130560611"/>
      <w:bookmarkStart w:id="1976" w:name="_Toc137470254"/>
      <w:bookmarkStart w:id="1977" w:name="_Toc138884647"/>
      <w:bookmarkStart w:id="1978" w:name="_Toc145511055"/>
      <w:bookmarkStart w:id="1979" w:name="_Toc82595190"/>
      <w:bookmarkStart w:id="1980" w:name="_Toc76545087"/>
      <w:bookmarkStart w:id="1981" w:name="_Toc75242741"/>
      <w:bookmarkStart w:id="1982" w:name="_Toc74961831"/>
      <w:bookmarkStart w:id="1983" w:name="_Toc66728028"/>
      <w:bookmarkStart w:id="1984" w:name="_Toc61182715"/>
      <w:bookmarkStart w:id="1985" w:name="_Toc58862722"/>
      <w:bookmarkStart w:id="1986" w:name="_Toc58860218"/>
      <w:bookmarkStart w:id="1987" w:name="_Toc53182477"/>
      <w:bookmarkStart w:id="1988" w:name="_Toc45884454"/>
      <w:bookmarkStart w:id="1989" w:name="_Toc37272208"/>
      <w:bookmarkStart w:id="1990" w:name="_Toc36645154"/>
      <w:bookmarkStart w:id="1991" w:name="_Toc29809770"/>
      <w:bookmarkStart w:id="1992"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8pt;height:29.85pt" o:ole="" fillcolor="window">
                  <v:imagedata r:id="rId31" o:title=""/>
                </v:shape>
                <o:OLEObject Type="Embed" ProgID="Equation.3" ShapeID="_x0000_i1047" DrawAspect="Content" ObjectID="_1757324183" r:id="rId32"/>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2525DC4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w:t>
      </w:r>
      <w:bookmarkStart w:id="1993" w:name="_Hlk130566721"/>
      <w:r w:rsidR="00635A76" w:rsidRPr="007530C6">
        <w:rPr>
          <w:rFonts w:cs="v5.0.0"/>
        </w:rPr>
        <w:t>,</w:t>
      </w:r>
      <w:r w:rsidR="00635A76">
        <w:rPr>
          <w:rFonts w:cs="v5.0.0"/>
        </w:rPr>
        <w:t xml:space="preserve"> n54,</w:t>
      </w:r>
      <w:bookmarkEnd w:id="1993"/>
      <w:r w:rsidR="00635A76">
        <w:rPr>
          <w:rFonts w:cs="v5.0.0"/>
        </w:rPr>
        <w:t xml:space="preserve"> </w:t>
      </w:r>
      <w:r w:rsidRPr="007530C6">
        <w:rPr>
          <w:rFonts w:cs="v5.0.0"/>
        </w:rPr>
        <w:t>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8pt;height:29.85pt" o:ole="" fillcolor="window">
                  <v:imagedata r:id="rId31" o:title=""/>
                </v:shape>
                <o:OLEObject Type="Embed" ProgID="Equation.3" ShapeID="_x0000_i1048" DrawAspect="Content" ObjectID="_1757324184" r:id="rId33"/>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75pt;height:29.85pt" o:ole="" fillcolor="window">
                  <v:imagedata r:id="rId34" o:title=""/>
                </v:shape>
                <o:OLEObject Type="Embed" ProgID="Equation.3" ShapeID="_x0000_i1049" DrawAspect="Content" ObjectID="_1757324185" r:id="rId35"/>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1994" w:name="_Toc82450617"/>
      <w:bookmarkStart w:id="1995" w:name="_Toc82449969"/>
      <w:bookmarkStart w:id="1996" w:name="_Toc76541987"/>
      <w:bookmarkStart w:id="1997" w:name="_Toc74583174"/>
      <w:bookmarkStart w:id="1998" w:name="_Toc66386333"/>
      <w:bookmarkStart w:id="1999" w:name="_Toc61184990"/>
      <w:bookmarkStart w:id="2000" w:name="_Toc61184600"/>
      <w:bookmarkStart w:id="2001" w:name="_Toc61184208"/>
      <w:bookmarkStart w:id="2002" w:name="_Toc61183816"/>
      <w:bookmarkStart w:id="2003" w:name="_Toc61183422"/>
      <w:bookmarkStart w:id="2004" w:name="_Toc57821146"/>
      <w:bookmarkStart w:id="2005" w:name="_Toc57820219"/>
      <w:bookmarkStart w:id="2006" w:name="_Toc53185743"/>
      <w:bookmarkStart w:id="2007" w:name="_Toc53185367"/>
      <w:bookmarkStart w:id="2008" w:name="_Toc21127496"/>
      <w:bookmarkStart w:id="2009" w:name="_Toc29811705"/>
      <w:bookmarkStart w:id="2010" w:name="_Toc36817257"/>
      <w:bookmarkStart w:id="2011" w:name="_Toc37260173"/>
      <w:bookmarkStart w:id="2012" w:name="_Toc37267561"/>
      <w:bookmarkStart w:id="2013" w:name="_Toc44712163"/>
      <w:bookmarkStart w:id="2014" w:name="_Toc45893476"/>
      <w:bookmarkStart w:id="2015" w:name="_Toc121756715"/>
      <w:bookmarkStart w:id="2016" w:name="_Toc121820285"/>
      <w:bookmarkStart w:id="2017" w:name="_Toc124158035"/>
      <w:bookmarkStart w:id="2018" w:name="_Toc130560612"/>
      <w:bookmarkStart w:id="2019" w:name="_Toc137470255"/>
      <w:bookmarkStart w:id="2020" w:name="_Toc138884648"/>
      <w:bookmarkStart w:id="2021" w:name="_Toc145511056"/>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022" w:name="_Toc82450618"/>
      <w:bookmarkStart w:id="2023" w:name="_Toc82449970"/>
      <w:bookmarkStart w:id="2024" w:name="_Toc76541988"/>
      <w:bookmarkStart w:id="2025" w:name="_Toc74583175"/>
      <w:bookmarkStart w:id="2026" w:name="_Toc66386334"/>
      <w:bookmarkStart w:id="2027" w:name="_Toc61184991"/>
      <w:bookmarkStart w:id="2028" w:name="_Toc61184601"/>
      <w:bookmarkStart w:id="2029" w:name="_Toc61184209"/>
      <w:bookmarkStart w:id="2030" w:name="_Toc61183817"/>
      <w:bookmarkStart w:id="2031" w:name="_Toc61183423"/>
      <w:bookmarkStart w:id="2032" w:name="_Toc57821147"/>
      <w:bookmarkStart w:id="2033" w:name="_Toc57820220"/>
      <w:bookmarkStart w:id="2034" w:name="_Toc53185744"/>
      <w:bookmarkStart w:id="2035" w:name="_Toc53185368"/>
      <w:bookmarkStart w:id="2036" w:name="_Toc21127497"/>
      <w:bookmarkStart w:id="2037" w:name="_Toc29811706"/>
      <w:bookmarkStart w:id="2038" w:name="_Toc36817258"/>
      <w:bookmarkStart w:id="2039" w:name="_Toc37260174"/>
      <w:bookmarkStart w:id="2040" w:name="_Toc37267562"/>
      <w:bookmarkStart w:id="2041" w:name="_Toc44712164"/>
      <w:bookmarkStart w:id="2042" w:name="_Toc45893477"/>
      <w:bookmarkStart w:id="2043" w:name="_Toc121756716"/>
      <w:bookmarkStart w:id="2044" w:name="_Toc121820286"/>
      <w:bookmarkStart w:id="2045" w:name="_Toc124158036"/>
      <w:bookmarkStart w:id="2046" w:name="_Toc130560613"/>
      <w:bookmarkStart w:id="2047" w:name="_Toc137470256"/>
      <w:bookmarkStart w:id="2048" w:name="_Toc138884649"/>
      <w:bookmarkStart w:id="2049" w:name="_Toc145511057"/>
      <w:r w:rsidRPr="007530C6">
        <w:rPr>
          <w:rFonts w:eastAsia="SimSun"/>
        </w:rPr>
        <w:t>6.5.3.4.2.1</w:t>
      </w:r>
      <w:r w:rsidRPr="007530C6">
        <w:rPr>
          <w:rFonts w:eastAsia="SimSun"/>
        </w:rPr>
        <w:tab/>
        <w:t>Category B requirements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r w:rsidRPr="007530C6">
        <w:rPr>
          <w:rFonts w:eastAsia="SimSun"/>
        </w:rPr>
        <w:t xml:space="preserve"> (Option 1)</w:t>
      </w:r>
      <w:bookmarkEnd w:id="2043"/>
      <w:bookmarkEnd w:id="2044"/>
      <w:bookmarkEnd w:id="2045"/>
      <w:bookmarkEnd w:id="2046"/>
      <w:bookmarkEnd w:id="2047"/>
      <w:bookmarkEnd w:id="2048"/>
      <w:bookmarkEnd w:id="2049"/>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8pt;height:29.85pt" o:ole="" fillcolor="window">
                  <v:imagedata r:id="rId31" o:title=""/>
                </v:shape>
                <o:OLEObject Type="Embed" ProgID="Equation.3" ShapeID="_x0000_i1050" DrawAspect="Content" ObjectID="_1757324186" r:id="rId36"/>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8pt;height:29.85pt" o:ole="" fillcolor="window">
                  <v:imagedata r:id="rId31" o:title=""/>
                </v:shape>
                <o:OLEObject Type="Embed" ProgID="Equation.3" ShapeID="_x0000_i1051" DrawAspect="Content" ObjectID="_1757324187" r:id="rId37"/>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75pt;height:29.85pt" o:ole="" fillcolor="window">
                  <v:imagedata r:id="rId34" o:title=""/>
                </v:shape>
                <o:OLEObject Type="Embed" ProgID="Equation.3" ShapeID="_x0000_i1052" DrawAspect="Content" ObjectID="_1757324188" r:id="rId38"/>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050" w:name="_Toc121756717"/>
      <w:bookmarkStart w:id="2051" w:name="_Toc121820287"/>
      <w:bookmarkStart w:id="2052" w:name="_Toc124158037"/>
      <w:bookmarkStart w:id="2053" w:name="_Toc130560614"/>
      <w:bookmarkStart w:id="2054" w:name="_Toc137470257"/>
      <w:bookmarkStart w:id="2055" w:name="_Toc138884650"/>
      <w:bookmarkStart w:id="2056" w:name="_Toc145511058"/>
      <w:r w:rsidRPr="007530C6">
        <w:rPr>
          <w:rFonts w:eastAsia="SimSun"/>
        </w:rPr>
        <w:t>6.5.3.4.2.2</w:t>
      </w:r>
      <w:r w:rsidRPr="007530C6">
        <w:rPr>
          <w:rFonts w:eastAsia="SimSun"/>
        </w:rPr>
        <w:tab/>
        <w:t>Category B requirements (Option 2)</w:t>
      </w:r>
      <w:bookmarkEnd w:id="2050"/>
      <w:bookmarkEnd w:id="2051"/>
      <w:bookmarkEnd w:id="2052"/>
      <w:bookmarkEnd w:id="2053"/>
      <w:bookmarkEnd w:id="2054"/>
      <w:bookmarkEnd w:id="2055"/>
      <w:bookmarkEnd w:id="2056"/>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2pt;height:29.85pt" o:ole="" fillcolor="window">
                  <v:imagedata r:id="rId39" o:title=""/>
                </v:shape>
                <o:OLEObject Type="Embed" ProgID="Equation.3" ShapeID="_x0000_i1053" DrawAspect="Content" ObjectID="_1757324189" r:id="rId40"/>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057" w:name="_Toc121820288"/>
      <w:bookmarkStart w:id="2058" w:name="_Toc124158038"/>
      <w:bookmarkStart w:id="2059" w:name="_Toc130560615"/>
      <w:bookmarkStart w:id="2060" w:name="_Toc137470258"/>
      <w:bookmarkStart w:id="2061" w:name="_Toc138884651"/>
      <w:bookmarkStart w:id="2062" w:name="_Toc145511059"/>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057"/>
      <w:bookmarkEnd w:id="2058"/>
      <w:bookmarkEnd w:id="2059"/>
      <w:bookmarkEnd w:id="2060"/>
      <w:bookmarkEnd w:id="2061"/>
      <w:bookmarkEnd w:id="2062"/>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4D62FC">
              <w:pict w14:anchorId="1FCA4104">
                <v:shape id="_x0000_i1054" type="#_x0000_t75" style="width:163.9pt;height:20.5pt" equationxml="&lt;">
                  <v:imagedata r:id="rId41"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85pt" o:ole="">
                  <v:imagedata r:id="rId42" o:title=""/>
                </v:shape>
                <o:OLEObject Type="Embed" ProgID="Equation.DSMT4" ShapeID="_x0000_i1055" DrawAspect="Content" ObjectID="_1757324190" r:id="rId43"/>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4D62FC">
              <w:pict w14:anchorId="2F5C1E08">
                <v:shape id="_x0000_i1056" type="#_x0000_t75" style="width:163.9pt;height:20.5pt" equationxml="&lt;">
                  <v:imagedata r:id="rId44"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85pt" o:ole="">
                  <v:imagedata r:id="rId45" o:title=""/>
                </v:shape>
                <o:OLEObject Type="Embed" ProgID="Equation.DSMT4" ShapeID="_x0000_i1057" DrawAspect="Content" ObjectID="_1757324191" r:id="rId46"/>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063" w:name="_Toc82450620"/>
      <w:bookmarkStart w:id="2064" w:name="_Toc82449972"/>
      <w:bookmarkStart w:id="2065" w:name="_Toc76541990"/>
      <w:bookmarkStart w:id="2066" w:name="_Toc74583177"/>
      <w:bookmarkStart w:id="2067" w:name="_Toc66386336"/>
      <w:bookmarkStart w:id="2068" w:name="_Toc61184993"/>
      <w:bookmarkStart w:id="2069" w:name="_Toc61184603"/>
      <w:bookmarkStart w:id="2070" w:name="_Toc61184211"/>
      <w:bookmarkStart w:id="2071" w:name="_Toc61183819"/>
      <w:bookmarkStart w:id="2072" w:name="_Toc61183425"/>
      <w:bookmarkStart w:id="2073" w:name="_Toc57821149"/>
      <w:bookmarkStart w:id="2074" w:name="_Toc57820222"/>
      <w:bookmarkStart w:id="2075" w:name="_Toc53185746"/>
      <w:bookmarkStart w:id="2076" w:name="_Toc53185370"/>
      <w:bookmarkStart w:id="2077" w:name="_Toc13080210"/>
      <w:bookmarkStart w:id="2078" w:name="_Toc29811709"/>
      <w:bookmarkStart w:id="2079" w:name="_Toc36817261"/>
      <w:bookmarkStart w:id="2080" w:name="_Toc37260177"/>
      <w:bookmarkStart w:id="2081" w:name="_Toc37267565"/>
      <w:bookmarkStart w:id="2082" w:name="_Toc44712167"/>
      <w:bookmarkStart w:id="2083" w:name="_Toc45893480"/>
      <w:bookmarkStart w:id="2084" w:name="_Toc121820289"/>
      <w:bookmarkStart w:id="2085" w:name="_Toc124158039"/>
      <w:bookmarkStart w:id="2086" w:name="_Toc130560616"/>
      <w:bookmarkStart w:id="2087" w:name="_Toc137470259"/>
      <w:bookmarkStart w:id="2088" w:name="_Toc138884652"/>
      <w:bookmarkStart w:id="2089" w:name="_Toc145511060"/>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064E46">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064E46">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064E46">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064E46">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064E46">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064E46">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064E46">
            <w:pPr>
              <w:pStyle w:val="TAC"/>
              <w:rPr>
                <w:rFonts w:eastAsia="SimSun"/>
                <w:kern w:val="2"/>
              </w:rPr>
            </w:pPr>
            <w:r w:rsidRPr="007530C6">
              <w:rPr>
                <w:rFonts w:ascii="Calibri" w:hAnsi="Calibri"/>
                <w:kern w:val="2"/>
                <w:position w:val="-28"/>
                <w:sz w:val="21"/>
                <w:szCs w:val="22"/>
                <w:lang w:val="en-US"/>
              </w:rPr>
              <w:object w:dxaOrig="3192" w:dyaOrig="612" w14:anchorId="1521421E">
                <v:shape id="_x0000_i1058" type="#_x0000_t75" style="width:159.8pt;height:29.85pt" o:ole="">
                  <v:imagedata r:id="rId47" o:title=""/>
                </v:shape>
                <o:OLEObject Type="Embed" ProgID="Equation.DSMT4" ShapeID="_x0000_i1058" DrawAspect="Content" ObjectID="_1757324192" r:id="rId48"/>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064E46">
            <w:pPr>
              <w:pStyle w:val="TAC"/>
              <w:rPr>
                <w:rFonts w:eastAsia="SimSun"/>
                <w:kern w:val="2"/>
              </w:rPr>
            </w:pPr>
            <w:r w:rsidRPr="007530C6">
              <w:rPr>
                <w:rFonts w:eastAsia="SimSun"/>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064E46">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064E46">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064E46">
            <w:pPr>
              <w:pStyle w:val="TAC"/>
              <w:rPr>
                <w:rFonts w:eastAsia="SimSun"/>
                <w:kern w:val="2"/>
              </w:rPr>
            </w:pPr>
            <w:r w:rsidRPr="007530C6">
              <w:rPr>
                <w:rFonts w:eastAsia="SimSun"/>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064E46">
            <w:pPr>
              <w:pStyle w:val="TAC"/>
              <w:rPr>
                <w:rFonts w:eastAsia="SimSun"/>
                <w:kern w:val="2"/>
              </w:rPr>
            </w:pPr>
            <w:r w:rsidRPr="007530C6">
              <w:rPr>
                <w:rFonts w:eastAsia="SimSun"/>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064E46">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064E46">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064E46">
            <w:pPr>
              <w:pStyle w:val="TAC"/>
              <w:rPr>
                <w:rFonts w:eastAsia="SimSun"/>
                <w:kern w:val="2"/>
              </w:rPr>
            </w:pPr>
            <w:r w:rsidRPr="007530C6">
              <w:rPr>
                <w:rFonts w:eastAsia="SimSun"/>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064E46">
            <w:pPr>
              <w:pStyle w:val="TAC"/>
              <w:rPr>
                <w:rFonts w:eastAsia="SimSun"/>
                <w:kern w:val="2"/>
              </w:rPr>
            </w:pPr>
            <w:r w:rsidRPr="007530C6">
              <w:rPr>
                <w:rFonts w:eastAsia="SimSun"/>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064E46">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064E46">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064E46">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rsidP="00064E46">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rsidP="00064E46">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rsidP="00064E46">
            <w:pPr>
              <w:pStyle w:val="TAH"/>
            </w:pPr>
            <w:r w:rsidRPr="007530C6">
              <w:rPr>
                <w:i/>
              </w:rPr>
              <w:t>Minimum requirements</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rsidP="00064E46">
            <w:pPr>
              <w:pStyle w:val="TAH"/>
            </w:pPr>
            <w:r w:rsidRPr="007530C6">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3pt;height:29.85pt" o:ole="" fillcolor="window">
                  <v:imagedata r:id="rId49" o:title=""/>
                </v:shape>
                <o:OLEObject Type="Embed" ProgID="Equation.3" ShapeID="_x0000_i1059" DrawAspect="Content" ObjectID="_1757324193" r:id="rId50"/>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090" w:name="_Toc82450621"/>
      <w:bookmarkStart w:id="2091" w:name="_Toc82449973"/>
      <w:bookmarkStart w:id="2092" w:name="_Toc76541991"/>
      <w:bookmarkStart w:id="2093" w:name="_Toc74583178"/>
      <w:bookmarkStart w:id="2094" w:name="_Toc66386337"/>
      <w:bookmarkStart w:id="2095" w:name="_Toc61184994"/>
      <w:bookmarkStart w:id="2096" w:name="_Toc61184604"/>
      <w:bookmarkStart w:id="2097" w:name="_Toc61184212"/>
      <w:bookmarkStart w:id="2098" w:name="_Toc61183820"/>
      <w:bookmarkStart w:id="2099" w:name="_Toc61183426"/>
      <w:bookmarkStart w:id="2100" w:name="_Toc57821150"/>
      <w:bookmarkStart w:id="2101" w:name="_Toc57820223"/>
      <w:bookmarkStart w:id="2102" w:name="_Toc53185747"/>
      <w:bookmarkStart w:id="2103" w:name="_Toc53185371"/>
      <w:bookmarkStart w:id="2104" w:name="_Toc13080211"/>
      <w:bookmarkStart w:id="2105" w:name="_Toc29811710"/>
      <w:bookmarkStart w:id="2106" w:name="_Toc36817262"/>
      <w:bookmarkStart w:id="2107" w:name="_Toc37260178"/>
      <w:bookmarkStart w:id="2108" w:name="_Toc37267566"/>
      <w:bookmarkStart w:id="2109" w:name="_Toc44712168"/>
      <w:bookmarkStart w:id="2110" w:name="_Toc45893481"/>
      <w:bookmarkStart w:id="2111" w:name="_Toc121820290"/>
      <w:bookmarkStart w:id="2112" w:name="_Toc124158040"/>
      <w:bookmarkStart w:id="2113" w:name="_Toc130560617"/>
      <w:bookmarkStart w:id="2114" w:name="_Toc137470260"/>
      <w:bookmarkStart w:id="2115" w:name="_Toc138884653"/>
      <w:bookmarkStart w:id="2116" w:name="_Toc145511061"/>
      <w:bookmarkStart w:id="2117" w:name="_Toc21127502"/>
      <w:bookmarkStart w:id="2118" w:name="_Toc82595197"/>
      <w:bookmarkStart w:id="2119" w:name="_Toc76545094"/>
      <w:bookmarkStart w:id="2120" w:name="_Toc75242748"/>
      <w:bookmarkStart w:id="2121" w:name="_Toc74961838"/>
      <w:bookmarkStart w:id="2122" w:name="_Toc66728034"/>
      <w:bookmarkStart w:id="2123" w:name="_Toc61182721"/>
      <w:bookmarkStart w:id="2124" w:name="_Toc58862728"/>
      <w:bookmarkStart w:id="2125" w:name="_Toc58860224"/>
      <w:bookmarkStart w:id="2126" w:name="_Toc53182483"/>
      <w:bookmarkStart w:id="2127" w:name="_Toc45884460"/>
      <w:bookmarkStart w:id="2128" w:name="_Toc37272214"/>
      <w:bookmarkStart w:id="2129" w:name="_Toc36645160"/>
      <w:bookmarkStart w:id="2130" w:name="_Toc29809776"/>
      <w:bookmarkStart w:id="2131" w:name="_Toc21099978"/>
      <w:r w:rsidRPr="007530C6">
        <w:t>6.5.3.4.5</w:t>
      </w:r>
      <w:r w:rsidRPr="007530C6">
        <w:tab/>
        <w:t>Minimum requirements for additional requirements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A7D95F0" w14:textId="77777777" w:rsidR="00B13304" w:rsidRPr="007530C6" w:rsidRDefault="00B13304" w:rsidP="008E6CD3">
      <w:pPr>
        <w:pStyle w:val="H6"/>
      </w:pPr>
      <w:bookmarkStart w:id="2132" w:name="_Toc82450622"/>
      <w:bookmarkStart w:id="2133" w:name="_Toc82449974"/>
      <w:bookmarkStart w:id="2134" w:name="_Toc76541992"/>
      <w:bookmarkStart w:id="2135" w:name="_Toc74583179"/>
      <w:bookmarkStart w:id="2136" w:name="_Toc66386338"/>
      <w:bookmarkStart w:id="2137" w:name="_Toc61184995"/>
      <w:bookmarkStart w:id="2138" w:name="_Toc61184605"/>
      <w:bookmarkStart w:id="2139" w:name="_Toc61184213"/>
      <w:bookmarkStart w:id="2140" w:name="_Toc61183821"/>
      <w:bookmarkStart w:id="2141" w:name="_Toc61183427"/>
      <w:bookmarkStart w:id="2142" w:name="_Toc57821151"/>
      <w:bookmarkStart w:id="2143" w:name="_Toc57820224"/>
      <w:bookmarkStart w:id="2144" w:name="_Toc53185748"/>
      <w:bookmarkStart w:id="2145" w:name="_Toc53185372"/>
      <w:bookmarkStart w:id="2146" w:name="_Toc29811711"/>
      <w:bookmarkStart w:id="2147" w:name="_Toc36817263"/>
      <w:bookmarkStart w:id="2148" w:name="_Toc37260179"/>
      <w:bookmarkStart w:id="2149" w:name="_Toc37267567"/>
      <w:bookmarkStart w:id="2150" w:name="_Toc44712169"/>
      <w:bookmarkStart w:id="2151" w:name="_Toc45893482"/>
      <w:r w:rsidRPr="007530C6">
        <w:t>6.5.3.4.5.1</w:t>
      </w:r>
      <w:r w:rsidRPr="007530C6">
        <w:tab/>
        <w:t>Limits in FCC Title 47</w:t>
      </w:r>
      <w:bookmarkEnd w:id="2117"/>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152" w:name="_Toc45893483"/>
      <w:bookmarkStart w:id="2153" w:name="_Toc44712170"/>
      <w:bookmarkStart w:id="2154" w:name="_Toc37267568"/>
      <w:bookmarkStart w:id="2155" w:name="_Toc37260180"/>
      <w:bookmarkStart w:id="2156" w:name="_Toc36817264"/>
      <w:bookmarkStart w:id="2157" w:name="_Toc29811712"/>
      <w:bookmarkStart w:id="2158" w:name="_Toc21127503"/>
      <w:r w:rsidRPr="007530C6">
        <w:t>6.5.3.4.5.2</w:t>
      </w:r>
      <w:r w:rsidRPr="007530C6">
        <w:tab/>
        <w:t>Protection of DTT</w:t>
      </w:r>
      <w:bookmarkEnd w:id="2152"/>
      <w:bookmarkEnd w:id="2153"/>
      <w:bookmarkEnd w:id="2154"/>
      <w:bookmarkEnd w:id="2155"/>
      <w:bookmarkEnd w:id="2156"/>
      <w:bookmarkEnd w:id="2157"/>
      <w:bookmarkEnd w:id="2158"/>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159" w:name="_Toc82595205"/>
      <w:bookmarkStart w:id="2160" w:name="_Toc76545102"/>
      <w:bookmarkStart w:id="2161" w:name="_Toc75242756"/>
      <w:bookmarkStart w:id="2162" w:name="_Toc74961846"/>
      <w:bookmarkStart w:id="2163" w:name="_Toc66728042"/>
      <w:bookmarkStart w:id="2164" w:name="_Toc61182728"/>
      <w:bookmarkStart w:id="2165" w:name="_Toc58862735"/>
      <w:bookmarkStart w:id="2166" w:name="_Toc58860231"/>
      <w:bookmarkStart w:id="2167" w:name="_Toc53182490"/>
      <w:bookmarkStart w:id="2168" w:name="_Toc45884467"/>
      <w:bookmarkStart w:id="2169" w:name="_Toc37272221"/>
      <w:bookmarkStart w:id="2170" w:name="_Toc36645167"/>
      <w:bookmarkStart w:id="2171" w:name="_Toc29809782"/>
      <w:bookmarkStart w:id="2172" w:name="_Toc21099984"/>
      <w:bookmarkStart w:id="2173" w:name="_Toc120613174"/>
      <w:bookmarkStart w:id="2174" w:name="_Toc121756718"/>
      <w:bookmarkStart w:id="2175" w:name="_Toc121820291"/>
      <w:bookmarkStart w:id="2176" w:name="_Toc124158041"/>
      <w:bookmarkStart w:id="2177" w:name="_Toc130560618"/>
      <w:bookmarkStart w:id="2178" w:name="_Toc137470261"/>
      <w:bookmarkStart w:id="2179" w:name="_Toc138884654"/>
      <w:bookmarkStart w:id="2180" w:name="_Toc145511062"/>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r w:rsidRPr="007530C6">
        <w:t>6.5.4</w:t>
      </w:r>
      <w:r w:rsidRPr="007530C6">
        <w:tab/>
        <w:t>Transmitter spurious emissions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41765C4E" w14:textId="77777777" w:rsidR="00B13304" w:rsidRPr="007530C6" w:rsidRDefault="00B13304" w:rsidP="00B13304">
      <w:pPr>
        <w:pStyle w:val="Heading4"/>
      </w:pPr>
      <w:bookmarkStart w:id="2181" w:name="_Toc82595206"/>
      <w:bookmarkStart w:id="2182" w:name="_Toc76545103"/>
      <w:bookmarkStart w:id="2183" w:name="_Toc75242757"/>
      <w:bookmarkStart w:id="2184" w:name="_Toc74961847"/>
      <w:bookmarkStart w:id="2185" w:name="_Toc66728043"/>
      <w:bookmarkStart w:id="2186" w:name="_Toc61182729"/>
      <w:bookmarkStart w:id="2187" w:name="_Toc58862736"/>
      <w:bookmarkStart w:id="2188" w:name="_Toc58860232"/>
      <w:bookmarkStart w:id="2189" w:name="_Toc53182491"/>
      <w:bookmarkStart w:id="2190" w:name="_Toc45884468"/>
      <w:bookmarkStart w:id="2191" w:name="_Toc37272222"/>
      <w:bookmarkStart w:id="2192" w:name="_Toc36645168"/>
      <w:bookmarkStart w:id="2193" w:name="_Toc29809783"/>
      <w:bookmarkStart w:id="2194" w:name="_Toc21099985"/>
      <w:bookmarkStart w:id="2195" w:name="_Toc120613175"/>
      <w:bookmarkStart w:id="2196" w:name="_Toc121756719"/>
      <w:bookmarkStart w:id="2197" w:name="_Toc121820292"/>
      <w:bookmarkStart w:id="2198" w:name="_Toc124158042"/>
      <w:bookmarkStart w:id="2199" w:name="_Toc130560619"/>
      <w:bookmarkStart w:id="2200" w:name="_Toc137470262"/>
      <w:bookmarkStart w:id="2201" w:name="_Toc138884655"/>
      <w:bookmarkStart w:id="2202" w:name="_Toc145511063"/>
      <w:r w:rsidRPr="007530C6">
        <w:t>6.5.4.1</w:t>
      </w:r>
      <w:r w:rsidRPr="007530C6">
        <w:tab/>
        <w:t>Definition and applicability</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4BFEFBA" w14:textId="7B80825E" w:rsidR="00B13304" w:rsidRPr="007530C6" w:rsidRDefault="00B13304" w:rsidP="00B13304">
      <w:bookmarkStart w:id="2203" w:name="_Toc82595207"/>
      <w:bookmarkStart w:id="2204" w:name="_Toc76545104"/>
      <w:bookmarkStart w:id="2205" w:name="_Toc75242758"/>
      <w:bookmarkStart w:id="2206" w:name="_Toc74961848"/>
      <w:bookmarkStart w:id="2207" w:name="_Toc66728044"/>
      <w:bookmarkStart w:id="2208" w:name="_Toc61182730"/>
      <w:bookmarkStart w:id="2209" w:name="_Toc58862737"/>
      <w:bookmarkStart w:id="2210" w:name="_Toc58860233"/>
      <w:bookmarkStart w:id="2211" w:name="_Toc53182492"/>
      <w:bookmarkStart w:id="2212" w:name="_Toc45884469"/>
      <w:bookmarkStart w:id="2213" w:name="_Toc37272223"/>
      <w:bookmarkStart w:id="2214" w:name="_Toc36645169"/>
      <w:bookmarkStart w:id="2215" w:name="_Toc29809784"/>
      <w:bookmarkStart w:id="2216"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lastRenderedPageBreak/>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217" w:name="_Toc120613176"/>
      <w:bookmarkStart w:id="2218" w:name="_Toc121756720"/>
      <w:bookmarkStart w:id="2219" w:name="_Toc121820293"/>
      <w:bookmarkStart w:id="2220" w:name="_Toc124158043"/>
      <w:bookmarkStart w:id="2221" w:name="_Toc130560620"/>
      <w:bookmarkStart w:id="2222" w:name="_Toc137470263"/>
      <w:bookmarkStart w:id="2223" w:name="_Toc138884656"/>
      <w:bookmarkStart w:id="2224" w:name="_Toc145511064"/>
      <w:r w:rsidRPr="007530C6">
        <w:t>6.5.4.2</w:t>
      </w:r>
      <w:r w:rsidRPr="007530C6">
        <w:tab/>
        <w:t>Minimum requirement</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225" w:name="_Toc82595208"/>
      <w:bookmarkStart w:id="2226" w:name="_Toc76545105"/>
      <w:bookmarkStart w:id="2227" w:name="_Toc75242759"/>
      <w:bookmarkStart w:id="2228" w:name="_Toc74961849"/>
      <w:bookmarkStart w:id="2229" w:name="_Toc66728045"/>
      <w:bookmarkStart w:id="2230" w:name="_Toc61182731"/>
      <w:bookmarkStart w:id="2231" w:name="_Toc58862738"/>
      <w:bookmarkStart w:id="2232" w:name="_Toc58860234"/>
      <w:bookmarkStart w:id="2233" w:name="_Toc53182493"/>
      <w:bookmarkStart w:id="2234" w:name="_Toc45884470"/>
      <w:bookmarkStart w:id="2235" w:name="_Toc37272224"/>
      <w:bookmarkStart w:id="2236" w:name="_Toc36645170"/>
      <w:bookmarkStart w:id="2237" w:name="_Toc29809785"/>
      <w:bookmarkStart w:id="2238" w:name="_Toc21099987"/>
      <w:bookmarkStart w:id="2239" w:name="_Toc120613177"/>
      <w:bookmarkStart w:id="2240" w:name="_Toc121756721"/>
      <w:bookmarkStart w:id="2241" w:name="_Toc121820294"/>
      <w:bookmarkStart w:id="2242" w:name="_Toc124158044"/>
      <w:bookmarkStart w:id="2243" w:name="_Toc130560621"/>
      <w:bookmarkStart w:id="2244" w:name="_Toc137470264"/>
      <w:bookmarkStart w:id="2245" w:name="_Toc138884657"/>
      <w:bookmarkStart w:id="2246" w:name="_Toc145511065"/>
      <w:r w:rsidRPr="007530C6">
        <w:t>6.5.4.3</w:t>
      </w:r>
      <w:r w:rsidRPr="007530C6">
        <w:tab/>
        <w:t>Test purpose</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247" w:name="_Toc82595209"/>
      <w:bookmarkStart w:id="2248" w:name="_Toc76545106"/>
      <w:bookmarkStart w:id="2249" w:name="_Toc75242760"/>
      <w:bookmarkStart w:id="2250" w:name="_Toc74961850"/>
      <w:bookmarkStart w:id="2251" w:name="_Toc66728046"/>
      <w:bookmarkStart w:id="2252" w:name="_Toc61182732"/>
      <w:bookmarkStart w:id="2253" w:name="_Toc58862739"/>
      <w:bookmarkStart w:id="2254" w:name="_Toc58860235"/>
      <w:bookmarkStart w:id="2255" w:name="_Toc53182494"/>
      <w:bookmarkStart w:id="2256" w:name="_Toc45884471"/>
      <w:bookmarkStart w:id="2257" w:name="_Toc37272225"/>
      <w:bookmarkStart w:id="2258" w:name="_Toc36645171"/>
      <w:bookmarkStart w:id="2259" w:name="_Toc29809786"/>
      <w:bookmarkStart w:id="2260" w:name="_Toc21099988"/>
      <w:bookmarkStart w:id="2261" w:name="_Toc120613178"/>
      <w:bookmarkStart w:id="2262" w:name="_Toc121756722"/>
      <w:bookmarkStart w:id="2263" w:name="_Toc121820295"/>
      <w:bookmarkStart w:id="2264" w:name="_Toc124158045"/>
      <w:bookmarkStart w:id="2265" w:name="_Toc130560622"/>
      <w:bookmarkStart w:id="2266" w:name="_Toc137470265"/>
      <w:bookmarkStart w:id="2267" w:name="_Toc138884658"/>
      <w:bookmarkStart w:id="2268" w:name="_Toc145511066"/>
      <w:r w:rsidRPr="007530C6">
        <w:t>6.5.4.4</w:t>
      </w:r>
      <w:r w:rsidRPr="007530C6">
        <w:tab/>
        <w:t>Method of test</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9C37CF7" w14:textId="77777777" w:rsidR="00B13304" w:rsidRPr="007530C6" w:rsidRDefault="00B13304" w:rsidP="00B13304">
      <w:pPr>
        <w:pStyle w:val="Heading5"/>
      </w:pPr>
      <w:bookmarkStart w:id="2269" w:name="_Toc82595210"/>
      <w:bookmarkStart w:id="2270" w:name="_Toc76545107"/>
      <w:bookmarkStart w:id="2271" w:name="_Toc75242761"/>
      <w:bookmarkStart w:id="2272" w:name="_Toc74961851"/>
      <w:bookmarkStart w:id="2273" w:name="_Toc66728047"/>
      <w:bookmarkStart w:id="2274" w:name="_Toc61182733"/>
      <w:bookmarkStart w:id="2275" w:name="_Toc58862740"/>
      <w:bookmarkStart w:id="2276" w:name="_Toc58860236"/>
      <w:bookmarkStart w:id="2277" w:name="_Toc53182495"/>
      <w:bookmarkStart w:id="2278" w:name="_Toc45884472"/>
      <w:bookmarkStart w:id="2279" w:name="_Toc37272226"/>
      <w:bookmarkStart w:id="2280" w:name="_Toc36645172"/>
      <w:bookmarkStart w:id="2281" w:name="_Toc29809787"/>
      <w:bookmarkStart w:id="2282" w:name="_Toc21099989"/>
      <w:bookmarkStart w:id="2283" w:name="_Toc120613179"/>
      <w:bookmarkStart w:id="2284" w:name="_Toc121756723"/>
      <w:bookmarkStart w:id="2285" w:name="_Toc121820296"/>
      <w:bookmarkStart w:id="2286" w:name="_Toc124158046"/>
      <w:bookmarkStart w:id="2287" w:name="_Toc130560623"/>
      <w:bookmarkStart w:id="2288" w:name="_Toc137470266"/>
      <w:bookmarkStart w:id="2289" w:name="_Toc138884659"/>
      <w:bookmarkStart w:id="2290" w:name="_Toc145511067"/>
      <w:r w:rsidRPr="007530C6">
        <w:t>6.5.4.4.1</w:t>
      </w:r>
      <w:r w:rsidRPr="007530C6">
        <w:tab/>
        <w:t>Initial conditions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291" w:name="_Toc82595211"/>
      <w:bookmarkStart w:id="2292" w:name="_Toc76545108"/>
      <w:bookmarkStart w:id="2293" w:name="_Toc75242762"/>
      <w:bookmarkStart w:id="2294" w:name="_Toc74961852"/>
      <w:bookmarkStart w:id="2295" w:name="_Toc66728048"/>
      <w:bookmarkStart w:id="2296" w:name="_Toc61182734"/>
      <w:bookmarkStart w:id="2297" w:name="_Toc58862741"/>
      <w:bookmarkStart w:id="2298" w:name="_Toc58860237"/>
      <w:bookmarkStart w:id="2299" w:name="_Toc53182496"/>
      <w:bookmarkStart w:id="2300" w:name="_Toc45884473"/>
      <w:bookmarkStart w:id="2301" w:name="_Toc37272227"/>
      <w:bookmarkStart w:id="2302" w:name="_Toc36645173"/>
      <w:bookmarkStart w:id="2303" w:name="_Toc29809788"/>
      <w:bookmarkStart w:id="2304" w:name="_Toc21099990"/>
      <w:bookmarkStart w:id="2305" w:name="_Toc120613180"/>
      <w:bookmarkStart w:id="2306" w:name="_Toc121756724"/>
      <w:bookmarkStart w:id="2307" w:name="_Toc121820297"/>
      <w:bookmarkStart w:id="2308" w:name="_Toc124158047"/>
      <w:bookmarkStart w:id="2309" w:name="_Toc130560624"/>
      <w:bookmarkStart w:id="2310" w:name="_Toc137470267"/>
      <w:bookmarkStart w:id="2311" w:name="_Toc138884660"/>
      <w:bookmarkStart w:id="2312" w:name="_Toc145511068"/>
      <w:r w:rsidRPr="007530C6">
        <w:t>6.5.4.4.2</w:t>
      </w:r>
      <w:r w:rsidRPr="007530C6">
        <w:tab/>
        <w:t>Procedure</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313" w:name="_Toc82595212"/>
      <w:bookmarkStart w:id="2314" w:name="_Toc76545109"/>
      <w:bookmarkStart w:id="2315" w:name="_Toc75242763"/>
      <w:bookmarkStart w:id="2316" w:name="_Toc74961853"/>
      <w:bookmarkStart w:id="2317" w:name="_Toc66728049"/>
      <w:bookmarkStart w:id="2318" w:name="_Toc61182735"/>
      <w:bookmarkStart w:id="2319" w:name="_Toc58862742"/>
      <w:bookmarkStart w:id="2320" w:name="_Toc58860238"/>
      <w:bookmarkStart w:id="2321" w:name="_Toc53182497"/>
      <w:bookmarkStart w:id="2322" w:name="_Toc45884474"/>
      <w:bookmarkStart w:id="2323" w:name="_Toc37272228"/>
      <w:bookmarkStart w:id="2324" w:name="_Toc36645174"/>
      <w:bookmarkStart w:id="2325" w:name="_Toc29809789"/>
      <w:bookmarkStart w:id="2326" w:name="_Toc21099991"/>
      <w:bookmarkStart w:id="2327" w:name="_Toc120613181"/>
      <w:bookmarkStart w:id="2328" w:name="_Toc121756725"/>
      <w:bookmarkStart w:id="2329" w:name="_Toc121820298"/>
      <w:bookmarkStart w:id="2330" w:name="_Toc124158048"/>
      <w:bookmarkStart w:id="2331" w:name="_Toc130560625"/>
      <w:bookmarkStart w:id="2332" w:name="_Toc137470268"/>
      <w:bookmarkStart w:id="2333" w:name="_Toc138884661"/>
      <w:bookmarkStart w:id="2334" w:name="_Toc145511069"/>
      <w:r w:rsidRPr="007530C6">
        <w:lastRenderedPageBreak/>
        <w:t>6.5.4.5</w:t>
      </w:r>
      <w:r w:rsidRPr="007530C6">
        <w:tab/>
        <w:t>Test requirements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3AF15DC8" w14:textId="77777777" w:rsidR="00B13304" w:rsidRPr="007530C6" w:rsidRDefault="00B13304" w:rsidP="00C961F1">
      <w:pPr>
        <w:pStyle w:val="Heading5"/>
      </w:pPr>
      <w:bookmarkStart w:id="2335" w:name="_Toc82450627"/>
      <w:bookmarkStart w:id="2336" w:name="_Toc82449979"/>
      <w:bookmarkStart w:id="2337" w:name="_Toc76541997"/>
      <w:bookmarkStart w:id="2338" w:name="_Toc74583184"/>
      <w:bookmarkStart w:id="2339" w:name="_Toc66386343"/>
      <w:bookmarkStart w:id="2340" w:name="_Toc61185000"/>
      <w:bookmarkStart w:id="2341" w:name="_Toc61184610"/>
      <w:bookmarkStart w:id="2342" w:name="_Toc61184218"/>
      <w:bookmarkStart w:id="2343" w:name="_Toc61183826"/>
      <w:bookmarkStart w:id="2344" w:name="_Toc61183432"/>
      <w:bookmarkStart w:id="2345" w:name="_Toc57821156"/>
      <w:bookmarkStart w:id="2346" w:name="_Toc57820229"/>
      <w:bookmarkStart w:id="2347" w:name="_Toc53185753"/>
      <w:bookmarkStart w:id="2348" w:name="_Toc53185377"/>
      <w:bookmarkStart w:id="2349" w:name="_Toc29811719"/>
      <w:bookmarkStart w:id="2350" w:name="_Toc36817271"/>
      <w:bookmarkStart w:id="2351" w:name="_Toc37260188"/>
      <w:bookmarkStart w:id="2352" w:name="_Toc37267576"/>
      <w:bookmarkStart w:id="2353" w:name="_Toc44712178"/>
      <w:bookmarkStart w:id="2354" w:name="_Toc45893491"/>
      <w:bookmarkStart w:id="2355" w:name="_Toc121820299"/>
      <w:bookmarkStart w:id="2356" w:name="_Toc124158049"/>
      <w:bookmarkStart w:id="2357" w:name="_Toc130560626"/>
      <w:bookmarkStart w:id="2358" w:name="_Toc137470269"/>
      <w:bookmarkStart w:id="2359" w:name="_Toc138884662"/>
      <w:bookmarkStart w:id="2360" w:name="_Toc145511070"/>
      <w:bookmarkStart w:id="2361" w:name="_Toc82595213"/>
      <w:bookmarkStart w:id="2362" w:name="_Toc76545110"/>
      <w:bookmarkStart w:id="2363" w:name="_Toc75242764"/>
      <w:bookmarkStart w:id="2364" w:name="_Toc74961854"/>
      <w:bookmarkStart w:id="2365" w:name="_Toc66728050"/>
      <w:bookmarkStart w:id="2366" w:name="_Toc61182736"/>
      <w:bookmarkStart w:id="2367" w:name="_Toc58862743"/>
      <w:bookmarkStart w:id="2368" w:name="_Toc58860239"/>
      <w:bookmarkStart w:id="2369" w:name="_Toc53182498"/>
      <w:bookmarkStart w:id="2370" w:name="_Toc45884475"/>
      <w:bookmarkStart w:id="2371" w:name="_Toc37272229"/>
      <w:bookmarkStart w:id="2372" w:name="_Toc36645175"/>
      <w:bookmarkStart w:id="2373" w:name="_Toc29809790"/>
      <w:bookmarkStart w:id="2374" w:name="_Toc21099992"/>
      <w:r w:rsidRPr="007530C6">
        <w:t>6.5.4.5.1</w:t>
      </w:r>
      <w:r w:rsidRPr="007530C6">
        <w:tab/>
        <w:t>General transmitter spurious emissions requirements</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FB2841">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FB2841">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FB2841">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FB2841">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FB2841">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FB2841">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FB2841">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FB2841">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FB2841">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FB2841">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FB2841">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FB2841">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FB2841">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FB2841">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274F972C" w:rsidR="00B13304" w:rsidRPr="007530C6" w:rsidRDefault="00B13304" w:rsidP="00FB2841">
            <w:pPr>
              <w:pStyle w:val="TAC"/>
              <w:rPr>
                <w:rFonts w:cs="Arial"/>
                <w:kern w:val="2"/>
                <w:szCs w:val="22"/>
              </w:rPr>
            </w:pPr>
            <w:r w:rsidRPr="007530C6">
              <w:t xml:space="preserve">1 GHz </w:t>
            </w:r>
            <w:r w:rsidR="00FB2841" w:rsidRPr="007530C6">
              <w:t>–</w:t>
            </w:r>
            <w:r w:rsidRPr="007530C6">
              <w:t xml:space="preserve">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FB2841">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FB2841">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FB2841">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FB2841">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FB2841">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FB2841">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FB2841">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FB2841">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987172">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987172">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987172">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987172">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987172">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987172">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987172">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987172">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987172">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987172">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987172">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987172">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987172">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987172">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rsidP="00987172">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987172">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FB3732">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FB3732">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FB3732">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987172">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987172">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987172">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987172">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987172">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987172">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987172">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987172">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987172">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987172">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987172">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987172">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987172">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987172">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rsidP="00987172">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987172">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FB3732">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FB3732">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FB3732">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375" w:name="_Toc45893493"/>
      <w:bookmarkStart w:id="2376" w:name="_Toc44712180"/>
      <w:bookmarkStart w:id="2377" w:name="_Toc37267578"/>
      <w:bookmarkStart w:id="2378" w:name="_Toc37260190"/>
      <w:bookmarkStart w:id="2379" w:name="_Toc36817273"/>
      <w:bookmarkStart w:id="2380" w:name="_Toc29811721"/>
      <w:bookmarkStart w:id="2381" w:name="_Toc21127512"/>
      <w:bookmarkStart w:id="2382" w:name="_Toc53185378"/>
      <w:bookmarkStart w:id="2383" w:name="_Toc53185754"/>
      <w:bookmarkStart w:id="2384" w:name="_Toc57820230"/>
      <w:bookmarkStart w:id="2385" w:name="_Toc57821157"/>
      <w:bookmarkStart w:id="2386" w:name="_Toc61183433"/>
      <w:bookmarkStart w:id="2387" w:name="_Toc61183827"/>
      <w:bookmarkStart w:id="2388" w:name="_Toc61184219"/>
      <w:bookmarkStart w:id="2389" w:name="_Toc61184611"/>
      <w:bookmarkStart w:id="2390" w:name="_Toc61185001"/>
      <w:bookmarkStart w:id="2391" w:name="_Toc66386344"/>
      <w:bookmarkStart w:id="2392" w:name="_Toc74583185"/>
      <w:bookmarkStart w:id="2393" w:name="_Toc76541998"/>
      <w:bookmarkStart w:id="2394" w:name="_Toc82449980"/>
      <w:bookmarkStart w:id="2395" w:name="_Toc82450628"/>
      <w:bookmarkStart w:id="2396" w:name="_Toc121820300"/>
      <w:bookmarkStart w:id="2397" w:name="_Toc124158050"/>
      <w:bookmarkStart w:id="2398" w:name="_Toc130560627"/>
      <w:bookmarkStart w:id="2399" w:name="_Toc137470270"/>
      <w:bookmarkStart w:id="2400" w:name="_Toc138884663"/>
      <w:bookmarkStart w:id="2401" w:name="_Toc145511071"/>
      <w:r w:rsidRPr="007530C6">
        <w:rPr>
          <w:rFonts w:eastAsia="SimSun"/>
        </w:rPr>
        <w:t>6.5.4.5.2</w:t>
      </w:r>
      <w:r w:rsidRPr="007530C6">
        <w:rPr>
          <w:rFonts w:eastAsia="SimSun"/>
        </w:rPr>
        <w:tab/>
        <w:t>Additional spurious emissions requirements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FB3732">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FB3732">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FB3732">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FB3732">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FB3732">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FB3732">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FB3732">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FB3732">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FB3732">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FB3732">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FB3732">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FB3732">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FB3732">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FB3732">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FB3732">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FB3732">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FB3732">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FB3732">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FB3732">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FB3732">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FB3732">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FB3732">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FB3732">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FB3732">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FB3732">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FB3732">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FB3732">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FB3732">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FB3732">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FB3732">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FB3732">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FB3732">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FB3732">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FB3732">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FB3732">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FB3732">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FB3732">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FB3732">
            <w:pPr>
              <w:pStyle w:val="TAL"/>
              <w:rPr>
                <w:rFonts w:eastAsia="SimSun" w:cs="Arial"/>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FB3732">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FB3732">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FB3732">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FB3732">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FB3732">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FB3732">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FB3732">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FB3732">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FB3732">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FB3732">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FB3732">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FB3732">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FB3732">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FB3732">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FB3732">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FB3732">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FB3732">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FB3732">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FB3732">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33ED92D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FB3732">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FB3732">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FB3732">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FB3732">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FB3732">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FB3732">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FB3732">
            <w:pPr>
              <w:pStyle w:val="TAL"/>
              <w:rPr>
                <w:rFonts w:eastAsia="SimSun" w:cs="Arial"/>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FB3732">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FB3732">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FB3732">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FB3732">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FB3732">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FB3732">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FB3732">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FB3732">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FB3732">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FB3732">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FB3732">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FB3732">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FB3732">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FB3732">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FB3732">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FB3732">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FB3732">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FB3732">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20D7C9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FB3732">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FB3732">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FB3732">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FB3732">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FB3732">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FB3732">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FB3732">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FB3732">
            <w:pPr>
              <w:pStyle w:val="TAL"/>
              <w:rPr>
                <w:rFonts w:eastAsia="SimSun" w:cs="Arial"/>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FB3732">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FB3732">
            <w:pPr>
              <w:pStyle w:val="TAL"/>
              <w:rPr>
                <w:rFonts w:eastAsia="SimSun" w:cs="Arial"/>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FB3732">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FB3732">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FB3732">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FB3732">
            <w:pPr>
              <w:pStyle w:val="TAL"/>
              <w:rPr>
                <w:rFonts w:eastAsia="SimSun" w:cs="Arial"/>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FB3732">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FB3732">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FB3732">
            <w:pPr>
              <w:pStyle w:val="TAL"/>
              <w:rPr>
                <w:rFonts w:eastAsia="SimSun" w:cs="Arial"/>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FB3732">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FB3732">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FB3732">
            <w:pPr>
              <w:pStyle w:val="TAL"/>
              <w:rPr>
                <w:rFonts w:eastAsia="SimSun" w:cs="Arial"/>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FB3732">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FB3732">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FB3732">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FB3732">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FB3732">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FB3732">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FB3732">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FB3732">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FB3732">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FB3732">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FB3732">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FB3732">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FB3732">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FB3732">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FB3732">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FB3732">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FB3732">
            <w:pPr>
              <w:pStyle w:val="TAL"/>
              <w:rPr>
                <w:rFonts w:eastAsia="SimSun" w:cs="Arial"/>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FB3732">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FB3732">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FB3732">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FB3732">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FB3732">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FB3732">
            <w:pPr>
              <w:pStyle w:val="TAL"/>
              <w:rPr>
                <w:rFonts w:eastAsia="SimSun" w:cs="Arial"/>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FB3732">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FB3732">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FB3732">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FB3732">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FB3732">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FB3732">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FB3732">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FB3732">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635A76" w:rsidRPr="007530C6" w14:paraId="08E851CD"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34499F4" w14:textId="49D44008" w:rsidR="00635A76" w:rsidRPr="007530C6" w:rsidRDefault="00635A76" w:rsidP="00FB3732">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9D2DBD0" w14:textId="6EA96266" w:rsidR="00635A76" w:rsidRPr="007530C6" w:rsidRDefault="00635A76" w:rsidP="00FB3732">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2947A0EB" w14:textId="7330C7AE" w:rsidR="00635A76" w:rsidRPr="007530C6" w:rsidRDefault="00635A76" w:rsidP="00FB3732">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BF52692" w14:textId="31695C51" w:rsidR="00635A76" w:rsidRPr="007530C6" w:rsidRDefault="00635A76" w:rsidP="00FB3732">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6D588A7" w14:textId="32075DE0" w:rsidR="00635A76" w:rsidRPr="007530C6" w:rsidRDefault="00635A76" w:rsidP="00FB3732">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FB3732">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FB3732">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2C5AE9E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FB3732">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FB3732">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59A929F9" w:rsidR="00B13304" w:rsidRPr="007530C6" w:rsidRDefault="003E3B76" w:rsidP="00FB3732">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FB3732">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FB3732">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FB3732">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FB3732">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FB3732">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FB3732">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FB3732">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FB3732">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n70..</w:t>
            </w:r>
          </w:p>
        </w:tc>
      </w:tr>
      <w:tr w:rsidR="00635A76"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635A76" w:rsidRPr="007530C6" w:rsidRDefault="00635A76" w:rsidP="00FB3732">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635A76" w:rsidRPr="007530C6" w:rsidRDefault="00635A76" w:rsidP="00FB3732">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635A76" w:rsidRPr="007530C6" w:rsidRDefault="00635A76"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9D9D29"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635A76"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635A76" w:rsidRPr="007530C6" w:rsidRDefault="00635A76"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635A76" w:rsidRPr="007530C6" w:rsidRDefault="00635A76" w:rsidP="00FB3732">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635A76" w:rsidRPr="007530C6" w:rsidRDefault="00635A76"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30BF62C4"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FB3732">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FB3732">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FB3732">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FB3732">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FB3732">
            <w:pPr>
              <w:pStyle w:val="TAL"/>
              <w:rPr>
                <w:rFonts w:eastAsia="SimSun" w:cs="Arial"/>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FB3732">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FB3732">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FB3732">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FB3732">
            <w:pPr>
              <w:pStyle w:val="TAL"/>
              <w:rPr>
                <w:rFonts w:eastAsia="SimSun" w:cs="Arial"/>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FB3732">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FB3732">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FB3732">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FB3732">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FB3732">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FB37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FB3732">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FB37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FB3732">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FB3732">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FB3732">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FB3732">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FB3732">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FB3732">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FB3732">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FB3732">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FB3732">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FB3732">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FB3732">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FB3732">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FB3732">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3EEEBEC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FB3732">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FB3732">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rsidP="00FB3732">
            <w:pPr>
              <w:pStyle w:val="TAL"/>
              <w:rPr>
                <w:rFonts w:eastAsia="SimSun" w:cs="Arial"/>
                <w:kern w:val="2"/>
                <w:szCs w:val="22"/>
              </w:rPr>
            </w:pPr>
            <w:r w:rsidRPr="007530C6">
              <w:rPr>
                <w:rFonts w:eastAsia="SimSun"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rsidP="00FB3732">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69F452D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rsidP="00FB3732">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rsidP="00FB3732">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rsidP="00FB3732">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rsidP="00FB3732">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rsidP="00FB3732">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rsidP="00FB37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rsidP="00FB3732">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rsidP="00FB3732">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rsidP="00FB37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rsidP="00FB3732">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rsidP="00FB3732">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rsidP="00FB37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rsidP="00FB3732">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rsidP="00FB3732">
            <w:pPr>
              <w:pStyle w:val="TAL"/>
              <w:rPr>
                <w:rFonts w:eastAsia="SimSun"/>
                <w:kern w:val="2"/>
                <w:szCs w:val="22"/>
              </w:rPr>
            </w:pPr>
            <w:r w:rsidRPr="007530C6">
              <w:rPr>
                <w:rFonts w:eastAsia="SimSun"/>
              </w:rP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rsidP="00FB37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rsidP="00FB3732">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rsidP="00FB3732">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rsidP="00FB3732">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rsidP="00FB3732">
            <w:pPr>
              <w:pStyle w:val="TAL"/>
              <w:rPr>
                <w:rFonts w:eastAsia="SimSun" w:cs="Arial"/>
                <w:kern w:val="2"/>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rsidP="00FB3732">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rsidP="00FB3732">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rsidP="00FB3732">
            <w:pPr>
              <w:pStyle w:val="TAL"/>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rsidP="00FB3732">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rsidP="00FB3732">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rsidP="00FB3732">
            <w:pPr>
              <w:pStyle w:val="TAL"/>
              <w:rPr>
                <w:rFonts w:eastAsia="SimSun" w:cs="Arial"/>
                <w:kern w:val="2"/>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rsidP="00FB3732">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rsidP="00FB3732">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rsidP="00FB3732">
            <w:pPr>
              <w:pStyle w:val="TAL"/>
              <w:rPr>
                <w:rFonts w:eastAsia="SimSun" w:cs="Arial"/>
                <w:kern w:val="2"/>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rsidP="00FB3732">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rsidP="00FB3732">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3E3B76" w:rsidRPr="007530C6" w14:paraId="137131E8" w14:textId="77777777" w:rsidTr="00D07BF1">
        <w:trPr>
          <w:cantSplit/>
          <w:trHeight w:val="113"/>
          <w:jc w:val="center"/>
        </w:trPr>
        <w:tc>
          <w:tcPr>
            <w:tcW w:w="1301" w:type="dxa"/>
            <w:tcBorders>
              <w:top w:val="single" w:sz="4" w:space="0" w:color="auto"/>
              <w:left w:val="single" w:sz="2" w:space="0" w:color="auto"/>
              <w:bottom w:val="nil"/>
              <w:right w:val="single" w:sz="2" w:space="0" w:color="auto"/>
            </w:tcBorders>
          </w:tcPr>
          <w:p w14:paraId="31C66010" w14:textId="25595220" w:rsidR="003E3B76" w:rsidRPr="007530C6" w:rsidRDefault="003E3B76" w:rsidP="00FB3732">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226014DD" w14:textId="6EB0607A" w:rsidR="003E3B76" w:rsidRPr="007530C6" w:rsidRDefault="003E3B76" w:rsidP="00FB3732">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B0D2DF6" w14:textId="7F7213C4" w:rsidR="003E3B76" w:rsidRPr="007530C6" w:rsidRDefault="003E3B76" w:rsidP="00FB3732">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23A921BE" w14:textId="566D3253"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8034AA" w14:textId="36307830" w:rsidR="003E3B76" w:rsidRPr="007530C6" w:rsidRDefault="003E3B76" w:rsidP="00FB3732">
            <w:pPr>
              <w:pStyle w:val="TAL"/>
              <w:rPr>
                <w:rFonts w:eastAsia="SimSun" w:cs="Arial"/>
                <w:lang w:eastAsia="ko-KR"/>
              </w:rPr>
            </w:pPr>
            <w:r w:rsidRPr="00914CC6">
              <w:rPr>
                <w:rFonts w:eastAsia="SimSun" w:cs="Arial"/>
              </w:rPr>
              <w:t>This requirement does not apply to repeater operating in Band n8 or n100.</w:t>
            </w:r>
          </w:p>
        </w:tc>
      </w:tr>
      <w:tr w:rsidR="003E3B76" w:rsidRPr="007530C6" w14:paraId="0891221A" w14:textId="77777777" w:rsidTr="00D07BF1">
        <w:trPr>
          <w:cantSplit/>
          <w:trHeight w:val="113"/>
          <w:jc w:val="center"/>
        </w:trPr>
        <w:tc>
          <w:tcPr>
            <w:tcW w:w="1301" w:type="dxa"/>
            <w:tcBorders>
              <w:top w:val="nil"/>
              <w:left w:val="single" w:sz="2" w:space="0" w:color="auto"/>
              <w:bottom w:val="single" w:sz="2" w:space="0" w:color="auto"/>
              <w:right w:val="single" w:sz="2" w:space="0" w:color="auto"/>
            </w:tcBorders>
          </w:tcPr>
          <w:p w14:paraId="152DDAF9" w14:textId="77777777" w:rsidR="003E3B76" w:rsidRPr="007530C6" w:rsidRDefault="003E3B76" w:rsidP="00FB3732">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1B3630EA" w14:textId="7C7FA1B3" w:rsidR="003E3B76" w:rsidRPr="007530C6" w:rsidRDefault="003E3B76" w:rsidP="00FB3732">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8FF4C2A" w14:textId="476B4F2E" w:rsidR="003E3B76" w:rsidRPr="007530C6" w:rsidRDefault="003E3B76" w:rsidP="00FB3732">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4519A1DA" w14:textId="7AC97AFD"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36303B0" w14:textId="1E802F9A" w:rsidR="003E3B76" w:rsidRPr="007530C6" w:rsidRDefault="003E3B76" w:rsidP="00FB3732">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rsidP="00FB3732">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rsidP="00FB3732">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rsidP="00FB3732">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rsidP="00FB3732">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rsidP="00FB3732">
            <w:pPr>
              <w:pStyle w:val="TAL"/>
              <w:rPr>
                <w:rFonts w:eastAsia="SimSun" w:cs="Arial"/>
                <w:kern w:val="2"/>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635A76" w:rsidRDefault="00B13304" w:rsidP="00FB3732">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FB3732">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rsidP="00FB3732">
            <w:pPr>
              <w:pStyle w:val="TAL"/>
              <w:rPr>
                <w:rFonts w:eastAsia="SimSun" w:cs="Arial"/>
                <w:kern w:val="2"/>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rsidP="00FB3732">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FB3732">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rsidP="00FB3732">
            <w:pPr>
              <w:pStyle w:val="TAL"/>
              <w:rPr>
                <w:rFonts w:eastAsia="SimSun" w:cs="Arial"/>
                <w:kern w:val="2"/>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FB3732">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FB3732">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FB3732">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FB3732">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635A76" w:rsidRPr="007530C6" w14:paraId="3B65D839" w14:textId="77777777" w:rsidTr="00635A76">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1BC815D" w14:textId="34B97F2F" w:rsidR="00635A76" w:rsidRDefault="00635A76" w:rsidP="00FB3732">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7BBAE1F" w14:textId="0A17A590" w:rsidR="00635A76" w:rsidRDefault="00635A76" w:rsidP="00FB3732">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16138CDE" w14:textId="48373EB5" w:rsidR="00635A76" w:rsidRDefault="00635A76" w:rsidP="00FB3732">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70FDD92" w14:textId="0A6D84D7"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6B3D101" w14:textId="268DF2D7" w:rsidR="00635A76" w:rsidRDefault="00635A76" w:rsidP="00FB3732">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635A76" w:rsidRPr="007530C6" w14:paraId="2B521990" w14:textId="77777777" w:rsidTr="00635A76">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71CE5556" w14:textId="77777777" w:rsidR="00635A76" w:rsidRDefault="00635A76" w:rsidP="00FB3732">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3ACAA5F" w14:textId="2EA9E791" w:rsidR="00635A76" w:rsidRDefault="00635A76" w:rsidP="00FB3732">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6210C82A" w14:textId="472567C3" w:rsidR="00635A76" w:rsidRDefault="00635A76" w:rsidP="00FB3732">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38DBE24D" w14:textId="010A85A0"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6858527" w14:textId="0BB5002E" w:rsidR="00635A76" w:rsidRDefault="00635A76" w:rsidP="00FB3732">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bl>
    <w:p w14:paraId="656E68AD" w14:textId="77777777" w:rsidR="00B13304" w:rsidRPr="007530C6" w:rsidRDefault="00B13304" w:rsidP="00932CDA">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rsidP="008B5CFA">
            <w:pPr>
              <w:pStyle w:val="TAH"/>
              <w:rPr>
                <w:kern w:val="2"/>
                <w:szCs w:val="22"/>
              </w:rPr>
            </w:pPr>
            <w:r w:rsidRPr="007530C6">
              <w:rPr>
                <w:rFonts w:cs="v5.0.0"/>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rsidP="008B5CFA">
            <w:pPr>
              <w:pStyle w:val="TAH"/>
              <w:rPr>
                <w:kern w:val="2"/>
                <w:szCs w:val="22"/>
              </w:rPr>
            </w:pPr>
            <w:r w:rsidRPr="007530C6">
              <w:rPr>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rsidP="008B5CFA">
            <w:pPr>
              <w:pStyle w:val="TAH"/>
              <w:rPr>
                <w:kern w:val="2"/>
                <w:szCs w:val="22"/>
              </w:rPr>
            </w:pPr>
            <w:r w:rsidRPr="007530C6">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rsidP="008B5CFA">
            <w:pPr>
              <w:pStyle w:val="TAC"/>
              <w:rPr>
                <w:kern w:val="2"/>
                <w:szCs w:val="22"/>
              </w:rPr>
            </w:pPr>
            <w:r w:rsidRPr="007530C6">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rsidP="008B5CFA">
            <w:pPr>
              <w:pStyle w:val="TAC"/>
              <w:rPr>
                <w:kern w:val="2"/>
                <w:szCs w:val="22"/>
              </w:rPr>
            </w:pPr>
            <w:r w:rsidRPr="007530C6">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rsidP="008B5CFA">
            <w:pPr>
              <w:pStyle w:val="TAC"/>
              <w:rPr>
                <w:kern w:val="2"/>
                <w:szCs w:val="22"/>
              </w:rPr>
            </w:pPr>
            <w:r w:rsidRPr="007530C6">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rsidP="008B5CFA">
            <w:pPr>
              <w:pStyle w:val="TAC"/>
              <w:rPr>
                <w:kern w:val="2"/>
                <w:szCs w:val="22"/>
              </w:rPr>
            </w:pPr>
            <w:r w:rsidRPr="007530C6">
              <w:t xml:space="preserve">Applicable when co-existence with PHS system operating in 1884.5 – 1915.7 MHz </w:t>
            </w:r>
          </w:p>
        </w:tc>
      </w:tr>
    </w:tbl>
    <w:p w14:paraId="5B8579A3" w14:textId="77777777" w:rsidR="00B13304" w:rsidRPr="007530C6" w:rsidRDefault="00B13304" w:rsidP="00932CDA"/>
    <w:p w14:paraId="2A983E3A" w14:textId="77777777" w:rsidR="00B13304" w:rsidRPr="007530C6" w:rsidRDefault="00B13304" w:rsidP="00B13304">
      <w:r w:rsidRPr="007530C6">
        <w:lastRenderedPageBreak/>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rsidP="008B5CFA">
            <w:pPr>
              <w:pStyle w:val="TAH"/>
              <w:rPr>
                <w:kern w:val="2"/>
                <w:szCs w:val="22"/>
              </w:rPr>
            </w:pPr>
            <w:r w:rsidRPr="007530C6">
              <w:t>Filter centre frequency, F</w:t>
            </w:r>
            <w:r w:rsidRPr="007530C6">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rsidP="008B5CFA">
            <w:pPr>
              <w:pStyle w:val="TAH"/>
              <w:rPr>
                <w:i/>
                <w:kern w:val="2"/>
                <w:szCs w:val="22"/>
              </w:rPr>
            </w:pPr>
            <w:r w:rsidRPr="007530C6">
              <w:rPr>
                <w:rFonts w:cs="v5.0.0"/>
                <w:i/>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rsidP="008B5CFA">
            <w:pPr>
              <w:pStyle w:val="TAH"/>
              <w:rPr>
                <w:kern w:val="2"/>
                <w:szCs w:val="22"/>
              </w:rPr>
            </w:pPr>
            <w:r w:rsidRPr="007530C6">
              <w:rPr>
                <w:i/>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rsidP="008B5CFA">
            <w:pPr>
              <w:pStyle w:val="TAC"/>
              <w:rPr>
                <w:kern w:val="2"/>
                <w:szCs w:val="22"/>
              </w:rPr>
            </w:pPr>
            <w:r w:rsidRPr="007530C6">
              <w:t>F</w:t>
            </w:r>
            <w:r w:rsidRPr="007530C6">
              <w:rPr>
                <w:vertAlign w:val="subscript"/>
              </w:rPr>
              <w:t>filter</w:t>
            </w:r>
            <w:r w:rsidRPr="007530C6">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rsidP="008B5CFA">
            <w:pPr>
              <w:pStyle w:val="TAC"/>
              <w:rPr>
                <w:kern w:val="2"/>
                <w:szCs w:val="22"/>
              </w:rPr>
            </w:pPr>
            <w:r w:rsidRPr="007530C6">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rsidP="008B5CFA">
            <w:pPr>
              <w:pStyle w:val="TAC"/>
              <w:rPr>
                <w:kern w:val="2"/>
                <w:szCs w:val="22"/>
              </w:rPr>
            </w:pPr>
            <w:r w:rsidRPr="007530C6">
              <w:t>27 MHz</w:t>
            </w:r>
          </w:p>
        </w:tc>
      </w:tr>
    </w:tbl>
    <w:p w14:paraId="71364BD4" w14:textId="77777777" w:rsidR="00B13304" w:rsidRPr="007530C6" w:rsidRDefault="00B13304" w:rsidP="00932CDA"/>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rsidP="008B5CFA">
            <w:pPr>
              <w:pStyle w:val="TAH"/>
              <w:rPr>
                <w:kern w:val="2"/>
                <w:szCs w:val="22"/>
              </w:rPr>
            </w:pPr>
            <w:r w:rsidRPr="007530C6">
              <w:t>Filter centre frequency, F</w:t>
            </w:r>
            <w:r w:rsidRPr="007530C6">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rsidP="008B5CFA">
            <w:pPr>
              <w:pStyle w:val="TAH"/>
              <w:rPr>
                <w:kern w:val="2"/>
                <w:szCs w:val="22"/>
              </w:rPr>
            </w:pPr>
            <w:r w:rsidRPr="007530C6">
              <w:t xml:space="preserve">Declared </w:t>
            </w:r>
            <w:r w:rsidRPr="007530C6">
              <w:rPr>
                <w:i/>
              </w:rPr>
              <w:t>minimum requirements</w:t>
            </w:r>
            <w:r w:rsidRPr="007530C6">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rsidP="008B5CFA">
            <w:pPr>
              <w:pStyle w:val="TAH"/>
              <w:rPr>
                <w:kern w:val="2"/>
                <w:szCs w:val="22"/>
              </w:rPr>
            </w:pPr>
            <w:r w:rsidRPr="007530C6">
              <w:rPr>
                <w:i/>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rsidP="008B5CFA">
            <w:pPr>
              <w:pStyle w:val="TAC"/>
              <w:rPr>
                <w:kern w:val="2"/>
              </w:rPr>
            </w:pPr>
            <w:r w:rsidRPr="007530C6">
              <w:t xml:space="preserve">1518.5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rsidP="008B5CFA">
            <w:pPr>
              <w:pStyle w:val="TAC"/>
              <w:rPr>
                <w:kern w:val="2"/>
              </w:rPr>
            </w:pPr>
            <w:r w:rsidRPr="007530C6">
              <w:t>P</w:t>
            </w:r>
            <w:r w:rsidRPr="007530C6">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rsidP="008B5CFA">
            <w:pPr>
              <w:pStyle w:val="TAC"/>
              <w:rPr>
                <w:kern w:val="2"/>
              </w:rPr>
            </w:pPr>
            <w:r w:rsidRPr="007530C6">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rsidP="008B5CFA">
            <w:pPr>
              <w:pStyle w:val="TAC"/>
              <w:rPr>
                <w:kern w:val="2"/>
              </w:rPr>
            </w:pPr>
            <w:r w:rsidRPr="007530C6">
              <w:t xml:space="preserve">1520.5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rsidP="008B5CFA">
            <w:pPr>
              <w:pStyle w:val="TAC"/>
              <w:rPr>
                <w:kern w:val="2"/>
              </w:rPr>
            </w:pPr>
            <w:r w:rsidRPr="007530C6">
              <w:t>P</w:t>
            </w:r>
            <w:r w:rsidRPr="007530C6">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rsidP="008B5CFA">
            <w:pPr>
              <w:pStyle w:val="TAC"/>
              <w:rPr>
                <w:kern w:val="2"/>
              </w:rPr>
            </w:pPr>
            <w:r w:rsidRPr="007530C6">
              <w:t>1 MHz</w:t>
            </w:r>
          </w:p>
        </w:tc>
      </w:tr>
    </w:tbl>
    <w:p w14:paraId="414DB067" w14:textId="77777777" w:rsidR="00B13304" w:rsidRPr="007530C6" w:rsidRDefault="00B13304" w:rsidP="00932CDA"/>
    <w:p w14:paraId="5C75417F" w14:textId="77777777" w:rsidR="00B13304" w:rsidRPr="007530C6" w:rsidRDefault="00B13304" w:rsidP="00B13304">
      <w:pPr>
        <w:rPr>
          <w:rFonts w:cs="v5.0.0"/>
        </w:rPr>
      </w:pPr>
      <w:bookmarkStart w:id="2402"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rsidP="008B5CFA">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rsidP="008B5CFA">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rsidP="008B5CFA">
            <w:pPr>
              <w:pStyle w:val="TAH"/>
              <w:rPr>
                <w:kern w:val="2"/>
                <w:szCs w:val="22"/>
              </w:rPr>
            </w:pPr>
            <w:r w:rsidRPr="007530C6">
              <w:rPr>
                <w:i/>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rsidP="008B5CFA">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rsidP="008B5CFA">
            <w:pPr>
              <w:pStyle w:val="TAC"/>
              <w:rPr>
                <w:kern w:val="2"/>
                <w:szCs w:val="22"/>
              </w:rPr>
            </w:pPr>
            <w:r w:rsidRPr="007530C6">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rsidP="008B5CFA">
            <w:pPr>
              <w:pStyle w:val="TAC"/>
              <w:rPr>
                <w:i/>
                <w:kern w:val="2"/>
                <w:szCs w:val="22"/>
              </w:rPr>
            </w:pPr>
            <w:r w:rsidRPr="007530C6">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rsidP="008B5CFA">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rsidP="008B5CFA">
            <w:pPr>
              <w:pStyle w:val="TAC"/>
              <w:rPr>
                <w:kern w:val="2"/>
                <w:szCs w:val="22"/>
              </w:rPr>
            </w:pPr>
            <w:r w:rsidRPr="007530C6">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rsidP="008B5CFA">
            <w:pPr>
              <w:pStyle w:val="TAC"/>
              <w:rPr>
                <w:i/>
                <w:kern w:val="2"/>
                <w:szCs w:val="22"/>
              </w:rPr>
            </w:pPr>
            <w:r w:rsidRPr="007530C6">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rsidP="008B5CFA">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rsidP="008B5CFA">
            <w:pPr>
              <w:pStyle w:val="TAC"/>
              <w:rPr>
                <w:kern w:val="2"/>
                <w:szCs w:val="22"/>
              </w:rPr>
            </w:pPr>
            <w:r w:rsidRPr="007530C6">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rsidP="008B5CFA">
            <w:pPr>
              <w:pStyle w:val="TAC"/>
              <w:rPr>
                <w:kern w:val="2"/>
                <w:szCs w:val="22"/>
              </w:rPr>
            </w:pPr>
            <w:r w:rsidRPr="007530C6">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rsidP="008B5CFA">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rsidP="008B5CFA">
            <w:pPr>
              <w:pStyle w:val="TAC"/>
              <w:rPr>
                <w:kern w:val="2"/>
                <w:szCs w:val="22"/>
              </w:rPr>
            </w:pPr>
            <w:r w:rsidRPr="007530C6">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rsidP="008B5CFA">
            <w:pPr>
              <w:pStyle w:val="TAC"/>
              <w:rPr>
                <w:kern w:val="2"/>
                <w:szCs w:val="22"/>
              </w:rPr>
            </w:pPr>
            <w:r w:rsidRPr="007530C6">
              <w:t>6.25 kHz</w:t>
            </w:r>
          </w:p>
        </w:tc>
      </w:tr>
      <w:bookmarkEnd w:id="2402"/>
    </w:tbl>
    <w:p w14:paraId="6ED3E3C7" w14:textId="77777777" w:rsidR="00B13304" w:rsidRPr="007530C6" w:rsidRDefault="00B13304" w:rsidP="00932CDA"/>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rsidP="008B5CFA">
            <w:pPr>
              <w:pStyle w:val="TAH"/>
              <w:rPr>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rsidP="008B5CFA">
            <w:pPr>
              <w:pStyle w:val="TAH"/>
              <w:rPr>
                <w:kern w:val="2"/>
                <w:szCs w:val="22"/>
              </w:rPr>
            </w:pPr>
            <w:r w:rsidRPr="007530C6">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rsidP="008B5CFA">
            <w:pPr>
              <w:pStyle w:val="TAH"/>
              <w:rPr>
                <w:kern w:val="2"/>
                <w:szCs w:val="22"/>
              </w:rPr>
            </w:pPr>
            <w:r w:rsidRPr="007530C6">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rsidP="008B5CFA">
            <w:pPr>
              <w:pStyle w:val="TAC"/>
              <w:rPr>
                <w:kern w:val="2"/>
              </w:rPr>
            </w:pPr>
            <w:r w:rsidRPr="007530C6">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rsidP="008B5CFA">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rsidP="008B5CFA">
            <w:pPr>
              <w:pStyle w:val="TAC"/>
              <w:rPr>
                <w:rFonts w:cs="v5.0.0"/>
                <w:kern w:val="2"/>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rsidP="008B5CFA">
            <w:pPr>
              <w:pStyle w:val="TAC"/>
              <w:rPr>
                <w:kern w:val="2"/>
              </w:rPr>
            </w:pPr>
            <w:r w:rsidRPr="007530C6">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rsidP="008B5CFA">
            <w:pPr>
              <w:pStyle w:val="TAC"/>
              <w:rPr>
                <w:kern w:val="2"/>
              </w:rPr>
            </w:pPr>
            <w:r w:rsidRPr="007530C6">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rsidP="008B5CFA">
            <w:pPr>
              <w:pStyle w:val="TAC"/>
              <w:rPr>
                <w:rFonts w:cs="v5.0.0"/>
                <w:kern w:val="2"/>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rsidP="008B5CFA">
            <w:pPr>
              <w:pStyle w:val="TAC"/>
              <w:rPr>
                <w:kern w:val="2"/>
              </w:rPr>
            </w:pPr>
            <w:r w:rsidRPr="007530C6">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rsidP="008B5CFA">
            <w:pPr>
              <w:pStyle w:val="TAC"/>
              <w:rPr>
                <w:kern w:val="2"/>
              </w:rPr>
            </w:pPr>
            <w:r w:rsidRPr="007530C6">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rsidP="008B5CFA">
            <w:pPr>
              <w:pStyle w:val="TAC"/>
              <w:rPr>
                <w:rFonts w:cs="v5.0.0"/>
                <w:kern w:val="2"/>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rsidP="008B5CFA">
            <w:pPr>
              <w:pStyle w:val="TAC"/>
              <w:rPr>
                <w:kern w:val="2"/>
              </w:rPr>
            </w:pPr>
            <w:r w:rsidRPr="007530C6">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rsidP="008B5CFA">
            <w:pPr>
              <w:pStyle w:val="TAC"/>
              <w:rPr>
                <w:kern w:val="2"/>
              </w:rPr>
            </w:pPr>
            <w:r w:rsidRPr="007530C6">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rsidP="008B5CFA">
            <w:pPr>
              <w:pStyle w:val="TAC"/>
              <w:rPr>
                <w:rFonts w:cs="v5.0.0"/>
                <w:kern w:val="2"/>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rsidP="008B5CFA">
            <w:pPr>
              <w:pStyle w:val="TAC"/>
              <w:rPr>
                <w:kern w:val="2"/>
              </w:rPr>
            </w:pPr>
            <w:r w:rsidRPr="007530C6">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rsidP="008B5CFA">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rsidP="008B5CFA">
            <w:pPr>
              <w:pStyle w:val="TAC"/>
              <w:rPr>
                <w:rFonts w:cs="v5.0.0"/>
                <w:kern w:val="2"/>
                <w:szCs w:val="22"/>
              </w:rPr>
            </w:pPr>
          </w:p>
        </w:tc>
      </w:tr>
    </w:tbl>
    <w:p w14:paraId="739FC07E" w14:textId="77777777" w:rsidR="00B13304" w:rsidRPr="007530C6" w:rsidRDefault="00B13304" w:rsidP="00932CDA"/>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lastRenderedPageBreak/>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rsidP="008B5CFA">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rsidP="008B5CFA">
            <w:pPr>
              <w:pStyle w:val="TAH"/>
              <w:rPr>
                <w:kern w:val="2"/>
                <w:szCs w:val="22"/>
              </w:rPr>
            </w:pPr>
            <w:r w:rsidRPr="007530C6">
              <w:rPr>
                <w:i/>
              </w:rPr>
              <w:t>Measurement Bandwidth</w:t>
            </w:r>
            <w:r w:rsidRPr="007530C6">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rsidP="008B5CFA">
            <w:pPr>
              <w:pStyle w:val="TAH"/>
              <w:rPr>
                <w:kern w:val="2"/>
                <w:szCs w:val="22"/>
              </w:rPr>
            </w:pPr>
            <w:r w:rsidRPr="007530C6">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rsidP="008B5CFA">
            <w:pPr>
              <w:pStyle w:val="TAC"/>
              <w:rPr>
                <w:rFonts w:cs="v5.0.0"/>
                <w:kern w:val="2"/>
                <w:szCs w:val="22"/>
              </w:rPr>
            </w:pPr>
            <w:r w:rsidRPr="007530C6">
              <w:rPr>
                <w:noProof/>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rsidP="008B5CFA">
            <w:pPr>
              <w:pStyle w:val="TAC"/>
              <w:rPr>
                <w:rFonts w:cs="v5.0.0"/>
                <w:kern w:val="2"/>
                <w:szCs w:val="22"/>
              </w:rPr>
            </w:pPr>
            <w:r w:rsidRPr="007530C6">
              <w:rPr>
                <w:noProof/>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rsidP="008B5CFA">
            <w:pPr>
              <w:pStyle w:val="TAC"/>
              <w:rPr>
                <w:rFonts w:cs="v5.0.0"/>
                <w:kern w:val="2"/>
                <w:szCs w:val="22"/>
              </w:rPr>
            </w:pPr>
            <w:r w:rsidRPr="007530C6">
              <w:rPr>
                <w:rFonts w:cs="v5.0.0"/>
              </w:rPr>
              <w:t xml:space="preserve">Applicable 10 MHz from the assigned </w:t>
            </w:r>
            <w:r w:rsidRPr="007530C6">
              <w:rPr>
                <w:rFonts w:cs="v5.0.0"/>
                <w:i/>
              </w:rPr>
              <w:t>passband edge</w:t>
            </w:r>
            <w:r w:rsidRPr="007530C6">
              <w:rPr>
                <w:rFonts w:cs="v5.0.0"/>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rsidP="008B5CFA">
            <w:pPr>
              <w:pStyle w:val="TAC"/>
              <w:rPr>
                <w:noProof/>
                <w:kern w:val="2"/>
              </w:rPr>
            </w:pPr>
            <w:r w:rsidRPr="007530C6">
              <w:rPr>
                <w:noProof/>
              </w:rPr>
              <w:t>3100 MHz – 3530 MHz</w:t>
            </w:r>
          </w:p>
          <w:p w14:paraId="1A67DD78" w14:textId="77777777" w:rsidR="00B13304" w:rsidRPr="007530C6" w:rsidRDefault="00B13304" w:rsidP="008B5CFA">
            <w:pPr>
              <w:pStyle w:val="TAC"/>
              <w:rPr>
                <w:noProof/>
                <w:kern w:val="2"/>
              </w:rPr>
            </w:pPr>
            <w:r w:rsidRPr="007530C6">
              <w:rPr>
                <w:noProof/>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rsidP="008B5CFA">
            <w:pPr>
              <w:pStyle w:val="TAC"/>
              <w:rPr>
                <w:noProof/>
                <w:kern w:val="2"/>
              </w:rPr>
            </w:pPr>
            <w:r w:rsidRPr="007530C6">
              <w:rPr>
                <w:noProof/>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rsidP="008B5CFA">
            <w:pPr>
              <w:pStyle w:val="TAC"/>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lastRenderedPageBreak/>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17844" w14:textId="0E913794" w:rsidR="001D49A2" w:rsidRPr="007530C6" w:rsidRDefault="00B13304" w:rsidP="001D49A2">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8240C" w14:textId="1CB9C40D" w:rsidR="001D49A2" w:rsidRPr="007530C6" w:rsidRDefault="00B13304" w:rsidP="001D49A2">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D4C6" w14:textId="48CF789C" w:rsidR="001D49A2" w:rsidRPr="007530C6" w:rsidRDefault="00B13304" w:rsidP="001D49A2">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882F2" w14:textId="110ECD02" w:rsidR="001D49A2" w:rsidRPr="007530C6" w:rsidRDefault="00B13304" w:rsidP="001D49A2">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6F03B6D8" w:rsidR="00B13304"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8A6417" w14:textId="0F4CE22E" w:rsidR="00635A76" w:rsidRDefault="00635A76" w:rsidP="00635A76"/>
    <w:p w14:paraId="2FD15CE6" w14:textId="77777777" w:rsidR="00635A76" w:rsidRDefault="00635A76" w:rsidP="00635A76">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0DE5A113" w14:textId="77777777" w:rsidR="00635A76" w:rsidRDefault="00635A76" w:rsidP="00635A76">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35A76" w14:paraId="07914555" w14:textId="77777777" w:rsidTr="006256A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D610E40" w14:textId="77777777" w:rsidR="00635A76" w:rsidRDefault="00635A76" w:rsidP="006256AC">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F6C7781" w14:textId="77777777" w:rsidR="00635A76" w:rsidRDefault="00635A76" w:rsidP="006256AC">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3169EE" w14:textId="77777777" w:rsidR="00635A76" w:rsidRDefault="00635A76" w:rsidP="006256AC">
            <w:pPr>
              <w:pStyle w:val="TAH"/>
              <w:rPr>
                <w:rFonts w:cs="v5.0.0"/>
              </w:rPr>
            </w:pPr>
            <w:r>
              <w:rPr>
                <w:rFonts w:cs="Arial"/>
              </w:rPr>
              <w:t>Declared emission level (</w:t>
            </w:r>
            <w:r>
              <w:rPr>
                <w:rFonts w:cs="v5.0.0"/>
              </w:rPr>
              <w:t xml:space="preserve">dBW) </w:t>
            </w:r>
          </w:p>
          <w:p w14:paraId="75B98FAC" w14:textId="77777777" w:rsidR="00635A76" w:rsidRDefault="00635A76" w:rsidP="006256AC">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AC9ACDF" w14:textId="77777777" w:rsidR="00635A76" w:rsidRDefault="00635A76" w:rsidP="006256AC">
            <w:pPr>
              <w:pStyle w:val="TAH"/>
              <w:rPr>
                <w:rFonts w:cs="v5.0.0"/>
              </w:rPr>
            </w:pPr>
            <w:r>
              <w:rPr>
                <w:rFonts w:cs="Arial"/>
              </w:rPr>
              <w:t>Declared emission level (</w:t>
            </w:r>
            <w:r>
              <w:rPr>
                <w:rFonts w:cs="v5.0.0"/>
              </w:rPr>
              <w:t>dBW) of discrete emissions of less than 700 Hz bandwidth</w:t>
            </w:r>
          </w:p>
          <w:p w14:paraId="55F9DCB9" w14:textId="77777777" w:rsidR="00635A76" w:rsidRDefault="00635A76" w:rsidP="006256AC">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D958CD5" w14:textId="77777777" w:rsidR="00635A76" w:rsidRDefault="00635A76" w:rsidP="006256AC">
            <w:pPr>
              <w:pStyle w:val="TAH"/>
            </w:pPr>
            <w:r>
              <w:t>Declared emission level (dBW) of discrete emissions of less than 2 kHz bandwidth</w:t>
            </w:r>
          </w:p>
          <w:p w14:paraId="1D48A93D" w14:textId="77777777" w:rsidR="00635A76" w:rsidRDefault="00635A76" w:rsidP="006256AC">
            <w:pPr>
              <w:pStyle w:val="TAH"/>
              <w:rPr>
                <w:rFonts w:cs="Arial"/>
              </w:rPr>
            </w:pPr>
            <w:r>
              <w:t>(Measurement bandwidth = 1 kHz)</w:t>
            </w:r>
          </w:p>
        </w:tc>
      </w:tr>
      <w:tr w:rsidR="00635A76" w14:paraId="17A8C65C" w14:textId="77777777" w:rsidTr="006256AC">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B1D7BE2" w14:textId="77777777" w:rsidR="00635A76" w:rsidRDefault="00635A76" w:rsidP="006256AC">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5267B2B" w14:textId="77777777" w:rsidR="00635A76" w:rsidRDefault="00635A76" w:rsidP="006256AC">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10501A62" w14:textId="77777777" w:rsidR="00635A76" w:rsidRDefault="00635A76" w:rsidP="006256AC">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6C10DB72" w14:textId="77777777" w:rsidR="00635A76" w:rsidRDefault="00635A76" w:rsidP="006256AC">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5DBF86F1" w14:textId="77777777" w:rsidR="00635A76" w:rsidRDefault="00635A76" w:rsidP="006256AC">
            <w:pPr>
              <w:pStyle w:val="TAC"/>
              <w:rPr>
                <w:rFonts w:cs="Arial"/>
              </w:rPr>
            </w:pPr>
            <w:r>
              <w:t>P</w:t>
            </w:r>
            <w:r>
              <w:rPr>
                <w:vertAlign w:val="subscript"/>
              </w:rPr>
              <w:t>EM,n54,f</w:t>
            </w:r>
          </w:p>
        </w:tc>
      </w:tr>
      <w:tr w:rsidR="00635A76" w14:paraId="2A4AB32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0CE8619"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DFB3C48" w14:textId="77777777" w:rsidR="00635A76" w:rsidRDefault="00635A76" w:rsidP="006256AC">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A446FC5" w14:textId="77777777" w:rsidR="00635A76" w:rsidRDefault="00635A76" w:rsidP="006256AC">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E80BBB2" w14:textId="77777777" w:rsidR="00635A76" w:rsidRDefault="00635A76" w:rsidP="006256AC">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5BAD816A" w14:textId="77777777" w:rsidR="00635A76" w:rsidRDefault="00635A76" w:rsidP="006256AC">
            <w:pPr>
              <w:pStyle w:val="TAC"/>
              <w:rPr>
                <w:rFonts w:cs="Arial"/>
              </w:rPr>
            </w:pPr>
          </w:p>
        </w:tc>
      </w:tr>
      <w:tr w:rsidR="00635A76" w14:paraId="64D666F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EC69085"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2A2F323" w14:textId="77777777" w:rsidR="00635A76" w:rsidRDefault="00635A76" w:rsidP="006256AC">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0568816" w14:textId="77777777" w:rsidR="00635A76" w:rsidRDefault="00635A76" w:rsidP="006256AC">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2AFB64B" w14:textId="77777777" w:rsidR="00635A76" w:rsidRDefault="00635A76" w:rsidP="006256AC">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69F1304A" w14:textId="77777777" w:rsidR="00635A76" w:rsidRDefault="00635A76" w:rsidP="006256AC">
            <w:pPr>
              <w:pStyle w:val="TAC"/>
              <w:rPr>
                <w:rFonts w:cs="Arial"/>
              </w:rPr>
            </w:pPr>
          </w:p>
        </w:tc>
      </w:tr>
    </w:tbl>
    <w:p w14:paraId="6C39B8A2" w14:textId="77777777" w:rsidR="00635A76" w:rsidRDefault="00635A76" w:rsidP="00635A76">
      <w:bookmarkStart w:id="2403" w:name="_Toc21093201"/>
      <w:bookmarkStart w:id="2404" w:name="_Toc29762730"/>
      <w:bookmarkStart w:id="2405" w:name="_Toc36025905"/>
      <w:bookmarkStart w:id="2406" w:name="_Toc44584775"/>
      <w:bookmarkStart w:id="2407" w:name="_Toc45869068"/>
      <w:bookmarkStart w:id="2408" w:name="_Toc52553627"/>
      <w:bookmarkStart w:id="2409" w:name="_Toc61111874"/>
      <w:bookmarkStart w:id="2410" w:name="_Toc61125956"/>
      <w:bookmarkStart w:id="2411" w:name="_Toc61126117"/>
    </w:p>
    <w:p w14:paraId="10380026" w14:textId="15D374EF" w:rsidR="00635A76" w:rsidRDefault="00635A76" w:rsidP="00635A76">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2403"/>
      <w:bookmarkEnd w:id="2404"/>
      <w:bookmarkEnd w:id="2405"/>
      <w:bookmarkEnd w:id="2406"/>
      <w:bookmarkEnd w:id="2407"/>
      <w:bookmarkEnd w:id="2408"/>
      <w:bookmarkEnd w:id="2409"/>
      <w:bookmarkEnd w:id="2410"/>
      <w:bookmarkEnd w:id="2411"/>
    </w:p>
    <w:p w14:paraId="349620EE" w14:textId="77777777" w:rsidR="00635A76" w:rsidRPr="007530C6" w:rsidRDefault="00635A76" w:rsidP="00635A76"/>
    <w:p w14:paraId="39D78EDD" w14:textId="77777777" w:rsidR="00B13304" w:rsidRPr="007530C6" w:rsidRDefault="00B13304" w:rsidP="00DF0829">
      <w:pPr>
        <w:pStyle w:val="Heading5"/>
        <w:rPr>
          <w:rFonts w:eastAsia="SimSun"/>
        </w:rPr>
      </w:pPr>
      <w:bookmarkStart w:id="2412" w:name="_Toc121820301"/>
      <w:bookmarkStart w:id="2413" w:name="_Toc124158051"/>
      <w:bookmarkStart w:id="2414" w:name="_Toc130560628"/>
      <w:bookmarkStart w:id="2415" w:name="_Toc137470271"/>
      <w:bookmarkStart w:id="2416" w:name="_Toc138884664"/>
      <w:bookmarkStart w:id="2417" w:name="_Toc145511072"/>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412"/>
      <w:bookmarkEnd w:id="2413"/>
      <w:bookmarkEnd w:id="2414"/>
      <w:bookmarkEnd w:id="2415"/>
      <w:bookmarkEnd w:id="2416"/>
      <w:bookmarkEnd w:id="2417"/>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635A76" w:rsidRPr="007530C6" w14:paraId="6DC1744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5A7444F2" w14:textId="35862956" w:rsidR="00635A76" w:rsidRPr="007530C6" w:rsidRDefault="00635A76" w:rsidP="00635A76">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85CD09" w14:textId="76EC9E55" w:rsidR="00635A76" w:rsidRPr="007530C6" w:rsidRDefault="00635A76" w:rsidP="00635A76">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792EE" w14:textId="6E8317C4" w:rsidR="00635A76" w:rsidRPr="007530C6" w:rsidRDefault="00635A76" w:rsidP="00635A76">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6CAB4B" w14:textId="3633A1D4" w:rsidR="00635A76" w:rsidRPr="007530C6" w:rsidRDefault="00635A76" w:rsidP="00635A76">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1FF45F99" w14:textId="75D423F2" w:rsidR="00635A76" w:rsidRPr="007530C6" w:rsidRDefault="00635A76" w:rsidP="00635A76">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43417" w14:textId="6673E443" w:rsidR="00635A76" w:rsidRPr="007530C6" w:rsidRDefault="00635A76" w:rsidP="00635A76">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4F4973" w14:textId="0708C72B" w:rsidR="00635A76" w:rsidRPr="007530C6" w:rsidRDefault="00635A76" w:rsidP="00635A76">
            <w:pPr>
              <w:pStyle w:val="TAC"/>
              <w:rPr>
                <w:rFonts w:eastAsia="SimSun" w:cs="Arial"/>
                <w:kern w:val="2"/>
                <w:szCs w:val="22"/>
              </w:rPr>
            </w:pPr>
            <w:r>
              <w:rPr>
                <w:rFonts w:cs="Arial"/>
              </w:rPr>
              <w:t>This is not applicable to repeater operating in Band n5</w:t>
            </w:r>
            <w:r>
              <w:rPr>
                <w:rFonts w:cs="Arial"/>
                <w:lang w:eastAsia="zh-CN"/>
              </w:rPr>
              <w:t>4</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635A76" w:rsidRPr="007530C6" w14:paraId="6C4EDE61"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71498EE0" w14:textId="30ED2024" w:rsidR="00635A76" w:rsidRDefault="00635A76" w:rsidP="00635A76">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2DFB2136" w14:textId="13F6C598" w:rsidR="00635A76" w:rsidRDefault="00635A76" w:rsidP="00635A76">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635D595" w14:textId="7D071AC0" w:rsidR="00635A76" w:rsidRDefault="00635A76" w:rsidP="00635A76">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A4F7B1D" w14:textId="149A4358" w:rsidR="00635A76" w:rsidRDefault="00635A76" w:rsidP="00635A7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32D409" w14:textId="7D1649BA" w:rsidR="00635A76" w:rsidRDefault="00635A76" w:rsidP="00635A76">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26FD4892" w14:textId="5B175EB4" w:rsidR="00635A76" w:rsidRDefault="00635A76" w:rsidP="00635A7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D5C0B6" w14:textId="77777777" w:rsidR="00635A76" w:rsidRDefault="00635A76" w:rsidP="00635A76">
            <w:pPr>
              <w:pStyle w:val="TAC"/>
              <w:rPr>
                <w:lang w:eastAsia="ko-KR"/>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418" w:name="_Toc82595282"/>
      <w:bookmarkStart w:id="2419" w:name="_Toc76545179"/>
      <w:bookmarkStart w:id="2420" w:name="_Toc75242833"/>
      <w:bookmarkStart w:id="2421" w:name="_Toc74961923"/>
      <w:bookmarkStart w:id="2422" w:name="_Toc66728119"/>
      <w:bookmarkStart w:id="2423" w:name="_Toc61182805"/>
      <w:bookmarkStart w:id="2424" w:name="_Toc58862812"/>
      <w:bookmarkStart w:id="2425" w:name="_Toc58860308"/>
      <w:bookmarkStart w:id="2426" w:name="_Toc53182567"/>
      <w:bookmarkStart w:id="2427" w:name="_Toc45884544"/>
      <w:bookmarkStart w:id="2428" w:name="_Toc37272298"/>
      <w:bookmarkStart w:id="2429" w:name="_Toc36645244"/>
      <w:bookmarkStart w:id="2430" w:name="_Toc29809859"/>
      <w:bookmarkStart w:id="2431" w:name="_Toc21100061"/>
      <w:bookmarkStart w:id="2432" w:name="_Toc120613182"/>
      <w:bookmarkStart w:id="2433" w:name="_Toc121756726"/>
      <w:bookmarkStart w:id="2434" w:name="_Toc121820302"/>
      <w:bookmarkStart w:id="2435" w:name="_Toc124158052"/>
      <w:bookmarkStart w:id="2436" w:name="_Toc130560629"/>
      <w:bookmarkStart w:id="2437" w:name="_Toc137470272"/>
      <w:bookmarkStart w:id="2438" w:name="_Toc138884665"/>
      <w:bookmarkStart w:id="2439" w:name="_Toc145511073"/>
      <w:r w:rsidRPr="007530C6">
        <w:t>6.5.5</w:t>
      </w:r>
      <w:r w:rsidRPr="007530C6">
        <w:tab/>
        <w:t>Receiver spurious emissions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588973DC" w14:textId="77777777" w:rsidR="00B13304" w:rsidRPr="007530C6" w:rsidRDefault="00B13304" w:rsidP="00B13304">
      <w:pPr>
        <w:pStyle w:val="Heading4"/>
      </w:pPr>
      <w:bookmarkStart w:id="2440" w:name="_Toc82595283"/>
      <w:bookmarkStart w:id="2441" w:name="_Toc76545180"/>
      <w:bookmarkStart w:id="2442" w:name="_Toc75242834"/>
      <w:bookmarkStart w:id="2443" w:name="_Toc74961924"/>
      <w:bookmarkStart w:id="2444" w:name="_Toc66728120"/>
      <w:bookmarkStart w:id="2445" w:name="_Toc61182806"/>
      <w:bookmarkStart w:id="2446" w:name="_Toc58862813"/>
      <w:bookmarkStart w:id="2447" w:name="_Toc58860309"/>
      <w:bookmarkStart w:id="2448" w:name="_Toc53182568"/>
      <w:bookmarkStart w:id="2449" w:name="_Toc45884545"/>
      <w:bookmarkStart w:id="2450" w:name="_Toc37272299"/>
      <w:bookmarkStart w:id="2451" w:name="_Toc36645245"/>
      <w:bookmarkStart w:id="2452" w:name="_Toc29809860"/>
      <w:bookmarkStart w:id="2453" w:name="_Toc21100062"/>
      <w:bookmarkStart w:id="2454" w:name="_Toc120613183"/>
      <w:bookmarkStart w:id="2455" w:name="_Toc121756727"/>
      <w:bookmarkStart w:id="2456" w:name="_Toc121820303"/>
      <w:bookmarkStart w:id="2457" w:name="_Toc124158053"/>
      <w:bookmarkStart w:id="2458" w:name="_Toc130560630"/>
      <w:bookmarkStart w:id="2459" w:name="_Toc137470273"/>
      <w:bookmarkStart w:id="2460" w:name="_Toc138884666"/>
      <w:bookmarkStart w:id="2461" w:name="_Toc145511074"/>
      <w:r w:rsidRPr="007530C6">
        <w:t>6.5.5.1</w:t>
      </w:r>
      <w:r w:rsidRPr="007530C6">
        <w:tab/>
        <w:t>Definition and applicability</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2C2E9398" w14:textId="77777777" w:rsidR="00B13304" w:rsidRPr="007530C6" w:rsidRDefault="00B13304" w:rsidP="00B13304">
      <w:pPr>
        <w:rPr>
          <w:rFonts w:eastAsia="MS Mincho"/>
        </w:rPr>
      </w:pPr>
      <w:bookmarkStart w:id="2462" w:name="_Toc82595284"/>
      <w:bookmarkStart w:id="2463" w:name="_Toc76545181"/>
      <w:bookmarkStart w:id="2464" w:name="_Toc75242835"/>
      <w:bookmarkStart w:id="2465" w:name="_Toc74961925"/>
      <w:bookmarkStart w:id="2466" w:name="_Toc66728121"/>
      <w:bookmarkStart w:id="2467" w:name="_Toc61182807"/>
      <w:bookmarkStart w:id="2468" w:name="_Toc58862814"/>
      <w:bookmarkStart w:id="2469" w:name="_Toc58860310"/>
      <w:bookmarkStart w:id="2470" w:name="_Toc53182569"/>
      <w:bookmarkStart w:id="2471" w:name="_Toc45884546"/>
      <w:bookmarkStart w:id="2472" w:name="_Toc37272300"/>
      <w:bookmarkStart w:id="2473" w:name="_Toc36645246"/>
      <w:bookmarkStart w:id="2474" w:name="_Toc29809861"/>
      <w:bookmarkStart w:id="2475"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476" w:name="_Toc120613184"/>
      <w:bookmarkStart w:id="2477" w:name="_Toc121756728"/>
      <w:bookmarkStart w:id="2478" w:name="_Toc121820304"/>
      <w:bookmarkStart w:id="2479" w:name="_Toc124158054"/>
      <w:bookmarkStart w:id="2480" w:name="_Toc130560631"/>
      <w:bookmarkStart w:id="2481" w:name="_Toc137470274"/>
      <w:bookmarkStart w:id="2482" w:name="_Toc138884667"/>
      <w:bookmarkStart w:id="2483" w:name="_Toc145511075"/>
      <w:r w:rsidRPr="007530C6">
        <w:t>6.5.5.2</w:t>
      </w:r>
      <w:r w:rsidRPr="007530C6">
        <w:tab/>
        <w:t>Minimum requirement</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484" w:name="_Toc82595285"/>
      <w:bookmarkStart w:id="2485" w:name="_Toc76545182"/>
      <w:bookmarkStart w:id="2486" w:name="_Toc75242836"/>
      <w:bookmarkStart w:id="2487" w:name="_Toc74961926"/>
      <w:bookmarkStart w:id="2488" w:name="_Toc66728122"/>
      <w:bookmarkStart w:id="2489" w:name="_Toc61182808"/>
      <w:bookmarkStart w:id="2490" w:name="_Toc58862815"/>
      <w:bookmarkStart w:id="2491" w:name="_Toc58860311"/>
      <w:bookmarkStart w:id="2492" w:name="_Toc53182570"/>
      <w:bookmarkStart w:id="2493" w:name="_Toc45884547"/>
      <w:bookmarkStart w:id="2494" w:name="_Toc37272301"/>
      <w:bookmarkStart w:id="2495" w:name="_Toc36645247"/>
      <w:bookmarkStart w:id="2496" w:name="_Toc29809862"/>
      <w:bookmarkStart w:id="2497" w:name="_Toc21100064"/>
      <w:bookmarkStart w:id="2498" w:name="_Toc120613185"/>
      <w:bookmarkStart w:id="2499" w:name="_Toc121756729"/>
      <w:bookmarkStart w:id="2500" w:name="_Toc121820305"/>
      <w:bookmarkStart w:id="2501" w:name="_Toc124158055"/>
      <w:bookmarkStart w:id="2502" w:name="_Toc130560632"/>
      <w:bookmarkStart w:id="2503" w:name="_Toc137470275"/>
      <w:bookmarkStart w:id="2504" w:name="_Toc138884668"/>
      <w:bookmarkStart w:id="2505" w:name="_Toc145511076"/>
      <w:r w:rsidRPr="007530C6">
        <w:t>6.5.5.3</w:t>
      </w:r>
      <w:r w:rsidRPr="007530C6">
        <w:tab/>
        <w:t>Test purpose</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506" w:name="_Toc82595286"/>
      <w:bookmarkStart w:id="2507" w:name="_Toc76545183"/>
      <w:bookmarkStart w:id="2508" w:name="_Toc75242837"/>
      <w:bookmarkStart w:id="2509" w:name="_Toc74961927"/>
      <w:bookmarkStart w:id="2510" w:name="_Toc66728123"/>
      <w:bookmarkStart w:id="2511" w:name="_Toc61182809"/>
      <w:bookmarkStart w:id="2512" w:name="_Toc58862816"/>
      <w:bookmarkStart w:id="2513" w:name="_Toc58860312"/>
      <w:bookmarkStart w:id="2514" w:name="_Toc53182571"/>
      <w:bookmarkStart w:id="2515" w:name="_Toc45884548"/>
      <w:bookmarkStart w:id="2516" w:name="_Toc37272302"/>
      <w:bookmarkStart w:id="2517" w:name="_Toc36645248"/>
      <w:bookmarkStart w:id="2518" w:name="_Toc29809863"/>
      <w:bookmarkStart w:id="2519" w:name="_Toc21100065"/>
      <w:bookmarkStart w:id="2520" w:name="_Toc120613186"/>
      <w:bookmarkStart w:id="2521" w:name="_Toc121756730"/>
      <w:bookmarkStart w:id="2522" w:name="_Toc121820306"/>
      <w:bookmarkStart w:id="2523" w:name="_Toc124158056"/>
      <w:bookmarkStart w:id="2524" w:name="_Toc130560633"/>
      <w:bookmarkStart w:id="2525" w:name="_Toc137470276"/>
      <w:bookmarkStart w:id="2526" w:name="_Toc138884669"/>
      <w:bookmarkStart w:id="2527" w:name="_Toc145511077"/>
      <w:r w:rsidRPr="007530C6">
        <w:t>6.5.5.4</w:t>
      </w:r>
      <w:r w:rsidRPr="007530C6">
        <w:tab/>
        <w:t>Method of test</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75BD9FF" w14:textId="77777777" w:rsidR="00B13304" w:rsidRPr="007530C6" w:rsidRDefault="00B13304" w:rsidP="00B13304">
      <w:pPr>
        <w:pStyle w:val="Heading5"/>
      </w:pPr>
      <w:bookmarkStart w:id="2528" w:name="_Toc82595287"/>
      <w:bookmarkStart w:id="2529" w:name="_Toc76545184"/>
      <w:bookmarkStart w:id="2530" w:name="_Toc75242838"/>
      <w:bookmarkStart w:id="2531" w:name="_Toc74961928"/>
      <w:bookmarkStart w:id="2532" w:name="_Toc66728124"/>
      <w:bookmarkStart w:id="2533" w:name="_Toc61182810"/>
      <w:bookmarkStart w:id="2534" w:name="_Toc58862817"/>
      <w:bookmarkStart w:id="2535" w:name="_Toc58860313"/>
      <w:bookmarkStart w:id="2536" w:name="_Toc53182572"/>
      <w:bookmarkStart w:id="2537" w:name="_Toc45884549"/>
      <w:bookmarkStart w:id="2538" w:name="_Toc37272303"/>
      <w:bookmarkStart w:id="2539" w:name="_Toc36645249"/>
      <w:bookmarkStart w:id="2540" w:name="_Toc29809864"/>
      <w:bookmarkStart w:id="2541" w:name="_Toc21100066"/>
      <w:bookmarkStart w:id="2542" w:name="_Toc120613187"/>
      <w:bookmarkStart w:id="2543" w:name="_Toc121756731"/>
      <w:bookmarkStart w:id="2544" w:name="_Toc121820307"/>
      <w:bookmarkStart w:id="2545" w:name="_Toc124158057"/>
      <w:bookmarkStart w:id="2546" w:name="_Toc130560634"/>
      <w:bookmarkStart w:id="2547" w:name="_Toc137470277"/>
      <w:bookmarkStart w:id="2548" w:name="_Toc138884670"/>
      <w:bookmarkStart w:id="2549" w:name="_Toc145511078"/>
      <w:r w:rsidRPr="007530C6">
        <w:t>6.5.5.4.1</w:t>
      </w:r>
      <w:r w:rsidRPr="007530C6">
        <w:tab/>
        <w:t>Initial conditions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550" w:name="_Toc82595288"/>
      <w:bookmarkStart w:id="2551" w:name="_Toc76545185"/>
      <w:bookmarkStart w:id="2552" w:name="_Toc75242839"/>
      <w:bookmarkStart w:id="2553" w:name="_Toc74961929"/>
      <w:bookmarkStart w:id="2554" w:name="_Toc66728125"/>
      <w:bookmarkStart w:id="2555" w:name="_Toc61182811"/>
      <w:bookmarkStart w:id="2556" w:name="_Toc58862818"/>
      <w:bookmarkStart w:id="2557" w:name="_Toc58860314"/>
      <w:bookmarkStart w:id="2558" w:name="_Toc53182573"/>
      <w:bookmarkStart w:id="2559" w:name="_Toc45884550"/>
      <w:bookmarkStart w:id="2560" w:name="_Toc37272304"/>
      <w:bookmarkStart w:id="2561" w:name="_Toc36645250"/>
      <w:bookmarkStart w:id="2562" w:name="_Toc29809865"/>
      <w:bookmarkStart w:id="2563" w:name="_Toc21100067"/>
      <w:bookmarkStart w:id="2564" w:name="_Toc120613188"/>
      <w:bookmarkStart w:id="2565" w:name="_Toc121756732"/>
      <w:bookmarkStart w:id="2566" w:name="_Toc121820308"/>
      <w:bookmarkStart w:id="2567" w:name="_Toc124158058"/>
      <w:bookmarkStart w:id="2568" w:name="_Toc130560635"/>
      <w:bookmarkStart w:id="2569" w:name="_Toc137470278"/>
      <w:bookmarkStart w:id="2570" w:name="_Toc138884671"/>
      <w:bookmarkStart w:id="2571" w:name="_Toc145511079"/>
      <w:r w:rsidRPr="007530C6">
        <w:t>6.5.5.4.2</w:t>
      </w:r>
      <w:r w:rsidRPr="007530C6">
        <w:tab/>
        <w:t>Procedure</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572" w:name="_Toc82595289"/>
      <w:bookmarkStart w:id="2573" w:name="_Toc76545186"/>
      <w:bookmarkStart w:id="2574" w:name="_Toc75242840"/>
      <w:bookmarkStart w:id="2575" w:name="_Toc74961930"/>
      <w:bookmarkStart w:id="2576" w:name="_Toc66728126"/>
      <w:bookmarkStart w:id="2577" w:name="_Toc61182812"/>
      <w:bookmarkStart w:id="2578" w:name="_Toc58862819"/>
      <w:bookmarkStart w:id="2579" w:name="_Toc58860315"/>
      <w:bookmarkStart w:id="2580" w:name="_Toc53182574"/>
      <w:bookmarkStart w:id="2581" w:name="_Toc45884551"/>
      <w:bookmarkStart w:id="2582" w:name="_Toc37272305"/>
      <w:bookmarkStart w:id="2583" w:name="_Toc36645251"/>
      <w:bookmarkStart w:id="2584" w:name="_Toc29809866"/>
      <w:bookmarkStart w:id="2585" w:name="_Toc21100068"/>
      <w:bookmarkStart w:id="2586" w:name="_Toc120613189"/>
      <w:bookmarkStart w:id="2587" w:name="_Toc121756733"/>
      <w:bookmarkStart w:id="2588" w:name="_Toc121820309"/>
      <w:bookmarkStart w:id="2589" w:name="_Toc124158059"/>
      <w:bookmarkStart w:id="2590" w:name="_Toc130560636"/>
      <w:bookmarkStart w:id="2591" w:name="_Toc137470279"/>
      <w:bookmarkStart w:id="2592" w:name="_Toc138884672"/>
      <w:bookmarkStart w:id="2593" w:name="_Toc145511080"/>
      <w:r w:rsidRPr="007530C6">
        <w:t>6.5.5.5</w:t>
      </w:r>
      <w:r w:rsidRPr="007530C6">
        <w:tab/>
        <w:t>Test requirements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594" w:name="_Toc97737208"/>
      <w:bookmarkStart w:id="2595" w:name="_Toc120613190"/>
      <w:bookmarkStart w:id="2596" w:name="_Toc121756734"/>
      <w:bookmarkStart w:id="2597" w:name="_Toc121820310"/>
      <w:bookmarkStart w:id="2598" w:name="_Toc124158060"/>
      <w:bookmarkStart w:id="2599" w:name="_Toc130560637"/>
      <w:bookmarkStart w:id="2600" w:name="_Toc137470280"/>
      <w:bookmarkStart w:id="2601" w:name="_Toc138884673"/>
      <w:bookmarkStart w:id="2602" w:name="_Toc145511081"/>
      <w:r w:rsidRPr="007530C6">
        <w:t>6.</w:t>
      </w:r>
      <w:r w:rsidRPr="007530C6">
        <w:rPr>
          <w:lang w:eastAsia="zh-CN"/>
        </w:rPr>
        <w:t>6</w:t>
      </w:r>
      <w:r w:rsidRPr="007530C6">
        <w:tab/>
      </w:r>
      <w:r w:rsidR="00E218A0">
        <w:t xml:space="preserve">Repeater </w:t>
      </w:r>
      <w:r w:rsidRPr="007530C6">
        <w:rPr>
          <w:lang w:eastAsia="zh-CN"/>
        </w:rPr>
        <w:t>Error Vector Magnitude</w:t>
      </w:r>
      <w:bookmarkEnd w:id="2594"/>
      <w:bookmarkEnd w:id="2595"/>
      <w:bookmarkEnd w:id="2596"/>
      <w:bookmarkEnd w:id="2597"/>
      <w:bookmarkEnd w:id="2598"/>
      <w:bookmarkEnd w:id="2599"/>
      <w:bookmarkEnd w:id="2600"/>
      <w:bookmarkEnd w:id="2601"/>
      <w:bookmarkEnd w:id="2602"/>
    </w:p>
    <w:p w14:paraId="564ADCE3" w14:textId="24957DAF" w:rsidR="00431900" w:rsidRPr="007530C6" w:rsidRDefault="00431900" w:rsidP="00431900">
      <w:pPr>
        <w:pStyle w:val="Heading3"/>
      </w:pPr>
      <w:bookmarkStart w:id="2603" w:name="_Toc120613191"/>
      <w:bookmarkStart w:id="2604" w:name="_Toc121756735"/>
      <w:bookmarkStart w:id="2605" w:name="_Toc121820311"/>
      <w:bookmarkStart w:id="2606" w:name="_Toc124158061"/>
      <w:bookmarkStart w:id="2607" w:name="_Toc130560638"/>
      <w:bookmarkStart w:id="2608" w:name="_Toc137470281"/>
      <w:bookmarkStart w:id="2609" w:name="_Toc138884674"/>
      <w:bookmarkStart w:id="2610" w:name="_Toc145511082"/>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603"/>
      <w:bookmarkEnd w:id="2604"/>
      <w:bookmarkEnd w:id="2605"/>
      <w:bookmarkEnd w:id="2606"/>
      <w:bookmarkEnd w:id="2607"/>
      <w:bookmarkEnd w:id="2608"/>
      <w:bookmarkEnd w:id="2609"/>
      <w:bookmarkEnd w:id="2610"/>
    </w:p>
    <w:p w14:paraId="1108CC68" w14:textId="77777777" w:rsidR="00431900" w:rsidRPr="007530C6" w:rsidRDefault="00431900" w:rsidP="00431900">
      <w:pPr>
        <w:pStyle w:val="Heading4"/>
      </w:pPr>
      <w:bookmarkStart w:id="2611" w:name="_Toc120613192"/>
      <w:bookmarkStart w:id="2612" w:name="_Toc121756736"/>
      <w:bookmarkStart w:id="2613" w:name="_Toc121820312"/>
      <w:bookmarkStart w:id="2614" w:name="_Toc124158062"/>
      <w:bookmarkStart w:id="2615" w:name="_Toc130560639"/>
      <w:bookmarkStart w:id="2616" w:name="_Toc137470282"/>
      <w:bookmarkStart w:id="2617" w:name="_Toc138884675"/>
      <w:bookmarkStart w:id="2618" w:name="_Toc145511083"/>
      <w:r w:rsidRPr="007530C6">
        <w:t>6.6.1.1</w:t>
      </w:r>
      <w:r w:rsidRPr="007530C6">
        <w:tab/>
        <w:t>General</w:t>
      </w:r>
      <w:bookmarkEnd w:id="2611"/>
      <w:bookmarkEnd w:id="2612"/>
      <w:bookmarkEnd w:id="2613"/>
      <w:bookmarkEnd w:id="2614"/>
      <w:bookmarkEnd w:id="2615"/>
      <w:bookmarkEnd w:id="2616"/>
      <w:bookmarkEnd w:id="2617"/>
      <w:bookmarkEnd w:id="2618"/>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619" w:name="_Hlk95332295"/>
      <w:r w:rsidRPr="007530C6">
        <w:t xml:space="preserve">This difference is called the error vector. </w:t>
      </w:r>
      <w:bookmarkEnd w:id="2619"/>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620" w:name="_Toc120613193"/>
      <w:bookmarkStart w:id="2621" w:name="_Toc121756737"/>
      <w:bookmarkStart w:id="2622" w:name="_Toc121820313"/>
      <w:bookmarkStart w:id="2623" w:name="_Toc124158063"/>
      <w:bookmarkStart w:id="2624" w:name="_Toc130560640"/>
      <w:bookmarkStart w:id="2625" w:name="_Toc137470283"/>
      <w:bookmarkStart w:id="2626" w:name="_Toc138884676"/>
      <w:bookmarkStart w:id="2627" w:name="_Toc145511084"/>
      <w:r w:rsidRPr="007530C6">
        <w:t>6.6.1.2</w:t>
      </w:r>
      <w:r w:rsidRPr="007530C6">
        <w:tab/>
        <w:t>Minimum requirements</w:t>
      </w:r>
      <w:bookmarkEnd w:id="2620"/>
      <w:bookmarkEnd w:id="2621"/>
      <w:bookmarkEnd w:id="2622"/>
      <w:bookmarkEnd w:id="2623"/>
      <w:bookmarkEnd w:id="2624"/>
      <w:bookmarkEnd w:id="2625"/>
      <w:bookmarkEnd w:id="2626"/>
      <w:bookmarkEnd w:id="2627"/>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628" w:name="_Toc120613194"/>
      <w:bookmarkStart w:id="2629" w:name="_Toc121756738"/>
      <w:bookmarkStart w:id="2630" w:name="_Toc121820314"/>
      <w:bookmarkStart w:id="2631" w:name="_Toc124158064"/>
      <w:bookmarkStart w:id="2632" w:name="_Toc130560641"/>
      <w:bookmarkStart w:id="2633" w:name="_Toc137470284"/>
      <w:bookmarkStart w:id="2634" w:name="_Toc138884677"/>
      <w:bookmarkStart w:id="2635" w:name="_Toc145511085"/>
      <w:r w:rsidRPr="007530C6">
        <w:lastRenderedPageBreak/>
        <w:t>6.6.1.3</w:t>
      </w:r>
      <w:r w:rsidRPr="007530C6">
        <w:tab/>
        <w:t>Test purpose</w:t>
      </w:r>
      <w:bookmarkEnd w:id="2628"/>
      <w:bookmarkEnd w:id="2629"/>
      <w:bookmarkEnd w:id="2630"/>
      <w:bookmarkEnd w:id="2631"/>
      <w:bookmarkEnd w:id="2632"/>
      <w:bookmarkEnd w:id="2633"/>
      <w:bookmarkEnd w:id="2634"/>
      <w:bookmarkEnd w:id="2635"/>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636" w:name="_Toc120613195"/>
      <w:bookmarkStart w:id="2637" w:name="_Toc121756739"/>
      <w:bookmarkStart w:id="2638" w:name="_Toc121820315"/>
      <w:bookmarkStart w:id="2639" w:name="_Toc124158065"/>
      <w:bookmarkStart w:id="2640" w:name="_Toc130560642"/>
      <w:bookmarkStart w:id="2641" w:name="_Toc137470285"/>
      <w:bookmarkStart w:id="2642" w:name="_Toc138884678"/>
      <w:bookmarkStart w:id="2643" w:name="_Toc145511086"/>
      <w:r w:rsidRPr="007530C6">
        <w:t>6.6.1.4</w:t>
      </w:r>
      <w:r w:rsidRPr="007530C6">
        <w:tab/>
        <w:t>Method of test</w:t>
      </w:r>
      <w:bookmarkEnd w:id="2636"/>
      <w:bookmarkEnd w:id="2637"/>
      <w:bookmarkEnd w:id="2638"/>
      <w:bookmarkEnd w:id="2639"/>
      <w:bookmarkEnd w:id="2640"/>
      <w:bookmarkEnd w:id="2641"/>
      <w:bookmarkEnd w:id="2642"/>
      <w:bookmarkEnd w:id="2643"/>
    </w:p>
    <w:p w14:paraId="07737FD6" w14:textId="77777777" w:rsidR="00431900" w:rsidRPr="007530C6" w:rsidRDefault="00431900" w:rsidP="00431900">
      <w:pPr>
        <w:pStyle w:val="Heading5"/>
      </w:pPr>
      <w:bookmarkStart w:id="2644" w:name="_Toc120613196"/>
      <w:bookmarkStart w:id="2645" w:name="_Toc121756740"/>
      <w:bookmarkStart w:id="2646" w:name="_Toc121820316"/>
      <w:bookmarkStart w:id="2647" w:name="_Toc124158066"/>
      <w:bookmarkStart w:id="2648" w:name="_Toc130560643"/>
      <w:bookmarkStart w:id="2649" w:name="_Toc137470286"/>
      <w:bookmarkStart w:id="2650" w:name="_Toc138884679"/>
      <w:bookmarkStart w:id="2651" w:name="_Toc145511087"/>
      <w:r w:rsidRPr="007530C6">
        <w:t>6.6.1.4.1</w:t>
      </w:r>
      <w:r w:rsidRPr="007530C6">
        <w:tab/>
        <w:t>Initial conditions</w:t>
      </w:r>
      <w:bookmarkEnd w:id="2644"/>
      <w:bookmarkEnd w:id="2645"/>
      <w:bookmarkEnd w:id="2646"/>
      <w:bookmarkEnd w:id="2647"/>
      <w:bookmarkEnd w:id="2648"/>
      <w:bookmarkEnd w:id="2649"/>
      <w:bookmarkEnd w:id="2650"/>
      <w:bookmarkEnd w:id="2651"/>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652" w:name="_Toc120613197"/>
      <w:bookmarkStart w:id="2653" w:name="_Toc121756741"/>
      <w:bookmarkStart w:id="2654" w:name="_Toc121820317"/>
      <w:bookmarkStart w:id="2655" w:name="_Toc124158067"/>
      <w:bookmarkStart w:id="2656" w:name="_Toc130560644"/>
      <w:bookmarkStart w:id="2657" w:name="_Toc137470287"/>
      <w:bookmarkStart w:id="2658" w:name="_Toc138884680"/>
      <w:bookmarkStart w:id="2659" w:name="_Toc145511088"/>
      <w:r w:rsidRPr="007530C6">
        <w:t>6.6.1.4.2</w:t>
      </w:r>
      <w:r w:rsidRPr="007530C6">
        <w:tab/>
        <w:t>Procedure</w:t>
      </w:r>
      <w:bookmarkEnd w:id="2652"/>
      <w:bookmarkEnd w:id="2653"/>
      <w:bookmarkEnd w:id="2654"/>
      <w:bookmarkEnd w:id="2655"/>
      <w:bookmarkEnd w:id="2656"/>
      <w:bookmarkEnd w:id="2657"/>
      <w:bookmarkEnd w:id="2658"/>
      <w:bookmarkEnd w:id="2659"/>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2CBEBC09"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7694A2EF"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3F3BB046" w:rsidR="003F6AB9" w:rsidRPr="007530C6" w:rsidRDefault="003F6AB9" w:rsidP="003F6AB9">
      <w:pPr>
        <w:pStyle w:val="B2"/>
        <w:rPr>
          <w:rFonts w:cs="v4.2.0"/>
          <w:lang w:val="en-US" w:eastAsia="zh-CN"/>
        </w:rPr>
      </w:pPr>
      <w:bookmarkStart w:id="2660"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6FE6343C"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6D6ED496"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660"/>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8A1A4CE" w14:textId="10A9A65A" w:rsidR="003F6AB9" w:rsidRPr="007530C6" w:rsidRDefault="003F6AB9" w:rsidP="003F6AB9">
      <w:pPr>
        <w:pStyle w:val="B2"/>
        <w:rPr>
          <w:lang w:val="en-US" w:eastAsia="zh-CN"/>
        </w:rPr>
      </w:pPr>
      <w:r w:rsidRPr="007530C6">
        <w:rPr>
          <w:lang w:val="en-US" w:eastAsia="zh-CN"/>
        </w:rPr>
        <w:t>-</w:t>
      </w:r>
    </w:p>
    <w:p w14:paraId="5C3C46FB" w14:textId="78F5710D"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53DA0970"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6EA8E08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5FBBA3B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3C85891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678FD64E"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2F3A8E65"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lastRenderedPageBreak/>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661" w:name="_Toc120613198"/>
      <w:bookmarkStart w:id="2662" w:name="_Toc121756742"/>
      <w:bookmarkStart w:id="2663" w:name="_Toc121820318"/>
      <w:bookmarkStart w:id="2664" w:name="_Toc124158068"/>
      <w:bookmarkStart w:id="2665" w:name="_Toc130560645"/>
      <w:bookmarkStart w:id="2666" w:name="_Toc137470288"/>
      <w:bookmarkStart w:id="2667" w:name="_Toc138884681"/>
      <w:bookmarkStart w:id="2668" w:name="_Toc145511089"/>
      <w:r w:rsidRPr="007530C6">
        <w:t>6.6.1.5</w:t>
      </w:r>
      <w:r w:rsidRPr="007530C6">
        <w:tab/>
        <w:t>Test requirement</w:t>
      </w:r>
      <w:bookmarkEnd w:id="2661"/>
      <w:bookmarkEnd w:id="2662"/>
      <w:bookmarkEnd w:id="2663"/>
      <w:bookmarkEnd w:id="2664"/>
      <w:bookmarkEnd w:id="2665"/>
      <w:bookmarkEnd w:id="2666"/>
      <w:bookmarkEnd w:id="2667"/>
      <w:bookmarkEnd w:id="2668"/>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rsidP="00A642E3">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rsidP="00A642E3">
            <w:pPr>
              <w:pStyle w:val="TAH"/>
              <w:rPr>
                <w:rFonts w:eastAsia="SimSun"/>
                <w:lang w:val="en-US"/>
              </w:rPr>
            </w:pPr>
            <w:r w:rsidRPr="007530C6">
              <w:rPr>
                <w:rFonts w:eastAsia="SimSun"/>
                <w:lang w:val="en-US"/>
              </w:rPr>
              <w:t xml:space="preserve">Required test </w:t>
            </w:r>
            <w:r w:rsidR="005C760D">
              <w:rPr>
                <w:rFonts w:eastAsia="SimSun"/>
                <w:lang w:val="en-US"/>
              </w:rPr>
              <w:t xml:space="preserve">repeater </w:t>
            </w:r>
            <w:r w:rsidRPr="007530C6">
              <w:rPr>
                <w:rFonts w:eastAsia="SimSun"/>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rsidP="00A642E3">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rsidP="00A642E3">
            <w:pPr>
              <w:pStyle w:val="TAC"/>
              <w:rPr>
                <w:rFonts w:eastAsia="SimSun"/>
                <w:lang w:val="en-US"/>
              </w:rPr>
            </w:pPr>
            <w:r w:rsidRPr="007530C6">
              <w:rPr>
                <w:rFonts w:eastAsia="SimSun"/>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rsidP="00A642E3">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rsidP="00A642E3">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rsidP="00A642E3">
            <w:pPr>
              <w:pStyle w:val="TAN"/>
              <w:rPr>
                <w:rFonts w:eastAsia="SimSun"/>
                <w:lang w:val="en-US"/>
              </w:rPr>
            </w:pPr>
            <w:r w:rsidRPr="007530C6">
              <w:rPr>
                <w:rFonts w:eastAsia="SimSun"/>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669" w:name="_Toc106094129"/>
      <w:bookmarkStart w:id="2670" w:name="_Toc97737213"/>
      <w:bookmarkStart w:id="2671" w:name="_Toc120613199"/>
      <w:bookmarkStart w:id="2672" w:name="_Toc121756743"/>
      <w:bookmarkStart w:id="2673" w:name="_Toc121820319"/>
      <w:bookmarkStart w:id="2674" w:name="_Toc124158069"/>
      <w:bookmarkStart w:id="2675" w:name="_Toc130560646"/>
      <w:bookmarkStart w:id="2676" w:name="_Toc137470289"/>
      <w:bookmarkStart w:id="2677" w:name="_Toc138884682"/>
      <w:bookmarkStart w:id="2678" w:name="_Toc145511090"/>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669"/>
      <w:bookmarkEnd w:id="2670"/>
      <w:bookmarkEnd w:id="2671"/>
      <w:bookmarkEnd w:id="2672"/>
      <w:bookmarkEnd w:id="2673"/>
      <w:bookmarkEnd w:id="2674"/>
      <w:bookmarkEnd w:id="2675"/>
      <w:bookmarkEnd w:id="2676"/>
      <w:bookmarkEnd w:id="2677"/>
      <w:bookmarkEnd w:id="2678"/>
    </w:p>
    <w:p w14:paraId="4CCD0101" w14:textId="77777777" w:rsidR="00431900" w:rsidRPr="007530C6" w:rsidRDefault="00431900" w:rsidP="00431900">
      <w:pPr>
        <w:pStyle w:val="Heading4"/>
      </w:pPr>
      <w:bookmarkStart w:id="2679" w:name="_Toc106094130"/>
      <w:bookmarkStart w:id="2680" w:name="_Toc97737214"/>
      <w:bookmarkStart w:id="2681" w:name="_Toc120613200"/>
      <w:bookmarkStart w:id="2682" w:name="_Toc121756744"/>
      <w:bookmarkStart w:id="2683" w:name="_Toc121820320"/>
      <w:bookmarkStart w:id="2684" w:name="_Toc124158070"/>
      <w:bookmarkStart w:id="2685" w:name="_Toc130560647"/>
      <w:bookmarkStart w:id="2686" w:name="_Toc137470290"/>
      <w:bookmarkStart w:id="2687" w:name="_Toc138884683"/>
      <w:bookmarkStart w:id="2688" w:name="_Toc145511091"/>
      <w:r w:rsidRPr="007530C6">
        <w:t>6.6.2.1</w:t>
      </w:r>
      <w:r w:rsidRPr="007530C6">
        <w:tab/>
        <w:t>General</w:t>
      </w:r>
      <w:bookmarkEnd w:id="2679"/>
      <w:bookmarkEnd w:id="2680"/>
      <w:bookmarkEnd w:id="2681"/>
      <w:bookmarkEnd w:id="2682"/>
      <w:bookmarkEnd w:id="2683"/>
      <w:bookmarkEnd w:id="2684"/>
      <w:bookmarkEnd w:id="2685"/>
      <w:bookmarkEnd w:id="2686"/>
      <w:bookmarkEnd w:id="2687"/>
      <w:bookmarkEnd w:id="2688"/>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689" w:name="_Toc106094131"/>
      <w:bookmarkStart w:id="2690" w:name="_Toc97737215"/>
      <w:bookmarkStart w:id="2691" w:name="_Toc120613201"/>
      <w:bookmarkStart w:id="2692" w:name="_Toc121756745"/>
      <w:bookmarkStart w:id="2693" w:name="_Toc121820321"/>
      <w:bookmarkStart w:id="2694" w:name="_Toc124158071"/>
      <w:bookmarkStart w:id="2695" w:name="_Toc130560648"/>
      <w:bookmarkStart w:id="2696" w:name="_Toc137470291"/>
      <w:bookmarkStart w:id="2697" w:name="_Toc138884684"/>
      <w:bookmarkStart w:id="2698" w:name="_Toc145511092"/>
      <w:r w:rsidRPr="007530C6">
        <w:t>6.6.2.2</w:t>
      </w:r>
      <w:r w:rsidRPr="007530C6">
        <w:tab/>
        <w:t>Minimum requirement</w:t>
      </w:r>
      <w:bookmarkEnd w:id="2689"/>
      <w:bookmarkEnd w:id="2690"/>
      <w:bookmarkEnd w:id="2691"/>
      <w:bookmarkEnd w:id="2692"/>
      <w:bookmarkEnd w:id="2693"/>
      <w:bookmarkEnd w:id="2694"/>
      <w:bookmarkEnd w:id="2695"/>
      <w:bookmarkEnd w:id="2696"/>
      <w:bookmarkEnd w:id="2697"/>
      <w:bookmarkEnd w:id="2698"/>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699" w:name="_Toc503965094"/>
      <w:bookmarkStart w:id="2700" w:name="_Toc120613202"/>
      <w:bookmarkStart w:id="2701" w:name="_Toc121756746"/>
      <w:bookmarkStart w:id="2702" w:name="_Toc121820322"/>
      <w:bookmarkStart w:id="2703" w:name="_Toc124158072"/>
      <w:bookmarkStart w:id="2704" w:name="_Toc130560649"/>
      <w:bookmarkStart w:id="2705" w:name="_Toc137470292"/>
      <w:bookmarkStart w:id="2706" w:name="_Toc138884685"/>
      <w:bookmarkStart w:id="2707" w:name="_Toc145511093"/>
      <w:r w:rsidRPr="007530C6">
        <w:t>6.6.2.3</w:t>
      </w:r>
      <w:r w:rsidRPr="007530C6">
        <w:tab/>
        <w:t>Test purpose</w:t>
      </w:r>
      <w:bookmarkEnd w:id="2699"/>
      <w:bookmarkEnd w:id="2700"/>
      <w:bookmarkEnd w:id="2701"/>
      <w:bookmarkEnd w:id="2702"/>
      <w:bookmarkEnd w:id="2703"/>
      <w:bookmarkEnd w:id="2704"/>
      <w:bookmarkEnd w:id="2705"/>
      <w:bookmarkEnd w:id="2706"/>
      <w:bookmarkEnd w:id="2707"/>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708" w:name="_Toc503965095"/>
      <w:bookmarkStart w:id="2709" w:name="_Toc120613203"/>
      <w:bookmarkStart w:id="2710" w:name="_Toc121756747"/>
      <w:bookmarkStart w:id="2711" w:name="_Toc121820323"/>
      <w:bookmarkStart w:id="2712" w:name="_Toc124158073"/>
      <w:bookmarkStart w:id="2713" w:name="_Toc130560650"/>
      <w:bookmarkStart w:id="2714" w:name="_Toc137470293"/>
      <w:bookmarkStart w:id="2715" w:name="_Toc138884686"/>
      <w:bookmarkStart w:id="2716" w:name="_Toc145511094"/>
      <w:r w:rsidRPr="007530C6">
        <w:lastRenderedPageBreak/>
        <w:t>6.6.2.3</w:t>
      </w:r>
      <w:r w:rsidRPr="007530C6">
        <w:tab/>
        <w:t>Method of test</w:t>
      </w:r>
      <w:bookmarkEnd w:id="2708"/>
      <w:bookmarkEnd w:id="2709"/>
      <w:bookmarkEnd w:id="2710"/>
      <w:bookmarkEnd w:id="2711"/>
      <w:bookmarkEnd w:id="2712"/>
      <w:bookmarkEnd w:id="2713"/>
      <w:bookmarkEnd w:id="2714"/>
      <w:bookmarkEnd w:id="2715"/>
      <w:bookmarkEnd w:id="2716"/>
    </w:p>
    <w:p w14:paraId="0EE9BE59" w14:textId="3D8B0D27" w:rsidR="00431900" w:rsidRPr="007530C6" w:rsidRDefault="00431900" w:rsidP="00431900">
      <w:pPr>
        <w:pStyle w:val="Heading5"/>
        <w:rPr>
          <w:rFonts w:cs="v4.2.0"/>
        </w:rPr>
      </w:pPr>
      <w:bookmarkStart w:id="2717" w:name="_Toc503965096"/>
      <w:bookmarkStart w:id="2718" w:name="_Toc120613204"/>
      <w:bookmarkStart w:id="2719" w:name="_Toc121756748"/>
      <w:bookmarkStart w:id="2720" w:name="_Toc121820324"/>
      <w:bookmarkStart w:id="2721" w:name="_Toc124158074"/>
      <w:bookmarkStart w:id="2722" w:name="_Toc130560651"/>
      <w:bookmarkStart w:id="2723" w:name="_Toc137470294"/>
      <w:bookmarkStart w:id="2724" w:name="_Toc138884687"/>
      <w:bookmarkStart w:id="2725" w:name="_Toc145511095"/>
      <w:r w:rsidRPr="007530C6">
        <w:t>6.6.2.3.1</w:t>
      </w:r>
      <w:r w:rsidRPr="007530C6">
        <w:tab/>
        <w:t>Initial conditions</w:t>
      </w:r>
      <w:bookmarkEnd w:id="2717"/>
      <w:bookmarkEnd w:id="2718"/>
      <w:bookmarkEnd w:id="2719"/>
      <w:bookmarkEnd w:id="2720"/>
      <w:bookmarkEnd w:id="2721"/>
      <w:bookmarkEnd w:id="2722"/>
      <w:bookmarkEnd w:id="2723"/>
      <w:bookmarkEnd w:id="2724"/>
      <w:bookmarkEnd w:id="2725"/>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726" w:name="_Toc503965097"/>
      <w:bookmarkStart w:id="2727" w:name="_Toc120613205"/>
      <w:bookmarkStart w:id="2728" w:name="_Toc121756749"/>
      <w:bookmarkStart w:id="2729" w:name="_Toc121820325"/>
      <w:bookmarkStart w:id="2730" w:name="_Toc124158075"/>
      <w:bookmarkStart w:id="2731" w:name="_Toc130560652"/>
      <w:bookmarkStart w:id="2732" w:name="_Toc137470295"/>
      <w:bookmarkStart w:id="2733" w:name="_Toc138884688"/>
      <w:bookmarkStart w:id="2734" w:name="_Toc145511096"/>
      <w:r w:rsidRPr="007530C6">
        <w:t>6.6.2.3.2</w:t>
      </w:r>
      <w:r w:rsidRPr="007530C6">
        <w:tab/>
        <w:t>Procedure</w:t>
      </w:r>
      <w:bookmarkEnd w:id="2726"/>
      <w:bookmarkEnd w:id="2727"/>
      <w:bookmarkEnd w:id="2728"/>
      <w:bookmarkEnd w:id="2729"/>
      <w:bookmarkEnd w:id="2730"/>
      <w:bookmarkEnd w:id="2731"/>
      <w:bookmarkEnd w:id="2732"/>
      <w:bookmarkEnd w:id="2733"/>
      <w:bookmarkEnd w:id="273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4758424"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5B5B55E8"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735" w:name="_Toc503965098"/>
      <w:bookmarkStart w:id="2736" w:name="_Toc120613206"/>
      <w:bookmarkStart w:id="2737" w:name="_Toc121756750"/>
      <w:bookmarkStart w:id="2738" w:name="_Toc121820326"/>
      <w:bookmarkStart w:id="2739" w:name="_Toc124158076"/>
      <w:bookmarkStart w:id="2740" w:name="_Toc130560653"/>
      <w:bookmarkStart w:id="2741" w:name="_Toc137470296"/>
      <w:bookmarkStart w:id="2742" w:name="_Toc138884689"/>
      <w:bookmarkStart w:id="2743" w:name="_Toc145511097"/>
      <w:r w:rsidRPr="007530C6">
        <w:t>6.6.2.4</w:t>
      </w:r>
      <w:r w:rsidRPr="007530C6">
        <w:tab/>
        <w:t>Test requirement</w:t>
      </w:r>
      <w:bookmarkEnd w:id="2735"/>
      <w:bookmarkEnd w:id="2736"/>
      <w:bookmarkEnd w:id="2737"/>
      <w:bookmarkEnd w:id="2738"/>
      <w:bookmarkEnd w:id="2739"/>
      <w:bookmarkEnd w:id="2740"/>
      <w:bookmarkEnd w:id="2741"/>
      <w:bookmarkEnd w:id="2742"/>
      <w:bookmarkEnd w:id="2743"/>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rsidP="00C361E0">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rsidP="00C361E0">
            <w:pPr>
              <w:pStyle w:val="TAH"/>
              <w:rPr>
                <w:rFonts w:eastAsia="SimSun"/>
                <w:lang w:val="en-US"/>
              </w:rPr>
            </w:pPr>
            <w:r w:rsidRPr="007530C6">
              <w:rPr>
                <w:rFonts w:eastAsia="SimSun"/>
                <w:lang w:val="en-US"/>
              </w:rPr>
              <w:t xml:space="preserve">Required test </w:t>
            </w:r>
            <w:r w:rsidR="00E218A0">
              <w:rPr>
                <w:rFonts w:eastAsia="SimSun"/>
                <w:lang w:val="en-US"/>
              </w:rPr>
              <w:t xml:space="preserve">repeater </w:t>
            </w:r>
            <w:r w:rsidRPr="007530C6">
              <w:rPr>
                <w:rFonts w:eastAsia="SimSun"/>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rsidP="00C361E0">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rsidP="00C361E0">
            <w:pPr>
              <w:pStyle w:val="TAC"/>
              <w:rPr>
                <w:rFonts w:eastAsia="SimSun"/>
                <w:lang w:val="en-US"/>
              </w:rPr>
            </w:pPr>
            <w:r w:rsidRPr="007530C6">
              <w:rPr>
                <w:rFonts w:eastAsia="SimSun"/>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rsidP="00C361E0">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rsidP="00C361E0">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rsidP="00C361E0">
            <w:pPr>
              <w:pStyle w:val="TAN"/>
              <w:rPr>
                <w:rFonts w:eastAsia="SimSun"/>
                <w:lang w:val="en-US"/>
              </w:rPr>
            </w:pPr>
            <w:r w:rsidRPr="007530C6">
              <w:rPr>
                <w:rFonts w:eastAsia="SimSun"/>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744" w:name="_Toc97737216"/>
      <w:bookmarkStart w:id="2745" w:name="_Toc120613207"/>
      <w:bookmarkStart w:id="2746" w:name="_Toc121756751"/>
      <w:bookmarkStart w:id="2747" w:name="_Toc121820327"/>
      <w:bookmarkStart w:id="2748" w:name="_Toc124158077"/>
      <w:bookmarkStart w:id="2749" w:name="_Toc130560654"/>
      <w:bookmarkStart w:id="2750" w:name="_Toc137470297"/>
      <w:bookmarkStart w:id="2751" w:name="_Toc138884690"/>
      <w:bookmarkStart w:id="2752" w:name="_Toc145511098"/>
      <w:r w:rsidRPr="007530C6">
        <w:t>6.</w:t>
      </w:r>
      <w:r w:rsidRPr="007530C6">
        <w:rPr>
          <w:lang w:eastAsia="zh-CN"/>
        </w:rPr>
        <w:t>7</w:t>
      </w:r>
      <w:r w:rsidRPr="007530C6">
        <w:tab/>
      </w:r>
      <w:r w:rsidRPr="007530C6">
        <w:rPr>
          <w:lang w:eastAsia="zh-CN"/>
        </w:rPr>
        <w:t>Input intermodulation</w:t>
      </w:r>
      <w:bookmarkEnd w:id="2744"/>
      <w:bookmarkEnd w:id="2745"/>
      <w:bookmarkEnd w:id="2746"/>
      <w:bookmarkEnd w:id="2747"/>
      <w:bookmarkEnd w:id="2748"/>
      <w:bookmarkEnd w:id="2749"/>
      <w:bookmarkEnd w:id="2750"/>
      <w:bookmarkEnd w:id="2751"/>
      <w:bookmarkEnd w:id="2752"/>
    </w:p>
    <w:p w14:paraId="49281202" w14:textId="77777777" w:rsidR="00866237" w:rsidRPr="007530C6" w:rsidRDefault="00866237" w:rsidP="00866237">
      <w:pPr>
        <w:pStyle w:val="Heading3"/>
      </w:pPr>
      <w:bookmarkStart w:id="2753" w:name="_Toc120613208"/>
      <w:bookmarkStart w:id="2754" w:name="_Toc121756752"/>
      <w:bookmarkStart w:id="2755" w:name="_Toc121820328"/>
      <w:bookmarkStart w:id="2756" w:name="_Toc124158078"/>
      <w:bookmarkStart w:id="2757" w:name="_Toc130560655"/>
      <w:bookmarkStart w:id="2758" w:name="_Toc137470298"/>
      <w:bookmarkStart w:id="2759" w:name="_Toc138884691"/>
      <w:bookmarkStart w:id="2760" w:name="_Toc145511099"/>
      <w:r w:rsidRPr="007530C6">
        <w:t>6.7.1</w:t>
      </w:r>
      <w:r w:rsidRPr="007530C6">
        <w:tab/>
        <w:t>Definition and applicability</w:t>
      </w:r>
      <w:bookmarkEnd w:id="2753"/>
      <w:bookmarkEnd w:id="2754"/>
      <w:bookmarkEnd w:id="2755"/>
      <w:bookmarkEnd w:id="2756"/>
      <w:bookmarkEnd w:id="2757"/>
      <w:bookmarkEnd w:id="2758"/>
      <w:bookmarkEnd w:id="2759"/>
      <w:bookmarkEnd w:id="2760"/>
    </w:p>
    <w:p w14:paraId="2147BB95" w14:textId="77777777" w:rsidR="00866237" w:rsidRPr="007530C6" w:rsidRDefault="00866237" w:rsidP="00866237">
      <w:pPr>
        <w:pStyle w:val="Heading4"/>
      </w:pPr>
      <w:bookmarkStart w:id="2761" w:name="_Toc120613209"/>
      <w:bookmarkStart w:id="2762" w:name="_Toc121756753"/>
      <w:bookmarkStart w:id="2763" w:name="_Toc121820329"/>
      <w:bookmarkStart w:id="2764" w:name="_Toc124158079"/>
      <w:bookmarkStart w:id="2765" w:name="_Toc130560656"/>
      <w:bookmarkStart w:id="2766" w:name="_Toc137470299"/>
      <w:bookmarkStart w:id="2767" w:name="_Toc138884692"/>
      <w:bookmarkStart w:id="2768" w:name="_Toc145511100"/>
      <w:r w:rsidRPr="007530C6">
        <w:t>6.7.1.1</w:t>
      </w:r>
      <w:r w:rsidRPr="007530C6">
        <w:tab/>
        <w:t>General</w:t>
      </w:r>
      <w:bookmarkEnd w:id="2761"/>
      <w:bookmarkEnd w:id="2762"/>
      <w:bookmarkEnd w:id="2763"/>
      <w:bookmarkEnd w:id="2764"/>
      <w:bookmarkEnd w:id="2765"/>
      <w:bookmarkEnd w:id="2766"/>
      <w:bookmarkEnd w:id="2767"/>
      <w:bookmarkEnd w:id="2768"/>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6FDCF69C" w:rsidR="00866237" w:rsidRPr="007530C6" w:rsidRDefault="00C01C77" w:rsidP="00866237">
      <w:r w:rsidRPr="006622F5">
        <w:rPr>
          <w:rFonts w:cs="v4.2.0"/>
        </w:rPr>
        <w:t>The measurements shall apply to both uplink and downlink paths of the Repeater,</w:t>
      </w:r>
      <w:r w:rsidRPr="006622F5">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sidRPr="006622F5">
        <w:rPr>
          <w:rFonts w:cs="v5.0.0"/>
        </w:rPr>
        <w:t>at maximum gain.</w:t>
      </w:r>
    </w:p>
    <w:p w14:paraId="64E17751" w14:textId="77777777" w:rsidR="00866237" w:rsidRPr="007530C6" w:rsidRDefault="00866237" w:rsidP="00866237">
      <w:pPr>
        <w:pStyle w:val="Heading4"/>
      </w:pPr>
      <w:bookmarkStart w:id="2769" w:name="_Toc120613210"/>
      <w:bookmarkStart w:id="2770" w:name="_Toc121756754"/>
      <w:bookmarkStart w:id="2771" w:name="_Toc121820330"/>
      <w:bookmarkStart w:id="2772" w:name="_Toc124158080"/>
      <w:bookmarkStart w:id="2773" w:name="_Toc130560657"/>
      <w:bookmarkStart w:id="2774" w:name="_Toc137470300"/>
      <w:bookmarkStart w:id="2775" w:name="_Toc138884693"/>
      <w:bookmarkStart w:id="2776" w:name="_Toc145511101"/>
      <w:r w:rsidRPr="007530C6">
        <w:t>6.7.1.2</w:t>
      </w:r>
      <w:r w:rsidRPr="007530C6">
        <w:tab/>
        <w:t>Minimum requirements</w:t>
      </w:r>
      <w:bookmarkEnd w:id="2769"/>
      <w:bookmarkEnd w:id="2770"/>
      <w:bookmarkEnd w:id="2771"/>
      <w:bookmarkEnd w:id="2772"/>
      <w:bookmarkEnd w:id="2773"/>
      <w:bookmarkEnd w:id="2774"/>
      <w:bookmarkEnd w:id="2775"/>
      <w:bookmarkEnd w:id="2776"/>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777" w:name="_Toc120613211"/>
      <w:bookmarkStart w:id="2778" w:name="_Toc121756755"/>
      <w:bookmarkStart w:id="2779" w:name="_Toc121820331"/>
      <w:bookmarkStart w:id="2780" w:name="_Toc124158081"/>
      <w:bookmarkStart w:id="2781" w:name="_Toc130560658"/>
      <w:bookmarkStart w:id="2782" w:name="_Toc137470301"/>
      <w:bookmarkStart w:id="2783" w:name="_Toc138884694"/>
      <w:bookmarkStart w:id="2784" w:name="_Toc145511102"/>
      <w:r w:rsidRPr="007530C6">
        <w:t>6.7.1.3</w:t>
      </w:r>
      <w:r w:rsidRPr="007530C6">
        <w:tab/>
        <w:t>Test purpose</w:t>
      </w:r>
      <w:bookmarkEnd w:id="2777"/>
      <w:bookmarkEnd w:id="2778"/>
      <w:bookmarkEnd w:id="2779"/>
      <w:bookmarkEnd w:id="2780"/>
      <w:bookmarkEnd w:id="2781"/>
      <w:bookmarkEnd w:id="2782"/>
      <w:bookmarkEnd w:id="2783"/>
      <w:bookmarkEnd w:id="2784"/>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785" w:name="_Toc120613212"/>
      <w:bookmarkStart w:id="2786" w:name="_Toc121756756"/>
      <w:bookmarkStart w:id="2787" w:name="_Toc121820332"/>
      <w:bookmarkStart w:id="2788" w:name="_Toc124158082"/>
      <w:bookmarkStart w:id="2789" w:name="_Toc130560659"/>
      <w:bookmarkStart w:id="2790" w:name="_Toc137470302"/>
      <w:bookmarkStart w:id="2791" w:name="_Toc138884695"/>
      <w:bookmarkStart w:id="2792" w:name="_Toc145511103"/>
      <w:r w:rsidRPr="007530C6">
        <w:t>6.7.1.4</w:t>
      </w:r>
      <w:r w:rsidRPr="007530C6">
        <w:tab/>
        <w:t>Method of test</w:t>
      </w:r>
      <w:bookmarkEnd w:id="2785"/>
      <w:bookmarkEnd w:id="2786"/>
      <w:bookmarkEnd w:id="2787"/>
      <w:bookmarkEnd w:id="2788"/>
      <w:bookmarkEnd w:id="2789"/>
      <w:bookmarkEnd w:id="2790"/>
      <w:bookmarkEnd w:id="2791"/>
      <w:bookmarkEnd w:id="2792"/>
    </w:p>
    <w:p w14:paraId="62270D5C" w14:textId="77777777" w:rsidR="00866237" w:rsidRPr="007530C6" w:rsidRDefault="00866237" w:rsidP="00866237">
      <w:pPr>
        <w:pStyle w:val="Heading5"/>
      </w:pPr>
      <w:bookmarkStart w:id="2793" w:name="_Toc120613213"/>
      <w:bookmarkStart w:id="2794" w:name="_Toc121756757"/>
      <w:bookmarkStart w:id="2795" w:name="_Toc121820333"/>
      <w:bookmarkStart w:id="2796" w:name="_Toc124158083"/>
      <w:bookmarkStart w:id="2797" w:name="_Toc130560660"/>
      <w:bookmarkStart w:id="2798" w:name="_Toc137470303"/>
      <w:bookmarkStart w:id="2799" w:name="_Toc138884696"/>
      <w:bookmarkStart w:id="2800" w:name="_Toc145511104"/>
      <w:r w:rsidRPr="007530C6">
        <w:t>6.7.1.4.1</w:t>
      </w:r>
      <w:r w:rsidRPr="007530C6">
        <w:tab/>
        <w:t>Initial conditions</w:t>
      </w:r>
      <w:bookmarkEnd w:id="2793"/>
      <w:bookmarkEnd w:id="2794"/>
      <w:bookmarkEnd w:id="2795"/>
      <w:bookmarkEnd w:id="2796"/>
      <w:bookmarkEnd w:id="2797"/>
      <w:bookmarkEnd w:id="2798"/>
      <w:bookmarkEnd w:id="2799"/>
      <w:bookmarkEnd w:id="2800"/>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801" w:name="_Toc120613214"/>
      <w:bookmarkStart w:id="2802" w:name="_Toc121756758"/>
      <w:bookmarkStart w:id="2803" w:name="_Toc121820334"/>
      <w:bookmarkStart w:id="2804" w:name="_Toc124158084"/>
      <w:bookmarkStart w:id="2805" w:name="_Toc130560661"/>
      <w:bookmarkStart w:id="2806" w:name="_Toc137470304"/>
      <w:bookmarkStart w:id="2807" w:name="_Toc138884697"/>
      <w:bookmarkStart w:id="2808" w:name="_Toc145511105"/>
      <w:r w:rsidRPr="007530C6">
        <w:t>6.7.1.4.2</w:t>
      </w:r>
      <w:r w:rsidRPr="007530C6">
        <w:tab/>
        <w:t>Procedure</w:t>
      </w:r>
      <w:bookmarkEnd w:id="2801"/>
      <w:bookmarkEnd w:id="2802"/>
      <w:bookmarkEnd w:id="2803"/>
      <w:bookmarkEnd w:id="2804"/>
      <w:bookmarkEnd w:id="2805"/>
      <w:bookmarkEnd w:id="2806"/>
      <w:bookmarkEnd w:id="2807"/>
      <w:bookmarkEnd w:id="2808"/>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809" w:name="_Toc120613215"/>
      <w:bookmarkStart w:id="2810" w:name="_Toc121756759"/>
      <w:bookmarkStart w:id="2811" w:name="_Toc121820335"/>
      <w:bookmarkStart w:id="2812" w:name="_Toc124158085"/>
      <w:bookmarkStart w:id="2813" w:name="_Toc130560662"/>
      <w:bookmarkStart w:id="2814" w:name="_Toc137470305"/>
      <w:bookmarkStart w:id="2815" w:name="_Toc138884698"/>
      <w:bookmarkStart w:id="2816" w:name="_Toc145511106"/>
      <w:r w:rsidRPr="007530C6">
        <w:lastRenderedPageBreak/>
        <w:t>6.7.1.5</w:t>
      </w:r>
      <w:r w:rsidRPr="007530C6">
        <w:tab/>
        <w:t>Test requirements</w:t>
      </w:r>
      <w:bookmarkEnd w:id="2809"/>
      <w:bookmarkEnd w:id="2810"/>
      <w:bookmarkEnd w:id="2811"/>
      <w:bookmarkEnd w:id="2812"/>
      <w:bookmarkEnd w:id="2813"/>
      <w:bookmarkEnd w:id="2814"/>
      <w:bookmarkEnd w:id="2815"/>
      <w:bookmarkEnd w:id="2816"/>
    </w:p>
    <w:p w14:paraId="3FFC4E0E" w14:textId="77777777" w:rsidR="00866237" w:rsidRPr="007530C6" w:rsidRDefault="00866237" w:rsidP="00866237">
      <w:pPr>
        <w:pStyle w:val="Heading5"/>
      </w:pPr>
      <w:bookmarkStart w:id="2817" w:name="_Toc503965107"/>
      <w:bookmarkStart w:id="2818" w:name="_Toc120613216"/>
      <w:bookmarkStart w:id="2819" w:name="_Toc121756760"/>
      <w:bookmarkStart w:id="2820" w:name="_Toc121820336"/>
      <w:bookmarkStart w:id="2821" w:name="_Toc124158086"/>
      <w:bookmarkStart w:id="2822" w:name="_Toc130560663"/>
      <w:bookmarkStart w:id="2823" w:name="_Toc137470306"/>
      <w:bookmarkStart w:id="2824" w:name="_Toc138884699"/>
      <w:bookmarkStart w:id="2825" w:name="_Toc145511107"/>
      <w:r w:rsidRPr="007530C6">
        <w:t>6.7.1.5.1</w:t>
      </w:r>
      <w:r w:rsidRPr="007530C6">
        <w:tab/>
        <w:t>General requirement</w:t>
      </w:r>
      <w:bookmarkEnd w:id="2817"/>
      <w:bookmarkEnd w:id="2818"/>
      <w:bookmarkEnd w:id="2819"/>
      <w:bookmarkEnd w:id="2820"/>
      <w:bookmarkEnd w:id="2821"/>
      <w:bookmarkEnd w:id="2822"/>
      <w:bookmarkEnd w:id="2823"/>
      <w:bookmarkEnd w:id="2824"/>
      <w:bookmarkEnd w:id="2825"/>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826" w:name="_Toc503965108"/>
      <w:bookmarkStart w:id="2827" w:name="_Toc120613217"/>
      <w:bookmarkStart w:id="2828" w:name="_Toc121756761"/>
      <w:bookmarkStart w:id="2829" w:name="_Toc121820337"/>
      <w:bookmarkStart w:id="2830" w:name="_Toc124158087"/>
      <w:bookmarkStart w:id="2831" w:name="_Toc130560664"/>
      <w:bookmarkStart w:id="2832" w:name="_Toc137470307"/>
      <w:bookmarkStart w:id="2833" w:name="_Toc138884700"/>
      <w:bookmarkStart w:id="2834" w:name="_Toc145511108"/>
      <w:r w:rsidRPr="007530C6">
        <w:t>6.7.1.5.2</w:t>
      </w:r>
      <w:r w:rsidRPr="007530C6">
        <w:tab/>
        <w:t>Co-location with BS/Repeater in other systems</w:t>
      </w:r>
      <w:bookmarkEnd w:id="2826"/>
      <w:bookmarkEnd w:id="2827"/>
      <w:bookmarkEnd w:id="2828"/>
      <w:bookmarkEnd w:id="2829"/>
      <w:bookmarkEnd w:id="2830"/>
      <w:bookmarkEnd w:id="2831"/>
      <w:bookmarkEnd w:id="2832"/>
      <w:bookmarkEnd w:id="2833"/>
      <w:bookmarkEnd w:id="2834"/>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rsidP="004D62FC">
            <w:pPr>
              <w:pStyle w:val="TAH"/>
              <w:rPr>
                <w:lang w:val="en-US" w:eastAsia="ja-JP"/>
              </w:rPr>
            </w:pPr>
            <w:r w:rsidRPr="007530C6">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rsidP="004D62FC">
            <w:pPr>
              <w:pStyle w:val="TAH"/>
              <w:rPr>
                <w:lang w:val="en-US" w:eastAsia="ja-JP"/>
              </w:rPr>
            </w:pPr>
            <w:r w:rsidRPr="007530C6">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rsidP="004D62FC">
            <w:pPr>
              <w:pStyle w:val="TAH"/>
              <w:rPr>
                <w:lang w:val="en-US" w:eastAsia="ja-JP"/>
              </w:rPr>
            </w:pPr>
            <w:r w:rsidRPr="007530C6">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rsidP="004D62FC">
            <w:pPr>
              <w:pStyle w:val="TAH"/>
              <w:rPr>
                <w:lang w:val="en-US" w:eastAsia="ja-JP"/>
              </w:rPr>
            </w:pPr>
            <w:r w:rsidRPr="007530C6">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rsidP="004D62FC">
            <w:pPr>
              <w:pStyle w:val="TAH"/>
              <w:rPr>
                <w:lang w:val="en-US" w:eastAsia="ja-JP"/>
              </w:rPr>
            </w:pPr>
            <w:r w:rsidRPr="007530C6">
              <w:rPr>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rsidP="004D62FC">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rsidP="004D62FC">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rsidP="004D62FC">
            <w:pPr>
              <w:pStyle w:val="TAC"/>
              <w:rPr>
                <w:szCs w:val="18"/>
                <w:lang w:val="en-US" w:eastAsia="ja-JP"/>
              </w:rPr>
            </w:pPr>
            <w:r w:rsidRPr="007530C6">
              <w:rPr>
                <w:szCs w:val="18"/>
                <w:lang w:val="en-US" w:eastAsia="ja-JP"/>
              </w:rPr>
              <w:t>+</w:t>
            </w:r>
            <w:r w:rsidRPr="007530C6">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rsidP="004D62FC">
            <w:pPr>
              <w:pStyle w:val="TAC"/>
              <w:rPr>
                <w:szCs w:val="18"/>
                <w:lang w:val="en-US" w:eastAsia="ja-JP"/>
              </w:rPr>
            </w:pPr>
            <w:r w:rsidRPr="007530C6">
              <w:rPr>
                <w:rFonts w:eastAsia="SimSun"/>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rsidP="004D62FC">
            <w:pPr>
              <w:pStyle w:val="TAC"/>
              <w:rPr>
                <w:lang w:val="en-US" w:eastAsia="ja-JP"/>
              </w:rPr>
            </w:pPr>
            <w:r w:rsidRPr="007530C6">
              <w:rPr>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rsidP="004D62FC">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rsidP="004D62FC">
            <w:pPr>
              <w:pStyle w:val="TAH"/>
              <w:rPr>
                <w:lang w:val="en-US" w:eastAsia="ja-JP"/>
              </w:rPr>
            </w:pPr>
            <w:r w:rsidRPr="007530C6">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rsidP="004D62FC">
            <w:pPr>
              <w:pStyle w:val="TAH"/>
              <w:rPr>
                <w:lang w:val="en-US" w:eastAsia="ja-JP"/>
              </w:rPr>
            </w:pPr>
            <w:r w:rsidRPr="007530C6">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rsidP="004D62FC">
            <w:pPr>
              <w:pStyle w:val="TAH"/>
              <w:rPr>
                <w:lang w:val="en-US" w:eastAsia="ja-JP"/>
              </w:rPr>
            </w:pPr>
            <w:r w:rsidRPr="007530C6">
              <w:rPr>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rsidP="004D62FC">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rsidP="004D62FC">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rsidP="004D62FC">
            <w:pPr>
              <w:pStyle w:val="TAC"/>
              <w:rPr>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rsidP="004D62FC">
            <w:pPr>
              <w:pStyle w:val="TAC"/>
              <w:rPr>
                <w:lang w:val="en-US" w:eastAsia="ja-JP"/>
              </w:rPr>
            </w:pPr>
            <w:r w:rsidRPr="007530C6">
              <w:rPr>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835" w:name="_Toc503965109"/>
      <w:bookmarkStart w:id="2836" w:name="_Toc120613218"/>
      <w:bookmarkStart w:id="2837" w:name="_Toc121756762"/>
      <w:bookmarkStart w:id="2838" w:name="_Toc121820338"/>
      <w:bookmarkStart w:id="2839" w:name="_Toc124158088"/>
      <w:bookmarkStart w:id="2840" w:name="_Toc130560665"/>
      <w:bookmarkStart w:id="2841" w:name="_Toc137470308"/>
      <w:bookmarkStart w:id="2842" w:name="_Toc138884701"/>
      <w:bookmarkStart w:id="2843" w:name="_Toc145511109"/>
      <w:r w:rsidRPr="007530C6">
        <w:t>6.7.1.5.3</w:t>
      </w:r>
      <w:r w:rsidRPr="007530C6">
        <w:tab/>
        <w:t>Co-existence with other systems</w:t>
      </w:r>
      <w:bookmarkEnd w:id="2835"/>
      <w:bookmarkEnd w:id="2836"/>
      <w:bookmarkEnd w:id="2837"/>
      <w:bookmarkEnd w:id="2838"/>
      <w:bookmarkEnd w:id="2839"/>
      <w:bookmarkEnd w:id="2840"/>
      <w:bookmarkEnd w:id="2841"/>
      <w:bookmarkEnd w:id="2842"/>
      <w:bookmarkEnd w:id="2843"/>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844"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844"/>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845" w:name="_Toc97737223"/>
      <w:bookmarkStart w:id="2846" w:name="_Toc120613219"/>
      <w:bookmarkStart w:id="2847" w:name="_Toc121756763"/>
      <w:bookmarkStart w:id="2848" w:name="_Toc121820339"/>
      <w:bookmarkStart w:id="2849" w:name="_Toc124158089"/>
      <w:bookmarkStart w:id="2850" w:name="_Toc130560666"/>
      <w:bookmarkStart w:id="2851" w:name="_Toc137470309"/>
      <w:bookmarkStart w:id="2852" w:name="_Toc138884702"/>
      <w:bookmarkStart w:id="2853" w:name="_Toc145511110"/>
      <w:r w:rsidRPr="007530C6">
        <w:t>6.</w:t>
      </w:r>
      <w:r w:rsidRPr="007530C6">
        <w:rPr>
          <w:lang w:eastAsia="zh-CN"/>
        </w:rPr>
        <w:t>8</w:t>
      </w:r>
      <w:r w:rsidRPr="007530C6">
        <w:tab/>
      </w:r>
      <w:r w:rsidRPr="007530C6">
        <w:rPr>
          <w:lang w:eastAsia="zh-CN"/>
        </w:rPr>
        <w:t>Output intermodulation</w:t>
      </w:r>
      <w:bookmarkEnd w:id="2845"/>
      <w:bookmarkEnd w:id="2846"/>
      <w:bookmarkEnd w:id="2847"/>
      <w:bookmarkEnd w:id="2848"/>
      <w:bookmarkEnd w:id="2849"/>
      <w:bookmarkEnd w:id="2850"/>
      <w:bookmarkEnd w:id="2851"/>
      <w:bookmarkEnd w:id="2852"/>
      <w:bookmarkEnd w:id="2853"/>
    </w:p>
    <w:p w14:paraId="661D2207" w14:textId="77777777" w:rsidR="002A5B33" w:rsidRPr="007530C6" w:rsidRDefault="002A5B33" w:rsidP="002A5B33">
      <w:pPr>
        <w:pStyle w:val="Heading3"/>
      </w:pPr>
      <w:bookmarkStart w:id="2854" w:name="_Toc106094125"/>
      <w:bookmarkStart w:id="2855" w:name="_Toc97737209"/>
      <w:bookmarkStart w:id="2856" w:name="_Toc503964276"/>
      <w:bookmarkStart w:id="2857" w:name="_Toc120613220"/>
      <w:bookmarkStart w:id="2858" w:name="_Toc121756764"/>
      <w:bookmarkStart w:id="2859" w:name="_Toc121820340"/>
      <w:bookmarkStart w:id="2860" w:name="_Toc124158090"/>
      <w:bookmarkStart w:id="2861" w:name="_Toc130560667"/>
      <w:bookmarkStart w:id="2862" w:name="_Toc137470310"/>
      <w:bookmarkStart w:id="2863" w:name="_Toc138884703"/>
      <w:bookmarkStart w:id="2864" w:name="_Toc145511111"/>
      <w:r w:rsidRPr="007530C6">
        <w:t>6.8.1</w:t>
      </w:r>
      <w:r w:rsidRPr="007530C6">
        <w:tab/>
      </w:r>
      <w:bookmarkEnd w:id="2854"/>
      <w:bookmarkEnd w:id="2855"/>
      <w:bookmarkEnd w:id="2856"/>
      <w:r w:rsidRPr="007530C6">
        <w:t>Definition and applicability</w:t>
      </w:r>
      <w:bookmarkEnd w:id="2857"/>
      <w:bookmarkEnd w:id="2858"/>
      <w:bookmarkEnd w:id="2859"/>
      <w:bookmarkEnd w:id="2860"/>
      <w:bookmarkEnd w:id="2861"/>
      <w:bookmarkEnd w:id="2862"/>
      <w:bookmarkEnd w:id="2863"/>
      <w:bookmarkEnd w:id="2864"/>
    </w:p>
    <w:p w14:paraId="06AF50DF" w14:textId="77777777" w:rsidR="002A5B33" w:rsidRPr="007530C6" w:rsidRDefault="002A5B33" w:rsidP="002A5B33">
      <w:pPr>
        <w:pStyle w:val="Heading4"/>
      </w:pPr>
      <w:bookmarkStart w:id="2865" w:name="_Toc106094126"/>
      <w:bookmarkStart w:id="2866" w:name="_Toc97737210"/>
      <w:bookmarkStart w:id="2867" w:name="_Toc120613221"/>
      <w:bookmarkStart w:id="2868" w:name="_Toc121756765"/>
      <w:bookmarkStart w:id="2869" w:name="_Toc121820341"/>
      <w:bookmarkStart w:id="2870" w:name="_Toc124158091"/>
      <w:bookmarkStart w:id="2871" w:name="_Toc130560668"/>
      <w:bookmarkStart w:id="2872" w:name="_Toc137470311"/>
      <w:bookmarkStart w:id="2873" w:name="_Toc138884704"/>
      <w:bookmarkStart w:id="2874" w:name="_Toc145511112"/>
      <w:r w:rsidRPr="007530C6">
        <w:t>6.8.1.1</w:t>
      </w:r>
      <w:r w:rsidRPr="007530C6">
        <w:tab/>
        <w:t>General</w:t>
      </w:r>
      <w:bookmarkEnd w:id="2865"/>
      <w:bookmarkEnd w:id="2866"/>
      <w:bookmarkEnd w:id="2867"/>
      <w:bookmarkEnd w:id="2868"/>
      <w:bookmarkEnd w:id="2869"/>
      <w:bookmarkEnd w:id="2870"/>
      <w:bookmarkEnd w:id="2871"/>
      <w:bookmarkEnd w:id="2872"/>
      <w:bookmarkEnd w:id="2873"/>
      <w:bookmarkEnd w:id="2874"/>
    </w:p>
    <w:p w14:paraId="0EBE24D3" w14:textId="77777777" w:rsidR="002A5B33" w:rsidRPr="007530C6" w:rsidRDefault="002A5B33" w:rsidP="002A5B33">
      <w:pPr>
        <w:rPr>
          <w:lang w:val="en-US" w:eastAsia="zh-CN"/>
        </w:rPr>
      </w:pPr>
      <w:bookmarkStart w:id="2875"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2876" w:name="_Toc120613222"/>
      <w:bookmarkStart w:id="2877" w:name="_Toc121756766"/>
      <w:bookmarkStart w:id="2878" w:name="_Toc121820342"/>
      <w:bookmarkStart w:id="2879" w:name="_Toc124158092"/>
      <w:bookmarkStart w:id="2880" w:name="_Toc130560669"/>
      <w:bookmarkStart w:id="2881" w:name="_Toc137470312"/>
      <w:bookmarkStart w:id="2882" w:name="_Toc138884705"/>
      <w:bookmarkStart w:id="2883" w:name="_Toc145511113"/>
      <w:r w:rsidRPr="007530C6">
        <w:t>6.8.1.2</w:t>
      </w:r>
      <w:r w:rsidRPr="007530C6">
        <w:tab/>
        <w:t>Minimum requirements</w:t>
      </w:r>
      <w:bookmarkEnd w:id="2875"/>
      <w:bookmarkEnd w:id="2876"/>
      <w:bookmarkEnd w:id="2877"/>
      <w:bookmarkEnd w:id="2878"/>
      <w:bookmarkEnd w:id="2879"/>
      <w:bookmarkEnd w:id="2880"/>
      <w:bookmarkEnd w:id="2881"/>
      <w:bookmarkEnd w:id="2882"/>
      <w:bookmarkEnd w:id="2883"/>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2884" w:name="_Toc503965086"/>
      <w:bookmarkStart w:id="2885" w:name="_Toc120613223"/>
      <w:bookmarkStart w:id="2886" w:name="_Toc121756767"/>
      <w:bookmarkStart w:id="2887" w:name="_Toc121820343"/>
      <w:bookmarkStart w:id="2888" w:name="_Toc124158093"/>
      <w:bookmarkStart w:id="2889" w:name="_Toc130560670"/>
      <w:bookmarkStart w:id="2890" w:name="_Toc137470313"/>
      <w:bookmarkStart w:id="2891" w:name="_Toc138884706"/>
      <w:bookmarkStart w:id="2892" w:name="_Toc145511114"/>
      <w:r w:rsidRPr="007530C6">
        <w:t>6.8.1.3</w:t>
      </w:r>
      <w:r w:rsidRPr="007530C6">
        <w:tab/>
        <w:t>Test purpose</w:t>
      </w:r>
      <w:bookmarkEnd w:id="2884"/>
      <w:bookmarkEnd w:id="2885"/>
      <w:bookmarkEnd w:id="2886"/>
      <w:bookmarkEnd w:id="2887"/>
      <w:bookmarkEnd w:id="2888"/>
      <w:bookmarkEnd w:id="2889"/>
      <w:bookmarkEnd w:id="2890"/>
      <w:bookmarkEnd w:id="2891"/>
      <w:bookmarkEnd w:id="2892"/>
    </w:p>
    <w:p w14:paraId="5FA74E87" w14:textId="77777777" w:rsidR="002A5B33" w:rsidRPr="007530C6" w:rsidRDefault="002A5B33" w:rsidP="002A5B33">
      <w:pPr>
        <w:rPr>
          <w:lang w:val="en-US"/>
        </w:rPr>
      </w:pPr>
      <w:bookmarkStart w:id="2893"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2894" w:name="_Toc120613224"/>
      <w:bookmarkStart w:id="2895" w:name="_Toc121756768"/>
      <w:bookmarkStart w:id="2896" w:name="_Toc121820344"/>
      <w:bookmarkStart w:id="2897" w:name="_Toc124158094"/>
      <w:bookmarkStart w:id="2898" w:name="_Toc130560671"/>
      <w:bookmarkStart w:id="2899" w:name="_Toc137470314"/>
      <w:bookmarkStart w:id="2900" w:name="_Toc138884707"/>
      <w:bookmarkStart w:id="2901" w:name="_Toc145511115"/>
      <w:r w:rsidRPr="007530C6">
        <w:t>6.8.1.4</w:t>
      </w:r>
      <w:r w:rsidRPr="007530C6">
        <w:tab/>
        <w:t>Method of test</w:t>
      </w:r>
      <w:bookmarkEnd w:id="2893"/>
      <w:bookmarkEnd w:id="2894"/>
      <w:bookmarkEnd w:id="2895"/>
      <w:bookmarkEnd w:id="2896"/>
      <w:bookmarkEnd w:id="2897"/>
      <w:bookmarkEnd w:id="2898"/>
      <w:bookmarkEnd w:id="2899"/>
      <w:bookmarkEnd w:id="2900"/>
      <w:bookmarkEnd w:id="2901"/>
    </w:p>
    <w:p w14:paraId="3084AD1E" w14:textId="77777777" w:rsidR="002A5B33" w:rsidRPr="007530C6" w:rsidRDefault="002A5B33" w:rsidP="002A5B33">
      <w:pPr>
        <w:pStyle w:val="Heading5"/>
      </w:pPr>
      <w:bookmarkStart w:id="2902" w:name="_Toc503965088"/>
      <w:bookmarkStart w:id="2903" w:name="_Toc120613225"/>
      <w:bookmarkStart w:id="2904" w:name="_Toc121756769"/>
      <w:bookmarkStart w:id="2905" w:name="_Toc121820345"/>
      <w:bookmarkStart w:id="2906" w:name="_Toc124158095"/>
      <w:bookmarkStart w:id="2907" w:name="_Toc130560672"/>
      <w:bookmarkStart w:id="2908" w:name="_Toc137470315"/>
      <w:bookmarkStart w:id="2909" w:name="_Toc138884708"/>
      <w:bookmarkStart w:id="2910" w:name="_Toc145511116"/>
      <w:r w:rsidRPr="007530C6">
        <w:t>6.8.1.4.1</w:t>
      </w:r>
      <w:r w:rsidRPr="007530C6">
        <w:tab/>
        <w:t>Initial conditions</w:t>
      </w:r>
      <w:bookmarkEnd w:id="2902"/>
      <w:bookmarkEnd w:id="2903"/>
      <w:bookmarkEnd w:id="2904"/>
      <w:bookmarkEnd w:id="2905"/>
      <w:bookmarkEnd w:id="2906"/>
      <w:bookmarkEnd w:id="2907"/>
      <w:bookmarkEnd w:id="2908"/>
      <w:bookmarkEnd w:id="2909"/>
      <w:bookmarkEnd w:id="291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291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2912" w:name="_Toc120613226"/>
      <w:bookmarkStart w:id="2913" w:name="_Toc121756770"/>
      <w:bookmarkStart w:id="2914" w:name="_Toc121820346"/>
      <w:bookmarkStart w:id="2915" w:name="_Toc124158096"/>
      <w:bookmarkStart w:id="2916" w:name="_Toc130560673"/>
      <w:bookmarkStart w:id="2917" w:name="_Toc137470316"/>
      <w:bookmarkStart w:id="2918" w:name="_Toc138884709"/>
      <w:bookmarkStart w:id="2919" w:name="_Toc145511117"/>
      <w:r w:rsidRPr="007530C6">
        <w:t>6.8.1.4.2</w:t>
      </w:r>
      <w:r w:rsidRPr="007530C6">
        <w:tab/>
        <w:t>Procedure</w:t>
      </w:r>
      <w:bookmarkEnd w:id="2911"/>
      <w:bookmarkEnd w:id="2912"/>
      <w:bookmarkEnd w:id="2913"/>
      <w:bookmarkEnd w:id="2914"/>
      <w:bookmarkEnd w:id="2915"/>
      <w:bookmarkEnd w:id="2916"/>
      <w:bookmarkEnd w:id="2917"/>
      <w:bookmarkEnd w:id="2918"/>
      <w:bookmarkEnd w:id="2919"/>
    </w:p>
    <w:p w14:paraId="6A55012D" w14:textId="77777777" w:rsidR="002A5B33" w:rsidRPr="007530C6" w:rsidRDefault="002A5B33" w:rsidP="002A5B33">
      <w:pPr>
        <w:pStyle w:val="B1"/>
        <w:rPr>
          <w:snapToGrid w:val="0"/>
          <w:lang w:val="en-US"/>
        </w:rPr>
      </w:pPr>
      <w:bookmarkStart w:id="2920"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2921" w:name="_Toc120613227"/>
      <w:bookmarkStart w:id="2922" w:name="_Toc121756771"/>
      <w:bookmarkStart w:id="2923" w:name="_Toc121820347"/>
      <w:bookmarkStart w:id="2924" w:name="_Toc124158097"/>
      <w:bookmarkStart w:id="2925" w:name="_Toc130560674"/>
      <w:bookmarkStart w:id="2926" w:name="_Toc137470317"/>
      <w:bookmarkStart w:id="2927" w:name="_Toc138884710"/>
      <w:bookmarkStart w:id="2928" w:name="_Toc145511118"/>
      <w:r w:rsidRPr="007530C6">
        <w:t>6.8.1.5</w:t>
      </w:r>
      <w:r w:rsidRPr="007530C6">
        <w:tab/>
        <w:t>Test requirement</w:t>
      </w:r>
      <w:bookmarkEnd w:id="2920"/>
      <w:r w:rsidRPr="007530C6">
        <w:t>s</w:t>
      </w:r>
      <w:bookmarkEnd w:id="2921"/>
      <w:bookmarkEnd w:id="2922"/>
      <w:bookmarkEnd w:id="2923"/>
      <w:bookmarkEnd w:id="2924"/>
      <w:bookmarkEnd w:id="2925"/>
      <w:bookmarkEnd w:id="2926"/>
      <w:bookmarkEnd w:id="2927"/>
      <w:bookmarkEnd w:id="2928"/>
    </w:p>
    <w:p w14:paraId="026D0E1E" w14:textId="77777777" w:rsidR="002A5B33" w:rsidRPr="007530C6" w:rsidRDefault="002A5B33" w:rsidP="002A5B33">
      <w:pPr>
        <w:pStyle w:val="Heading5"/>
      </w:pPr>
      <w:bookmarkStart w:id="2929" w:name="_Toc120613228"/>
      <w:bookmarkStart w:id="2930" w:name="_Toc121756772"/>
      <w:bookmarkStart w:id="2931" w:name="_Toc121820348"/>
      <w:bookmarkStart w:id="2932" w:name="_Toc124158098"/>
      <w:bookmarkStart w:id="2933" w:name="_Toc130560675"/>
      <w:bookmarkStart w:id="2934" w:name="_Toc137470318"/>
      <w:bookmarkStart w:id="2935" w:name="_Toc138884711"/>
      <w:bookmarkStart w:id="2936" w:name="_Toc145511119"/>
      <w:r w:rsidRPr="007530C6">
        <w:t>6.8.1.5.1</w:t>
      </w:r>
      <w:r w:rsidRPr="007530C6">
        <w:tab/>
        <w:t>General requirements</w:t>
      </w:r>
      <w:bookmarkEnd w:id="2929"/>
      <w:bookmarkEnd w:id="2930"/>
      <w:bookmarkEnd w:id="2931"/>
      <w:bookmarkEnd w:id="2932"/>
      <w:bookmarkEnd w:id="2933"/>
      <w:bookmarkEnd w:id="2934"/>
      <w:bookmarkEnd w:id="2935"/>
      <w:bookmarkEnd w:id="2936"/>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3pt;height:36.3pt;mso-wrap-style:square;mso-position-horizontal-relative:page;mso-position-vertical-relative:page" o:ole="">
                  <v:fill o:detectmouseclick="t"/>
                  <v:imagedata r:id="rId51" o:title=""/>
                </v:shape>
                <o:OLEObject Type="Embed" ProgID="Equation.3" ShapeID="Object 3" DrawAspect="Content" ObjectID="_1757324194" r:id="rId52">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2937" w:name="_Toc120613229"/>
      <w:bookmarkStart w:id="2938" w:name="_Toc121756773"/>
      <w:bookmarkStart w:id="2939" w:name="_Toc121820349"/>
      <w:bookmarkStart w:id="2940" w:name="_Toc124158099"/>
      <w:bookmarkStart w:id="2941" w:name="_Toc130560676"/>
      <w:bookmarkStart w:id="2942" w:name="_Toc137470319"/>
      <w:bookmarkStart w:id="2943" w:name="_Toc138884712"/>
      <w:bookmarkStart w:id="2944" w:name="_Toc145511120"/>
      <w:r w:rsidRPr="007530C6">
        <w:t>6.8.1.5.2</w:t>
      </w:r>
      <w:r w:rsidRPr="007530C6">
        <w:tab/>
        <w:t>Additional requirements</w:t>
      </w:r>
      <w:bookmarkEnd w:id="2937"/>
      <w:bookmarkEnd w:id="2938"/>
      <w:bookmarkEnd w:id="2939"/>
      <w:bookmarkEnd w:id="2940"/>
      <w:bookmarkEnd w:id="2941"/>
      <w:bookmarkEnd w:id="2942"/>
      <w:bookmarkEnd w:id="2943"/>
      <w:bookmarkEnd w:id="2944"/>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rsidP="00C361E0">
            <w:pPr>
              <w:pStyle w:val="TAH"/>
            </w:pPr>
            <w:r w:rsidRPr="007530C6">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rsidP="00C361E0">
            <w:pPr>
              <w:pStyle w:val="TAH"/>
            </w:pPr>
            <w:r w:rsidRPr="007530C6">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rsidP="00C361E0">
            <w:pPr>
              <w:pStyle w:val="TAL"/>
            </w:pPr>
            <w:r w:rsidRPr="007530C6">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rsidP="00C361E0">
            <w:pPr>
              <w:pStyle w:val="TAL"/>
            </w:pPr>
            <w:r w:rsidRPr="007530C6">
              <w:t xml:space="preserve">NR </w:t>
            </w:r>
            <w:r w:rsidRPr="007530C6">
              <w:rPr>
                <w:rFonts w:eastAsia="SimSun"/>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rsidP="00C361E0">
            <w:pPr>
              <w:pStyle w:val="TAL"/>
            </w:pPr>
            <w:r w:rsidRPr="007530C6">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rsidP="00C361E0">
            <w:pPr>
              <w:pStyle w:val="TAL"/>
            </w:pPr>
            <w:r w:rsidRPr="007530C6">
              <w:t xml:space="preserve">NR signal of 10 MHz </w:t>
            </w:r>
            <w:r w:rsidRPr="007530C6">
              <w:rPr>
                <w:rFonts w:eastAsia="SimSun"/>
                <w:i/>
                <w:lang w:val="en-US" w:eastAsia="zh-CN"/>
              </w:rPr>
              <w:t>passband</w:t>
            </w:r>
            <w:r w:rsidRPr="007530C6">
              <w:rPr>
                <w:i/>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rsidP="00C361E0">
            <w:pPr>
              <w:pStyle w:val="TAL"/>
            </w:pPr>
            <w:r w:rsidRPr="007530C6">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rsidP="00C361E0">
            <w:pPr>
              <w:pStyle w:val="TAL"/>
              <w:rPr>
                <w:szCs w:val="18"/>
              </w:rPr>
            </w:pPr>
            <w:r w:rsidRPr="007530C6">
              <w:rPr>
                <w:i/>
                <w:szCs w:val="18"/>
              </w:rPr>
              <w:t>Rated total output power</w:t>
            </w:r>
            <w:r w:rsidRPr="007530C6">
              <w:rPr>
                <w:iCs/>
                <w:szCs w:val="18"/>
              </w:rPr>
              <w:t xml:space="preserve"> (</w:t>
            </w:r>
            <w:r w:rsidRPr="007530C6">
              <w:rPr>
                <w:iCs/>
                <w:szCs w:val="18"/>
                <w:lang w:eastAsia="zh-CN"/>
              </w:rPr>
              <w:t>P</w:t>
            </w:r>
            <w:r w:rsidRPr="007530C6">
              <w:rPr>
                <w:iCs/>
                <w:szCs w:val="18"/>
                <w:vertAlign w:val="subscript"/>
                <w:lang w:eastAsia="zh-CN"/>
              </w:rPr>
              <w:t>rated,t,</w:t>
            </w:r>
            <w:r w:rsidRPr="007530C6">
              <w:rPr>
                <w:rFonts w:eastAsia="SimSun"/>
                <w:iCs/>
                <w:szCs w:val="18"/>
                <w:vertAlign w:val="subscript"/>
                <w:lang w:val="en-US" w:eastAsia="zh-CN"/>
              </w:rPr>
              <w:t>AC</w:t>
            </w:r>
            <w:r w:rsidRPr="007530C6">
              <w:rPr>
                <w:iCs/>
                <w:szCs w:val="18"/>
              </w:rPr>
              <w:t xml:space="preserve">) in the </w:t>
            </w:r>
            <w:r w:rsidRPr="007530C6">
              <w:rPr>
                <w:rFonts w:eastAsia="SimSun"/>
                <w:i/>
                <w:szCs w:val="18"/>
                <w:lang w:val="en-US" w:eastAsia="zh-CN"/>
              </w:rPr>
              <w:t>passband</w:t>
            </w:r>
            <w:r w:rsidRPr="007530C6">
              <w:rPr>
                <w:iCs/>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rsidP="00C361E0">
            <w:pPr>
              <w:pStyle w:val="TAL"/>
            </w:pPr>
            <w:r w:rsidRPr="007530C6">
              <w:t xml:space="preserve">Interfering signal centre frequency offset from </w:t>
            </w:r>
            <w:r w:rsidRPr="007530C6">
              <w:rPr>
                <w:rFonts w:eastAsia="SimSun"/>
              </w:rPr>
              <w:t xml:space="preserve">the lower/upper </w:t>
            </w:r>
            <w:r w:rsidRPr="007530C6">
              <w:rPr>
                <w:rFonts w:eastAsia="SimSun"/>
                <w:i/>
                <w:lang w:val="en-US" w:eastAsia="zh-CN"/>
              </w:rPr>
              <w:t>passband</w:t>
            </w:r>
            <w:r w:rsidRPr="007530C6">
              <w:rPr>
                <w:rFonts w:eastAsia="SimSun"/>
              </w:rPr>
              <w:t xml:space="preserve"> centre frequency of the</w:t>
            </w:r>
            <w:r w:rsidRPr="007530C6">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rsidP="00C361E0">
            <w:pPr>
              <w:pStyle w:val="TAL"/>
            </w:pPr>
            <w:r w:rsidRPr="007530C6">
              <w:t>± 5 MHz</w:t>
            </w:r>
          </w:p>
          <w:p w14:paraId="21C2DA3B" w14:textId="77777777" w:rsidR="002A5B33" w:rsidRPr="007530C6" w:rsidRDefault="002A5B33" w:rsidP="00C361E0">
            <w:pPr>
              <w:pStyle w:val="TAL"/>
              <w:rPr>
                <w:vertAlign w:val="subscript"/>
              </w:rPr>
            </w:pPr>
            <w:r w:rsidRPr="007530C6">
              <w:t xml:space="preserve">± </w:t>
            </w:r>
            <w:r w:rsidRPr="007530C6">
              <w:rPr>
                <w:rFonts w:cs="v5.0.0"/>
              </w:rPr>
              <w:t>15 MHz</w:t>
            </w:r>
          </w:p>
          <w:p w14:paraId="4B3ACF91" w14:textId="77777777" w:rsidR="002A5B33" w:rsidRPr="007530C6" w:rsidRDefault="002A5B33" w:rsidP="00C361E0">
            <w:pPr>
              <w:pStyle w:val="TAL"/>
            </w:pPr>
            <w:r w:rsidRPr="007530C6">
              <w:t xml:space="preserve">± </w:t>
            </w:r>
            <w:r w:rsidRPr="007530C6">
              <w:rPr>
                <w:rFonts w:cs="v5.0.0"/>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rsidP="00C361E0">
            <w:pPr>
              <w:pStyle w:val="TAN"/>
            </w:pPr>
            <w:r w:rsidRPr="007530C6">
              <w:t>NOTE:</w:t>
            </w:r>
            <w:r w:rsidRPr="007530C6">
              <w:tab/>
              <w:t xml:space="preserve">This requirement applies for </w:t>
            </w:r>
            <w:r w:rsidRPr="007530C6">
              <w:rPr>
                <w:rFonts w:eastAsia="SimSun"/>
                <w:i/>
                <w:iCs/>
                <w:lang w:val="en-US" w:eastAsia="zh-CN"/>
              </w:rPr>
              <w:t>passband</w:t>
            </w:r>
            <w:r w:rsidRPr="007530C6">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2945" w:name="_Toc97737224"/>
      <w:bookmarkStart w:id="2946" w:name="_Toc120613230"/>
      <w:bookmarkStart w:id="2947" w:name="_Toc121756774"/>
      <w:bookmarkStart w:id="2948" w:name="_Toc121820350"/>
      <w:bookmarkStart w:id="2949" w:name="_Toc124158100"/>
      <w:bookmarkStart w:id="2950" w:name="_Toc130560677"/>
      <w:bookmarkStart w:id="2951" w:name="_Toc137470320"/>
      <w:bookmarkStart w:id="2952" w:name="_Toc138884713"/>
      <w:bookmarkStart w:id="2953" w:name="_Toc145511121"/>
      <w:r w:rsidRPr="007530C6">
        <w:rPr>
          <w:lang w:eastAsia="zh-CN"/>
        </w:rPr>
        <w:t>6.9</w:t>
      </w:r>
      <w:r w:rsidRPr="007530C6">
        <w:rPr>
          <w:lang w:eastAsia="zh-CN"/>
        </w:rPr>
        <w:tab/>
      </w:r>
      <w:r w:rsidRPr="007530C6">
        <w:t>Adjacent Channel Rejection Ratio (ACRR)</w:t>
      </w:r>
      <w:bookmarkEnd w:id="2945"/>
      <w:bookmarkEnd w:id="2946"/>
      <w:bookmarkEnd w:id="2947"/>
      <w:bookmarkEnd w:id="2948"/>
      <w:bookmarkEnd w:id="2949"/>
      <w:bookmarkEnd w:id="2950"/>
      <w:bookmarkEnd w:id="2951"/>
      <w:bookmarkEnd w:id="2952"/>
      <w:bookmarkEnd w:id="2953"/>
    </w:p>
    <w:p w14:paraId="3CD8D632" w14:textId="77777777" w:rsidR="00623198" w:rsidRPr="007530C6" w:rsidRDefault="00623198" w:rsidP="00623198">
      <w:pPr>
        <w:pStyle w:val="Heading3"/>
      </w:pPr>
      <w:bookmarkStart w:id="2954" w:name="_Toc503965119"/>
      <w:bookmarkStart w:id="2955" w:name="_Toc120613231"/>
      <w:bookmarkStart w:id="2956" w:name="_Toc121756775"/>
      <w:bookmarkStart w:id="2957" w:name="_Toc121820351"/>
      <w:bookmarkStart w:id="2958" w:name="_Toc124158101"/>
      <w:bookmarkStart w:id="2959" w:name="_Toc130560678"/>
      <w:bookmarkStart w:id="2960" w:name="_Toc137470321"/>
      <w:bookmarkStart w:id="2961" w:name="_Toc138884714"/>
      <w:bookmarkStart w:id="2962" w:name="_Toc145511122"/>
      <w:r w:rsidRPr="007530C6">
        <w:rPr>
          <w:lang w:val="en-US" w:eastAsia="zh-CN"/>
        </w:rPr>
        <w:t>6</w:t>
      </w:r>
      <w:r w:rsidRPr="007530C6">
        <w:t>.</w:t>
      </w:r>
      <w:r w:rsidRPr="007530C6">
        <w:rPr>
          <w:lang w:val="en-US" w:eastAsia="zh-CN"/>
        </w:rPr>
        <w:t>9.1</w:t>
      </w:r>
      <w:r w:rsidRPr="007530C6">
        <w:tab/>
        <w:t>Definitions and applicability</w:t>
      </w:r>
      <w:bookmarkEnd w:id="2954"/>
      <w:bookmarkEnd w:id="2955"/>
      <w:bookmarkEnd w:id="2956"/>
      <w:bookmarkEnd w:id="2957"/>
      <w:bookmarkEnd w:id="2958"/>
      <w:bookmarkEnd w:id="2959"/>
      <w:bookmarkEnd w:id="2960"/>
      <w:bookmarkEnd w:id="2961"/>
      <w:bookmarkEnd w:id="2962"/>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2963" w:name="_Toc503965121"/>
      <w:bookmarkStart w:id="2964" w:name="_Toc120613232"/>
      <w:bookmarkStart w:id="2965" w:name="_Toc121756776"/>
      <w:bookmarkStart w:id="2966" w:name="_Toc121820352"/>
      <w:bookmarkStart w:id="2967" w:name="_Toc124158102"/>
      <w:bookmarkStart w:id="2968" w:name="_Toc130560679"/>
      <w:bookmarkStart w:id="2969" w:name="_Toc137470322"/>
      <w:bookmarkStart w:id="2970" w:name="_Toc138884715"/>
      <w:bookmarkStart w:id="2971" w:name="_Toc145511123"/>
      <w:r w:rsidRPr="007530C6">
        <w:rPr>
          <w:lang w:val="en-US" w:eastAsia="zh-CN"/>
        </w:rPr>
        <w:t>6.9.2</w:t>
      </w:r>
      <w:r w:rsidRPr="007530C6">
        <w:rPr>
          <w:lang w:val="en-US" w:eastAsia="zh-CN"/>
        </w:rPr>
        <w:tab/>
        <w:t>Co-existence with UTRA</w:t>
      </w:r>
      <w:bookmarkEnd w:id="2963"/>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2964"/>
      <w:bookmarkEnd w:id="2965"/>
      <w:bookmarkEnd w:id="2966"/>
      <w:bookmarkEnd w:id="2967"/>
      <w:bookmarkEnd w:id="2968"/>
      <w:bookmarkEnd w:id="2969"/>
      <w:bookmarkEnd w:id="2970"/>
      <w:bookmarkEnd w:id="2971"/>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2972" w:name="_Toc503965122"/>
      <w:bookmarkStart w:id="2973" w:name="_Toc120613233"/>
      <w:bookmarkStart w:id="2974" w:name="_Toc121756777"/>
      <w:bookmarkStart w:id="2975" w:name="_Toc121820353"/>
      <w:bookmarkStart w:id="2976" w:name="_Toc124158103"/>
      <w:bookmarkStart w:id="2977" w:name="_Toc130560680"/>
      <w:bookmarkStart w:id="2978" w:name="_Toc137470323"/>
      <w:bookmarkStart w:id="2979" w:name="_Toc138884716"/>
      <w:bookmarkStart w:id="2980" w:name="_Toc145511124"/>
      <w:r w:rsidRPr="007530C6">
        <w:rPr>
          <w:lang w:val="en-US" w:eastAsia="zh-CN"/>
        </w:rPr>
        <w:t>6.9.2.1</w:t>
      </w:r>
      <w:r w:rsidRPr="007530C6">
        <w:rPr>
          <w:lang w:val="en-US" w:eastAsia="zh-CN"/>
        </w:rPr>
        <w:tab/>
        <w:t>Minimum requirements</w:t>
      </w:r>
      <w:bookmarkEnd w:id="2972"/>
      <w:bookmarkEnd w:id="2973"/>
      <w:bookmarkEnd w:id="2974"/>
      <w:bookmarkEnd w:id="2975"/>
      <w:bookmarkEnd w:id="2976"/>
      <w:bookmarkEnd w:id="2977"/>
      <w:bookmarkEnd w:id="2978"/>
      <w:bookmarkEnd w:id="2979"/>
      <w:bookmarkEnd w:id="2980"/>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2981" w:name="_Toc503965123"/>
      <w:bookmarkStart w:id="2982" w:name="_Toc120613234"/>
      <w:bookmarkStart w:id="2983" w:name="_Toc121756778"/>
      <w:bookmarkStart w:id="2984" w:name="_Toc121820354"/>
      <w:bookmarkStart w:id="2985" w:name="_Toc124158104"/>
      <w:bookmarkStart w:id="2986" w:name="_Toc130560681"/>
      <w:bookmarkStart w:id="2987" w:name="_Toc137470324"/>
      <w:bookmarkStart w:id="2988" w:name="_Toc138884717"/>
      <w:bookmarkStart w:id="2989" w:name="_Toc145511125"/>
      <w:r w:rsidRPr="007530C6">
        <w:rPr>
          <w:lang w:val="en-US" w:eastAsia="zh-CN"/>
        </w:rPr>
        <w:t>6.9.2.2</w:t>
      </w:r>
      <w:r w:rsidRPr="007530C6">
        <w:rPr>
          <w:lang w:val="en-US" w:eastAsia="zh-CN"/>
        </w:rPr>
        <w:tab/>
        <w:t>Test purpose</w:t>
      </w:r>
      <w:bookmarkEnd w:id="2981"/>
      <w:bookmarkEnd w:id="2982"/>
      <w:bookmarkEnd w:id="2983"/>
      <w:bookmarkEnd w:id="2984"/>
      <w:bookmarkEnd w:id="2985"/>
      <w:bookmarkEnd w:id="2986"/>
      <w:bookmarkEnd w:id="2987"/>
      <w:bookmarkEnd w:id="2988"/>
      <w:bookmarkEnd w:id="2989"/>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2990" w:name="_Toc503965124"/>
      <w:bookmarkStart w:id="2991" w:name="_Toc120613235"/>
      <w:bookmarkStart w:id="2992" w:name="_Toc121756779"/>
      <w:bookmarkStart w:id="2993" w:name="_Toc121820355"/>
      <w:bookmarkStart w:id="2994" w:name="_Toc124158105"/>
      <w:bookmarkStart w:id="2995" w:name="_Toc130560682"/>
      <w:bookmarkStart w:id="2996" w:name="_Toc137470325"/>
      <w:bookmarkStart w:id="2997" w:name="_Toc138884718"/>
      <w:bookmarkStart w:id="2998" w:name="_Toc145511126"/>
      <w:r w:rsidRPr="007530C6">
        <w:rPr>
          <w:lang w:val="en-US" w:eastAsia="zh-CN"/>
        </w:rPr>
        <w:t>6.9.2.3</w:t>
      </w:r>
      <w:r w:rsidRPr="007530C6">
        <w:rPr>
          <w:lang w:val="en-US" w:eastAsia="zh-CN"/>
        </w:rPr>
        <w:tab/>
        <w:t>Method of test</w:t>
      </w:r>
      <w:bookmarkEnd w:id="2990"/>
      <w:bookmarkEnd w:id="2991"/>
      <w:bookmarkEnd w:id="2992"/>
      <w:bookmarkEnd w:id="2993"/>
      <w:bookmarkEnd w:id="2994"/>
      <w:bookmarkEnd w:id="2995"/>
      <w:bookmarkEnd w:id="2996"/>
      <w:bookmarkEnd w:id="2997"/>
      <w:bookmarkEnd w:id="2998"/>
    </w:p>
    <w:p w14:paraId="041F85F3" w14:textId="77777777" w:rsidR="00623198" w:rsidRPr="007530C6" w:rsidRDefault="00623198" w:rsidP="00623198">
      <w:pPr>
        <w:pStyle w:val="Heading5"/>
        <w:ind w:left="1417" w:hanging="1417"/>
      </w:pPr>
      <w:bookmarkStart w:id="2999" w:name="_Toc503965125"/>
      <w:bookmarkStart w:id="3000" w:name="_Toc120613236"/>
      <w:bookmarkStart w:id="3001" w:name="_Toc121756780"/>
      <w:bookmarkStart w:id="3002" w:name="_Toc121820356"/>
      <w:bookmarkStart w:id="3003" w:name="_Toc124158106"/>
      <w:bookmarkStart w:id="3004" w:name="_Toc130560683"/>
      <w:bookmarkStart w:id="3005" w:name="_Toc137470326"/>
      <w:bookmarkStart w:id="3006" w:name="_Toc138884719"/>
      <w:bookmarkStart w:id="3007" w:name="_Toc145511127"/>
      <w:r w:rsidRPr="007530C6">
        <w:rPr>
          <w:lang w:val="en-US" w:eastAsia="zh-CN"/>
        </w:rPr>
        <w:t>6.9.2.3.1</w:t>
      </w:r>
      <w:r w:rsidRPr="007530C6">
        <w:tab/>
        <w:t>Initial conditions</w:t>
      </w:r>
      <w:bookmarkEnd w:id="2999"/>
      <w:bookmarkEnd w:id="3000"/>
      <w:bookmarkEnd w:id="3001"/>
      <w:bookmarkEnd w:id="3002"/>
      <w:bookmarkEnd w:id="3003"/>
      <w:bookmarkEnd w:id="3004"/>
      <w:bookmarkEnd w:id="3005"/>
      <w:bookmarkEnd w:id="3006"/>
      <w:bookmarkEnd w:id="3007"/>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008" w:name="_Toc503965126"/>
      <w:bookmarkStart w:id="3009" w:name="_Toc120613237"/>
      <w:bookmarkStart w:id="3010" w:name="_Toc121756781"/>
      <w:bookmarkStart w:id="3011" w:name="_Toc121820357"/>
      <w:bookmarkStart w:id="3012" w:name="_Toc124158107"/>
      <w:bookmarkStart w:id="3013" w:name="_Toc130560684"/>
      <w:bookmarkStart w:id="3014" w:name="_Toc137470327"/>
      <w:bookmarkStart w:id="3015" w:name="_Toc138884720"/>
      <w:bookmarkStart w:id="3016" w:name="_Toc145511128"/>
      <w:r w:rsidRPr="007530C6">
        <w:rPr>
          <w:lang w:val="en-US" w:eastAsia="zh-CN"/>
        </w:rPr>
        <w:t>6.9.2.3.2</w:t>
      </w:r>
      <w:r w:rsidRPr="007530C6">
        <w:rPr>
          <w:lang w:val="en-US" w:eastAsia="zh-CN"/>
        </w:rPr>
        <w:tab/>
        <w:t>Procedure</w:t>
      </w:r>
      <w:bookmarkEnd w:id="3008"/>
      <w:bookmarkEnd w:id="3009"/>
      <w:bookmarkEnd w:id="3010"/>
      <w:bookmarkEnd w:id="3011"/>
      <w:bookmarkEnd w:id="3012"/>
      <w:bookmarkEnd w:id="3013"/>
      <w:bookmarkEnd w:id="3014"/>
      <w:bookmarkEnd w:id="3015"/>
      <w:bookmarkEnd w:id="3016"/>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017" w:name="_Toc503965127"/>
      <w:bookmarkStart w:id="3018" w:name="_Toc120613238"/>
      <w:bookmarkStart w:id="3019" w:name="_Toc121756782"/>
      <w:bookmarkStart w:id="3020" w:name="_Toc121820358"/>
      <w:bookmarkStart w:id="3021" w:name="_Toc124158108"/>
      <w:bookmarkStart w:id="3022" w:name="_Toc130560685"/>
      <w:bookmarkStart w:id="3023" w:name="_Toc137470328"/>
      <w:bookmarkStart w:id="3024" w:name="_Toc138884721"/>
      <w:bookmarkStart w:id="3025" w:name="_Toc145511129"/>
      <w:r w:rsidRPr="007530C6">
        <w:rPr>
          <w:lang w:val="en-US" w:eastAsia="zh-CN"/>
        </w:rPr>
        <w:t>6.9.2.3.3</w:t>
      </w:r>
      <w:r w:rsidRPr="007530C6">
        <w:rPr>
          <w:lang w:val="en-US" w:eastAsia="zh-CN"/>
        </w:rPr>
        <w:tab/>
        <w:t>Test Requirements</w:t>
      </w:r>
      <w:bookmarkEnd w:id="3017"/>
      <w:bookmarkEnd w:id="3018"/>
      <w:bookmarkEnd w:id="3019"/>
      <w:bookmarkEnd w:id="3020"/>
      <w:bookmarkEnd w:id="3021"/>
      <w:bookmarkEnd w:id="3022"/>
      <w:bookmarkEnd w:id="3023"/>
      <w:bookmarkEnd w:id="3024"/>
      <w:bookmarkEnd w:id="3025"/>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F32A84">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F32A84">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F32A8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F32A84">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F32A84">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F32A8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026" w:name="_Toc97737225"/>
      <w:bookmarkStart w:id="3027" w:name="_Toc120613239"/>
      <w:bookmarkStart w:id="3028" w:name="_Toc121756783"/>
      <w:bookmarkStart w:id="3029" w:name="_Toc121820359"/>
      <w:bookmarkStart w:id="3030" w:name="_Toc124158109"/>
      <w:bookmarkStart w:id="3031" w:name="_Toc130560686"/>
      <w:bookmarkStart w:id="3032" w:name="_Toc137470329"/>
      <w:bookmarkStart w:id="3033" w:name="_Toc138884722"/>
      <w:bookmarkStart w:id="3034" w:name="_Toc145511130"/>
      <w:r w:rsidRPr="007530C6">
        <w:rPr>
          <w:lang w:eastAsia="zh-CN"/>
        </w:rPr>
        <w:t>6.10</w:t>
      </w:r>
      <w:r w:rsidRPr="007530C6">
        <w:rPr>
          <w:rFonts w:hint="eastAsia"/>
          <w:lang w:eastAsia="zh-CN"/>
        </w:rPr>
        <w:tab/>
      </w:r>
      <w:r w:rsidRPr="007530C6">
        <w:rPr>
          <w:lang w:eastAsia="zh-CN"/>
        </w:rPr>
        <w:t>Transmit ON/OFF power</w:t>
      </w:r>
      <w:bookmarkEnd w:id="3026"/>
      <w:bookmarkEnd w:id="3027"/>
      <w:bookmarkEnd w:id="3028"/>
      <w:bookmarkEnd w:id="3029"/>
      <w:bookmarkEnd w:id="3030"/>
      <w:bookmarkEnd w:id="3031"/>
      <w:bookmarkEnd w:id="3032"/>
      <w:bookmarkEnd w:id="3033"/>
      <w:bookmarkEnd w:id="3034"/>
    </w:p>
    <w:p w14:paraId="627EC416" w14:textId="77777777" w:rsidR="00A865A9" w:rsidRPr="007530C6" w:rsidRDefault="00A865A9" w:rsidP="00AD289C">
      <w:pPr>
        <w:pStyle w:val="Heading3"/>
      </w:pPr>
      <w:bookmarkStart w:id="3035" w:name="_Toc82595122"/>
      <w:bookmarkStart w:id="3036" w:name="_Toc76545019"/>
      <w:bookmarkStart w:id="3037" w:name="_Toc75242673"/>
      <w:bookmarkStart w:id="3038" w:name="_Toc74961762"/>
      <w:bookmarkStart w:id="3039" w:name="_Toc66727959"/>
      <w:bookmarkStart w:id="3040" w:name="_Toc61182646"/>
      <w:bookmarkStart w:id="3041" w:name="_Toc58862653"/>
      <w:bookmarkStart w:id="3042" w:name="_Toc58860149"/>
      <w:bookmarkStart w:id="3043" w:name="_Toc53182408"/>
      <w:bookmarkStart w:id="3044" w:name="_Toc45884385"/>
      <w:bookmarkStart w:id="3045" w:name="_Toc37272139"/>
      <w:bookmarkStart w:id="3046" w:name="_Toc36645085"/>
      <w:bookmarkStart w:id="3047" w:name="_Toc29809701"/>
      <w:bookmarkStart w:id="3048" w:name="_Toc21099903"/>
      <w:bookmarkStart w:id="3049" w:name="_Toc121820360"/>
      <w:bookmarkStart w:id="3050" w:name="_Toc124158110"/>
      <w:bookmarkStart w:id="3051" w:name="_Toc130560687"/>
      <w:bookmarkStart w:id="3052" w:name="_Toc137470330"/>
      <w:bookmarkStart w:id="3053" w:name="_Toc138884723"/>
      <w:bookmarkStart w:id="3054" w:name="_Toc145511131"/>
      <w:r w:rsidRPr="007530C6">
        <w:t>6.10.1</w:t>
      </w:r>
      <w:r w:rsidRPr="007530C6">
        <w:tab/>
        <w:t>Transmitter OFF power</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343572C9" w14:textId="77777777" w:rsidR="00A865A9" w:rsidRPr="007530C6" w:rsidRDefault="00A865A9" w:rsidP="00AD289C">
      <w:pPr>
        <w:pStyle w:val="Heading4"/>
      </w:pPr>
      <w:bookmarkStart w:id="3055" w:name="_Toc82595123"/>
      <w:bookmarkStart w:id="3056" w:name="_Toc76545020"/>
      <w:bookmarkStart w:id="3057" w:name="_Toc75242674"/>
      <w:bookmarkStart w:id="3058" w:name="_Toc74961763"/>
      <w:bookmarkStart w:id="3059" w:name="_Toc66727960"/>
      <w:bookmarkStart w:id="3060" w:name="_Toc61182647"/>
      <w:bookmarkStart w:id="3061" w:name="_Toc58862654"/>
      <w:bookmarkStart w:id="3062" w:name="_Toc58860150"/>
      <w:bookmarkStart w:id="3063" w:name="_Toc53182409"/>
      <w:bookmarkStart w:id="3064" w:name="_Toc45884386"/>
      <w:bookmarkStart w:id="3065" w:name="_Toc37272140"/>
      <w:bookmarkStart w:id="3066" w:name="_Toc36645086"/>
      <w:bookmarkStart w:id="3067" w:name="_Toc29809702"/>
      <w:bookmarkStart w:id="3068" w:name="_Toc21099904"/>
      <w:bookmarkStart w:id="3069" w:name="_Toc121820361"/>
      <w:bookmarkStart w:id="3070" w:name="_Toc124158111"/>
      <w:bookmarkStart w:id="3071" w:name="_Toc130560688"/>
      <w:bookmarkStart w:id="3072" w:name="_Toc137470331"/>
      <w:bookmarkStart w:id="3073" w:name="_Toc138884724"/>
      <w:bookmarkStart w:id="3074" w:name="_Toc145511132"/>
      <w:r w:rsidRPr="007530C6">
        <w:t>6.10.1.1</w:t>
      </w:r>
      <w:r w:rsidRPr="007530C6">
        <w:tab/>
        <w:t>Definition and applicability</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018146FD" w14:textId="77777777" w:rsidR="00A865A9" w:rsidRPr="007530C6" w:rsidRDefault="00A865A9" w:rsidP="00A865A9">
      <w:pPr>
        <w:rPr>
          <w:rFonts w:ascii="Calibri" w:hAnsi="Calibri"/>
          <w:sz w:val="21"/>
        </w:rPr>
      </w:pPr>
      <w:bookmarkStart w:id="3075" w:name="_Toc82595124"/>
      <w:bookmarkStart w:id="3076" w:name="_Toc76545021"/>
      <w:bookmarkStart w:id="3077" w:name="_Toc75242675"/>
      <w:bookmarkStart w:id="3078" w:name="_Toc74961764"/>
      <w:bookmarkStart w:id="3079" w:name="_Toc66727961"/>
      <w:bookmarkStart w:id="3080" w:name="_Toc61182648"/>
      <w:bookmarkStart w:id="3081" w:name="_Toc58862655"/>
      <w:bookmarkStart w:id="3082" w:name="_Toc58860151"/>
      <w:bookmarkStart w:id="3083" w:name="_Toc53182410"/>
      <w:bookmarkStart w:id="3084" w:name="_Toc45884387"/>
      <w:bookmarkStart w:id="3085" w:name="_Toc37272141"/>
      <w:bookmarkStart w:id="3086" w:name="_Toc36645087"/>
      <w:bookmarkStart w:id="3087" w:name="_Toc29809703"/>
      <w:bookmarkStart w:id="3088"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089" w:name="_Toc121820362"/>
      <w:bookmarkStart w:id="3090" w:name="_Toc124158112"/>
      <w:bookmarkStart w:id="3091" w:name="_Toc130560689"/>
      <w:bookmarkStart w:id="3092" w:name="_Toc137470332"/>
      <w:bookmarkStart w:id="3093" w:name="_Toc138884725"/>
      <w:bookmarkStart w:id="3094" w:name="_Toc145511133"/>
      <w:r w:rsidRPr="007530C6">
        <w:t>6.10.1.2</w:t>
      </w:r>
      <w:r w:rsidRPr="007530C6">
        <w:tab/>
        <w:t>Minimum requirement</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095" w:name="_Toc82595125"/>
      <w:bookmarkStart w:id="3096" w:name="_Toc76545022"/>
      <w:bookmarkStart w:id="3097" w:name="_Toc75242676"/>
      <w:bookmarkStart w:id="3098" w:name="_Toc74961765"/>
      <w:bookmarkStart w:id="3099" w:name="_Toc66727962"/>
      <w:bookmarkStart w:id="3100" w:name="_Toc61182649"/>
      <w:bookmarkStart w:id="3101" w:name="_Toc58862656"/>
      <w:bookmarkStart w:id="3102" w:name="_Toc58860152"/>
      <w:bookmarkStart w:id="3103" w:name="_Toc53182411"/>
      <w:bookmarkStart w:id="3104" w:name="_Toc45884388"/>
      <w:bookmarkStart w:id="3105" w:name="_Toc37272142"/>
      <w:bookmarkStart w:id="3106" w:name="_Toc36645088"/>
      <w:bookmarkStart w:id="3107" w:name="_Toc29809704"/>
      <w:bookmarkStart w:id="3108" w:name="_Toc21099906"/>
      <w:bookmarkStart w:id="3109" w:name="_Toc121820363"/>
      <w:bookmarkStart w:id="3110" w:name="_Toc124158113"/>
      <w:bookmarkStart w:id="3111" w:name="_Toc130560690"/>
      <w:bookmarkStart w:id="3112" w:name="_Toc137470333"/>
      <w:bookmarkStart w:id="3113" w:name="_Toc138884726"/>
      <w:bookmarkStart w:id="3114" w:name="_Toc145511134"/>
      <w:r w:rsidRPr="007530C6">
        <w:t>6.10.1.3</w:t>
      </w:r>
      <w:r w:rsidRPr="007530C6">
        <w:tab/>
        <w:t>Test purpose</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115" w:name="_Toc82595126"/>
      <w:bookmarkStart w:id="3116" w:name="_Toc76545023"/>
      <w:bookmarkStart w:id="3117" w:name="_Toc75242677"/>
      <w:bookmarkStart w:id="3118" w:name="_Toc74961766"/>
      <w:bookmarkStart w:id="3119" w:name="_Toc66727963"/>
      <w:bookmarkStart w:id="3120" w:name="_Toc61182650"/>
      <w:bookmarkStart w:id="3121" w:name="_Toc58862657"/>
      <w:bookmarkStart w:id="3122" w:name="_Toc58860153"/>
      <w:bookmarkStart w:id="3123" w:name="_Toc53182412"/>
      <w:bookmarkStart w:id="3124" w:name="_Toc45884389"/>
      <w:bookmarkStart w:id="3125" w:name="_Toc37272143"/>
      <w:bookmarkStart w:id="3126" w:name="_Toc36645089"/>
      <w:bookmarkStart w:id="3127" w:name="_Toc29809705"/>
      <w:bookmarkStart w:id="3128" w:name="_Toc21099907"/>
      <w:bookmarkStart w:id="3129" w:name="_Toc121820364"/>
      <w:bookmarkStart w:id="3130" w:name="_Toc124158114"/>
      <w:bookmarkStart w:id="3131" w:name="_Toc130560691"/>
      <w:bookmarkStart w:id="3132" w:name="_Toc137470334"/>
      <w:bookmarkStart w:id="3133" w:name="_Toc138884727"/>
      <w:bookmarkStart w:id="3134" w:name="_Toc145511135"/>
      <w:r w:rsidRPr="007530C6">
        <w:lastRenderedPageBreak/>
        <w:t>6.10.1.4</w:t>
      </w:r>
      <w:r w:rsidRPr="007530C6">
        <w:tab/>
        <w:t>Method of test</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135" w:name="_Toc82595127"/>
      <w:bookmarkStart w:id="3136" w:name="_Toc76545024"/>
      <w:bookmarkStart w:id="3137" w:name="_Toc75242678"/>
      <w:bookmarkStart w:id="3138" w:name="_Toc74961767"/>
      <w:bookmarkStart w:id="3139" w:name="_Toc66727964"/>
      <w:bookmarkStart w:id="3140" w:name="_Toc61182651"/>
      <w:bookmarkStart w:id="3141" w:name="_Toc58862658"/>
      <w:bookmarkStart w:id="3142" w:name="_Toc58860154"/>
      <w:bookmarkStart w:id="3143" w:name="_Toc53182413"/>
      <w:bookmarkStart w:id="3144" w:name="_Toc45884390"/>
      <w:bookmarkStart w:id="3145" w:name="_Toc37272144"/>
      <w:bookmarkStart w:id="3146" w:name="_Toc36645090"/>
      <w:bookmarkStart w:id="3147" w:name="_Toc29809706"/>
      <w:bookmarkStart w:id="3148" w:name="_Toc21099908"/>
      <w:bookmarkStart w:id="3149" w:name="_Toc121820365"/>
      <w:bookmarkStart w:id="3150" w:name="_Toc124158115"/>
      <w:bookmarkStart w:id="3151" w:name="_Toc130560692"/>
      <w:bookmarkStart w:id="3152" w:name="_Toc137470335"/>
      <w:bookmarkStart w:id="3153" w:name="_Toc138884728"/>
      <w:bookmarkStart w:id="3154" w:name="_Toc145511136"/>
      <w:r w:rsidRPr="007530C6">
        <w:t>6.10.1.5</w:t>
      </w:r>
      <w:r w:rsidRPr="007530C6">
        <w:tab/>
        <w:t>Test requirements</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155" w:name="_Toc82595128"/>
      <w:bookmarkStart w:id="3156" w:name="_Toc76545025"/>
      <w:bookmarkStart w:id="3157" w:name="_Toc75242679"/>
      <w:bookmarkStart w:id="3158" w:name="_Toc74961768"/>
      <w:bookmarkStart w:id="3159" w:name="_Toc66727965"/>
      <w:bookmarkStart w:id="3160" w:name="_Toc61182652"/>
      <w:bookmarkStart w:id="3161" w:name="_Toc58862659"/>
      <w:bookmarkStart w:id="3162" w:name="_Toc58860155"/>
      <w:bookmarkStart w:id="3163" w:name="_Toc53182414"/>
      <w:bookmarkStart w:id="3164" w:name="_Toc45884391"/>
      <w:bookmarkStart w:id="3165" w:name="_Toc37272145"/>
      <w:bookmarkStart w:id="3166" w:name="_Toc36645091"/>
      <w:bookmarkStart w:id="3167" w:name="_Toc29809707"/>
      <w:bookmarkStart w:id="3168" w:name="_Toc21099909"/>
      <w:bookmarkStart w:id="3169" w:name="_Toc121820366"/>
      <w:bookmarkStart w:id="3170" w:name="_Toc124158116"/>
      <w:bookmarkStart w:id="3171" w:name="_Toc130560693"/>
      <w:bookmarkStart w:id="3172" w:name="_Toc137470336"/>
      <w:bookmarkStart w:id="3173" w:name="_Toc138884729"/>
      <w:bookmarkStart w:id="3174" w:name="_Toc145511137"/>
      <w:r w:rsidRPr="007530C6">
        <w:t>6.10.2</w:t>
      </w:r>
      <w:r w:rsidRPr="007530C6">
        <w:tab/>
        <w:t>Transmitter transient period</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4B8B4281" w14:textId="77777777" w:rsidR="00A865A9" w:rsidRPr="007530C6" w:rsidRDefault="00A865A9" w:rsidP="00AD289C">
      <w:pPr>
        <w:pStyle w:val="Heading4"/>
      </w:pPr>
      <w:bookmarkStart w:id="3175" w:name="_Toc82595129"/>
      <w:bookmarkStart w:id="3176" w:name="_Toc76545026"/>
      <w:bookmarkStart w:id="3177" w:name="_Toc75242680"/>
      <w:bookmarkStart w:id="3178" w:name="_Toc74961769"/>
      <w:bookmarkStart w:id="3179" w:name="_Toc66727966"/>
      <w:bookmarkStart w:id="3180" w:name="_Toc61182653"/>
      <w:bookmarkStart w:id="3181" w:name="_Toc58862660"/>
      <w:bookmarkStart w:id="3182" w:name="_Toc58860156"/>
      <w:bookmarkStart w:id="3183" w:name="_Toc53182415"/>
      <w:bookmarkStart w:id="3184" w:name="_Toc45884392"/>
      <w:bookmarkStart w:id="3185" w:name="_Toc37272146"/>
      <w:bookmarkStart w:id="3186" w:name="_Toc36645092"/>
      <w:bookmarkStart w:id="3187" w:name="_Toc29809708"/>
      <w:bookmarkStart w:id="3188" w:name="_Toc21099910"/>
      <w:bookmarkStart w:id="3189" w:name="_Toc121820367"/>
      <w:bookmarkStart w:id="3190" w:name="_Toc124158117"/>
      <w:bookmarkStart w:id="3191" w:name="_Toc130560694"/>
      <w:bookmarkStart w:id="3192" w:name="_Toc137470337"/>
      <w:bookmarkStart w:id="3193" w:name="_Toc138884730"/>
      <w:bookmarkStart w:id="3194" w:name="_Toc145511138"/>
      <w:r w:rsidRPr="007530C6">
        <w:t>6.10.2.1</w:t>
      </w:r>
      <w:r w:rsidRPr="007530C6">
        <w:tab/>
        <w:t>Definition and applicability</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38832EC6" w14:textId="77777777" w:rsidR="00A865A9" w:rsidRPr="007530C6" w:rsidRDefault="00A865A9" w:rsidP="00A865A9">
      <w:pPr>
        <w:rPr>
          <w:rFonts w:ascii="Calibri" w:hAnsi="Calibri"/>
          <w:sz w:val="21"/>
        </w:rPr>
      </w:pPr>
      <w:bookmarkStart w:id="3195" w:name="_Toc82595130"/>
      <w:bookmarkStart w:id="3196" w:name="_Toc76545027"/>
      <w:bookmarkStart w:id="3197" w:name="_Toc75242681"/>
      <w:bookmarkStart w:id="3198" w:name="_Toc74961770"/>
      <w:bookmarkStart w:id="3199" w:name="_Toc66727967"/>
      <w:bookmarkStart w:id="3200" w:name="_Toc61182654"/>
      <w:bookmarkStart w:id="3201" w:name="_Toc58862661"/>
      <w:bookmarkStart w:id="3202" w:name="_Toc58860157"/>
      <w:bookmarkStart w:id="3203" w:name="_Toc53182416"/>
      <w:bookmarkStart w:id="3204" w:name="_Toc45884393"/>
      <w:bookmarkStart w:id="3205" w:name="_Toc37272147"/>
      <w:bookmarkStart w:id="3206" w:name="_Toc36645093"/>
      <w:bookmarkStart w:id="3207" w:name="_Toc29809709"/>
      <w:bookmarkStart w:id="3208"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1pt;height:195.5pt" o:ole="">
            <v:imagedata r:id="rId53" o:title=""/>
          </v:shape>
          <o:OLEObject Type="Embed" ProgID="Visio.Drawing.15" ShapeID="_x0000_i1061" DrawAspect="Content" ObjectID="_1757324195" r:id="rId54"/>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209" w:name="_Toc121820368"/>
      <w:bookmarkStart w:id="3210" w:name="_Toc124158118"/>
      <w:bookmarkStart w:id="3211" w:name="_Toc130560695"/>
      <w:bookmarkStart w:id="3212" w:name="_Toc137470338"/>
      <w:bookmarkStart w:id="3213" w:name="_Toc138884731"/>
      <w:bookmarkStart w:id="3214" w:name="_Toc145511139"/>
      <w:r w:rsidRPr="007530C6">
        <w:t>6.10.2.2</w:t>
      </w:r>
      <w:r w:rsidRPr="007530C6">
        <w:tab/>
        <w:t>Minimum requirement</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4ED1D988" w14:textId="2AE9E663" w:rsidR="00A865A9" w:rsidRPr="007530C6" w:rsidRDefault="00FA5E0B"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215" w:name="_Toc82595131"/>
      <w:bookmarkStart w:id="3216" w:name="_Toc76545028"/>
      <w:bookmarkStart w:id="3217" w:name="_Toc75242682"/>
      <w:bookmarkStart w:id="3218" w:name="_Toc74961771"/>
      <w:bookmarkStart w:id="3219" w:name="_Toc66727968"/>
      <w:bookmarkStart w:id="3220" w:name="_Toc61182655"/>
      <w:bookmarkStart w:id="3221" w:name="_Toc58862662"/>
      <w:bookmarkStart w:id="3222" w:name="_Toc58860158"/>
      <w:bookmarkStart w:id="3223" w:name="_Toc53182417"/>
      <w:bookmarkStart w:id="3224" w:name="_Toc45884394"/>
      <w:bookmarkStart w:id="3225" w:name="_Toc37272148"/>
      <w:bookmarkStart w:id="3226" w:name="_Toc36645094"/>
      <w:bookmarkStart w:id="3227" w:name="_Toc29809710"/>
      <w:bookmarkStart w:id="3228" w:name="_Toc21099912"/>
      <w:bookmarkStart w:id="3229" w:name="_Toc121820369"/>
      <w:bookmarkStart w:id="3230" w:name="_Toc124158119"/>
      <w:bookmarkStart w:id="3231" w:name="_Toc130560696"/>
      <w:bookmarkStart w:id="3232" w:name="_Toc137470339"/>
      <w:bookmarkStart w:id="3233" w:name="_Toc138884732"/>
      <w:bookmarkStart w:id="3234" w:name="_Toc145511140"/>
      <w:r w:rsidRPr="007530C6">
        <w:t>6.10.2.3</w:t>
      </w:r>
      <w:r w:rsidRPr="007530C6">
        <w:tab/>
        <w:t>Test purpose</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235" w:name="_Toc82595132"/>
      <w:bookmarkStart w:id="3236" w:name="_Toc76545029"/>
      <w:bookmarkStart w:id="3237" w:name="_Toc75242683"/>
      <w:bookmarkStart w:id="3238" w:name="_Toc74961772"/>
      <w:bookmarkStart w:id="3239" w:name="_Toc66727969"/>
      <w:bookmarkStart w:id="3240" w:name="_Toc61182656"/>
      <w:bookmarkStart w:id="3241" w:name="_Toc58862663"/>
      <w:bookmarkStart w:id="3242" w:name="_Toc58860159"/>
      <w:bookmarkStart w:id="3243" w:name="_Toc53182418"/>
      <w:bookmarkStart w:id="3244" w:name="_Toc45884395"/>
      <w:bookmarkStart w:id="3245" w:name="_Toc37272149"/>
      <w:bookmarkStart w:id="3246" w:name="_Toc36645095"/>
      <w:bookmarkStart w:id="3247" w:name="_Toc29809711"/>
      <w:bookmarkStart w:id="3248" w:name="_Toc21099913"/>
      <w:bookmarkStart w:id="3249" w:name="_Toc121820370"/>
      <w:bookmarkStart w:id="3250" w:name="_Toc124158120"/>
      <w:bookmarkStart w:id="3251" w:name="_Toc130560697"/>
      <w:bookmarkStart w:id="3252" w:name="_Toc137470340"/>
      <w:bookmarkStart w:id="3253" w:name="_Toc138884733"/>
      <w:bookmarkStart w:id="3254" w:name="_Toc145511141"/>
      <w:r w:rsidRPr="007530C6">
        <w:lastRenderedPageBreak/>
        <w:t>6.10.2.4</w:t>
      </w:r>
      <w:r w:rsidRPr="007530C6">
        <w:tab/>
        <w:t>Method of test</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4C997162" w14:textId="77777777" w:rsidR="00A865A9" w:rsidRPr="007530C6" w:rsidRDefault="00A865A9" w:rsidP="00AD289C">
      <w:pPr>
        <w:pStyle w:val="Heading5"/>
        <w:rPr>
          <w:sz w:val="21"/>
        </w:rPr>
      </w:pPr>
      <w:bookmarkStart w:id="3255" w:name="_Toc82595133"/>
      <w:bookmarkStart w:id="3256" w:name="_Toc76545030"/>
      <w:bookmarkStart w:id="3257" w:name="_Toc75242684"/>
      <w:bookmarkStart w:id="3258" w:name="_Toc74961773"/>
      <w:bookmarkStart w:id="3259" w:name="_Toc66727970"/>
      <w:bookmarkStart w:id="3260" w:name="_Toc61182657"/>
      <w:bookmarkStart w:id="3261" w:name="_Toc58862664"/>
      <w:bookmarkStart w:id="3262" w:name="_Toc58860160"/>
      <w:bookmarkStart w:id="3263" w:name="_Toc53182419"/>
      <w:bookmarkStart w:id="3264" w:name="_Toc45884396"/>
      <w:bookmarkStart w:id="3265" w:name="_Toc37272150"/>
      <w:bookmarkStart w:id="3266" w:name="_Toc36645096"/>
      <w:bookmarkStart w:id="3267" w:name="_Toc29809712"/>
      <w:bookmarkStart w:id="3268" w:name="_Toc21099914"/>
      <w:bookmarkStart w:id="3269" w:name="_Toc121820371"/>
      <w:bookmarkStart w:id="3270" w:name="_Toc124158121"/>
      <w:bookmarkStart w:id="3271" w:name="_Toc130560698"/>
      <w:bookmarkStart w:id="3272" w:name="_Toc137470341"/>
      <w:bookmarkStart w:id="3273" w:name="_Toc138884734"/>
      <w:bookmarkStart w:id="3274" w:name="_Toc145511142"/>
      <w:r w:rsidRPr="007530C6">
        <w:t>6.10.2.4.1</w:t>
      </w:r>
      <w:r w:rsidRPr="007530C6">
        <w:tab/>
        <w:t>Initial conditions</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275" w:name="_Toc82595134"/>
      <w:bookmarkStart w:id="3276" w:name="_Toc76545031"/>
      <w:bookmarkStart w:id="3277" w:name="_Toc75242685"/>
      <w:bookmarkStart w:id="3278" w:name="_Toc74961774"/>
      <w:bookmarkStart w:id="3279" w:name="_Toc66727971"/>
      <w:bookmarkStart w:id="3280" w:name="_Toc61182658"/>
      <w:bookmarkStart w:id="3281" w:name="_Toc58862665"/>
      <w:bookmarkStart w:id="3282" w:name="_Toc58860161"/>
      <w:bookmarkStart w:id="3283" w:name="_Toc53182420"/>
      <w:bookmarkStart w:id="3284" w:name="_Toc45884397"/>
      <w:bookmarkStart w:id="3285" w:name="_Toc37272151"/>
      <w:bookmarkStart w:id="3286" w:name="_Toc36645097"/>
      <w:bookmarkStart w:id="3287" w:name="_Toc29809713"/>
      <w:bookmarkStart w:id="3288" w:name="_Toc21099915"/>
      <w:bookmarkStart w:id="3289" w:name="_Toc121820372"/>
      <w:bookmarkStart w:id="3290" w:name="_Toc124158122"/>
      <w:bookmarkStart w:id="3291" w:name="_Toc130560699"/>
      <w:bookmarkStart w:id="3292" w:name="_Toc137470342"/>
      <w:bookmarkStart w:id="3293" w:name="_Toc138884735"/>
      <w:bookmarkStart w:id="3294" w:name="_Toc145511143"/>
      <w:r w:rsidRPr="007530C6">
        <w:t>6.10.2.4.2</w:t>
      </w:r>
      <w:r w:rsidRPr="007530C6">
        <w:tab/>
        <w:t>Procedure</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295" w:name="_Toc82595135"/>
      <w:bookmarkStart w:id="3296" w:name="_Toc76545032"/>
      <w:bookmarkStart w:id="3297" w:name="_Toc75242686"/>
      <w:bookmarkStart w:id="3298" w:name="_Toc74961775"/>
      <w:bookmarkStart w:id="3299" w:name="_Toc66727972"/>
      <w:bookmarkStart w:id="3300" w:name="_Toc61182659"/>
      <w:bookmarkStart w:id="3301" w:name="_Toc58862666"/>
      <w:bookmarkStart w:id="3302" w:name="_Toc58860162"/>
      <w:bookmarkStart w:id="3303" w:name="_Toc53182421"/>
      <w:bookmarkStart w:id="3304" w:name="_Toc45884398"/>
      <w:bookmarkStart w:id="3305" w:name="_Toc37272152"/>
      <w:bookmarkStart w:id="3306" w:name="_Toc36645098"/>
      <w:bookmarkStart w:id="3307" w:name="_Toc29809714"/>
      <w:bookmarkStart w:id="3308" w:name="_Toc21099916"/>
      <w:r w:rsidRPr="007530C6">
        <w:rPr>
          <w:rFonts w:ascii="Arial" w:hAnsi="Arial"/>
          <w:sz w:val="24"/>
        </w:rPr>
        <w:t>6.10.2.5</w:t>
      </w:r>
      <w:r w:rsidRPr="007530C6">
        <w:rPr>
          <w:rFonts w:ascii="Arial" w:hAnsi="Arial"/>
          <w:sz w:val="24"/>
        </w:rPr>
        <w:tab/>
        <w:t>Test requirements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3309" w:name="_Toc120613240"/>
      <w:bookmarkStart w:id="3310" w:name="_Toc121756784"/>
      <w:bookmarkStart w:id="3311" w:name="_Toc121820373"/>
      <w:bookmarkStart w:id="3312" w:name="_Toc124158123"/>
      <w:bookmarkStart w:id="3313" w:name="_Toc130560700"/>
      <w:bookmarkStart w:id="3314" w:name="_Toc137470343"/>
      <w:bookmarkStart w:id="3315" w:name="_Toc138884736"/>
      <w:bookmarkStart w:id="3316" w:name="_Toc145511144"/>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309"/>
      <w:bookmarkEnd w:id="3310"/>
      <w:bookmarkEnd w:id="3311"/>
      <w:bookmarkEnd w:id="3312"/>
      <w:bookmarkEnd w:id="3313"/>
      <w:bookmarkEnd w:id="3314"/>
      <w:bookmarkEnd w:id="3315"/>
      <w:bookmarkEnd w:id="3316"/>
    </w:p>
    <w:p w14:paraId="021D1DE0" w14:textId="77777777" w:rsidR="004F535E" w:rsidRPr="004F535E" w:rsidRDefault="004F535E" w:rsidP="004F535E"/>
    <w:p w14:paraId="0A24AA6B" w14:textId="77777777" w:rsidR="00BB5D14" w:rsidRPr="007530C6" w:rsidRDefault="00BB5D14" w:rsidP="00BB5D14">
      <w:pPr>
        <w:pStyle w:val="Heading1"/>
      </w:pPr>
      <w:bookmarkStart w:id="3317" w:name="_Toc503965148"/>
      <w:bookmarkStart w:id="3318" w:name="_Toc120613241"/>
      <w:bookmarkStart w:id="3319" w:name="_Toc121756785"/>
      <w:bookmarkStart w:id="3320" w:name="_Toc121820374"/>
      <w:bookmarkStart w:id="3321" w:name="_Toc124158124"/>
      <w:bookmarkStart w:id="3322" w:name="_Toc130560701"/>
      <w:bookmarkStart w:id="3323" w:name="_Toc137470344"/>
      <w:bookmarkStart w:id="3324" w:name="_Toc138884737"/>
      <w:bookmarkStart w:id="3325" w:name="_Toc145511145"/>
      <w:r w:rsidRPr="007530C6">
        <w:t>A.1</w:t>
      </w:r>
      <w:r w:rsidRPr="007530C6">
        <w:tab/>
        <w:t>Repeater stimulus signal 1</w:t>
      </w:r>
      <w:bookmarkEnd w:id="3317"/>
      <w:bookmarkEnd w:id="3318"/>
      <w:bookmarkEnd w:id="3319"/>
      <w:bookmarkEnd w:id="3320"/>
      <w:bookmarkEnd w:id="3321"/>
      <w:bookmarkEnd w:id="3322"/>
      <w:bookmarkEnd w:id="3323"/>
      <w:bookmarkEnd w:id="3324"/>
      <w:bookmarkEnd w:id="3325"/>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326" w:name="_Toc503965149"/>
      <w:bookmarkStart w:id="3327" w:name="_Toc120613242"/>
      <w:bookmarkStart w:id="3328" w:name="_Toc121756786"/>
      <w:bookmarkStart w:id="3329" w:name="_Toc121820375"/>
      <w:bookmarkStart w:id="3330" w:name="_Toc124158125"/>
      <w:bookmarkStart w:id="3331" w:name="_Toc130560702"/>
      <w:bookmarkStart w:id="3332" w:name="_Toc137470345"/>
      <w:bookmarkStart w:id="3333" w:name="_Toc138884738"/>
      <w:bookmarkStart w:id="3334" w:name="_Toc145511146"/>
      <w:r w:rsidRPr="007530C6">
        <w:t>A.2</w:t>
      </w:r>
      <w:r w:rsidRPr="007530C6">
        <w:tab/>
        <w:t>Repeater stimulus signal 2</w:t>
      </w:r>
      <w:bookmarkEnd w:id="3326"/>
      <w:bookmarkEnd w:id="3327"/>
      <w:bookmarkEnd w:id="3328"/>
      <w:bookmarkEnd w:id="3329"/>
      <w:bookmarkEnd w:id="3330"/>
      <w:bookmarkEnd w:id="3331"/>
      <w:bookmarkEnd w:id="3332"/>
      <w:bookmarkEnd w:id="3333"/>
      <w:bookmarkEnd w:id="333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335" w:name="_Toc503965152"/>
      <w:bookmarkStart w:id="3336" w:name="_Toc120613243"/>
      <w:bookmarkStart w:id="3337" w:name="_Toc121756787"/>
      <w:bookmarkStart w:id="3338" w:name="_Toc121820376"/>
      <w:bookmarkStart w:id="3339" w:name="_Toc124158126"/>
      <w:bookmarkStart w:id="3340" w:name="_Toc130560703"/>
      <w:bookmarkStart w:id="3341" w:name="_Toc137470346"/>
      <w:bookmarkStart w:id="3342" w:name="_Toc138884739"/>
      <w:bookmarkStart w:id="3343" w:name="_Toc145511147"/>
      <w:r w:rsidRPr="007530C6">
        <w:t>A.3</w:t>
      </w:r>
      <w:r w:rsidRPr="007530C6">
        <w:tab/>
        <w:t>Repeater stimulus signal spectral purity requirements</w:t>
      </w:r>
      <w:bookmarkEnd w:id="3335"/>
      <w:bookmarkEnd w:id="3336"/>
      <w:bookmarkEnd w:id="3337"/>
      <w:bookmarkEnd w:id="3338"/>
      <w:bookmarkEnd w:id="3339"/>
      <w:bookmarkEnd w:id="3340"/>
      <w:bookmarkEnd w:id="3341"/>
      <w:bookmarkEnd w:id="3342"/>
      <w:bookmarkEnd w:id="3343"/>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344"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344"/>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345" w:name="_Toc120613244"/>
      <w:bookmarkStart w:id="3346" w:name="_Toc121756788"/>
      <w:bookmarkStart w:id="3347" w:name="_Toc121820377"/>
      <w:bookmarkStart w:id="3348" w:name="_Toc124158127"/>
      <w:bookmarkStart w:id="3349" w:name="_Toc130560704"/>
      <w:bookmarkStart w:id="3350" w:name="_Toc137470347"/>
      <w:bookmarkStart w:id="3351" w:name="_Toc138884740"/>
      <w:bookmarkStart w:id="3352" w:name="_Toc145511148"/>
      <w:r w:rsidRPr="007530C6">
        <w:t>Annex B (normative):</w:t>
      </w:r>
      <w:r w:rsidRPr="007530C6">
        <w:br/>
        <w:t xml:space="preserve">Environmental requirements for the </w:t>
      </w:r>
      <w:r w:rsidR="009E50FE" w:rsidRPr="007530C6">
        <w:rPr>
          <w:rFonts w:hint="eastAsia"/>
          <w:lang w:eastAsia="zh-CN"/>
        </w:rPr>
        <w:t>repeater</w:t>
      </w:r>
      <w:bookmarkEnd w:id="3345"/>
      <w:bookmarkEnd w:id="3346"/>
      <w:bookmarkEnd w:id="3347"/>
      <w:bookmarkEnd w:id="3348"/>
      <w:bookmarkEnd w:id="3349"/>
      <w:bookmarkEnd w:id="3350"/>
      <w:bookmarkEnd w:id="3351"/>
      <w:bookmarkEnd w:id="3352"/>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353" w:name="_Toc115191651"/>
      <w:bookmarkStart w:id="3354" w:name="_Toc106201797"/>
      <w:bookmarkStart w:id="3355" w:name="_Toc98774036"/>
      <w:bookmarkStart w:id="3356" w:name="_Toc89955608"/>
      <w:bookmarkStart w:id="3357" w:name="_Toc82595577"/>
      <w:bookmarkStart w:id="3358" w:name="_Toc76545474"/>
      <w:bookmarkStart w:id="3359" w:name="_Toc75243128"/>
      <w:bookmarkStart w:id="3360" w:name="_Toc74962218"/>
      <w:bookmarkStart w:id="3361" w:name="_Toc66728341"/>
      <w:bookmarkStart w:id="3362" w:name="_Toc61183026"/>
      <w:bookmarkStart w:id="3363" w:name="_Toc58863041"/>
      <w:bookmarkStart w:id="3364" w:name="_Toc58860537"/>
      <w:bookmarkStart w:id="3365" w:name="_Toc53182750"/>
      <w:bookmarkStart w:id="3366" w:name="_Toc45884718"/>
      <w:bookmarkStart w:id="3367" w:name="_Toc37272471"/>
      <w:bookmarkStart w:id="3368" w:name="_Toc36645417"/>
      <w:bookmarkStart w:id="3369" w:name="_Toc29810024"/>
      <w:bookmarkStart w:id="3370" w:name="_Toc21100226"/>
      <w:bookmarkStart w:id="3371" w:name="_Toc120613245"/>
      <w:bookmarkStart w:id="3372" w:name="_Toc121756789"/>
      <w:bookmarkStart w:id="3373" w:name="_Toc121820378"/>
      <w:bookmarkStart w:id="3374" w:name="_Toc124158128"/>
      <w:bookmarkStart w:id="3375" w:name="_Toc130560705"/>
      <w:bookmarkStart w:id="3376" w:name="_Toc137470348"/>
      <w:bookmarkStart w:id="3377" w:name="_Toc138884741"/>
      <w:bookmarkStart w:id="3378" w:name="_Toc145511149"/>
      <w:r w:rsidRPr="007530C6">
        <w:t>B.1</w:t>
      </w:r>
      <w:r w:rsidRPr="007530C6">
        <w:tab/>
        <w:t>General</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379" w:name="_Toc115191652"/>
      <w:bookmarkStart w:id="3380" w:name="_Toc106201798"/>
      <w:bookmarkStart w:id="3381" w:name="_Toc98774037"/>
      <w:bookmarkStart w:id="3382" w:name="_Toc89955609"/>
      <w:bookmarkStart w:id="3383" w:name="_Toc82595578"/>
      <w:bookmarkStart w:id="3384" w:name="_Toc76545475"/>
      <w:bookmarkStart w:id="3385" w:name="_Toc75243129"/>
      <w:bookmarkStart w:id="3386" w:name="_Toc74962219"/>
      <w:bookmarkStart w:id="3387" w:name="_Toc66728342"/>
      <w:bookmarkStart w:id="3388" w:name="_Toc61183027"/>
      <w:bookmarkStart w:id="3389" w:name="_Toc58863042"/>
      <w:bookmarkStart w:id="3390" w:name="_Toc58860538"/>
      <w:bookmarkStart w:id="3391" w:name="_Toc53182751"/>
      <w:bookmarkStart w:id="3392" w:name="_Toc45884719"/>
      <w:bookmarkStart w:id="3393" w:name="_Toc37272472"/>
      <w:bookmarkStart w:id="3394" w:name="_Toc36645418"/>
      <w:bookmarkStart w:id="3395" w:name="_Toc29810025"/>
      <w:bookmarkStart w:id="3396" w:name="_Toc21100227"/>
      <w:bookmarkStart w:id="3397" w:name="_Toc120613246"/>
      <w:bookmarkStart w:id="3398" w:name="_Toc121756790"/>
      <w:bookmarkStart w:id="3399" w:name="_Toc121820379"/>
      <w:bookmarkStart w:id="3400" w:name="_Toc124158129"/>
      <w:bookmarkStart w:id="3401" w:name="_Toc130560706"/>
      <w:bookmarkStart w:id="3402" w:name="_Toc137470349"/>
      <w:bookmarkStart w:id="3403" w:name="_Toc138884742"/>
      <w:bookmarkStart w:id="3404" w:name="_Toc145511150"/>
      <w:r w:rsidRPr="007530C6">
        <w:t>B.2</w:t>
      </w:r>
      <w:r w:rsidRPr="007530C6">
        <w:tab/>
        <w:t>Normal test environment</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405" w:name="_Toc115191653"/>
      <w:bookmarkStart w:id="3406" w:name="_Toc106201799"/>
      <w:bookmarkStart w:id="3407" w:name="_Toc98774038"/>
      <w:bookmarkStart w:id="3408" w:name="_Toc89955610"/>
      <w:bookmarkStart w:id="3409" w:name="_Toc82595579"/>
      <w:bookmarkStart w:id="3410" w:name="_Toc76545476"/>
      <w:bookmarkStart w:id="3411" w:name="_Toc75243130"/>
      <w:bookmarkStart w:id="3412" w:name="_Toc74962220"/>
      <w:bookmarkStart w:id="3413" w:name="_Toc66728343"/>
      <w:bookmarkStart w:id="3414" w:name="_Toc61183028"/>
      <w:bookmarkStart w:id="3415" w:name="_Toc58863043"/>
      <w:bookmarkStart w:id="3416" w:name="_Toc58860539"/>
      <w:bookmarkStart w:id="3417" w:name="_Toc53182752"/>
      <w:bookmarkStart w:id="3418" w:name="_Toc45884720"/>
      <w:bookmarkStart w:id="3419" w:name="_Toc37272473"/>
      <w:bookmarkStart w:id="3420" w:name="_Toc36645419"/>
      <w:bookmarkStart w:id="3421" w:name="_Toc29810026"/>
      <w:bookmarkStart w:id="3422" w:name="_Toc21100228"/>
      <w:bookmarkStart w:id="3423" w:name="_Toc120613247"/>
      <w:bookmarkStart w:id="3424" w:name="_Toc121756791"/>
      <w:bookmarkStart w:id="3425" w:name="_Toc121820380"/>
      <w:bookmarkStart w:id="3426" w:name="_Toc124158130"/>
      <w:bookmarkStart w:id="3427" w:name="_Toc130560707"/>
      <w:bookmarkStart w:id="3428" w:name="_Toc137470350"/>
      <w:bookmarkStart w:id="3429" w:name="_Toc138884743"/>
      <w:bookmarkStart w:id="3430" w:name="_Toc145511151"/>
      <w:r w:rsidRPr="007530C6">
        <w:t>B.3</w:t>
      </w:r>
      <w:r w:rsidRPr="007530C6">
        <w:tab/>
        <w:t>Extreme test environment</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431" w:name="_Toc115191654"/>
      <w:bookmarkStart w:id="3432" w:name="_Toc106201800"/>
      <w:bookmarkStart w:id="3433" w:name="_Toc98774039"/>
      <w:bookmarkStart w:id="3434" w:name="_Toc89955611"/>
      <w:bookmarkStart w:id="3435" w:name="_Toc82595580"/>
      <w:bookmarkStart w:id="3436" w:name="_Toc76545477"/>
      <w:bookmarkStart w:id="3437" w:name="_Toc75243131"/>
      <w:bookmarkStart w:id="3438" w:name="_Toc74962221"/>
      <w:bookmarkStart w:id="3439" w:name="_Toc66728344"/>
      <w:bookmarkStart w:id="3440" w:name="_Toc61183029"/>
      <w:bookmarkStart w:id="3441" w:name="_Toc58863044"/>
      <w:bookmarkStart w:id="3442" w:name="_Toc58860540"/>
      <w:bookmarkStart w:id="3443" w:name="_Toc53182753"/>
      <w:bookmarkStart w:id="3444" w:name="_Toc45884721"/>
      <w:bookmarkStart w:id="3445" w:name="_Toc37272474"/>
      <w:bookmarkStart w:id="3446" w:name="_Toc36645420"/>
      <w:bookmarkStart w:id="3447" w:name="_Toc29810027"/>
      <w:bookmarkStart w:id="3448" w:name="_Toc21100229"/>
      <w:bookmarkStart w:id="3449" w:name="_Toc120613248"/>
      <w:bookmarkStart w:id="3450" w:name="_Toc121756792"/>
      <w:bookmarkStart w:id="3451" w:name="_Toc121820381"/>
      <w:bookmarkStart w:id="3452" w:name="_Toc124158131"/>
      <w:bookmarkStart w:id="3453" w:name="_Toc130560708"/>
      <w:bookmarkStart w:id="3454" w:name="_Toc137470351"/>
      <w:bookmarkStart w:id="3455" w:name="_Toc138884744"/>
      <w:bookmarkStart w:id="3456" w:name="_Toc145511152"/>
      <w:r w:rsidRPr="007530C6">
        <w:t>B.3.1</w:t>
      </w:r>
      <w:r w:rsidRPr="007530C6">
        <w:tab/>
        <w:t>Extreme temperature</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457" w:name="_Toc115191655"/>
      <w:bookmarkStart w:id="3458" w:name="_Toc106201801"/>
      <w:bookmarkStart w:id="3459" w:name="_Toc98774040"/>
      <w:bookmarkStart w:id="3460" w:name="_Toc89955612"/>
      <w:bookmarkStart w:id="3461" w:name="_Toc82595581"/>
      <w:bookmarkStart w:id="3462" w:name="_Toc76545478"/>
      <w:bookmarkStart w:id="3463" w:name="_Toc75243132"/>
      <w:bookmarkStart w:id="3464" w:name="_Toc74962222"/>
      <w:bookmarkStart w:id="3465" w:name="_Toc66728345"/>
      <w:bookmarkStart w:id="3466" w:name="_Toc61183030"/>
      <w:bookmarkStart w:id="3467" w:name="_Toc58863045"/>
      <w:bookmarkStart w:id="3468" w:name="_Toc58860541"/>
      <w:bookmarkStart w:id="3469" w:name="_Toc53182754"/>
      <w:bookmarkStart w:id="3470" w:name="_Toc45884722"/>
      <w:bookmarkStart w:id="3471" w:name="_Toc37272475"/>
      <w:bookmarkStart w:id="3472" w:name="_Toc36645421"/>
      <w:bookmarkStart w:id="3473" w:name="_Toc29810028"/>
      <w:bookmarkStart w:id="3474" w:name="_Toc21100230"/>
      <w:bookmarkStart w:id="3475" w:name="_Toc120613249"/>
      <w:bookmarkStart w:id="3476" w:name="_Toc121756793"/>
      <w:bookmarkStart w:id="3477" w:name="_Toc121820382"/>
      <w:bookmarkStart w:id="3478" w:name="_Toc124158132"/>
      <w:bookmarkStart w:id="3479" w:name="_Toc130560709"/>
      <w:bookmarkStart w:id="3480" w:name="_Toc137470352"/>
      <w:bookmarkStart w:id="3481" w:name="_Toc138884745"/>
      <w:bookmarkStart w:id="3482" w:name="_Toc145511153"/>
      <w:r w:rsidRPr="007530C6">
        <w:t>B.4</w:t>
      </w:r>
      <w:r w:rsidRPr="007530C6">
        <w:tab/>
        <w:t>Vibration</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483" w:name="_Toc115191656"/>
      <w:bookmarkStart w:id="3484" w:name="_Toc106201802"/>
      <w:bookmarkStart w:id="3485" w:name="_Toc98774041"/>
      <w:bookmarkStart w:id="3486" w:name="_Toc89955613"/>
      <w:bookmarkStart w:id="3487" w:name="_Toc82595582"/>
      <w:bookmarkStart w:id="3488" w:name="_Toc76545479"/>
      <w:bookmarkStart w:id="3489" w:name="_Toc75243133"/>
      <w:bookmarkStart w:id="3490" w:name="_Toc74962223"/>
      <w:bookmarkStart w:id="3491" w:name="_Toc66728346"/>
      <w:bookmarkStart w:id="3492" w:name="_Toc61183031"/>
      <w:bookmarkStart w:id="3493" w:name="_Toc58863046"/>
      <w:bookmarkStart w:id="3494" w:name="_Toc58860542"/>
      <w:bookmarkStart w:id="3495" w:name="_Toc53182755"/>
      <w:bookmarkStart w:id="3496" w:name="_Toc45884723"/>
      <w:bookmarkStart w:id="3497" w:name="_Toc37272476"/>
      <w:bookmarkStart w:id="3498" w:name="_Toc36645422"/>
      <w:bookmarkStart w:id="3499" w:name="_Toc29810029"/>
      <w:bookmarkStart w:id="3500" w:name="_Toc21100231"/>
      <w:bookmarkStart w:id="3501" w:name="_Toc120613250"/>
      <w:bookmarkStart w:id="3502" w:name="_Toc121756794"/>
      <w:bookmarkStart w:id="3503" w:name="_Toc121820383"/>
      <w:bookmarkStart w:id="3504" w:name="_Toc124158133"/>
      <w:bookmarkStart w:id="3505" w:name="_Toc130560710"/>
      <w:bookmarkStart w:id="3506" w:name="_Toc137470353"/>
      <w:bookmarkStart w:id="3507" w:name="_Toc138884746"/>
      <w:bookmarkStart w:id="3508" w:name="_Toc145511154"/>
      <w:r w:rsidRPr="007530C6">
        <w:lastRenderedPageBreak/>
        <w:t>B.5</w:t>
      </w:r>
      <w:r w:rsidRPr="007530C6">
        <w:tab/>
        <w:t>Power supply</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509" w:name="_Toc115191657"/>
      <w:bookmarkStart w:id="3510" w:name="_Toc106201803"/>
      <w:bookmarkStart w:id="3511" w:name="_Toc98774042"/>
      <w:bookmarkStart w:id="3512" w:name="_Toc89955614"/>
      <w:bookmarkStart w:id="3513" w:name="_Toc82595583"/>
      <w:bookmarkStart w:id="3514" w:name="_Toc76545480"/>
      <w:bookmarkStart w:id="3515" w:name="_Toc75243134"/>
      <w:bookmarkStart w:id="3516" w:name="_Toc74962224"/>
      <w:bookmarkStart w:id="3517" w:name="_Toc66728347"/>
      <w:bookmarkStart w:id="3518" w:name="_Toc61183032"/>
      <w:bookmarkStart w:id="3519" w:name="_Toc58863047"/>
      <w:bookmarkStart w:id="3520" w:name="_Toc58860543"/>
      <w:bookmarkStart w:id="3521" w:name="_Toc53182756"/>
      <w:bookmarkStart w:id="3522" w:name="_Toc45884724"/>
      <w:bookmarkStart w:id="3523" w:name="_Toc37272477"/>
      <w:bookmarkStart w:id="3524" w:name="_Toc36645423"/>
      <w:bookmarkStart w:id="3525" w:name="_Toc29810030"/>
      <w:bookmarkStart w:id="3526" w:name="_Toc21100232"/>
      <w:bookmarkStart w:id="3527" w:name="_Toc120613251"/>
      <w:bookmarkStart w:id="3528" w:name="_Toc121756795"/>
      <w:bookmarkStart w:id="3529" w:name="_Toc121820384"/>
      <w:bookmarkStart w:id="3530" w:name="_Toc124158134"/>
      <w:bookmarkStart w:id="3531" w:name="_Toc130560711"/>
      <w:bookmarkStart w:id="3532" w:name="_Toc137470354"/>
      <w:bookmarkStart w:id="3533" w:name="_Toc138884747"/>
      <w:bookmarkStart w:id="3534" w:name="_Toc145511155"/>
      <w:r w:rsidRPr="007530C6">
        <w:rPr>
          <w:lang w:eastAsia="sv-SE"/>
        </w:rPr>
        <w:t>B.6</w:t>
      </w:r>
      <w:r w:rsidRPr="007530C6">
        <w:rPr>
          <w:lang w:eastAsia="sv-SE"/>
        </w:rPr>
        <w:tab/>
        <w:t>Measurement of test environments</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535" w:name="_Toc89954371"/>
      <w:bookmarkStart w:id="3536" w:name="_Toc82598723"/>
      <w:bookmarkStart w:id="3537" w:name="_Toc76545339"/>
      <w:bookmarkStart w:id="3538" w:name="_Toc74967888"/>
      <w:bookmarkStart w:id="3539" w:name="_Toc66782654"/>
      <w:bookmarkStart w:id="3540" w:name="_Toc61182661"/>
      <w:bookmarkStart w:id="3541" w:name="_Toc58860544"/>
      <w:bookmarkStart w:id="3542" w:name="_Toc53182757"/>
      <w:bookmarkStart w:id="3543" w:name="_Toc45884725"/>
      <w:bookmarkStart w:id="3544" w:name="_Toc37272478"/>
      <w:bookmarkStart w:id="3545" w:name="_Toc36645424"/>
      <w:bookmarkStart w:id="3546" w:name="_Toc29810031"/>
      <w:bookmarkStart w:id="3547" w:name="_Toc21100233"/>
      <w:bookmarkStart w:id="3548" w:name="_Toc120613252"/>
      <w:bookmarkStart w:id="3549" w:name="_Toc121756796"/>
      <w:bookmarkStart w:id="3550" w:name="_Toc121820385"/>
      <w:bookmarkStart w:id="3551" w:name="_Toc124158135"/>
      <w:bookmarkStart w:id="3552" w:name="_Toc130560712"/>
      <w:bookmarkStart w:id="3553" w:name="_Toc137470355"/>
      <w:bookmarkStart w:id="3554" w:name="_Toc138884748"/>
      <w:bookmarkStart w:id="3555" w:name="_Toc145511156"/>
      <w:r w:rsidRPr="007530C6">
        <w:t>Annex C (informative):</w:t>
      </w:r>
      <w:r w:rsidRPr="007530C6">
        <w:br/>
        <w:t>Test tolerances and derivation of test requirements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556" w:name="_Toc115191659"/>
      <w:bookmarkStart w:id="3557" w:name="_Toc106201805"/>
      <w:bookmarkStart w:id="3558" w:name="_Toc98774044"/>
      <w:bookmarkStart w:id="3559" w:name="_Toc89955616"/>
      <w:bookmarkStart w:id="3560" w:name="_Toc82595585"/>
      <w:bookmarkStart w:id="3561" w:name="_Toc76545482"/>
      <w:bookmarkStart w:id="3562" w:name="_Toc75243136"/>
      <w:bookmarkStart w:id="3563" w:name="_Toc74962226"/>
      <w:bookmarkStart w:id="3564" w:name="_Toc66728349"/>
      <w:bookmarkStart w:id="3565" w:name="_Toc61183034"/>
      <w:bookmarkStart w:id="3566" w:name="_Toc58863049"/>
      <w:bookmarkStart w:id="3567" w:name="_Toc58860545"/>
      <w:bookmarkStart w:id="3568" w:name="_Toc53182758"/>
      <w:bookmarkStart w:id="3569" w:name="_Toc45884726"/>
      <w:bookmarkStart w:id="3570" w:name="_Toc37272479"/>
      <w:bookmarkStart w:id="3571" w:name="_Toc36645425"/>
      <w:bookmarkStart w:id="3572" w:name="_Toc29810032"/>
      <w:bookmarkStart w:id="3573" w:name="_Toc21100234"/>
      <w:bookmarkStart w:id="3574" w:name="_Toc120613253"/>
      <w:bookmarkStart w:id="3575" w:name="_Toc121756797"/>
      <w:bookmarkStart w:id="3576" w:name="_Toc121820386"/>
      <w:bookmarkStart w:id="3577" w:name="_Toc124158136"/>
      <w:bookmarkStart w:id="3578" w:name="_Toc130560713"/>
      <w:bookmarkStart w:id="3579" w:name="_Toc137470356"/>
      <w:bookmarkStart w:id="3580" w:name="_Toc138884749"/>
      <w:bookmarkStart w:id="3581" w:name="_Toc145511157"/>
      <w:r w:rsidRPr="007530C6">
        <w:lastRenderedPageBreak/>
        <w:t>C.1</w:t>
      </w:r>
      <w:r w:rsidRPr="007530C6">
        <w:tab/>
      </w:r>
      <w:r w:rsidRPr="007530C6">
        <w:rPr>
          <w:lang w:eastAsia="sv-SE"/>
        </w:rPr>
        <w:t xml:space="preserve">Measurement of </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r w:rsidRPr="007530C6">
        <w:rPr>
          <w:lang w:eastAsia="sv-SE"/>
        </w:rPr>
        <w:t>conducted characteristics</w:t>
      </w:r>
      <w:bookmarkEnd w:id="3574"/>
      <w:bookmarkEnd w:id="3575"/>
      <w:bookmarkEnd w:id="3576"/>
      <w:bookmarkEnd w:id="3577"/>
      <w:bookmarkEnd w:id="3578"/>
      <w:bookmarkEnd w:id="3579"/>
      <w:bookmarkEnd w:id="3580"/>
      <w:bookmarkEnd w:id="3581"/>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582" w:name="_Toc89954375"/>
      <w:bookmarkStart w:id="3583" w:name="_Toc82598727"/>
      <w:bookmarkStart w:id="3584" w:name="_Toc76545343"/>
      <w:bookmarkStart w:id="3585" w:name="_Toc74967892"/>
      <w:bookmarkStart w:id="3586" w:name="_Toc66782658"/>
      <w:bookmarkStart w:id="3587" w:name="_Toc61182665"/>
      <w:bookmarkStart w:id="3588" w:name="_Toc58860548"/>
      <w:bookmarkStart w:id="3589" w:name="_Toc53182761"/>
      <w:bookmarkStart w:id="3590" w:name="_Toc120613254"/>
      <w:bookmarkStart w:id="3591" w:name="_Toc121756798"/>
      <w:bookmarkStart w:id="3592" w:name="_Toc121820387"/>
      <w:bookmarkStart w:id="3593" w:name="_Toc124158137"/>
      <w:bookmarkStart w:id="3594" w:name="_Toc130560714"/>
      <w:bookmarkStart w:id="3595" w:name="_Toc137470357"/>
      <w:bookmarkStart w:id="3596" w:name="_Toc138884750"/>
      <w:bookmarkStart w:id="3597" w:name="_Toc145511158"/>
      <w:r w:rsidRPr="007530C6">
        <w:t>Annex D (informative):</w:t>
      </w:r>
      <w:r w:rsidRPr="007530C6">
        <w:br/>
        <w:t>Measurement system set-up</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59FB96CC" w:rsidR="00D443C0" w:rsidRPr="007530C6" w:rsidRDefault="00D443C0" w:rsidP="00F91CA7">
      <w:pPr>
        <w:pStyle w:val="Heading1"/>
      </w:pPr>
      <w:bookmarkStart w:id="3598" w:name="_Toc503965138"/>
      <w:bookmarkStart w:id="3599" w:name="_Toc120613255"/>
      <w:bookmarkStart w:id="3600" w:name="_Toc121756799"/>
      <w:bookmarkStart w:id="3601" w:name="_Toc121820388"/>
      <w:bookmarkStart w:id="3602" w:name="_Toc124158138"/>
      <w:bookmarkStart w:id="3603" w:name="_Toc130560715"/>
      <w:bookmarkStart w:id="3604" w:name="_Toc137470358"/>
      <w:bookmarkStart w:id="3605" w:name="_Toc138884751"/>
      <w:bookmarkStart w:id="3606" w:name="_Toc145511159"/>
      <w:r w:rsidRPr="007530C6">
        <w:rPr>
          <w:lang w:val="en-US" w:eastAsia="zh-CN"/>
        </w:rPr>
        <w:lastRenderedPageBreak/>
        <w:t>D</w:t>
      </w:r>
      <w:r w:rsidRPr="007530C6">
        <w:t>.1</w:t>
      </w:r>
      <w:r w:rsidRPr="007530C6">
        <w:tab/>
      </w:r>
      <w:bookmarkEnd w:id="3598"/>
      <w:bookmarkEnd w:id="3599"/>
      <w:bookmarkEnd w:id="3600"/>
      <w:bookmarkEnd w:id="3601"/>
      <w:bookmarkEnd w:id="3602"/>
      <w:r w:rsidR="00667796">
        <w:t>Repeater output power and transmit ON/OFF power</w:t>
      </w:r>
      <w:bookmarkEnd w:id="3603"/>
      <w:bookmarkEnd w:id="3604"/>
      <w:bookmarkEnd w:id="3605"/>
      <w:bookmarkEnd w:id="3606"/>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1pt;height:122.35pt" o:ole="">
            <v:imagedata r:id="rId55" o:title=""/>
          </v:shape>
          <o:OLEObject Type="Embed" ProgID="Word.Document.12" ShapeID="_x0000_i1062" DrawAspect="Content" ObjectID="_1757324196" r:id="rId56"/>
        </w:object>
      </w:r>
    </w:p>
    <w:p w14:paraId="77498A44" w14:textId="7963D314"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05A59FA8"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3607" w:name="_MON_1721642623"/>
      <w:bookmarkStart w:id="3608" w:name="_Toc503965140"/>
      <w:bookmarkStart w:id="3609" w:name="_Toc120613256"/>
      <w:bookmarkStart w:id="3610" w:name="_Toc121756800"/>
      <w:bookmarkStart w:id="3611" w:name="_Toc121820389"/>
      <w:bookmarkStart w:id="3612" w:name="_Toc124158139"/>
      <w:bookmarkStart w:id="3613" w:name="_Toc130560716"/>
      <w:bookmarkStart w:id="3614" w:name="_Toc137470359"/>
      <w:bookmarkStart w:id="3615" w:name="_Toc138884752"/>
      <w:bookmarkStart w:id="3616" w:name="_Toc145511160"/>
      <w:bookmarkEnd w:id="3607"/>
      <w:r w:rsidRPr="007530C6">
        <w:rPr>
          <w:lang w:val="en-US" w:eastAsia="zh-CN"/>
        </w:rPr>
        <w:t>D</w:t>
      </w:r>
      <w:r w:rsidRPr="007530C6">
        <w:t>.</w:t>
      </w:r>
      <w:r w:rsidRPr="007530C6">
        <w:rPr>
          <w:lang w:val="en-US" w:eastAsia="zh-CN"/>
        </w:rPr>
        <w:t>2</w:t>
      </w:r>
      <w:r w:rsidRPr="007530C6">
        <w:tab/>
        <w:t>Out of band gain</w:t>
      </w:r>
      <w:bookmarkEnd w:id="3608"/>
      <w:bookmarkEnd w:id="3609"/>
      <w:bookmarkEnd w:id="3610"/>
      <w:bookmarkEnd w:id="3611"/>
      <w:bookmarkEnd w:id="3612"/>
      <w:bookmarkEnd w:id="3613"/>
      <w:bookmarkEnd w:id="3614"/>
      <w:bookmarkEnd w:id="3615"/>
      <w:bookmarkEnd w:id="3616"/>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9pt;height:122.35pt" o:ole="">
            <v:imagedata r:id="rId57" o:title=""/>
          </v:shape>
          <o:OLEObject Type="Embed" ProgID="Word.Document.12" ShapeID="_x0000_i1063" DrawAspect="Content" ObjectID="_1757324197" r:id="rId58"/>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3DEA9293"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6B05E120" w:rsidR="00D443C0" w:rsidRPr="007530C6" w:rsidRDefault="00D443C0" w:rsidP="00F91CA7">
      <w:pPr>
        <w:pStyle w:val="Heading1"/>
        <w:rPr>
          <w:lang w:val="en-US" w:eastAsia="zh-CN"/>
        </w:rPr>
      </w:pPr>
      <w:bookmarkStart w:id="3617" w:name="_Toc503965141"/>
      <w:bookmarkStart w:id="3618" w:name="_Toc120613257"/>
      <w:bookmarkStart w:id="3619" w:name="_Toc121756801"/>
      <w:bookmarkStart w:id="3620" w:name="_Toc121820390"/>
      <w:bookmarkStart w:id="3621" w:name="_Toc124158140"/>
      <w:bookmarkStart w:id="3622" w:name="_Toc130560717"/>
      <w:bookmarkStart w:id="3623" w:name="_Toc137470360"/>
      <w:bookmarkStart w:id="3624" w:name="_Toc138884753"/>
      <w:bookmarkStart w:id="3625" w:name="_Toc145511161"/>
      <w:r w:rsidRPr="007530C6">
        <w:rPr>
          <w:lang w:val="en-US" w:eastAsia="zh-CN"/>
        </w:rPr>
        <w:lastRenderedPageBreak/>
        <w:t>D</w:t>
      </w:r>
      <w:r w:rsidRPr="007530C6">
        <w:t>.</w:t>
      </w:r>
      <w:r w:rsidRPr="007530C6">
        <w:rPr>
          <w:lang w:val="en-US" w:eastAsia="zh-CN"/>
        </w:rPr>
        <w:t>3</w:t>
      </w:r>
      <w:r w:rsidRPr="007530C6">
        <w:tab/>
      </w:r>
      <w:bookmarkEnd w:id="3617"/>
      <w:bookmarkEnd w:id="3618"/>
      <w:bookmarkEnd w:id="3619"/>
      <w:bookmarkEnd w:id="3620"/>
      <w:bookmarkEnd w:id="3621"/>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3622"/>
      <w:bookmarkEnd w:id="3623"/>
      <w:bookmarkEnd w:id="3624"/>
      <w:bookmarkEnd w:id="3625"/>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9pt;height:130.55pt" o:ole="">
            <v:imagedata r:id="rId59" o:title=""/>
          </v:shape>
          <o:OLEObject Type="Embed" ProgID="Word.Document.12" ShapeID="_x0000_i1064" DrawAspect="Content" ObjectID="_1757324198" r:id="rId60"/>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2C6EE3D2"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3626" w:name="_MON_1721642421"/>
      <w:bookmarkStart w:id="3627" w:name="_Toc503965143"/>
      <w:bookmarkStart w:id="3628" w:name="_Toc120613258"/>
      <w:bookmarkStart w:id="3629" w:name="_Toc121756802"/>
      <w:bookmarkStart w:id="3630" w:name="_Toc121820391"/>
      <w:bookmarkStart w:id="3631" w:name="_Toc124158141"/>
      <w:bookmarkStart w:id="3632" w:name="_Toc130560718"/>
      <w:bookmarkStart w:id="3633" w:name="_Toc137470361"/>
      <w:bookmarkStart w:id="3634" w:name="_Toc138884754"/>
      <w:bookmarkStart w:id="3635" w:name="_Toc145511162"/>
      <w:bookmarkEnd w:id="3626"/>
      <w:r w:rsidRPr="007530C6">
        <w:rPr>
          <w:lang w:val="en-US" w:eastAsia="zh-CN"/>
        </w:rPr>
        <w:t>D</w:t>
      </w:r>
      <w:r w:rsidRPr="007530C6">
        <w:t>.</w:t>
      </w:r>
      <w:r w:rsidRPr="007530C6">
        <w:rPr>
          <w:lang w:val="en-US" w:eastAsia="zh-CN"/>
        </w:rPr>
        <w:t>4</w:t>
      </w:r>
      <w:r w:rsidRPr="007530C6">
        <w:tab/>
      </w:r>
      <w:bookmarkEnd w:id="3627"/>
      <w:bookmarkEnd w:id="3628"/>
      <w:bookmarkEnd w:id="3629"/>
      <w:bookmarkEnd w:id="3630"/>
      <w:bookmarkEnd w:id="3631"/>
      <w:r w:rsidR="00667796" w:rsidRPr="007530C6">
        <w:t xml:space="preserve">Modulation Accuracy: </w:t>
      </w:r>
      <w:r w:rsidR="00667796">
        <w:t xml:space="preserve">Repeater </w:t>
      </w:r>
      <w:r w:rsidR="00667796" w:rsidRPr="007530C6">
        <w:t>Error Vector Magnitude and Frequency Stability</w:t>
      </w:r>
      <w:bookmarkEnd w:id="3632"/>
      <w:bookmarkEnd w:id="3633"/>
      <w:bookmarkEnd w:id="3634"/>
      <w:bookmarkEnd w:id="3635"/>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9pt;height:122.35pt" o:ole="">
            <v:imagedata r:id="rId61" o:title=""/>
          </v:shape>
          <o:OLEObject Type="Embed" ProgID="Word.Document.12" ShapeID="_x0000_i1065" DrawAspect="Content" ObjectID="_1757324199" r:id="rId62"/>
        </w:object>
      </w:r>
    </w:p>
    <w:p w14:paraId="61DBEE2A" w14:textId="6998FFB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2D96842B"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3636" w:name="_Toc503965144"/>
      <w:bookmarkStart w:id="3637" w:name="_Toc120613259"/>
      <w:bookmarkStart w:id="3638" w:name="_Toc121756803"/>
      <w:bookmarkStart w:id="3639" w:name="_Toc121820392"/>
      <w:bookmarkStart w:id="3640" w:name="_Toc124158142"/>
      <w:bookmarkStart w:id="3641" w:name="_Toc130560719"/>
      <w:bookmarkStart w:id="3642" w:name="_Toc137470362"/>
      <w:bookmarkStart w:id="3643" w:name="_Toc138884755"/>
      <w:bookmarkStart w:id="3644" w:name="_Toc145511163"/>
      <w:r w:rsidRPr="007530C6">
        <w:rPr>
          <w:lang w:val="en-US" w:eastAsia="zh-CN"/>
        </w:rPr>
        <w:lastRenderedPageBreak/>
        <w:t>D</w:t>
      </w:r>
      <w:r w:rsidRPr="007530C6">
        <w:t>.</w:t>
      </w:r>
      <w:r w:rsidRPr="007530C6">
        <w:rPr>
          <w:lang w:val="en-US" w:eastAsia="zh-CN"/>
        </w:rPr>
        <w:t>5</w:t>
      </w:r>
      <w:r w:rsidRPr="007530C6">
        <w:tab/>
        <w:t>Input intermodulation</w:t>
      </w:r>
      <w:bookmarkEnd w:id="3636"/>
      <w:bookmarkEnd w:id="3637"/>
      <w:bookmarkEnd w:id="3638"/>
      <w:bookmarkEnd w:id="3639"/>
      <w:bookmarkEnd w:id="3640"/>
      <w:bookmarkEnd w:id="3641"/>
      <w:bookmarkEnd w:id="3642"/>
      <w:bookmarkEnd w:id="3643"/>
      <w:bookmarkEnd w:id="3644"/>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9pt;height:137pt" o:ole="">
            <v:imagedata r:id="rId63" o:title=""/>
          </v:shape>
          <o:OLEObject Type="Embed" ProgID="Word.Document.12" ShapeID="_x0000_i1066" DrawAspect="Content" ObjectID="_1757324200" r:id="rId64"/>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02592F0E"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3645" w:name="_Toc503965145"/>
      <w:bookmarkStart w:id="3646" w:name="_Toc120613260"/>
      <w:bookmarkStart w:id="3647" w:name="_Toc121756804"/>
      <w:bookmarkStart w:id="3648" w:name="_Toc121820393"/>
      <w:bookmarkStart w:id="3649" w:name="_Toc124158143"/>
      <w:bookmarkStart w:id="3650" w:name="_Toc130560720"/>
      <w:bookmarkStart w:id="3651" w:name="_Toc137470363"/>
      <w:bookmarkStart w:id="3652" w:name="_Toc138884756"/>
      <w:bookmarkStart w:id="3653" w:name="_Toc145511164"/>
      <w:r w:rsidRPr="007530C6">
        <w:rPr>
          <w:lang w:val="en-US" w:eastAsia="zh-CN"/>
        </w:rPr>
        <w:t>D</w:t>
      </w:r>
      <w:r w:rsidRPr="007530C6">
        <w:t>.</w:t>
      </w:r>
      <w:r w:rsidRPr="007530C6">
        <w:rPr>
          <w:lang w:val="en-US" w:eastAsia="zh-CN"/>
        </w:rPr>
        <w:t>6</w:t>
      </w:r>
      <w:r w:rsidRPr="007530C6">
        <w:tab/>
        <w:t>Output Intermodulation</w:t>
      </w:r>
      <w:bookmarkEnd w:id="3645"/>
      <w:bookmarkEnd w:id="3646"/>
      <w:bookmarkEnd w:id="3647"/>
      <w:bookmarkEnd w:id="3648"/>
      <w:bookmarkEnd w:id="3649"/>
      <w:bookmarkEnd w:id="3650"/>
      <w:bookmarkEnd w:id="3651"/>
      <w:bookmarkEnd w:id="3652"/>
      <w:bookmarkEnd w:id="3653"/>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9pt;height:217.75pt" o:ole="">
            <v:imagedata r:id="rId65" o:title=""/>
          </v:shape>
          <o:OLEObject Type="Embed" ProgID="Word.Document.12" ShapeID="_x0000_i1067" DrawAspect="Content" ObjectID="_1757324201" r:id="rId66"/>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26EDFDD"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3654" w:name="_Toc503965146"/>
      <w:bookmarkStart w:id="3655" w:name="_Toc120613261"/>
      <w:bookmarkStart w:id="3656" w:name="_Toc121756805"/>
      <w:bookmarkStart w:id="3657" w:name="_Toc121820394"/>
      <w:bookmarkStart w:id="3658" w:name="_Toc124158144"/>
      <w:bookmarkStart w:id="3659" w:name="_Toc130560721"/>
      <w:bookmarkStart w:id="3660" w:name="_Toc137470364"/>
      <w:bookmarkStart w:id="3661" w:name="_Toc138884757"/>
      <w:bookmarkStart w:id="3662" w:name="_Toc145511165"/>
      <w:r w:rsidRPr="007530C6">
        <w:rPr>
          <w:lang w:val="en-US" w:eastAsia="zh-CN"/>
        </w:rPr>
        <w:lastRenderedPageBreak/>
        <w:t>D</w:t>
      </w:r>
      <w:r w:rsidRPr="007530C6">
        <w:t>.</w:t>
      </w:r>
      <w:r w:rsidRPr="007530C6">
        <w:rPr>
          <w:lang w:val="en-US" w:eastAsia="zh-CN"/>
        </w:rPr>
        <w:t>7</w:t>
      </w:r>
      <w:r w:rsidRPr="007530C6">
        <w:tab/>
        <w:t>Adjacent Channel Rejection Ratio</w:t>
      </w:r>
      <w:bookmarkEnd w:id="3654"/>
      <w:bookmarkEnd w:id="3655"/>
      <w:bookmarkEnd w:id="3656"/>
      <w:bookmarkEnd w:id="3657"/>
      <w:bookmarkEnd w:id="3658"/>
      <w:bookmarkEnd w:id="3659"/>
      <w:bookmarkEnd w:id="3660"/>
      <w:bookmarkEnd w:id="3661"/>
      <w:bookmarkEnd w:id="3662"/>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9pt;height:122.35pt" o:ole="">
            <v:imagedata r:id="rId67" o:title=""/>
          </v:shape>
          <o:OLEObject Type="Embed" ProgID="Word.Document.12" ShapeID="_x0000_i1068" DrawAspect="Content" ObjectID="_1757324202" r:id="rId68"/>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628EE878"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3663" w:name="_Toc120613262"/>
      <w:bookmarkStart w:id="3664" w:name="_Toc121756806"/>
      <w:bookmarkStart w:id="3665" w:name="_Toc121820395"/>
      <w:bookmarkStart w:id="3666" w:name="_Toc124158145"/>
      <w:bookmarkStart w:id="3667" w:name="_Toc130560722"/>
      <w:bookmarkStart w:id="3668" w:name="_Toc137470365"/>
      <w:bookmarkStart w:id="3669" w:name="_Toc138884758"/>
      <w:bookmarkStart w:id="3670" w:name="_Toc145511166"/>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3663"/>
      <w:bookmarkEnd w:id="3664"/>
      <w:bookmarkEnd w:id="3665"/>
      <w:bookmarkEnd w:id="3666"/>
      <w:bookmarkEnd w:id="3667"/>
      <w:bookmarkEnd w:id="3668"/>
      <w:bookmarkEnd w:id="3669"/>
      <w:bookmarkEnd w:id="367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9pt;height:122.35pt" o:ole="">
            <v:imagedata r:id="rId69" o:title=""/>
          </v:shape>
          <o:OLEObject Type="Embed" ProgID="Word.Document.12" ShapeID="_x0000_i1069" DrawAspect="Content" ObjectID="_1757324203" r:id="rId70"/>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1F79238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3671" w:name="_Toc120613263"/>
      <w:bookmarkStart w:id="3672" w:name="_Toc121756807"/>
      <w:bookmarkStart w:id="3673" w:name="_Toc121820396"/>
      <w:bookmarkStart w:id="3674" w:name="_Toc124158146"/>
      <w:bookmarkStart w:id="3675" w:name="_Toc130560723"/>
      <w:bookmarkStart w:id="3676" w:name="_Toc137470366"/>
      <w:bookmarkStart w:id="3677" w:name="_Toc138884759"/>
      <w:bookmarkStart w:id="3678" w:name="_Toc145511167"/>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671"/>
      <w:bookmarkEnd w:id="3672"/>
      <w:bookmarkEnd w:id="3673"/>
      <w:bookmarkEnd w:id="3674"/>
      <w:bookmarkEnd w:id="3675"/>
      <w:bookmarkEnd w:id="3676"/>
      <w:bookmarkEnd w:id="3677"/>
      <w:bookmarkEnd w:id="3678"/>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3679" w:name="_Toc121756808"/>
      <w:bookmarkStart w:id="3680" w:name="_Toc121820397"/>
      <w:bookmarkStart w:id="3681" w:name="_Toc124158147"/>
      <w:bookmarkStart w:id="3682" w:name="_Toc130560724"/>
      <w:bookmarkStart w:id="3683" w:name="_Toc137470367"/>
      <w:bookmarkStart w:id="3684" w:name="_Toc138884760"/>
      <w:bookmarkStart w:id="3685" w:name="_Toc145511168"/>
      <w:r w:rsidRPr="007530C6">
        <w:rPr>
          <w:rFonts w:hint="eastAsia"/>
          <w:lang w:eastAsia="zh-CN"/>
        </w:rPr>
        <w:lastRenderedPageBreak/>
        <w:t>E</w:t>
      </w:r>
      <w:r w:rsidR="003C2C41" w:rsidRPr="007530C6">
        <w:t>.1</w:t>
      </w:r>
      <w:r w:rsidR="003C2C41" w:rsidRPr="007530C6">
        <w:tab/>
        <w:t>General</w:t>
      </w:r>
      <w:bookmarkEnd w:id="3679"/>
      <w:bookmarkEnd w:id="3680"/>
      <w:bookmarkEnd w:id="3681"/>
      <w:bookmarkEnd w:id="3682"/>
      <w:bookmarkEnd w:id="3683"/>
      <w:bookmarkEnd w:id="3684"/>
      <w:bookmarkEnd w:id="3685"/>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3686" w:name="_Toc82595645"/>
      <w:bookmarkStart w:id="3687" w:name="_Toc76545542"/>
      <w:bookmarkStart w:id="3688" w:name="_Toc75243196"/>
      <w:bookmarkStart w:id="3689" w:name="_Toc74962286"/>
      <w:bookmarkStart w:id="3690" w:name="_Toc66728409"/>
      <w:bookmarkStart w:id="3691" w:name="_Toc61183094"/>
      <w:bookmarkStart w:id="3692" w:name="_Toc58863109"/>
      <w:bookmarkStart w:id="3693" w:name="_Toc58860605"/>
      <w:bookmarkStart w:id="3694" w:name="_Toc53182818"/>
      <w:bookmarkStart w:id="3695" w:name="_Toc45884783"/>
      <w:bookmarkStart w:id="3696" w:name="_Toc37272536"/>
      <w:bookmarkStart w:id="3697" w:name="_Toc36645482"/>
      <w:bookmarkStart w:id="3698" w:name="_Toc29810088"/>
      <w:bookmarkStart w:id="3699" w:name="_Toc21100290"/>
      <w:bookmarkStart w:id="3700" w:name="_Toc121756809"/>
      <w:bookmarkStart w:id="3701" w:name="_Toc121820398"/>
      <w:bookmarkStart w:id="3702" w:name="_Toc124158148"/>
      <w:bookmarkStart w:id="3703" w:name="_Toc130560725"/>
      <w:bookmarkStart w:id="3704" w:name="_Toc137470368"/>
      <w:bookmarkStart w:id="3705" w:name="_Toc138884761"/>
      <w:bookmarkStart w:id="3706" w:name="_Toc145511169"/>
      <w:r w:rsidRPr="007530C6">
        <w:rPr>
          <w:rFonts w:hint="eastAsia"/>
          <w:lang w:eastAsia="zh-CN"/>
        </w:rPr>
        <w:t>E</w:t>
      </w:r>
      <w:r w:rsidR="003C2C41" w:rsidRPr="007530C6">
        <w:t>.2</w:t>
      </w:r>
      <w:r w:rsidR="003C2C41" w:rsidRPr="007530C6">
        <w:tab/>
        <w:t>Basic principles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3707" w:name="_Toc82595646"/>
      <w:bookmarkStart w:id="3708" w:name="_Toc76545543"/>
      <w:bookmarkStart w:id="3709" w:name="_Toc75243197"/>
      <w:bookmarkStart w:id="3710" w:name="_Toc74962287"/>
      <w:bookmarkStart w:id="3711" w:name="_Toc66728410"/>
      <w:bookmarkStart w:id="3712" w:name="_Toc61183095"/>
      <w:bookmarkStart w:id="3713" w:name="_Toc58863110"/>
      <w:bookmarkStart w:id="3714" w:name="_Toc58860606"/>
      <w:bookmarkStart w:id="3715" w:name="_Toc53182819"/>
      <w:bookmarkStart w:id="3716" w:name="_Toc45884784"/>
      <w:bookmarkStart w:id="3717" w:name="_Toc37272537"/>
      <w:bookmarkStart w:id="3718" w:name="_Toc36645483"/>
      <w:bookmarkStart w:id="3719" w:name="_Toc29810089"/>
      <w:bookmarkStart w:id="3720" w:name="_Toc21100291"/>
      <w:bookmarkStart w:id="3721" w:name="_Toc121756810"/>
      <w:bookmarkStart w:id="3722" w:name="_Toc121820399"/>
      <w:bookmarkStart w:id="3723" w:name="_Toc124158149"/>
      <w:bookmarkStart w:id="3724" w:name="_Toc130560726"/>
      <w:bookmarkStart w:id="3725" w:name="_Toc137470369"/>
      <w:bookmarkStart w:id="3726" w:name="_Toc138884762"/>
      <w:bookmarkStart w:id="3727" w:name="_Toc145511170"/>
      <w:r w:rsidRPr="007530C6">
        <w:rPr>
          <w:rFonts w:hint="eastAsia"/>
          <w:lang w:eastAsia="zh-CN"/>
        </w:rPr>
        <w:t>E</w:t>
      </w:r>
      <w:r w:rsidR="003C2C41" w:rsidRPr="007530C6">
        <w:t>.2.1</w:t>
      </w:r>
      <w:r w:rsidR="003C2C41" w:rsidRPr="007530C6">
        <w:tab/>
        <w:t>Output signal of the repeater under test</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4D62FC">
        <w:rPr>
          <w:position w:val="-5"/>
        </w:rPr>
        <w:pict w14:anchorId="5779AEB6">
          <v:shape id="_x0000_i1070" type="#_x0000_t75" style="width:18.75pt;height:12.9pt" equationxml="&lt;">
            <v:imagedata r:id="rId71" o:title="" chromakey="white"/>
          </v:shape>
        </w:pict>
      </w:r>
      <w:r w:rsidRPr="007530C6">
        <w:rPr>
          <w:noProof/>
        </w:rPr>
        <w:instrText xml:space="preserve"> </w:instrText>
      </w:r>
      <w:r w:rsidRPr="007530C6">
        <w:rPr>
          <w:noProof/>
        </w:rPr>
        <w:fldChar w:fldCharType="separate"/>
      </w:r>
      <w:r w:rsidR="004D62FC">
        <w:rPr>
          <w:position w:val="-5"/>
        </w:rPr>
        <w:pict w14:anchorId="72305308">
          <v:shape id="_x0000_i1071" type="#_x0000_t75" style="width:18.75pt;height:12.9pt" equationxml="&lt;">
            <v:imagedata r:id="rId71"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3728" w:name="_Toc82595647"/>
      <w:bookmarkStart w:id="3729" w:name="_Toc76545544"/>
      <w:bookmarkStart w:id="3730" w:name="_Toc75243198"/>
      <w:bookmarkStart w:id="3731" w:name="_Toc74962288"/>
      <w:bookmarkStart w:id="3732" w:name="_Toc66728411"/>
      <w:bookmarkStart w:id="3733" w:name="_Toc61183096"/>
      <w:bookmarkStart w:id="3734" w:name="_Toc58863111"/>
      <w:bookmarkStart w:id="3735" w:name="_Toc58860607"/>
      <w:bookmarkStart w:id="3736" w:name="_Toc53182820"/>
      <w:bookmarkStart w:id="3737" w:name="_Toc45884785"/>
      <w:bookmarkStart w:id="3738" w:name="_Toc37272538"/>
      <w:bookmarkStart w:id="3739" w:name="_Toc36645484"/>
      <w:bookmarkStart w:id="3740" w:name="_Toc29810090"/>
      <w:bookmarkStart w:id="3741" w:name="_Toc21100292"/>
      <w:bookmarkStart w:id="3742" w:name="_Toc121756811"/>
      <w:bookmarkStart w:id="3743" w:name="_Toc121820400"/>
      <w:bookmarkStart w:id="3744" w:name="_Toc124158150"/>
      <w:bookmarkStart w:id="3745" w:name="_Toc130560727"/>
      <w:bookmarkStart w:id="3746" w:name="_Toc137470370"/>
      <w:bookmarkStart w:id="3747" w:name="_Toc138884763"/>
      <w:bookmarkStart w:id="3748" w:name="_Toc145511171"/>
      <w:r w:rsidRPr="007530C6">
        <w:rPr>
          <w:rFonts w:hint="eastAsia"/>
          <w:lang w:eastAsia="zh-CN"/>
        </w:rPr>
        <w:t>E</w:t>
      </w:r>
      <w:r w:rsidR="003C2C41" w:rsidRPr="007530C6">
        <w:t>.2.2</w:t>
      </w:r>
      <w:r w:rsidR="003C2C41" w:rsidRPr="007530C6">
        <w:tab/>
        <w:t>Ideal signal</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4D62FC">
        <w:rPr>
          <w:position w:val="-5"/>
        </w:rPr>
        <w:pict w14:anchorId="42EE4EB8">
          <v:shape id="_x0000_i1072" type="#_x0000_t75" style="width:20.5pt;height:12.9pt" equationxml="&lt;">
            <v:imagedata r:id="rId72" o:title="" chromakey="white"/>
          </v:shape>
        </w:pict>
      </w:r>
      <w:r w:rsidRPr="007530C6">
        <w:rPr>
          <w:noProof/>
        </w:rPr>
        <w:instrText xml:space="preserve"> </w:instrText>
      </w:r>
      <w:r w:rsidRPr="007530C6">
        <w:rPr>
          <w:noProof/>
        </w:rPr>
        <w:fldChar w:fldCharType="separate"/>
      </w:r>
      <w:r w:rsidR="004D62FC">
        <w:rPr>
          <w:position w:val="-5"/>
        </w:rPr>
        <w:pict w14:anchorId="4B4EC993">
          <v:shape id="_x0000_i1073" type="#_x0000_t75" style="width:20.5pt;height:12.9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4D62FC">
        <w:rPr>
          <w:position w:val="-5"/>
        </w:rPr>
        <w:pict w14:anchorId="2897F95A">
          <v:shape id="_x0000_i1074" type="#_x0000_t75" style="width:20.5pt;height:12.9pt" equationxml="&lt;">
            <v:imagedata r:id="rId73" o:title="" chromakey="white"/>
          </v:shape>
        </w:pict>
      </w:r>
      <w:r w:rsidRPr="007530C6">
        <w:rPr>
          <w:noProof/>
        </w:rPr>
        <w:instrText xml:space="preserve"> </w:instrText>
      </w:r>
      <w:r w:rsidRPr="007530C6">
        <w:rPr>
          <w:noProof/>
        </w:rPr>
        <w:fldChar w:fldCharType="separate"/>
      </w:r>
      <w:r w:rsidR="004D62FC">
        <w:rPr>
          <w:position w:val="-5"/>
        </w:rPr>
        <w:pict w14:anchorId="6945A937">
          <v:shape id="_x0000_i1075" type="#_x0000_t75" style="width:20.5pt;height:12.9pt" equationxml="&lt;">
            <v:imagedata r:id="rId73"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3749" w:name="_Toc82595648"/>
      <w:bookmarkStart w:id="3750" w:name="_Toc76545545"/>
      <w:bookmarkStart w:id="3751" w:name="_Toc75243199"/>
      <w:bookmarkStart w:id="3752" w:name="_Toc74962289"/>
      <w:bookmarkStart w:id="3753" w:name="_Toc66728412"/>
      <w:bookmarkStart w:id="3754" w:name="_Toc61183097"/>
      <w:bookmarkStart w:id="3755" w:name="_Toc58863112"/>
      <w:bookmarkStart w:id="3756" w:name="_Toc58860608"/>
      <w:bookmarkStart w:id="3757" w:name="_Toc53182821"/>
      <w:bookmarkStart w:id="3758" w:name="_Toc45884786"/>
      <w:bookmarkStart w:id="3759" w:name="_Toc37272539"/>
      <w:bookmarkStart w:id="3760" w:name="_Toc36645485"/>
      <w:bookmarkStart w:id="3761" w:name="_Toc29810091"/>
      <w:bookmarkStart w:id="3762" w:name="_Toc21100293"/>
      <w:bookmarkStart w:id="3763" w:name="_Toc121756812"/>
      <w:bookmarkStart w:id="3764" w:name="_Toc121820401"/>
      <w:bookmarkStart w:id="3765" w:name="_Toc124158151"/>
      <w:bookmarkStart w:id="3766" w:name="_Toc130560728"/>
      <w:bookmarkStart w:id="3767" w:name="_Toc137470371"/>
      <w:bookmarkStart w:id="3768" w:name="_Toc138884764"/>
      <w:bookmarkStart w:id="3769" w:name="_Toc145511172"/>
      <w:r w:rsidRPr="007530C6">
        <w:rPr>
          <w:rFonts w:hint="eastAsia"/>
          <w:lang w:eastAsia="zh-CN"/>
        </w:rPr>
        <w:t>E</w:t>
      </w:r>
      <w:r w:rsidR="003C2C41" w:rsidRPr="007530C6">
        <w:t>.2.3</w:t>
      </w:r>
      <w:r w:rsidR="003C2C41" w:rsidRPr="007530C6">
        <w:tab/>
        <w:t>Measurement results</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3770" w:name="_Toc82595649"/>
      <w:bookmarkStart w:id="3771" w:name="_Toc76545546"/>
      <w:bookmarkStart w:id="3772" w:name="_Toc75243200"/>
      <w:bookmarkStart w:id="3773" w:name="_Toc74962290"/>
      <w:bookmarkStart w:id="3774" w:name="_Toc66728413"/>
      <w:bookmarkStart w:id="3775" w:name="_Toc61183098"/>
      <w:bookmarkStart w:id="3776" w:name="_Toc58863113"/>
      <w:bookmarkStart w:id="3777" w:name="_Toc58860609"/>
      <w:bookmarkStart w:id="3778" w:name="_Toc53182822"/>
      <w:bookmarkStart w:id="3779" w:name="_Toc45884787"/>
      <w:bookmarkStart w:id="3780" w:name="_Toc37272540"/>
      <w:bookmarkStart w:id="3781" w:name="_Toc36645486"/>
      <w:bookmarkStart w:id="3782" w:name="_Toc29810092"/>
      <w:bookmarkStart w:id="3783" w:name="_Toc21100294"/>
      <w:bookmarkStart w:id="3784" w:name="_Toc121756813"/>
      <w:bookmarkStart w:id="3785" w:name="_Toc121820402"/>
      <w:bookmarkStart w:id="3786" w:name="_Toc124158152"/>
      <w:bookmarkStart w:id="3787" w:name="_Toc130560729"/>
      <w:bookmarkStart w:id="3788" w:name="_Toc137470372"/>
      <w:bookmarkStart w:id="3789" w:name="_Toc138884765"/>
      <w:bookmarkStart w:id="3790" w:name="_Toc145511173"/>
      <w:r w:rsidRPr="007530C6">
        <w:rPr>
          <w:rFonts w:hint="eastAsia"/>
          <w:lang w:eastAsia="zh-CN"/>
        </w:rPr>
        <w:t>E</w:t>
      </w:r>
      <w:r w:rsidR="003C2C41" w:rsidRPr="007530C6">
        <w:t>.2.4</w:t>
      </w:r>
      <w:r w:rsidR="003C2C41" w:rsidRPr="007530C6">
        <w:tab/>
        <w:t>Measurement points</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25pt" o:ole="">
            <v:imagedata r:id="rId74" o:title=""/>
          </v:shape>
          <o:OLEObject Type="Embed" ProgID="Word.Picture.8" ShapeID="_x0000_i1076" DrawAspect="Content" ObjectID="_1757324204" r:id="rId75"/>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3791" w:name="_Toc82595650"/>
      <w:bookmarkStart w:id="3792" w:name="_Toc76545547"/>
      <w:bookmarkStart w:id="3793" w:name="_Toc75243201"/>
      <w:bookmarkStart w:id="3794" w:name="_Toc74962291"/>
      <w:bookmarkStart w:id="3795" w:name="_Toc66728414"/>
      <w:bookmarkStart w:id="3796" w:name="_Toc61183099"/>
      <w:bookmarkStart w:id="3797" w:name="_Toc58863114"/>
      <w:bookmarkStart w:id="3798" w:name="_Toc58860610"/>
      <w:bookmarkStart w:id="3799" w:name="_Toc53182823"/>
      <w:bookmarkStart w:id="3800" w:name="_Toc45884788"/>
      <w:bookmarkStart w:id="3801" w:name="_Toc37272541"/>
      <w:bookmarkStart w:id="3802" w:name="_Toc36645487"/>
      <w:bookmarkStart w:id="3803" w:name="_Toc29810093"/>
      <w:bookmarkStart w:id="3804" w:name="_Toc21100295"/>
      <w:bookmarkStart w:id="3805" w:name="_Toc121756814"/>
      <w:bookmarkStart w:id="3806" w:name="_Toc121820403"/>
      <w:bookmarkStart w:id="3807" w:name="_Toc124158153"/>
      <w:bookmarkStart w:id="3808" w:name="_Toc130560730"/>
      <w:bookmarkStart w:id="3809" w:name="_Toc137470373"/>
      <w:bookmarkStart w:id="3810" w:name="_Toc138884766"/>
      <w:bookmarkStart w:id="3811" w:name="_Toc145511174"/>
      <w:r w:rsidRPr="007530C6">
        <w:rPr>
          <w:rFonts w:hint="eastAsia"/>
          <w:lang w:eastAsia="zh-CN"/>
        </w:rPr>
        <w:lastRenderedPageBreak/>
        <w:t>E</w:t>
      </w:r>
      <w:r w:rsidR="003C2C41" w:rsidRPr="007530C6">
        <w:t>.3</w:t>
      </w:r>
      <w:r w:rsidR="003C2C41" w:rsidRPr="007530C6">
        <w:tab/>
        <w:t>Pre-FFT minimization process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4D62FC">
        <w:rPr>
          <w:position w:val="-5"/>
        </w:rPr>
        <w:pict w14:anchorId="2D8444E4">
          <v:shape id="_x0000_i1077" type="#_x0000_t75" style="width:20.5pt;height:10.55pt" equationxml="&lt;">
            <v:imagedata r:id="rId71" o:title="" chromakey="white"/>
          </v:shape>
        </w:pict>
      </w:r>
      <w:r w:rsidRPr="007530C6">
        <w:rPr>
          <w:noProof/>
        </w:rPr>
        <w:instrText xml:space="preserve"> </w:instrText>
      </w:r>
      <w:r w:rsidRPr="007530C6">
        <w:rPr>
          <w:noProof/>
        </w:rPr>
        <w:fldChar w:fldCharType="separate"/>
      </w:r>
      <w:r w:rsidR="004D62FC">
        <w:rPr>
          <w:position w:val="-5"/>
        </w:rPr>
        <w:pict w14:anchorId="4653A928">
          <v:shape id="_x0000_i1078" type="#_x0000_t75" style="width:20.5pt;height:10.55pt" equationxml="&lt;">
            <v:imagedata r:id="rId71"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4D62FC">
        <w:rPr>
          <w:position w:val="-5"/>
        </w:rPr>
        <w:pict w14:anchorId="128D4491">
          <v:shape id="_x0000_i1079" type="#_x0000_t75" style="width:20.5pt;height:10.55pt" equationxml="&lt;">
            <v:imagedata r:id="rId71" o:title="" chromakey="white"/>
          </v:shape>
        </w:pict>
      </w:r>
      <w:r w:rsidRPr="007530C6">
        <w:rPr>
          <w:noProof/>
        </w:rPr>
        <w:instrText xml:space="preserve"> </w:instrText>
      </w:r>
      <w:r w:rsidRPr="007530C6">
        <w:rPr>
          <w:noProof/>
        </w:rPr>
        <w:fldChar w:fldCharType="separate"/>
      </w:r>
      <w:r w:rsidR="004D62FC">
        <w:rPr>
          <w:position w:val="-5"/>
        </w:rPr>
        <w:pict w14:anchorId="508C2AC5">
          <v:shape id="_x0000_i1080" type="#_x0000_t75" style="width:20.5pt;height:10.5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D62FC">
        <w:rPr>
          <w:position w:val="-5"/>
        </w:rPr>
        <w:pict w14:anchorId="2C5194F8">
          <v:shape id="_x0000_i1081" type="#_x0000_t75" style="width:20.5pt;height:10.55pt" equationxml="&lt;">
            <v:imagedata r:id="rId72" o:title="" chromakey="white"/>
          </v:shape>
        </w:pict>
      </w:r>
      <w:r w:rsidRPr="007530C6">
        <w:rPr>
          <w:noProof/>
        </w:rPr>
        <w:instrText xml:space="preserve"> </w:instrText>
      </w:r>
      <w:r w:rsidRPr="007530C6">
        <w:rPr>
          <w:noProof/>
        </w:rPr>
        <w:fldChar w:fldCharType="separate"/>
      </w:r>
      <w:r w:rsidR="004D62FC">
        <w:rPr>
          <w:position w:val="-5"/>
        </w:rPr>
        <w:pict w14:anchorId="50CCB9EC">
          <v:shape id="_x0000_i1082" type="#_x0000_t75" style="width:20.5pt;height:10.55pt" equationxml="&lt;">
            <v:imagedata r:id="rId72"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4D62FC">
        <w:rPr>
          <w:position w:val="-5"/>
        </w:rPr>
        <w:pict w14:anchorId="590565AE">
          <v:shape id="_x0000_i1083" type="#_x0000_t75" style="width:20.5pt;height:10.55pt" equationxml="&lt;">
            <v:imagedata r:id="rId71" o:title="" chromakey="white"/>
          </v:shape>
        </w:pict>
      </w:r>
      <w:r w:rsidRPr="007530C6">
        <w:rPr>
          <w:noProof/>
        </w:rPr>
        <w:instrText xml:space="preserve"> </w:instrText>
      </w:r>
      <w:r w:rsidRPr="007530C6">
        <w:rPr>
          <w:noProof/>
        </w:rPr>
        <w:fldChar w:fldCharType="separate"/>
      </w:r>
      <w:r w:rsidR="004D62FC">
        <w:rPr>
          <w:position w:val="-5"/>
        </w:rPr>
        <w:pict w14:anchorId="3F1AA0F9">
          <v:shape id="_x0000_i1084" type="#_x0000_t75" style="width:20.5pt;height:10.5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D62FC">
        <w:rPr>
          <w:position w:val="-5"/>
        </w:rPr>
        <w:pict w14:anchorId="7B9E4559">
          <v:shape id="_x0000_i1085" type="#_x0000_t75" style="width:20.5pt;height:10.55pt" equationxml="&lt;">
            <v:imagedata r:id="rId72" o:title="" chromakey="white"/>
          </v:shape>
        </w:pict>
      </w:r>
      <w:r w:rsidRPr="007530C6">
        <w:rPr>
          <w:noProof/>
        </w:rPr>
        <w:instrText xml:space="preserve"> </w:instrText>
      </w:r>
      <w:r w:rsidRPr="007530C6">
        <w:rPr>
          <w:noProof/>
        </w:rPr>
        <w:fldChar w:fldCharType="separate"/>
      </w:r>
      <w:r w:rsidR="004D62FC">
        <w:rPr>
          <w:position w:val="-5"/>
        </w:rPr>
        <w:pict w14:anchorId="01D75FD2">
          <v:shape id="_x0000_i1086" type="#_x0000_t75" style="width:20.5pt;height:10.55pt" equationxml="&lt;">
            <v:imagedata r:id="rId72"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4D62FC">
        <w:rPr>
          <w:position w:val="-5"/>
        </w:rPr>
        <w:pict w14:anchorId="3E83B1C3">
          <v:shape id="_x0000_i1087" type="#_x0000_t75" style="width:20.5pt;height:10.55pt" equationxml="&lt;">
            <v:imagedata r:id="rId71" o:title="" chromakey="white"/>
          </v:shape>
        </w:pict>
      </w:r>
      <w:r w:rsidRPr="007530C6">
        <w:rPr>
          <w:noProof/>
        </w:rPr>
        <w:instrText xml:space="preserve"> </w:instrText>
      </w:r>
      <w:r w:rsidRPr="007530C6">
        <w:rPr>
          <w:noProof/>
        </w:rPr>
        <w:fldChar w:fldCharType="separate"/>
      </w:r>
      <w:r w:rsidR="004D62FC">
        <w:rPr>
          <w:position w:val="-5"/>
        </w:rPr>
        <w:pict w14:anchorId="5D4761B4">
          <v:shape id="_x0000_i1088" type="#_x0000_t75" style="width:20.5pt;height:10.5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D62FC">
        <w:rPr>
          <w:position w:val="-5"/>
        </w:rPr>
        <w:pict w14:anchorId="167C1B66">
          <v:shape id="_x0000_i1089" type="#_x0000_t75" style="width:20.5pt;height:10.55pt" equationxml="&lt;">
            <v:imagedata r:id="rId72" o:title="" chromakey="white"/>
          </v:shape>
        </w:pict>
      </w:r>
      <w:r w:rsidRPr="007530C6">
        <w:rPr>
          <w:noProof/>
        </w:rPr>
        <w:instrText xml:space="preserve"> </w:instrText>
      </w:r>
      <w:r w:rsidRPr="007530C6">
        <w:rPr>
          <w:noProof/>
        </w:rPr>
        <w:fldChar w:fldCharType="separate"/>
      </w:r>
      <w:r w:rsidR="004D62FC">
        <w:rPr>
          <w:position w:val="-5"/>
        </w:rPr>
        <w:pict w14:anchorId="3233C5D6">
          <v:shape id="_x0000_i1090" type="#_x0000_t75" style="width:20.5pt;height:10.55pt" equationxml="&lt;">
            <v:imagedata r:id="rId72"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4D62FC">
        <w:rPr>
          <w:position w:val="-5"/>
        </w:rPr>
        <w:pict w14:anchorId="07397BE9">
          <v:shape id="_x0000_i1091" type="#_x0000_t75" style="width:20.5pt;height:10.55pt" equationxml="&lt;">
            <v:imagedata r:id="rId71" o:title="" chromakey="white"/>
          </v:shape>
        </w:pict>
      </w:r>
      <w:r w:rsidRPr="007530C6">
        <w:instrText xml:space="preserve"> </w:instrText>
      </w:r>
      <w:r w:rsidRPr="007530C6">
        <w:fldChar w:fldCharType="separate"/>
      </w:r>
      <w:r w:rsidR="004D62FC">
        <w:rPr>
          <w:position w:val="-5"/>
        </w:rPr>
        <w:pict w14:anchorId="435352F7">
          <v:shape id="_x0000_i1092" type="#_x0000_t75" style="width:20.5pt;height:10.55pt" equationxml="&lt;">
            <v:imagedata r:id="rId71" o:title="" chromakey="white"/>
          </v:shape>
        </w:pict>
      </w:r>
      <w:r w:rsidRPr="007530C6">
        <w:fldChar w:fldCharType="end"/>
      </w:r>
      <w:r w:rsidRPr="007530C6">
        <w:t xml:space="preserve"> are called </w:t>
      </w:r>
      <w:r w:rsidRPr="007530C6">
        <w:fldChar w:fldCharType="begin"/>
      </w:r>
      <w:r w:rsidRPr="007530C6">
        <w:instrText xml:space="preserve"> QUOTE </w:instrText>
      </w:r>
      <w:r w:rsidR="004D62FC">
        <w:rPr>
          <w:position w:val="-5"/>
        </w:rPr>
        <w:pict w14:anchorId="6EA2A5D8">
          <v:shape id="_x0000_i1093" type="#_x0000_t75" style="width:25.75pt;height:10.55pt" equationxml="&lt;">
            <v:imagedata r:id="rId76" o:title="" chromakey="white"/>
          </v:shape>
        </w:pict>
      </w:r>
      <w:r w:rsidRPr="007530C6">
        <w:instrText xml:space="preserve"> </w:instrText>
      </w:r>
      <w:r w:rsidRPr="007530C6">
        <w:fldChar w:fldCharType="separate"/>
      </w:r>
      <w:r w:rsidR="004D62FC">
        <w:rPr>
          <w:position w:val="-5"/>
        </w:rPr>
        <w:pict w14:anchorId="70C140AF">
          <v:shape id="_x0000_i1094" type="#_x0000_t75" style="width:25.75pt;height:10.55pt" equationxml="&lt;">
            <v:imagedata r:id="rId76" o:title="" chromakey="white"/>
          </v:shape>
        </w:pict>
      </w:r>
      <w:r w:rsidRPr="007530C6">
        <w:fldChar w:fldCharType="end"/>
      </w:r>
      <w:r w:rsidRPr="007530C6">
        <w:t>.</w:t>
      </w:r>
    </w:p>
    <w:p w14:paraId="0240366F" w14:textId="3D927CBE" w:rsidR="003C2C41" w:rsidRPr="007530C6" w:rsidRDefault="00A644E3" w:rsidP="007E75C1">
      <w:pPr>
        <w:pStyle w:val="Heading1"/>
      </w:pPr>
      <w:bookmarkStart w:id="3812" w:name="_Toc82595651"/>
      <w:bookmarkStart w:id="3813" w:name="_Toc76545548"/>
      <w:bookmarkStart w:id="3814" w:name="_Toc75243202"/>
      <w:bookmarkStart w:id="3815" w:name="_Toc74962292"/>
      <w:bookmarkStart w:id="3816" w:name="_Toc66728415"/>
      <w:bookmarkStart w:id="3817" w:name="_Toc61183100"/>
      <w:bookmarkStart w:id="3818" w:name="_Toc58863115"/>
      <w:bookmarkStart w:id="3819" w:name="_Toc58860611"/>
      <w:bookmarkStart w:id="3820" w:name="_Toc53182824"/>
      <w:bookmarkStart w:id="3821" w:name="_Toc45884789"/>
      <w:bookmarkStart w:id="3822" w:name="_Toc37272542"/>
      <w:bookmarkStart w:id="3823" w:name="_Toc36645488"/>
      <w:bookmarkStart w:id="3824" w:name="_Toc29810094"/>
      <w:bookmarkStart w:id="3825" w:name="_Toc21100296"/>
      <w:bookmarkStart w:id="3826" w:name="_Toc121756815"/>
      <w:bookmarkStart w:id="3827" w:name="_Toc121820404"/>
      <w:bookmarkStart w:id="3828" w:name="_Toc124158154"/>
      <w:bookmarkStart w:id="3829" w:name="_Toc130560731"/>
      <w:bookmarkStart w:id="3830" w:name="_Toc137470374"/>
      <w:bookmarkStart w:id="3831" w:name="_Toc138884767"/>
      <w:bookmarkStart w:id="3832" w:name="_Toc145511175"/>
      <w:r w:rsidRPr="007530C6">
        <w:rPr>
          <w:rFonts w:hint="eastAsia"/>
          <w:lang w:eastAsia="zh-CN"/>
        </w:rPr>
        <w:t>E</w:t>
      </w:r>
      <w:r w:rsidR="003C2C41" w:rsidRPr="007530C6">
        <w:t>.4</w:t>
      </w:r>
      <w:r w:rsidR="003C2C41" w:rsidRPr="007530C6">
        <w:tab/>
        <w:t>Timing of the FFT window</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4D62FC">
        <w:rPr>
          <w:rFonts w:eastAsia="Osaka"/>
          <w:position w:val="-5"/>
        </w:rPr>
        <w:pict w14:anchorId="40DB6519">
          <v:shape id="_x0000_i1095" type="#_x0000_t75" style="width:25.75pt;height:10.55pt" equationxml="&lt;">
            <v:imagedata r:id="rId77"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3BC23CBC">
          <v:shape id="_x0000_i1096" type="#_x0000_t75" style="width:25.75pt;height:10.55pt" equationxml="&lt;">
            <v:imagedata r:id="rId77"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4D62FC">
        <w:rPr>
          <w:rFonts w:eastAsia="Osaka"/>
          <w:position w:val="-5"/>
        </w:rPr>
        <w:pict w14:anchorId="25A0CB2B">
          <v:shape id="_x0000_i1097" type="#_x0000_t75" style="width:15.2pt;height:10.55pt" equationxml="&lt;">
            <v:imagedata r:id="rId78"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249F066A">
          <v:shape id="_x0000_i1098" type="#_x0000_t75" style="width:15.2pt;height:10.5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4D62FC">
        <w:rPr>
          <w:position w:val="-5"/>
        </w:rPr>
        <w:pict w14:anchorId="03C5E987">
          <v:shape id="_x0000_i1099"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5A9C8B6D">
          <v:shape id="_x0000_i1100" type="#_x0000_t75" style="width:10.55pt;height:10.55pt" equationxml="&lt;">
            <v:imagedata r:id="rId79"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4D62FC">
        <w:rPr>
          <w:position w:val="-5"/>
        </w:rPr>
        <w:pict w14:anchorId="429DB4F5">
          <v:shape id="_x0000_i1101" type="#_x0000_t75" style="width:40.4pt;height:10.55pt" equationxml="&lt;">
            <v:imagedata r:id="rId80" o:title="" chromakey="white"/>
          </v:shape>
        </w:pict>
      </w:r>
      <w:r w:rsidRPr="007530C6">
        <w:rPr>
          <w:snapToGrid w:val="0"/>
        </w:rPr>
        <w:instrText xml:space="preserve"> </w:instrText>
      </w:r>
      <w:r w:rsidRPr="007530C6">
        <w:rPr>
          <w:snapToGrid w:val="0"/>
        </w:rPr>
        <w:fldChar w:fldCharType="separate"/>
      </w:r>
      <w:r w:rsidR="004D62FC">
        <w:rPr>
          <w:position w:val="-5"/>
        </w:rPr>
        <w:pict w14:anchorId="3733E51C">
          <v:shape id="_x0000_i1102" type="#_x0000_t75" style="width:40.4pt;height:10.55pt" equationxml="&lt;">
            <v:imagedata r:id="rId80"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4D62FC">
        <w:rPr>
          <w:position w:val="-5"/>
        </w:rPr>
        <w:pict w14:anchorId="5CE92F4C">
          <v:shape id="_x0000_i1103" type="#_x0000_t75" style="width:40.4pt;height:10.55pt" equationxml="&lt;">
            <v:imagedata r:id="rId81" o:title="" chromakey="white"/>
          </v:shape>
        </w:pict>
      </w:r>
      <w:r w:rsidRPr="007530C6">
        <w:rPr>
          <w:snapToGrid w:val="0"/>
        </w:rPr>
        <w:instrText xml:space="preserve"> </w:instrText>
      </w:r>
      <w:r w:rsidRPr="007530C6">
        <w:rPr>
          <w:snapToGrid w:val="0"/>
        </w:rPr>
        <w:fldChar w:fldCharType="separate"/>
      </w:r>
      <w:r w:rsidR="004D62FC">
        <w:rPr>
          <w:position w:val="-5"/>
        </w:rPr>
        <w:pict w14:anchorId="78C8656D">
          <v:shape id="_x0000_i1104" type="#_x0000_t75" style="width:40.4pt;height:10.55pt" equationxml="&lt;">
            <v:imagedata r:id="rId81"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4D62FC">
        <w:rPr>
          <w:position w:val="-5"/>
        </w:rPr>
        <w:pict w14:anchorId="3AE7F93D">
          <v:shape id="_x0000_i1105" type="#_x0000_t75" style="width:25.75pt;height:10.55pt" equationxml="&lt;">
            <v:imagedata r:id="rId76" o:title="" chromakey="white"/>
          </v:shape>
        </w:pict>
      </w:r>
      <w:r w:rsidRPr="007530C6">
        <w:rPr>
          <w:noProof/>
        </w:rPr>
        <w:instrText xml:space="preserve"> </w:instrText>
      </w:r>
      <w:r w:rsidRPr="007530C6">
        <w:rPr>
          <w:noProof/>
        </w:rPr>
        <w:fldChar w:fldCharType="separate"/>
      </w:r>
      <w:r w:rsidR="004D62FC">
        <w:rPr>
          <w:position w:val="-5"/>
        </w:rPr>
        <w:pict w14:anchorId="70516F8D">
          <v:shape id="_x0000_i1106" type="#_x0000_t75" style="width:25.75pt;height:10.55pt" equationxml="&lt;">
            <v:imagedata r:id="rId76"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4D62FC">
        <w:rPr>
          <w:position w:val="-5"/>
        </w:rPr>
        <w:pict w14:anchorId="7F315E9E">
          <v:shape id="_x0000_i1107" type="#_x0000_t75" style="width:20.5pt;height:10.55pt" equationxml="&lt;">
            <v:imagedata r:id="rId73" o:title="" chromakey="white"/>
          </v:shape>
        </w:pict>
      </w:r>
      <w:r w:rsidRPr="007530C6">
        <w:instrText xml:space="preserve"> </w:instrText>
      </w:r>
      <w:r w:rsidRPr="007530C6">
        <w:fldChar w:fldCharType="separate"/>
      </w:r>
      <w:r w:rsidR="004D62FC">
        <w:rPr>
          <w:position w:val="-5"/>
        </w:rPr>
        <w:pict w14:anchorId="2407D0E8">
          <v:shape id="_x0000_i1108" type="#_x0000_t75" style="width:20.5pt;height:10.55pt" equationxml="&lt;">
            <v:imagedata r:id="rId73"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4D62FC">
        <w:rPr>
          <w:position w:val="-5"/>
        </w:rPr>
        <w:pict w14:anchorId="5AE61159">
          <v:shape id="_x0000_i1109" type="#_x0000_t75" style="width:20.5pt;height:10.55pt" equationxml="&lt;">
            <v:imagedata r:id="rId73" o:title="" chromakey="white"/>
          </v:shape>
        </w:pict>
      </w:r>
      <w:r w:rsidRPr="007530C6">
        <w:rPr>
          <w:noProof/>
        </w:rPr>
        <w:instrText xml:space="preserve"> </w:instrText>
      </w:r>
      <w:r w:rsidRPr="007530C6">
        <w:rPr>
          <w:noProof/>
        </w:rPr>
        <w:fldChar w:fldCharType="separate"/>
      </w:r>
      <w:r w:rsidR="004D62FC">
        <w:rPr>
          <w:position w:val="-5"/>
        </w:rPr>
        <w:pict w14:anchorId="47345E98">
          <v:shape id="_x0000_i1110" type="#_x0000_t75" style="width:20.5pt;height:10.55pt" equationxml="&lt;">
            <v:imagedata r:id="rId73"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4D62FC">
        <w:rPr>
          <w:position w:val="-5"/>
        </w:rPr>
        <w:pict w14:anchorId="3F1DD033">
          <v:shape id="_x0000_i1111" type="#_x0000_t75" style="width:20.5pt;height:10.55pt" equationxml="&lt;">
            <v:imagedata r:id="rId73" o:title="" chromakey="white"/>
          </v:shape>
        </w:pict>
      </w:r>
      <w:r w:rsidRPr="007530C6">
        <w:instrText xml:space="preserve"> </w:instrText>
      </w:r>
      <w:r w:rsidRPr="007530C6">
        <w:fldChar w:fldCharType="separate"/>
      </w:r>
      <w:r w:rsidR="004D62FC">
        <w:rPr>
          <w:position w:val="-5"/>
        </w:rPr>
        <w:pict w14:anchorId="75C90C57">
          <v:shape id="_x0000_i1112" type="#_x0000_t75" style="width:20.5pt;height:10.55pt" equationxml="&lt;">
            <v:imagedata r:id="rId73"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4D62FC">
        <w:rPr>
          <w:position w:val="-5"/>
        </w:rPr>
        <w:pict w14:anchorId="3CEB6150">
          <v:shape id="_x0000_i1113" type="#_x0000_t75" style="width:20.5pt;height:10.55pt" equationxml="&lt;">
            <v:imagedata r:id="rId73" o:title="" chromakey="white"/>
          </v:shape>
        </w:pict>
      </w:r>
      <w:r w:rsidRPr="007530C6">
        <w:rPr>
          <w:noProof/>
        </w:rPr>
        <w:instrText xml:space="preserve"> </w:instrText>
      </w:r>
      <w:r w:rsidRPr="007530C6">
        <w:rPr>
          <w:noProof/>
        </w:rPr>
        <w:fldChar w:fldCharType="separate"/>
      </w:r>
      <w:r w:rsidR="004D62FC">
        <w:rPr>
          <w:position w:val="-5"/>
        </w:rPr>
        <w:pict w14:anchorId="2D010FB5">
          <v:shape id="_x0000_i1114" type="#_x0000_t75" style="width:20.5pt;height:10.55pt" equationxml="&lt;">
            <v:imagedata r:id="rId73"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4D62FC">
        <w:rPr>
          <w:position w:val="-5"/>
        </w:rPr>
        <w:pict w14:anchorId="1CC45DD6">
          <v:shape id="_x0000_i1115" type="#_x0000_t75" style="width:25.75pt;height:10.55pt" equationxml="&lt;">
            <v:imagedata r:id="rId76" o:title="" chromakey="white"/>
          </v:shape>
        </w:pict>
      </w:r>
      <w:r w:rsidRPr="007530C6">
        <w:rPr>
          <w:noProof/>
        </w:rPr>
        <w:instrText xml:space="preserve"> </w:instrText>
      </w:r>
      <w:r w:rsidRPr="007530C6">
        <w:rPr>
          <w:noProof/>
        </w:rPr>
        <w:fldChar w:fldCharType="separate"/>
      </w:r>
      <w:r w:rsidR="004D62FC">
        <w:rPr>
          <w:position w:val="-5"/>
        </w:rPr>
        <w:pict w14:anchorId="34508E5E">
          <v:shape id="_x0000_i1116" type="#_x0000_t75" style="width:25.75pt;height:10.55pt" equationxml="&lt;">
            <v:imagedata r:id="rId76"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4D62FC">
        <w:rPr>
          <w:position w:val="-5"/>
        </w:rPr>
        <w:pict w14:anchorId="11728BC3">
          <v:shape id="_x0000_i1117" type="#_x0000_t75" style="width:20.5pt;height:10.55pt" equationxml="&lt;">
            <v:imagedata r:id="rId82" o:title="" chromakey="white"/>
          </v:shape>
        </w:pict>
      </w:r>
      <w:r w:rsidRPr="007530C6">
        <w:rPr>
          <w:noProof/>
        </w:rPr>
        <w:instrText xml:space="preserve"> </w:instrText>
      </w:r>
      <w:r w:rsidRPr="007530C6">
        <w:rPr>
          <w:noProof/>
        </w:rPr>
        <w:fldChar w:fldCharType="separate"/>
      </w:r>
      <w:r w:rsidR="004D62FC">
        <w:rPr>
          <w:position w:val="-5"/>
        </w:rPr>
        <w:pict w14:anchorId="7268629F">
          <v:shape id="_x0000_i1118" type="#_x0000_t75" style="width:20.5pt;height:10.55pt" equationxml="&lt;">
            <v:imagedata r:id="rId82"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4D62FC">
        <w:rPr>
          <w:position w:val="-5"/>
        </w:rPr>
        <w:pict w14:anchorId="299C631A">
          <v:shape id="_x0000_i1119"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6F92A127">
          <v:shape id="_x0000_i1120" type="#_x0000_t75" style="width:10.55pt;height:10.55pt" equationxml="&lt;">
            <v:imagedata r:id="rId79"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4D62FC">
        <w:rPr>
          <w:position w:val="-5"/>
        </w:rPr>
        <w:pict w14:anchorId="673D44A9">
          <v:shape id="_x0000_i1121"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347FEC06">
          <v:shape id="_x0000_i1122" type="#_x0000_t75" style="width:10.55pt;height:10.55pt" equationxml="&lt;">
            <v:imagedata r:id="rId79"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D62FC">
        <w:rPr>
          <w:position w:val="-5"/>
        </w:rPr>
        <w:pict w14:anchorId="2A8E79D9">
          <v:shape id="_x0000_i1123"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36E5413D">
          <v:shape id="_x0000_i1124" type="#_x0000_t75" style="width:10.55pt;height:10.55pt" equationxml="&lt;">
            <v:imagedata r:id="rId79"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D62FC">
        <w:rPr>
          <w:position w:val="-5"/>
        </w:rPr>
        <w:pict w14:anchorId="14049EF9">
          <v:shape id="_x0000_i1125"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105379D2">
          <v:shape id="_x0000_i1126" type="#_x0000_t75" style="width:10.55pt;height:10.55pt" equationxml="&lt;">
            <v:imagedata r:id="rId79"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D62FC">
        <w:rPr>
          <w:position w:val="-5"/>
        </w:rPr>
        <w:pict w14:anchorId="6D752C14">
          <v:shape id="_x0000_i1127"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4328DD59">
          <v:shape id="_x0000_i1128" type="#_x0000_t75" style="width:10.55pt;height:10.55pt" equationxml="&lt;">
            <v:imagedata r:id="rId79"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4D62FC">
        <w:rPr>
          <w:position w:val="-5"/>
        </w:rPr>
        <w:pict w14:anchorId="11C07055">
          <v:shape id="_x0000_i1129"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1EA22DEB">
          <v:shape id="_x0000_i1130" type="#_x0000_t75" style="width:10.55pt;height:10.55pt" equationxml="&lt;">
            <v:imagedata r:id="rId79"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3833" w:name="_Toc82595652"/>
      <w:bookmarkStart w:id="3834" w:name="_Toc76545549"/>
      <w:bookmarkStart w:id="3835" w:name="_Toc75243203"/>
      <w:bookmarkStart w:id="3836" w:name="_Toc74962293"/>
      <w:bookmarkStart w:id="3837" w:name="_Toc66728416"/>
      <w:bookmarkStart w:id="3838" w:name="_Toc61183101"/>
      <w:bookmarkStart w:id="3839" w:name="_Toc58863116"/>
      <w:bookmarkStart w:id="3840" w:name="_Toc58860612"/>
      <w:bookmarkStart w:id="3841" w:name="_Toc53182825"/>
      <w:bookmarkStart w:id="3842" w:name="_Toc45884790"/>
      <w:bookmarkStart w:id="3843" w:name="_Toc37272543"/>
      <w:bookmarkStart w:id="3844" w:name="_Toc36645489"/>
      <w:bookmarkStart w:id="3845" w:name="_Toc29810095"/>
      <w:bookmarkStart w:id="3846" w:name="_Toc21100297"/>
      <w:bookmarkStart w:id="3847" w:name="_Toc121756816"/>
      <w:bookmarkStart w:id="3848" w:name="_Toc121820405"/>
      <w:bookmarkStart w:id="3849" w:name="_Toc124158155"/>
      <w:bookmarkStart w:id="3850" w:name="_Toc130560732"/>
      <w:bookmarkStart w:id="3851" w:name="_Toc137470375"/>
      <w:bookmarkStart w:id="3852" w:name="_Toc138884768"/>
      <w:bookmarkStart w:id="3853" w:name="_Toc145511176"/>
      <w:r w:rsidRPr="007530C6">
        <w:rPr>
          <w:rFonts w:hint="eastAsia"/>
          <w:lang w:eastAsia="zh-CN"/>
        </w:rPr>
        <w:t>E</w:t>
      </w:r>
      <w:r w:rsidR="00DF79D4" w:rsidRPr="007530C6">
        <w:t>.5</w:t>
      </w:r>
      <w:r w:rsidR="00DF79D4" w:rsidRPr="007530C6">
        <w:tab/>
        <w:t>Resource element TX power</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4D62FC">
        <w:rPr>
          <w:rFonts w:eastAsia="Osaka"/>
          <w:position w:val="-5"/>
        </w:rPr>
        <w:pict w14:anchorId="655EB7B9">
          <v:shape id="_x0000_i1131" type="#_x0000_t75" style="width:31.6pt;height:10.55pt" equationxml="&lt;">
            <v:imagedata r:id="rId83" o:title="" chromakey="white"/>
          </v:shape>
        </w:pict>
      </w:r>
      <w:r w:rsidRPr="007530C6">
        <w:rPr>
          <w:noProof/>
        </w:rPr>
        <w:instrText xml:space="preserve"> </w:instrText>
      </w:r>
      <w:r w:rsidRPr="007530C6">
        <w:rPr>
          <w:noProof/>
        </w:rPr>
        <w:fldChar w:fldCharType="separate"/>
      </w:r>
      <w:r w:rsidR="004D62FC">
        <w:rPr>
          <w:rFonts w:eastAsia="Osaka"/>
          <w:position w:val="-5"/>
        </w:rPr>
        <w:pict w14:anchorId="7DBB2652">
          <v:shape id="_x0000_i1132" type="#_x0000_t75" style="width:31.6pt;height:10.55pt" equationxml="&lt;">
            <v:imagedata r:id="rId83"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4D62FC">
        <w:rPr>
          <w:position w:val="-5"/>
        </w:rPr>
        <w:pict w14:anchorId="0FBA0A22">
          <v:shape id="_x0000_i1133" type="#_x0000_t75" style="width:10.55pt;height:10.55pt" equationxml="&lt;">
            <v:imagedata r:id="rId79" o:title="" chromakey="white"/>
          </v:shape>
        </w:pict>
      </w:r>
      <w:r w:rsidRPr="007530C6">
        <w:instrText xml:space="preserve"> </w:instrText>
      </w:r>
      <w:r w:rsidRPr="007530C6">
        <w:fldChar w:fldCharType="separate"/>
      </w:r>
      <w:r w:rsidR="004D62FC">
        <w:rPr>
          <w:position w:val="-5"/>
        </w:rPr>
        <w:pict w14:anchorId="6F2374DE">
          <v:shape id="_x0000_i1134" type="#_x0000_t75" style="width:10.55pt;height:10.55pt" equationxml="&lt;">
            <v:imagedata r:id="rId79"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4D62FC">
        <w:rPr>
          <w:position w:val="-5"/>
        </w:rPr>
        <w:pict w14:anchorId="3E476388">
          <v:shape id="_x0000_i1135" type="#_x0000_t75" style="width:35.7pt;height:10.55pt" equationxml="&lt;">
            <v:imagedata r:id="rId84" o:title="" chromakey="white"/>
          </v:shape>
        </w:pict>
      </w:r>
      <w:r w:rsidRPr="007530C6">
        <w:instrText xml:space="preserve"> </w:instrText>
      </w:r>
      <w:r w:rsidRPr="007530C6">
        <w:fldChar w:fldCharType="separate"/>
      </w:r>
      <w:r w:rsidR="004D62FC">
        <w:rPr>
          <w:position w:val="-5"/>
        </w:rPr>
        <w:pict w14:anchorId="53C22E0C">
          <v:shape id="_x0000_i1136" type="#_x0000_t75" style="width:35.7pt;height:10.55pt" equationxml="&lt;">
            <v:imagedata r:id="rId84"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4D62FC">
        <w:pict w14:anchorId="5B6D73CD">
          <v:shape id="_x0000_i1137" type="#_x0000_t75" style="width:103.6pt;height:10.55pt" equationxml="&lt;">
            <v:imagedata r:id="rId85"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4D62FC">
        <w:rPr>
          <w:rFonts w:eastAsia="Osaka"/>
        </w:rPr>
        <w:pict w14:anchorId="11005977">
          <v:shape id="_x0000_i1138" type="#_x0000_t75" style="width:103.6pt;height:25.75pt" equationxml="&lt;">
            <v:imagedata r:id="rId86"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4D62FC">
        <w:rPr>
          <w:rFonts w:eastAsia="Osaka"/>
          <w:position w:val="-5"/>
        </w:rPr>
        <w:pict w14:anchorId="5574E37A">
          <v:shape id="_x0000_i1139" type="#_x0000_t75" style="width:35.7pt;height:10.55pt" equationxml="&lt;">
            <v:imagedata r:id="rId87"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00479079">
          <v:shape id="_x0000_i1140" type="#_x0000_t75" style="width:35.7pt;height:10.55pt" equationxml="&lt;">
            <v:imagedata r:id="rId87"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4D62FC">
        <w:rPr>
          <w:rFonts w:eastAsia="Osaka"/>
          <w:position w:val="-5"/>
        </w:rPr>
        <w:pict w14:anchorId="547E1A91">
          <v:shape id="_x0000_i1141" type="#_x0000_t75" style="width:15.2pt;height:10.55pt" equationxml="&lt;">
            <v:imagedata r:id="rId78"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04CE17C1">
          <v:shape id="_x0000_i1142" type="#_x0000_t75" style="width:15.2pt;height:10.55pt" equationxml="&lt;">
            <v:imagedata r:id="rId78"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4D62FC">
        <w:rPr>
          <w:rFonts w:eastAsia="Osaka"/>
          <w:position w:val="-5"/>
        </w:rPr>
        <w:pict w14:anchorId="7171F843">
          <v:shape id="_x0000_i1143" type="#_x0000_t75" style="width:15.2pt;height:10.55pt" equationxml="&lt;">
            <v:imagedata r:id="rId78"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3C4E2889">
          <v:shape id="_x0000_i1144" type="#_x0000_t75" style="width:15.2pt;height:10.5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4D62FC">
        <w:rPr>
          <w:rFonts w:eastAsia="Osaka"/>
          <w:position w:val="-5"/>
        </w:rPr>
        <w:pict w14:anchorId="1D75F5E6">
          <v:shape id="_x0000_i1145" type="#_x0000_t75" style="width:15.2pt;height:10.55pt" equationxml="&lt;">
            <v:imagedata r:id="rId78"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51674222">
          <v:shape id="_x0000_i1146" type="#_x0000_t75" style="width:15.2pt;height:10.55pt" equationxml="&lt;">
            <v:imagedata r:id="rId78"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4D62FC">
        <w:rPr>
          <w:rFonts w:eastAsia="Osaka"/>
          <w:position w:val="-5"/>
        </w:rPr>
        <w:pict w14:anchorId="0160FA6E">
          <v:shape id="_x0000_i1147" type="#_x0000_t75" style="width:35.7pt;height:10.55pt" equationxml="&lt;">
            <v:imagedata r:id="rId88"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00740CE8">
          <v:shape id="_x0000_i1148" type="#_x0000_t75" style="width:35.7pt;height:10.55pt" equationxml="&lt;">
            <v:imagedata r:id="rId88"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4D62FC">
        <w:rPr>
          <w:rFonts w:eastAsia="Osaka"/>
          <w:position w:val="-5"/>
        </w:rPr>
        <w:pict w14:anchorId="7F1FC392">
          <v:shape id="_x0000_i1149" type="#_x0000_t75" style="width:46.25pt;height:10.55pt" equationxml="&lt;">
            <v:imagedata r:id="rId89"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009EB296">
          <v:shape id="_x0000_i1150" type="#_x0000_t75" style="width:46.25pt;height:10.55pt" equationxml="&lt;">
            <v:imagedata r:id="rId89"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3854" w:name="_Toc82595653"/>
      <w:bookmarkStart w:id="3855" w:name="_Toc76545550"/>
      <w:bookmarkStart w:id="3856" w:name="_Toc75243204"/>
      <w:bookmarkStart w:id="3857" w:name="_Toc74962294"/>
      <w:bookmarkStart w:id="3858" w:name="_Toc66728417"/>
      <w:bookmarkStart w:id="3859" w:name="_Toc61183102"/>
      <w:bookmarkStart w:id="3860" w:name="_Toc58863117"/>
      <w:bookmarkStart w:id="3861" w:name="_Toc58860613"/>
      <w:bookmarkStart w:id="3862" w:name="_Toc53182826"/>
      <w:bookmarkStart w:id="3863" w:name="_Toc45884791"/>
      <w:bookmarkStart w:id="3864" w:name="_Toc37272544"/>
      <w:bookmarkStart w:id="3865" w:name="_Toc36645490"/>
      <w:bookmarkStart w:id="3866" w:name="_Toc29810096"/>
      <w:bookmarkStart w:id="3867" w:name="_Toc21100298"/>
      <w:bookmarkStart w:id="3868" w:name="_Toc121756817"/>
      <w:bookmarkStart w:id="3869" w:name="_Toc121820406"/>
      <w:bookmarkStart w:id="3870" w:name="_Toc124158156"/>
      <w:bookmarkStart w:id="3871" w:name="_Toc130560733"/>
      <w:bookmarkStart w:id="3872" w:name="_Toc137470376"/>
      <w:bookmarkStart w:id="3873" w:name="_Toc138884769"/>
      <w:bookmarkStart w:id="3874" w:name="_Toc145511177"/>
      <w:r w:rsidRPr="007530C6">
        <w:rPr>
          <w:rFonts w:hint="eastAsia"/>
          <w:lang w:eastAsia="zh-CN"/>
        </w:rPr>
        <w:t>E</w:t>
      </w:r>
      <w:r w:rsidR="00DF79D4" w:rsidRPr="007530C6">
        <w:t>.6</w:t>
      </w:r>
      <w:r w:rsidR="00DF79D4" w:rsidRPr="007530C6">
        <w:tab/>
        <w:t>Post-FFT equalisation</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4D62FC">
        <w:rPr>
          <w:position w:val="-5"/>
        </w:rPr>
        <w:pict w14:anchorId="6335D6EB">
          <v:shape id="_x0000_i1151" type="#_x0000_t75" style="width:25.75pt;height:10.55pt" equationxml="&lt;">
            <v:imagedata r:id="rId77" o:title="" chromakey="white"/>
          </v:shape>
        </w:pict>
      </w:r>
      <w:r w:rsidRPr="007530C6">
        <w:rPr>
          <w:lang w:eastAsia="ko-KR"/>
        </w:rPr>
        <w:instrText xml:space="preserve"> </w:instrText>
      </w:r>
      <w:r w:rsidRPr="007530C6">
        <w:rPr>
          <w:lang w:eastAsia="ko-KR"/>
        </w:rPr>
        <w:fldChar w:fldCharType="separate"/>
      </w:r>
      <w:r w:rsidR="004D62FC">
        <w:rPr>
          <w:position w:val="-5"/>
        </w:rPr>
        <w:pict w14:anchorId="2382D894">
          <v:shape id="_x0000_i1152" type="#_x0000_t75" style="width:25.75pt;height:10.5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4D62FC">
        <w:rPr>
          <w:rFonts w:eastAsia="Osaka"/>
          <w:position w:val="-5"/>
        </w:rPr>
        <w:pict w14:anchorId="6DBB7796">
          <v:shape id="_x0000_i1153" type="#_x0000_t75" style="width:31.6pt;height:10.55pt" equationxml="&lt;">
            <v:imagedata r:id="rId83"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4BE79CD1">
          <v:shape id="_x0000_i1154" type="#_x0000_t75" style="width:31.6pt;height:10.55pt" equationxml="&lt;">
            <v:imagedata r:id="rId83"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4D62FC">
        <w:rPr>
          <w:position w:val="-5"/>
        </w:rPr>
        <w:pict w14:anchorId="0F77EA5A">
          <v:shape id="_x0000_i1155" type="#_x0000_t75" style="width:25.75pt;height:10.55pt" equationxml="&lt;">
            <v:imagedata r:id="rId77" o:title="" chromakey="white"/>
          </v:shape>
        </w:pict>
      </w:r>
      <w:r w:rsidRPr="007530C6">
        <w:rPr>
          <w:lang w:eastAsia="ko-KR"/>
        </w:rPr>
        <w:instrText xml:space="preserve"> </w:instrText>
      </w:r>
      <w:r w:rsidRPr="007530C6">
        <w:rPr>
          <w:lang w:eastAsia="ko-KR"/>
        </w:rPr>
        <w:fldChar w:fldCharType="separate"/>
      </w:r>
      <w:r w:rsidR="004D62FC">
        <w:rPr>
          <w:position w:val="-5"/>
        </w:rPr>
        <w:pict w14:anchorId="06662BCE">
          <v:shape id="_x0000_i1156" type="#_x0000_t75" style="width:25.75pt;height:10.55pt" equationxml="&lt;">
            <v:imagedata r:id="rId77"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4D62FC">
        <w:rPr>
          <w:position w:val="-5"/>
        </w:rPr>
        <w:pict w14:anchorId="18AB3EA7">
          <v:shape id="_x0000_i1157" type="#_x0000_t75" style="width:31.6pt;height:10.55pt" equationxml="&lt;">
            <v:imagedata r:id="rId83" o:title="" chromakey="white"/>
          </v:shape>
        </w:pict>
      </w:r>
      <w:r w:rsidRPr="007530C6">
        <w:rPr>
          <w:lang w:eastAsia="ko-KR"/>
        </w:rPr>
        <w:instrText xml:space="preserve"> </w:instrText>
      </w:r>
      <w:r w:rsidRPr="007530C6">
        <w:rPr>
          <w:lang w:eastAsia="ko-KR"/>
        </w:rPr>
        <w:fldChar w:fldCharType="separate"/>
      </w:r>
      <w:r w:rsidR="004D62FC">
        <w:rPr>
          <w:position w:val="-5"/>
        </w:rPr>
        <w:pict w14:anchorId="7C8F44B6">
          <v:shape id="_x0000_i1158" type="#_x0000_t75" style="width:31.6pt;height:10.55pt" equationxml="&lt;">
            <v:imagedata r:id="rId83"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4D62FC">
        <w:rPr>
          <w:position w:val="-5"/>
        </w:rPr>
        <w:pict w14:anchorId="1F4BF53A">
          <v:shape id="_x0000_i1159" type="#_x0000_t75" style="width:20.5pt;height:10.55pt" equationxml="&lt;">
            <v:imagedata r:id="rId90" o:title="" chromakey="white"/>
          </v:shape>
        </w:pict>
      </w:r>
      <w:r w:rsidRPr="007530C6">
        <w:rPr>
          <w:lang w:eastAsia="ko-KR"/>
        </w:rPr>
        <w:instrText xml:space="preserve"> </w:instrText>
      </w:r>
      <w:r w:rsidRPr="007530C6">
        <w:rPr>
          <w:lang w:eastAsia="ko-KR"/>
        </w:rPr>
        <w:fldChar w:fldCharType="separate"/>
      </w:r>
      <w:r w:rsidR="004D62FC">
        <w:rPr>
          <w:position w:val="-5"/>
        </w:rPr>
        <w:pict w14:anchorId="400B7655">
          <v:shape id="_x0000_i1160" type="#_x0000_t75" style="width:20.5pt;height:10.55pt" equationxml="&lt;">
            <v:imagedata r:id="rId90"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4D62FC">
        <w:rPr>
          <w:position w:val="-5"/>
        </w:rPr>
        <w:pict w14:anchorId="12C76091">
          <v:shape id="_x0000_i1161" type="#_x0000_t75" style="width:25.75pt;height:10.55pt" equationxml="&lt;">
            <v:imagedata r:id="rId91" o:title="" chromakey="white"/>
          </v:shape>
        </w:pict>
      </w:r>
      <w:r w:rsidRPr="007530C6">
        <w:rPr>
          <w:lang w:eastAsia="ko-KR"/>
        </w:rPr>
        <w:instrText xml:space="preserve"> </w:instrText>
      </w:r>
      <w:r w:rsidRPr="007530C6">
        <w:rPr>
          <w:lang w:eastAsia="ko-KR"/>
        </w:rPr>
        <w:fldChar w:fldCharType="separate"/>
      </w:r>
      <w:r w:rsidR="004D62FC">
        <w:rPr>
          <w:position w:val="-5"/>
        </w:rPr>
        <w:pict w14:anchorId="05D04B4F">
          <v:shape id="_x0000_i1162" type="#_x0000_t75" style="width:25.75pt;height:10.55pt" equationxml="&lt;">
            <v:imagedata r:id="rId91"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4D62FC">
        <w:rPr>
          <w:position w:val="-5"/>
        </w:rPr>
        <w:pict w14:anchorId="22E5C4C2">
          <v:shape id="_x0000_i1163" type="#_x0000_t75" style="width:40.4pt;height:10.55pt" equationxml="&lt;">
            <v:imagedata r:id="rId92" o:title="" chromakey="white"/>
          </v:shape>
        </w:pict>
      </w:r>
      <w:r w:rsidRPr="007530C6">
        <w:instrText xml:space="preserve"> </w:instrText>
      </w:r>
      <w:r w:rsidRPr="007530C6">
        <w:fldChar w:fldCharType="separate"/>
      </w:r>
      <w:r w:rsidR="004D62FC">
        <w:rPr>
          <w:position w:val="-5"/>
        </w:rPr>
        <w:pict w14:anchorId="63B9FCA6">
          <v:shape id="_x0000_i1164" type="#_x0000_t75" style="width:40.4pt;height:10.55pt" equationxml="&lt;">
            <v:imagedata r:id="rId92"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4D62FC">
        <w:rPr>
          <w:position w:val="-5"/>
        </w:rPr>
        <w:pict w14:anchorId="711E52A7">
          <v:shape id="_x0000_i1165" type="#_x0000_t75" style="width:30.45pt;height:15.2pt" equationxml="&lt;">
            <v:imagedata r:id="rId93" o:title="" chromakey="white"/>
          </v:shape>
        </w:pict>
      </w:r>
      <w:r w:rsidRPr="007530C6">
        <w:instrText xml:space="preserve"> </w:instrText>
      </w:r>
      <w:r w:rsidRPr="007530C6">
        <w:fldChar w:fldCharType="separate"/>
      </w:r>
      <w:r w:rsidR="004D62FC">
        <w:rPr>
          <w:position w:val="-5"/>
        </w:rPr>
        <w:pict w14:anchorId="3355D584">
          <v:shape id="_x0000_i1166" type="#_x0000_t75" style="width:30.45pt;height:15.2pt" equationxml="&lt;">
            <v:imagedata r:id="rId93"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4D62FC">
        <w:pict w14:anchorId="7EED04BD">
          <v:shape id="_x0000_i1167" type="#_x0000_t75" style="width:108.3pt;height:25.75pt" equationxml="&lt;">
            <v:imagedata r:id="rId94"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4D62FC">
        <w:rPr>
          <w:position w:val="-5"/>
        </w:rPr>
        <w:pict w14:anchorId="65DBB40E">
          <v:shape id="_x0000_i1168" type="#_x0000_t75" style="width:36.3pt;height:15.2pt" equationxml="&lt;">
            <v:imagedata r:id="rId95" o:title="" chromakey="white"/>
          </v:shape>
        </w:pict>
      </w:r>
      <w:r w:rsidRPr="007530C6">
        <w:instrText xml:space="preserve"> </w:instrText>
      </w:r>
      <w:r w:rsidRPr="007530C6">
        <w:fldChar w:fldCharType="separate"/>
      </w:r>
      <w:r w:rsidR="004D62FC">
        <w:rPr>
          <w:position w:val="-5"/>
        </w:rPr>
        <w:pict w14:anchorId="38975E6B">
          <v:shape id="_x0000_i1169" type="#_x0000_t75" style="width:36.3pt;height:15.2pt" equationxml="&lt;">
            <v:imagedata r:id="rId95"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4D62FC">
        <w:rPr>
          <w:position w:val="-5"/>
        </w:rPr>
        <w:pict w14:anchorId="220E06D7">
          <v:shape id="_x0000_i1170" type="#_x0000_t75" style="width:36.3pt;height:15.2pt" equationxml="&lt;">
            <v:imagedata r:id="rId95" o:title="" chromakey="white"/>
          </v:shape>
        </w:pict>
      </w:r>
      <w:r w:rsidRPr="007530C6">
        <w:instrText xml:space="preserve"> </w:instrText>
      </w:r>
      <w:r w:rsidRPr="007530C6">
        <w:fldChar w:fldCharType="separate"/>
      </w:r>
      <w:r w:rsidR="004D62FC">
        <w:rPr>
          <w:position w:val="-5"/>
        </w:rPr>
        <w:pict w14:anchorId="0F292307">
          <v:shape id="_x0000_i1171" type="#_x0000_t75" style="width:36.3pt;height:15.2pt" equationxml="&lt;">
            <v:imagedata r:id="rId95"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4D62FC">
        <w:rPr>
          <w:position w:val="-5"/>
        </w:rPr>
        <w:pict w14:anchorId="38316A82">
          <v:shape id="_x0000_i1172" type="#_x0000_t75" style="width:5.25pt;height:15.2pt" equationxml="&lt;">
            <v:imagedata r:id="rId96" o:title="" chromakey="white"/>
          </v:shape>
        </w:pict>
      </w:r>
      <w:r w:rsidRPr="007530C6">
        <w:instrText xml:space="preserve"> </w:instrText>
      </w:r>
      <w:r w:rsidRPr="007530C6">
        <w:fldChar w:fldCharType="separate"/>
      </w:r>
      <w:r w:rsidR="004D62FC">
        <w:rPr>
          <w:position w:val="-5"/>
        </w:rPr>
        <w:pict w14:anchorId="5ACFC216">
          <v:shape id="_x0000_i1173" type="#_x0000_t75" style="width:5.25pt;height:15.2pt" equationxml="&lt;">
            <v:imagedata r:id="rId96"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4D62FC">
        <w:pict w14:anchorId="6F559D0E">
          <v:shape id="_x0000_i1174" type="#_x0000_t75" style="width:87.8pt;height:25.75pt" equationxml="&lt;">
            <v:imagedata r:id="rId97"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4D62FC">
        <w:pict w14:anchorId="427724D6">
          <v:shape id="_x0000_i1175" type="#_x0000_t75" style="width:87.2pt;height:25.75pt" equationxml="&lt;">
            <v:imagedata r:id="rId98"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4D62FC">
        <w:rPr>
          <w:position w:val="-5"/>
        </w:rPr>
        <w:pict w14:anchorId="6FCCFE3B">
          <v:shape id="_x0000_i1176" type="#_x0000_t75" style="width:5.25pt;height:15.2pt" equationxml="&lt;">
            <v:imagedata r:id="rId96" o:title="" chromakey="white"/>
          </v:shape>
        </w:pict>
      </w:r>
      <w:r w:rsidRPr="007530C6">
        <w:rPr>
          <w:lang w:eastAsia="ko-KR"/>
        </w:rPr>
        <w:instrText xml:space="preserve"> </w:instrText>
      </w:r>
      <w:r w:rsidRPr="007530C6">
        <w:rPr>
          <w:lang w:eastAsia="ko-KR"/>
        </w:rPr>
        <w:fldChar w:fldCharType="separate"/>
      </w:r>
      <w:r w:rsidR="004D62FC">
        <w:rPr>
          <w:position w:val="-5"/>
        </w:rPr>
        <w:pict w14:anchorId="26420B21">
          <v:shape id="_x0000_i1177" type="#_x0000_t75" style="width:5.25pt;height:15.2pt" equationxml="&lt;">
            <v:imagedata r:id="rId96"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4D62FC">
        <w:rPr>
          <w:position w:val="-5"/>
        </w:rPr>
        <w:pict w14:anchorId="4EB1C7D4">
          <v:shape id="_x0000_i1178" type="#_x0000_t75" style="width:35.7pt;height:15.2pt" equationxml="&lt;">
            <v:imagedata r:id="rId84" o:title="" chromakey="white"/>
          </v:shape>
        </w:pict>
      </w:r>
      <w:r w:rsidRPr="007530C6">
        <w:instrText xml:space="preserve"> </w:instrText>
      </w:r>
      <w:r w:rsidRPr="007530C6">
        <w:fldChar w:fldCharType="separate"/>
      </w:r>
      <w:r w:rsidR="004D62FC">
        <w:rPr>
          <w:position w:val="-5"/>
        </w:rPr>
        <w:pict w14:anchorId="154BFDDD">
          <v:shape id="_x0000_i1179" type="#_x0000_t75" style="width:35.7pt;height:15.2pt" equationxml="&lt;">
            <v:imagedata r:id="rId84"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4D62FC">
        <w:rPr>
          <w:rFonts w:eastAsia="SimSun"/>
          <w:position w:val="-5"/>
        </w:rPr>
        <w:pict w14:anchorId="1F56C5B4">
          <v:shape id="_x0000_i1180" type="#_x0000_t75" style="width:20.5pt;height:15.2pt" equationxml="&lt;">
            <v:imagedata r:id="rId99" o:title="" chromakey="white"/>
          </v:shape>
        </w:pict>
      </w:r>
      <w:r w:rsidRPr="007530C6">
        <w:instrText xml:space="preserve"> </w:instrText>
      </w:r>
      <w:r w:rsidRPr="007530C6">
        <w:fldChar w:fldCharType="separate"/>
      </w:r>
      <w:r w:rsidR="004D62FC">
        <w:rPr>
          <w:rFonts w:eastAsia="SimSun"/>
          <w:position w:val="-5"/>
        </w:rPr>
        <w:pict w14:anchorId="5EEB49A1">
          <v:shape id="_x0000_i1181" type="#_x0000_t75" style="width:20.5pt;height:15.2pt" equationxml="&lt;">
            <v:imagedata r:id="rId99"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4D62FC">
        <w:rPr>
          <w:position w:val="-5"/>
        </w:rPr>
        <w:pict w14:anchorId="03748B05">
          <v:shape id="_x0000_i1182" type="#_x0000_t75" style="width:20.5pt;height:15.2pt" equationxml="&lt;">
            <v:imagedata r:id="rId100" o:title="" chromakey="white"/>
          </v:shape>
        </w:pict>
      </w:r>
      <w:r w:rsidRPr="007530C6">
        <w:rPr>
          <w:lang w:eastAsia="ko-KR"/>
        </w:rPr>
        <w:instrText xml:space="preserve"> </w:instrText>
      </w:r>
      <w:r w:rsidRPr="007530C6">
        <w:rPr>
          <w:lang w:eastAsia="ko-KR"/>
        </w:rPr>
        <w:fldChar w:fldCharType="separate"/>
      </w:r>
      <w:r w:rsidR="004D62FC">
        <w:rPr>
          <w:position w:val="-5"/>
        </w:rPr>
        <w:pict w14:anchorId="2905F704">
          <v:shape id="_x0000_i1183" type="#_x0000_t75" style="width:20.5pt;height:15.2pt" equationxml="&lt;">
            <v:imagedata r:id="rId100"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4D62FC">
        <w:rPr>
          <w:position w:val="-5"/>
        </w:rPr>
        <w:pict w14:anchorId="64E210C5">
          <v:shape id="_x0000_i1184" type="#_x0000_t75" style="width:20.5pt;height:15.2pt" equationxml="&lt;">
            <v:imagedata r:id="rId99" o:title="" chromakey="white"/>
          </v:shape>
        </w:pict>
      </w:r>
      <w:r w:rsidRPr="007530C6">
        <w:instrText xml:space="preserve"> </w:instrText>
      </w:r>
      <w:r w:rsidRPr="007530C6">
        <w:fldChar w:fldCharType="separate"/>
      </w:r>
      <w:r w:rsidR="004D62FC">
        <w:rPr>
          <w:position w:val="-5"/>
        </w:rPr>
        <w:pict w14:anchorId="4FAA37DF">
          <v:shape id="_x0000_i1185" type="#_x0000_t75" style="width:20.5pt;height:15.2pt" equationxml="&lt;">
            <v:imagedata r:id="rId99" o:title="" chromakey="white"/>
          </v:shape>
        </w:pict>
      </w:r>
      <w:r w:rsidRPr="007530C6">
        <w:fldChar w:fldCharType="end"/>
      </w:r>
      <w:r w:rsidRPr="007530C6">
        <w:t xml:space="preserve"> and </w:t>
      </w:r>
      <w:r w:rsidRPr="007530C6">
        <w:fldChar w:fldCharType="begin"/>
      </w:r>
      <w:r w:rsidRPr="007530C6">
        <w:instrText xml:space="preserve"> QUOTE </w:instrText>
      </w:r>
      <w:r w:rsidR="004D62FC">
        <w:rPr>
          <w:position w:val="-5"/>
        </w:rPr>
        <w:pict w14:anchorId="502E4BD7">
          <v:shape id="_x0000_i1186" type="#_x0000_t75" style="width:20.5pt;height:15.2pt" equationxml="&lt;">
            <v:imagedata r:id="rId100" o:title="" chromakey="white"/>
          </v:shape>
        </w:pict>
      </w:r>
      <w:r w:rsidRPr="007530C6">
        <w:instrText xml:space="preserve"> </w:instrText>
      </w:r>
      <w:r w:rsidRPr="007530C6">
        <w:fldChar w:fldCharType="separate"/>
      </w:r>
      <w:r w:rsidR="004D62FC">
        <w:rPr>
          <w:position w:val="-5"/>
        </w:rPr>
        <w:pict w14:anchorId="1B204B2D">
          <v:shape id="_x0000_i1187" type="#_x0000_t75" style="width:20.5pt;height:15.2pt" equationxml="&lt;">
            <v:imagedata r:id="rId100"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4D62FC">
        <w:rPr>
          <w:position w:val="-5"/>
        </w:rPr>
        <w:pict w14:anchorId="40F0CF8B">
          <v:shape id="_x0000_i1188" type="#_x0000_t75" style="width:20.5pt;height:15.2pt" equationxml="&lt;">
            <v:imagedata r:id="rId101" o:title="" chromakey="white"/>
          </v:shape>
        </w:pict>
      </w:r>
      <w:r w:rsidRPr="007530C6">
        <w:instrText xml:space="preserve"> </w:instrText>
      </w:r>
      <w:r w:rsidRPr="007530C6">
        <w:fldChar w:fldCharType="separate"/>
      </w:r>
      <w:r w:rsidR="004D62FC">
        <w:rPr>
          <w:position w:val="-5"/>
        </w:rPr>
        <w:pict w14:anchorId="7156EB4C">
          <v:shape id="_x0000_i1189" type="#_x0000_t75" style="width:20.5pt;height:15.2pt" equationxml="&lt;">
            <v:imagedata r:id="rId101"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4D62FC">
        <w:rPr>
          <w:position w:val="-5"/>
        </w:rPr>
        <w:pict w14:anchorId="2E8DC0B7">
          <v:shape id="_x0000_i1190" type="#_x0000_t75" style="width:20.5pt;height:15.2pt" equationxml="&lt;">
            <v:imagedata r:id="rId102" o:title="" chromakey="white"/>
          </v:shape>
        </w:pict>
      </w:r>
      <w:r w:rsidRPr="007530C6">
        <w:rPr>
          <w:lang w:eastAsia="ko-KR"/>
        </w:rPr>
        <w:instrText xml:space="preserve"> </w:instrText>
      </w:r>
      <w:r w:rsidRPr="007530C6">
        <w:rPr>
          <w:lang w:eastAsia="ko-KR"/>
        </w:rPr>
        <w:fldChar w:fldCharType="separate"/>
      </w:r>
      <w:r w:rsidR="004D62FC">
        <w:rPr>
          <w:position w:val="-5"/>
        </w:rPr>
        <w:pict w14:anchorId="0F26FAEF">
          <v:shape id="_x0000_i1191" type="#_x0000_t75" style="width:20.5pt;height:15.2pt" equationxml="&lt;">
            <v:imagedata r:id="rId102"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2.95pt;height:365.25pt" o:ole="">
            <v:imagedata r:id="rId103" o:title=""/>
          </v:shape>
          <o:OLEObject Type="Embed" ProgID="Word.Picture.8" ShapeID="_x0000_i1192" DrawAspect="Content" ObjectID="_1757324205" r:id="rId104"/>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3875" w:name="_Toc82595654"/>
      <w:bookmarkStart w:id="3876" w:name="_Toc76545551"/>
      <w:bookmarkStart w:id="3877" w:name="_Toc75243205"/>
      <w:bookmarkStart w:id="3878" w:name="_Toc74962295"/>
      <w:bookmarkStart w:id="3879" w:name="_Toc66728418"/>
      <w:bookmarkStart w:id="3880" w:name="_Toc61183103"/>
      <w:bookmarkStart w:id="3881" w:name="_Toc58863118"/>
      <w:bookmarkStart w:id="3882" w:name="_Toc58860614"/>
      <w:bookmarkStart w:id="3883" w:name="_Toc53182827"/>
      <w:bookmarkStart w:id="3884" w:name="_Toc45884792"/>
      <w:bookmarkStart w:id="3885" w:name="_Toc37272545"/>
      <w:bookmarkStart w:id="3886" w:name="_Toc36645491"/>
      <w:bookmarkStart w:id="3887" w:name="_Toc29810097"/>
      <w:bookmarkStart w:id="3888" w:name="_Toc21100299"/>
      <w:bookmarkStart w:id="3889" w:name="_Toc121756818"/>
      <w:bookmarkStart w:id="3890" w:name="_Toc121820407"/>
      <w:bookmarkStart w:id="3891" w:name="_Toc124158157"/>
      <w:bookmarkStart w:id="3892" w:name="_Toc130560734"/>
      <w:bookmarkStart w:id="3893" w:name="_Toc137470377"/>
      <w:bookmarkStart w:id="3894" w:name="_Toc138884770"/>
      <w:bookmarkStart w:id="3895" w:name="_Toc145511178"/>
      <w:r w:rsidRPr="007530C6">
        <w:rPr>
          <w:rFonts w:hint="eastAsia"/>
          <w:lang w:eastAsia="zh-CN"/>
        </w:rPr>
        <w:t>E</w:t>
      </w:r>
      <w:r w:rsidR="0004166F" w:rsidRPr="007530C6">
        <w:t>.7</w:t>
      </w:r>
      <w:r w:rsidR="0004166F" w:rsidRPr="007530C6">
        <w:tab/>
        <w:t>EVM</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189F454F" w14:textId="1498FAFF" w:rsidR="0004166F" w:rsidRPr="007530C6" w:rsidRDefault="00A644E3" w:rsidP="001050F3">
      <w:pPr>
        <w:pStyle w:val="Heading2"/>
        <w:rPr>
          <w:rFonts w:eastAsia="Osaka"/>
        </w:rPr>
      </w:pPr>
      <w:bookmarkStart w:id="3896" w:name="_Toc82595655"/>
      <w:bookmarkStart w:id="3897" w:name="_Toc76545552"/>
      <w:bookmarkStart w:id="3898" w:name="_Toc75243206"/>
      <w:bookmarkStart w:id="3899" w:name="_Toc74962296"/>
      <w:bookmarkStart w:id="3900" w:name="_Toc66728419"/>
      <w:bookmarkStart w:id="3901" w:name="_Toc61183104"/>
      <w:bookmarkStart w:id="3902" w:name="_Toc58863119"/>
      <w:bookmarkStart w:id="3903" w:name="_Toc58860615"/>
      <w:bookmarkStart w:id="3904" w:name="_Toc53182828"/>
      <w:bookmarkStart w:id="3905" w:name="_Toc45884793"/>
      <w:bookmarkStart w:id="3906" w:name="_Toc37272546"/>
      <w:bookmarkStart w:id="3907" w:name="_Toc36645492"/>
      <w:bookmarkStart w:id="3908" w:name="_Toc29810098"/>
      <w:bookmarkStart w:id="3909" w:name="_Toc121756819"/>
      <w:bookmarkStart w:id="3910" w:name="_Toc121820408"/>
      <w:bookmarkStart w:id="3911" w:name="_Toc124158158"/>
      <w:bookmarkStart w:id="3912" w:name="_Toc130560735"/>
      <w:bookmarkStart w:id="3913" w:name="_Toc137470378"/>
      <w:bookmarkStart w:id="3914" w:name="_Toc138884771"/>
      <w:bookmarkStart w:id="3915" w:name="_Toc145511179"/>
      <w:r w:rsidRPr="007530C6">
        <w:rPr>
          <w:rFonts w:hint="eastAsia"/>
          <w:lang w:eastAsia="zh-CN"/>
        </w:rPr>
        <w:t>E</w:t>
      </w:r>
      <w:r w:rsidR="0004166F" w:rsidRPr="007530C6">
        <w:rPr>
          <w:rFonts w:eastAsia="Osaka"/>
        </w:rPr>
        <w:t>.7.0</w:t>
      </w:r>
      <w:r w:rsidR="0004166F" w:rsidRPr="007530C6">
        <w:rPr>
          <w:rFonts w:eastAsia="Osaka"/>
        </w:rPr>
        <w:tab/>
        <w:t>General</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4D62FC">
        <w:rPr>
          <w:rFonts w:eastAsia="Osaka"/>
          <w:position w:val="-6"/>
        </w:rPr>
        <w:pict w14:anchorId="67A27B2A">
          <v:shape id="_x0000_i1193" type="#_x0000_t75" style="width:40.4pt;height:15.2pt" equationxml="&lt;">
            <v:imagedata r:id="rId105"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6"/>
        </w:rPr>
        <w:pict w14:anchorId="5F5BE16F">
          <v:shape id="_x0000_i1194" type="#_x0000_t75" style="width:40.4pt;height:15.2pt" equationxml="&lt;">
            <v:imagedata r:id="rId105"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4D62FC">
        <w:rPr>
          <w:rFonts w:eastAsia="Osaka"/>
          <w:position w:val="-5"/>
        </w:rPr>
        <w:pict w14:anchorId="62E43DBB">
          <v:shape id="_x0000_i1195" type="#_x0000_t75" style="width:51.5pt;height:15.2pt" equationxml="&lt;">
            <v:imagedata r:id="rId106" o:title="" chromakey="white"/>
          </v:shape>
        </w:pict>
      </w:r>
      <w:r w:rsidRPr="007530C6">
        <w:rPr>
          <w:noProof/>
        </w:rPr>
        <w:instrText xml:space="preserve"> </w:instrText>
      </w:r>
      <w:r w:rsidRPr="007530C6">
        <w:rPr>
          <w:noProof/>
        </w:rPr>
        <w:fldChar w:fldCharType="separate"/>
      </w:r>
      <w:r w:rsidR="004D62FC">
        <w:rPr>
          <w:rFonts w:eastAsia="Osaka"/>
          <w:position w:val="-5"/>
        </w:rPr>
        <w:pict w14:anchorId="69212A0A">
          <v:shape id="_x0000_i1196" type="#_x0000_t75" style="width:51.5pt;height:15.2pt" equationxml="&lt;">
            <v:imagedata r:id="rId106"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4D62FC">
        <w:rPr>
          <w:position w:val="-5"/>
        </w:rPr>
        <w:pict w14:anchorId="3856AC2E">
          <v:shape id="_x0000_i1197" type="#_x0000_t75" style="width:51.5pt;height:15.2pt" equationxml="&lt;">
            <v:imagedata r:id="rId107" o:title="" chromakey="white"/>
          </v:shape>
        </w:pict>
      </w:r>
      <w:r w:rsidRPr="007530C6">
        <w:rPr>
          <w:noProof/>
        </w:rPr>
        <w:instrText xml:space="preserve"> </w:instrText>
      </w:r>
      <w:r w:rsidRPr="007530C6">
        <w:rPr>
          <w:noProof/>
        </w:rPr>
        <w:fldChar w:fldCharType="separate"/>
      </w:r>
      <w:r w:rsidR="004D62FC">
        <w:rPr>
          <w:position w:val="-5"/>
        </w:rPr>
        <w:pict w14:anchorId="701845C9">
          <v:shape id="_x0000_i1198" type="#_x0000_t75" style="width:51.5pt;height:15.2pt" equationxml="&lt;">
            <v:imagedata r:id="rId107"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4D62FC">
        <w:rPr>
          <w:position w:val="-5"/>
        </w:rPr>
        <w:pict w14:anchorId="6E3A317E">
          <v:shape id="_x0000_i1199" type="#_x0000_t75" style="width:20.5pt;height:15.2pt" equationxml="&lt;">
            <v:imagedata r:id="rId72" o:title="" chromakey="white"/>
          </v:shape>
        </w:pict>
      </w:r>
      <w:r w:rsidRPr="007530C6">
        <w:rPr>
          <w:noProof/>
        </w:rPr>
        <w:instrText xml:space="preserve"> </w:instrText>
      </w:r>
      <w:r w:rsidRPr="007530C6">
        <w:rPr>
          <w:noProof/>
        </w:rPr>
        <w:fldChar w:fldCharType="separate"/>
      </w:r>
      <w:r w:rsidR="004D62FC">
        <w:rPr>
          <w:position w:val="-5"/>
        </w:rPr>
        <w:pict w14:anchorId="4989AA2E">
          <v:shape id="_x0000_i1200" type="#_x0000_t75" style="width:20.5pt;height:15.2pt" equationxml="&lt;">
            <v:imagedata r:id="rId72"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4D62FC">
        <w:rPr>
          <w:position w:val="-5"/>
        </w:rPr>
        <w:pict w14:anchorId="415286D8">
          <v:shape id="_x0000_i1201" type="#_x0000_t75" style="width:25.75pt;height:15.2pt" equationxml="&lt;">
            <v:imagedata r:id="rId108" o:title="" chromakey="white"/>
          </v:shape>
        </w:pict>
      </w:r>
      <w:r w:rsidRPr="007530C6">
        <w:rPr>
          <w:noProof/>
        </w:rPr>
        <w:instrText xml:space="preserve"> </w:instrText>
      </w:r>
      <w:r w:rsidRPr="007530C6">
        <w:rPr>
          <w:noProof/>
        </w:rPr>
        <w:fldChar w:fldCharType="separate"/>
      </w:r>
      <w:r w:rsidR="004D62FC">
        <w:rPr>
          <w:position w:val="-5"/>
        </w:rPr>
        <w:pict w14:anchorId="160BE809">
          <v:shape id="_x0000_i1202" type="#_x0000_t75" style="width:25.75pt;height:15.2pt" equationxml="&lt;">
            <v:imagedata r:id="rId108"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4D62FC">
        <w:pict w14:anchorId="61D15365">
          <v:shape id="_x0000_i1203" type="#_x0000_t75" style="width:180.3pt;height:35.7pt" equationxml="&lt;">
            <v:imagedata r:id="rId109"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4D62FC">
        <w:rPr>
          <w:position w:val="-5"/>
        </w:rPr>
        <w:pict w14:anchorId="36793763">
          <v:shape id="_x0000_i1204" type="#_x0000_t75" style="width:20.5pt;height:15.2pt" equationxml="&lt;">
            <v:imagedata r:id="rId110" o:title="" chromakey="white"/>
          </v:shape>
        </w:pict>
      </w:r>
      <w:r w:rsidRPr="007530C6">
        <w:instrText xml:space="preserve"> </w:instrText>
      </w:r>
      <w:r w:rsidRPr="007530C6">
        <w:fldChar w:fldCharType="separate"/>
      </w:r>
      <w:r w:rsidR="004D62FC">
        <w:rPr>
          <w:position w:val="-5"/>
        </w:rPr>
        <w:pict w14:anchorId="634EA7CE">
          <v:shape id="_x0000_i1205" type="#_x0000_t75" style="width:20.5pt;height:15.2pt" equationxml="&lt;">
            <v:imagedata r:id="rId110"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4D62FC">
        <w:rPr>
          <w:position w:val="-5"/>
        </w:rPr>
        <w:pict w14:anchorId="5B8877AE">
          <v:shape id="_x0000_i1206" type="#_x0000_t75" style="width:25.75pt;height:15.2pt" equationxml="&lt;">
            <v:imagedata r:id="rId108" o:title="" chromakey="white"/>
          </v:shape>
        </w:pict>
      </w:r>
      <w:r w:rsidRPr="007530C6">
        <w:rPr>
          <w:iCs/>
        </w:rPr>
        <w:instrText xml:space="preserve"> </w:instrText>
      </w:r>
      <w:r w:rsidRPr="007530C6">
        <w:rPr>
          <w:iCs/>
        </w:rPr>
        <w:fldChar w:fldCharType="separate"/>
      </w:r>
      <w:r w:rsidR="004D62FC">
        <w:rPr>
          <w:position w:val="-5"/>
        </w:rPr>
        <w:pict w14:anchorId="1D6432FE">
          <v:shape id="_x0000_i1207" type="#_x0000_t75" style="width:25.75pt;height:15.2pt" equationxml="&lt;">
            <v:imagedata r:id="rId108"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4D62FC">
        <w:rPr>
          <w:position w:val="-6"/>
        </w:rPr>
        <w:pict w14:anchorId="2804F984">
          <v:shape id="_x0000_i1208" type="#_x0000_t75" style="width:40.4pt;height:15.2pt" equationxml="&lt;">
            <v:imagedata r:id="rId105" o:title="" chromakey="white"/>
          </v:shape>
        </w:pict>
      </w:r>
      <w:r w:rsidRPr="007530C6">
        <w:rPr>
          <w:lang w:eastAsia="ko-KR"/>
        </w:rPr>
        <w:instrText xml:space="preserve"> </w:instrText>
      </w:r>
      <w:r w:rsidRPr="007530C6">
        <w:rPr>
          <w:lang w:eastAsia="ko-KR"/>
        </w:rPr>
        <w:fldChar w:fldCharType="separate"/>
      </w:r>
      <w:r w:rsidR="004D62FC">
        <w:rPr>
          <w:position w:val="-6"/>
        </w:rPr>
        <w:pict w14:anchorId="61E4FC1E">
          <v:shape id="_x0000_i1209" type="#_x0000_t75" style="width:40.4pt;height:15.2pt" equationxml="&lt;">
            <v:imagedata r:id="rId105"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3916" w:name="_Toc82595656"/>
      <w:bookmarkStart w:id="3917" w:name="_Toc76545553"/>
      <w:bookmarkStart w:id="3918" w:name="_Toc75243207"/>
      <w:bookmarkStart w:id="3919" w:name="_Toc74962297"/>
      <w:bookmarkStart w:id="3920" w:name="_Toc66728420"/>
      <w:bookmarkStart w:id="3921" w:name="_Toc61183105"/>
      <w:bookmarkStart w:id="3922" w:name="_Toc58863120"/>
      <w:bookmarkStart w:id="3923" w:name="_Toc58860616"/>
      <w:bookmarkStart w:id="3924" w:name="_Toc53182829"/>
      <w:bookmarkStart w:id="3925" w:name="_Toc45884794"/>
      <w:bookmarkStart w:id="3926" w:name="_Toc37272547"/>
      <w:bookmarkStart w:id="3927" w:name="_Toc36645493"/>
      <w:bookmarkStart w:id="3928" w:name="_Toc29810099"/>
      <w:bookmarkStart w:id="3929" w:name="_Toc21100300"/>
      <w:bookmarkStart w:id="3930" w:name="_Toc121756820"/>
      <w:bookmarkStart w:id="3931" w:name="_Toc121820409"/>
      <w:bookmarkStart w:id="3932" w:name="_Toc124158159"/>
      <w:bookmarkStart w:id="3933" w:name="_Toc130560736"/>
      <w:bookmarkStart w:id="3934" w:name="_Toc137470379"/>
      <w:bookmarkStart w:id="3935" w:name="_Toc138884772"/>
      <w:bookmarkStart w:id="3936" w:name="_Toc145511180"/>
      <w:r w:rsidRPr="007530C6">
        <w:rPr>
          <w:rFonts w:hint="eastAsia"/>
          <w:lang w:eastAsia="zh-CN"/>
        </w:rPr>
        <w:t>E</w:t>
      </w:r>
      <w:r w:rsidR="0004166F" w:rsidRPr="007530C6">
        <w:t>.7.1</w:t>
      </w:r>
      <w:r w:rsidR="0004166F" w:rsidRPr="007530C6">
        <w:tab/>
        <w:t>Averaged EVM (FDD)</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4D62FC">
        <w:rPr>
          <w:position w:val="-5"/>
        </w:rPr>
        <w:pict w14:anchorId="28A8E976">
          <v:shape id="_x0000_i1210" type="#_x0000_t75" style="width:15.2pt;height:15.2pt" equationxml="&lt;">
            <v:imagedata r:id="rId78" o:title="" chromakey="white"/>
          </v:shape>
        </w:pict>
      </w:r>
      <w:r w:rsidRPr="007530C6">
        <w:rPr>
          <w:lang w:eastAsia="ko-KR"/>
        </w:rPr>
        <w:instrText xml:space="preserve"> </w:instrText>
      </w:r>
      <w:r w:rsidRPr="007530C6">
        <w:rPr>
          <w:lang w:eastAsia="ko-KR"/>
        </w:rPr>
        <w:fldChar w:fldCharType="separate"/>
      </w:r>
      <w:r w:rsidR="004D62FC">
        <w:rPr>
          <w:position w:val="-5"/>
        </w:rPr>
        <w:pict w14:anchorId="7311102F">
          <v:shape id="_x0000_i1211" type="#_x0000_t75" style="width:15.2pt;height:15.2pt" equationxml="&lt;">
            <v:imagedata r:id="rId78"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4D62FC">
        <w:rPr>
          <w:rFonts w:eastAsia="Osaka"/>
          <w:position w:val="-5"/>
        </w:rPr>
        <w:pict w14:anchorId="70A6BD61">
          <v:shape id="_x0000_i1212" type="#_x0000_t75" style="width:15.2pt;height:15.2pt" equationxml="&lt;">
            <v:imagedata r:id="rId78"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47BC1811">
          <v:shape id="_x0000_i1213" type="#_x0000_t75" style="width:15.2pt;height:15.2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4D62FC">
        <w:rPr>
          <w:position w:val="-5"/>
        </w:rPr>
        <w:pict w14:anchorId="15F41853">
          <v:shape id="_x0000_i1214" type="#_x0000_t75" style="width:15.2pt;height:15.2pt" equationxml="&lt;">
            <v:imagedata r:id="rId78" o:title="" chromakey="white"/>
          </v:shape>
        </w:pict>
      </w:r>
      <w:r w:rsidRPr="007530C6">
        <w:instrText xml:space="preserve"> </w:instrText>
      </w:r>
      <w:r w:rsidRPr="007530C6">
        <w:fldChar w:fldCharType="separate"/>
      </w:r>
      <w:r w:rsidR="004D62FC">
        <w:rPr>
          <w:position w:val="-5"/>
        </w:rPr>
        <w:pict w14:anchorId="5055DAF4">
          <v:shape id="_x0000_i1215" type="#_x0000_t75" style="width:15.2pt;height:15.2pt" equationxml="&lt;">
            <v:imagedata r:id="rId78"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4D62FC">
        <w:rPr>
          <w:rFonts w:eastAsia="SimSun"/>
          <w:position w:val="-21"/>
        </w:rPr>
        <w:pict w14:anchorId="08BDA254">
          <v:shape id="_x0000_i1216" type="#_x0000_t75" style="width:154.55pt;height:25.75pt" equationxml="&lt;">
            <v:imagedata r:id="rId111" o:title="" chromakey="white"/>
          </v:shape>
        </w:pict>
      </w:r>
      <w:r w:rsidRPr="007530C6">
        <w:rPr>
          <w:lang w:val="sv-FI"/>
        </w:rPr>
        <w:instrText xml:space="preserve"> </w:instrText>
      </w:r>
      <w:r w:rsidRPr="007530C6">
        <w:rPr>
          <w:lang w:val="sv-FI"/>
        </w:rPr>
        <w:fldChar w:fldCharType="separate"/>
      </w:r>
      <w:r w:rsidR="004D62FC">
        <w:rPr>
          <w:rFonts w:eastAsia="SimSun"/>
          <w:position w:val="-21"/>
        </w:rPr>
        <w:pict w14:anchorId="6E092244">
          <v:shape id="_x0000_i1217" type="#_x0000_t75" style="width:154.55pt;height:25.75pt" equationxml="&lt;">
            <v:imagedata r:id="rId111"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4D62FC">
        <w:rPr>
          <w:position w:val="-5"/>
        </w:rPr>
        <w:pict w14:anchorId="6F747BEB">
          <v:shape id="_x0000_i1218" type="#_x0000_t75" style="width:10.55pt;height:15.2pt" equationxml="&lt;">
            <v:imagedata r:id="rId112" o:title="" chromakey="white"/>
          </v:shape>
        </w:pict>
      </w:r>
      <w:r w:rsidRPr="007530C6">
        <w:rPr>
          <w:lang w:eastAsia="ko-KR"/>
        </w:rPr>
        <w:instrText xml:space="preserve"> </w:instrText>
      </w:r>
      <w:r w:rsidRPr="007530C6">
        <w:rPr>
          <w:lang w:eastAsia="ko-KR"/>
        </w:rPr>
        <w:fldChar w:fldCharType="separate"/>
      </w:r>
      <w:r w:rsidR="004D62FC">
        <w:rPr>
          <w:position w:val="-5"/>
        </w:rPr>
        <w:pict w14:anchorId="62C2D1E4">
          <v:shape id="_x0000_i1219" type="#_x0000_t75" style="width:10.55pt;height:15.2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4D62FC">
        <w:rPr>
          <w:position w:val="-6"/>
        </w:rPr>
        <w:pict w14:anchorId="66FB0AD7">
          <v:shape id="_x0000_i1220" type="#_x0000_t75" style="width:40.4pt;height:15.2pt" equationxml="&lt;">
            <v:imagedata r:id="rId113" o:title="" chromakey="white"/>
          </v:shape>
        </w:pict>
      </w:r>
      <w:r w:rsidRPr="007530C6">
        <w:rPr>
          <w:vertAlign w:val="subscript"/>
          <w:lang w:eastAsia="ko-KR"/>
        </w:rPr>
        <w:instrText xml:space="preserve"> </w:instrText>
      </w:r>
      <w:r w:rsidRPr="007530C6">
        <w:rPr>
          <w:vertAlign w:val="subscript"/>
          <w:lang w:eastAsia="ko-KR"/>
        </w:rPr>
        <w:fldChar w:fldCharType="separate"/>
      </w:r>
      <w:r w:rsidR="004D62FC">
        <w:rPr>
          <w:position w:val="-6"/>
        </w:rPr>
        <w:pict w14:anchorId="47DBD357">
          <v:shape id="_x0000_i1221" type="#_x0000_t75" style="width:40.4pt;height:15.2pt" equationxml="&lt;">
            <v:imagedata r:id="rId113"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4D62FC">
        <w:rPr>
          <w:position w:val="-5"/>
        </w:rPr>
        <w:pict w14:anchorId="57478666">
          <v:shape id="_x0000_i1222" type="#_x0000_t75" style="width:30.45pt;height:15.2pt" equationxml="&lt;">
            <v:imagedata r:id="rId114" o:title="" chromakey="white"/>
          </v:shape>
        </w:pict>
      </w:r>
      <w:r w:rsidRPr="007530C6">
        <w:instrText xml:space="preserve"> </w:instrText>
      </w:r>
      <w:r w:rsidRPr="007530C6">
        <w:fldChar w:fldCharType="separate"/>
      </w:r>
      <w:r w:rsidR="004D62FC">
        <w:rPr>
          <w:position w:val="-5"/>
        </w:rPr>
        <w:pict w14:anchorId="6DFBD011">
          <v:shape id="_x0000_i1223" type="#_x0000_t75" style="width:30.45pt;height:15.2pt" equationxml="&lt;">
            <v:imagedata r:id="rId114"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4D62FC">
        <w:rPr>
          <w:position w:val="-6"/>
        </w:rPr>
        <w:pict w14:anchorId="706A1449">
          <v:shape id="_x0000_i1224" type="#_x0000_t75" style="width:46.25pt;height:15.2pt" equationxml="&lt;">
            <v:imagedata r:id="rId115" o:title="" chromakey="white"/>
          </v:shape>
        </w:pict>
      </w:r>
      <w:r w:rsidRPr="007530C6">
        <w:rPr>
          <w:rFonts w:eastAsia="×–¾’©‘Ì"/>
          <w:noProof/>
        </w:rPr>
        <w:instrText xml:space="preserve"> </w:instrText>
      </w:r>
      <w:r w:rsidRPr="007530C6">
        <w:rPr>
          <w:rFonts w:eastAsia="×–¾’©‘Ì"/>
          <w:noProof/>
        </w:rPr>
        <w:fldChar w:fldCharType="separate"/>
      </w:r>
      <w:r w:rsidR="004D62FC">
        <w:rPr>
          <w:position w:val="-6"/>
        </w:rPr>
        <w:pict w14:anchorId="309914F4">
          <v:shape id="_x0000_i1225" type="#_x0000_t75" style="width:46.25pt;height:15.2pt" equationxml="&lt;">
            <v:imagedata r:id="rId115"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4D62FC">
        <w:rPr>
          <w:position w:val="-5"/>
        </w:rPr>
        <w:pict w14:anchorId="7BC5A5C9">
          <v:shape id="_x0000_i1226" type="#_x0000_t75" style="width:35.7pt;height:15.2pt" equationxml="&lt;">
            <v:imagedata r:id="rId116" o:title="" chromakey="white"/>
          </v:shape>
        </w:pict>
      </w:r>
      <w:r w:rsidRPr="007530C6">
        <w:rPr>
          <w:lang w:eastAsia="ko-KR"/>
        </w:rPr>
        <w:instrText xml:space="preserve"> </w:instrText>
      </w:r>
      <w:r w:rsidRPr="007530C6">
        <w:rPr>
          <w:lang w:eastAsia="ko-KR"/>
        </w:rPr>
        <w:fldChar w:fldCharType="separate"/>
      </w:r>
      <w:r w:rsidR="004D62FC">
        <w:rPr>
          <w:position w:val="-5"/>
        </w:rPr>
        <w:pict w14:anchorId="6876055B">
          <v:shape id="_x0000_i1227" type="#_x0000_t75" style="width:35.7pt;height:15.2pt" equationxml="&lt;">
            <v:imagedata r:id="rId116"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4D62FC">
        <w:rPr>
          <w:position w:val="-5"/>
        </w:rPr>
        <w:pict w14:anchorId="12B85F22">
          <v:shape id="_x0000_i1228" type="#_x0000_t75" style="width:35.7pt;height:15.2pt" equationxml="&lt;">
            <v:imagedata r:id="rId117" o:title="" chromakey="white"/>
          </v:shape>
        </w:pict>
      </w:r>
      <w:r w:rsidRPr="007530C6">
        <w:rPr>
          <w:lang w:eastAsia="ko-KR"/>
        </w:rPr>
        <w:instrText xml:space="preserve"> </w:instrText>
      </w:r>
      <w:r w:rsidRPr="007530C6">
        <w:rPr>
          <w:lang w:eastAsia="ko-KR"/>
        </w:rPr>
        <w:fldChar w:fldCharType="separate"/>
      </w:r>
      <w:r w:rsidR="004D62FC">
        <w:rPr>
          <w:position w:val="-5"/>
        </w:rPr>
        <w:pict w14:anchorId="4626647B">
          <v:shape id="_x0000_i1229" type="#_x0000_t75" style="width:35.7pt;height:15.2pt" equationxml="&lt;">
            <v:imagedata r:id="rId117"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4D62FC">
        <w:rPr>
          <w:position w:val="-5"/>
        </w:rPr>
        <w:pict w14:anchorId="49E9A750">
          <v:shape id="_x0000_i1230" type="#_x0000_t75" style="width:51.5pt;height:15.2pt" equationxml="&lt;">
            <v:imagedata r:id="rId106" o:title="" chromakey="white"/>
          </v:shape>
        </w:pict>
      </w:r>
      <w:r w:rsidRPr="007530C6">
        <w:rPr>
          <w:noProof/>
        </w:rPr>
        <w:instrText xml:space="preserve"> </w:instrText>
      </w:r>
      <w:r w:rsidRPr="007530C6">
        <w:rPr>
          <w:noProof/>
        </w:rPr>
        <w:fldChar w:fldCharType="separate"/>
      </w:r>
      <w:r w:rsidR="004D62FC">
        <w:rPr>
          <w:position w:val="-5"/>
        </w:rPr>
        <w:pict w14:anchorId="23C47FBB">
          <v:shape id="_x0000_i1231" type="#_x0000_t75" style="width:51.5pt;height:15.2pt" equationxml="&lt;">
            <v:imagedata r:id="rId106"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4D62FC">
        <w:rPr>
          <w:position w:val="-5"/>
        </w:rPr>
        <w:pict w14:anchorId="4464F057">
          <v:shape id="_x0000_i1232" type="#_x0000_t75" style="width:51.5pt;height:15.2pt" equationxml="&lt;">
            <v:imagedata r:id="rId107" o:title="" chromakey="white"/>
          </v:shape>
        </w:pict>
      </w:r>
      <w:r w:rsidRPr="007530C6">
        <w:rPr>
          <w:noProof/>
        </w:rPr>
        <w:instrText xml:space="preserve"> </w:instrText>
      </w:r>
      <w:r w:rsidRPr="007530C6">
        <w:rPr>
          <w:noProof/>
        </w:rPr>
        <w:fldChar w:fldCharType="separate"/>
      </w:r>
      <w:r w:rsidR="004D62FC">
        <w:rPr>
          <w:position w:val="-5"/>
        </w:rPr>
        <w:pict w14:anchorId="6F65176A">
          <v:shape id="_x0000_i1233" type="#_x0000_t75" style="width:51.5pt;height:15.2pt" equationxml="&lt;">
            <v:imagedata r:id="rId107"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4D62FC">
        <w:rPr>
          <w:position w:val="-12"/>
        </w:rPr>
        <w:pict w14:anchorId="1440273C">
          <v:shape id="_x0000_i1234" type="#_x0000_t75" style="width:148.7pt;height:15.2pt" equationxml="&lt;">
            <v:imagedata r:id="rId118" o:title="" chromakey="white"/>
          </v:shape>
        </w:pict>
      </w:r>
      <w:r w:rsidRPr="007530C6">
        <w:instrText xml:space="preserve"> </w:instrText>
      </w:r>
      <w:r w:rsidRPr="007530C6">
        <w:fldChar w:fldCharType="separate"/>
      </w:r>
      <w:r w:rsidR="004D62FC">
        <w:rPr>
          <w:position w:val="-12"/>
        </w:rPr>
        <w:pict w14:anchorId="7C2DE7A9">
          <v:shape id="_x0000_i1235" type="#_x0000_t75" style="width:148.7pt;height:15.2pt" equationxml="&lt;">
            <v:imagedata r:id="rId118"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4D62FC">
        <w:rPr>
          <w:position w:val="-5"/>
        </w:rPr>
        <w:pict w14:anchorId="081D2773">
          <v:shape id="_x0000_i1236" type="#_x0000_t75" style="width:20.5pt;height:15.2pt" equationxml="&lt;">
            <v:imagedata r:id="rId119" o:title="" chromakey="white"/>
          </v:shape>
        </w:pict>
      </w:r>
      <w:r w:rsidRPr="007530C6">
        <w:rPr>
          <w:rFonts w:eastAsia="×–¾’©‘Ì"/>
        </w:rPr>
        <w:instrText xml:space="preserve"> </w:instrText>
      </w:r>
      <w:r w:rsidRPr="007530C6">
        <w:rPr>
          <w:rFonts w:eastAsia="×–¾’©‘Ì"/>
        </w:rPr>
        <w:fldChar w:fldCharType="separate"/>
      </w:r>
      <w:r w:rsidR="004D62FC">
        <w:rPr>
          <w:position w:val="-5"/>
        </w:rPr>
        <w:pict w14:anchorId="617F0D37">
          <v:shape id="_x0000_i1237" type="#_x0000_t75" style="width:20.5pt;height:15.2pt" equationxml="&lt;">
            <v:imagedata r:id="rId119"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3937" w:name="_Toc82595657"/>
      <w:bookmarkStart w:id="3938" w:name="_Toc76545554"/>
      <w:bookmarkStart w:id="3939" w:name="_Toc75243208"/>
      <w:bookmarkStart w:id="3940" w:name="_Toc74962298"/>
      <w:bookmarkStart w:id="3941" w:name="_Toc66728421"/>
      <w:bookmarkStart w:id="3942" w:name="_Toc61183106"/>
      <w:bookmarkStart w:id="3943" w:name="_Toc58863121"/>
      <w:bookmarkStart w:id="3944" w:name="_Toc58860617"/>
      <w:bookmarkStart w:id="3945" w:name="_Toc53182830"/>
      <w:bookmarkStart w:id="3946" w:name="_Toc45884795"/>
      <w:bookmarkStart w:id="3947" w:name="_Toc37272548"/>
      <w:bookmarkStart w:id="3948" w:name="_Toc36645494"/>
      <w:bookmarkStart w:id="3949" w:name="_Toc29810100"/>
      <w:bookmarkStart w:id="3950" w:name="_Toc21100301"/>
      <w:bookmarkStart w:id="3951" w:name="_Toc121756821"/>
      <w:bookmarkStart w:id="3952" w:name="_Toc121820410"/>
      <w:bookmarkStart w:id="3953" w:name="_Toc124158160"/>
      <w:bookmarkStart w:id="3954" w:name="_Toc130560737"/>
      <w:bookmarkStart w:id="3955" w:name="_Toc137470380"/>
      <w:bookmarkStart w:id="3956" w:name="_Toc138884773"/>
      <w:bookmarkStart w:id="3957" w:name="_Toc145511181"/>
      <w:r w:rsidRPr="007530C6">
        <w:rPr>
          <w:rFonts w:hint="eastAsia"/>
          <w:lang w:eastAsia="zh-CN"/>
        </w:rPr>
        <w:lastRenderedPageBreak/>
        <w:t>E</w:t>
      </w:r>
      <w:r w:rsidR="0004166F" w:rsidRPr="007530C6">
        <w:t>.7.2</w:t>
      </w:r>
      <w:r w:rsidR="0004166F" w:rsidRPr="007530C6">
        <w:tab/>
        <w:t>Averaged EVM (TDD)</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4D62FC">
        <w:rPr>
          <w:rFonts w:eastAsia="SimSun"/>
          <w:position w:val="-5"/>
        </w:rPr>
        <w:pict w14:anchorId="622AD7C9">
          <v:shape id="_x0000_i1238" type="#_x0000_t75" style="width:20.5pt;height:15.2pt" equationxml="&lt;">
            <v:imagedata r:id="rId120" o:title="" chromakey="white"/>
          </v:shape>
        </w:pict>
      </w:r>
      <w:r w:rsidRPr="007530C6">
        <w:rPr>
          <w:rFonts w:eastAsia="SimSun"/>
          <w:lang w:eastAsia="ko-KR"/>
        </w:rPr>
        <w:instrText xml:space="preserve"> </w:instrText>
      </w:r>
      <w:r w:rsidRPr="007530C6">
        <w:rPr>
          <w:rFonts w:eastAsia="SimSun"/>
          <w:lang w:eastAsia="ko-KR"/>
        </w:rPr>
        <w:fldChar w:fldCharType="separate"/>
      </w:r>
      <w:r w:rsidR="004D62FC">
        <w:rPr>
          <w:rFonts w:eastAsia="SimSun"/>
          <w:position w:val="-5"/>
        </w:rPr>
        <w:pict w14:anchorId="20A52DF0">
          <v:shape id="_x0000_i1239" type="#_x0000_t75" style="width:20.5pt;height:15.2pt" equationxml="&lt;">
            <v:imagedata r:id="rId120"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4D62FC">
        <w:rPr>
          <w:rFonts w:eastAsia="SimSun"/>
          <w:position w:val="-5"/>
        </w:rPr>
        <w:pict w14:anchorId="7BE00396">
          <v:shape id="_x0000_i1240" type="#_x0000_t75" style="width:20.5pt;height:15.2pt" equationxml="&lt;">
            <v:imagedata r:id="rId120" o:title="" chromakey="white"/>
          </v:shape>
        </w:pict>
      </w:r>
      <w:r w:rsidRPr="007530C6">
        <w:rPr>
          <w:rFonts w:eastAsia="SimSun"/>
        </w:rPr>
        <w:instrText xml:space="preserve"> </w:instrText>
      </w:r>
      <w:r w:rsidRPr="007530C6">
        <w:rPr>
          <w:rFonts w:eastAsia="SimSun"/>
        </w:rPr>
        <w:fldChar w:fldCharType="separate"/>
      </w:r>
      <w:r w:rsidR="004D62FC">
        <w:rPr>
          <w:rFonts w:eastAsia="SimSun"/>
          <w:position w:val="-5"/>
        </w:rPr>
        <w:pict w14:anchorId="5BF6828F">
          <v:shape id="_x0000_i1241" type="#_x0000_t75" style="width:20.5pt;height:15.2pt" equationxml="&lt;">
            <v:imagedata r:id="rId120"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4D62FC">
        <w:rPr>
          <w:rFonts w:eastAsia="SimSun"/>
          <w:position w:val="-5"/>
        </w:rPr>
        <w:pict w14:anchorId="1AFB858A">
          <v:shape id="_x0000_i1242" type="#_x0000_t75" style="width:15.2pt;height:15.2pt" equationxml="&lt;">
            <v:imagedata r:id="rId78" o:title="" chromakey="white"/>
          </v:shape>
        </w:pict>
      </w:r>
      <w:r w:rsidRPr="007530C6">
        <w:rPr>
          <w:rFonts w:eastAsia="Osaka"/>
        </w:rPr>
        <w:instrText xml:space="preserve"> </w:instrText>
      </w:r>
      <w:r w:rsidRPr="007530C6">
        <w:rPr>
          <w:rFonts w:eastAsia="Osaka"/>
        </w:rPr>
        <w:fldChar w:fldCharType="separate"/>
      </w:r>
      <w:r w:rsidR="004D62FC">
        <w:rPr>
          <w:rFonts w:eastAsia="SimSun"/>
          <w:position w:val="-5"/>
        </w:rPr>
        <w:pict w14:anchorId="3E3EAD97">
          <v:shape id="_x0000_i1243" type="#_x0000_t75" style="width:15.2pt;height:15.2pt" equationxml="&lt;">
            <v:imagedata r:id="rId78"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4D62FC">
        <w:rPr>
          <w:rFonts w:eastAsia="Osaka"/>
          <w:position w:val="-5"/>
        </w:rPr>
        <w:pict w14:anchorId="05964503">
          <v:shape id="_x0000_i1244" type="#_x0000_t75" style="width:15.2pt;height:15.2pt" equationxml="&lt;">
            <v:imagedata r:id="rId78" o:title="" chromakey="white"/>
          </v:shape>
        </w:pict>
      </w:r>
      <w:r w:rsidRPr="007530C6">
        <w:rPr>
          <w:rFonts w:eastAsia="Osaka"/>
        </w:rPr>
        <w:instrText xml:space="preserve"> </w:instrText>
      </w:r>
      <w:r w:rsidRPr="007530C6">
        <w:rPr>
          <w:rFonts w:eastAsia="Osaka"/>
        </w:rPr>
        <w:fldChar w:fldCharType="separate"/>
      </w:r>
      <w:r w:rsidR="004D62FC">
        <w:rPr>
          <w:rFonts w:eastAsia="Osaka"/>
          <w:position w:val="-5"/>
        </w:rPr>
        <w:pict w14:anchorId="70E23EAE">
          <v:shape id="_x0000_i1245" type="#_x0000_t75" style="width:15.2pt;height:15.2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4D62FC">
        <w:rPr>
          <w:position w:val="-5"/>
        </w:rPr>
        <w:pict w14:anchorId="328B9B10">
          <v:shape id="_x0000_i1246" type="#_x0000_t75" style="width:35.7pt;height:15.2pt" equationxml="&lt;">
            <v:imagedata r:id="rId117" o:title="" chromakey="white"/>
          </v:shape>
        </w:pict>
      </w:r>
      <w:r w:rsidRPr="007530C6">
        <w:instrText xml:space="preserve"> </w:instrText>
      </w:r>
      <w:r w:rsidRPr="007530C6">
        <w:fldChar w:fldCharType="separate"/>
      </w:r>
      <w:r w:rsidR="004D62FC">
        <w:rPr>
          <w:position w:val="-5"/>
        </w:rPr>
        <w:pict w14:anchorId="30C88669">
          <v:shape id="_x0000_i1247" type="#_x0000_t75" style="width:35.7pt;height:15.2pt" equationxml="&lt;">
            <v:imagedata r:id="rId117"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4D62FC">
        <w:rPr>
          <w:position w:val="-32"/>
        </w:rPr>
        <w:pict w14:anchorId="17D93C92">
          <v:shape id="_x0000_i1248" type="#_x0000_t75" style="width:175.6pt;height:35.7pt" equationxml="&lt;">
            <v:imagedata r:id="rId121" o:title="" chromakey="white"/>
          </v:shape>
        </w:pict>
      </w:r>
      <w:r w:rsidRPr="007530C6">
        <w:rPr>
          <w:lang w:val="sv-FI" w:eastAsia="ko-KR"/>
        </w:rPr>
        <w:instrText xml:space="preserve"> </w:instrText>
      </w:r>
      <w:r w:rsidRPr="007530C6">
        <w:rPr>
          <w:lang w:val="sv-FI" w:eastAsia="ko-KR"/>
        </w:rPr>
        <w:fldChar w:fldCharType="separate"/>
      </w:r>
      <w:r w:rsidR="004D62FC">
        <w:rPr>
          <w:position w:val="-32"/>
        </w:rPr>
        <w:pict w14:anchorId="03F55907">
          <v:shape id="_x0000_i1249" type="#_x0000_t75" style="width:169.75pt;height:35.7pt" equationxml="&lt;">
            <v:imagedata r:id="rId121"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4D62FC">
        <w:rPr>
          <w:position w:val="-5"/>
        </w:rPr>
        <w:pict w14:anchorId="7665068E">
          <v:shape id="_x0000_i1250" type="#_x0000_t75" style="width:10.55pt;height:15.2pt" equationxml="&lt;">
            <v:imagedata r:id="rId112" o:title="" chromakey="white"/>
          </v:shape>
        </w:pict>
      </w:r>
      <w:r w:rsidRPr="007530C6">
        <w:rPr>
          <w:lang w:eastAsia="ko-KR"/>
        </w:rPr>
        <w:instrText xml:space="preserve"> </w:instrText>
      </w:r>
      <w:r w:rsidRPr="007530C6">
        <w:rPr>
          <w:lang w:eastAsia="ko-KR"/>
        </w:rPr>
        <w:fldChar w:fldCharType="separate"/>
      </w:r>
      <w:r w:rsidR="004D62FC">
        <w:rPr>
          <w:position w:val="-5"/>
        </w:rPr>
        <w:pict w14:anchorId="1CB96B73">
          <v:shape id="_x0000_i1251" type="#_x0000_t75" style="width:10.55pt;height:15.2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4D62FC">
        <w:rPr>
          <w:position w:val="-5"/>
        </w:rPr>
        <w:pict w14:anchorId="105BE9FB">
          <v:shape id="_x0000_i1252" type="#_x0000_t75" style="width:35.7pt;height:15.2pt" equationxml="&lt;">
            <v:imagedata r:id="rId122" o:title="" chromakey="white"/>
          </v:shape>
        </w:pict>
      </w:r>
      <w:r w:rsidRPr="007530C6">
        <w:instrText xml:space="preserve"> </w:instrText>
      </w:r>
      <w:r w:rsidRPr="007530C6">
        <w:fldChar w:fldCharType="separate"/>
      </w:r>
      <w:r w:rsidR="004D62FC">
        <w:rPr>
          <w:position w:val="-5"/>
        </w:rPr>
        <w:pict w14:anchorId="312BF570">
          <v:shape id="_x0000_i1253" type="#_x0000_t75" style="width:35.7pt;height:15.2pt" equationxml="&lt;">
            <v:imagedata r:id="rId122"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4D62FC">
        <w:rPr>
          <w:position w:val="-5"/>
        </w:rPr>
        <w:pict w14:anchorId="7E738673">
          <v:shape id="_x0000_i1254" type="#_x0000_t75" style="width:35.7pt;height:15.2pt" equationxml="&lt;">
            <v:imagedata r:id="rId117" o:title="" chromakey="white"/>
          </v:shape>
        </w:pict>
      </w:r>
      <w:r w:rsidRPr="007530C6">
        <w:instrText xml:space="preserve"> </w:instrText>
      </w:r>
      <w:r w:rsidRPr="007530C6">
        <w:fldChar w:fldCharType="separate"/>
      </w:r>
      <w:r w:rsidR="004D62FC">
        <w:rPr>
          <w:position w:val="-5"/>
        </w:rPr>
        <w:pict w14:anchorId="30F9F5E5">
          <v:shape id="_x0000_i1255" type="#_x0000_t75" style="width:35.7pt;height:15.2pt" equationxml="&lt;">
            <v:imagedata r:id="rId117"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4D62FC">
        <w:rPr>
          <w:position w:val="-6"/>
        </w:rPr>
        <w:pict w14:anchorId="005B1F4C">
          <v:shape id="_x0000_i1256" type="#_x0000_t75" style="width:40.4pt;height:15.2pt" equationxml="&lt;">
            <v:imagedata r:id="rId113" o:title="" chromakey="white"/>
          </v:shape>
        </w:pict>
      </w:r>
      <w:r w:rsidRPr="007530C6">
        <w:instrText xml:space="preserve"> </w:instrText>
      </w:r>
      <w:r w:rsidRPr="007530C6">
        <w:fldChar w:fldCharType="separate"/>
      </w:r>
      <w:r w:rsidR="004D62FC">
        <w:rPr>
          <w:position w:val="-6"/>
        </w:rPr>
        <w:pict w14:anchorId="42CC5690">
          <v:shape id="_x0000_i1257" type="#_x0000_t75" style="width:40.4pt;height:15.2pt" equationxml="&lt;">
            <v:imagedata r:id="rId113"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4D62FC">
        <w:rPr>
          <w:position w:val="-5"/>
        </w:rPr>
        <w:pict w14:anchorId="3421B5BF">
          <v:shape id="_x0000_i1258" type="#_x0000_t75" style="width:30.45pt;height:15.2pt" equationxml="&lt;">
            <v:imagedata r:id="rId114" o:title="" chromakey="white"/>
          </v:shape>
        </w:pict>
      </w:r>
      <w:r w:rsidRPr="007530C6">
        <w:instrText xml:space="preserve"> </w:instrText>
      </w:r>
      <w:r w:rsidRPr="007530C6">
        <w:fldChar w:fldCharType="separate"/>
      </w:r>
      <w:r w:rsidR="004D62FC">
        <w:rPr>
          <w:position w:val="-5"/>
        </w:rPr>
        <w:pict w14:anchorId="0C4623AD">
          <v:shape id="_x0000_i1259" type="#_x0000_t75" style="width:30.45pt;height:15.2pt" equationxml="&lt;">
            <v:imagedata r:id="rId114"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4D62FC">
        <w:rPr>
          <w:position w:val="-6"/>
        </w:rPr>
        <w:pict w14:anchorId="79D35BAB">
          <v:shape id="_x0000_i1260" type="#_x0000_t75" style="width:46.25pt;height:15.2pt" equationxml="&lt;">
            <v:imagedata r:id="rId115" o:title="" chromakey="white"/>
          </v:shape>
        </w:pict>
      </w:r>
      <w:r w:rsidRPr="007530C6">
        <w:rPr>
          <w:rFonts w:eastAsia="×–¾’©‘Ì"/>
        </w:rPr>
        <w:instrText xml:space="preserve"> </w:instrText>
      </w:r>
      <w:r w:rsidRPr="007530C6">
        <w:rPr>
          <w:rFonts w:eastAsia="×–¾’©‘Ì"/>
        </w:rPr>
        <w:fldChar w:fldCharType="separate"/>
      </w:r>
      <w:r w:rsidR="004D62FC">
        <w:rPr>
          <w:position w:val="-6"/>
        </w:rPr>
        <w:pict w14:anchorId="3C709553">
          <v:shape id="_x0000_i1261" type="#_x0000_t75" style="width:46.25pt;height:15.2pt" equationxml="&lt;">
            <v:imagedata r:id="rId115"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4D62FC">
        <w:rPr>
          <w:position w:val="-5"/>
        </w:rPr>
        <w:pict w14:anchorId="461D61B3">
          <v:shape id="_x0000_i1262" type="#_x0000_t75" style="width:35.7pt;height:15.2pt" equationxml="&lt;">
            <v:imagedata r:id="rId116" o:title="" chromakey="white"/>
          </v:shape>
        </w:pict>
      </w:r>
      <w:r w:rsidRPr="007530C6">
        <w:instrText xml:space="preserve"> </w:instrText>
      </w:r>
      <w:r w:rsidRPr="007530C6">
        <w:fldChar w:fldCharType="separate"/>
      </w:r>
      <w:r w:rsidR="004D62FC">
        <w:rPr>
          <w:position w:val="-5"/>
        </w:rPr>
        <w:pict w14:anchorId="7039F3FB">
          <v:shape id="_x0000_i1263" type="#_x0000_t75" style="width:35.7pt;height:15.2pt" equationxml="&lt;">
            <v:imagedata r:id="rId116"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4D62FC">
        <w:rPr>
          <w:position w:val="-5"/>
        </w:rPr>
        <w:pict w14:anchorId="7A51C9DC">
          <v:shape id="_x0000_i1264" type="#_x0000_t75" style="width:51.5pt;height:15.2pt" equationxml="&lt;">
            <v:imagedata r:id="rId106" o:title="" chromakey="white"/>
          </v:shape>
        </w:pict>
      </w:r>
      <w:r w:rsidRPr="007530C6">
        <w:rPr>
          <w:noProof/>
        </w:rPr>
        <w:instrText xml:space="preserve"> </w:instrText>
      </w:r>
      <w:r w:rsidRPr="007530C6">
        <w:rPr>
          <w:noProof/>
        </w:rPr>
        <w:fldChar w:fldCharType="separate"/>
      </w:r>
      <w:r w:rsidR="004D62FC">
        <w:rPr>
          <w:position w:val="-5"/>
        </w:rPr>
        <w:pict w14:anchorId="2EB9E97F">
          <v:shape id="_x0000_i1265" type="#_x0000_t75" style="width:51.5pt;height:15.2pt" equationxml="&lt;">
            <v:imagedata r:id="rId106"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4D62FC">
        <w:rPr>
          <w:position w:val="-5"/>
        </w:rPr>
        <w:pict w14:anchorId="2D3F6842">
          <v:shape id="_x0000_i1266" type="#_x0000_t75" style="width:51.5pt;height:15.2pt" equationxml="&lt;">
            <v:imagedata r:id="rId107" o:title="" chromakey="white"/>
          </v:shape>
        </w:pict>
      </w:r>
      <w:r w:rsidRPr="007530C6">
        <w:rPr>
          <w:noProof/>
        </w:rPr>
        <w:instrText xml:space="preserve"> </w:instrText>
      </w:r>
      <w:r w:rsidRPr="007530C6">
        <w:rPr>
          <w:noProof/>
        </w:rPr>
        <w:fldChar w:fldCharType="separate"/>
      </w:r>
      <w:r w:rsidR="004D62FC">
        <w:rPr>
          <w:position w:val="-5"/>
        </w:rPr>
        <w:pict w14:anchorId="748F6B83">
          <v:shape id="_x0000_i1267" type="#_x0000_t75" style="width:51.5pt;height:15.2pt" equationxml="&lt;">
            <v:imagedata r:id="rId107"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4D62FC">
        <w:rPr>
          <w:position w:val="-12"/>
        </w:rPr>
        <w:pict w14:anchorId="3D1C81FE">
          <v:shape id="_x0000_i1268" type="#_x0000_t75" style="width:169.75pt;height:15.2pt" equationxml="&lt;">
            <v:imagedata r:id="rId123" o:title="" chromakey="white"/>
          </v:shape>
        </w:pict>
      </w:r>
      <w:r w:rsidRPr="007530C6">
        <w:instrText xml:space="preserve"> </w:instrText>
      </w:r>
      <w:r w:rsidRPr="007530C6">
        <w:fldChar w:fldCharType="separate"/>
      </w:r>
      <w:r w:rsidR="004D62FC">
        <w:rPr>
          <w:position w:val="-12"/>
        </w:rPr>
        <w:pict w14:anchorId="09B3BB6D">
          <v:shape id="_x0000_i1269" type="#_x0000_t75" style="width:169.75pt;height:15.2pt" equationxml="&lt;">
            <v:imagedata r:id="rId123"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4D62FC">
        <w:rPr>
          <w:position w:val="-5"/>
        </w:rPr>
        <w:pict w14:anchorId="4F2A0962">
          <v:shape id="_x0000_i1270" type="#_x0000_t75" style="width:15.2pt;height:15.2pt" equationxml="&lt;">
            <v:imagedata r:id="rId78" o:title="" chromakey="white"/>
          </v:shape>
        </w:pict>
      </w:r>
      <w:r w:rsidRPr="007530C6">
        <w:rPr>
          <w:lang w:eastAsia="ko-KR"/>
        </w:rPr>
        <w:instrText xml:space="preserve"> </w:instrText>
      </w:r>
      <w:r w:rsidRPr="007530C6">
        <w:rPr>
          <w:lang w:eastAsia="ko-KR"/>
        </w:rPr>
        <w:fldChar w:fldCharType="separate"/>
      </w:r>
      <w:r w:rsidR="004D62FC">
        <w:rPr>
          <w:position w:val="-5"/>
        </w:rPr>
        <w:pict w14:anchorId="1AB6C4B4">
          <v:shape id="_x0000_i1271" type="#_x0000_t75" style="width:15.2pt;height:15.2pt" equationxml="&lt;">
            <v:imagedata r:id="rId78"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4D62FC">
        <w:rPr>
          <w:position w:val="-6"/>
        </w:rPr>
        <w:pict w14:anchorId="70A4E788">
          <v:shape id="_x0000_i1272" type="#_x0000_t75" style="width:31.6pt;height:15.2pt" equationxml="&lt;">
            <v:imagedata r:id="rId124" o:title="" chromakey="white"/>
          </v:shape>
        </w:pict>
      </w:r>
      <w:r w:rsidRPr="007530C6">
        <w:rPr>
          <w:lang w:eastAsia="ko-KR"/>
        </w:rPr>
        <w:instrText xml:space="preserve"> </w:instrText>
      </w:r>
      <w:r w:rsidRPr="007530C6">
        <w:rPr>
          <w:lang w:eastAsia="ko-KR"/>
        </w:rPr>
        <w:fldChar w:fldCharType="separate"/>
      </w:r>
      <w:r w:rsidR="004D62FC">
        <w:rPr>
          <w:position w:val="-6"/>
        </w:rPr>
        <w:pict w14:anchorId="01534AD0">
          <v:shape id="_x0000_i1273" type="#_x0000_t75" style="width:31.6pt;height:15.2pt" equationxml="&lt;">
            <v:imagedata r:id="rId124"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4D62FC">
        <w:rPr>
          <w:position w:val="-15"/>
        </w:rPr>
        <w:pict w14:anchorId="7369D185">
          <v:shape id="_x0000_i1274" type="#_x0000_t75" style="width:82.55pt;height:20.5pt" equationxml="&lt;">
            <v:imagedata r:id="rId125" o:title="" chromakey="white"/>
          </v:shape>
        </w:pict>
      </w:r>
      <w:r w:rsidRPr="007530C6">
        <w:rPr>
          <w:lang w:eastAsia="ko-KR"/>
        </w:rPr>
        <w:instrText xml:space="preserve"> </w:instrText>
      </w:r>
      <w:r w:rsidRPr="007530C6">
        <w:rPr>
          <w:lang w:eastAsia="ko-KR"/>
        </w:rPr>
        <w:fldChar w:fldCharType="separate"/>
      </w:r>
      <w:r w:rsidR="004D62FC">
        <w:rPr>
          <w:position w:val="-15"/>
        </w:rPr>
        <w:pict w14:anchorId="3D97D1DB">
          <v:shape id="_x0000_i1275" type="#_x0000_t75" style="width:82.55pt;height:20.5pt" equationxml="&lt;">
            <v:imagedata r:id="rId125"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4D62FC">
        <w:rPr>
          <w:position w:val="-5"/>
        </w:rPr>
        <w:pict w14:anchorId="045A8B37">
          <v:shape id="_x0000_i1276" type="#_x0000_t75" style="width:40.4pt;height:15.2pt" equationxml="&lt;">
            <v:imagedata r:id="rId126" o:title="" chromakey="white"/>
          </v:shape>
        </w:pict>
      </w:r>
      <w:r w:rsidRPr="007530C6">
        <w:instrText xml:space="preserve"> </w:instrText>
      </w:r>
      <w:r w:rsidRPr="007530C6">
        <w:fldChar w:fldCharType="separate"/>
      </w:r>
      <w:r w:rsidR="004D62FC">
        <w:rPr>
          <w:position w:val="-5"/>
        </w:rPr>
        <w:pict w14:anchorId="209B697D">
          <v:shape id="_x0000_i1277" type="#_x0000_t75" style="width:40.4pt;height:15.2pt" equationxml="&lt;">
            <v:imagedata r:id="rId126" o:title="" chromakey="white"/>
          </v:shape>
        </w:pict>
      </w:r>
      <w:r w:rsidRPr="007530C6">
        <w:fldChar w:fldCharType="end"/>
      </w:r>
      <w:r w:rsidRPr="007530C6">
        <w:t xml:space="preserve"> for 15 kHz SCS, </w:t>
      </w:r>
      <w:r w:rsidRPr="007530C6">
        <w:fldChar w:fldCharType="begin"/>
      </w:r>
      <w:r w:rsidRPr="007530C6">
        <w:instrText xml:space="preserve"> QUOTE </w:instrText>
      </w:r>
      <w:r w:rsidR="004D62FC">
        <w:rPr>
          <w:position w:val="-5"/>
        </w:rPr>
        <w:pict w14:anchorId="052AB635">
          <v:shape id="_x0000_i1278" type="#_x0000_t75" style="width:40.4pt;height:15.2pt" equationxml="&lt;">
            <v:imagedata r:id="rId127" o:title="" chromakey="white"/>
          </v:shape>
        </w:pict>
      </w:r>
      <w:r w:rsidRPr="007530C6">
        <w:instrText xml:space="preserve"> </w:instrText>
      </w:r>
      <w:r w:rsidRPr="007530C6">
        <w:fldChar w:fldCharType="separate"/>
      </w:r>
      <w:r w:rsidR="004D62FC">
        <w:rPr>
          <w:position w:val="-5"/>
        </w:rPr>
        <w:pict w14:anchorId="529CC1E8">
          <v:shape id="_x0000_i1279" type="#_x0000_t75" style="width:40.4pt;height:15.2pt" equationxml="&lt;">
            <v:imagedata r:id="rId127"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4D62FC">
        <w:rPr>
          <w:position w:val="-5"/>
        </w:rPr>
        <w:pict w14:anchorId="62C7B307">
          <v:shape id="_x0000_i1280" type="#_x0000_t75" style="width:40.4pt;height:15.2pt" equationxml="&lt;">
            <v:imagedata r:id="rId128" o:title="" chromakey="white"/>
          </v:shape>
        </w:pict>
      </w:r>
      <w:r w:rsidRPr="007530C6">
        <w:instrText xml:space="preserve"> </w:instrText>
      </w:r>
      <w:r w:rsidRPr="007530C6">
        <w:fldChar w:fldCharType="separate"/>
      </w:r>
      <w:r w:rsidR="004D62FC">
        <w:rPr>
          <w:position w:val="-5"/>
        </w:rPr>
        <w:pict w14:anchorId="222BF3E7">
          <v:shape id="_x0000_i1281" type="#_x0000_t75" style="width:40.4pt;height:15.2pt" equationxml="&lt;">
            <v:imagedata r:id="rId128"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4D62FC">
        <w:pict w14:anchorId="19C414B4">
          <v:shape id="_x0000_i1282" type="#_x0000_t75" style="width:154.55pt;height:25.75pt" equationxml="&lt;">
            <v:imagedata r:id="rId129"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4D62FC">
        <w:rPr>
          <w:position w:val="-5"/>
        </w:rPr>
        <w:pict w14:anchorId="41891FF4">
          <v:shape id="_x0000_i1283" type="#_x0000_t75" style="width:20.5pt;height:15.2pt" equationxml="&lt;">
            <v:imagedata r:id="rId119" o:title="" chromakey="white"/>
          </v:shape>
        </w:pict>
      </w:r>
      <w:r w:rsidRPr="007530C6">
        <w:rPr>
          <w:rFonts w:eastAsia="×–¾’©‘Ì"/>
        </w:rPr>
        <w:instrText xml:space="preserve"> </w:instrText>
      </w:r>
      <w:r w:rsidRPr="007530C6">
        <w:rPr>
          <w:rFonts w:eastAsia="×–¾’©‘Ì"/>
        </w:rPr>
        <w:fldChar w:fldCharType="separate"/>
      </w:r>
      <w:r w:rsidR="004D62FC">
        <w:rPr>
          <w:position w:val="-5"/>
        </w:rPr>
        <w:pict w14:anchorId="449BAEFA">
          <v:shape id="_x0000_i1284" type="#_x0000_t75" style="width:20.5pt;height:10.55pt" equationxml="&lt;">
            <v:imagedata r:id="rId119"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3958" w:name="_Toc120613264"/>
      <w:bookmarkStart w:id="3959" w:name="_Toc121756822"/>
      <w:bookmarkStart w:id="3960" w:name="_Toc121820411"/>
      <w:bookmarkStart w:id="3961" w:name="_Toc124158161"/>
      <w:bookmarkStart w:id="3962" w:name="_Toc130560738"/>
      <w:bookmarkStart w:id="3963" w:name="_Toc137470381"/>
      <w:bookmarkStart w:id="3964" w:name="_Toc138884774"/>
      <w:bookmarkStart w:id="3965" w:name="_Toc145511182"/>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3966" w:name="historyclause"/>
      <w:bookmarkEnd w:id="3958"/>
      <w:bookmarkEnd w:id="3959"/>
      <w:bookmarkEnd w:id="3960"/>
      <w:bookmarkEnd w:id="3961"/>
      <w:bookmarkEnd w:id="3962"/>
      <w:bookmarkEnd w:id="3963"/>
      <w:bookmarkEnd w:id="3964"/>
      <w:bookmarkEnd w:id="3965"/>
      <w:bookmarkEnd w:id="39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3566D0" w:rsidRPr="0054696F" w14:paraId="2042F433"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3566D0" w:rsidRPr="0054696F" w14:paraId="6289BD1A"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bl>
    <w:p w14:paraId="6E7CC9F6" w14:textId="77777777" w:rsidR="00D13363" w:rsidRPr="0054696F" w:rsidRDefault="00D13363" w:rsidP="00D13363">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D13363" w:rsidRPr="0054696F" w14:paraId="37D7AA88" w14:textId="77777777" w:rsidTr="006256A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45CD156" w14:textId="77777777" w:rsidR="00D13363" w:rsidRPr="0054696F" w:rsidRDefault="00D13363" w:rsidP="006256AC">
            <w:pPr>
              <w:keepNext/>
              <w:keepLines/>
              <w:spacing w:after="0"/>
              <w:jc w:val="center"/>
              <w:rPr>
                <w:rFonts w:ascii="Arial" w:eastAsia="SimSun" w:hAnsi="Arial"/>
                <w:b/>
                <w:sz w:val="16"/>
              </w:rPr>
            </w:pPr>
            <w:r w:rsidRPr="0054696F">
              <w:rPr>
                <w:rFonts w:ascii="Arial" w:eastAsia="SimSun" w:hAnsi="Arial"/>
                <w:b/>
                <w:sz w:val="18"/>
              </w:rPr>
              <w:t>Change history</w:t>
            </w:r>
          </w:p>
        </w:tc>
      </w:tr>
      <w:tr w:rsidR="00D13363" w:rsidRPr="0054696F" w14:paraId="6236A3C8" w14:textId="77777777" w:rsidTr="006256A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B5F886"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4B0C13B5"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5CD73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B9A90E"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29767E3"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793539"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25FBA9A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A8D66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New version</w:t>
            </w:r>
          </w:p>
        </w:tc>
      </w:tr>
      <w:tr w:rsidR="00D13363" w:rsidRPr="0054696F" w14:paraId="6C4E6302"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4C7A0EBD"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1944F0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80493" w14:textId="61103C8B" w:rsidR="00D13363" w:rsidRPr="006256AC" w:rsidRDefault="00D13363" w:rsidP="006256AC">
            <w:pPr>
              <w:pStyle w:val="TAL"/>
              <w:rPr>
                <w:rFonts w:eastAsia="SimSun"/>
                <w:sz w:val="16"/>
                <w:szCs w:val="16"/>
              </w:rPr>
            </w:pPr>
            <w:r w:rsidRPr="00D13363">
              <w:rPr>
                <w:rFonts w:eastAsia="SimSun"/>
                <w:sz w:val="16"/>
                <w:szCs w:val="16"/>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571E" w14:textId="772D3AC7"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E577" w14:textId="7EC132DC"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5D3F7" w14:textId="0397DBB2"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161A919" w14:textId="24EB2384"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38.115-1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0F7C7" w14:textId="34ACE60D" w:rsidR="00D13363" w:rsidRDefault="00D13363" w:rsidP="006256AC">
            <w:pPr>
              <w:keepNext/>
              <w:keepLines/>
              <w:spacing w:after="0"/>
              <w:jc w:val="center"/>
              <w:rPr>
                <w:rFonts w:ascii="Arial" w:eastAsia="SimSun" w:hAnsi="Arial"/>
                <w:sz w:val="16"/>
                <w:szCs w:val="16"/>
                <w:lang w:eastAsia="zh-CN"/>
              </w:rPr>
            </w:pPr>
            <w:r>
              <w:rPr>
                <w:rFonts w:ascii="Arial" w:eastAsia="SimSun" w:hAnsi="Arial"/>
                <w:sz w:val="16"/>
                <w:szCs w:val="16"/>
                <w:lang w:eastAsia="zh-CN"/>
              </w:rPr>
              <w:t>18.0</w:t>
            </w:r>
            <w:r w:rsidRPr="000A7AD8">
              <w:rPr>
                <w:rFonts w:ascii="Arial" w:eastAsia="SimSun" w:hAnsi="Arial"/>
                <w:sz w:val="16"/>
                <w:szCs w:val="16"/>
                <w:lang w:eastAsia="zh-CN"/>
              </w:rPr>
              <w:t>.0</w:t>
            </w:r>
          </w:p>
        </w:tc>
      </w:tr>
      <w:tr w:rsidR="00D13363" w:rsidRPr="0054696F" w14:paraId="0E6F9F0E"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C2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CC4E0A9"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EB73FC" w14:textId="4EC23294" w:rsidR="00D13363" w:rsidRPr="006256AC" w:rsidRDefault="00D13363" w:rsidP="006256AC">
            <w:pPr>
              <w:pStyle w:val="TAL"/>
              <w:rPr>
                <w:rFonts w:eastAsia="SimSun"/>
                <w:sz w:val="16"/>
                <w:szCs w:val="16"/>
              </w:rPr>
            </w:pPr>
            <w:r w:rsidRPr="00D13363">
              <w:rPr>
                <w:rFonts w:eastAsia="SimSun"/>
                <w:sz w:val="16"/>
                <w:szCs w:val="16"/>
              </w:rPr>
              <w:t>RP-230533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D540D" w14:textId="6EFB9C78"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E57D4" w14:textId="77777777"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1C4971" w14:textId="69346AF0"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93A3D55" w14:textId="5B569219"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TS38.115-1 the introduction of APT600MHz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FB214" w14:textId="03672ED8" w:rsidR="00D13363" w:rsidRDefault="00D13363" w:rsidP="006256AC">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w:t>
            </w:r>
            <w:r>
              <w:rPr>
                <w:rFonts w:ascii="Arial" w:eastAsia="SimSun" w:hAnsi="Arial"/>
                <w:sz w:val="16"/>
                <w:szCs w:val="16"/>
                <w:lang w:eastAsia="zh-CN"/>
              </w:rPr>
              <w:t>8</w:t>
            </w:r>
            <w:r w:rsidRPr="000A7AD8">
              <w:rPr>
                <w:rFonts w:ascii="Arial" w:eastAsia="SimSun" w:hAnsi="Arial"/>
                <w:sz w:val="16"/>
                <w:szCs w:val="16"/>
                <w:lang w:eastAsia="zh-CN"/>
              </w:rPr>
              <w:t>.</w:t>
            </w:r>
            <w:r>
              <w:rPr>
                <w:rFonts w:ascii="Arial" w:eastAsia="SimSun" w:hAnsi="Arial"/>
                <w:sz w:val="16"/>
                <w:szCs w:val="16"/>
                <w:lang w:eastAsia="zh-CN"/>
              </w:rPr>
              <w:t>0</w:t>
            </w:r>
            <w:r w:rsidRPr="000A7AD8">
              <w:rPr>
                <w:rFonts w:ascii="Arial" w:eastAsia="SimSun" w:hAnsi="Arial"/>
                <w:sz w:val="16"/>
                <w:szCs w:val="16"/>
                <w:lang w:eastAsia="zh-CN"/>
              </w:rPr>
              <w:t>.0</w:t>
            </w:r>
          </w:p>
        </w:tc>
      </w:tr>
      <w:tr w:rsidR="00CC3249" w:rsidRPr="0054696F" w14:paraId="34C01F64"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48B3D18C" w14:textId="53F553C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57AB4D0" w14:textId="1E867D8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7757F2" w14:textId="010041B0"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5A439" w14:textId="0208D834" w:rsidR="00CC3249" w:rsidRPr="00CC3249" w:rsidRDefault="00CC3249" w:rsidP="00F67A91">
            <w:pPr>
              <w:pStyle w:val="TAL"/>
              <w:rPr>
                <w:rFonts w:eastAsia="SimSun"/>
                <w:sz w:val="16"/>
                <w:szCs w:val="16"/>
              </w:rPr>
            </w:pPr>
            <w:r w:rsidRPr="00F67A9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F939"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C35F" w14:textId="285AF94A"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C35C7CF" w14:textId="5F00D86F" w:rsidR="00CC3249" w:rsidRPr="00CC3249" w:rsidRDefault="00CC3249" w:rsidP="00F67A91">
            <w:pPr>
              <w:pStyle w:val="TAL"/>
              <w:rPr>
                <w:rFonts w:eastAsia="SimSun"/>
                <w:sz w:val="16"/>
                <w:szCs w:val="16"/>
              </w:rPr>
            </w:pPr>
            <w:r w:rsidRPr="00F67A91">
              <w:rPr>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829" w14:textId="2335E176" w:rsidR="00CC3249" w:rsidRPr="000A7AD8" w:rsidRDefault="00CC3249" w:rsidP="00CC3249">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CC3249" w:rsidRPr="0054696F" w14:paraId="37B86DFD"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743E0A7E" w14:textId="046893E2"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B257C69" w14:textId="3AFE0910"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228CB4" w14:textId="01E4A028"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CB6F3" w14:textId="451A60C7" w:rsidR="00CC3249" w:rsidRPr="00CC3249" w:rsidRDefault="00CC3249" w:rsidP="00F67A91">
            <w:pPr>
              <w:pStyle w:val="TAL"/>
              <w:rPr>
                <w:rFonts w:eastAsia="SimSun"/>
                <w:sz w:val="16"/>
                <w:szCs w:val="16"/>
              </w:rPr>
            </w:pPr>
            <w:r w:rsidRPr="00F67A9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4EC8"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24BF0" w14:textId="1FFF9B6B"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6D804A3" w14:textId="3E7C1355" w:rsidR="00CC3249" w:rsidRPr="00CC3249" w:rsidRDefault="00CC3249" w:rsidP="00F67A91">
            <w:pPr>
              <w:pStyle w:val="TAL"/>
              <w:rPr>
                <w:rFonts w:eastAsia="SimSun"/>
                <w:sz w:val="16"/>
                <w:szCs w:val="16"/>
              </w:rPr>
            </w:pPr>
            <w:r w:rsidRPr="00F67A91">
              <w:rPr>
                <w:sz w:val="16"/>
                <w:szCs w:val="16"/>
              </w:rPr>
              <w:t>CR to 38.115-1: Corrections on repeater transient period requirements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6C1E0" w14:textId="3C8E6FD5"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CC3249" w:rsidRPr="0054696F" w14:paraId="03F724B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138269D0" w14:textId="3EAE7AFC"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D21F9ED" w14:textId="46B0FD06"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DB6C3" w14:textId="3AE0E03F"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437C" w14:textId="2BFA2BA4" w:rsidR="00CC3249" w:rsidRPr="00CC3249" w:rsidRDefault="00CC3249" w:rsidP="00F67A91">
            <w:pPr>
              <w:pStyle w:val="TAL"/>
              <w:rPr>
                <w:rFonts w:eastAsia="SimSun"/>
                <w:sz w:val="16"/>
                <w:szCs w:val="16"/>
              </w:rPr>
            </w:pPr>
            <w:r w:rsidRPr="00F67A91">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ED493"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CDCB" w14:textId="37690F44"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83C95AC" w14:textId="38FE8B21" w:rsidR="00CC3249" w:rsidRPr="00CC3249" w:rsidRDefault="00CC3249" w:rsidP="00F67A91">
            <w:pPr>
              <w:pStyle w:val="TAL"/>
              <w:rPr>
                <w:rFonts w:eastAsia="SimSun"/>
                <w:sz w:val="16"/>
                <w:szCs w:val="16"/>
              </w:rPr>
            </w:pPr>
            <w:r w:rsidRPr="00F67A91">
              <w:rPr>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D8C7" w14:textId="3F6510E0"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CC3249" w:rsidRPr="0054696F" w14:paraId="1641383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3B48FCFD" w14:textId="0EE7A31A"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A1E54B1" w14:textId="6768E0B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401E2" w14:textId="60079B53"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93768" w14:textId="547B71A1" w:rsidR="00CC3249" w:rsidRPr="00CC3249" w:rsidRDefault="00CC3249" w:rsidP="00F67A91">
            <w:pPr>
              <w:pStyle w:val="TAL"/>
              <w:rPr>
                <w:rFonts w:eastAsia="SimSun"/>
                <w:sz w:val="16"/>
                <w:szCs w:val="16"/>
              </w:rPr>
            </w:pPr>
            <w:r w:rsidRPr="00F67A9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F77CE"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410AD" w14:textId="1EC303BC"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B20739F" w14:textId="182C565E" w:rsidR="00CC3249" w:rsidRPr="00CC3249" w:rsidRDefault="00CC3249" w:rsidP="00F67A91">
            <w:pPr>
              <w:pStyle w:val="TAL"/>
              <w:rPr>
                <w:rFonts w:eastAsia="SimSun"/>
                <w:sz w:val="16"/>
                <w:szCs w:val="16"/>
              </w:rPr>
            </w:pPr>
            <w:r w:rsidRPr="00F67A91">
              <w:rPr>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06C22" w14:textId="23453AB1"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675238" w:rsidRPr="0054696F" w14:paraId="79D1409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1D83F7EA" w14:textId="65F69B81" w:rsidR="00675238" w:rsidRDefault="00675238" w:rsidP="00675238">
            <w:pPr>
              <w:keepNext/>
              <w:keepLines/>
              <w:spacing w:after="0"/>
              <w:jc w:val="center"/>
              <w:rPr>
                <w:rFonts w:ascii="Arial" w:eastAsia="SimSun" w:hAnsi="Arial"/>
                <w:sz w:val="16"/>
                <w:szCs w:val="16"/>
              </w:rPr>
            </w:pPr>
            <w:r>
              <w:rPr>
                <w:rFonts w:ascii="Arial" w:eastAsia="SimSun" w:hAnsi="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CA86D3" w14:textId="4C854AF6" w:rsidR="00675238" w:rsidRDefault="00675238" w:rsidP="00675238">
            <w:pPr>
              <w:keepNext/>
              <w:keepLines/>
              <w:spacing w:after="0"/>
              <w:jc w:val="center"/>
              <w:rPr>
                <w:rFonts w:ascii="Arial" w:eastAsia="SimSun" w:hAnsi="Arial"/>
                <w:sz w:val="16"/>
                <w:szCs w:val="16"/>
              </w:rPr>
            </w:pPr>
            <w:r>
              <w:rPr>
                <w:rFonts w:ascii="Arial" w:eastAsia="SimSun" w:hAnsi="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33D0B" w14:textId="08C33DC8" w:rsidR="00675238" w:rsidRPr="00F67A91" w:rsidRDefault="00675238" w:rsidP="00675238">
            <w:pPr>
              <w:pStyle w:val="TAL"/>
              <w:rPr>
                <w:sz w:val="16"/>
                <w:szCs w:val="16"/>
              </w:rPr>
            </w:pPr>
            <w:r w:rsidRPr="00675238">
              <w:rPr>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BA84" w14:textId="5E1F0DE0" w:rsidR="00675238" w:rsidRPr="00675238" w:rsidRDefault="00675238" w:rsidP="009B4C94">
            <w:pPr>
              <w:pStyle w:val="TAC"/>
              <w:rPr>
                <w:sz w:val="16"/>
                <w:szCs w:val="16"/>
              </w:rPr>
            </w:pPr>
            <w:r w:rsidRPr="009B4C9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54CF8" w14:textId="77777777" w:rsidR="00675238" w:rsidRPr="00675238" w:rsidRDefault="00675238" w:rsidP="009B4C9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6990B" w14:textId="68642C9B" w:rsidR="00675238" w:rsidRPr="00675238" w:rsidRDefault="00675238" w:rsidP="009B4C94">
            <w:pPr>
              <w:pStyle w:val="TAC"/>
              <w:rPr>
                <w:sz w:val="16"/>
                <w:szCs w:val="16"/>
              </w:rPr>
            </w:pPr>
            <w:r w:rsidRPr="009B4C94">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829F165" w14:textId="4DB58365" w:rsidR="00675238" w:rsidRPr="00F67A91" w:rsidRDefault="00675238" w:rsidP="00675238">
            <w:pPr>
              <w:pStyle w:val="TAL"/>
              <w:rPr>
                <w:sz w:val="16"/>
                <w:szCs w:val="16"/>
              </w:rPr>
            </w:pPr>
            <w:r w:rsidRPr="00675238">
              <w:rPr>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8496" w14:textId="172AC695" w:rsidR="00675238" w:rsidRPr="004A14DA" w:rsidRDefault="00675238" w:rsidP="00675238">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bl>
    <w:p w14:paraId="540D4F1F" w14:textId="77777777" w:rsidR="00D13363" w:rsidRPr="00235394" w:rsidRDefault="00D13363" w:rsidP="003C3971"/>
    <w:sectPr w:rsidR="00D13363"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D552" w14:textId="77777777" w:rsidR="00792D8E" w:rsidRDefault="00792D8E">
      <w:r>
        <w:separator/>
      </w:r>
    </w:p>
  </w:endnote>
  <w:endnote w:type="continuationSeparator" w:id="0">
    <w:p w14:paraId="536964AA" w14:textId="77777777" w:rsidR="00792D8E" w:rsidRDefault="0079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DD2F5" w14:textId="77777777" w:rsidR="00792D8E" w:rsidRDefault="00792D8E">
      <w:r>
        <w:separator/>
      </w:r>
    </w:p>
  </w:footnote>
  <w:footnote w:type="continuationSeparator" w:id="0">
    <w:p w14:paraId="78402A28" w14:textId="77777777" w:rsidR="00792D8E" w:rsidRDefault="0079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781405F0"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C94">
      <w:rPr>
        <w:rFonts w:ascii="Arial" w:hAnsi="Arial" w:cs="Arial"/>
        <w:b/>
        <w:noProof/>
        <w:sz w:val="18"/>
        <w:szCs w:val="18"/>
      </w:rPr>
      <w:t>Release 18</w:t>
    </w:r>
    <w:r>
      <w:rPr>
        <w:rFonts w:ascii="Arial" w:hAnsi="Arial" w:cs="Arial"/>
        <w:b/>
        <w:sz w:val="18"/>
        <w:szCs w:val="18"/>
      </w:rPr>
      <w:fldChar w:fldCharType="end"/>
    </w:r>
  </w:p>
  <w:p w14:paraId="3534E205" w14:textId="0A8E1AF0"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C94">
      <w:rPr>
        <w:rFonts w:ascii="Arial" w:hAnsi="Arial" w:cs="Arial"/>
        <w:b/>
        <w:noProof/>
        <w:sz w:val="18"/>
        <w:szCs w:val="18"/>
      </w:rPr>
      <w:t>3GPP TS 38.115-1 V18.12.0 (2023-0609)</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0C9"/>
    <w:rsid w:val="000425BD"/>
    <w:rsid w:val="00050577"/>
    <w:rsid w:val="00051834"/>
    <w:rsid w:val="00054A22"/>
    <w:rsid w:val="00060700"/>
    <w:rsid w:val="00062023"/>
    <w:rsid w:val="00064E46"/>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6C73"/>
    <w:rsid w:val="003172DC"/>
    <w:rsid w:val="003315E3"/>
    <w:rsid w:val="003441CA"/>
    <w:rsid w:val="003468B6"/>
    <w:rsid w:val="0035462D"/>
    <w:rsid w:val="00356555"/>
    <w:rsid w:val="003566D0"/>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E3B76"/>
    <w:rsid w:val="003F6AB9"/>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D62FC"/>
    <w:rsid w:val="004E213A"/>
    <w:rsid w:val="004F0988"/>
    <w:rsid w:val="004F3340"/>
    <w:rsid w:val="004F535E"/>
    <w:rsid w:val="004F53B2"/>
    <w:rsid w:val="0052133C"/>
    <w:rsid w:val="005310F8"/>
    <w:rsid w:val="0053388B"/>
    <w:rsid w:val="00535773"/>
    <w:rsid w:val="00543E6C"/>
    <w:rsid w:val="0054696F"/>
    <w:rsid w:val="00565087"/>
    <w:rsid w:val="005670D1"/>
    <w:rsid w:val="00576DFE"/>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35A76"/>
    <w:rsid w:val="0064672B"/>
    <w:rsid w:val="00647114"/>
    <w:rsid w:val="006665DC"/>
    <w:rsid w:val="00667796"/>
    <w:rsid w:val="00675238"/>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833E9"/>
    <w:rsid w:val="00792D8E"/>
    <w:rsid w:val="007A0580"/>
    <w:rsid w:val="007A7317"/>
    <w:rsid w:val="007B5BC4"/>
    <w:rsid w:val="007B600E"/>
    <w:rsid w:val="007C5629"/>
    <w:rsid w:val="007D2C98"/>
    <w:rsid w:val="007E530D"/>
    <w:rsid w:val="007E75C1"/>
    <w:rsid w:val="007F0F4A"/>
    <w:rsid w:val="00801108"/>
    <w:rsid w:val="00802324"/>
    <w:rsid w:val="008028A4"/>
    <w:rsid w:val="00830747"/>
    <w:rsid w:val="0083086B"/>
    <w:rsid w:val="008338B3"/>
    <w:rsid w:val="00840371"/>
    <w:rsid w:val="00840382"/>
    <w:rsid w:val="008417C6"/>
    <w:rsid w:val="00842FA6"/>
    <w:rsid w:val="008459CA"/>
    <w:rsid w:val="00850A50"/>
    <w:rsid w:val="00866237"/>
    <w:rsid w:val="00872A00"/>
    <w:rsid w:val="008768CA"/>
    <w:rsid w:val="0087719E"/>
    <w:rsid w:val="00877506"/>
    <w:rsid w:val="0088739C"/>
    <w:rsid w:val="008A47F4"/>
    <w:rsid w:val="008B5CFA"/>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2CDA"/>
    <w:rsid w:val="00933FB0"/>
    <w:rsid w:val="00942EC2"/>
    <w:rsid w:val="0094762C"/>
    <w:rsid w:val="00951B49"/>
    <w:rsid w:val="00966683"/>
    <w:rsid w:val="00972321"/>
    <w:rsid w:val="00987172"/>
    <w:rsid w:val="00992DB9"/>
    <w:rsid w:val="009B4C94"/>
    <w:rsid w:val="009E50FE"/>
    <w:rsid w:val="009E75F4"/>
    <w:rsid w:val="009F37B7"/>
    <w:rsid w:val="009F37EB"/>
    <w:rsid w:val="009F462D"/>
    <w:rsid w:val="009F7F39"/>
    <w:rsid w:val="00A02DDE"/>
    <w:rsid w:val="00A05F46"/>
    <w:rsid w:val="00A10F02"/>
    <w:rsid w:val="00A164B4"/>
    <w:rsid w:val="00A244E1"/>
    <w:rsid w:val="00A26956"/>
    <w:rsid w:val="00A27486"/>
    <w:rsid w:val="00A434A2"/>
    <w:rsid w:val="00A516CE"/>
    <w:rsid w:val="00A53724"/>
    <w:rsid w:val="00A56066"/>
    <w:rsid w:val="00A642E3"/>
    <w:rsid w:val="00A644E3"/>
    <w:rsid w:val="00A66C0F"/>
    <w:rsid w:val="00A71CA7"/>
    <w:rsid w:val="00A73129"/>
    <w:rsid w:val="00A82346"/>
    <w:rsid w:val="00A85153"/>
    <w:rsid w:val="00A865A9"/>
    <w:rsid w:val="00A92BA1"/>
    <w:rsid w:val="00A92BDC"/>
    <w:rsid w:val="00A95A32"/>
    <w:rsid w:val="00AA5B42"/>
    <w:rsid w:val="00AB3B6E"/>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4E47"/>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1C77"/>
    <w:rsid w:val="00C074DD"/>
    <w:rsid w:val="00C14773"/>
    <w:rsid w:val="00C1496A"/>
    <w:rsid w:val="00C14E81"/>
    <w:rsid w:val="00C15112"/>
    <w:rsid w:val="00C21D8D"/>
    <w:rsid w:val="00C23AC6"/>
    <w:rsid w:val="00C33079"/>
    <w:rsid w:val="00C35F46"/>
    <w:rsid w:val="00C361E0"/>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32A84"/>
    <w:rsid w:val="00F42E3F"/>
    <w:rsid w:val="00F453A7"/>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2F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62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D62FC"/>
    <w:pPr>
      <w:pBdr>
        <w:top w:val="none" w:sz="0" w:space="0" w:color="auto"/>
      </w:pBdr>
      <w:spacing w:before="180"/>
      <w:outlineLvl w:val="1"/>
    </w:pPr>
    <w:rPr>
      <w:sz w:val="32"/>
    </w:rPr>
  </w:style>
  <w:style w:type="paragraph" w:styleId="Heading3">
    <w:name w:val="heading 3"/>
    <w:basedOn w:val="Heading2"/>
    <w:next w:val="Normal"/>
    <w:link w:val="Heading3Char"/>
    <w:qFormat/>
    <w:rsid w:val="004D62FC"/>
    <w:pPr>
      <w:spacing w:before="120"/>
      <w:outlineLvl w:val="2"/>
    </w:pPr>
    <w:rPr>
      <w:sz w:val="28"/>
    </w:rPr>
  </w:style>
  <w:style w:type="paragraph" w:styleId="Heading4">
    <w:name w:val="heading 4"/>
    <w:basedOn w:val="Heading3"/>
    <w:next w:val="Normal"/>
    <w:link w:val="Heading4Char"/>
    <w:qFormat/>
    <w:rsid w:val="004D62FC"/>
    <w:pPr>
      <w:ind w:left="1418" w:hanging="1418"/>
      <w:outlineLvl w:val="3"/>
    </w:pPr>
    <w:rPr>
      <w:sz w:val="24"/>
    </w:rPr>
  </w:style>
  <w:style w:type="paragraph" w:styleId="Heading5">
    <w:name w:val="heading 5"/>
    <w:basedOn w:val="Heading4"/>
    <w:next w:val="Normal"/>
    <w:link w:val="Heading5Char"/>
    <w:qFormat/>
    <w:rsid w:val="004D62FC"/>
    <w:pPr>
      <w:ind w:left="1701" w:hanging="1701"/>
      <w:outlineLvl w:val="4"/>
    </w:pPr>
    <w:rPr>
      <w:sz w:val="22"/>
    </w:rPr>
  </w:style>
  <w:style w:type="paragraph" w:styleId="Heading6">
    <w:name w:val="heading 6"/>
    <w:basedOn w:val="H6"/>
    <w:next w:val="Normal"/>
    <w:link w:val="Heading6Char"/>
    <w:qFormat/>
    <w:rsid w:val="004D62FC"/>
    <w:pPr>
      <w:outlineLvl w:val="5"/>
    </w:pPr>
  </w:style>
  <w:style w:type="paragraph" w:styleId="Heading7">
    <w:name w:val="heading 7"/>
    <w:basedOn w:val="H6"/>
    <w:next w:val="Normal"/>
    <w:link w:val="Heading7Char"/>
    <w:qFormat/>
    <w:rsid w:val="004D62FC"/>
    <w:pPr>
      <w:outlineLvl w:val="6"/>
    </w:pPr>
  </w:style>
  <w:style w:type="paragraph" w:styleId="Heading8">
    <w:name w:val="heading 8"/>
    <w:basedOn w:val="Heading1"/>
    <w:next w:val="Normal"/>
    <w:link w:val="Heading8Char"/>
    <w:qFormat/>
    <w:rsid w:val="004D62FC"/>
    <w:pPr>
      <w:ind w:left="0" w:firstLine="0"/>
      <w:outlineLvl w:val="7"/>
    </w:pPr>
  </w:style>
  <w:style w:type="paragraph" w:styleId="Heading9">
    <w:name w:val="heading 9"/>
    <w:basedOn w:val="Heading8"/>
    <w:next w:val="Normal"/>
    <w:link w:val="Heading9Char"/>
    <w:qFormat/>
    <w:rsid w:val="004D62FC"/>
    <w:pPr>
      <w:outlineLvl w:val="8"/>
    </w:pPr>
  </w:style>
  <w:style w:type="character" w:default="1" w:styleId="DefaultParagraphFont">
    <w:name w:val="Default Paragraph Font"/>
    <w:semiHidden/>
    <w:rsid w:val="004D62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2FC"/>
  </w:style>
  <w:style w:type="paragraph" w:customStyle="1" w:styleId="H6">
    <w:name w:val="H6"/>
    <w:basedOn w:val="Heading5"/>
    <w:next w:val="Normal"/>
    <w:link w:val="H6Char"/>
    <w:rsid w:val="004D62FC"/>
    <w:pPr>
      <w:ind w:left="1985" w:hanging="1985"/>
      <w:outlineLvl w:val="9"/>
    </w:pPr>
    <w:rPr>
      <w:sz w:val="20"/>
    </w:rPr>
  </w:style>
  <w:style w:type="paragraph" w:styleId="TOC9">
    <w:name w:val="toc 9"/>
    <w:basedOn w:val="TOC8"/>
    <w:rsid w:val="004D62FC"/>
    <w:pPr>
      <w:ind w:left="1418" w:hanging="1418"/>
    </w:pPr>
  </w:style>
  <w:style w:type="paragraph" w:styleId="TOC8">
    <w:name w:val="toc 8"/>
    <w:basedOn w:val="TOC1"/>
    <w:rsid w:val="004D62FC"/>
    <w:pPr>
      <w:spacing w:before="180"/>
      <w:ind w:left="2693" w:hanging="2693"/>
    </w:pPr>
    <w:rPr>
      <w:b/>
    </w:rPr>
  </w:style>
  <w:style w:type="paragraph" w:styleId="TOC1">
    <w:name w:val="toc 1"/>
    <w:rsid w:val="004D62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D62FC"/>
    <w:pPr>
      <w:keepLines/>
      <w:tabs>
        <w:tab w:val="center" w:pos="4536"/>
        <w:tab w:val="right" w:pos="9072"/>
      </w:tabs>
    </w:pPr>
    <w:rPr>
      <w:noProof/>
    </w:rPr>
  </w:style>
  <w:style w:type="character" w:customStyle="1" w:styleId="ZGSM">
    <w:name w:val="ZGSM"/>
    <w:rsid w:val="004D62F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D62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62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62FC"/>
    <w:pPr>
      <w:ind w:left="1701" w:hanging="1701"/>
    </w:pPr>
  </w:style>
  <w:style w:type="paragraph" w:styleId="TOC4">
    <w:name w:val="toc 4"/>
    <w:basedOn w:val="TOC3"/>
    <w:rsid w:val="004D62FC"/>
    <w:pPr>
      <w:ind w:left="1418" w:hanging="1418"/>
    </w:pPr>
  </w:style>
  <w:style w:type="paragraph" w:styleId="TOC3">
    <w:name w:val="toc 3"/>
    <w:basedOn w:val="TOC2"/>
    <w:rsid w:val="004D62FC"/>
    <w:pPr>
      <w:ind w:left="1134" w:hanging="1134"/>
    </w:pPr>
  </w:style>
  <w:style w:type="paragraph" w:styleId="TOC2">
    <w:name w:val="toc 2"/>
    <w:basedOn w:val="TOC1"/>
    <w:rsid w:val="004D62FC"/>
    <w:pPr>
      <w:keepNext w:val="0"/>
      <w:spacing w:before="0"/>
      <w:ind w:left="851" w:hanging="851"/>
    </w:pPr>
    <w:rPr>
      <w:sz w:val="20"/>
    </w:rPr>
  </w:style>
  <w:style w:type="paragraph" w:styleId="Footer">
    <w:name w:val="footer"/>
    <w:basedOn w:val="Header"/>
    <w:link w:val="FooterChar"/>
    <w:rsid w:val="004D62FC"/>
    <w:pPr>
      <w:jc w:val="center"/>
    </w:pPr>
    <w:rPr>
      <w:i/>
    </w:rPr>
  </w:style>
  <w:style w:type="paragraph" w:customStyle="1" w:styleId="TT">
    <w:name w:val="TT"/>
    <w:basedOn w:val="Heading1"/>
    <w:next w:val="Normal"/>
    <w:rsid w:val="004D62FC"/>
    <w:pPr>
      <w:outlineLvl w:val="9"/>
    </w:pPr>
  </w:style>
  <w:style w:type="paragraph" w:customStyle="1" w:styleId="NF">
    <w:name w:val="NF"/>
    <w:basedOn w:val="NO"/>
    <w:rsid w:val="004D62FC"/>
    <w:pPr>
      <w:keepNext/>
      <w:spacing w:after="0"/>
    </w:pPr>
    <w:rPr>
      <w:rFonts w:ascii="Arial" w:hAnsi="Arial"/>
      <w:sz w:val="18"/>
    </w:rPr>
  </w:style>
  <w:style w:type="paragraph" w:customStyle="1" w:styleId="NO">
    <w:name w:val="NO"/>
    <w:basedOn w:val="Normal"/>
    <w:link w:val="NOChar"/>
    <w:rsid w:val="004D62FC"/>
    <w:pPr>
      <w:keepLines/>
      <w:ind w:left="1135" w:hanging="851"/>
    </w:pPr>
  </w:style>
  <w:style w:type="paragraph" w:customStyle="1" w:styleId="PL">
    <w:name w:val="PL"/>
    <w:link w:val="PLChar"/>
    <w:rsid w:val="004D6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62FC"/>
    <w:pPr>
      <w:jc w:val="right"/>
    </w:pPr>
  </w:style>
  <w:style w:type="paragraph" w:customStyle="1" w:styleId="TAL">
    <w:name w:val="TAL"/>
    <w:basedOn w:val="Normal"/>
    <w:link w:val="TALChar"/>
    <w:rsid w:val="004D62FC"/>
    <w:pPr>
      <w:keepNext/>
      <w:keepLines/>
      <w:spacing w:after="0"/>
    </w:pPr>
    <w:rPr>
      <w:rFonts w:ascii="Arial" w:hAnsi="Arial"/>
      <w:sz w:val="18"/>
    </w:rPr>
  </w:style>
  <w:style w:type="paragraph" w:customStyle="1" w:styleId="TAH">
    <w:name w:val="TAH"/>
    <w:basedOn w:val="TAC"/>
    <w:link w:val="TAHCar"/>
    <w:rsid w:val="004D62FC"/>
    <w:rPr>
      <w:b/>
    </w:rPr>
  </w:style>
  <w:style w:type="paragraph" w:customStyle="1" w:styleId="TAC">
    <w:name w:val="TAC"/>
    <w:basedOn w:val="TAL"/>
    <w:link w:val="TACChar"/>
    <w:rsid w:val="004D62FC"/>
    <w:pPr>
      <w:jc w:val="center"/>
    </w:pPr>
  </w:style>
  <w:style w:type="paragraph" w:customStyle="1" w:styleId="LD">
    <w:name w:val="LD"/>
    <w:rsid w:val="004D62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D62FC"/>
    <w:pPr>
      <w:keepLines/>
      <w:ind w:left="1702" w:hanging="1418"/>
    </w:pPr>
  </w:style>
  <w:style w:type="paragraph" w:customStyle="1" w:styleId="FP">
    <w:name w:val="FP"/>
    <w:basedOn w:val="Normal"/>
    <w:rsid w:val="004D62FC"/>
    <w:pPr>
      <w:spacing w:after="0"/>
    </w:pPr>
  </w:style>
  <w:style w:type="paragraph" w:customStyle="1" w:styleId="NW">
    <w:name w:val="NW"/>
    <w:basedOn w:val="NO"/>
    <w:rsid w:val="004D62FC"/>
    <w:pPr>
      <w:spacing w:after="0"/>
    </w:pPr>
  </w:style>
  <w:style w:type="paragraph" w:customStyle="1" w:styleId="EW">
    <w:name w:val="EW"/>
    <w:basedOn w:val="EX"/>
    <w:rsid w:val="004D62FC"/>
    <w:pPr>
      <w:spacing w:after="0"/>
    </w:pPr>
  </w:style>
  <w:style w:type="paragraph" w:customStyle="1" w:styleId="B1">
    <w:name w:val="B1"/>
    <w:basedOn w:val="List"/>
    <w:link w:val="B1Char"/>
    <w:rsid w:val="004D62FC"/>
  </w:style>
  <w:style w:type="paragraph" w:styleId="TOC6">
    <w:name w:val="toc 6"/>
    <w:basedOn w:val="TOC5"/>
    <w:next w:val="Normal"/>
    <w:rsid w:val="004D62FC"/>
    <w:pPr>
      <w:ind w:left="1985" w:hanging="1985"/>
    </w:pPr>
  </w:style>
  <w:style w:type="paragraph" w:styleId="TOC7">
    <w:name w:val="toc 7"/>
    <w:basedOn w:val="TOC6"/>
    <w:next w:val="Normal"/>
    <w:rsid w:val="004D62FC"/>
    <w:pPr>
      <w:ind w:left="2268" w:hanging="2268"/>
    </w:pPr>
  </w:style>
  <w:style w:type="paragraph" w:customStyle="1" w:styleId="EditorsNote">
    <w:name w:val="Editor's Note"/>
    <w:aliases w:val="EN"/>
    <w:basedOn w:val="NO"/>
    <w:link w:val="EditorsNoteCarCar"/>
    <w:rsid w:val="004D62FC"/>
    <w:rPr>
      <w:color w:val="FF0000"/>
    </w:rPr>
  </w:style>
  <w:style w:type="paragraph" w:customStyle="1" w:styleId="TH">
    <w:name w:val="TH"/>
    <w:basedOn w:val="Normal"/>
    <w:link w:val="THChar"/>
    <w:rsid w:val="004D62FC"/>
    <w:pPr>
      <w:keepNext/>
      <w:keepLines/>
      <w:spacing w:before="60"/>
      <w:jc w:val="center"/>
    </w:pPr>
    <w:rPr>
      <w:rFonts w:ascii="Arial" w:hAnsi="Arial"/>
      <w:b/>
    </w:rPr>
  </w:style>
  <w:style w:type="paragraph" w:customStyle="1" w:styleId="ZA">
    <w:name w:val="ZA"/>
    <w:rsid w:val="004D6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6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62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6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62FC"/>
    <w:pPr>
      <w:ind w:left="851" w:hanging="851"/>
    </w:pPr>
  </w:style>
  <w:style w:type="paragraph" w:customStyle="1" w:styleId="ZH">
    <w:name w:val="ZH"/>
    <w:rsid w:val="004D62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D62FC"/>
    <w:pPr>
      <w:keepNext w:val="0"/>
      <w:spacing w:before="0" w:after="240"/>
    </w:pPr>
  </w:style>
  <w:style w:type="paragraph" w:customStyle="1" w:styleId="ZG">
    <w:name w:val="ZG"/>
    <w:rsid w:val="004D62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D62FC"/>
  </w:style>
  <w:style w:type="paragraph" w:customStyle="1" w:styleId="B3">
    <w:name w:val="B3"/>
    <w:basedOn w:val="List3"/>
    <w:link w:val="B3Char2"/>
    <w:rsid w:val="004D62FC"/>
  </w:style>
  <w:style w:type="paragraph" w:customStyle="1" w:styleId="B4">
    <w:name w:val="B4"/>
    <w:basedOn w:val="List4"/>
    <w:link w:val="B4Char"/>
    <w:rsid w:val="004D62FC"/>
  </w:style>
  <w:style w:type="paragraph" w:customStyle="1" w:styleId="B5">
    <w:name w:val="B5"/>
    <w:basedOn w:val="List5"/>
    <w:link w:val="B5Char"/>
    <w:rsid w:val="004D62FC"/>
  </w:style>
  <w:style w:type="paragraph" w:customStyle="1" w:styleId="ZTD">
    <w:name w:val="ZTD"/>
    <w:basedOn w:val="ZB"/>
    <w:rsid w:val="004D62FC"/>
    <w:pPr>
      <w:framePr w:hRule="auto" w:wrap="notBeside" w:y="852"/>
    </w:pPr>
    <w:rPr>
      <w:i w:val="0"/>
      <w:sz w:val="40"/>
    </w:rPr>
  </w:style>
  <w:style w:type="paragraph" w:customStyle="1" w:styleId="ZV">
    <w:name w:val="ZV"/>
    <w:basedOn w:val="ZU"/>
    <w:rsid w:val="004D62F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4D62FC"/>
    <w:pPr>
      <w:keepLines/>
      <w:spacing w:after="0"/>
    </w:pPr>
  </w:style>
  <w:style w:type="paragraph" w:styleId="Index2">
    <w:name w:val="index 2"/>
    <w:basedOn w:val="Index1"/>
    <w:rsid w:val="004D62FC"/>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D62FC"/>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4D62FC"/>
    <w:pPr>
      <w:ind w:left="568" w:hanging="284"/>
    </w:pPr>
  </w:style>
  <w:style w:type="paragraph" w:styleId="ListBullet">
    <w:name w:val="List Bullet"/>
    <w:basedOn w:val="List"/>
    <w:rsid w:val="004D62FC"/>
  </w:style>
  <w:style w:type="paragraph" w:styleId="ListNumber">
    <w:name w:val="List Number"/>
    <w:basedOn w:val="List"/>
    <w:rsid w:val="004D62FC"/>
  </w:style>
  <w:style w:type="paragraph" w:styleId="List2">
    <w:name w:val="List 2"/>
    <w:basedOn w:val="List"/>
    <w:rsid w:val="004D62FC"/>
    <w:pPr>
      <w:ind w:left="851"/>
    </w:pPr>
  </w:style>
  <w:style w:type="paragraph" w:styleId="List3">
    <w:name w:val="List 3"/>
    <w:basedOn w:val="List2"/>
    <w:rsid w:val="004D62FC"/>
    <w:pPr>
      <w:ind w:left="1135"/>
    </w:pPr>
  </w:style>
  <w:style w:type="paragraph" w:styleId="List4">
    <w:name w:val="List 4"/>
    <w:basedOn w:val="List3"/>
    <w:rsid w:val="004D62FC"/>
    <w:pPr>
      <w:ind w:left="1418"/>
    </w:pPr>
  </w:style>
  <w:style w:type="paragraph" w:styleId="List5">
    <w:name w:val="List 5"/>
    <w:basedOn w:val="List4"/>
    <w:rsid w:val="004D62FC"/>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4D62FC"/>
    <w:pPr>
      <w:ind w:left="851"/>
    </w:pPr>
  </w:style>
  <w:style w:type="paragraph" w:styleId="ListBullet3">
    <w:name w:val="List Bullet 3"/>
    <w:basedOn w:val="ListBullet2"/>
    <w:rsid w:val="004D62FC"/>
    <w:pPr>
      <w:ind w:left="1135"/>
    </w:pPr>
  </w:style>
  <w:style w:type="paragraph" w:styleId="ListBullet4">
    <w:name w:val="List Bullet 4"/>
    <w:basedOn w:val="ListBullet3"/>
    <w:rsid w:val="004D62FC"/>
    <w:pPr>
      <w:ind w:left="1418"/>
    </w:pPr>
  </w:style>
  <w:style w:type="paragraph" w:styleId="ListBullet5">
    <w:name w:val="List Bullet 5"/>
    <w:basedOn w:val="ListBullet4"/>
    <w:rsid w:val="004D62FC"/>
    <w:pPr>
      <w:ind w:left="1702"/>
    </w:pPr>
  </w:style>
  <w:style w:type="paragraph" w:styleId="ListNumber2">
    <w:name w:val="List Number 2"/>
    <w:basedOn w:val="ListNumber"/>
    <w:rsid w:val="004D62FC"/>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4D62FC"/>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81.png"/><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image" Target="media/image25.wmf"/><Relationship Id="rId63" Type="http://schemas.openxmlformats.org/officeDocument/2006/relationships/image" Target="media/image33.emf"/><Relationship Id="rId68" Type="http://schemas.openxmlformats.org/officeDocument/2006/relationships/package" Target="embeddings/Microsoft_Word_Document6.docx"/><Relationship Id="rId84" Type="http://schemas.openxmlformats.org/officeDocument/2006/relationships/image" Target="media/image49.png"/><Relationship Id="rId89" Type="http://schemas.openxmlformats.org/officeDocument/2006/relationships/image" Target="media/image54.png"/><Relationship Id="rId112" Type="http://schemas.openxmlformats.org/officeDocument/2006/relationships/image" Target="media/image76.png"/><Relationship Id="rId16" Type="http://schemas.openxmlformats.org/officeDocument/2006/relationships/image" Target="media/image5.png"/><Relationship Id="rId107" Type="http://schemas.openxmlformats.org/officeDocument/2006/relationships/image" Target="media/image71.png"/><Relationship Id="rId11"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image" Target="media/image28.emf"/><Relationship Id="rId58" Type="http://schemas.openxmlformats.org/officeDocument/2006/relationships/package" Target="embeddings/Microsoft_Word_Document1.docx"/><Relationship Id="rId74" Type="http://schemas.openxmlformats.org/officeDocument/2006/relationships/image" Target="media/image40.emf"/><Relationship Id="rId79" Type="http://schemas.openxmlformats.org/officeDocument/2006/relationships/image" Target="media/image44.png"/><Relationship Id="rId102" Type="http://schemas.openxmlformats.org/officeDocument/2006/relationships/image" Target="media/image67.png"/><Relationship Id="rId123" Type="http://schemas.openxmlformats.org/officeDocument/2006/relationships/image" Target="media/image87.png"/><Relationship Id="rId128" Type="http://schemas.openxmlformats.org/officeDocument/2006/relationships/image" Target="media/image92.png"/><Relationship Id="rId5" Type="http://schemas.openxmlformats.org/officeDocument/2006/relationships/settings" Target="settings.xml"/><Relationship Id="rId90" Type="http://schemas.openxmlformats.org/officeDocument/2006/relationships/image" Target="media/image55.png"/><Relationship Id="rId95" Type="http://schemas.openxmlformats.org/officeDocument/2006/relationships/image" Target="media/image60.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oleObject" Target="embeddings/oleObject3.bin"/><Relationship Id="rId30" Type="http://schemas.openxmlformats.org/officeDocument/2006/relationships/image" Target="media/image17.png"/><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3.bin"/><Relationship Id="rId56" Type="http://schemas.openxmlformats.org/officeDocument/2006/relationships/package" Target="embeddings/Microsoft_Word_Document.docx"/><Relationship Id="rId64" Type="http://schemas.openxmlformats.org/officeDocument/2006/relationships/package" Target="embeddings/Microsoft_Word_Document4.docx"/><Relationship Id="rId69" Type="http://schemas.openxmlformats.org/officeDocument/2006/relationships/image" Target="media/image36.emf"/><Relationship Id="rId77" Type="http://schemas.openxmlformats.org/officeDocument/2006/relationships/image" Target="media/image42.png"/><Relationship Id="rId100" Type="http://schemas.openxmlformats.org/officeDocument/2006/relationships/image" Target="media/image65.png"/><Relationship Id="rId105" Type="http://schemas.openxmlformats.org/officeDocument/2006/relationships/image" Target="media/image69.png"/><Relationship Id="rId113" Type="http://schemas.openxmlformats.org/officeDocument/2006/relationships/image" Target="media/image77.png"/><Relationship Id="rId118" Type="http://schemas.openxmlformats.org/officeDocument/2006/relationships/image" Target="media/image82.png"/><Relationship Id="rId126" Type="http://schemas.openxmlformats.org/officeDocument/2006/relationships/image" Target="media/image90.png"/><Relationship Id="rId8" Type="http://schemas.openxmlformats.org/officeDocument/2006/relationships/endnotes" Target="endnotes.xml"/><Relationship Id="rId51" Type="http://schemas.openxmlformats.org/officeDocument/2006/relationships/image" Target="media/image27.wmf"/><Relationship Id="rId72" Type="http://schemas.openxmlformats.org/officeDocument/2006/relationships/image" Target="media/image38.png"/><Relationship Id="rId80" Type="http://schemas.openxmlformats.org/officeDocument/2006/relationships/image" Target="media/image45.png"/><Relationship Id="rId85" Type="http://schemas.openxmlformats.org/officeDocument/2006/relationships/image" Target="media/image50.png"/><Relationship Id="rId93" Type="http://schemas.openxmlformats.org/officeDocument/2006/relationships/image" Target="media/image58.png"/><Relationship Id="rId98" Type="http://schemas.openxmlformats.org/officeDocument/2006/relationships/image" Target="media/image63.png"/><Relationship Id="rId121" Type="http://schemas.openxmlformats.org/officeDocument/2006/relationships/image" Target="media/image85.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1.emf"/><Relationship Id="rId67" Type="http://schemas.openxmlformats.org/officeDocument/2006/relationships/image" Target="media/image35.emf"/><Relationship Id="rId103" Type="http://schemas.openxmlformats.org/officeDocument/2006/relationships/image" Target="media/image68.emf"/><Relationship Id="rId108" Type="http://schemas.openxmlformats.org/officeDocument/2006/relationships/image" Target="media/image72.png"/><Relationship Id="rId116" Type="http://schemas.openxmlformats.org/officeDocument/2006/relationships/image" Target="media/image80.png"/><Relationship Id="rId124" Type="http://schemas.openxmlformats.org/officeDocument/2006/relationships/image" Target="media/image88.png"/><Relationship Id="rId129" Type="http://schemas.openxmlformats.org/officeDocument/2006/relationships/image" Target="media/image93.png"/><Relationship Id="rId20" Type="http://schemas.openxmlformats.org/officeDocument/2006/relationships/image" Target="media/image8.png"/><Relationship Id="rId41" Type="http://schemas.openxmlformats.org/officeDocument/2006/relationships/image" Target="media/image21.png"/><Relationship Id="rId54" Type="http://schemas.openxmlformats.org/officeDocument/2006/relationships/package" Target="embeddings/Microsoft_Visio_Drawing1111111111111111.vsdx"/><Relationship Id="rId62" Type="http://schemas.openxmlformats.org/officeDocument/2006/relationships/package" Target="embeddings/Microsoft_Word_Document3.docx"/><Relationship Id="rId70" Type="http://schemas.openxmlformats.org/officeDocument/2006/relationships/package" Target="embeddings/Microsoft_Word_Document7.docx"/><Relationship Id="rId75" Type="http://schemas.openxmlformats.org/officeDocument/2006/relationships/oleObject" Target="embeddings/oleObject16.bin"/><Relationship Id="rId83" Type="http://schemas.openxmlformats.org/officeDocument/2006/relationships/image" Target="media/image48.png"/><Relationship Id="rId88" Type="http://schemas.openxmlformats.org/officeDocument/2006/relationships/image" Target="media/image53.png"/><Relationship Id="rId91" Type="http://schemas.openxmlformats.org/officeDocument/2006/relationships/image" Target="media/image56.png"/><Relationship Id="rId96" Type="http://schemas.openxmlformats.org/officeDocument/2006/relationships/image" Target="media/image61.png"/><Relationship Id="rId111" Type="http://schemas.openxmlformats.org/officeDocument/2006/relationships/image" Target="media/image75.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7.bin"/><Relationship Id="rId49" Type="http://schemas.openxmlformats.org/officeDocument/2006/relationships/image" Target="media/image26.wmf"/><Relationship Id="rId57" Type="http://schemas.openxmlformats.org/officeDocument/2006/relationships/image" Target="media/image30.emf"/><Relationship Id="rId106" Type="http://schemas.openxmlformats.org/officeDocument/2006/relationships/image" Target="media/image70.png"/><Relationship Id="rId114" Type="http://schemas.openxmlformats.org/officeDocument/2006/relationships/image" Target="media/image78.png"/><Relationship Id="rId119" Type="http://schemas.openxmlformats.org/officeDocument/2006/relationships/image" Target="media/image83.png"/><Relationship Id="rId127" Type="http://schemas.openxmlformats.org/officeDocument/2006/relationships/image" Target="media/image91.png"/><Relationship Id="rId10" Type="http://schemas.openxmlformats.org/officeDocument/2006/relationships/oleObject" Target="embeddings/oleObject1.bin"/><Relationship Id="rId31" Type="http://schemas.openxmlformats.org/officeDocument/2006/relationships/image" Target="media/image18.wmf"/><Relationship Id="rId44" Type="http://schemas.openxmlformats.org/officeDocument/2006/relationships/image" Target="media/image23.png"/><Relationship Id="rId52" Type="http://schemas.openxmlformats.org/officeDocument/2006/relationships/oleObject" Target="embeddings/oleObject15.bin"/><Relationship Id="rId60" Type="http://schemas.openxmlformats.org/officeDocument/2006/relationships/package" Target="embeddings/Microsoft_Word_Document2.docx"/><Relationship Id="rId65" Type="http://schemas.openxmlformats.org/officeDocument/2006/relationships/image" Target="media/image34.emf"/><Relationship Id="rId73" Type="http://schemas.openxmlformats.org/officeDocument/2006/relationships/image" Target="media/image39.png"/><Relationship Id="rId78" Type="http://schemas.openxmlformats.org/officeDocument/2006/relationships/image" Target="media/image43.png"/><Relationship Id="rId81" Type="http://schemas.openxmlformats.org/officeDocument/2006/relationships/image" Target="media/image46.png"/><Relationship Id="rId86" Type="http://schemas.openxmlformats.org/officeDocument/2006/relationships/image" Target="media/image51.png"/><Relationship Id="rId94" Type="http://schemas.openxmlformats.org/officeDocument/2006/relationships/image" Target="media/image59.png"/><Relationship Id="rId99" Type="http://schemas.openxmlformats.org/officeDocument/2006/relationships/image" Target="media/image64.png"/><Relationship Id="rId101" Type="http://schemas.openxmlformats.org/officeDocument/2006/relationships/image" Target="media/image66.png"/><Relationship Id="rId122" Type="http://schemas.openxmlformats.org/officeDocument/2006/relationships/image" Target="media/image86.png"/><Relationship Id="rId13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39" Type="http://schemas.openxmlformats.org/officeDocument/2006/relationships/image" Target="media/image20.wmf"/><Relationship Id="rId109" Type="http://schemas.openxmlformats.org/officeDocument/2006/relationships/image" Target="media/image73.png"/><Relationship Id="rId34" Type="http://schemas.openxmlformats.org/officeDocument/2006/relationships/image" Target="media/image19.wmf"/><Relationship Id="rId50" Type="http://schemas.openxmlformats.org/officeDocument/2006/relationships/oleObject" Target="embeddings/oleObject14.bin"/><Relationship Id="rId55" Type="http://schemas.openxmlformats.org/officeDocument/2006/relationships/image" Target="media/image29.emf"/><Relationship Id="rId76" Type="http://schemas.openxmlformats.org/officeDocument/2006/relationships/image" Target="media/image41.png"/><Relationship Id="rId97" Type="http://schemas.openxmlformats.org/officeDocument/2006/relationships/image" Target="media/image62.png"/><Relationship Id="rId104" Type="http://schemas.openxmlformats.org/officeDocument/2006/relationships/oleObject" Target="embeddings/oleObject17.bin"/><Relationship Id="rId120" Type="http://schemas.openxmlformats.org/officeDocument/2006/relationships/image" Target="media/image84.png"/><Relationship Id="rId125" Type="http://schemas.openxmlformats.org/officeDocument/2006/relationships/image" Target="media/image89.png"/><Relationship Id="rId7" Type="http://schemas.openxmlformats.org/officeDocument/2006/relationships/footnotes" Target="footnotes.xml"/><Relationship Id="rId71" Type="http://schemas.openxmlformats.org/officeDocument/2006/relationships/image" Target="media/image37.png"/><Relationship Id="rId92" Type="http://schemas.openxmlformats.org/officeDocument/2006/relationships/image" Target="media/image57.png"/><Relationship Id="rId2" Type="http://schemas.openxmlformats.org/officeDocument/2006/relationships/customXml" Target="../customXml/item1.xml"/><Relationship Id="rId29" Type="http://schemas.openxmlformats.org/officeDocument/2006/relationships/image" Target="media/image16.png"/><Relationship Id="rId24" Type="http://schemas.openxmlformats.org/officeDocument/2006/relationships/image" Target="media/image12.png"/><Relationship Id="rId40" Type="http://schemas.openxmlformats.org/officeDocument/2006/relationships/oleObject" Target="embeddings/oleObject10.bin"/><Relationship Id="rId45" Type="http://schemas.openxmlformats.org/officeDocument/2006/relationships/image" Target="media/image24.wmf"/><Relationship Id="rId66" Type="http://schemas.openxmlformats.org/officeDocument/2006/relationships/package" Target="embeddings/Microsoft_Word_Document5.docx"/><Relationship Id="rId87" Type="http://schemas.openxmlformats.org/officeDocument/2006/relationships/image" Target="media/image52.png"/><Relationship Id="rId110" Type="http://schemas.openxmlformats.org/officeDocument/2006/relationships/image" Target="media/image74.png"/><Relationship Id="rId115" Type="http://schemas.openxmlformats.org/officeDocument/2006/relationships/image" Target="media/image79.png"/><Relationship Id="rId131" Type="http://schemas.openxmlformats.org/officeDocument/2006/relationships/theme" Target="theme/theme1.xml"/><Relationship Id="rId61" Type="http://schemas.openxmlformats.org/officeDocument/2006/relationships/image" Target="media/image32.emf"/><Relationship Id="rId82"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97</Pages>
  <Words>36888</Words>
  <Characters>210263</Characters>
  <Application>Microsoft Office Word</Application>
  <DocSecurity>0</DocSecurity>
  <Lines>1752</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129</cp:revision>
  <cp:lastPrinted>2019-02-25T14:05:00Z</cp:lastPrinted>
  <dcterms:created xsi:type="dcterms:W3CDTF">2022-10-25T01:49:00Z</dcterms:created>
  <dcterms:modified xsi:type="dcterms:W3CDTF">2023-09-27T10:20:00Z</dcterms:modified>
</cp:coreProperties>
</file>