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lang w:eastAsia="zh-CN"/>
        </w:rPr>
        <w:t xml:space="preserve"> </w:t>
      </w:r>
      <w:r w:rsidR="006014B7" w:rsidRPr="00F65411">
        <w:rPr>
          <w:lang w:eastAsia="zh-CN"/>
        </w:rPr>
        <w:t>except for test cases listed in Clause 6.2.2.2.1.</w:t>
      </w:r>
      <w:r w:rsidR="00F15073">
        <w:rPr>
          <w:lang w:eastAsia="zh-CN"/>
        </w:rPr>
        <w:t>3</w:t>
      </w:r>
      <w:r w:rsidR="006014B7" w:rsidRPr="00F65411">
        <w:rPr>
          <w:lang w:eastAsia="zh-CN"/>
        </w:rPr>
        <w:t>, Clause 6.2.3.2.1.</w:t>
      </w:r>
      <w:r w:rsidR="00F15073">
        <w:rPr>
          <w:lang w:eastAsia="zh-CN"/>
        </w:rPr>
        <w:t>3</w:t>
      </w:r>
      <w:r w:rsidR="006014B7" w:rsidRPr="00F65411">
        <w:rPr>
          <w:lang w:eastAsia="zh-CN"/>
        </w:rPr>
        <w:t>, Clause 6.2A.3.1.2 and Clause 6.2A.4.1.</w:t>
      </w:r>
      <w:r w:rsidR="00F15073">
        <w:rPr>
          <w:lang w:eastAsia="zh-CN"/>
        </w:rPr>
        <w:t>1</w:t>
      </w:r>
      <w:r w:rsidR="00F15073" w:rsidRPr="00F65411">
        <w:t xml:space="preserve"> </w:t>
      </w:r>
      <w:r w:rsidR="006014B7" w:rsidRPr="00F65411">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t>Validating P/SP-CSI-RS reception (</w:t>
            </w:r>
            <w:r w:rsidRPr="00F65411">
              <w:rPr>
                <w:i/>
              </w:rPr>
              <w:t>periodicAndSemi-PersistentCSI-RS-r16</w:t>
            </w:r>
            <w:r w:rsidRPr="00F65411">
              <w:t>)</w:t>
            </w:r>
          </w:p>
        </w:tc>
        <w:tc>
          <w:tcPr>
            <w:tcW w:w="614" w:type="pct"/>
          </w:tcPr>
          <w:p w14:paraId="45C7960F" w14:textId="793403A0" w:rsidR="007223EE" w:rsidRPr="001B6373" w:rsidRDefault="007223EE" w:rsidP="00E27D89">
            <w:pPr>
              <w:pStyle w:val="TAL"/>
              <w:rPr>
                <w:rFonts w:eastAsia="SimSun"/>
                <w:lang w:val="en-US" w:eastAsia="zh-CN"/>
              </w:rPr>
            </w:pPr>
            <w:r w:rsidRPr="00F65411">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t>CQI</w:t>
            </w:r>
          </w:p>
        </w:tc>
        <w:tc>
          <w:tcPr>
            <w:tcW w:w="1386" w:type="pct"/>
            <w:shd w:val="clear" w:color="auto" w:fill="auto"/>
          </w:tcPr>
          <w:p w14:paraId="5F4E4F32" w14:textId="7C721F24" w:rsidR="00837C1B" w:rsidRPr="00F65411" w:rsidRDefault="00837C1B" w:rsidP="00837C1B">
            <w:pPr>
              <w:keepNext/>
              <w:keepLines/>
              <w:spacing w:after="0"/>
              <w:rPr>
                <w:rFonts w:ascii="Arial" w:hAnsi="Arial"/>
                <w:sz w:val="18"/>
                <w:lang w:val="en-US" w:eastAsia="zh-CN"/>
              </w:rPr>
            </w:pPr>
            <w:r w:rsidRPr="00F65411">
              <w:rPr>
                <w:rFonts w:ascii="Arial" w:hAnsi="Arial"/>
                <w:sz w:val="18"/>
                <w:lang w:val="en-US" w:eastAsia="zh-CN"/>
              </w:rPr>
              <w:t>Clause 6.2.2.2.1.</w:t>
            </w:r>
            <w:r w:rsidR="00F15073">
              <w:rPr>
                <w:rFonts w:ascii="Arial" w:hAnsi="Arial"/>
                <w:sz w:val="18"/>
                <w:lang w:val="en-US" w:eastAsia="zh-CN"/>
              </w:rPr>
              <w:t>3</w:t>
            </w:r>
          </w:p>
          <w:p w14:paraId="5A41144B" w14:textId="4121916D" w:rsidR="00837C1B" w:rsidRPr="00F65411" w:rsidRDefault="00837C1B" w:rsidP="00837C1B">
            <w:pPr>
              <w:keepNext/>
              <w:keepLines/>
              <w:spacing w:after="0"/>
              <w:rPr>
                <w:rFonts w:ascii="Arial" w:hAnsi="Arial"/>
                <w:sz w:val="18"/>
                <w:lang w:val="en-US" w:eastAsia="zh-CN"/>
              </w:rPr>
            </w:pPr>
            <w:r w:rsidRPr="00F65411">
              <w:rPr>
                <w:rFonts w:ascii="Arial" w:hAnsi="Arial"/>
                <w:sz w:val="18"/>
                <w:lang w:val="en-US" w:eastAsia="zh-CN"/>
              </w:rPr>
              <w:t>Clause 6.2.3.2.1.</w:t>
            </w:r>
            <w:r w:rsidR="00F15073">
              <w:rPr>
                <w:rFonts w:ascii="Arial" w:hAnsi="Arial"/>
                <w:sz w:val="18"/>
                <w:lang w:val="en-US" w:eastAsia="zh-CN"/>
              </w:rPr>
              <w:t>3</w:t>
            </w:r>
          </w:p>
          <w:p w14:paraId="0DB46701" w14:textId="77777777" w:rsidR="00837C1B" w:rsidRPr="00F65411" w:rsidRDefault="00837C1B" w:rsidP="00837C1B">
            <w:pPr>
              <w:keepNext/>
              <w:keepLines/>
              <w:spacing w:after="0"/>
              <w:rPr>
                <w:rFonts w:ascii="Arial" w:hAnsi="Arial"/>
                <w:sz w:val="18"/>
                <w:lang w:val="en-US" w:eastAsia="zh-CN"/>
              </w:rPr>
            </w:pPr>
            <w:r w:rsidRPr="00F65411">
              <w:rPr>
                <w:rFonts w:ascii="Arial" w:hAnsi="Arial"/>
                <w:sz w:val="18"/>
                <w:lang w:val="en-US" w:eastAsia="zh-CN"/>
              </w:rPr>
              <w:t>Clause 6.2A.3.1.2</w:t>
            </w:r>
          </w:p>
          <w:p w14:paraId="3BED75D9" w14:textId="5CE0381A" w:rsidR="007223EE" w:rsidRDefault="00837C1B" w:rsidP="00837C1B">
            <w:pPr>
              <w:pStyle w:val="TAL"/>
              <w:rPr>
                <w:rFonts w:eastAsia="SimSun"/>
                <w:lang w:eastAsia="zh-CN"/>
              </w:rPr>
            </w:pPr>
            <w:r w:rsidRPr="00F65411">
              <w:rPr>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t>Supported UL channels for dynamic channel access mode (</w:t>
            </w:r>
            <w:r w:rsidRPr="00F65411">
              <w:rPr>
                <w:i/>
              </w:rPr>
              <w:t>ul-DynamicChAccess-r16</w:t>
            </w:r>
            <w:r w:rsidRPr="00F65411">
              <w:t xml:space="preserve"> )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lang w:val="en-US" w:eastAsia="zh-CN"/>
              </w:rPr>
            </w:pPr>
            <w:r w:rsidRPr="00F65411">
              <w:rPr>
                <w:lang w:val="en-US" w:eastAsia="zh-CN"/>
              </w:rPr>
              <w:t>Clause 6.2.2.2.1.</w:t>
            </w:r>
            <w:r w:rsidR="00F15073">
              <w:rPr>
                <w:lang w:val="en-US" w:eastAsia="zh-CN"/>
              </w:rPr>
              <w:t>3</w:t>
            </w:r>
          </w:p>
          <w:p w14:paraId="45D9ADAE" w14:textId="66586C7E" w:rsidR="009C1CD7" w:rsidRPr="00F65411" w:rsidRDefault="009C1CD7" w:rsidP="00E27D89">
            <w:pPr>
              <w:pStyle w:val="TAL"/>
              <w:rPr>
                <w:lang w:val="en-US" w:eastAsia="zh-CN"/>
              </w:rPr>
            </w:pPr>
            <w:r w:rsidRPr="00F65411">
              <w:rPr>
                <w:lang w:val="en-US" w:eastAsia="zh-CN"/>
              </w:rPr>
              <w:t>Clause 6.2.3.2.1.</w:t>
            </w:r>
            <w:r w:rsidR="00F15073">
              <w:rPr>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lang w:val="en-US" w:eastAsia="zh-CN"/>
              </w:rPr>
              <w:t xml:space="preserve">The requirements apply only in case tested UE supports one of </w:t>
            </w:r>
            <w:r w:rsidRPr="00F65411">
              <w:rPr>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lang w:val="en-US" w:eastAsia="zh-CN"/>
              </w:rPr>
            </w:pPr>
          </w:p>
        </w:tc>
      </w:tr>
      <w:tr w:rsidR="0082168B" w:rsidRPr="00C25669" w14:paraId="4F6D3D81" w14:textId="77777777" w:rsidTr="004727B2">
        <w:trPr>
          <w:trHeight w:val="694"/>
        </w:trPr>
        <w:tc>
          <w:tcPr>
            <w:tcW w:w="1466" w:type="pct"/>
            <w:tcBorders>
              <w:top w:val="nil"/>
              <w:left w:val="single" w:sz="4" w:space="0" w:color="auto"/>
              <w:bottom w:val="nil"/>
              <w:right w:val="single" w:sz="4" w:space="0" w:color="auto"/>
            </w:tcBorders>
          </w:tcPr>
          <w:p w14:paraId="7E5E8EDB" w14:textId="77777777" w:rsidR="0082168B" w:rsidRPr="00F65411" w:rsidRDefault="0082168B" w:rsidP="0082168B">
            <w:pPr>
              <w:pStyle w:val="TAL"/>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lang w:val="en-US" w:eastAsia="zh-CN"/>
              </w:rPr>
            </w:pPr>
          </w:p>
        </w:tc>
      </w:tr>
      <w:tr w:rsidR="004727B2" w:rsidRPr="00C25669" w14:paraId="7B467736" w14:textId="77777777" w:rsidTr="000869A7">
        <w:trPr>
          <w:trHeight w:val="694"/>
        </w:trPr>
        <w:tc>
          <w:tcPr>
            <w:tcW w:w="1466" w:type="pct"/>
            <w:vMerge w:val="restart"/>
            <w:tcBorders>
              <w:top w:val="nil"/>
              <w:left w:val="single" w:sz="4" w:space="0" w:color="auto"/>
              <w:right w:val="single" w:sz="4" w:space="0" w:color="auto"/>
            </w:tcBorders>
          </w:tcPr>
          <w:p w14:paraId="4496A319" w14:textId="77777777" w:rsidR="004727B2" w:rsidRPr="00640932" w:rsidRDefault="004727B2" w:rsidP="004727B2">
            <w:pPr>
              <w:keepNext/>
              <w:keepLines/>
              <w:spacing w:after="0"/>
              <w:rPr>
                <w:rFonts w:ascii="Arial" w:hAnsi="Arial"/>
                <w:sz w:val="18"/>
                <w:lang w:eastAsia="zh-CN"/>
              </w:rPr>
            </w:pPr>
            <w:r w:rsidRPr="00640932">
              <w:rPr>
                <w:rFonts w:ascii="Arial" w:hAnsi="Arial"/>
                <w:sz w:val="18"/>
              </w:rPr>
              <w:t>Support of Type II codebook</w:t>
            </w:r>
          </w:p>
          <w:p w14:paraId="076DC96C" w14:textId="61FBCD26" w:rsidR="004727B2" w:rsidRPr="00F65411" w:rsidRDefault="004727B2" w:rsidP="004727B2">
            <w:pPr>
              <w:pStyle w:val="TAL"/>
            </w:pPr>
            <w:r w:rsidRPr="00640932">
              <w:t>(</w:t>
            </w:r>
            <w:r w:rsidRPr="00640932">
              <w:rPr>
                <w:i/>
                <w:iCs/>
              </w:rPr>
              <w:t xml:space="preserve">CodebookParameters </w:t>
            </w:r>
            <w:r w:rsidRPr="00640932">
              <w:rPr>
                <w:iCs/>
              </w:rPr>
              <w:t>contains</w:t>
            </w:r>
            <w:r w:rsidRPr="00640932">
              <w:rPr>
                <w:i/>
                <w:iCs/>
              </w:rPr>
              <w:t xml:space="preserve"> type2, supportedCSI-RS-ResourceList, parameterLx, amplitudeScalingType, amplitudeSubsetRestriction</w:t>
            </w:r>
            <w:r w:rsidRPr="00640932">
              <w:t>)</w:t>
            </w:r>
          </w:p>
        </w:tc>
        <w:tc>
          <w:tcPr>
            <w:tcW w:w="614" w:type="pct"/>
            <w:tcBorders>
              <w:top w:val="single" w:sz="4" w:space="0" w:color="auto"/>
              <w:left w:val="single" w:sz="4" w:space="0" w:color="auto"/>
              <w:bottom w:val="single" w:sz="4" w:space="0" w:color="auto"/>
              <w:right w:val="single" w:sz="4" w:space="0" w:color="auto"/>
            </w:tcBorders>
          </w:tcPr>
          <w:p w14:paraId="19D4E577" w14:textId="13FA0732" w:rsidR="004727B2" w:rsidRPr="00952FA1" w:rsidRDefault="004727B2" w:rsidP="004727B2">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773C6AC" w14:textId="79F2BB37"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0513B4" w14:textId="77777777" w:rsidR="004727B2" w:rsidRPr="00640932" w:rsidRDefault="004727B2" w:rsidP="004727B2">
            <w:pPr>
              <w:keepNext/>
              <w:keepLines/>
              <w:spacing w:after="0"/>
              <w:rPr>
                <w:rFonts w:ascii="Arial" w:hAnsi="Arial"/>
                <w:sz w:val="18"/>
              </w:rPr>
            </w:pPr>
            <w:r w:rsidRPr="00640932">
              <w:rPr>
                <w:rFonts w:ascii="Arial" w:hAnsi="Arial"/>
                <w:sz w:val="18"/>
              </w:rPr>
              <w:t>Clause 6.3.2.1.5</w:t>
            </w:r>
          </w:p>
          <w:p w14:paraId="4F99700D" w14:textId="0DD1E1CC" w:rsidR="004727B2" w:rsidRPr="00952FA1" w:rsidRDefault="004727B2" w:rsidP="004727B2">
            <w:pPr>
              <w:pStyle w:val="TAL"/>
              <w:rPr>
                <w:rFonts w:eastAsia="SimSun"/>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4C6C8C12" w14:textId="77777777" w:rsidR="004727B2" w:rsidRPr="00F65411" w:rsidRDefault="004727B2" w:rsidP="004727B2">
            <w:pPr>
              <w:pStyle w:val="TAL"/>
              <w:rPr>
                <w:lang w:val="en-US" w:eastAsia="zh-CN"/>
              </w:rPr>
            </w:pPr>
          </w:p>
        </w:tc>
      </w:tr>
      <w:tr w:rsidR="004727B2" w:rsidRPr="00C25669" w14:paraId="2FD8B019" w14:textId="77777777" w:rsidTr="000869A7">
        <w:trPr>
          <w:trHeight w:val="694"/>
        </w:trPr>
        <w:tc>
          <w:tcPr>
            <w:tcW w:w="1466" w:type="pct"/>
            <w:vMerge/>
            <w:tcBorders>
              <w:left w:val="single" w:sz="4" w:space="0" w:color="auto"/>
              <w:bottom w:val="nil"/>
              <w:right w:val="single" w:sz="4" w:space="0" w:color="auto"/>
            </w:tcBorders>
          </w:tcPr>
          <w:p w14:paraId="165F0595" w14:textId="77777777" w:rsidR="004727B2" w:rsidRPr="00F65411" w:rsidRDefault="004727B2" w:rsidP="004727B2">
            <w:pPr>
              <w:pStyle w:val="TAL"/>
            </w:pPr>
          </w:p>
        </w:tc>
        <w:tc>
          <w:tcPr>
            <w:tcW w:w="614" w:type="pct"/>
            <w:tcBorders>
              <w:top w:val="single" w:sz="4" w:space="0" w:color="auto"/>
              <w:left w:val="single" w:sz="4" w:space="0" w:color="auto"/>
              <w:bottom w:val="single" w:sz="4" w:space="0" w:color="auto"/>
              <w:right w:val="single" w:sz="4" w:space="0" w:color="auto"/>
            </w:tcBorders>
          </w:tcPr>
          <w:p w14:paraId="5665EEB5" w14:textId="47CFF6E5" w:rsidR="004727B2" w:rsidRPr="00952FA1" w:rsidRDefault="004727B2" w:rsidP="004727B2">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F837DD5" w14:textId="103F9A58"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310CBB3" w14:textId="77777777" w:rsidR="004727B2" w:rsidRPr="00640932" w:rsidRDefault="004727B2" w:rsidP="004727B2">
            <w:pPr>
              <w:keepNext/>
              <w:keepLines/>
              <w:spacing w:after="0"/>
              <w:rPr>
                <w:rFonts w:ascii="Arial" w:hAnsi="Arial"/>
              </w:rPr>
            </w:pPr>
            <w:r w:rsidRPr="00640932">
              <w:rPr>
                <w:rFonts w:ascii="Arial" w:hAnsi="Arial"/>
                <w:sz w:val="18"/>
              </w:rPr>
              <w:t>Clause 6.3.2.2.5</w:t>
            </w:r>
          </w:p>
          <w:p w14:paraId="127F1352" w14:textId="666398E5" w:rsidR="004727B2" w:rsidRPr="00952FA1" w:rsidRDefault="004727B2" w:rsidP="004727B2">
            <w:pPr>
              <w:pStyle w:val="TAL"/>
              <w:rPr>
                <w:rFonts w:eastAsia="SimSun"/>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3014FA72" w14:textId="77777777" w:rsidR="004727B2" w:rsidRPr="00F65411" w:rsidRDefault="004727B2" w:rsidP="004727B2">
            <w:pPr>
              <w:pStyle w:val="TAL"/>
              <w:rPr>
                <w:lang w:val="en-US" w:eastAsia="zh-CN"/>
              </w:rPr>
            </w:pPr>
          </w:p>
        </w:tc>
      </w:tr>
      <w:tr w:rsidR="004727B2" w:rsidRPr="00C25669" w14:paraId="5DC6B28E" w14:textId="77777777" w:rsidTr="00F31536">
        <w:trPr>
          <w:trHeight w:val="694"/>
        </w:trPr>
        <w:tc>
          <w:tcPr>
            <w:tcW w:w="1466" w:type="pct"/>
            <w:vMerge w:val="restart"/>
            <w:tcBorders>
              <w:top w:val="nil"/>
              <w:left w:val="single" w:sz="4" w:space="0" w:color="auto"/>
              <w:right w:val="single" w:sz="4" w:space="0" w:color="auto"/>
            </w:tcBorders>
          </w:tcPr>
          <w:p w14:paraId="6E91CB61" w14:textId="15ED8799" w:rsidR="004727B2" w:rsidRPr="00F65411" w:rsidRDefault="004727B2" w:rsidP="004727B2">
            <w:pPr>
              <w:pStyle w:val="TAL"/>
            </w:pPr>
            <w:r w:rsidRPr="00640932">
              <w:rPr>
                <w:rFonts w:cs="Arial" w:hint="eastAsia"/>
                <w:szCs w:val="18"/>
                <w:lang w:val="en-US" w:eastAsia="zh-CN"/>
              </w:rPr>
              <w:t>S</w:t>
            </w:r>
            <w:r w:rsidRPr="00640932">
              <w:rPr>
                <w:rFonts w:cs="Arial"/>
                <w:szCs w:val="18"/>
                <w:lang w:val="en-US" w:eastAsia="zh-CN"/>
              </w:rPr>
              <w:t>upport of Enhanced Type II codebook with at least 16 ports per CSI-RS resource(</w:t>
            </w:r>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Add-r16, maxNumberTxPortsPerResource</w:t>
            </w:r>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6A343196" w14:textId="5477BC77" w:rsidR="004727B2" w:rsidRPr="00952FA1" w:rsidRDefault="004727B2" w:rsidP="004727B2">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F5F3050" w14:textId="108610CD"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23F4DB6" w14:textId="77777777" w:rsidR="004727B2" w:rsidRPr="00640932" w:rsidRDefault="004727B2" w:rsidP="004727B2">
            <w:pPr>
              <w:keepNext/>
              <w:keepLines/>
              <w:spacing w:after="0"/>
              <w:rPr>
                <w:rFonts w:ascii="Arial" w:hAnsi="Arial"/>
                <w:sz w:val="18"/>
                <w:lang w:eastAsia="zh-CN"/>
              </w:rPr>
            </w:pPr>
            <w:r w:rsidRPr="00640932">
              <w:rPr>
                <w:rFonts w:ascii="Arial" w:hAnsi="Arial"/>
                <w:sz w:val="18"/>
                <w:lang w:eastAsia="zh-CN"/>
              </w:rPr>
              <w:t>Clause 6.3.2.1.6</w:t>
            </w:r>
          </w:p>
          <w:p w14:paraId="31CD71B0" w14:textId="5194EC4C" w:rsidR="004727B2" w:rsidRPr="00952FA1" w:rsidRDefault="004727B2" w:rsidP="004727B2">
            <w:pPr>
              <w:pStyle w:val="TAL"/>
              <w:rPr>
                <w:rFonts w:eastAsia="SimSun"/>
                <w:lang w:eastAsia="zh-CN"/>
              </w:rPr>
            </w:pPr>
            <w:r w:rsidRPr="00640932">
              <w:rPr>
                <w:rFonts w:eastAsia="SimSun"/>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318F33E5" w14:textId="77777777" w:rsidR="004727B2" w:rsidRPr="00F65411" w:rsidRDefault="004727B2" w:rsidP="004727B2">
            <w:pPr>
              <w:pStyle w:val="TAL"/>
              <w:rPr>
                <w:lang w:val="en-US" w:eastAsia="zh-CN"/>
              </w:rPr>
            </w:pPr>
          </w:p>
        </w:tc>
      </w:tr>
      <w:tr w:rsidR="004727B2" w:rsidRPr="00C25669" w14:paraId="2E8F3B0C" w14:textId="77777777" w:rsidTr="00F31536">
        <w:trPr>
          <w:trHeight w:val="694"/>
        </w:trPr>
        <w:tc>
          <w:tcPr>
            <w:tcW w:w="1466" w:type="pct"/>
            <w:vMerge/>
            <w:tcBorders>
              <w:left w:val="single" w:sz="4" w:space="0" w:color="auto"/>
              <w:bottom w:val="single" w:sz="4" w:space="0" w:color="auto"/>
              <w:right w:val="single" w:sz="4" w:space="0" w:color="auto"/>
            </w:tcBorders>
          </w:tcPr>
          <w:p w14:paraId="340B1666" w14:textId="77777777" w:rsidR="004727B2" w:rsidRPr="00F65411" w:rsidRDefault="004727B2" w:rsidP="004727B2">
            <w:pPr>
              <w:pStyle w:val="TAL"/>
            </w:pPr>
          </w:p>
        </w:tc>
        <w:tc>
          <w:tcPr>
            <w:tcW w:w="614" w:type="pct"/>
            <w:tcBorders>
              <w:top w:val="single" w:sz="4" w:space="0" w:color="auto"/>
              <w:left w:val="single" w:sz="4" w:space="0" w:color="auto"/>
              <w:bottom w:val="single" w:sz="4" w:space="0" w:color="auto"/>
              <w:right w:val="single" w:sz="4" w:space="0" w:color="auto"/>
            </w:tcBorders>
          </w:tcPr>
          <w:p w14:paraId="2867058C" w14:textId="593A0DC1" w:rsidR="004727B2" w:rsidRPr="00952FA1" w:rsidRDefault="004727B2" w:rsidP="004727B2">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34C9212" w14:textId="232E9668"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D4CDFD5" w14:textId="77777777" w:rsidR="004727B2" w:rsidRPr="00640932" w:rsidRDefault="004727B2" w:rsidP="004727B2">
            <w:pPr>
              <w:keepNext/>
              <w:keepLines/>
              <w:spacing w:after="0"/>
              <w:rPr>
                <w:rFonts w:ascii="Arial" w:eastAsia="SimSun" w:hAnsi="Arial"/>
                <w:sz w:val="18"/>
                <w:lang w:val="en-US" w:eastAsia="zh-CN"/>
              </w:rPr>
            </w:pPr>
            <w:r w:rsidRPr="00640932">
              <w:rPr>
                <w:rFonts w:ascii="Arial" w:eastAsia="SimSun" w:hAnsi="Arial"/>
                <w:sz w:val="18"/>
                <w:lang w:val="en-US" w:eastAsia="zh-CN"/>
              </w:rPr>
              <w:t>Cla</w:t>
            </w:r>
            <w:r>
              <w:rPr>
                <w:rFonts w:ascii="Arial" w:eastAsia="SimSun" w:hAnsi="Arial"/>
                <w:sz w:val="18"/>
                <w:lang w:val="en-US" w:eastAsia="zh-CN"/>
              </w:rPr>
              <w:t>u</w:t>
            </w:r>
            <w:r w:rsidRPr="00640932">
              <w:rPr>
                <w:rFonts w:ascii="Arial" w:eastAsia="SimSun" w:hAnsi="Arial"/>
                <w:sz w:val="18"/>
                <w:lang w:val="en-US" w:eastAsia="zh-CN"/>
              </w:rPr>
              <w:t>se 6.3.2.2.6</w:t>
            </w:r>
          </w:p>
          <w:p w14:paraId="7B8C7794" w14:textId="1933D63B" w:rsidR="004727B2" w:rsidRPr="00952FA1" w:rsidRDefault="004727B2" w:rsidP="004727B2">
            <w:pPr>
              <w:pStyle w:val="TAL"/>
              <w:rPr>
                <w:rFonts w:eastAsia="SimSun"/>
                <w:lang w:eastAsia="zh-CN"/>
              </w:rPr>
            </w:pPr>
            <w:r w:rsidRPr="00640932">
              <w:rPr>
                <w:rFonts w:eastAsia="SimSun"/>
                <w:lang w:val="en-US" w:eastAsia="zh-CN"/>
              </w:rPr>
              <w:t>Cla</w:t>
            </w:r>
            <w:r>
              <w:rPr>
                <w:rFonts w:eastAsia="SimSun"/>
                <w:lang w:val="en-US" w:eastAsia="zh-CN"/>
              </w:rPr>
              <w:t>u</w:t>
            </w:r>
            <w:r w:rsidRPr="00640932">
              <w:rPr>
                <w:rFonts w:eastAsia="SimSun"/>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56D46E10" w14:textId="77777777" w:rsidR="004727B2" w:rsidRPr="00F65411" w:rsidRDefault="004727B2" w:rsidP="004727B2">
            <w:pPr>
              <w:pStyle w:val="TAL"/>
              <w:rPr>
                <w:lang w:val="en-US" w:eastAsia="zh-CN"/>
              </w:rPr>
            </w:pPr>
          </w:p>
        </w:tc>
      </w:tr>
    </w:tbl>
    <w:p w14:paraId="1867D167" w14:textId="77777777" w:rsidR="00E04E2A" w:rsidRPr="00401CAC" w:rsidRDefault="00E04E2A" w:rsidP="00B17620">
      <w:pPr>
        <w:rPr>
          <w:lang w:val="en-US"/>
        </w:rPr>
      </w:pPr>
    </w:p>
    <w:p w14:paraId="0BEFEFC6" w14:textId="45AE15E3"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004727B2">
        <w:t>Void</w:t>
      </w:r>
    </w:p>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pPr>
            <w:r w:rsidRPr="00401CAC">
              <w:rPr>
                <w:rFonts w:ascii="Arial" w:hAnsi="Arial"/>
                <w:sz w:val="18"/>
              </w:rPr>
              <w:t xml:space="preserve">NOTE 1: </w:t>
            </w:r>
            <w:r w:rsidRPr="00401CAC">
              <w:rPr>
                <w:rFonts w:ascii="Arial"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pPr>
            <w:r w:rsidRPr="00401CAC">
              <w:rPr>
                <w:rFonts w:ascii="Arial" w:hAnsi="Arial"/>
                <w:sz w:val="18"/>
              </w:rPr>
              <w:t xml:space="preserve">NOTE 2: </w:t>
            </w:r>
            <w:r w:rsidRPr="00401CAC">
              <w:rPr>
                <w:rFonts w:ascii="Arial"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790697">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790697">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790697">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790697">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790697">
            <w:pPr>
              <w:pStyle w:val="TAH"/>
              <w:rPr>
                <w:lang w:eastAsia="ko-KR"/>
              </w:rPr>
            </w:pPr>
            <w:r w:rsidRPr="00C25669">
              <w:rPr>
                <w:lang w:eastAsia="ko-KR"/>
              </w:rPr>
              <w:t>Applicability notes</w:t>
            </w:r>
          </w:p>
        </w:tc>
      </w:tr>
      <w:tr w:rsidR="00A3790A" w:rsidRPr="00C25669" w14:paraId="0B03FDEF" w14:textId="77777777" w:rsidTr="00790697">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790697">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790697">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790697">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790697">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790697">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790697">
            <w:pPr>
              <w:pStyle w:val="TAL"/>
              <w:rPr>
                <w:lang w:val="en-US" w:eastAsia="zh-CN"/>
              </w:rPr>
            </w:pPr>
          </w:p>
        </w:tc>
      </w:tr>
      <w:tr w:rsidR="00A3790A" w:rsidRPr="00C25669" w14:paraId="64D070C3"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790697">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790697">
            <w:pPr>
              <w:pStyle w:val="TAL"/>
              <w:rPr>
                <w:lang w:val="en-US" w:eastAsia="zh-CN"/>
              </w:rPr>
            </w:pPr>
          </w:p>
        </w:tc>
      </w:tr>
      <w:tr w:rsidR="00A3790A" w:rsidRPr="00C25669" w14:paraId="1582AE95"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790697">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790697">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790697">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790697">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790697">
            <w:pPr>
              <w:pStyle w:val="TAL"/>
              <w:rPr>
                <w:lang w:val="en-US" w:eastAsia="zh-CN"/>
              </w:rPr>
            </w:pPr>
          </w:p>
        </w:tc>
      </w:tr>
      <w:tr w:rsidR="00A3790A" w:rsidRPr="00C25669" w14:paraId="7274A7C2"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790697">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790697">
            <w:pPr>
              <w:pStyle w:val="TAL"/>
              <w:rPr>
                <w:lang w:val="en-US" w:eastAsia="zh-CN"/>
              </w:rPr>
            </w:pPr>
          </w:p>
        </w:tc>
      </w:tr>
      <w:tr w:rsidR="00A3790A" w:rsidRPr="00C25669" w14:paraId="20704B1A" w14:textId="77777777" w:rsidTr="00790697">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790697">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790697">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790697">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790697">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790697">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790697">
            <w:pPr>
              <w:pStyle w:val="TAL"/>
              <w:rPr>
                <w:lang w:val="en-US" w:eastAsia="zh-CN"/>
              </w:rPr>
            </w:pPr>
          </w:p>
        </w:tc>
      </w:tr>
      <w:tr w:rsidR="00A3790A" w:rsidRPr="00C25669" w14:paraId="03E71213"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790697">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790697">
            <w:pPr>
              <w:pStyle w:val="TAL"/>
              <w:rPr>
                <w:lang w:val="en-US" w:eastAsia="zh-CN"/>
              </w:rPr>
            </w:pPr>
          </w:p>
        </w:tc>
      </w:tr>
      <w:tr w:rsidR="00A3790A" w:rsidRPr="00C25669" w14:paraId="03B00599"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790697">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790697">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790697">
            <w:pPr>
              <w:pStyle w:val="TAL"/>
              <w:rPr>
                <w:lang w:val="en-US" w:eastAsia="zh-CN"/>
              </w:rPr>
            </w:pPr>
          </w:p>
        </w:tc>
      </w:tr>
      <w:tr w:rsidR="00A3790A" w:rsidRPr="00C25669" w14:paraId="14573358"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790697">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790697">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790697">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790697">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790697">
            <w:pPr>
              <w:pStyle w:val="TAL"/>
              <w:rPr>
                <w:lang w:val="en-US" w:eastAsia="zh-CN"/>
              </w:rPr>
            </w:pPr>
          </w:p>
        </w:tc>
      </w:tr>
      <w:tr w:rsidR="00A3790A" w:rsidRPr="00C25669" w14:paraId="08046C0C"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790697">
            <w:pPr>
              <w:pStyle w:val="TAL"/>
              <w:rPr>
                <w:lang w:val="en-US" w:eastAsia="zh-CN"/>
              </w:rPr>
            </w:pPr>
          </w:p>
        </w:tc>
      </w:tr>
      <w:tr w:rsidR="00A3790A" w:rsidRPr="00C25669" w14:paraId="7A119941"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790697">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790697">
            <w:pPr>
              <w:pStyle w:val="TAL"/>
              <w:rPr>
                <w:lang w:val="en-US" w:eastAsia="zh-CN"/>
              </w:rPr>
            </w:pPr>
          </w:p>
        </w:tc>
      </w:tr>
      <w:tr w:rsidR="00A3790A" w:rsidRPr="00C25669" w14:paraId="4DB07FC7" w14:textId="77777777" w:rsidTr="00790697">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790697">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215C7E"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215C7E" w:rsidRPr="00C25669" w:rsidRDefault="00215C7E"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215C7E" w:rsidRPr="00C25669" w:rsidRDefault="00215C7E"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215C7E" w:rsidRPr="00C25669" w:rsidRDefault="00215C7E" w:rsidP="00833BE6">
            <w:pPr>
              <w:pStyle w:val="TAC"/>
              <w:rPr>
                <w:rFonts w:eastAsia="SimSun"/>
              </w:rPr>
            </w:pPr>
            <w:r w:rsidRPr="00C25669">
              <w:rPr>
                <w:rFonts w:eastAsia="SimSun"/>
              </w:rPr>
              <w:t>Each slot</w:t>
            </w:r>
          </w:p>
        </w:tc>
      </w:tr>
      <w:tr w:rsidR="00215C7E" w:rsidRPr="00C25669" w14:paraId="55043448" w14:textId="77777777" w:rsidTr="00833BE6">
        <w:trPr>
          <w:trHeight w:val="145"/>
          <w:jc w:val="center"/>
        </w:trPr>
        <w:tc>
          <w:tcPr>
            <w:tcW w:w="1015" w:type="pct"/>
            <w:gridSpan w:val="2"/>
            <w:vMerge/>
            <w:shd w:val="clear" w:color="auto" w:fill="auto"/>
            <w:vAlign w:val="center"/>
          </w:tcPr>
          <w:p w14:paraId="0157A8DD"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215C7E" w:rsidRPr="00C25669" w:rsidRDefault="00215C7E"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215C7E" w:rsidRPr="00C25669" w:rsidRDefault="00215C7E" w:rsidP="00833BE6">
            <w:pPr>
              <w:pStyle w:val="TAC"/>
              <w:rPr>
                <w:rFonts w:eastAsia="SimSun"/>
                <w:lang w:eastAsia="zh-CN"/>
              </w:rPr>
            </w:pPr>
            <w:r w:rsidRPr="00C25669">
              <w:rPr>
                <w:rFonts w:eastAsia="SimSun"/>
                <w:lang w:eastAsia="zh-CN"/>
              </w:rPr>
              <w:t>0,1</w:t>
            </w:r>
          </w:p>
        </w:tc>
      </w:tr>
      <w:tr w:rsidR="00215C7E" w:rsidRPr="00C25669" w14:paraId="553295A4" w14:textId="77777777" w:rsidTr="00833BE6">
        <w:trPr>
          <w:trHeight w:val="145"/>
          <w:jc w:val="center"/>
        </w:trPr>
        <w:tc>
          <w:tcPr>
            <w:tcW w:w="1015" w:type="pct"/>
            <w:gridSpan w:val="2"/>
            <w:vMerge/>
            <w:shd w:val="clear" w:color="auto" w:fill="auto"/>
            <w:vAlign w:val="center"/>
          </w:tcPr>
          <w:p w14:paraId="1D568AFF"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215C7E" w:rsidRPr="00C25669" w:rsidRDefault="00215C7E"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215C7E" w:rsidRPr="00C25669" w:rsidRDefault="00215C7E"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215C7E" w:rsidRPr="00C25669" w14:paraId="1AAB1735" w14:textId="77777777" w:rsidTr="00833BE6">
        <w:trPr>
          <w:trHeight w:val="145"/>
          <w:jc w:val="center"/>
        </w:trPr>
        <w:tc>
          <w:tcPr>
            <w:tcW w:w="1015" w:type="pct"/>
            <w:gridSpan w:val="2"/>
            <w:vMerge/>
            <w:shd w:val="clear" w:color="auto" w:fill="auto"/>
            <w:vAlign w:val="center"/>
          </w:tcPr>
          <w:p w14:paraId="10A39457"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215C7E" w:rsidRPr="00C25669" w:rsidRDefault="00215C7E"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215C7E" w:rsidRPr="00C25669" w:rsidRDefault="00215C7E" w:rsidP="00833BE6">
            <w:pPr>
              <w:pStyle w:val="TAC"/>
              <w:rPr>
                <w:rFonts w:eastAsia="SimSun"/>
                <w:lang w:eastAsia="zh-CN"/>
              </w:rPr>
            </w:pPr>
            <w:r w:rsidRPr="00C25669">
              <w:rPr>
                <w:rFonts w:eastAsia="SimSun"/>
                <w:lang w:eastAsia="zh-CN"/>
              </w:rPr>
              <w:t>1_1</w:t>
            </w:r>
          </w:p>
        </w:tc>
      </w:tr>
      <w:tr w:rsidR="00215C7E" w:rsidRPr="00C25669" w14:paraId="3D3A605A" w14:textId="77777777" w:rsidTr="00833BE6">
        <w:trPr>
          <w:trHeight w:val="145"/>
          <w:jc w:val="center"/>
        </w:trPr>
        <w:tc>
          <w:tcPr>
            <w:tcW w:w="1015" w:type="pct"/>
            <w:gridSpan w:val="2"/>
            <w:vMerge/>
            <w:shd w:val="clear" w:color="auto" w:fill="auto"/>
            <w:vAlign w:val="center"/>
          </w:tcPr>
          <w:p w14:paraId="30A607AC"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215C7E" w:rsidRPr="00C25669" w:rsidRDefault="00215C7E"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215C7E" w:rsidRPr="00C25669" w:rsidRDefault="00215C7E" w:rsidP="00833BE6">
            <w:pPr>
              <w:pStyle w:val="TAC"/>
              <w:rPr>
                <w:rFonts w:eastAsia="SimSun"/>
                <w:lang w:eastAsia="zh-CN"/>
              </w:rPr>
            </w:pPr>
            <w:r w:rsidRPr="00C25669">
              <w:rPr>
                <w:rFonts w:eastAsia="SimSun"/>
              </w:rPr>
              <w:t>TCI state #1</w:t>
            </w:r>
          </w:p>
        </w:tc>
      </w:tr>
      <w:tr w:rsidR="00215C7E" w:rsidRPr="00C25669" w14:paraId="2BBACC44" w14:textId="77777777" w:rsidTr="00833BE6">
        <w:trPr>
          <w:trHeight w:val="145"/>
          <w:jc w:val="center"/>
        </w:trPr>
        <w:tc>
          <w:tcPr>
            <w:tcW w:w="1015" w:type="pct"/>
            <w:gridSpan w:val="2"/>
            <w:vMerge/>
            <w:shd w:val="clear" w:color="auto" w:fill="auto"/>
            <w:vAlign w:val="center"/>
          </w:tcPr>
          <w:p w14:paraId="7F3F29FF" w14:textId="77777777" w:rsidR="00215C7E" w:rsidRPr="00C25669" w:rsidRDefault="00215C7E" w:rsidP="00215C7E">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B0583" w14:textId="5BEE7491" w:rsidR="00215C7E" w:rsidRPr="00C25669" w:rsidRDefault="00215C7E" w:rsidP="00215C7E">
            <w:pPr>
              <w:pStyle w:val="TAL"/>
              <w:rPr>
                <w:rFonts w:eastAsia="SimSun"/>
                <w:lang w:eastAsia="zh-C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4F3F64" w14:textId="5FC1A366" w:rsidR="00215C7E" w:rsidRPr="00C25669" w:rsidRDefault="00215C7E" w:rsidP="00215C7E">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A6607D" w14:textId="77777777" w:rsidR="00215C7E" w:rsidRDefault="00215C7E" w:rsidP="00215C7E">
            <w:pPr>
              <w:pStyle w:val="TAC"/>
            </w:pPr>
            <w:r w:rsidRPr="009D0015">
              <w:t>Multi-path fading propagation conditions</w:t>
            </w:r>
            <w:r>
              <w:t>:</w:t>
            </w:r>
          </w:p>
          <w:p w14:paraId="63D06C7B" w14:textId="77777777" w:rsidR="00215C7E" w:rsidRPr="00921F43" w:rsidRDefault="00215C7E" w:rsidP="00215C7E">
            <w:pPr>
              <w:pStyle w:val="TAC"/>
            </w:pPr>
            <w:r w:rsidRPr="00921F43">
              <w:t>Single Panel Type I, Random per slot with equal probability of each applicable i1, i2 combination, and with REG bundling granularity for number of Tx larger than 1</w:t>
            </w:r>
          </w:p>
          <w:p w14:paraId="4DDE990D" w14:textId="77777777" w:rsidR="00215C7E" w:rsidRPr="00921F43" w:rsidRDefault="00215C7E" w:rsidP="00215C7E">
            <w:pPr>
              <w:pStyle w:val="TAC"/>
            </w:pPr>
          </w:p>
          <w:p w14:paraId="6FA276EA" w14:textId="77777777" w:rsidR="00215C7E" w:rsidRDefault="00215C7E" w:rsidP="00215C7E">
            <w:pPr>
              <w:pStyle w:val="TAC"/>
            </w:pPr>
            <w:r w:rsidRPr="009D0015">
              <w:t>Static propagation conditions</w:t>
            </w:r>
            <w:r>
              <w:t>:</w:t>
            </w:r>
          </w:p>
          <w:p w14:paraId="5F3FC022" w14:textId="46B8DE20" w:rsidR="00215C7E" w:rsidRPr="00C25669" w:rsidRDefault="00215C7E" w:rsidP="00215C7E">
            <w:pPr>
              <w:pStyle w:val="TAC"/>
              <w:rPr>
                <w:rFonts w:eastAsia="SimSun"/>
              </w:rPr>
            </w:pPr>
            <w:r w:rsidRPr="00921F43">
              <w:t xml:space="preserve">Single Panel Type I, Random precoder chosen from precoder index 0 </w:t>
            </w:r>
            <w:r>
              <w:t>and</w:t>
            </w:r>
            <w:r w:rsidRPr="00921F43">
              <w:t xml:space="preserve"> 2, selection updated per slot</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2F195D"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2F195D" w:rsidRPr="00C25669" w:rsidRDefault="002F195D"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2F195D" w:rsidRPr="00C25669" w:rsidRDefault="002F195D"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2F195D" w:rsidRPr="00C25669" w:rsidRDefault="002F195D" w:rsidP="00833BE6">
            <w:pPr>
              <w:pStyle w:val="TAC"/>
              <w:rPr>
                <w:rFonts w:eastAsia="SimSun"/>
              </w:rPr>
            </w:pPr>
          </w:p>
        </w:tc>
        <w:tc>
          <w:tcPr>
            <w:tcW w:w="1325" w:type="pct"/>
            <w:shd w:val="clear" w:color="auto" w:fill="auto"/>
            <w:vAlign w:val="center"/>
          </w:tcPr>
          <w:p w14:paraId="2F71E030" w14:textId="77777777" w:rsidR="002F195D" w:rsidRPr="00C25669" w:rsidRDefault="002F195D" w:rsidP="00833BE6">
            <w:pPr>
              <w:pStyle w:val="TAC"/>
              <w:rPr>
                <w:rFonts w:eastAsia="SimSun"/>
                <w:lang w:eastAsia="zh-CN"/>
              </w:rPr>
            </w:pPr>
            <w:r w:rsidRPr="00C25669">
              <w:rPr>
                <w:rFonts w:eastAsia="SimSun"/>
                <w:lang w:eastAsia="zh-CN"/>
              </w:rPr>
              <w:t>Type A</w:t>
            </w:r>
          </w:p>
        </w:tc>
      </w:tr>
      <w:tr w:rsidR="002F195D" w:rsidRPr="00C25669" w14:paraId="4E99C0F2" w14:textId="77777777" w:rsidTr="00833BE6">
        <w:trPr>
          <w:trHeight w:val="145"/>
          <w:jc w:val="center"/>
        </w:trPr>
        <w:tc>
          <w:tcPr>
            <w:tcW w:w="1015" w:type="pct"/>
            <w:gridSpan w:val="2"/>
            <w:vMerge/>
            <w:shd w:val="clear" w:color="auto" w:fill="auto"/>
            <w:vAlign w:val="center"/>
          </w:tcPr>
          <w:p w14:paraId="5D8277B2" w14:textId="77777777" w:rsidR="002F195D" w:rsidRPr="00C25669" w:rsidRDefault="002F195D" w:rsidP="00833BE6">
            <w:pPr>
              <w:pStyle w:val="TAL"/>
              <w:rPr>
                <w:rFonts w:eastAsia="SimSun"/>
              </w:rPr>
            </w:pPr>
          </w:p>
        </w:tc>
        <w:tc>
          <w:tcPr>
            <w:tcW w:w="1996" w:type="pct"/>
            <w:gridSpan w:val="3"/>
            <w:shd w:val="clear" w:color="auto" w:fill="auto"/>
            <w:vAlign w:val="center"/>
          </w:tcPr>
          <w:p w14:paraId="7136DB5A" w14:textId="77777777" w:rsidR="002F195D" w:rsidRPr="00C25669" w:rsidRDefault="002F195D"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2F195D" w:rsidRPr="00C25669" w:rsidRDefault="002F195D" w:rsidP="00833BE6">
            <w:pPr>
              <w:pStyle w:val="TAC"/>
              <w:rPr>
                <w:rFonts w:eastAsia="SimSun"/>
              </w:rPr>
            </w:pPr>
          </w:p>
        </w:tc>
        <w:tc>
          <w:tcPr>
            <w:tcW w:w="1325" w:type="pct"/>
            <w:shd w:val="clear" w:color="auto" w:fill="auto"/>
            <w:vAlign w:val="center"/>
          </w:tcPr>
          <w:p w14:paraId="27D26C84" w14:textId="77777777" w:rsidR="002F195D" w:rsidRPr="00C25669" w:rsidRDefault="002F195D" w:rsidP="00833BE6">
            <w:pPr>
              <w:pStyle w:val="TAC"/>
              <w:rPr>
                <w:rFonts w:eastAsia="SimSun"/>
                <w:lang w:eastAsia="zh-CN"/>
              </w:rPr>
            </w:pPr>
            <w:r w:rsidRPr="00C25669">
              <w:rPr>
                <w:rFonts w:eastAsia="SimSun"/>
                <w:lang w:eastAsia="zh-CN"/>
              </w:rPr>
              <w:t>0</w:t>
            </w:r>
          </w:p>
        </w:tc>
      </w:tr>
      <w:tr w:rsidR="002F195D" w:rsidRPr="00C25669" w14:paraId="09DEBF1D" w14:textId="77777777" w:rsidTr="00833BE6">
        <w:trPr>
          <w:trHeight w:val="145"/>
          <w:jc w:val="center"/>
        </w:trPr>
        <w:tc>
          <w:tcPr>
            <w:tcW w:w="1015" w:type="pct"/>
            <w:gridSpan w:val="2"/>
            <w:vMerge/>
            <w:shd w:val="clear" w:color="auto" w:fill="auto"/>
            <w:vAlign w:val="center"/>
          </w:tcPr>
          <w:p w14:paraId="7B8BD835" w14:textId="77777777" w:rsidR="002F195D" w:rsidRPr="00C25669" w:rsidRDefault="002F195D" w:rsidP="00833BE6">
            <w:pPr>
              <w:pStyle w:val="TAL"/>
              <w:rPr>
                <w:rFonts w:eastAsia="SimSun"/>
              </w:rPr>
            </w:pPr>
          </w:p>
        </w:tc>
        <w:tc>
          <w:tcPr>
            <w:tcW w:w="1996" w:type="pct"/>
            <w:gridSpan w:val="3"/>
            <w:shd w:val="clear" w:color="auto" w:fill="auto"/>
            <w:vAlign w:val="center"/>
          </w:tcPr>
          <w:p w14:paraId="3EF2505B" w14:textId="77777777" w:rsidR="002F195D" w:rsidRPr="00C25669" w:rsidRDefault="002F195D"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2F195D" w:rsidRPr="00C25669" w:rsidRDefault="002F195D" w:rsidP="00833BE6">
            <w:pPr>
              <w:pStyle w:val="TAC"/>
              <w:rPr>
                <w:rFonts w:eastAsia="SimSun"/>
              </w:rPr>
            </w:pPr>
          </w:p>
        </w:tc>
        <w:tc>
          <w:tcPr>
            <w:tcW w:w="1325" w:type="pct"/>
            <w:shd w:val="clear" w:color="auto" w:fill="auto"/>
            <w:vAlign w:val="center"/>
          </w:tcPr>
          <w:p w14:paraId="632B295D"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11629E8D" w14:textId="77777777" w:rsidTr="00833BE6">
        <w:trPr>
          <w:trHeight w:val="145"/>
          <w:jc w:val="center"/>
        </w:trPr>
        <w:tc>
          <w:tcPr>
            <w:tcW w:w="1015" w:type="pct"/>
            <w:gridSpan w:val="2"/>
            <w:vMerge/>
            <w:shd w:val="clear" w:color="auto" w:fill="auto"/>
            <w:vAlign w:val="center"/>
          </w:tcPr>
          <w:p w14:paraId="41566558" w14:textId="77777777" w:rsidR="002F195D" w:rsidRPr="00C25669" w:rsidRDefault="002F195D" w:rsidP="00833BE6">
            <w:pPr>
              <w:pStyle w:val="TAL"/>
              <w:rPr>
                <w:rFonts w:eastAsia="SimSun"/>
              </w:rPr>
            </w:pPr>
          </w:p>
        </w:tc>
        <w:tc>
          <w:tcPr>
            <w:tcW w:w="1996" w:type="pct"/>
            <w:gridSpan w:val="3"/>
            <w:shd w:val="clear" w:color="auto" w:fill="auto"/>
            <w:vAlign w:val="center"/>
          </w:tcPr>
          <w:p w14:paraId="2A7AC872" w14:textId="77777777" w:rsidR="002F195D" w:rsidRPr="00C25669" w:rsidRDefault="002F195D"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2F195D" w:rsidRPr="00C25669" w:rsidRDefault="002F195D" w:rsidP="00833BE6">
            <w:pPr>
              <w:pStyle w:val="TAC"/>
              <w:rPr>
                <w:rFonts w:eastAsia="SimSun"/>
              </w:rPr>
            </w:pPr>
          </w:p>
        </w:tc>
        <w:tc>
          <w:tcPr>
            <w:tcW w:w="1325" w:type="pct"/>
            <w:shd w:val="clear" w:color="auto" w:fill="auto"/>
            <w:vAlign w:val="center"/>
          </w:tcPr>
          <w:p w14:paraId="1D9C5481" w14:textId="77777777" w:rsidR="002F195D" w:rsidRPr="00C25669" w:rsidRDefault="002F195D" w:rsidP="00833BE6">
            <w:pPr>
              <w:pStyle w:val="TAC"/>
              <w:rPr>
                <w:rFonts w:eastAsia="SimSun"/>
                <w:lang w:eastAsia="zh-CN"/>
              </w:rPr>
            </w:pPr>
            <w:r w:rsidRPr="00C25669">
              <w:rPr>
                <w:rFonts w:eastAsia="SimSun"/>
                <w:lang w:eastAsia="zh-CN"/>
              </w:rPr>
              <w:t>12</w:t>
            </w:r>
          </w:p>
        </w:tc>
      </w:tr>
      <w:tr w:rsidR="002F195D" w:rsidRPr="00C25669" w14:paraId="07DB47D1" w14:textId="77777777" w:rsidTr="00833BE6">
        <w:trPr>
          <w:trHeight w:val="145"/>
          <w:jc w:val="center"/>
        </w:trPr>
        <w:tc>
          <w:tcPr>
            <w:tcW w:w="1015" w:type="pct"/>
            <w:gridSpan w:val="2"/>
            <w:vMerge/>
            <w:shd w:val="clear" w:color="auto" w:fill="auto"/>
            <w:vAlign w:val="center"/>
          </w:tcPr>
          <w:p w14:paraId="0F6937DB" w14:textId="77777777" w:rsidR="002F195D" w:rsidRPr="00C25669" w:rsidRDefault="002F195D" w:rsidP="00833BE6">
            <w:pPr>
              <w:pStyle w:val="TAL"/>
              <w:rPr>
                <w:rFonts w:eastAsia="SimSun"/>
              </w:rPr>
            </w:pPr>
          </w:p>
        </w:tc>
        <w:tc>
          <w:tcPr>
            <w:tcW w:w="1996" w:type="pct"/>
            <w:gridSpan w:val="3"/>
            <w:shd w:val="clear" w:color="auto" w:fill="auto"/>
            <w:vAlign w:val="center"/>
          </w:tcPr>
          <w:p w14:paraId="52907B9D" w14:textId="77777777" w:rsidR="002F195D" w:rsidRPr="00C25669" w:rsidRDefault="002F195D"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2F195D" w:rsidRPr="00C25669" w:rsidRDefault="002F195D" w:rsidP="00833BE6">
            <w:pPr>
              <w:pStyle w:val="TAC"/>
              <w:rPr>
                <w:rFonts w:eastAsia="SimSun"/>
              </w:rPr>
            </w:pPr>
          </w:p>
        </w:tc>
        <w:tc>
          <w:tcPr>
            <w:tcW w:w="1325" w:type="pct"/>
            <w:shd w:val="clear" w:color="auto" w:fill="auto"/>
            <w:vAlign w:val="center"/>
          </w:tcPr>
          <w:p w14:paraId="214C5165" w14:textId="77777777" w:rsidR="002F195D" w:rsidRPr="00C25669" w:rsidRDefault="002F195D" w:rsidP="00833BE6">
            <w:pPr>
              <w:pStyle w:val="TAC"/>
              <w:rPr>
                <w:rFonts w:eastAsia="SimSun"/>
                <w:lang w:eastAsia="zh-CN"/>
              </w:rPr>
            </w:pPr>
            <w:r w:rsidRPr="00C25669">
              <w:rPr>
                <w:rFonts w:eastAsia="SimSun"/>
                <w:lang w:eastAsia="zh-CN"/>
              </w:rPr>
              <w:t>1</w:t>
            </w:r>
          </w:p>
        </w:tc>
      </w:tr>
      <w:tr w:rsidR="002F195D" w:rsidRPr="00C25669" w14:paraId="471D0873" w14:textId="77777777" w:rsidTr="00833BE6">
        <w:trPr>
          <w:trHeight w:val="145"/>
          <w:jc w:val="center"/>
        </w:trPr>
        <w:tc>
          <w:tcPr>
            <w:tcW w:w="1015" w:type="pct"/>
            <w:gridSpan w:val="2"/>
            <w:vMerge/>
            <w:shd w:val="clear" w:color="auto" w:fill="auto"/>
            <w:vAlign w:val="center"/>
          </w:tcPr>
          <w:p w14:paraId="025ED247" w14:textId="77777777" w:rsidR="002F195D" w:rsidRPr="00C25669" w:rsidRDefault="002F195D" w:rsidP="00833BE6">
            <w:pPr>
              <w:pStyle w:val="TAL"/>
              <w:rPr>
                <w:rFonts w:eastAsia="SimSun"/>
              </w:rPr>
            </w:pPr>
          </w:p>
        </w:tc>
        <w:tc>
          <w:tcPr>
            <w:tcW w:w="1996" w:type="pct"/>
            <w:gridSpan w:val="3"/>
            <w:shd w:val="clear" w:color="auto" w:fill="auto"/>
            <w:vAlign w:val="center"/>
          </w:tcPr>
          <w:p w14:paraId="0AB5ADDC" w14:textId="77777777" w:rsidR="002F195D" w:rsidRPr="00C25669" w:rsidRDefault="002F195D"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2F195D" w:rsidRPr="00C25669" w:rsidRDefault="002F195D" w:rsidP="00833BE6">
            <w:pPr>
              <w:pStyle w:val="TAC"/>
              <w:rPr>
                <w:rFonts w:eastAsia="SimSun"/>
              </w:rPr>
            </w:pPr>
          </w:p>
        </w:tc>
        <w:tc>
          <w:tcPr>
            <w:tcW w:w="1325" w:type="pct"/>
            <w:shd w:val="clear" w:color="auto" w:fill="auto"/>
            <w:vAlign w:val="center"/>
          </w:tcPr>
          <w:p w14:paraId="6030B1AC" w14:textId="77777777" w:rsidR="002F195D" w:rsidRPr="00C25669" w:rsidRDefault="002F195D" w:rsidP="00833BE6">
            <w:pPr>
              <w:pStyle w:val="TAC"/>
              <w:rPr>
                <w:rFonts w:eastAsia="SimSun"/>
                <w:lang w:eastAsia="zh-CN"/>
              </w:rPr>
            </w:pPr>
            <w:r w:rsidRPr="00C25669">
              <w:rPr>
                <w:rFonts w:eastAsia="SimSun"/>
                <w:lang w:eastAsia="zh-CN"/>
              </w:rPr>
              <w:t>Static</w:t>
            </w:r>
          </w:p>
        </w:tc>
      </w:tr>
      <w:tr w:rsidR="002F195D" w:rsidRPr="00C25669" w14:paraId="33713B0D" w14:textId="77777777" w:rsidTr="00833BE6">
        <w:trPr>
          <w:trHeight w:val="145"/>
          <w:jc w:val="center"/>
        </w:trPr>
        <w:tc>
          <w:tcPr>
            <w:tcW w:w="1015" w:type="pct"/>
            <w:gridSpan w:val="2"/>
            <w:vMerge/>
            <w:shd w:val="clear" w:color="auto" w:fill="auto"/>
            <w:vAlign w:val="center"/>
          </w:tcPr>
          <w:p w14:paraId="3FD9EC02" w14:textId="77777777" w:rsidR="002F195D" w:rsidRPr="00C25669" w:rsidRDefault="002F195D" w:rsidP="00833BE6">
            <w:pPr>
              <w:pStyle w:val="TAL"/>
              <w:rPr>
                <w:rFonts w:eastAsia="SimSun"/>
              </w:rPr>
            </w:pPr>
          </w:p>
        </w:tc>
        <w:tc>
          <w:tcPr>
            <w:tcW w:w="1996" w:type="pct"/>
            <w:gridSpan w:val="3"/>
            <w:shd w:val="clear" w:color="auto" w:fill="auto"/>
            <w:vAlign w:val="center"/>
          </w:tcPr>
          <w:p w14:paraId="263FE677" w14:textId="77777777" w:rsidR="002F195D" w:rsidRPr="00C25669" w:rsidRDefault="002F195D"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2F195D" w:rsidRPr="00C25669" w:rsidRDefault="002F195D" w:rsidP="00833BE6">
            <w:pPr>
              <w:pStyle w:val="TAC"/>
              <w:rPr>
                <w:rFonts w:eastAsia="SimSun"/>
              </w:rPr>
            </w:pPr>
          </w:p>
        </w:tc>
        <w:tc>
          <w:tcPr>
            <w:tcW w:w="1325" w:type="pct"/>
            <w:shd w:val="clear" w:color="auto" w:fill="auto"/>
            <w:vAlign w:val="center"/>
          </w:tcPr>
          <w:p w14:paraId="4DBF0009"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72108A02" w14:textId="77777777" w:rsidTr="00833BE6">
        <w:trPr>
          <w:trHeight w:val="145"/>
          <w:jc w:val="center"/>
        </w:trPr>
        <w:tc>
          <w:tcPr>
            <w:tcW w:w="1015" w:type="pct"/>
            <w:gridSpan w:val="2"/>
            <w:vMerge/>
            <w:shd w:val="clear" w:color="auto" w:fill="auto"/>
            <w:vAlign w:val="center"/>
          </w:tcPr>
          <w:p w14:paraId="19F33D23" w14:textId="77777777" w:rsidR="002F195D" w:rsidRPr="00C25669" w:rsidRDefault="002F195D" w:rsidP="00833BE6">
            <w:pPr>
              <w:pStyle w:val="TAL"/>
              <w:rPr>
                <w:rFonts w:eastAsia="SimSun"/>
              </w:rPr>
            </w:pPr>
          </w:p>
        </w:tc>
        <w:tc>
          <w:tcPr>
            <w:tcW w:w="1996" w:type="pct"/>
            <w:gridSpan w:val="3"/>
            <w:shd w:val="clear" w:color="auto" w:fill="auto"/>
            <w:vAlign w:val="center"/>
          </w:tcPr>
          <w:p w14:paraId="237D3245" w14:textId="77777777" w:rsidR="002F195D" w:rsidRPr="00C25669" w:rsidRDefault="002F195D"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2F195D" w:rsidRPr="00C25669" w:rsidRDefault="002F195D" w:rsidP="00833BE6">
            <w:pPr>
              <w:pStyle w:val="TAC"/>
              <w:rPr>
                <w:rFonts w:eastAsia="SimSun"/>
              </w:rPr>
            </w:pPr>
          </w:p>
        </w:tc>
        <w:tc>
          <w:tcPr>
            <w:tcW w:w="1325" w:type="pct"/>
            <w:shd w:val="clear" w:color="auto" w:fill="auto"/>
            <w:vAlign w:val="center"/>
          </w:tcPr>
          <w:p w14:paraId="7B6879AB" w14:textId="77777777" w:rsidR="002F195D" w:rsidRPr="00C25669" w:rsidRDefault="002F195D"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2F195D" w:rsidRPr="00C25669" w14:paraId="730A6A10" w14:textId="77777777" w:rsidTr="00833BE6">
        <w:trPr>
          <w:trHeight w:val="145"/>
          <w:jc w:val="center"/>
        </w:trPr>
        <w:tc>
          <w:tcPr>
            <w:tcW w:w="1015" w:type="pct"/>
            <w:gridSpan w:val="2"/>
            <w:vMerge/>
            <w:shd w:val="clear" w:color="auto" w:fill="auto"/>
            <w:vAlign w:val="center"/>
          </w:tcPr>
          <w:p w14:paraId="7F8B5659" w14:textId="77777777" w:rsidR="002F195D" w:rsidRPr="00C25669" w:rsidRDefault="002F195D" w:rsidP="00833BE6">
            <w:pPr>
              <w:pStyle w:val="TAL"/>
              <w:rPr>
                <w:rFonts w:eastAsia="SimSun"/>
              </w:rPr>
            </w:pPr>
          </w:p>
        </w:tc>
        <w:tc>
          <w:tcPr>
            <w:tcW w:w="1996" w:type="pct"/>
            <w:gridSpan w:val="3"/>
            <w:shd w:val="clear" w:color="auto" w:fill="auto"/>
            <w:vAlign w:val="center"/>
          </w:tcPr>
          <w:p w14:paraId="1F7C9CA1" w14:textId="77777777" w:rsidR="002F195D" w:rsidRPr="00C25669" w:rsidRDefault="002F195D"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2F195D" w:rsidRPr="00C25669" w:rsidRDefault="002F195D" w:rsidP="00833BE6">
            <w:pPr>
              <w:pStyle w:val="TAC"/>
              <w:rPr>
                <w:rFonts w:eastAsia="SimSun"/>
              </w:rPr>
            </w:pPr>
          </w:p>
        </w:tc>
        <w:tc>
          <w:tcPr>
            <w:tcW w:w="1325" w:type="pct"/>
            <w:shd w:val="clear" w:color="auto" w:fill="auto"/>
            <w:vAlign w:val="center"/>
          </w:tcPr>
          <w:p w14:paraId="0D3CDD82" w14:textId="77777777" w:rsidR="002F195D" w:rsidRPr="00C25669" w:rsidRDefault="002F195D" w:rsidP="00833BE6">
            <w:pPr>
              <w:pStyle w:val="TAC"/>
              <w:rPr>
                <w:rFonts w:eastAsia="SimSun"/>
                <w:lang w:eastAsia="zh-CN"/>
              </w:rPr>
            </w:pPr>
            <w:r w:rsidRPr="00C25669">
              <w:rPr>
                <w:rFonts w:eastAsia="SimSun"/>
                <w:lang w:eastAsia="zh-CN"/>
              </w:rPr>
              <w:t>Non-interleaved</w:t>
            </w:r>
          </w:p>
        </w:tc>
      </w:tr>
      <w:tr w:rsidR="002F195D" w:rsidRPr="00C25669" w14:paraId="13DFCF91" w14:textId="77777777" w:rsidTr="00833BE6">
        <w:trPr>
          <w:trHeight w:val="145"/>
          <w:jc w:val="center"/>
        </w:trPr>
        <w:tc>
          <w:tcPr>
            <w:tcW w:w="1015" w:type="pct"/>
            <w:gridSpan w:val="2"/>
            <w:vMerge/>
            <w:shd w:val="clear" w:color="auto" w:fill="auto"/>
            <w:vAlign w:val="center"/>
          </w:tcPr>
          <w:p w14:paraId="7193DD99" w14:textId="77777777" w:rsidR="002F195D" w:rsidRPr="00C25669" w:rsidRDefault="002F195D" w:rsidP="00833BE6">
            <w:pPr>
              <w:pStyle w:val="TAL"/>
              <w:rPr>
                <w:rFonts w:eastAsia="SimSun"/>
              </w:rPr>
            </w:pPr>
          </w:p>
        </w:tc>
        <w:tc>
          <w:tcPr>
            <w:tcW w:w="1996" w:type="pct"/>
            <w:gridSpan w:val="3"/>
            <w:shd w:val="clear" w:color="auto" w:fill="auto"/>
            <w:vAlign w:val="center"/>
          </w:tcPr>
          <w:p w14:paraId="50A9251A" w14:textId="77777777" w:rsidR="002F195D" w:rsidRPr="00C25669" w:rsidRDefault="002F195D"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2F195D" w:rsidRPr="00C25669" w:rsidRDefault="002F195D" w:rsidP="00833BE6">
            <w:pPr>
              <w:pStyle w:val="TAC"/>
              <w:rPr>
                <w:rFonts w:eastAsia="SimSun"/>
              </w:rPr>
            </w:pPr>
          </w:p>
        </w:tc>
        <w:tc>
          <w:tcPr>
            <w:tcW w:w="1325" w:type="pct"/>
            <w:shd w:val="clear" w:color="auto" w:fill="auto"/>
            <w:vAlign w:val="center"/>
          </w:tcPr>
          <w:p w14:paraId="3C33375D" w14:textId="77777777" w:rsidR="002F195D" w:rsidRPr="00C25669" w:rsidRDefault="002F195D" w:rsidP="00833BE6">
            <w:pPr>
              <w:pStyle w:val="TAC"/>
              <w:rPr>
                <w:rFonts w:eastAsia="SimSun"/>
                <w:lang w:eastAsia="zh-CN"/>
              </w:rPr>
            </w:pPr>
            <w:r w:rsidRPr="00C25669">
              <w:rPr>
                <w:rFonts w:eastAsia="SimSun" w:hint="eastAsia"/>
                <w:lang w:eastAsia="zh-CN"/>
              </w:rPr>
              <w:t>N/A</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69FCEAA9" w:rsidR="005B3300" w:rsidRPr="00C25669" w:rsidRDefault="002E68AA" w:rsidP="00833BE6">
            <w:pPr>
              <w:pStyle w:val="TAL"/>
              <w:rPr>
                <w:rFonts w:eastAsia="SimSun"/>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26C34BDC" w:rsidR="005B3300" w:rsidRPr="00C25669" w:rsidRDefault="00C1070E" w:rsidP="00833BE6">
            <w:pPr>
              <w:pStyle w:val="TAC"/>
              <w:rPr>
                <w:rFonts w:eastAsia="SimSun"/>
                <w:lang w:eastAsia="zh-CN"/>
              </w:rPr>
            </w:pPr>
            <w:r>
              <w:rPr>
                <w:rFonts w:eastAsia="SimSun"/>
              </w:rPr>
              <w:t>Not configured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hAnsi="Arial"/>
                <w:sz w:val="18"/>
                <w:lang w:val="en-US" w:eastAsia="zh-CN"/>
              </w:rPr>
            </w:pPr>
            <w:r w:rsidRPr="00B21F50">
              <w:rPr>
                <w:rFonts w:ascii="Arial" w:hAnsi="Arial"/>
                <w:sz w:val="18"/>
                <w:lang w:val="en-US" w:eastAsia="zh-CN"/>
              </w:rPr>
              <w:t>For FR1.30-7:</w:t>
            </w:r>
          </w:p>
          <w:p w14:paraId="64FC81CD" w14:textId="77777777" w:rsidR="00826666" w:rsidRPr="00B21F50" w:rsidRDefault="00826666" w:rsidP="00826666">
            <w:pPr>
              <w:keepNext/>
              <w:keepLines/>
              <w:spacing w:after="0"/>
              <w:jc w:val="center"/>
              <w:rPr>
                <w:rFonts w:ascii="Arial" w:hAnsi="Arial"/>
                <w:sz w:val="18"/>
                <w:lang w:val="en-US"/>
              </w:rPr>
            </w:pPr>
            <w:r w:rsidRPr="00B21F50">
              <w:rPr>
                <w:rFonts w:ascii="Arial" w:hAnsi="Arial"/>
                <w:sz w:val="18"/>
                <w:lang w:eastAsia="zh-CN"/>
              </w:rPr>
              <w:t>8</w:t>
            </w:r>
            <w:r w:rsidRPr="00B21F50">
              <w:rPr>
                <w:rFonts w:ascii="Arial" w:hAnsi="Arial"/>
                <w:sz w:val="18"/>
              </w:rPr>
              <w:t xml:space="preserve"> if mod(i,10) = 0</w:t>
            </w:r>
            <w:r w:rsidRPr="00B21F50">
              <w:rPr>
                <w:rFonts w:ascii="Arial" w:hAnsi="Arial"/>
                <w:sz w:val="18"/>
              </w:rPr>
              <w:br/>
            </w:r>
            <w:r w:rsidRPr="00B21F50">
              <w:rPr>
                <w:rFonts w:ascii="Arial" w:hAnsi="Arial"/>
                <w:sz w:val="18"/>
                <w:lang w:eastAsia="zh-CN"/>
              </w:rPr>
              <w:t>7</w:t>
            </w:r>
            <w:r w:rsidRPr="00B21F50">
              <w:rPr>
                <w:rFonts w:ascii="Arial" w:hAnsi="Arial"/>
                <w:sz w:val="18"/>
              </w:rPr>
              <w:t xml:space="preserve"> if mod(i,10) = 1</w:t>
            </w:r>
            <w:r w:rsidRPr="00B21F50">
              <w:rPr>
                <w:rFonts w:ascii="Arial" w:hAnsi="Arial"/>
                <w:sz w:val="18"/>
              </w:rPr>
              <w:br/>
            </w:r>
            <w:r w:rsidRPr="00B21F50">
              <w:rPr>
                <w:rFonts w:ascii="Arial" w:hAnsi="Arial"/>
                <w:sz w:val="18"/>
                <w:lang w:eastAsia="zh-CN"/>
              </w:rPr>
              <w:t>6</w:t>
            </w:r>
            <w:r w:rsidRPr="00B21F50">
              <w:rPr>
                <w:rFonts w:ascii="Arial" w:hAnsi="Arial"/>
                <w:sz w:val="18"/>
              </w:rPr>
              <w:t xml:space="preserve"> if mod(i,10) = </w:t>
            </w:r>
            <w:r w:rsidRPr="00B21F50">
              <w:rPr>
                <w:rFonts w:ascii="Arial" w:hAnsi="Arial"/>
                <w:sz w:val="18"/>
                <w:lang w:val="en-US"/>
              </w:rPr>
              <w:t>2</w:t>
            </w:r>
            <w:r w:rsidRPr="00B21F50">
              <w:rPr>
                <w:rFonts w:ascii="Arial" w:hAnsi="Arial"/>
                <w:sz w:val="18"/>
              </w:rPr>
              <w:br/>
            </w:r>
            <w:r w:rsidRPr="00B21F50">
              <w:rPr>
                <w:rFonts w:ascii="Arial" w:hAnsi="Arial"/>
                <w:sz w:val="18"/>
                <w:lang w:val="en-US"/>
              </w:rPr>
              <w:t>5</w:t>
            </w:r>
            <w:r w:rsidRPr="00B21F50">
              <w:rPr>
                <w:rFonts w:ascii="Arial" w:hAnsi="Arial"/>
                <w:sz w:val="18"/>
              </w:rPr>
              <w:t xml:space="preserve"> if mod(i,10) = 3</w:t>
            </w:r>
            <w:r w:rsidRPr="00B21F50">
              <w:rPr>
                <w:rFonts w:ascii="Arial" w:hAnsi="Arial"/>
                <w:sz w:val="18"/>
              </w:rPr>
              <w:br/>
            </w:r>
            <w:r w:rsidRPr="00B21F50">
              <w:rPr>
                <w:rFonts w:ascii="Arial" w:hAnsi="Arial"/>
                <w:sz w:val="18"/>
                <w:lang w:eastAsia="zh-CN"/>
              </w:rPr>
              <w:t>4</w:t>
            </w:r>
            <w:r w:rsidRPr="00B21F50">
              <w:rPr>
                <w:rFonts w:ascii="Arial" w:hAnsi="Arial"/>
                <w:sz w:val="18"/>
              </w:rPr>
              <w:t xml:space="preserve"> if mod(i,10) = </w:t>
            </w:r>
            <w:r w:rsidRPr="00B21F50">
              <w:rPr>
                <w:rFonts w:ascii="Arial" w:hAnsi="Arial"/>
                <w:sz w:val="18"/>
                <w:lang w:val="en-US"/>
              </w:rPr>
              <w:t>4</w:t>
            </w:r>
            <w:r w:rsidRPr="00B21F50">
              <w:rPr>
                <w:rFonts w:ascii="Arial" w:hAnsi="Arial"/>
                <w:sz w:val="18"/>
                <w:lang w:val="en-US"/>
              </w:rPr>
              <w:br/>
            </w:r>
            <w:r w:rsidRPr="00B21F50">
              <w:rPr>
                <w:rFonts w:ascii="Arial" w:hAnsi="Arial"/>
                <w:sz w:val="18"/>
                <w:lang w:eastAsia="zh-CN"/>
              </w:rPr>
              <w:t>3</w:t>
            </w:r>
            <w:r w:rsidRPr="00B21F50">
              <w:rPr>
                <w:rFonts w:ascii="Arial" w:hAnsi="Arial"/>
                <w:sz w:val="18"/>
              </w:rPr>
              <w:t xml:space="preserve"> if mod(i,10) = </w:t>
            </w:r>
            <w:r w:rsidRPr="00B21F50">
              <w:rPr>
                <w:rFonts w:ascii="Arial" w:hAnsi="Arial"/>
                <w:sz w:val="18"/>
                <w:lang w:val="en-US"/>
              </w:rPr>
              <w:t>5</w:t>
            </w:r>
            <w:r w:rsidRPr="00B21F50">
              <w:rPr>
                <w:rFonts w:ascii="Arial" w:hAnsi="Arial"/>
                <w:sz w:val="18"/>
                <w:lang w:val="en-US"/>
              </w:rPr>
              <w:br/>
              <w:t>2</w:t>
            </w:r>
            <w:r w:rsidRPr="00B21F50">
              <w:rPr>
                <w:rFonts w:ascii="Arial" w:hAnsi="Arial"/>
                <w:sz w:val="18"/>
              </w:rPr>
              <w:t xml:space="preserve"> if mod(i,10) = </w:t>
            </w:r>
            <w:r w:rsidRPr="00B21F50">
              <w:rPr>
                <w:rFonts w:ascii="Arial" w:hAnsi="Arial"/>
                <w:sz w:val="18"/>
                <w:lang w:val="en-US"/>
              </w:rPr>
              <w:t>6</w:t>
            </w:r>
          </w:p>
          <w:p w14:paraId="7F537903" w14:textId="460C7323" w:rsidR="005B3300" w:rsidRPr="00C25669" w:rsidRDefault="00826666" w:rsidP="00826666">
            <w:pPr>
              <w:pStyle w:val="TAC"/>
              <w:rPr>
                <w:rFonts w:eastAsia="SimSun"/>
                <w:lang w:eastAsia="zh-CN"/>
              </w:rPr>
            </w:pPr>
            <w:r w:rsidRPr="00B21F50">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790697">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790697">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790697">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790697">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790697">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790697">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790697">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790697">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790697">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790697">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790697">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790697">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790697">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790697">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790697">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790697">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790697">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790697">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790697">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790697">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790697">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790697">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790697">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790697">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790697">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790697">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790697">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790697">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790697">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790697">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790697">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790697">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790697">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790697">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790697">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790697">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790697">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790697">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790697">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790697">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790697">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790697">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790697">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790697">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790697">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790697">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790697">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790697">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790697">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790697">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790697">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790697">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790697">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790697">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790697">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790697">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790697">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790697">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790697">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790697">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790697">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790697">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790697">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790697">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790697">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790697">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790697">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790697">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790697">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790697">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790697">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790697">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790697">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47606">
      <w:pPr>
        <w:pStyle w:val="B10"/>
      </w:pPr>
      <w:r>
        <w:t>a)</w:t>
      </w:r>
      <w:r>
        <w:tab/>
        <w:t>The reported CQI value according to the reference channel shall be in the range of ±1 of the reported median more than 90% of the time.</w:t>
      </w:r>
    </w:p>
    <w:p w14:paraId="2C767A52" w14:textId="77777777" w:rsidR="00807A15" w:rsidRDefault="00807A15" w:rsidP="0084760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0D8FC62A" w:rsidR="00807A15" w:rsidRDefault="00807A15" w:rsidP="00847606">
      <w:pPr>
        <w:pStyle w:val="B10"/>
      </w:pPr>
      <w:r>
        <w:t>c)</w:t>
      </w:r>
      <w:r w:rsidR="00847606">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7568A7" w:rsidRPr="00863ED0" w14:paraId="3D4403AC"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349D958" w14:textId="77777777" w:rsidR="007568A7" w:rsidRDefault="007568A7"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23C960" w14:textId="77777777" w:rsidR="007568A7" w:rsidRDefault="007568A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EF161DB" w14:textId="77777777" w:rsidR="007568A7" w:rsidRDefault="007568A7"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F639C7" w:rsidRPr="00DB56B8" w14:paraId="0CCF8333"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B9E8BD" w14:textId="77777777" w:rsidR="00F639C7" w:rsidRPr="00DB56B8" w:rsidRDefault="00F639C7"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224765" w14:textId="77777777" w:rsidR="00F639C7" w:rsidRDefault="00F639C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19B206" w14:textId="77777777" w:rsidR="00F639C7" w:rsidRPr="00DB56B8" w:rsidRDefault="00F639C7" w:rsidP="00790697">
            <w:pPr>
              <w:keepNext/>
              <w:keepLines/>
              <w:spacing w:after="0"/>
              <w:jc w:val="center"/>
              <w:rPr>
                <w:rFonts w:ascii="Arial" w:hAnsi="Arial"/>
                <w:sz w:val="18"/>
                <w:lang w:val="fr-FR"/>
              </w:rPr>
            </w:pPr>
            <w:r>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21096665"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C87AC1" w14:paraId="1B5495BE"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00E3002" w14:textId="24CED68F" w:rsidR="00C87AC1" w:rsidRPr="00401CAC" w:rsidRDefault="00B00363" w:rsidP="00B00363">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8E9D863"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 xml:space="preserve">If the PDSCH BLER using the transport format indicated by median CQI is less than or equal to 0.1, </w:t>
      </w:r>
      <w:r w:rsidR="00C6244E" w:rsidRPr="00A81923">
        <w:t>and if the reported median CQI is not the highest CQI index,</w:t>
      </w:r>
      <w:r w:rsidR="00C6244E">
        <w:t xml:space="preserve"> </w:t>
      </w:r>
      <w:r w:rsidRPr="00AE20A5">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79069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790697">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790697">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790697">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790697">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790697">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790697">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790697">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790697">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790697">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790697">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790697">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790697">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790697">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790697">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790697">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790697">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790697">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383740">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383740">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1231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647"/>
        <w:gridCol w:w="2468"/>
        <w:gridCol w:w="923"/>
        <w:gridCol w:w="3335"/>
        <w:gridCol w:w="3473"/>
      </w:tblGrid>
      <w:tr w:rsidR="00E516F6" w:rsidRPr="00661924" w14:paraId="217D713F" w14:textId="77777777" w:rsidTr="00273BEB">
        <w:trPr>
          <w:trHeight w:val="70"/>
        </w:trPr>
        <w:tc>
          <w:tcPr>
            <w:tcW w:w="4581" w:type="dxa"/>
            <w:gridSpan w:val="3"/>
            <w:vMerge w:val="restart"/>
            <w:vAlign w:val="center"/>
            <w:hideMark/>
          </w:tcPr>
          <w:p w14:paraId="4CEBC09C" w14:textId="77777777" w:rsidR="00E516F6" w:rsidRPr="00661924" w:rsidRDefault="00E516F6" w:rsidP="00AD5763">
            <w:pPr>
              <w:pStyle w:val="TAH"/>
            </w:pPr>
            <w:r w:rsidRPr="00661924">
              <w:t>Parameter</w:t>
            </w:r>
          </w:p>
        </w:tc>
        <w:tc>
          <w:tcPr>
            <w:tcW w:w="923" w:type="dxa"/>
            <w:vMerge w:val="restart"/>
            <w:vAlign w:val="center"/>
            <w:hideMark/>
          </w:tcPr>
          <w:p w14:paraId="0B48F8CB" w14:textId="77777777" w:rsidR="00E516F6" w:rsidRPr="00661924" w:rsidRDefault="00E516F6" w:rsidP="00AD5763">
            <w:pPr>
              <w:pStyle w:val="TAH"/>
            </w:pPr>
            <w:r w:rsidRPr="00661924">
              <w:t>Unit</w:t>
            </w:r>
          </w:p>
        </w:tc>
        <w:tc>
          <w:tcPr>
            <w:tcW w:w="6808"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273BEB">
        <w:trPr>
          <w:trHeight w:val="70"/>
        </w:trPr>
        <w:tc>
          <w:tcPr>
            <w:tcW w:w="4581" w:type="dxa"/>
            <w:gridSpan w:val="3"/>
            <w:vMerge/>
            <w:vAlign w:val="center"/>
          </w:tcPr>
          <w:p w14:paraId="646E437E" w14:textId="77777777" w:rsidR="00E516F6" w:rsidRPr="00661924" w:rsidRDefault="00E516F6" w:rsidP="00AD5763">
            <w:pPr>
              <w:pStyle w:val="TAH"/>
            </w:pPr>
          </w:p>
        </w:tc>
        <w:tc>
          <w:tcPr>
            <w:tcW w:w="923" w:type="dxa"/>
            <w:vMerge/>
            <w:vAlign w:val="center"/>
          </w:tcPr>
          <w:p w14:paraId="75202F28" w14:textId="77777777" w:rsidR="00E516F6" w:rsidRPr="00661924" w:rsidRDefault="00E516F6" w:rsidP="00AD5763">
            <w:pPr>
              <w:pStyle w:val="TAH"/>
            </w:pPr>
          </w:p>
        </w:tc>
        <w:tc>
          <w:tcPr>
            <w:tcW w:w="3335" w:type="dxa"/>
            <w:vAlign w:val="center"/>
          </w:tcPr>
          <w:p w14:paraId="6EBE116E" w14:textId="77777777" w:rsidR="00E516F6" w:rsidRDefault="00E516F6" w:rsidP="00AD5763">
            <w:pPr>
              <w:pStyle w:val="TAH"/>
            </w:pPr>
            <w:r>
              <w:t>Cell 1</w:t>
            </w:r>
          </w:p>
        </w:tc>
        <w:tc>
          <w:tcPr>
            <w:tcW w:w="3473" w:type="dxa"/>
          </w:tcPr>
          <w:p w14:paraId="0CAFAB90" w14:textId="77777777" w:rsidR="00E516F6" w:rsidRDefault="00E516F6" w:rsidP="00AD5763">
            <w:pPr>
              <w:pStyle w:val="TAH"/>
            </w:pPr>
            <w:r>
              <w:t>Cell 2</w:t>
            </w:r>
          </w:p>
        </w:tc>
      </w:tr>
      <w:tr w:rsidR="00E516F6" w:rsidRPr="00661924" w14:paraId="283CF533" w14:textId="77777777" w:rsidTr="00273BEB">
        <w:trPr>
          <w:trHeight w:val="70"/>
        </w:trPr>
        <w:tc>
          <w:tcPr>
            <w:tcW w:w="4581" w:type="dxa"/>
            <w:gridSpan w:val="3"/>
            <w:vAlign w:val="center"/>
            <w:hideMark/>
          </w:tcPr>
          <w:p w14:paraId="4CCA7D39" w14:textId="77777777" w:rsidR="00E516F6" w:rsidRPr="00661924" w:rsidRDefault="00E516F6" w:rsidP="00E516F6">
            <w:pPr>
              <w:pStyle w:val="TAL"/>
            </w:pPr>
            <w:r w:rsidRPr="00661924">
              <w:t>Bandwidth</w:t>
            </w:r>
          </w:p>
        </w:tc>
        <w:tc>
          <w:tcPr>
            <w:tcW w:w="923" w:type="dxa"/>
            <w:vAlign w:val="center"/>
            <w:hideMark/>
          </w:tcPr>
          <w:p w14:paraId="0F32C9CE" w14:textId="77777777" w:rsidR="00E516F6" w:rsidRPr="00661924" w:rsidRDefault="00E516F6" w:rsidP="00E516F6">
            <w:pPr>
              <w:pStyle w:val="TAC"/>
            </w:pPr>
            <w:r w:rsidRPr="00661924">
              <w:t>MHz</w:t>
            </w:r>
          </w:p>
        </w:tc>
        <w:tc>
          <w:tcPr>
            <w:tcW w:w="3335" w:type="dxa"/>
            <w:vAlign w:val="center"/>
          </w:tcPr>
          <w:p w14:paraId="2A748C00" w14:textId="77777777" w:rsidR="00E516F6" w:rsidRPr="00661924" w:rsidRDefault="00E516F6" w:rsidP="00E516F6">
            <w:pPr>
              <w:pStyle w:val="TAC"/>
            </w:pPr>
            <w:r>
              <w:t>10</w:t>
            </w:r>
          </w:p>
        </w:tc>
        <w:tc>
          <w:tcPr>
            <w:tcW w:w="3473" w:type="dxa"/>
            <w:vAlign w:val="center"/>
          </w:tcPr>
          <w:p w14:paraId="542B9D43" w14:textId="77777777" w:rsidR="00E516F6" w:rsidRPr="00661924" w:rsidRDefault="00E516F6" w:rsidP="00E516F6">
            <w:pPr>
              <w:pStyle w:val="TAC"/>
            </w:pPr>
            <w:r>
              <w:t>10</w:t>
            </w:r>
          </w:p>
        </w:tc>
      </w:tr>
      <w:tr w:rsidR="00E516F6" w:rsidRPr="00661924" w14:paraId="01F34795" w14:textId="77777777" w:rsidTr="00273BEB">
        <w:trPr>
          <w:trHeight w:val="70"/>
        </w:trPr>
        <w:tc>
          <w:tcPr>
            <w:tcW w:w="4581" w:type="dxa"/>
            <w:gridSpan w:val="3"/>
            <w:vAlign w:val="center"/>
            <w:hideMark/>
          </w:tcPr>
          <w:p w14:paraId="4597618B" w14:textId="77777777" w:rsidR="00E516F6" w:rsidRPr="00661924" w:rsidRDefault="00E516F6" w:rsidP="00E516F6">
            <w:pPr>
              <w:pStyle w:val="TAL"/>
            </w:pPr>
            <w:r w:rsidRPr="00661924">
              <w:t>Duplex Mode</w:t>
            </w:r>
          </w:p>
        </w:tc>
        <w:tc>
          <w:tcPr>
            <w:tcW w:w="923" w:type="dxa"/>
            <w:vAlign w:val="center"/>
          </w:tcPr>
          <w:p w14:paraId="5B85FE4A" w14:textId="77777777" w:rsidR="00E516F6" w:rsidRPr="00661924" w:rsidRDefault="00E516F6" w:rsidP="00E516F6">
            <w:pPr>
              <w:pStyle w:val="TAC"/>
            </w:pPr>
          </w:p>
        </w:tc>
        <w:tc>
          <w:tcPr>
            <w:tcW w:w="3335" w:type="dxa"/>
            <w:vAlign w:val="center"/>
          </w:tcPr>
          <w:p w14:paraId="3E795332" w14:textId="77777777" w:rsidR="00E516F6" w:rsidRPr="00661924" w:rsidRDefault="00E516F6" w:rsidP="00E516F6">
            <w:pPr>
              <w:pStyle w:val="TAC"/>
            </w:pPr>
            <w:r>
              <w:t>FDD</w:t>
            </w:r>
          </w:p>
        </w:tc>
        <w:tc>
          <w:tcPr>
            <w:tcW w:w="3473" w:type="dxa"/>
            <w:vAlign w:val="center"/>
          </w:tcPr>
          <w:p w14:paraId="4F7977BC" w14:textId="77777777" w:rsidR="00E516F6" w:rsidRPr="00661924" w:rsidRDefault="00E516F6" w:rsidP="00E516F6">
            <w:pPr>
              <w:pStyle w:val="TAC"/>
            </w:pPr>
            <w:r>
              <w:t>FDD</w:t>
            </w:r>
          </w:p>
        </w:tc>
      </w:tr>
      <w:tr w:rsidR="00E516F6" w:rsidRPr="00661924" w14:paraId="08FA6CCC" w14:textId="77777777" w:rsidTr="00273BEB">
        <w:trPr>
          <w:trHeight w:val="70"/>
        </w:trPr>
        <w:tc>
          <w:tcPr>
            <w:tcW w:w="4581"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923" w:type="dxa"/>
            <w:vAlign w:val="center"/>
          </w:tcPr>
          <w:p w14:paraId="48AE1AF4" w14:textId="77777777" w:rsidR="00E516F6" w:rsidRPr="00661924" w:rsidRDefault="00E516F6" w:rsidP="00E516F6">
            <w:pPr>
              <w:pStyle w:val="TAC"/>
            </w:pPr>
            <w:r w:rsidRPr="00661924">
              <w:t>kHz</w:t>
            </w:r>
          </w:p>
        </w:tc>
        <w:tc>
          <w:tcPr>
            <w:tcW w:w="3335" w:type="dxa"/>
            <w:vAlign w:val="center"/>
          </w:tcPr>
          <w:p w14:paraId="5A4CE1B9" w14:textId="77777777" w:rsidR="00E516F6" w:rsidRPr="00661924" w:rsidRDefault="00E516F6" w:rsidP="00E516F6">
            <w:pPr>
              <w:pStyle w:val="TAC"/>
            </w:pPr>
            <w:r>
              <w:t>15</w:t>
            </w:r>
          </w:p>
        </w:tc>
        <w:tc>
          <w:tcPr>
            <w:tcW w:w="3473" w:type="dxa"/>
            <w:vAlign w:val="center"/>
          </w:tcPr>
          <w:p w14:paraId="527C634D" w14:textId="77777777" w:rsidR="00E516F6" w:rsidRPr="00661924" w:rsidRDefault="00E516F6" w:rsidP="00E516F6">
            <w:pPr>
              <w:pStyle w:val="TAC"/>
            </w:pPr>
            <w:r>
              <w:t>15</w:t>
            </w:r>
          </w:p>
        </w:tc>
      </w:tr>
      <w:tr w:rsidR="00E516F6" w:rsidRPr="00661924" w14:paraId="7111811C" w14:textId="77777777" w:rsidTr="00273BEB">
        <w:trPr>
          <w:trHeight w:val="70"/>
        </w:trPr>
        <w:tc>
          <w:tcPr>
            <w:tcW w:w="4581"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923" w:type="dxa"/>
            <w:vAlign w:val="center"/>
            <w:hideMark/>
          </w:tcPr>
          <w:p w14:paraId="6AA4AFF1" w14:textId="77777777" w:rsidR="00E516F6" w:rsidRPr="009405D8" w:rsidRDefault="00E516F6" w:rsidP="00E516F6">
            <w:pPr>
              <w:pStyle w:val="TAC"/>
            </w:pPr>
            <w:r w:rsidRPr="009405D8">
              <w:t>dB</w:t>
            </w:r>
          </w:p>
        </w:tc>
        <w:tc>
          <w:tcPr>
            <w:tcW w:w="3335" w:type="dxa"/>
            <w:vAlign w:val="center"/>
          </w:tcPr>
          <w:p w14:paraId="4AFEB254" w14:textId="77777777" w:rsidR="00E516F6" w:rsidRPr="009405D8" w:rsidRDefault="00E516F6" w:rsidP="00E516F6">
            <w:pPr>
              <w:pStyle w:val="TAC"/>
            </w:pPr>
            <w:r>
              <w:t>-2</w:t>
            </w:r>
          </w:p>
        </w:tc>
        <w:tc>
          <w:tcPr>
            <w:tcW w:w="3473" w:type="dxa"/>
          </w:tcPr>
          <w:p w14:paraId="280C0B12" w14:textId="77777777" w:rsidR="00E516F6" w:rsidRPr="009405D8" w:rsidRDefault="00E516F6" w:rsidP="00E516F6">
            <w:pPr>
              <w:pStyle w:val="TAC"/>
            </w:pPr>
            <w:r w:rsidRPr="009405D8">
              <w:t>-</w:t>
            </w:r>
          </w:p>
        </w:tc>
      </w:tr>
      <w:tr w:rsidR="00E516F6" w:rsidRPr="00661924" w14:paraId="158E483B" w14:textId="77777777" w:rsidTr="00273BEB">
        <w:trPr>
          <w:trHeight w:val="70"/>
        </w:trPr>
        <w:tc>
          <w:tcPr>
            <w:tcW w:w="4581" w:type="dxa"/>
            <w:gridSpan w:val="3"/>
            <w:vAlign w:val="center"/>
            <w:hideMark/>
          </w:tcPr>
          <w:p w14:paraId="47930BA1" w14:textId="77777777" w:rsidR="00E516F6" w:rsidRPr="00661924" w:rsidRDefault="00E516F6" w:rsidP="00E516F6">
            <w:pPr>
              <w:pStyle w:val="TAL"/>
            </w:pPr>
            <w:r w:rsidRPr="00661924">
              <w:t>Beamforming Model</w:t>
            </w:r>
          </w:p>
        </w:tc>
        <w:tc>
          <w:tcPr>
            <w:tcW w:w="923" w:type="dxa"/>
            <w:vAlign w:val="center"/>
          </w:tcPr>
          <w:p w14:paraId="6F31EE16" w14:textId="77777777" w:rsidR="00E516F6" w:rsidRPr="00661924" w:rsidRDefault="00E516F6" w:rsidP="00E516F6">
            <w:pPr>
              <w:pStyle w:val="TAC"/>
            </w:pPr>
          </w:p>
        </w:tc>
        <w:tc>
          <w:tcPr>
            <w:tcW w:w="6808"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273BEB" w:rsidRPr="00661924" w14:paraId="4CACE441" w14:textId="77777777" w:rsidTr="00273BEB">
        <w:trPr>
          <w:trHeight w:val="70"/>
        </w:trPr>
        <w:tc>
          <w:tcPr>
            <w:tcW w:w="4581" w:type="dxa"/>
            <w:gridSpan w:val="3"/>
            <w:vAlign w:val="center"/>
          </w:tcPr>
          <w:p w14:paraId="0DF0B1CD" w14:textId="359FB350" w:rsidR="00273BEB" w:rsidRPr="00C25669" w:rsidRDefault="00273BEB" w:rsidP="00273BEB">
            <w:pPr>
              <w:pStyle w:val="TAL"/>
              <w:rPr>
                <w:rFonts w:eastAsia="SimSun"/>
              </w:rPr>
            </w:pPr>
            <w:r>
              <w:rPr>
                <w:rFonts w:hint="eastAsia"/>
                <w:lang w:eastAsia="zh-CN"/>
              </w:rPr>
              <w:t>I</w:t>
            </w:r>
            <w:r>
              <w:rPr>
                <w:lang w:eastAsia="zh-CN"/>
              </w:rPr>
              <w:t>nterference Model</w:t>
            </w:r>
          </w:p>
        </w:tc>
        <w:tc>
          <w:tcPr>
            <w:tcW w:w="923" w:type="dxa"/>
            <w:vAlign w:val="center"/>
          </w:tcPr>
          <w:p w14:paraId="65E1CC21" w14:textId="77777777" w:rsidR="00273BEB" w:rsidRPr="00661924" w:rsidRDefault="00273BEB" w:rsidP="00273BEB">
            <w:pPr>
              <w:pStyle w:val="TAC"/>
            </w:pPr>
          </w:p>
        </w:tc>
        <w:tc>
          <w:tcPr>
            <w:tcW w:w="3335" w:type="dxa"/>
            <w:vAlign w:val="center"/>
          </w:tcPr>
          <w:p w14:paraId="2260F2D8" w14:textId="77777777" w:rsidR="00273BEB" w:rsidRPr="00C25669" w:rsidRDefault="00273BEB" w:rsidP="00273BEB">
            <w:pPr>
              <w:pStyle w:val="TAC"/>
              <w:rPr>
                <w:rFonts w:eastAsia="SimSun"/>
              </w:rPr>
            </w:pPr>
          </w:p>
        </w:tc>
        <w:tc>
          <w:tcPr>
            <w:tcW w:w="3473" w:type="dxa"/>
            <w:vAlign w:val="center"/>
          </w:tcPr>
          <w:p w14:paraId="7C510EAC" w14:textId="4AAEDFB3" w:rsidR="00273BEB" w:rsidRPr="00C25669" w:rsidRDefault="00273BEB" w:rsidP="00273BEB">
            <w:pPr>
              <w:pStyle w:val="TAC"/>
              <w:rPr>
                <w:rFonts w:eastAsia="SimSun"/>
              </w:rPr>
            </w:pPr>
            <w:r>
              <w:rPr>
                <w:rFonts w:hint="eastAsia"/>
              </w:rPr>
              <w:t>A</w:t>
            </w:r>
            <w:r>
              <w:t>s specified in B.6.2</w:t>
            </w:r>
          </w:p>
        </w:tc>
      </w:tr>
      <w:tr w:rsidR="00273BEB" w:rsidRPr="00661924" w14:paraId="0C66E320" w14:textId="77777777" w:rsidTr="00273BEB">
        <w:trPr>
          <w:trHeight w:val="70"/>
        </w:trPr>
        <w:tc>
          <w:tcPr>
            <w:tcW w:w="1466" w:type="dxa"/>
            <w:vMerge w:val="restart"/>
            <w:vAlign w:val="center"/>
          </w:tcPr>
          <w:p w14:paraId="0E75BBD4" w14:textId="77777777" w:rsidR="00273BEB" w:rsidRPr="00C25669" w:rsidRDefault="00273BEB" w:rsidP="00273BEB">
            <w:pPr>
              <w:pStyle w:val="TAL"/>
              <w:rPr>
                <w:rFonts w:eastAsia="SimSun"/>
              </w:rPr>
            </w:pPr>
            <w:r w:rsidRPr="00C25669">
              <w:rPr>
                <w:rFonts w:eastAsia="SimSun"/>
              </w:rPr>
              <w:t>ZP CSI-RS configuration</w:t>
            </w:r>
          </w:p>
          <w:p w14:paraId="55B376ED" w14:textId="77777777" w:rsidR="00273BEB" w:rsidRPr="00661924" w:rsidRDefault="00273BEB" w:rsidP="00273BEB">
            <w:pPr>
              <w:pStyle w:val="TAL"/>
            </w:pPr>
          </w:p>
        </w:tc>
        <w:tc>
          <w:tcPr>
            <w:tcW w:w="3115" w:type="dxa"/>
            <w:gridSpan w:val="2"/>
            <w:vAlign w:val="center"/>
          </w:tcPr>
          <w:p w14:paraId="60E643CD" w14:textId="77777777" w:rsidR="00273BEB" w:rsidRPr="00661924" w:rsidRDefault="00273BEB" w:rsidP="00273BEB">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23" w:type="dxa"/>
            <w:vAlign w:val="center"/>
          </w:tcPr>
          <w:p w14:paraId="7CC40A47" w14:textId="77777777" w:rsidR="00273BEB" w:rsidRPr="00661924" w:rsidRDefault="00273BEB" w:rsidP="00273BEB">
            <w:pPr>
              <w:pStyle w:val="TAC"/>
            </w:pPr>
          </w:p>
        </w:tc>
        <w:tc>
          <w:tcPr>
            <w:tcW w:w="3335" w:type="dxa"/>
            <w:vAlign w:val="center"/>
          </w:tcPr>
          <w:p w14:paraId="07CB3AD6" w14:textId="77777777" w:rsidR="00273BEB" w:rsidRPr="00661924" w:rsidRDefault="00273BEB" w:rsidP="00273BEB">
            <w:pPr>
              <w:pStyle w:val="TAC"/>
            </w:pPr>
            <w:r w:rsidRPr="00C25669">
              <w:rPr>
                <w:rFonts w:eastAsia="SimSun"/>
              </w:rPr>
              <w:t>Periodic</w:t>
            </w:r>
          </w:p>
        </w:tc>
        <w:tc>
          <w:tcPr>
            <w:tcW w:w="3473" w:type="dxa"/>
            <w:vAlign w:val="center"/>
          </w:tcPr>
          <w:p w14:paraId="1A9CCCBB" w14:textId="77777777" w:rsidR="00273BEB" w:rsidRPr="00661924" w:rsidRDefault="00273BEB" w:rsidP="00273BEB">
            <w:pPr>
              <w:pStyle w:val="TAC"/>
            </w:pPr>
            <w:r w:rsidRPr="00C25669">
              <w:rPr>
                <w:rFonts w:eastAsia="SimSun"/>
              </w:rPr>
              <w:t>Periodic</w:t>
            </w:r>
          </w:p>
        </w:tc>
      </w:tr>
      <w:tr w:rsidR="00273BEB" w:rsidRPr="00661924" w14:paraId="76A58BC3" w14:textId="77777777" w:rsidTr="00273BEB">
        <w:trPr>
          <w:trHeight w:val="70"/>
        </w:trPr>
        <w:tc>
          <w:tcPr>
            <w:tcW w:w="1466" w:type="dxa"/>
            <w:vMerge/>
            <w:vAlign w:val="center"/>
          </w:tcPr>
          <w:p w14:paraId="6223F726" w14:textId="77777777" w:rsidR="00273BEB" w:rsidRPr="00661924" w:rsidRDefault="00273BEB" w:rsidP="00273BEB">
            <w:pPr>
              <w:pStyle w:val="TAL"/>
            </w:pPr>
          </w:p>
        </w:tc>
        <w:tc>
          <w:tcPr>
            <w:tcW w:w="3115" w:type="dxa"/>
            <w:gridSpan w:val="2"/>
            <w:vAlign w:val="center"/>
          </w:tcPr>
          <w:p w14:paraId="18CD534F" w14:textId="77777777" w:rsidR="00273BEB" w:rsidRPr="00661924" w:rsidRDefault="00273BEB" w:rsidP="00273BEB">
            <w:pPr>
              <w:pStyle w:val="TAL"/>
            </w:pPr>
            <w:r w:rsidRPr="00C25669">
              <w:rPr>
                <w:rFonts w:eastAsia="SimSun"/>
              </w:rPr>
              <w:t>Number of CSI-RS ports (</w:t>
            </w:r>
            <w:r w:rsidRPr="00C25669">
              <w:rPr>
                <w:rFonts w:eastAsia="SimSun"/>
                <w:i/>
              </w:rPr>
              <w:t>X</w:t>
            </w:r>
            <w:r w:rsidRPr="00C25669">
              <w:rPr>
                <w:rFonts w:eastAsia="SimSun"/>
              </w:rPr>
              <w:t>)</w:t>
            </w:r>
          </w:p>
        </w:tc>
        <w:tc>
          <w:tcPr>
            <w:tcW w:w="923" w:type="dxa"/>
            <w:vAlign w:val="center"/>
          </w:tcPr>
          <w:p w14:paraId="1801C3C3" w14:textId="77777777" w:rsidR="00273BEB" w:rsidRPr="00661924" w:rsidRDefault="00273BEB" w:rsidP="00273BEB">
            <w:pPr>
              <w:pStyle w:val="TAC"/>
            </w:pPr>
          </w:p>
        </w:tc>
        <w:tc>
          <w:tcPr>
            <w:tcW w:w="3335" w:type="dxa"/>
            <w:vAlign w:val="center"/>
          </w:tcPr>
          <w:p w14:paraId="16BFBCF3" w14:textId="77777777" w:rsidR="00273BEB" w:rsidRPr="00661924" w:rsidRDefault="00273BEB" w:rsidP="00273BEB">
            <w:pPr>
              <w:pStyle w:val="TAC"/>
            </w:pPr>
            <w:r w:rsidRPr="00C25669">
              <w:rPr>
                <w:rFonts w:eastAsia="SimSun" w:hint="eastAsia"/>
                <w:lang w:eastAsia="zh-CN"/>
              </w:rPr>
              <w:t>4</w:t>
            </w:r>
          </w:p>
        </w:tc>
        <w:tc>
          <w:tcPr>
            <w:tcW w:w="3473" w:type="dxa"/>
            <w:vAlign w:val="center"/>
          </w:tcPr>
          <w:p w14:paraId="54C07717" w14:textId="77777777" w:rsidR="00273BEB" w:rsidRPr="00661924" w:rsidRDefault="00273BEB" w:rsidP="00273BEB">
            <w:pPr>
              <w:pStyle w:val="TAC"/>
            </w:pPr>
            <w:r>
              <w:rPr>
                <w:rFonts w:eastAsia="SimSun"/>
                <w:lang w:eastAsia="zh-CN"/>
              </w:rPr>
              <w:t>4</w:t>
            </w:r>
          </w:p>
        </w:tc>
      </w:tr>
      <w:tr w:rsidR="00273BEB" w:rsidRPr="00661924" w14:paraId="2F627CEC" w14:textId="77777777" w:rsidTr="00273BEB">
        <w:trPr>
          <w:trHeight w:val="70"/>
        </w:trPr>
        <w:tc>
          <w:tcPr>
            <w:tcW w:w="1466" w:type="dxa"/>
            <w:vMerge/>
            <w:vAlign w:val="center"/>
          </w:tcPr>
          <w:p w14:paraId="47EFB2F2" w14:textId="77777777" w:rsidR="00273BEB" w:rsidRPr="00661924" w:rsidRDefault="00273BEB" w:rsidP="00273BEB">
            <w:pPr>
              <w:pStyle w:val="TAL"/>
            </w:pPr>
          </w:p>
        </w:tc>
        <w:tc>
          <w:tcPr>
            <w:tcW w:w="3115" w:type="dxa"/>
            <w:gridSpan w:val="2"/>
            <w:vAlign w:val="center"/>
          </w:tcPr>
          <w:p w14:paraId="51B0D889" w14:textId="77777777" w:rsidR="00273BEB" w:rsidRPr="00661924" w:rsidRDefault="00273BEB" w:rsidP="00273BEB">
            <w:pPr>
              <w:pStyle w:val="TAL"/>
            </w:pPr>
            <w:r w:rsidRPr="00C25669">
              <w:rPr>
                <w:rFonts w:eastAsia="SimSun"/>
              </w:rPr>
              <w:t>CDM Type</w:t>
            </w:r>
          </w:p>
        </w:tc>
        <w:tc>
          <w:tcPr>
            <w:tcW w:w="923" w:type="dxa"/>
            <w:vAlign w:val="center"/>
          </w:tcPr>
          <w:p w14:paraId="086FEBD2" w14:textId="77777777" w:rsidR="00273BEB" w:rsidRPr="00661924" w:rsidRDefault="00273BEB" w:rsidP="00273BEB">
            <w:pPr>
              <w:pStyle w:val="TAC"/>
            </w:pPr>
          </w:p>
        </w:tc>
        <w:tc>
          <w:tcPr>
            <w:tcW w:w="3335" w:type="dxa"/>
            <w:vAlign w:val="center"/>
          </w:tcPr>
          <w:p w14:paraId="48B687EB" w14:textId="77777777" w:rsidR="00273BEB" w:rsidRPr="00661924" w:rsidRDefault="00273BEB" w:rsidP="00273BEB">
            <w:pPr>
              <w:pStyle w:val="TAC"/>
            </w:pPr>
            <w:r w:rsidRPr="00C25669">
              <w:rPr>
                <w:rFonts w:eastAsia="SimSun"/>
              </w:rPr>
              <w:t>FD-CDM2</w:t>
            </w:r>
          </w:p>
        </w:tc>
        <w:tc>
          <w:tcPr>
            <w:tcW w:w="3473" w:type="dxa"/>
            <w:vAlign w:val="center"/>
          </w:tcPr>
          <w:p w14:paraId="1D8917CB" w14:textId="77777777" w:rsidR="00273BEB" w:rsidRPr="00661924" w:rsidRDefault="00273BEB" w:rsidP="00273BEB">
            <w:pPr>
              <w:pStyle w:val="TAC"/>
            </w:pPr>
            <w:r w:rsidRPr="00C25669">
              <w:rPr>
                <w:rFonts w:eastAsia="SimSun"/>
              </w:rPr>
              <w:t>FD-CDM2</w:t>
            </w:r>
          </w:p>
        </w:tc>
      </w:tr>
      <w:tr w:rsidR="00273BEB" w:rsidRPr="00661924" w14:paraId="0D939D94" w14:textId="77777777" w:rsidTr="00273BEB">
        <w:trPr>
          <w:trHeight w:val="70"/>
        </w:trPr>
        <w:tc>
          <w:tcPr>
            <w:tcW w:w="1466" w:type="dxa"/>
            <w:vMerge/>
            <w:vAlign w:val="center"/>
          </w:tcPr>
          <w:p w14:paraId="705F29B8" w14:textId="77777777" w:rsidR="00273BEB" w:rsidRPr="00661924" w:rsidRDefault="00273BEB" w:rsidP="00273BEB">
            <w:pPr>
              <w:pStyle w:val="TAL"/>
            </w:pPr>
          </w:p>
        </w:tc>
        <w:tc>
          <w:tcPr>
            <w:tcW w:w="3115" w:type="dxa"/>
            <w:gridSpan w:val="2"/>
            <w:vAlign w:val="center"/>
          </w:tcPr>
          <w:p w14:paraId="0DD07CB2" w14:textId="77777777" w:rsidR="00273BEB" w:rsidRPr="00661924" w:rsidRDefault="00273BEB" w:rsidP="00273BEB">
            <w:pPr>
              <w:pStyle w:val="TAL"/>
            </w:pPr>
            <w:r w:rsidRPr="00C25669">
              <w:rPr>
                <w:rFonts w:eastAsia="SimSun"/>
              </w:rPr>
              <w:t>Density (ρ)</w:t>
            </w:r>
          </w:p>
        </w:tc>
        <w:tc>
          <w:tcPr>
            <w:tcW w:w="923" w:type="dxa"/>
            <w:vAlign w:val="center"/>
          </w:tcPr>
          <w:p w14:paraId="124C6E17" w14:textId="77777777" w:rsidR="00273BEB" w:rsidRPr="00661924" w:rsidRDefault="00273BEB" w:rsidP="00273BEB">
            <w:pPr>
              <w:pStyle w:val="TAC"/>
            </w:pPr>
          </w:p>
        </w:tc>
        <w:tc>
          <w:tcPr>
            <w:tcW w:w="3335" w:type="dxa"/>
            <w:vAlign w:val="center"/>
          </w:tcPr>
          <w:p w14:paraId="19282F64" w14:textId="77777777" w:rsidR="00273BEB" w:rsidRPr="00661924" w:rsidRDefault="00273BEB" w:rsidP="00273BEB">
            <w:pPr>
              <w:pStyle w:val="TAC"/>
            </w:pPr>
            <w:r w:rsidRPr="00C25669">
              <w:t>1</w:t>
            </w:r>
          </w:p>
        </w:tc>
        <w:tc>
          <w:tcPr>
            <w:tcW w:w="3473" w:type="dxa"/>
            <w:vAlign w:val="center"/>
          </w:tcPr>
          <w:p w14:paraId="35AECA4C" w14:textId="77777777" w:rsidR="00273BEB" w:rsidRPr="00661924" w:rsidRDefault="00273BEB" w:rsidP="00273BEB">
            <w:pPr>
              <w:pStyle w:val="TAC"/>
            </w:pPr>
            <w:r w:rsidRPr="00C25669">
              <w:t>1</w:t>
            </w:r>
          </w:p>
        </w:tc>
      </w:tr>
      <w:tr w:rsidR="00273BEB" w:rsidRPr="00661924" w14:paraId="54CC9060" w14:textId="77777777" w:rsidTr="00273BEB">
        <w:trPr>
          <w:trHeight w:val="70"/>
        </w:trPr>
        <w:tc>
          <w:tcPr>
            <w:tcW w:w="1466" w:type="dxa"/>
            <w:vMerge/>
            <w:vAlign w:val="center"/>
          </w:tcPr>
          <w:p w14:paraId="7310F3AE" w14:textId="77777777" w:rsidR="00273BEB" w:rsidRPr="00661924" w:rsidRDefault="00273BEB" w:rsidP="00273BEB">
            <w:pPr>
              <w:pStyle w:val="TAL"/>
            </w:pPr>
          </w:p>
        </w:tc>
        <w:tc>
          <w:tcPr>
            <w:tcW w:w="3115" w:type="dxa"/>
            <w:gridSpan w:val="2"/>
            <w:vAlign w:val="center"/>
          </w:tcPr>
          <w:p w14:paraId="6C614DE6" w14:textId="77777777" w:rsidR="00273BEB" w:rsidRPr="00661924" w:rsidRDefault="00273BEB" w:rsidP="00273BEB">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23" w:type="dxa"/>
            <w:vAlign w:val="center"/>
          </w:tcPr>
          <w:p w14:paraId="6BF65BC6" w14:textId="77777777" w:rsidR="00273BEB" w:rsidRPr="00661924" w:rsidRDefault="00273BEB" w:rsidP="00273BEB">
            <w:pPr>
              <w:pStyle w:val="TAC"/>
            </w:pPr>
          </w:p>
        </w:tc>
        <w:tc>
          <w:tcPr>
            <w:tcW w:w="3335" w:type="dxa"/>
            <w:vAlign w:val="center"/>
          </w:tcPr>
          <w:p w14:paraId="652BB86F" w14:textId="77777777" w:rsidR="00273BEB" w:rsidRPr="00661924" w:rsidRDefault="00273BEB" w:rsidP="00273BEB">
            <w:pPr>
              <w:pStyle w:val="TAC"/>
            </w:pPr>
            <w:r w:rsidRPr="00C25669">
              <w:rPr>
                <w:rFonts w:eastAsia="SimSun" w:hint="eastAsia"/>
                <w:lang w:eastAsia="zh-CN"/>
              </w:rPr>
              <w:t>Row 5,4</w:t>
            </w:r>
          </w:p>
        </w:tc>
        <w:tc>
          <w:tcPr>
            <w:tcW w:w="3473" w:type="dxa"/>
            <w:vAlign w:val="center"/>
          </w:tcPr>
          <w:p w14:paraId="594F5DC1" w14:textId="77777777" w:rsidR="00273BEB" w:rsidRPr="00661924" w:rsidRDefault="00273BEB" w:rsidP="00273BEB">
            <w:pPr>
              <w:pStyle w:val="TAC"/>
            </w:pPr>
            <w:r w:rsidRPr="00C25669">
              <w:rPr>
                <w:rFonts w:eastAsia="SimSun" w:hint="eastAsia"/>
                <w:lang w:eastAsia="zh-CN"/>
              </w:rPr>
              <w:t>Row 5,4</w:t>
            </w:r>
          </w:p>
        </w:tc>
      </w:tr>
      <w:tr w:rsidR="00273BEB" w:rsidRPr="00661924" w14:paraId="7F418101" w14:textId="77777777" w:rsidTr="00273BEB">
        <w:trPr>
          <w:trHeight w:val="70"/>
        </w:trPr>
        <w:tc>
          <w:tcPr>
            <w:tcW w:w="1466" w:type="dxa"/>
            <w:vMerge/>
            <w:vAlign w:val="center"/>
          </w:tcPr>
          <w:p w14:paraId="46CB95DB" w14:textId="77777777" w:rsidR="00273BEB" w:rsidRPr="00661924" w:rsidRDefault="00273BEB" w:rsidP="00273BEB">
            <w:pPr>
              <w:pStyle w:val="TAL"/>
            </w:pPr>
          </w:p>
        </w:tc>
        <w:tc>
          <w:tcPr>
            <w:tcW w:w="3115" w:type="dxa"/>
            <w:gridSpan w:val="2"/>
            <w:vAlign w:val="center"/>
          </w:tcPr>
          <w:p w14:paraId="0B40CA61" w14:textId="77777777" w:rsidR="00273BEB" w:rsidRPr="00661924" w:rsidRDefault="00273BEB" w:rsidP="00273BEB">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23" w:type="dxa"/>
            <w:vAlign w:val="center"/>
          </w:tcPr>
          <w:p w14:paraId="4FA09A38" w14:textId="77777777" w:rsidR="00273BEB" w:rsidRPr="00661924" w:rsidRDefault="00273BEB" w:rsidP="00273BEB">
            <w:pPr>
              <w:pStyle w:val="TAC"/>
            </w:pPr>
          </w:p>
        </w:tc>
        <w:tc>
          <w:tcPr>
            <w:tcW w:w="3335" w:type="dxa"/>
            <w:vAlign w:val="center"/>
          </w:tcPr>
          <w:p w14:paraId="5F492BE9" w14:textId="77777777" w:rsidR="00273BEB" w:rsidRPr="00661924" w:rsidRDefault="00273BEB" w:rsidP="00273BEB">
            <w:pPr>
              <w:pStyle w:val="TAC"/>
            </w:pPr>
            <w:r w:rsidRPr="00C25669">
              <w:rPr>
                <w:rFonts w:eastAsia="SimSun" w:hint="eastAsia"/>
                <w:lang w:eastAsia="zh-CN"/>
              </w:rPr>
              <w:t>9</w:t>
            </w:r>
          </w:p>
        </w:tc>
        <w:tc>
          <w:tcPr>
            <w:tcW w:w="3473" w:type="dxa"/>
            <w:vAlign w:val="center"/>
          </w:tcPr>
          <w:p w14:paraId="1526741F" w14:textId="77777777" w:rsidR="00273BEB" w:rsidRPr="00661924" w:rsidRDefault="00273BEB" w:rsidP="00273BEB">
            <w:pPr>
              <w:pStyle w:val="TAC"/>
            </w:pPr>
            <w:r w:rsidRPr="00C25669">
              <w:rPr>
                <w:rFonts w:eastAsia="SimSun" w:hint="eastAsia"/>
                <w:lang w:eastAsia="zh-CN"/>
              </w:rPr>
              <w:t>9</w:t>
            </w:r>
          </w:p>
        </w:tc>
      </w:tr>
      <w:tr w:rsidR="00273BEB" w:rsidRPr="00661924" w14:paraId="22317F6F" w14:textId="77777777" w:rsidTr="00273BEB">
        <w:trPr>
          <w:trHeight w:val="70"/>
        </w:trPr>
        <w:tc>
          <w:tcPr>
            <w:tcW w:w="1466" w:type="dxa"/>
            <w:vMerge/>
            <w:vAlign w:val="center"/>
          </w:tcPr>
          <w:p w14:paraId="0EFF08F7" w14:textId="77777777" w:rsidR="00273BEB" w:rsidRPr="00661924" w:rsidRDefault="00273BEB" w:rsidP="00273BEB">
            <w:pPr>
              <w:pStyle w:val="TAL"/>
            </w:pPr>
          </w:p>
        </w:tc>
        <w:tc>
          <w:tcPr>
            <w:tcW w:w="3115" w:type="dxa"/>
            <w:gridSpan w:val="2"/>
          </w:tcPr>
          <w:p w14:paraId="69079A1C" w14:textId="77777777" w:rsidR="00273BEB" w:rsidRPr="00C25669" w:rsidRDefault="00273BEB" w:rsidP="00273BEB">
            <w:pPr>
              <w:pStyle w:val="TAL"/>
              <w:rPr>
                <w:rFonts w:eastAsia="SimSun"/>
              </w:rPr>
            </w:pPr>
            <w:r w:rsidRPr="00C25669">
              <w:rPr>
                <w:rFonts w:eastAsia="SimSun"/>
              </w:rPr>
              <w:t>CSI-RS</w:t>
            </w:r>
          </w:p>
          <w:p w14:paraId="63B00EB8" w14:textId="77777777" w:rsidR="00273BEB" w:rsidRPr="00661924" w:rsidRDefault="00273BEB" w:rsidP="00273BEB">
            <w:pPr>
              <w:pStyle w:val="TAL"/>
            </w:pPr>
            <w:r w:rsidRPr="00C25669">
              <w:rPr>
                <w:rFonts w:eastAsia="SimSun"/>
              </w:rPr>
              <w:t>periodicity and offset</w:t>
            </w:r>
          </w:p>
        </w:tc>
        <w:tc>
          <w:tcPr>
            <w:tcW w:w="923" w:type="dxa"/>
            <w:vAlign w:val="center"/>
          </w:tcPr>
          <w:p w14:paraId="74318DEB" w14:textId="77777777" w:rsidR="00273BEB" w:rsidRPr="00661924" w:rsidRDefault="00273BEB" w:rsidP="00273BEB">
            <w:pPr>
              <w:pStyle w:val="TAC"/>
            </w:pPr>
            <w:r w:rsidRPr="00C25669">
              <w:t>slot</w:t>
            </w:r>
          </w:p>
        </w:tc>
        <w:tc>
          <w:tcPr>
            <w:tcW w:w="3335" w:type="dxa"/>
            <w:vAlign w:val="center"/>
          </w:tcPr>
          <w:p w14:paraId="2C1E71D9" w14:textId="77777777" w:rsidR="00273BEB" w:rsidRPr="00661924" w:rsidRDefault="00273BEB" w:rsidP="00273BEB">
            <w:pPr>
              <w:pStyle w:val="TAC"/>
            </w:pPr>
            <w:r w:rsidRPr="00C25669">
              <w:rPr>
                <w:rFonts w:eastAsia="SimSun" w:hint="eastAsia"/>
                <w:lang w:eastAsia="zh-CN"/>
              </w:rPr>
              <w:t>5/1</w:t>
            </w:r>
          </w:p>
        </w:tc>
        <w:tc>
          <w:tcPr>
            <w:tcW w:w="3473" w:type="dxa"/>
            <w:vAlign w:val="center"/>
          </w:tcPr>
          <w:p w14:paraId="270266E1" w14:textId="77777777" w:rsidR="00273BEB" w:rsidRPr="00661924" w:rsidRDefault="00273BEB" w:rsidP="00273BEB">
            <w:pPr>
              <w:pStyle w:val="TAC"/>
            </w:pPr>
            <w:r>
              <w:t>Same as serving cell</w:t>
            </w:r>
          </w:p>
        </w:tc>
      </w:tr>
      <w:tr w:rsidR="00273BEB" w:rsidRPr="00661924" w14:paraId="30488FBE" w14:textId="77777777" w:rsidTr="00273BEB">
        <w:trPr>
          <w:trHeight w:val="70"/>
        </w:trPr>
        <w:tc>
          <w:tcPr>
            <w:tcW w:w="1466" w:type="dxa"/>
            <w:vMerge w:val="restart"/>
            <w:vAlign w:val="center"/>
            <w:hideMark/>
          </w:tcPr>
          <w:p w14:paraId="5FF299EB" w14:textId="77777777" w:rsidR="00273BEB" w:rsidRPr="00661924" w:rsidRDefault="00273BEB" w:rsidP="00273BEB">
            <w:pPr>
              <w:pStyle w:val="TAL"/>
            </w:pPr>
            <w:r w:rsidRPr="00661924">
              <w:t>NZP CSI-RS for CSI acquisition</w:t>
            </w:r>
          </w:p>
          <w:p w14:paraId="7907A8FB" w14:textId="77777777" w:rsidR="00273BEB" w:rsidRPr="00661924" w:rsidRDefault="00273BEB" w:rsidP="00273BEB">
            <w:pPr>
              <w:pStyle w:val="TAL"/>
            </w:pPr>
          </w:p>
        </w:tc>
        <w:tc>
          <w:tcPr>
            <w:tcW w:w="3115" w:type="dxa"/>
            <w:gridSpan w:val="2"/>
            <w:vAlign w:val="center"/>
          </w:tcPr>
          <w:p w14:paraId="35EA9281" w14:textId="77777777" w:rsidR="00273BEB" w:rsidRPr="00661924" w:rsidRDefault="00273BEB" w:rsidP="00273BEB">
            <w:pPr>
              <w:pStyle w:val="TAL"/>
            </w:pPr>
            <w:r w:rsidRPr="00661924">
              <w:t>CSI-RS resource</w:t>
            </w:r>
            <w:r w:rsidRPr="00661924">
              <w:rPr>
                <w:rFonts w:hint="eastAsia"/>
              </w:rPr>
              <w:t xml:space="preserve"> </w:t>
            </w:r>
            <w:r w:rsidRPr="00661924">
              <w:t>Type</w:t>
            </w:r>
          </w:p>
        </w:tc>
        <w:tc>
          <w:tcPr>
            <w:tcW w:w="923" w:type="dxa"/>
            <w:vAlign w:val="center"/>
          </w:tcPr>
          <w:p w14:paraId="0303394E" w14:textId="77777777" w:rsidR="00273BEB" w:rsidRPr="00661924" w:rsidRDefault="00273BEB" w:rsidP="00273BEB">
            <w:pPr>
              <w:pStyle w:val="TAC"/>
            </w:pPr>
          </w:p>
        </w:tc>
        <w:tc>
          <w:tcPr>
            <w:tcW w:w="3335" w:type="dxa"/>
            <w:vAlign w:val="center"/>
          </w:tcPr>
          <w:p w14:paraId="2DBA2208" w14:textId="77777777" w:rsidR="00273BEB" w:rsidRPr="00661924" w:rsidRDefault="00273BEB" w:rsidP="00273BEB">
            <w:pPr>
              <w:pStyle w:val="TAC"/>
            </w:pPr>
            <w:r w:rsidRPr="00661924">
              <w:t>Periodic</w:t>
            </w:r>
          </w:p>
        </w:tc>
        <w:tc>
          <w:tcPr>
            <w:tcW w:w="3473" w:type="dxa"/>
          </w:tcPr>
          <w:p w14:paraId="58B84554" w14:textId="77777777" w:rsidR="00273BEB" w:rsidRPr="00661924" w:rsidRDefault="00273BEB" w:rsidP="00273BEB">
            <w:pPr>
              <w:pStyle w:val="TAC"/>
            </w:pPr>
            <w:r w:rsidRPr="00661924">
              <w:t>Periodic</w:t>
            </w:r>
          </w:p>
        </w:tc>
      </w:tr>
      <w:tr w:rsidR="00273BEB" w:rsidRPr="00661924" w14:paraId="53D8B7CA" w14:textId="77777777" w:rsidTr="00273BEB">
        <w:trPr>
          <w:trHeight w:val="70"/>
        </w:trPr>
        <w:tc>
          <w:tcPr>
            <w:tcW w:w="1466" w:type="dxa"/>
            <w:vMerge/>
            <w:vAlign w:val="center"/>
          </w:tcPr>
          <w:p w14:paraId="6ABF38E6" w14:textId="77777777" w:rsidR="00273BEB" w:rsidRPr="00661924" w:rsidRDefault="00273BEB" w:rsidP="00273BEB">
            <w:pPr>
              <w:pStyle w:val="TAL"/>
            </w:pPr>
          </w:p>
        </w:tc>
        <w:tc>
          <w:tcPr>
            <w:tcW w:w="3115" w:type="dxa"/>
            <w:gridSpan w:val="2"/>
            <w:vAlign w:val="center"/>
          </w:tcPr>
          <w:p w14:paraId="44F6B755" w14:textId="77777777" w:rsidR="00273BEB" w:rsidRPr="00661924" w:rsidRDefault="00273BEB" w:rsidP="00273BEB">
            <w:pPr>
              <w:pStyle w:val="TAL"/>
            </w:pPr>
            <w:r w:rsidRPr="00661924">
              <w:t>Number of CSI-RS ports (</w:t>
            </w:r>
            <w:r w:rsidRPr="00661924">
              <w:rPr>
                <w:i/>
              </w:rPr>
              <w:t>X</w:t>
            </w:r>
            <w:r w:rsidRPr="00661924">
              <w:t>)</w:t>
            </w:r>
          </w:p>
        </w:tc>
        <w:tc>
          <w:tcPr>
            <w:tcW w:w="923" w:type="dxa"/>
            <w:vAlign w:val="center"/>
          </w:tcPr>
          <w:p w14:paraId="47E4014F" w14:textId="77777777" w:rsidR="00273BEB" w:rsidRPr="00661924" w:rsidRDefault="00273BEB" w:rsidP="00273BEB">
            <w:pPr>
              <w:pStyle w:val="TAC"/>
            </w:pPr>
          </w:p>
        </w:tc>
        <w:tc>
          <w:tcPr>
            <w:tcW w:w="3335" w:type="dxa"/>
            <w:vAlign w:val="center"/>
          </w:tcPr>
          <w:p w14:paraId="11130DD7" w14:textId="77777777" w:rsidR="00273BEB" w:rsidRPr="00661924" w:rsidRDefault="00273BEB" w:rsidP="00273BEB">
            <w:pPr>
              <w:pStyle w:val="TAC"/>
            </w:pPr>
            <w:r w:rsidRPr="00661924">
              <w:rPr>
                <w:rFonts w:hint="eastAsia"/>
              </w:rPr>
              <w:t>2</w:t>
            </w:r>
          </w:p>
        </w:tc>
        <w:tc>
          <w:tcPr>
            <w:tcW w:w="3473" w:type="dxa"/>
            <w:vAlign w:val="center"/>
          </w:tcPr>
          <w:p w14:paraId="2306B84A" w14:textId="77777777" w:rsidR="00273BEB" w:rsidRPr="00661924" w:rsidRDefault="00273BEB" w:rsidP="00273BEB">
            <w:pPr>
              <w:pStyle w:val="TAC"/>
            </w:pPr>
            <w:r>
              <w:t>1</w:t>
            </w:r>
          </w:p>
        </w:tc>
      </w:tr>
      <w:tr w:rsidR="00273BEB" w:rsidRPr="00661924" w14:paraId="0AE04F69" w14:textId="77777777" w:rsidTr="00273BEB">
        <w:trPr>
          <w:trHeight w:val="70"/>
        </w:trPr>
        <w:tc>
          <w:tcPr>
            <w:tcW w:w="1466" w:type="dxa"/>
            <w:vMerge/>
            <w:vAlign w:val="center"/>
            <w:hideMark/>
          </w:tcPr>
          <w:p w14:paraId="3C0F901B" w14:textId="77777777" w:rsidR="00273BEB" w:rsidRPr="00661924" w:rsidRDefault="00273BEB" w:rsidP="00273BEB">
            <w:pPr>
              <w:pStyle w:val="TAL"/>
            </w:pPr>
          </w:p>
        </w:tc>
        <w:tc>
          <w:tcPr>
            <w:tcW w:w="3115" w:type="dxa"/>
            <w:gridSpan w:val="2"/>
            <w:vAlign w:val="center"/>
          </w:tcPr>
          <w:p w14:paraId="3C183FD7" w14:textId="77777777" w:rsidR="00273BEB" w:rsidRPr="00661924" w:rsidRDefault="00273BEB" w:rsidP="00273BEB">
            <w:pPr>
              <w:pStyle w:val="TAL"/>
            </w:pPr>
            <w:r w:rsidRPr="00661924">
              <w:t>CDM Type</w:t>
            </w:r>
          </w:p>
        </w:tc>
        <w:tc>
          <w:tcPr>
            <w:tcW w:w="923" w:type="dxa"/>
            <w:vAlign w:val="center"/>
          </w:tcPr>
          <w:p w14:paraId="0955E164" w14:textId="77777777" w:rsidR="00273BEB" w:rsidRPr="00661924" w:rsidRDefault="00273BEB" w:rsidP="00273BEB">
            <w:pPr>
              <w:pStyle w:val="TAC"/>
            </w:pPr>
          </w:p>
        </w:tc>
        <w:tc>
          <w:tcPr>
            <w:tcW w:w="3335" w:type="dxa"/>
            <w:vAlign w:val="center"/>
          </w:tcPr>
          <w:p w14:paraId="3EB47B57" w14:textId="77777777" w:rsidR="00273BEB" w:rsidRPr="00661924" w:rsidRDefault="00273BEB" w:rsidP="00273BEB">
            <w:pPr>
              <w:pStyle w:val="TAC"/>
            </w:pPr>
            <w:r w:rsidRPr="00661924">
              <w:t>FD-CDM2</w:t>
            </w:r>
          </w:p>
        </w:tc>
        <w:tc>
          <w:tcPr>
            <w:tcW w:w="3473" w:type="dxa"/>
          </w:tcPr>
          <w:p w14:paraId="2CEC936C" w14:textId="77777777" w:rsidR="00273BEB" w:rsidRPr="00661924" w:rsidRDefault="00273BEB" w:rsidP="00273BEB">
            <w:pPr>
              <w:pStyle w:val="TAC"/>
            </w:pPr>
            <w:r>
              <w:t>noCDM</w:t>
            </w:r>
          </w:p>
        </w:tc>
      </w:tr>
      <w:tr w:rsidR="00273BEB" w:rsidRPr="00661924" w14:paraId="555526C2" w14:textId="77777777" w:rsidTr="00273BEB">
        <w:trPr>
          <w:trHeight w:val="70"/>
        </w:trPr>
        <w:tc>
          <w:tcPr>
            <w:tcW w:w="1466" w:type="dxa"/>
            <w:vMerge/>
            <w:vAlign w:val="center"/>
            <w:hideMark/>
          </w:tcPr>
          <w:p w14:paraId="5A5312F5" w14:textId="77777777" w:rsidR="00273BEB" w:rsidRPr="00661924" w:rsidRDefault="00273BEB" w:rsidP="00273BEB">
            <w:pPr>
              <w:pStyle w:val="TAL"/>
            </w:pPr>
          </w:p>
        </w:tc>
        <w:tc>
          <w:tcPr>
            <w:tcW w:w="3115" w:type="dxa"/>
            <w:gridSpan w:val="2"/>
            <w:vAlign w:val="center"/>
          </w:tcPr>
          <w:p w14:paraId="400B3A77" w14:textId="77777777" w:rsidR="00273BEB" w:rsidRPr="00661924" w:rsidRDefault="00273BEB" w:rsidP="00273BEB">
            <w:pPr>
              <w:pStyle w:val="TAL"/>
            </w:pPr>
            <w:r w:rsidRPr="00661924">
              <w:t>Density (ρ)</w:t>
            </w:r>
          </w:p>
        </w:tc>
        <w:tc>
          <w:tcPr>
            <w:tcW w:w="923" w:type="dxa"/>
            <w:vAlign w:val="center"/>
          </w:tcPr>
          <w:p w14:paraId="09CEAB92" w14:textId="77777777" w:rsidR="00273BEB" w:rsidRPr="00661924" w:rsidRDefault="00273BEB" w:rsidP="00273BEB">
            <w:pPr>
              <w:pStyle w:val="TAC"/>
            </w:pPr>
          </w:p>
        </w:tc>
        <w:tc>
          <w:tcPr>
            <w:tcW w:w="3335" w:type="dxa"/>
            <w:vAlign w:val="center"/>
          </w:tcPr>
          <w:p w14:paraId="5898A654" w14:textId="77777777" w:rsidR="00273BEB" w:rsidRPr="00661924" w:rsidRDefault="00273BEB" w:rsidP="00273BEB">
            <w:pPr>
              <w:pStyle w:val="TAC"/>
            </w:pPr>
            <w:r w:rsidRPr="00661924">
              <w:t>1</w:t>
            </w:r>
          </w:p>
        </w:tc>
        <w:tc>
          <w:tcPr>
            <w:tcW w:w="3473" w:type="dxa"/>
          </w:tcPr>
          <w:p w14:paraId="7331B762" w14:textId="77777777" w:rsidR="00273BEB" w:rsidRPr="00661924" w:rsidRDefault="00273BEB" w:rsidP="00273BEB">
            <w:pPr>
              <w:pStyle w:val="TAC"/>
            </w:pPr>
            <w:r>
              <w:t>1</w:t>
            </w:r>
          </w:p>
        </w:tc>
      </w:tr>
      <w:tr w:rsidR="00273BEB" w:rsidRPr="00661924" w14:paraId="6AF750ED" w14:textId="77777777" w:rsidTr="00273BEB">
        <w:trPr>
          <w:trHeight w:val="70"/>
        </w:trPr>
        <w:tc>
          <w:tcPr>
            <w:tcW w:w="1466" w:type="dxa"/>
            <w:vMerge/>
            <w:vAlign w:val="center"/>
            <w:hideMark/>
          </w:tcPr>
          <w:p w14:paraId="3EBCB991" w14:textId="77777777" w:rsidR="00273BEB" w:rsidRPr="00661924" w:rsidRDefault="00273BEB" w:rsidP="00273BEB">
            <w:pPr>
              <w:pStyle w:val="TAL"/>
              <w:rPr>
                <w:b/>
              </w:rPr>
            </w:pPr>
          </w:p>
        </w:tc>
        <w:tc>
          <w:tcPr>
            <w:tcW w:w="3115" w:type="dxa"/>
            <w:gridSpan w:val="2"/>
            <w:vAlign w:val="center"/>
          </w:tcPr>
          <w:p w14:paraId="6927C864" w14:textId="77777777" w:rsidR="00273BEB" w:rsidRPr="00661924" w:rsidRDefault="00273BEB" w:rsidP="00273BE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923" w:type="dxa"/>
            <w:vAlign w:val="center"/>
          </w:tcPr>
          <w:p w14:paraId="363F8091" w14:textId="77777777" w:rsidR="00273BEB" w:rsidRPr="00661924" w:rsidRDefault="00273BEB" w:rsidP="00273BEB">
            <w:pPr>
              <w:pStyle w:val="TAC"/>
            </w:pPr>
          </w:p>
        </w:tc>
        <w:tc>
          <w:tcPr>
            <w:tcW w:w="3335" w:type="dxa"/>
            <w:vAlign w:val="center"/>
          </w:tcPr>
          <w:p w14:paraId="3D340528" w14:textId="77777777" w:rsidR="00273BEB" w:rsidRPr="00661924" w:rsidRDefault="00273BEB" w:rsidP="00273BEB">
            <w:pPr>
              <w:pStyle w:val="TAC"/>
            </w:pPr>
            <w:r w:rsidRPr="00661924">
              <w:rPr>
                <w:rFonts w:hint="eastAsia"/>
              </w:rPr>
              <w:t>Row 3(6,</w:t>
            </w:r>
            <w:r>
              <w:t xml:space="preserve"> </w:t>
            </w:r>
            <w:r w:rsidRPr="00661924">
              <w:rPr>
                <w:rFonts w:hint="eastAsia"/>
              </w:rPr>
              <w:t>-)</w:t>
            </w:r>
          </w:p>
        </w:tc>
        <w:tc>
          <w:tcPr>
            <w:tcW w:w="3473" w:type="dxa"/>
            <w:vAlign w:val="center"/>
          </w:tcPr>
          <w:p w14:paraId="0FB69824" w14:textId="77777777" w:rsidR="00273BEB" w:rsidRPr="00661924" w:rsidRDefault="00273BEB" w:rsidP="00273BE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273BEB" w:rsidRPr="00661924" w14:paraId="5BC8B209" w14:textId="77777777" w:rsidTr="00273BEB">
        <w:trPr>
          <w:trHeight w:val="70"/>
        </w:trPr>
        <w:tc>
          <w:tcPr>
            <w:tcW w:w="1466" w:type="dxa"/>
            <w:vMerge/>
            <w:vAlign w:val="center"/>
            <w:hideMark/>
          </w:tcPr>
          <w:p w14:paraId="2CE8889D" w14:textId="77777777" w:rsidR="00273BEB" w:rsidRPr="00661924" w:rsidRDefault="00273BEB" w:rsidP="00273BEB">
            <w:pPr>
              <w:pStyle w:val="TAL"/>
            </w:pPr>
          </w:p>
        </w:tc>
        <w:tc>
          <w:tcPr>
            <w:tcW w:w="3115" w:type="dxa"/>
            <w:gridSpan w:val="2"/>
            <w:vAlign w:val="center"/>
          </w:tcPr>
          <w:p w14:paraId="6FCDB3E4" w14:textId="77777777" w:rsidR="00273BEB" w:rsidRPr="00661924" w:rsidRDefault="00273BEB" w:rsidP="00273BEB">
            <w:pPr>
              <w:pStyle w:val="TAL"/>
            </w:pPr>
            <w:r w:rsidRPr="00661924">
              <w:t>First OFDM symbol in the PRB used for CSI-RS (l</w:t>
            </w:r>
            <w:r w:rsidRPr="00661924">
              <w:rPr>
                <w:vertAlign w:val="subscript"/>
              </w:rPr>
              <w:t>0</w:t>
            </w:r>
            <w:r w:rsidRPr="00661924">
              <w:t>)</w:t>
            </w:r>
          </w:p>
        </w:tc>
        <w:tc>
          <w:tcPr>
            <w:tcW w:w="923" w:type="dxa"/>
            <w:vAlign w:val="center"/>
          </w:tcPr>
          <w:p w14:paraId="417B2F42" w14:textId="77777777" w:rsidR="00273BEB" w:rsidRPr="00661924" w:rsidRDefault="00273BEB" w:rsidP="00273BEB">
            <w:pPr>
              <w:pStyle w:val="TAC"/>
            </w:pPr>
          </w:p>
        </w:tc>
        <w:tc>
          <w:tcPr>
            <w:tcW w:w="3335" w:type="dxa"/>
            <w:vAlign w:val="center"/>
          </w:tcPr>
          <w:p w14:paraId="2DD0D384" w14:textId="77777777" w:rsidR="00273BEB" w:rsidRPr="00661924" w:rsidRDefault="00273BEB" w:rsidP="00273BEB">
            <w:pPr>
              <w:pStyle w:val="TAC"/>
            </w:pPr>
            <w:r w:rsidRPr="00661924">
              <w:rPr>
                <w:rFonts w:hint="eastAsia"/>
              </w:rPr>
              <w:t>13</w:t>
            </w:r>
          </w:p>
        </w:tc>
        <w:tc>
          <w:tcPr>
            <w:tcW w:w="3473" w:type="dxa"/>
            <w:vAlign w:val="center"/>
          </w:tcPr>
          <w:p w14:paraId="3F4F2EF1" w14:textId="77777777" w:rsidR="00273BEB" w:rsidRPr="00661924" w:rsidRDefault="00273BEB" w:rsidP="00273BEB">
            <w:pPr>
              <w:pStyle w:val="TAC"/>
            </w:pPr>
            <w:r>
              <w:t>13</w:t>
            </w:r>
          </w:p>
        </w:tc>
      </w:tr>
      <w:tr w:rsidR="00273BEB" w:rsidRPr="00661924" w14:paraId="32B423EB" w14:textId="77777777" w:rsidTr="00273BEB">
        <w:trPr>
          <w:trHeight w:val="70"/>
        </w:trPr>
        <w:tc>
          <w:tcPr>
            <w:tcW w:w="1466" w:type="dxa"/>
            <w:vMerge/>
            <w:vAlign w:val="center"/>
          </w:tcPr>
          <w:p w14:paraId="3D62DEFB" w14:textId="77777777" w:rsidR="00273BEB" w:rsidRPr="00661924" w:rsidRDefault="00273BEB" w:rsidP="00273BEB">
            <w:pPr>
              <w:pStyle w:val="TAL"/>
            </w:pPr>
          </w:p>
        </w:tc>
        <w:tc>
          <w:tcPr>
            <w:tcW w:w="3115" w:type="dxa"/>
            <w:gridSpan w:val="2"/>
            <w:vAlign w:val="center"/>
          </w:tcPr>
          <w:p w14:paraId="1511299D" w14:textId="77777777" w:rsidR="00273BEB" w:rsidRPr="00661924" w:rsidRDefault="00273BEB" w:rsidP="00273BEB">
            <w:pPr>
              <w:pStyle w:val="TAL"/>
            </w:pPr>
            <w:r w:rsidRPr="00661924">
              <w:t>NZP CSI-RS-timeConfig</w:t>
            </w:r>
          </w:p>
          <w:p w14:paraId="4E762B20" w14:textId="77777777" w:rsidR="00273BEB" w:rsidRPr="00661924" w:rsidRDefault="00273BEB" w:rsidP="00273BEB">
            <w:pPr>
              <w:pStyle w:val="TAL"/>
            </w:pPr>
            <w:r w:rsidRPr="00661924">
              <w:t>periodicity and offset</w:t>
            </w:r>
          </w:p>
        </w:tc>
        <w:tc>
          <w:tcPr>
            <w:tcW w:w="923" w:type="dxa"/>
            <w:vAlign w:val="center"/>
          </w:tcPr>
          <w:p w14:paraId="26614238" w14:textId="77777777" w:rsidR="00273BEB" w:rsidRPr="00661924" w:rsidRDefault="00273BEB" w:rsidP="00273BEB">
            <w:pPr>
              <w:pStyle w:val="TAC"/>
            </w:pPr>
            <w:r w:rsidRPr="00661924">
              <w:t>slot</w:t>
            </w:r>
          </w:p>
        </w:tc>
        <w:tc>
          <w:tcPr>
            <w:tcW w:w="3335" w:type="dxa"/>
            <w:vAlign w:val="center"/>
          </w:tcPr>
          <w:p w14:paraId="7C361EC7" w14:textId="77777777" w:rsidR="00273BEB" w:rsidRPr="00661924" w:rsidRDefault="00273BEB" w:rsidP="00273BEB">
            <w:pPr>
              <w:pStyle w:val="TAC"/>
            </w:pPr>
            <w:r>
              <w:t>5</w:t>
            </w:r>
            <w:r w:rsidRPr="00661924">
              <w:rPr>
                <w:rFonts w:hint="eastAsia"/>
              </w:rPr>
              <w:t>/1</w:t>
            </w:r>
          </w:p>
        </w:tc>
        <w:tc>
          <w:tcPr>
            <w:tcW w:w="3473" w:type="dxa"/>
            <w:vAlign w:val="center"/>
          </w:tcPr>
          <w:p w14:paraId="4347C096" w14:textId="77777777" w:rsidR="00273BEB" w:rsidRPr="00661924" w:rsidRDefault="00273BEB" w:rsidP="00273BEB">
            <w:pPr>
              <w:pStyle w:val="TAC"/>
            </w:pPr>
            <w:r>
              <w:t>Same as serving cell</w:t>
            </w:r>
          </w:p>
        </w:tc>
      </w:tr>
      <w:tr w:rsidR="00273BEB" w:rsidRPr="00661924" w14:paraId="3CF6148B" w14:textId="77777777" w:rsidTr="00273BEB">
        <w:trPr>
          <w:trHeight w:val="70"/>
        </w:trPr>
        <w:tc>
          <w:tcPr>
            <w:tcW w:w="1466" w:type="dxa"/>
            <w:vMerge w:val="restart"/>
            <w:vAlign w:val="center"/>
          </w:tcPr>
          <w:p w14:paraId="43D2B7A7" w14:textId="77777777" w:rsidR="00273BEB" w:rsidRPr="00661924" w:rsidRDefault="00273BEB" w:rsidP="00273BEB">
            <w:pPr>
              <w:pStyle w:val="TAL"/>
            </w:pPr>
            <w:r w:rsidRPr="00661924">
              <w:t>CSI-IM configuration</w:t>
            </w:r>
          </w:p>
        </w:tc>
        <w:tc>
          <w:tcPr>
            <w:tcW w:w="3115" w:type="dxa"/>
            <w:gridSpan w:val="2"/>
          </w:tcPr>
          <w:p w14:paraId="05DC4DE0" w14:textId="77777777" w:rsidR="00273BEB" w:rsidRPr="00661924" w:rsidRDefault="00273BEB" w:rsidP="00273BEB">
            <w:pPr>
              <w:pStyle w:val="TAL"/>
            </w:pPr>
            <w:r w:rsidRPr="00661924">
              <w:rPr>
                <w:rFonts w:hint="eastAsia"/>
              </w:rPr>
              <w:t>CSI-IM resource Type</w:t>
            </w:r>
          </w:p>
        </w:tc>
        <w:tc>
          <w:tcPr>
            <w:tcW w:w="923" w:type="dxa"/>
            <w:vAlign w:val="center"/>
          </w:tcPr>
          <w:p w14:paraId="6FA4336F" w14:textId="77777777" w:rsidR="00273BEB" w:rsidRPr="00661924" w:rsidRDefault="00273BEB" w:rsidP="00273BEB">
            <w:pPr>
              <w:pStyle w:val="TAC"/>
            </w:pPr>
          </w:p>
        </w:tc>
        <w:tc>
          <w:tcPr>
            <w:tcW w:w="3335" w:type="dxa"/>
            <w:vAlign w:val="center"/>
          </w:tcPr>
          <w:p w14:paraId="095617D9" w14:textId="77777777" w:rsidR="00273BEB" w:rsidRPr="00661924" w:rsidRDefault="00273BEB" w:rsidP="00273BEB">
            <w:pPr>
              <w:pStyle w:val="TAC"/>
            </w:pPr>
            <w:r w:rsidRPr="00661924">
              <w:rPr>
                <w:rFonts w:hint="eastAsia"/>
              </w:rPr>
              <w:t>Periodic</w:t>
            </w:r>
          </w:p>
        </w:tc>
        <w:tc>
          <w:tcPr>
            <w:tcW w:w="3473" w:type="dxa"/>
            <w:vAlign w:val="center"/>
          </w:tcPr>
          <w:p w14:paraId="46DD9050" w14:textId="77777777" w:rsidR="00273BEB" w:rsidRPr="00661924" w:rsidRDefault="00273BEB" w:rsidP="00273BEB">
            <w:pPr>
              <w:pStyle w:val="TAC"/>
            </w:pPr>
            <w:r w:rsidRPr="00661924">
              <w:rPr>
                <w:rFonts w:hint="eastAsia"/>
              </w:rPr>
              <w:t>Periodic</w:t>
            </w:r>
          </w:p>
        </w:tc>
      </w:tr>
      <w:tr w:rsidR="00273BEB" w:rsidRPr="00661924" w14:paraId="0CE608DB" w14:textId="77777777" w:rsidTr="00273BEB">
        <w:trPr>
          <w:trHeight w:val="70"/>
        </w:trPr>
        <w:tc>
          <w:tcPr>
            <w:tcW w:w="1466" w:type="dxa"/>
            <w:vMerge/>
            <w:vAlign w:val="center"/>
            <w:hideMark/>
          </w:tcPr>
          <w:p w14:paraId="477EFD46" w14:textId="77777777" w:rsidR="00273BEB" w:rsidRPr="00661924" w:rsidRDefault="00273BEB" w:rsidP="00273BEB">
            <w:pPr>
              <w:pStyle w:val="TAL"/>
            </w:pPr>
          </w:p>
        </w:tc>
        <w:tc>
          <w:tcPr>
            <w:tcW w:w="3115" w:type="dxa"/>
            <w:gridSpan w:val="2"/>
          </w:tcPr>
          <w:p w14:paraId="6DC74C08" w14:textId="77777777" w:rsidR="00273BEB" w:rsidRPr="00661924" w:rsidRDefault="00273BEB" w:rsidP="00273BEB">
            <w:pPr>
              <w:pStyle w:val="TAL"/>
            </w:pPr>
            <w:r w:rsidRPr="00661924">
              <w:t>CSI-IM RE pattern</w:t>
            </w:r>
          </w:p>
        </w:tc>
        <w:tc>
          <w:tcPr>
            <w:tcW w:w="923" w:type="dxa"/>
            <w:vAlign w:val="center"/>
          </w:tcPr>
          <w:p w14:paraId="11BCB470" w14:textId="77777777" w:rsidR="00273BEB" w:rsidRPr="00661924" w:rsidRDefault="00273BEB" w:rsidP="00273BEB">
            <w:pPr>
              <w:pStyle w:val="TAC"/>
            </w:pPr>
          </w:p>
        </w:tc>
        <w:tc>
          <w:tcPr>
            <w:tcW w:w="3335" w:type="dxa"/>
            <w:vAlign w:val="center"/>
          </w:tcPr>
          <w:p w14:paraId="0F62E4F6" w14:textId="77777777" w:rsidR="00273BEB" w:rsidRPr="00661924" w:rsidRDefault="00273BEB" w:rsidP="00273BEB">
            <w:pPr>
              <w:pStyle w:val="TAC"/>
            </w:pPr>
            <w:r w:rsidRPr="00661924">
              <w:rPr>
                <w:rFonts w:hint="eastAsia"/>
              </w:rPr>
              <w:t>0</w:t>
            </w:r>
          </w:p>
        </w:tc>
        <w:tc>
          <w:tcPr>
            <w:tcW w:w="3473" w:type="dxa"/>
            <w:vAlign w:val="center"/>
          </w:tcPr>
          <w:p w14:paraId="5FF674A7" w14:textId="77777777" w:rsidR="00273BEB" w:rsidRPr="00661924" w:rsidRDefault="00273BEB" w:rsidP="00273BEB">
            <w:pPr>
              <w:pStyle w:val="TAC"/>
            </w:pPr>
            <w:r>
              <w:t>0</w:t>
            </w:r>
          </w:p>
        </w:tc>
      </w:tr>
      <w:tr w:rsidR="00273BEB" w:rsidRPr="00661924" w14:paraId="7F60AEFA" w14:textId="77777777" w:rsidTr="00273BEB">
        <w:trPr>
          <w:trHeight w:val="70"/>
        </w:trPr>
        <w:tc>
          <w:tcPr>
            <w:tcW w:w="1466" w:type="dxa"/>
            <w:vMerge/>
            <w:hideMark/>
          </w:tcPr>
          <w:p w14:paraId="6FEE7965" w14:textId="77777777" w:rsidR="00273BEB" w:rsidRPr="00661924" w:rsidRDefault="00273BEB" w:rsidP="00273BEB">
            <w:pPr>
              <w:pStyle w:val="TAL"/>
            </w:pPr>
          </w:p>
        </w:tc>
        <w:tc>
          <w:tcPr>
            <w:tcW w:w="3115" w:type="dxa"/>
            <w:gridSpan w:val="2"/>
          </w:tcPr>
          <w:p w14:paraId="2AB40E9B" w14:textId="77777777" w:rsidR="00273BEB" w:rsidRPr="00661924" w:rsidRDefault="00273BEB" w:rsidP="00273BEB">
            <w:pPr>
              <w:pStyle w:val="TAL"/>
            </w:pPr>
            <w:r w:rsidRPr="00661924">
              <w:t>CSI-IM Resource Mapping</w:t>
            </w:r>
          </w:p>
          <w:p w14:paraId="58A10DF9" w14:textId="77777777" w:rsidR="00273BEB" w:rsidRPr="00661924" w:rsidRDefault="00273BEB" w:rsidP="00273BE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923" w:type="dxa"/>
            <w:vAlign w:val="center"/>
          </w:tcPr>
          <w:p w14:paraId="35A1F61B" w14:textId="77777777" w:rsidR="00273BEB" w:rsidRPr="00661924" w:rsidRDefault="00273BEB" w:rsidP="00273BEB">
            <w:pPr>
              <w:pStyle w:val="TAC"/>
            </w:pPr>
          </w:p>
        </w:tc>
        <w:tc>
          <w:tcPr>
            <w:tcW w:w="3335" w:type="dxa"/>
            <w:vAlign w:val="center"/>
          </w:tcPr>
          <w:p w14:paraId="216B2BD3" w14:textId="77777777" w:rsidR="00273BEB" w:rsidRPr="00661924" w:rsidRDefault="00273BEB" w:rsidP="00273BEB">
            <w:pPr>
              <w:pStyle w:val="TAC"/>
            </w:pPr>
            <w:r w:rsidRPr="00661924">
              <w:t>(</w:t>
            </w:r>
            <w:r w:rsidRPr="00661924">
              <w:rPr>
                <w:rFonts w:hint="eastAsia"/>
              </w:rPr>
              <w:t>4</w:t>
            </w:r>
            <w:r w:rsidRPr="00661924">
              <w:t xml:space="preserve">, </w:t>
            </w:r>
            <w:r w:rsidRPr="00661924">
              <w:rPr>
                <w:rFonts w:hint="eastAsia"/>
              </w:rPr>
              <w:t>9</w:t>
            </w:r>
            <w:r w:rsidRPr="00661924">
              <w:t>)</w:t>
            </w:r>
          </w:p>
        </w:tc>
        <w:tc>
          <w:tcPr>
            <w:tcW w:w="3473" w:type="dxa"/>
            <w:vAlign w:val="center"/>
          </w:tcPr>
          <w:p w14:paraId="277CF21B" w14:textId="77777777" w:rsidR="00273BEB" w:rsidRPr="00661924" w:rsidRDefault="00273BEB" w:rsidP="00273BEB">
            <w:pPr>
              <w:pStyle w:val="TAC"/>
            </w:pPr>
            <w:r>
              <w:t>(6, 9)</w:t>
            </w:r>
          </w:p>
        </w:tc>
      </w:tr>
      <w:tr w:rsidR="00273BEB" w:rsidRPr="00661924" w14:paraId="500F735D" w14:textId="77777777" w:rsidTr="00273BEB">
        <w:trPr>
          <w:trHeight w:val="70"/>
        </w:trPr>
        <w:tc>
          <w:tcPr>
            <w:tcW w:w="1466" w:type="dxa"/>
            <w:vMerge/>
            <w:hideMark/>
          </w:tcPr>
          <w:p w14:paraId="3B259D5D" w14:textId="77777777" w:rsidR="00273BEB" w:rsidRPr="00661924" w:rsidRDefault="00273BEB" w:rsidP="00273BEB">
            <w:pPr>
              <w:pStyle w:val="TAL"/>
            </w:pPr>
          </w:p>
        </w:tc>
        <w:tc>
          <w:tcPr>
            <w:tcW w:w="3115" w:type="dxa"/>
            <w:gridSpan w:val="2"/>
          </w:tcPr>
          <w:p w14:paraId="2D12CC08" w14:textId="77777777" w:rsidR="00273BEB" w:rsidRPr="00661924" w:rsidRDefault="00273BEB" w:rsidP="00273BEB">
            <w:pPr>
              <w:pStyle w:val="TAL"/>
            </w:pPr>
            <w:r w:rsidRPr="00661924">
              <w:t>CSI-IM timeConfig</w:t>
            </w:r>
          </w:p>
          <w:p w14:paraId="452A212D" w14:textId="77777777" w:rsidR="00273BEB" w:rsidRPr="00661924" w:rsidRDefault="00273BEB" w:rsidP="00273BEB">
            <w:pPr>
              <w:pStyle w:val="TAL"/>
            </w:pPr>
            <w:r w:rsidRPr="00661924">
              <w:t>periodicity and offset</w:t>
            </w:r>
          </w:p>
        </w:tc>
        <w:tc>
          <w:tcPr>
            <w:tcW w:w="923" w:type="dxa"/>
            <w:vAlign w:val="center"/>
          </w:tcPr>
          <w:p w14:paraId="7C47A61E" w14:textId="77777777" w:rsidR="00273BEB" w:rsidRPr="00661924" w:rsidRDefault="00273BEB" w:rsidP="00273BEB">
            <w:pPr>
              <w:pStyle w:val="TAC"/>
            </w:pPr>
            <w:r w:rsidRPr="00661924">
              <w:t>slot</w:t>
            </w:r>
          </w:p>
        </w:tc>
        <w:tc>
          <w:tcPr>
            <w:tcW w:w="3335" w:type="dxa"/>
            <w:vAlign w:val="center"/>
          </w:tcPr>
          <w:p w14:paraId="63BCC6E1" w14:textId="77777777" w:rsidR="00273BEB" w:rsidRPr="00661924" w:rsidRDefault="00273BEB" w:rsidP="00273BEB">
            <w:pPr>
              <w:pStyle w:val="TAC"/>
            </w:pPr>
            <w:r>
              <w:t>5</w:t>
            </w:r>
            <w:r w:rsidRPr="00661924">
              <w:rPr>
                <w:rFonts w:hint="eastAsia"/>
              </w:rPr>
              <w:t>/1</w:t>
            </w:r>
          </w:p>
        </w:tc>
        <w:tc>
          <w:tcPr>
            <w:tcW w:w="3473" w:type="dxa"/>
            <w:vAlign w:val="center"/>
          </w:tcPr>
          <w:p w14:paraId="5C269ADA" w14:textId="77777777" w:rsidR="00273BEB" w:rsidRPr="00661924" w:rsidRDefault="00273BEB" w:rsidP="00273BEB">
            <w:pPr>
              <w:pStyle w:val="TAC"/>
            </w:pPr>
            <w:r>
              <w:t>Same as serving cell</w:t>
            </w:r>
          </w:p>
        </w:tc>
      </w:tr>
      <w:tr w:rsidR="00273BEB" w:rsidRPr="00661924" w14:paraId="2CA5D5CB" w14:textId="77777777" w:rsidTr="00273BEB">
        <w:trPr>
          <w:trHeight w:val="70"/>
        </w:trPr>
        <w:tc>
          <w:tcPr>
            <w:tcW w:w="4581" w:type="dxa"/>
            <w:gridSpan w:val="3"/>
            <w:vAlign w:val="center"/>
          </w:tcPr>
          <w:p w14:paraId="7BC98C46" w14:textId="77777777" w:rsidR="00273BEB" w:rsidRPr="00661924" w:rsidRDefault="00273BEB" w:rsidP="00273BEB">
            <w:pPr>
              <w:pStyle w:val="TAL"/>
            </w:pPr>
            <w:r w:rsidRPr="00661924">
              <w:t>ReportConfigType</w:t>
            </w:r>
          </w:p>
        </w:tc>
        <w:tc>
          <w:tcPr>
            <w:tcW w:w="923" w:type="dxa"/>
            <w:vAlign w:val="center"/>
          </w:tcPr>
          <w:p w14:paraId="7E17634B" w14:textId="77777777" w:rsidR="00273BEB" w:rsidRPr="00661924" w:rsidRDefault="00273BEB" w:rsidP="00273BEB">
            <w:pPr>
              <w:pStyle w:val="TAC"/>
            </w:pPr>
          </w:p>
        </w:tc>
        <w:tc>
          <w:tcPr>
            <w:tcW w:w="3335" w:type="dxa"/>
            <w:vAlign w:val="center"/>
          </w:tcPr>
          <w:p w14:paraId="62493CD7" w14:textId="77777777" w:rsidR="00273BEB" w:rsidRPr="00661924" w:rsidRDefault="00273BEB" w:rsidP="00273BEB">
            <w:pPr>
              <w:pStyle w:val="TAC"/>
            </w:pPr>
            <w:r w:rsidRPr="00661924">
              <w:t>Periodic</w:t>
            </w:r>
          </w:p>
        </w:tc>
        <w:tc>
          <w:tcPr>
            <w:tcW w:w="3473" w:type="dxa"/>
            <w:vAlign w:val="center"/>
          </w:tcPr>
          <w:p w14:paraId="2EAFE30A" w14:textId="77777777" w:rsidR="00273BEB" w:rsidRPr="00661924" w:rsidRDefault="00273BEB" w:rsidP="00273BEB">
            <w:pPr>
              <w:pStyle w:val="TAC"/>
            </w:pPr>
            <w:r w:rsidRPr="00661924">
              <w:t>Not configured</w:t>
            </w:r>
          </w:p>
        </w:tc>
      </w:tr>
      <w:tr w:rsidR="00273BEB" w:rsidRPr="00661924" w14:paraId="77915F61" w14:textId="77777777" w:rsidTr="00273BEB">
        <w:trPr>
          <w:trHeight w:val="70"/>
        </w:trPr>
        <w:tc>
          <w:tcPr>
            <w:tcW w:w="4581" w:type="dxa"/>
            <w:gridSpan w:val="3"/>
            <w:vAlign w:val="center"/>
          </w:tcPr>
          <w:p w14:paraId="71079A72" w14:textId="77777777" w:rsidR="00273BEB" w:rsidRPr="00661924" w:rsidRDefault="00273BEB" w:rsidP="00273BEB">
            <w:pPr>
              <w:pStyle w:val="TAL"/>
            </w:pPr>
            <w:r w:rsidRPr="00661924">
              <w:t>CQI-table</w:t>
            </w:r>
          </w:p>
        </w:tc>
        <w:tc>
          <w:tcPr>
            <w:tcW w:w="923" w:type="dxa"/>
            <w:vAlign w:val="center"/>
          </w:tcPr>
          <w:p w14:paraId="4BBCEF1D" w14:textId="77777777" w:rsidR="00273BEB" w:rsidRPr="00661924" w:rsidRDefault="00273BEB" w:rsidP="00273BEB">
            <w:pPr>
              <w:pStyle w:val="TAC"/>
            </w:pPr>
          </w:p>
        </w:tc>
        <w:tc>
          <w:tcPr>
            <w:tcW w:w="3335" w:type="dxa"/>
            <w:vAlign w:val="center"/>
          </w:tcPr>
          <w:p w14:paraId="2A2E145D" w14:textId="77777777" w:rsidR="00273BEB" w:rsidRPr="00661924" w:rsidRDefault="00273BEB" w:rsidP="00273BEB">
            <w:pPr>
              <w:pStyle w:val="TAC"/>
            </w:pPr>
            <w:r w:rsidRPr="00661924">
              <w:t xml:space="preserve">Table </w:t>
            </w:r>
            <w:r w:rsidRPr="00661924">
              <w:rPr>
                <w:rFonts w:hint="eastAsia"/>
              </w:rPr>
              <w:t>2</w:t>
            </w:r>
          </w:p>
        </w:tc>
        <w:tc>
          <w:tcPr>
            <w:tcW w:w="3473" w:type="dxa"/>
            <w:vAlign w:val="center"/>
          </w:tcPr>
          <w:p w14:paraId="44CFEBAF" w14:textId="77777777" w:rsidR="00273BEB" w:rsidRPr="00661924" w:rsidRDefault="00273BEB" w:rsidP="00273BEB">
            <w:pPr>
              <w:pStyle w:val="TAC"/>
            </w:pPr>
            <w:r w:rsidRPr="00661924">
              <w:t xml:space="preserve">Table </w:t>
            </w:r>
            <w:r w:rsidRPr="00661924">
              <w:rPr>
                <w:rFonts w:hint="eastAsia"/>
              </w:rPr>
              <w:t>2</w:t>
            </w:r>
          </w:p>
        </w:tc>
      </w:tr>
      <w:tr w:rsidR="00273BEB" w:rsidRPr="00661924" w14:paraId="379E56E7" w14:textId="77777777" w:rsidTr="00273BEB">
        <w:trPr>
          <w:trHeight w:val="70"/>
        </w:trPr>
        <w:tc>
          <w:tcPr>
            <w:tcW w:w="4581" w:type="dxa"/>
            <w:gridSpan w:val="3"/>
            <w:vAlign w:val="center"/>
          </w:tcPr>
          <w:p w14:paraId="1F04FF08" w14:textId="77777777" w:rsidR="00273BEB" w:rsidRPr="00661924" w:rsidRDefault="00273BEB" w:rsidP="00273BEB">
            <w:pPr>
              <w:pStyle w:val="TAL"/>
            </w:pPr>
            <w:r w:rsidRPr="00661924">
              <w:t>reportQuantity</w:t>
            </w:r>
          </w:p>
        </w:tc>
        <w:tc>
          <w:tcPr>
            <w:tcW w:w="923" w:type="dxa"/>
            <w:vAlign w:val="center"/>
          </w:tcPr>
          <w:p w14:paraId="1DB893E0" w14:textId="77777777" w:rsidR="00273BEB" w:rsidRPr="00661924" w:rsidRDefault="00273BEB" w:rsidP="00273BEB">
            <w:pPr>
              <w:pStyle w:val="TAC"/>
            </w:pPr>
          </w:p>
        </w:tc>
        <w:tc>
          <w:tcPr>
            <w:tcW w:w="3335" w:type="dxa"/>
            <w:vAlign w:val="center"/>
          </w:tcPr>
          <w:p w14:paraId="4D0DB42B" w14:textId="77777777" w:rsidR="00273BEB" w:rsidRPr="00661924" w:rsidRDefault="00273BEB" w:rsidP="00273BEB">
            <w:pPr>
              <w:pStyle w:val="TAC"/>
            </w:pPr>
            <w:r w:rsidRPr="00661924">
              <w:t>cri-RI-PMI-CQI</w:t>
            </w:r>
          </w:p>
        </w:tc>
        <w:tc>
          <w:tcPr>
            <w:tcW w:w="3473" w:type="dxa"/>
            <w:vAlign w:val="center"/>
          </w:tcPr>
          <w:p w14:paraId="21C5AD84" w14:textId="77777777" w:rsidR="00273BEB" w:rsidRPr="00661924" w:rsidRDefault="00273BEB" w:rsidP="00273BEB">
            <w:pPr>
              <w:pStyle w:val="TAC"/>
            </w:pPr>
            <w:r w:rsidRPr="00661924">
              <w:t>Not configured</w:t>
            </w:r>
          </w:p>
        </w:tc>
      </w:tr>
      <w:tr w:rsidR="00273BEB" w:rsidRPr="00661924" w14:paraId="46E386C1" w14:textId="77777777" w:rsidTr="00273BEB">
        <w:trPr>
          <w:trHeight w:val="70"/>
        </w:trPr>
        <w:tc>
          <w:tcPr>
            <w:tcW w:w="4581" w:type="dxa"/>
            <w:gridSpan w:val="3"/>
            <w:vAlign w:val="center"/>
          </w:tcPr>
          <w:p w14:paraId="5078AD5D" w14:textId="77777777" w:rsidR="00273BEB" w:rsidRPr="00661924" w:rsidRDefault="00273BEB" w:rsidP="00273BEB">
            <w:pPr>
              <w:pStyle w:val="TAL"/>
            </w:pPr>
            <w:r w:rsidRPr="00661924">
              <w:t>timeRestrictionFor</w:t>
            </w:r>
            <w:r w:rsidRPr="00661924">
              <w:rPr>
                <w:rFonts w:hint="eastAsia"/>
              </w:rPr>
              <w:t>Channel</w:t>
            </w:r>
            <w:r w:rsidRPr="00661924">
              <w:t>Measurements</w:t>
            </w:r>
          </w:p>
        </w:tc>
        <w:tc>
          <w:tcPr>
            <w:tcW w:w="923" w:type="dxa"/>
            <w:vAlign w:val="center"/>
          </w:tcPr>
          <w:p w14:paraId="409FB3A2" w14:textId="77777777" w:rsidR="00273BEB" w:rsidRPr="00661924" w:rsidRDefault="00273BEB" w:rsidP="00273BEB">
            <w:pPr>
              <w:pStyle w:val="TAC"/>
            </w:pPr>
          </w:p>
        </w:tc>
        <w:tc>
          <w:tcPr>
            <w:tcW w:w="3335" w:type="dxa"/>
            <w:vAlign w:val="center"/>
          </w:tcPr>
          <w:p w14:paraId="49BB2871" w14:textId="77777777" w:rsidR="00273BEB" w:rsidRPr="00661924" w:rsidRDefault="00273BEB" w:rsidP="00273BEB">
            <w:pPr>
              <w:pStyle w:val="TAC"/>
            </w:pPr>
            <w:r w:rsidRPr="00661924">
              <w:t>Not configured</w:t>
            </w:r>
          </w:p>
        </w:tc>
        <w:tc>
          <w:tcPr>
            <w:tcW w:w="3473" w:type="dxa"/>
            <w:vAlign w:val="center"/>
          </w:tcPr>
          <w:p w14:paraId="2C0B41AE" w14:textId="77777777" w:rsidR="00273BEB" w:rsidRPr="00661924" w:rsidRDefault="00273BEB" w:rsidP="00273BEB">
            <w:pPr>
              <w:pStyle w:val="TAC"/>
            </w:pPr>
            <w:r w:rsidRPr="00661924">
              <w:t>Not configured</w:t>
            </w:r>
          </w:p>
        </w:tc>
      </w:tr>
      <w:tr w:rsidR="00273BEB" w:rsidRPr="00661924" w14:paraId="47A6CF28" w14:textId="77777777" w:rsidTr="00273BEB">
        <w:trPr>
          <w:trHeight w:val="70"/>
        </w:trPr>
        <w:tc>
          <w:tcPr>
            <w:tcW w:w="4581" w:type="dxa"/>
            <w:gridSpan w:val="3"/>
            <w:vAlign w:val="center"/>
          </w:tcPr>
          <w:p w14:paraId="21B56C16" w14:textId="77777777" w:rsidR="00273BEB" w:rsidRPr="00661924" w:rsidRDefault="00273BEB" w:rsidP="00273BEB">
            <w:pPr>
              <w:pStyle w:val="TAL"/>
            </w:pPr>
            <w:r w:rsidRPr="00661924">
              <w:t>timeRestrictionForInterferenceMeasurements</w:t>
            </w:r>
          </w:p>
        </w:tc>
        <w:tc>
          <w:tcPr>
            <w:tcW w:w="923" w:type="dxa"/>
            <w:vAlign w:val="center"/>
          </w:tcPr>
          <w:p w14:paraId="480056E4" w14:textId="77777777" w:rsidR="00273BEB" w:rsidRPr="00661924" w:rsidRDefault="00273BEB" w:rsidP="00273BEB">
            <w:pPr>
              <w:pStyle w:val="TAC"/>
            </w:pPr>
          </w:p>
        </w:tc>
        <w:tc>
          <w:tcPr>
            <w:tcW w:w="3335" w:type="dxa"/>
            <w:vAlign w:val="center"/>
          </w:tcPr>
          <w:p w14:paraId="50124CEF" w14:textId="77777777" w:rsidR="00273BEB" w:rsidRPr="00661924" w:rsidRDefault="00273BEB" w:rsidP="00273BEB">
            <w:pPr>
              <w:pStyle w:val="TAC"/>
            </w:pPr>
            <w:r w:rsidRPr="00661924">
              <w:t>Not configured</w:t>
            </w:r>
          </w:p>
        </w:tc>
        <w:tc>
          <w:tcPr>
            <w:tcW w:w="3473" w:type="dxa"/>
            <w:vAlign w:val="center"/>
          </w:tcPr>
          <w:p w14:paraId="691E3A13" w14:textId="77777777" w:rsidR="00273BEB" w:rsidRPr="00661924" w:rsidRDefault="00273BEB" w:rsidP="00273BEB">
            <w:pPr>
              <w:pStyle w:val="TAC"/>
            </w:pPr>
            <w:r w:rsidRPr="00661924">
              <w:t>Not configured</w:t>
            </w:r>
          </w:p>
        </w:tc>
      </w:tr>
      <w:tr w:rsidR="00273BEB" w:rsidRPr="00661924" w14:paraId="71E5F4E5" w14:textId="77777777" w:rsidTr="00273BEB">
        <w:trPr>
          <w:trHeight w:val="70"/>
        </w:trPr>
        <w:tc>
          <w:tcPr>
            <w:tcW w:w="4581" w:type="dxa"/>
            <w:gridSpan w:val="3"/>
            <w:vAlign w:val="center"/>
          </w:tcPr>
          <w:p w14:paraId="65660CB8" w14:textId="77777777" w:rsidR="00273BEB" w:rsidRPr="00661924" w:rsidRDefault="00273BEB" w:rsidP="00273BEB">
            <w:pPr>
              <w:pStyle w:val="TAL"/>
            </w:pPr>
            <w:r w:rsidRPr="00661924">
              <w:t>cqi-FormatIndicator</w:t>
            </w:r>
          </w:p>
        </w:tc>
        <w:tc>
          <w:tcPr>
            <w:tcW w:w="923" w:type="dxa"/>
            <w:vAlign w:val="center"/>
          </w:tcPr>
          <w:p w14:paraId="1702CADC" w14:textId="77777777" w:rsidR="00273BEB" w:rsidRPr="00661924" w:rsidRDefault="00273BEB" w:rsidP="00273BEB">
            <w:pPr>
              <w:pStyle w:val="TAC"/>
            </w:pPr>
          </w:p>
        </w:tc>
        <w:tc>
          <w:tcPr>
            <w:tcW w:w="3335" w:type="dxa"/>
            <w:vAlign w:val="center"/>
          </w:tcPr>
          <w:p w14:paraId="612D0F7E" w14:textId="77777777" w:rsidR="00273BEB" w:rsidRPr="00661924" w:rsidRDefault="00273BEB" w:rsidP="00273BEB">
            <w:pPr>
              <w:pStyle w:val="TAC"/>
            </w:pPr>
            <w:r w:rsidRPr="00661924">
              <w:t>Wideband</w:t>
            </w:r>
          </w:p>
        </w:tc>
        <w:tc>
          <w:tcPr>
            <w:tcW w:w="3473" w:type="dxa"/>
            <w:vAlign w:val="center"/>
          </w:tcPr>
          <w:p w14:paraId="18B8501C" w14:textId="77777777" w:rsidR="00273BEB" w:rsidRPr="00661924" w:rsidRDefault="00273BEB" w:rsidP="00273BEB">
            <w:pPr>
              <w:pStyle w:val="TAC"/>
            </w:pPr>
            <w:r w:rsidRPr="00661924">
              <w:t>Wideband</w:t>
            </w:r>
          </w:p>
        </w:tc>
      </w:tr>
      <w:tr w:rsidR="00273BEB" w:rsidRPr="00661924" w14:paraId="787BAA9E" w14:textId="77777777" w:rsidTr="00273BEB">
        <w:trPr>
          <w:trHeight w:val="70"/>
        </w:trPr>
        <w:tc>
          <w:tcPr>
            <w:tcW w:w="4581" w:type="dxa"/>
            <w:gridSpan w:val="3"/>
            <w:vAlign w:val="center"/>
          </w:tcPr>
          <w:p w14:paraId="1DF0F446" w14:textId="77777777" w:rsidR="00273BEB" w:rsidRPr="00661924" w:rsidRDefault="00273BEB" w:rsidP="00273BEB">
            <w:pPr>
              <w:pStyle w:val="TAL"/>
            </w:pPr>
            <w:r w:rsidRPr="00661924">
              <w:t>pmi-FormatIndicator</w:t>
            </w:r>
            <w:r w:rsidRPr="00661924">
              <w:rPr>
                <w:i/>
              </w:rPr>
              <w:t xml:space="preserve">  </w:t>
            </w:r>
          </w:p>
        </w:tc>
        <w:tc>
          <w:tcPr>
            <w:tcW w:w="923" w:type="dxa"/>
            <w:vAlign w:val="center"/>
          </w:tcPr>
          <w:p w14:paraId="3FD7D74E" w14:textId="77777777" w:rsidR="00273BEB" w:rsidRPr="00661924" w:rsidRDefault="00273BEB" w:rsidP="00273BEB">
            <w:pPr>
              <w:pStyle w:val="TAC"/>
            </w:pPr>
          </w:p>
        </w:tc>
        <w:tc>
          <w:tcPr>
            <w:tcW w:w="3335" w:type="dxa"/>
            <w:vAlign w:val="center"/>
          </w:tcPr>
          <w:p w14:paraId="566B95D0" w14:textId="77777777" w:rsidR="00273BEB" w:rsidRPr="00661924" w:rsidRDefault="00273BEB" w:rsidP="00273BEB">
            <w:pPr>
              <w:pStyle w:val="TAC"/>
            </w:pPr>
            <w:r w:rsidRPr="00661924">
              <w:t>Wideband</w:t>
            </w:r>
          </w:p>
        </w:tc>
        <w:tc>
          <w:tcPr>
            <w:tcW w:w="3473" w:type="dxa"/>
            <w:vAlign w:val="center"/>
          </w:tcPr>
          <w:p w14:paraId="785F3B87" w14:textId="77777777" w:rsidR="00273BEB" w:rsidRPr="00661924" w:rsidRDefault="00273BEB" w:rsidP="00273BEB">
            <w:pPr>
              <w:pStyle w:val="TAC"/>
            </w:pPr>
            <w:r w:rsidRPr="00661924">
              <w:t>Wideband</w:t>
            </w:r>
          </w:p>
        </w:tc>
      </w:tr>
      <w:tr w:rsidR="00273BEB" w:rsidRPr="00661924" w14:paraId="5BFC7410" w14:textId="77777777" w:rsidTr="00273BEB">
        <w:trPr>
          <w:trHeight w:val="70"/>
        </w:trPr>
        <w:tc>
          <w:tcPr>
            <w:tcW w:w="4581" w:type="dxa"/>
            <w:gridSpan w:val="3"/>
            <w:vAlign w:val="center"/>
          </w:tcPr>
          <w:p w14:paraId="3B4D63EA" w14:textId="77777777" w:rsidR="00273BEB" w:rsidRPr="00661924" w:rsidRDefault="00273BEB" w:rsidP="00273BEB">
            <w:pPr>
              <w:pStyle w:val="TAL"/>
            </w:pPr>
            <w:r w:rsidRPr="00661924">
              <w:t>Sub-band Size</w:t>
            </w:r>
          </w:p>
        </w:tc>
        <w:tc>
          <w:tcPr>
            <w:tcW w:w="923" w:type="dxa"/>
            <w:vAlign w:val="center"/>
          </w:tcPr>
          <w:p w14:paraId="22FECCDE" w14:textId="77777777" w:rsidR="00273BEB" w:rsidRPr="00661924" w:rsidRDefault="00273BEB" w:rsidP="00273BEB">
            <w:pPr>
              <w:pStyle w:val="TAC"/>
            </w:pPr>
            <w:r w:rsidRPr="00661924">
              <w:t>RB</w:t>
            </w:r>
          </w:p>
        </w:tc>
        <w:tc>
          <w:tcPr>
            <w:tcW w:w="3335" w:type="dxa"/>
            <w:vAlign w:val="center"/>
          </w:tcPr>
          <w:p w14:paraId="240637B8" w14:textId="77777777" w:rsidR="00273BEB" w:rsidRPr="00661924" w:rsidRDefault="00273BEB" w:rsidP="00273BEB">
            <w:pPr>
              <w:pStyle w:val="TAC"/>
            </w:pPr>
            <w:r>
              <w:t>8</w:t>
            </w:r>
          </w:p>
        </w:tc>
        <w:tc>
          <w:tcPr>
            <w:tcW w:w="3473" w:type="dxa"/>
            <w:vAlign w:val="center"/>
          </w:tcPr>
          <w:p w14:paraId="1D9443DF" w14:textId="77777777" w:rsidR="00273BEB" w:rsidRPr="00661924" w:rsidRDefault="00273BEB" w:rsidP="00273BEB">
            <w:pPr>
              <w:pStyle w:val="TAC"/>
            </w:pPr>
            <w:r>
              <w:t>-</w:t>
            </w:r>
          </w:p>
        </w:tc>
      </w:tr>
      <w:tr w:rsidR="00273BEB" w:rsidRPr="00661924" w14:paraId="0148624A" w14:textId="77777777" w:rsidTr="00273BEB">
        <w:trPr>
          <w:trHeight w:val="70"/>
        </w:trPr>
        <w:tc>
          <w:tcPr>
            <w:tcW w:w="4581" w:type="dxa"/>
            <w:gridSpan w:val="3"/>
            <w:vAlign w:val="center"/>
          </w:tcPr>
          <w:p w14:paraId="7EFD7089" w14:textId="77777777" w:rsidR="00273BEB" w:rsidRPr="00661924" w:rsidRDefault="00273BEB" w:rsidP="00273BEB">
            <w:pPr>
              <w:pStyle w:val="TAL"/>
            </w:pPr>
            <w:r w:rsidRPr="00661924">
              <w:t>Csi-ReportingBand</w:t>
            </w:r>
          </w:p>
        </w:tc>
        <w:tc>
          <w:tcPr>
            <w:tcW w:w="923" w:type="dxa"/>
            <w:vAlign w:val="center"/>
          </w:tcPr>
          <w:p w14:paraId="5BD33918" w14:textId="77777777" w:rsidR="00273BEB" w:rsidRPr="00661924" w:rsidRDefault="00273BEB" w:rsidP="00273BEB">
            <w:pPr>
              <w:pStyle w:val="TAC"/>
            </w:pPr>
          </w:p>
        </w:tc>
        <w:tc>
          <w:tcPr>
            <w:tcW w:w="3335" w:type="dxa"/>
            <w:vAlign w:val="center"/>
          </w:tcPr>
          <w:p w14:paraId="51423B57" w14:textId="77777777" w:rsidR="00273BEB" w:rsidRPr="00661924" w:rsidRDefault="00273BEB" w:rsidP="00273BEB">
            <w:pPr>
              <w:pStyle w:val="TAC"/>
            </w:pPr>
            <w:r w:rsidRPr="00C25669">
              <w:rPr>
                <w:lang w:eastAsia="zh-CN"/>
              </w:rPr>
              <w:t>1111111</w:t>
            </w:r>
          </w:p>
        </w:tc>
        <w:tc>
          <w:tcPr>
            <w:tcW w:w="3473" w:type="dxa"/>
            <w:vAlign w:val="center"/>
          </w:tcPr>
          <w:p w14:paraId="74EB487A" w14:textId="77777777" w:rsidR="00273BEB" w:rsidRPr="00661924" w:rsidRDefault="00273BEB" w:rsidP="00273BEB">
            <w:pPr>
              <w:pStyle w:val="TAC"/>
            </w:pPr>
            <w:r w:rsidRPr="00661924">
              <w:t>Not configured</w:t>
            </w:r>
          </w:p>
        </w:tc>
      </w:tr>
      <w:tr w:rsidR="00273BEB" w:rsidRPr="00661924" w14:paraId="73F3018C" w14:textId="77777777" w:rsidTr="00273BEB">
        <w:trPr>
          <w:trHeight w:val="70"/>
        </w:trPr>
        <w:tc>
          <w:tcPr>
            <w:tcW w:w="4581" w:type="dxa"/>
            <w:gridSpan w:val="3"/>
            <w:vAlign w:val="center"/>
          </w:tcPr>
          <w:p w14:paraId="50EF6EFF" w14:textId="77777777" w:rsidR="00273BEB" w:rsidRPr="00661924" w:rsidRDefault="00273BEB" w:rsidP="00273BEB">
            <w:pPr>
              <w:pStyle w:val="TAL"/>
            </w:pPr>
            <w:r w:rsidRPr="00661924">
              <w:t>CSI-Report periodicity and offset</w:t>
            </w:r>
          </w:p>
        </w:tc>
        <w:tc>
          <w:tcPr>
            <w:tcW w:w="923" w:type="dxa"/>
            <w:vAlign w:val="center"/>
          </w:tcPr>
          <w:p w14:paraId="0C821CBC" w14:textId="77777777" w:rsidR="00273BEB" w:rsidRPr="00661924" w:rsidRDefault="00273BEB" w:rsidP="00273BEB">
            <w:pPr>
              <w:pStyle w:val="TAC"/>
            </w:pPr>
            <w:r w:rsidRPr="00661924">
              <w:t>slot</w:t>
            </w:r>
          </w:p>
        </w:tc>
        <w:tc>
          <w:tcPr>
            <w:tcW w:w="3335" w:type="dxa"/>
            <w:vAlign w:val="center"/>
          </w:tcPr>
          <w:p w14:paraId="76950D0B" w14:textId="77777777" w:rsidR="00273BEB" w:rsidRPr="00661924" w:rsidRDefault="00273BEB" w:rsidP="00273BEB">
            <w:pPr>
              <w:pStyle w:val="TAC"/>
            </w:pPr>
            <w:r w:rsidRPr="003C2DCA">
              <w:rPr>
                <w:rFonts w:eastAsia="SimSun" w:hint="eastAsia"/>
                <w:lang w:eastAsia="zh-CN"/>
              </w:rPr>
              <w:t>5/</w:t>
            </w:r>
            <w:r>
              <w:rPr>
                <w:rFonts w:eastAsia="SimSun"/>
                <w:lang w:eastAsia="zh-CN"/>
              </w:rPr>
              <w:t>0</w:t>
            </w:r>
          </w:p>
        </w:tc>
        <w:tc>
          <w:tcPr>
            <w:tcW w:w="3473" w:type="dxa"/>
            <w:vAlign w:val="center"/>
          </w:tcPr>
          <w:p w14:paraId="4F225A67" w14:textId="77777777" w:rsidR="00273BEB" w:rsidRPr="00661924" w:rsidRDefault="00273BEB" w:rsidP="00273BEB">
            <w:pPr>
              <w:pStyle w:val="TAC"/>
            </w:pPr>
            <w:r w:rsidRPr="00661924">
              <w:t>Not configured</w:t>
            </w:r>
          </w:p>
        </w:tc>
      </w:tr>
      <w:tr w:rsidR="00273BEB" w:rsidRPr="00661924" w14:paraId="76D59DA6" w14:textId="77777777" w:rsidTr="00273BEB">
        <w:trPr>
          <w:trHeight w:val="70"/>
        </w:trPr>
        <w:tc>
          <w:tcPr>
            <w:tcW w:w="4581" w:type="dxa"/>
            <w:gridSpan w:val="3"/>
            <w:vAlign w:val="center"/>
          </w:tcPr>
          <w:p w14:paraId="4C8F59C9" w14:textId="77777777" w:rsidR="00273BEB" w:rsidRPr="00661924" w:rsidRDefault="00273BEB" w:rsidP="00273BEB">
            <w:pPr>
              <w:pStyle w:val="TAL"/>
            </w:pPr>
            <w:r w:rsidRPr="00661924">
              <w:t>aperiodicTriggeringOffset</w:t>
            </w:r>
          </w:p>
        </w:tc>
        <w:tc>
          <w:tcPr>
            <w:tcW w:w="923" w:type="dxa"/>
            <w:vAlign w:val="center"/>
          </w:tcPr>
          <w:p w14:paraId="32744CA9" w14:textId="77777777" w:rsidR="00273BEB" w:rsidRPr="00661924" w:rsidRDefault="00273BEB" w:rsidP="00273BEB">
            <w:pPr>
              <w:pStyle w:val="TAC"/>
            </w:pPr>
          </w:p>
        </w:tc>
        <w:tc>
          <w:tcPr>
            <w:tcW w:w="3335" w:type="dxa"/>
            <w:vAlign w:val="center"/>
          </w:tcPr>
          <w:p w14:paraId="32ADC4AA" w14:textId="77777777" w:rsidR="00273BEB" w:rsidRPr="00661924" w:rsidRDefault="00273BEB" w:rsidP="00273BEB">
            <w:pPr>
              <w:pStyle w:val="TAC"/>
            </w:pPr>
            <w:r w:rsidRPr="00661924">
              <w:t>Not configured</w:t>
            </w:r>
          </w:p>
        </w:tc>
        <w:tc>
          <w:tcPr>
            <w:tcW w:w="3473" w:type="dxa"/>
            <w:vAlign w:val="center"/>
          </w:tcPr>
          <w:p w14:paraId="4F5E7C5B" w14:textId="77777777" w:rsidR="00273BEB" w:rsidRPr="00661924" w:rsidRDefault="00273BEB" w:rsidP="00273BEB">
            <w:pPr>
              <w:pStyle w:val="TAC"/>
            </w:pPr>
            <w:r w:rsidRPr="00661924">
              <w:t>Not configured</w:t>
            </w:r>
          </w:p>
        </w:tc>
      </w:tr>
      <w:tr w:rsidR="00273BEB" w:rsidRPr="00661924" w14:paraId="64C75910" w14:textId="77777777" w:rsidTr="00273BEB">
        <w:trPr>
          <w:trHeight w:val="70"/>
        </w:trPr>
        <w:tc>
          <w:tcPr>
            <w:tcW w:w="2113" w:type="dxa"/>
            <w:gridSpan w:val="2"/>
            <w:vMerge w:val="restart"/>
            <w:vAlign w:val="center"/>
            <w:hideMark/>
          </w:tcPr>
          <w:p w14:paraId="7C0DED66" w14:textId="77777777" w:rsidR="00273BEB" w:rsidRPr="00661924" w:rsidRDefault="00273BEB" w:rsidP="00273BEB">
            <w:pPr>
              <w:pStyle w:val="TAL"/>
            </w:pPr>
            <w:r w:rsidRPr="00661924">
              <w:t>Codebook configuration</w:t>
            </w:r>
          </w:p>
        </w:tc>
        <w:tc>
          <w:tcPr>
            <w:tcW w:w="2468" w:type="dxa"/>
          </w:tcPr>
          <w:p w14:paraId="3D596B40" w14:textId="77777777" w:rsidR="00273BEB" w:rsidRPr="00661924" w:rsidRDefault="00273BEB" w:rsidP="00273BEB">
            <w:pPr>
              <w:pStyle w:val="TAL"/>
            </w:pPr>
            <w:r w:rsidRPr="00661924">
              <w:t>Codebook Type</w:t>
            </w:r>
          </w:p>
        </w:tc>
        <w:tc>
          <w:tcPr>
            <w:tcW w:w="923" w:type="dxa"/>
            <w:vAlign w:val="center"/>
          </w:tcPr>
          <w:p w14:paraId="2A744035" w14:textId="77777777" w:rsidR="00273BEB" w:rsidRPr="00661924" w:rsidRDefault="00273BEB" w:rsidP="00273BEB">
            <w:pPr>
              <w:pStyle w:val="TAC"/>
            </w:pPr>
          </w:p>
        </w:tc>
        <w:tc>
          <w:tcPr>
            <w:tcW w:w="3335" w:type="dxa"/>
            <w:vAlign w:val="center"/>
          </w:tcPr>
          <w:p w14:paraId="48CFEF72" w14:textId="77777777" w:rsidR="00273BEB" w:rsidRPr="00661924" w:rsidRDefault="00273BEB" w:rsidP="00273BEB">
            <w:pPr>
              <w:pStyle w:val="TAC"/>
            </w:pPr>
            <w:r w:rsidRPr="00661924">
              <w:t>typeI-SinglePanel</w:t>
            </w:r>
          </w:p>
        </w:tc>
        <w:tc>
          <w:tcPr>
            <w:tcW w:w="3473" w:type="dxa"/>
            <w:vAlign w:val="center"/>
          </w:tcPr>
          <w:p w14:paraId="6C21B91C" w14:textId="77777777" w:rsidR="00273BEB" w:rsidRPr="00661924" w:rsidRDefault="00273BEB" w:rsidP="00273BEB">
            <w:pPr>
              <w:pStyle w:val="TAC"/>
            </w:pPr>
            <w:r w:rsidRPr="00661924">
              <w:t>typeI-SinglePanel</w:t>
            </w:r>
          </w:p>
        </w:tc>
      </w:tr>
      <w:tr w:rsidR="00273BEB" w:rsidRPr="00661924" w14:paraId="67AEC31E" w14:textId="77777777" w:rsidTr="00273BEB">
        <w:trPr>
          <w:trHeight w:val="70"/>
        </w:trPr>
        <w:tc>
          <w:tcPr>
            <w:tcW w:w="2113" w:type="dxa"/>
            <w:gridSpan w:val="2"/>
            <w:vMerge/>
            <w:hideMark/>
          </w:tcPr>
          <w:p w14:paraId="4EB0983F" w14:textId="77777777" w:rsidR="00273BEB" w:rsidRPr="00661924" w:rsidRDefault="00273BEB" w:rsidP="00273BEB">
            <w:pPr>
              <w:pStyle w:val="TAL"/>
            </w:pPr>
          </w:p>
        </w:tc>
        <w:tc>
          <w:tcPr>
            <w:tcW w:w="2468" w:type="dxa"/>
          </w:tcPr>
          <w:p w14:paraId="67CD9621" w14:textId="77777777" w:rsidR="00273BEB" w:rsidRPr="00661924" w:rsidRDefault="00273BEB" w:rsidP="00273BEB">
            <w:pPr>
              <w:pStyle w:val="TAL"/>
            </w:pPr>
            <w:r w:rsidRPr="00661924">
              <w:t>Codebook Mode</w:t>
            </w:r>
          </w:p>
        </w:tc>
        <w:tc>
          <w:tcPr>
            <w:tcW w:w="923" w:type="dxa"/>
            <w:vAlign w:val="center"/>
          </w:tcPr>
          <w:p w14:paraId="550569BF" w14:textId="77777777" w:rsidR="00273BEB" w:rsidRPr="00661924" w:rsidRDefault="00273BEB" w:rsidP="00273BEB">
            <w:pPr>
              <w:pStyle w:val="TAC"/>
            </w:pPr>
          </w:p>
        </w:tc>
        <w:tc>
          <w:tcPr>
            <w:tcW w:w="3335" w:type="dxa"/>
            <w:vAlign w:val="center"/>
          </w:tcPr>
          <w:p w14:paraId="4BB6A498" w14:textId="77777777" w:rsidR="00273BEB" w:rsidRPr="00661924" w:rsidRDefault="00273BEB" w:rsidP="00273BEB">
            <w:pPr>
              <w:pStyle w:val="TAC"/>
            </w:pPr>
            <w:r w:rsidRPr="00661924">
              <w:t>1</w:t>
            </w:r>
          </w:p>
        </w:tc>
        <w:tc>
          <w:tcPr>
            <w:tcW w:w="3473" w:type="dxa"/>
          </w:tcPr>
          <w:p w14:paraId="38D53DC0" w14:textId="77777777" w:rsidR="00273BEB" w:rsidRPr="00661924" w:rsidRDefault="00273BEB" w:rsidP="00273BEB">
            <w:pPr>
              <w:pStyle w:val="TAC"/>
            </w:pPr>
            <w:r>
              <w:t>1</w:t>
            </w:r>
          </w:p>
        </w:tc>
      </w:tr>
      <w:tr w:rsidR="00273BEB" w:rsidRPr="00661924" w14:paraId="2EADED9C" w14:textId="77777777" w:rsidTr="00273BEB">
        <w:trPr>
          <w:trHeight w:val="70"/>
        </w:trPr>
        <w:tc>
          <w:tcPr>
            <w:tcW w:w="2113" w:type="dxa"/>
            <w:gridSpan w:val="2"/>
            <w:vMerge/>
            <w:hideMark/>
          </w:tcPr>
          <w:p w14:paraId="368043F8" w14:textId="77777777" w:rsidR="00273BEB" w:rsidRPr="00661924" w:rsidRDefault="00273BEB" w:rsidP="00273BEB">
            <w:pPr>
              <w:pStyle w:val="TAL"/>
            </w:pPr>
          </w:p>
        </w:tc>
        <w:tc>
          <w:tcPr>
            <w:tcW w:w="2468" w:type="dxa"/>
          </w:tcPr>
          <w:p w14:paraId="71BC5469" w14:textId="77777777" w:rsidR="00273BEB" w:rsidRPr="00661924" w:rsidRDefault="00273BEB" w:rsidP="00273BEB">
            <w:pPr>
              <w:pStyle w:val="TAL"/>
            </w:pPr>
            <w:r w:rsidRPr="00661924">
              <w:t>(CodebookConfig-N1,CodebookConfig-N2)</w:t>
            </w:r>
          </w:p>
        </w:tc>
        <w:tc>
          <w:tcPr>
            <w:tcW w:w="923" w:type="dxa"/>
            <w:vAlign w:val="center"/>
          </w:tcPr>
          <w:p w14:paraId="60FF3FBF" w14:textId="77777777" w:rsidR="00273BEB" w:rsidRPr="00661924" w:rsidRDefault="00273BEB" w:rsidP="00273BEB">
            <w:pPr>
              <w:pStyle w:val="TAC"/>
            </w:pPr>
          </w:p>
        </w:tc>
        <w:tc>
          <w:tcPr>
            <w:tcW w:w="3335" w:type="dxa"/>
            <w:vAlign w:val="center"/>
          </w:tcPr>
          <w:p w14:paraId="3B3D691D" w14:textId="77777777" w:rsidR="00273BEB" w:rsidRPr="00661924" w:rsidRDefault="00273BEB" w:rsidP="00273BEB">
            <w:pPr>
              <w:pStyle w:val="TAC"/>
            </w:pPr>
            <w:r w:rsidRPr="00661924">
              <w:t>Not configured</w:t>
            </w:r>
          </w:p>
        </w:tc>
        <w:tc>
          <w:tcPr>
            <w:tcW w:w="3473" w:type="dxa"/>
          </w:tcPr>
          <w:p w14:paraId="3DF65880" w14:textId="77777777" w:rsidR="00273BEB" w:rsidRPr="00661924" w:rsidRDefault="00273BEB" w:rsidP="00273BEB">
            <w:pPr>
              <w:pStyle w:val="TAC"/>
            </w:pPr>
            <w:r w:rsidRPr="00661924">
              <w:t>Not configured</w:t>
            </w:r>
          </w:p>
        </w:tc>
      </w:tr>
      <w:tr w:rsidR="00273BEB" w:rsidRPr="00661924" w14:paraId="6A071A20" w14:textId="77777777" w:rsidTr="00273BEB">
        <w:trPr>
          <w:trHeight w:val="70"/>
        </w:trPr>
        <w:tc>
          <w:tcPr>
            <w:tcW w:w="2113" w:type="dxa"/>
            <w:gridSpan w:val="2"/>
            <w:vMerge/>
            <w:hideMark/>
          </w:tcPr>
          <w:p w14:paraId="61813B9B" w14:textId="77777777" w:rsidR="00273BEB" w:rsidRPr="00661924" w:rsidRDefault="00273BEB" w:rsidP="00273BEB">
            <w:pPr>
              <w:pStyle w:val="TAL"/>
            </w:pPr>
          </w:p>
        </w:tc>
        <w:tc>
          <w:tcPr>
            <w:tcW w:w="2468" w:type="dxa"/>
          </w:tcPr>
          <w:p w14:paraId="35D8A385" w14:textId="77777777" w:rsidR="00273BEB" w:rsidRPr="00661924" w:rsidRDefault="00273BEB" w:rsidP="00273BEB">
            <w:pPr>
              <w:pStyle w:val="TAL"/>
            </w:pPr>
            <w:r w:rsidRPr="00661924">
              <w:t>CodebookSubsetRestriction</w:t>
            </w:r>
          </w:p>
        </w:tc>
        <w:tc>
          <w:tcPr>
            <w:tcW w:w="923" w:type="dxa"/>
            <w:vAlign w:val="center"/>
          </w:tcPr>
          <w:p w14:paraId="5305E29B" w14:textId="77777777" w:rsidR="00273BEB" w:rsidRPr="00661924" w:rsidRDefault="00273BEB" w:rsidP="00273BEB">
            <w:pPr>
              <w:pStyle w:val="TAC"/>
            </w:pPr>
          </w:p>
        </w:tc>
        <w:tc>
          <w:tcPr>
            <w:tcW w:w="3335" w:type="dxa"/>
            <w:vAlign w:val="center"/>
          </w:tcPr>
          <w:p w14:paraId="23D3447A" w14:textId="77777777" w:rsidR="00273BEB" w:rsidRPr="00661924" w:rsidRDefault="00273BEB" w:rsidP="00273BE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3473" w:type="dxa"/>
            <w:vAlign w:val="center"/>
          </w:tcPr>
          <w:p w14:paraId="7AF6D2EF" w14:textId="77777777" w:rsidR="00273BEB" w:rsidRPr="00661924" w:rsidRDefault="00273BEB" w:rsidP="00273BEB">
            <w:pPr>
              <w:pStyle w:val="TAC"/>
            </w:pPr>
            <w:r w:rsidRPr="00661924">
              <w:t>Not configured</w:t>
            </w:r>
          </w:p>
        </w:tc>
      </w:tr>
      <w:tr w:rsidR="00273BEB" w:rsidRPr="00661924" w14:paraId="5CD106DF" w14:textId="77777777" w:rsidTr="00273BEB">
        <w:trPr>
          <w:trHeight w:val="70"/>
        </w:trPr>
        <w:tc>
          <w:tcPr>
            <w:tcW w:w="2113" w:type="dxa"/>
            <w:gridSpan w:val="2"/>
            <w:vMerge/>
          </w:tcPr>
          <w:p w14:paraId="2D822ED8" w14:textId="77777777" w:rsidR="00273BEB" w:rsidRPr="00661924" w:rsidRDefault="00273BEB" w:rsidP="00273BEB">
            <w:pPr>
              <w:pStyle w:val="TAL"/>
            </w:pPr>
          </w:p>
        </w:tc>
        <w:tc>
          <w:tcPr>
            <w:tcW w:w="2468" w:type="dxa"/>
          </w:tcPr>
          <w:p w14:paraId="764BD98D" w14:textId="77777777" w:rsidR="00273BEB" w:rsidRPr="00661924" w:rsidRDefault="00273BEB" w:rsidP="00273BEB">
            <w:pPr>
              <w:pStyle w:val="TAL"/>
            </w:pPr>
            <w:r w:rsidRPr="00661924">
              <w:t>RI Restriction</w:t>
            </w:r>
          </w:p>
        </w:tc>
        <w:tc>
          <w:tcPr>
            <w:tcW w:w="923" w:type="dxa"/>
            <w:vAlign w:val="center"/>
          </w:tcPr>
          <w:p w14:paraId="56E5E231" w14:textId="77777777" w:rsidR="00273BEB" w:rsidRPr="00661924" w:rsidRDefault="00273BEB" w:rsidP="00273BEB">
            <w:pPr>
              <w:pStyle w:val="TAC"/>
            </w:pPr>
          </w:p>
        </w:tc>
        <w:tc>
          <w:tcPr>
            <w:tcW w:w="3335" w:type="dxa"/>
            <w:vAlign w:val="center"/>
          </w:tcPr>
          <w:p w14:paraId="4C236843" w14:textId="77777777" w:rsidR="00273BEB" w:rsidRPr="00661924" w:rsidRDefault="00273BEB" w:rsidP="00273BEB">
            <w:pPr>
              <w:pStyle w:val="TAC"/>
            </w:pPr>
            <w:r w:rsidRPr="00661924">
              <w:t>N/A</w:t>
            </w:r>
          </w:p>
        </w:tc>
        <w:tc>
          <w:tcPr>
            <w:tcW w:w="3473" w:type="dxa"/>
          </w:tcPr>
          <w:p w14:paraId="0563B2DA" w14:textId="77777777" w:rsidR="00273BEB" w:rsidRPr="00661924" w:rsidRDefault="00273BEB" w:rsidP="00273BEB">
            <w:pPr>
              <w:pStyle w:val="TAC"/>
            </w:pPr>
            <w:r w:rsidRPr="00661924">
              <w:t>Not configured</w:t>
            </w:r>
          </w:p>
        </w:tc>
      </w:tr>
      <w:tr w:rsidR="00273BEB" w:rsidRPr="00661924" w14:paraId="1491067D" w14:textId="77777777" w:rsidTr="00273BEB">
        <w:trPr>
          <w:trHeight w:val="70"/>
        </w:trPr>
        <w:tc>
          <w:tcPr>
            <w:tcW w:w="4581" w:type="dxa"/>
            <w:gridSpan w:val="3"/>
            <w:hideMark/>
          </w:tcPr>
          <w:p w14:paraId="5A018342" w14:textId="77777777" w:rsidR="00273BEB" w:rsidRPr="00661924" w:rsidRDefault="00273BEB" w:rsidP="00273BEB">
            <w:pPr>
              <w:pStyle w:val="TAL"/>
            </w:pPr>
            <w:r w:rsidRPr="00661924">
              <w:t>Physical channel for CSI report</w:t>
            </w:r>
          </w:p>
        </w:tc>
        <w:tc>
          <w:tcPr>
            <w:tcW w:w="923" w:type="dxa"/>
            <w:vAlign w:val="center"/>
          </w:tcPr>
          <w:p w14:paraId="07156A8C" w14:textId="77777777" w:rsidR="00273BEB" w:rsidRPr="00661924" w:rsidRDefault="00273BEB" w:rsidP="00273BEB">
            <w:pPr>
              <w:pStyle w:val="TAC"/>
            </w:pPr>
          </w:p>
        </w:tc>
        <w:tc>
          <w:tcPr>
            <w:tcW w:w="3335" w:type="dxa"/>
            <w:vAlign w:val="center"/>
          </w:tcPr>
          <w:p w14:paraId="5BA54217" w14:textId="77777777" w:rsidR="00273BEB" w:rsidRPr="00661924" w:rsidRDefault="00273BEB" w:rsidP="00273BEB">
            <w:pPr>
              <w:pStyle w:val="TAC"/>
            </w:pPr>
            <w:r w:rsidRPr="00661924">
              <w:t>PUCCH</w:t>
            </w:r>
          </w:p>
        </w:tc>
        <w:tc>
          <w:tcPr>
            <w:tcW w:w="3473" w:type="dxa"/>
          </w:tcPr>
          <w:p w14:paraId="6DE56643" w14:textId="77777777" w:rsidR="00273BEB" w:rsidRPr="00661924" w:rsidRDefault="00273BEB" w:rsidP="00273BEB">
            <w:pPr>
              <w:pStyle w:val="TAC"/>
            </w:pPr>
            <w:r w:rsidRPr="00661924">
              <w:t>Not configured</w:t>
            </w:r>
          </w:p>
        </w:tc>
      </w:tr>
      <w:tr w:rsidR="00273BEB" w:rsidRPr="00661924" w14:paraId="542C73F9" w14:textId="77777777" w:rsidTr="00273BEB">
        <w:trPr>
          <w:trHeight w:val="70"/>
        </w:trPr>
        <w:tc>
          <w:tcPr>
            <w:tcW w:w="4581" w:type="dxa"/>
            <w:gridSpan w:val="3"/>
            <w:vAlign w:val="center"/>
            <w:hideMark/>
          </w:tcPr>
          <w:p w14:paraId="1AB29D7D" w14:textId="77777777" w:rsidR="00273BEB" w:rsidRPr="00661924" w:rsidRDefault="00273BEB" w:rsidP="00273BEB">
            <w:pPr>
              <w:pStyle w:val="TAL"/>
            </w:pPr>
            <w:r w:rsidRPr="00661924">
              <w:t xml:space="preserve">CQI/RI/PMI delay </w:t>
            </w:r>
          </w:p>
        </w:tc>
        <w:tc>
          <w:tcPr>
            <w:tcW w:w="923" w:type="dxa"/>
            <w:vAlign w:val="center"/>
            <w:hideMark/>
          </w:tcPr>
          <w:p w14:paraId="5150811A" w14:textId="77777777" w:rsidR="00273BEB" w:rsidRPr="00661924" w:rsidRDefault="00273BEB" w:rsidP="00273BEB">
            <w:pPr>
              <w:pStyle w:val="TAC"/>
            </w:pPr>
            <w:r w:rsidRPr="00661924">
              <w:t>ms</w:t>
            </w:r>
          </w:p>
        </w:tc>
        <w:tc>
          <w:tcPr>
            <w:tcW w:w="3335" w:type="dxa"/>
            <w:vAlign w:val="center"/>
          </w:tcPr>
          <w:p w14:paraId="1875A13B" w14:textId="77777777" w:rsidR="00273BEB" w:rsidRPr="00661924" w:rsidRDefault="00273BEB" w:rsidP="00273BEB">
            <w:pPr>
              <w:pStyle w:val="TAC"/>
            </w:pPr>
            <w:r>
              <w:t>8</w:t>
            </w:r>
          </w:p>
        </w:tc>
        <w:tc>
          <w:tcPr>
            <w:tcW w:w="3473" w:type="dxa"/>
          </w:tcPr>
          <w:p w14:paraId="73B725A7" w14:textId="77777777" w:rsidR="00273BEB" w:rsidRPr="00661924" w:rsidRDefault="00273BEB" w:rsidP="00273BEB">
            <w:pPr>
              <w:pStyle w:val="TAC"/>
            </w:pPr>
            <w:r w:rsidRPr="00661924">
              <w:t>Not configured</w:t>
            </w:r>
          </w:p>
        </w:tc>
      </w:tr>
      <w:tr w:rsidR="00273BEB" w:rsidRPr="00661924" w14:paraId="5CFBF2B0" w14:textId="77777777" w:rsidTr="00273BEB">
        <w:trPr>
          <w:trHeight w:val="70"/>
        </w:trPr>
        <w:tc>
          <w:tcPr>
            <w:tcW w:w="4581" w:type="dxa"/>
            <w:gridSpan w:val="3"/>
            <w:vAlign w:val="center"/>
          </w:tcPr>
          <w:p w14:paraId="4869FE7C" w14:textId="77777777" w:rsidR="00273BEB" w:rsidRPr="00661924" w:rsidRDefault="00273BEB" w:rsidP="00273BEB">
            <w:pPr>
              <w:pStyle w:val="TAL"/>
            </w:pPr>
            <w:r w:rsidRPr="00661924">
              <w:t>Maximum number of HARQ transmission</w:t>
            </w:r>
          </w:p>
        </w:tc>
        <w:tc>
          <w:tcPr>
            <w:tcW w:w="923" w:type="dxa"/>
            <w:vAlign w:val="center"/>
          </w:tcPr>
          <w:p w14:paraId="2554AB86" w14:textId="77777777" w:rsidR="00273BEB" w:rsidRPr="00661924" w:rsidRDefault="00273BEB" w:rsidP="00273BEB">
            <w:pPr>
              <w:pStyle w:val="TAC"/>
            </w:pPr>
          </w:p>
        </w:tc>
        <w:tc>
          <w:tcPr>
            <w:tcW w:w="3335" w:type="dxa"/>
            <w:vAlign w:val="center"/>
          </w:tcPr>
          <w:p w14:paraId="3C44EA4E" w14:textId="77777777" w:rsidR="00273BEB" w:rsidRPr="00661924" w:rsidRDefault="00273BEB" w:rsidP="00273BEB">
            <w:pPr>
              <w:pStyle w:val="TAC"/>
            </w:pPr>
            <w:r w:rsidRPr="00661924">
              <w:t>1</w:t>
            </w:r>
          </w:p>
        </w:tc>
        <w:tc>
          <w:tcPr>
            <w:tcW w:w="3473" w:type="dxa"/>
          </w:tcPr>
          <w:p w14:paraId="3ADD75C6" w14:textId="77777777" w:rsidR="00273BEB" w:rsidRPr="00661924" w:rsidRDefault="00273BEB" w:rsidP="00273BEB">
            <w:pPr>
              <w:pStyle w:val="TAC"/>
            </w:pPr>
            <w:r w:rsidRPr="00661924">
              <w:t>Not configured</w:t>
            </w:r>
          </w:p>
        </w:tc>
      </w:tr>
      <w:tr w:rsidR="00273BEB" w:rsidRPr="00661924" w14:paraId="5B7EDA75" w14:textId="77777777" w:rsidTr="00273BEB">
        <w:trPr>
          <w:trHeight w:val="70"/>
        </w:trPr>
        <w:tc>
          <w:tcPr>
            <w:tcW w:w="4581" w:type="dxa"/>
            <w:gridSpan w:val="3"/>
            <w:vAlign w:val="center"/>
            <w:hideMark/>
          </w:tcPr>
          <w:p w14:paraId="489A27E6" w14:textId="77777777" w:rsidR="00273BEB" w:rsidRPr="00661924" w:rsidRDefault="00273BEB" w:rsidP="00273BEB">
            <w:pPr>
              <w:pStyle w:val="TAL"/>
            </w:pPr>
            <w:r w:rsidRPr="00661924">
              <w:t>Measurement channel</w:t>
            </w:r>
          </w:p>
        </w:tc>
        <w:tc>
          <w:tcPr>
            <w:tcW w:w="923" w:type="dxa"/>
            <w:vAlign w:val="center"/>
          </w:tcPr>
          <w:p w14:paraId="5CF973DA" w14:textId="77777777" w:rsidR="00273BEB" w:rsidRPr="00661924" w:rsidRDefault="00273BEB" w:rsidP="00273BEB">
            <w:pPr>
              <w:pStyle w:val="TAC"/>
            </w:pPr>
          </w:p>
        </w:tc>
        <w:tc>
          <w:tcPr>
            <w:tcW w:w="3335" w:type="dxa"/>
            <w:vAlign w:val="center"/>
          </w:tcPr>
          <w:p w14:paraId="68DE4F1B" w14:textId="77777777" w:rsidR="00273BEB" w:rsidRPr="00661924" w:rsidRDefault="00273BEB" w:rsidP="00273BEB">
            <w:pPr>
              <w:pStyle w:val="TAC"/>
            </w:pPr>
            <w:r w:rsidRPr="00661924">
              <w:t>As specified in Table A.4-</w:t>
            </w:r>
            <w:r w:rsidRPr="00661924">
              <w:rPr>
                <w:rFonts w:hint="eastAsia"/>
              </w:rPr>
              <w:t>2</w:t>
            </w:r>
            <w:r w:rsidRPr="00661924">
              <w:t>, TBS.2-</w:t>
            </w:r>
            <w:r>
              <w:t>1</w:t>
            </w:r>
          </w:p>
        </w:tc>
        <w:tc>
          <w:tcPr>
            <w:tcW w:w="3473" w:type="dxa"/>
          </w:tcPr>
          <w:p w14:paraId="338DA1A4" w14:textId="77777777" w:rsidR="00273BEB" w:rsidRPr="00661924" w:rsidRDefault="00273BEB" w:rsidP="00273BEB">
            <w:pPr>
              <w:pStyle w:val="TAC"/>
            </w:pPr>
            <w:r>
              <w:t>-</w:t>
            </w:r>
          </w:p>
        </w:tc>
      </w:tr>
      <w:tr w:rsidR="00273BEB" w:rsidRPr="00661924" w14:paraId="08A5E2FF" w14:textId="77777777" w:rsidTr="00273BEB">
        <w:trPr>
          <w:trHeight w:val="70"/>
        </w:trPr>
        <w:tc>
          <w:tcPr>
            <w:tcW w:w="4581" w:type="dxa"/>
            <w:gridSpan w:val="3"/>
            <w:vAlign w:val="center"/>
          </w:tcPr>
          <w:p w14:paraId="2C8F9817" w14:textId="77777777" w:rsidR="00273BEB" w:rsidRPr="009405D8" w:rsidRDefault="00273BEB" w:rsidP="00273BEB">
            <w:pPr>
              <w:pStyle w:val="TAL"/>
            </w:pPr>
            <w:r w:rsidRPr="009405D8">
              <w:t>INR</w:t>
            </w:r>
            <w:r>
              <w:t xml:space="preserve"> (Note 6)</w:t>
            </w:r>
          </w:p>
        </w:tc>
        <w:tc>
          <w:tcPr>
            <w:tcW w:w="923" w:type="dxa"/>
            <w:vAlign w:val="center"/>
          </w:tcPr>
          <w:p w14:paraId="1BCA7F2D" w14:textId="77777777" w:rsidR="00273BEB" w:rsidRPr="009405D8" w:rsidRDefault="00273BEB" w:rsidP="00273BEB">
            <w:pPr>
              <w:pStyle w:val="TAC"/>
            </w:pPr>
            <w:r w:rsidRPr="009405D8">
              <w:t>dB</w:t>
            </w:r>
          </w:p>
        </w:tc>
        <w:tc>
          <w:tcPr>
            <w:tcW w:w="3335" w:type="dxa"/>
            <w:vAlign w:val="center"/>
          </w:tcPr>
          <w:p w14:paraId="427DAC80" w14:textId="77777777" w:rsidR="00273BEB" w:rsidRPr="009405D8" w:rsidRDefault="00273BEB" w:rsidP="00273BEB">
            <w:pPr>
              <w:pStyle w:val="TAC"/>
            </w:pPr>
            <w:r w:rsidRPr="009405D8">
              <w:t>N/A</w:t>
            </w:r>
          </w:p>
        </w:tc>
        <w:tc>
          <w:tcPr>
            <w:tcW w:w="3473" w:type="dxa"/>
          </w:tcPr>
          <w:p w14:paraId="6A4F8B74" w14:textId="77777777" w:rsidR="00273BEB" w:rsidRPr="009405D8" w:rsidRDefault="00273BEB" w:rsidP="00273BEB">
            <w:pPr>
              <w:pStyle w:val="TAC"/>
            </w:pPr>
            <w:r w:rsidRPr="009405D8">
              <w:t>10.04</w:t>
            </w:r>
          </w:p>
        </w:tc>
      </w:tr>
      <w:tr w:rsidR="00273BEB" w:rsidRPr="00661924" w14:paraId="6B03F36A" w14:textId="77777777" w:rsidTr="00273BEB">
        <w:trPr>
          <w:trHeight w:val="70"/>
        </w:trPr>
        <w:tc>
          <w:tcPr>
            <w:tcW w:w="4581" w:type="dxa"/>
            <w:gridSpan w:val="3"/>
            <w:vAlign w:val="center"/>
          </w:tcPr>
          <w:p w14:paraId="5F01FBCB" w14:textId="77777777" w:rsidR="00273BEB" w:rsidRPr="009405D8" w:rsidRDefault="00273BEB" w:rsidP="00273BEB">
            <w:pPr>
              <w:pStyle w:val="TAL"/>
            </w:pPr>
            <w:r w:rsidRPr="009405D8">
              <w:t>Propagation condition</w:t>
            </w:r>
          </w:p>
        </w:tc>
        <w:tc>
          <w:tcPr>
            <w:tcW w:w="923" w:type="dxa"/>
            <w:vAlign w:val="center"/>
          </w:tcPr>
          <w:p w14:paraId="6A258C8F" w14:textId="77777777" w:rsidR="00273BEB" w:rsidRPr="009405D8" w:rsidRDefault="00273BEB" w:rsidP="00273BEB">
            <w:pPr>
              <w:pStyle w:val="TAC"/>
            </w:pPr>
          </w:p>
        </w:tc>
        <w:tc>
          <w:tcPr>
            <w:tcW w:w="3335" w:type="dxa"/>
            <w:vAlign w:val="center"/>
          </w:tcPr>
          <w:p w14:paraId="3D8E46C8" w14:textId="77777777" w:rsidR="00273BEB" w:rsidRPr="009405D8" w:rsidRDefault="00273BEB" w:rsidP="00273BEB">
            <w:pPr>
              <w:pStyle w:val="TAC"/>
            </w:pPr>
            <w:r w:rsidRPr="009405D8">
              <w:t>TDLA30-5</w:t>
            </w:r>
          </w:p>
        </w:tc>
        <w:tc>
          <w:tcPr>
            <w:tcW w:w="3473" w:type="dxa"/>
            <w:vAlign w:val="center"/>
          </w:tcPr>
          <w:p w14:paraId="163E31AA" w14:textId="77777777" w:rsidR="00273BEB" w:rsidRPr="009405D8" w:rsidRDefault="00273BEB" w:rsidP="00273BEB">
            <w:pPr>
              <w:pStyle w:val="TAC"/>
            </w:pPr>
            <w:r w:rsidRPr="009405D8">
              <w:t>AWGN</w:t>
            </w:r>
          </w:p>
        </w:tc>
      </w:tr>
      <w:tr w:rsidR="00273BEB" w:rsidRPr="00661924" w14:paraId="738EF615" w14:textId="77777777" w:rsidTr="00273BEB">
        <w:trPr>
          <w:trHeight w:val="138"/>
        </w:trPr>
        <w:tc>
          <w:tcPr>
            <w:tcW w:w="4581" w:type="dxa"/>
            <w:gridSpan w:val="3"/>
            <w:vAlign w:val="center"/>
          </w:tcPr>
          <w:p w14:paraId="119E0D3E" w14:textId="77777777" w:rsidR="00273BEB" w:rsidRPr="00046E8B" w:rsidRDefault="00273BEB" w:rsidP="00273BEB">
            <w:pPr>
              <w:pStyle w:val="TAL"/>
            </w:pPr>
            <w:r>
              <w:t>A</w:t>
            </w:r>
            <w:r w:rsidRPr="00046E8B">
              <w:t>ntenna configuration</w:t>
            </w:r>
          </w:p>
        </w:tc>
        <w:tc>
          <w:tcPr>
            <w:tcW w:w="923" w:type="dxa"/>
            <w:vAlign w:val="center"/>
          </w:tcPr>
          <w:p w14:paraId="776EAE01" w14:textId="77777777" w:rsidR="00273BEB" w:rsidRDefault="00273BEB" w:rsidP="00273BEB">
            <w:pPr>
              <w:pStyle w:val="TAC"/>
            </w:pPr>
          </w:p>
        </w:tc>
        <w:tc>
          <w:tcPr>
            <w:tcW w:w="3335" w:type="dxa"/>
            <w:vAlign w:val="center"/>
          </w:tcPr>
          <w:p w14:paraId="6C165C30" w14:textId="77777777" w:rsidR="00273BEB" w:rsidRDefault="00273BEB" w:rsidP="00273BEB">
            <w:pPr>
              <w:pStyle w:val="TAC"/>
            </w:pPr>
            <w:r w:rsidRPr="00E304CC">
              <w:t>2</w:t>
            </w:r>
            <w:r w:rsidRPr="00661924">
              <w:t>×2</w:t>
            </w:r>
          </w:p>
        </w:tc>
        <w:tc>
          <w:tcPr>
            <w:tcW w:w="3473" w:type="dxa"/>
            <w:vAlign w:val="center"/>
          </w:tcPr>
          <w:p w14:paraId="30DB9925" w14:textId="77777777" w:rsidR="00273BEB" w:rsidRPr="005A3299" w:rsidRDefault="00273BEB" w:rsidP="00273BEB">
            <w:pPr>
              <w:pStyle w:val="TAC"/>
              <w:rPr>
                <w:highlight w:val="cyan"/>
              </w:rPr>
            </w:pPr>
            <w:r>
              <w:t>1</w:t>
            </w:r>
            <w:r w:rsidRPr="00661924">
              <w:t>×2</w:t>
            </w:r>
          </w:p>
        </w:tc>
      </w:tr>
      <w:tr w:rsidR="00273BEB" w:rsidRPr="00661924" w14:paraId="151F5299" w14:textId="77777777" w:rsidTr="00273BEB">
        <w:trPr>
          <w:trHeight w:val="138"/>
        </w:trPr>
        <w:tc>
          <w:tcPr>
            <w:tcW w:w="4581" w:type="dxa"/>
            <w:gridSpan w:val="3"/>
            <w:vAlign w:val="center"/>
          </w:tcPr>
          <w:p w14:paraId="4E837512" w14:textId="77777777" w:rsidR="00273BEB" w:rsidRPr="00A80280" w:rsidRDefault="00273BEB" w:rsidP="00273BEB">
            <w:pPr>
              <w:pStyle w:val="TAL"/>
            </w:pPr>
            <w:r w:rsidRPr="00046E8B">
              <w:t xml:space="preserve">Correlation configuration </w:t>
            </w:r>
          </w:p>
        </w:tc>
        <w:tc>
          <w:tcPr>
            <w:tcW w:w="923" w:type="dxa"/>
            <w:vAlign w:val="center"/>
          </w:tcPr>
          <w:p w14:paraId="242F0DAE" w14:textId="77777777" w:rsidR="00273BEB" w:rsidRDefault="00273BEB" w:rsidP="00273BEB">
            <w:pPr>
              <w:pStyle w:val="TAC"/>
            </w:pPr>
          </w:p>
        </w:tc>
        <w:tc>
          <w:tcPr>
            <w:tcW w:w="3335" w:type="dxa"/>
            <w:vAlign w:val="center"/>
          </w:tcPr>
          <w:p w14:paraId="5FDC25E6" w14:textId="77777777" w:rsidR="00273BEB" w:rsidRDefault="00273BEB" w:rsidP="00273BEB">
            <w:pPr>
              <w:pStyle w:val="TAC"/>
            </w:pPr>
            <w:r w:rsidRPr="009405D8">
              <w:t>ULA Low</w:t>
            </w:r>
          </w:p>
        </w:tc>
        <w:tc>
          <w:tcPr>
            <w:tcW w:w="3473" w:type="dxa"/>
            <w:vAlign w:val="center"/>
          </w:tcPr>
          <w:p w14:paraId="3C2C9365" w14:textId="6102CC05" w:rsidR="00273BEB" w:rsidRDefault="00273BEB" w:rsidP="00273BEB">
            <w:pPr>
              <w:pStyle w:val="TAC"/>
            </w:pPr>
            <w:r>
              <w:t>N/A</w:t>
            </w:r>
          </w:p>
        </w:tc>
      </w:tr>
      <w:tr w:rsidR="00273BEB" w:rsidRPr="00661924" w14:paraId="14047E50" w14:textId="77777777" w:rsidTr="00273BEB">
        <w:trPr>
          <w:trHeight w:val="138"/>
        </w:trPr>
        <w:tc>
          <w:tcPr>
            <w:tcW w:w="12312" w:type="dxa"/>
            <w:gridSpan w:val="6"/>
            <w:vAlign w:val="center"/>
          </w:tcPr>
          <w:p w14:paraId="4A803B8E" w14:textId="62CA5184" w:rsidR="00273BEB" w:rsidRDefault="00273BEB" w:rsidP="00273BE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pt;height:17pt;mso-width-percent:0;mso-height-percent:0;mso-width-percent:0;mso-height-percent:0" o:ole="">
                  <v:imagedata r:id="rId9" o:title=""/>
                </v:shape>
                <o:OLEObject Type="Embed" ProgID="Equation.3" ShapeID="_x0000_i1025" DrawAspect="Content" ObjectID="_1788876537"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273BEB" w:rsidRPr="00931110" w:rsidRDefault="00273BEB" w:rsidP="00273BE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273BEB" w:rsidRPr="00931110" w:rsidRDefault="00273BEB" w:rsidP="00273BEB">
            <w:pPr>
              <w:pStyle w:val="TAN"/>
            </w:pPr>
            <w:r w:rsidRPr="00931110">
              <w:t xml:space="preserve">Note </w:t>
            </w:r>
            <w:r>
              <w:t>3</w:t>
            </w:r>
            <w:r w:rsidRPr="00931110">
              <w:t xml:space="preserve">: </w:t>
            </w:r>
            <w:r w:rsidRPr="00931110">
              <w:tab/>
              <w:t>Both cells are time-synchronous.</w:t>
            </w:r>
          </w:p>
          <w:p w14:paraId="6FFBA59D" w14:textId="77777777" w:rsidR="00273BEB" w:rsidRDefault="00273BEB" w:rsidP="00273BEB">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273BEB" w:rsidRDefault="00273BEB" w:rsidP="00273BE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39.5pt;height:21.5pt;mso-width-percent:0;mso-height-percent:0;mso-width-percent:0;mso-height-percent:0" o:ole="">
                  <v:imagedata r:id="rId11" o:title=""/>
                </v:shape>
                <o:OLEObject Type="Embed" ProgID="Equation.3" ShapeID="_x0000_i1026" DrawAspect="Content" ObjectID="_1788876538"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273BEB" w:rsidRPr="005A3299" w:rsidRDefault="00273BEB" w:rsidP="00273BEB">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790697">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790697">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790697">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790697">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790697">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790697">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790697">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790697">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790697">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790697">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790697">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790697">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790697">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790697">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790697">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343FED04"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sidR="00F0374B">
              <w:rPr>
                <w:rFonts w:eastAsia="SimSun"/>
                <w:lang w:eastAsia="zh-CN"/>
              </w:rPr>
              <w:t>3</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790697">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790697">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790697">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412BE" w:rsidRPr="00273BEB" w14:paraId="5B7C8979"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6E83CEF" w14:textId="77777777" w:rsidR="000412BE" w:rsidRDefault="000412BE"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6767743" w14:textId="77777777" w:rsidR="000412BE" w:rsidRDefault="000412BE"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CA2864" w14:textId="77777777" w:rsidR="000412BE" w:rsidRDefault="000412BE"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F338A8" w:rsidRPr="0049555A" w14:paraId="7955F3C0"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E82C9D0" w14:textId="77777777" w:rsidR="00F338A8" w:rsidRPr="0049555A" w:rsidRDefault="00F338A8"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84E097" w14:textId="77777777" w:rsidR="00F338A8" w:rsidRDefault="00F338A8"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A8EB40" w14:textId="77777777" w:rsidR="00F338A8" w:rsidRPr="0049555A" w:rsidRDefault="00F338A8" w:rsidP="00790697">
            <w:pPr>
              <w:keepNext/>
              <w:keepLines/>
              <w:spacing w:after="0"/>
              <w:jc w:val="center"/>
              <w:rPr>
                <w:rFonts w:ascii="Arial" w:hAnsi="Arial"/>
                <w:sz w:val="18"/>
                <w:lang w:val="fr-FR"/>
              </w:rPr>
            </w:pPr>
            <w:r>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23386004"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410395" w:rsidRPr="00401CAC" w14:paraId="3E951142"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E12495C" w14:textId="77777777" w:rsidR="00410395" w:rsidRPr="00401CAC" w:rsidRDefault="004103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lang w:val="en-US"/>
        </w:rPr>
        <w:t>6.2.2.</w:t>
      </w:r>
      <w:r w:rsidRPr="00D43F4A">
        <w:rPr>
          <w:lang w:val="en-US" w:eastAsia="zh-CN"/>
        </w:rPr>
        <w:t>2</w:t>
      </w:r>
      <w:r w:rsidRPr="00D43F4A">
        <w:rPr>
          <w:lang w:val="en-US"/>
        </w:rPr>
        <w:t>.1.</w:t>
      </w:r>
      <w:r w:rsidR="00207AA3">
        <w:rPr>
          <w:lang w:val="en-US"/>
        </w:rPr>
        <w:t>3</w:t>
      </w:r>
      <w:r w:rsidRPr="00D43F4A">
        <w:rPr>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lang w:val="en-US" w:eastAsia="zh-CN"/>
        </w:rPr>
      </w:pPr>
      <w:r w:rsidRPr="00DD3CFC">
        <w:rPr>
          <w:lang w:val="en-US" w:eastAsia="zh-CN"/>
        </w:rPr>
        <w:t>For the parameters specified in Table 6.2.2.2.1.</w:t>
      </w:r>
      <w:r w:rsidR="00183BE0">
        <w:rPr>
          <w:lang w:val="en-US" w:eastAsia="zh-CN"/>
        </w:rPr>
        <w:t>3</w:t>
      </w:r>
      <w:r w:rsidRPr="00DD3CFC">
        <w:rPr>
          <w:lang w:val="en-US" w:eastAsia="zh-CN"/>
        </w:rPr>
        <w:t>-1, and using the downlink physical channels specified in Annex A.4, the minimum requirements are specified by the following:</w:t>
      </w:r>
    </w:p>
    <w:p w14:paraId="3EA9F7C3" w14:textId="77777777" w:rsidR="00FD5D13" w:rsidRPr="00DD3CFC" w:rsidRDefault="00FD5D13" w:rsidP="00383740">
      <w:pPr>
        <w:pStyle w:val="B10"/>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383740">
      <w:pPr>
        <w:pStyle w:val="B10"/>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0A439862" w:rsidR="00FD5D13" w:rsidRDefault="00FD5D13" w:rsidP="00383740">
      <w:pPr>
        <w:pStyle w:val="B10"/>
        <w:rPr>
          <w:lang w:val="en-US" w:eastAsia="zh-CN"/>
        </w:rPr>
      </w:pPr>
      <w:r w:rsidRPr="00DD3CFC">
        <w:rPr>
          <w:lang w:val="en-US" w:eastAsia="zh-CN"/>
        </w:rPr>
        <w:t>c)</w:t>
      </w:r>
      <w:r w:rsidR="00383740" w:rsidRPr="00DD3CFC">
        <w:rPr>
          <w:lang w:val="en-US" w:eastAsia="zh-CN"/>
        </w:rPr>
        <w:tab/>
      </w:r>
      <w:r w:rsidRPr="00DD3CFC">
        <w:rPr>
          <w:lang w:val="en-US" w:eastAsia="zh-CN"/>
        </w:rPr>
        <w:t xml:space="preserve">The absolute difference in median CQI for each of transmission power offset shall be </w:t>
      </w:r>
      <w:r w:rsidRPr="00DD3CFC">
        <w:rPr>
          <w:rFonts w:hint="eastAsia"/>
          <w:lang w:val="en-US" w:eastAsia="zh-CN"/>
        </w:rPr>
        <w:t>≥</w:t>
      </w:r>
      <w:r w:rsidRPr="00DD3CFC">
        <w:rPr>
          <w:lang w:val="en-US" w:eastAsia="zh-CN"/>
        </w:rPr>
        <w:t xml:space="preserve"> 2.</w:t>
      </w:r>
    </w:p>
    <w:p w14:paraId="5E39B0E1" w14:textId="77777777" w:rsidR="00A158B3" w:rsidRPr="00DD3CFC" w:rsidRDefault="00A158B3" w:rsidP="00383740">
      <w:pPr>
        <w:pStyle w:val="B10"/>
        <w:rPr>
          <w:lang w:val="en-US" w:eastAsia="zh-CN"/>
        </w:rPr>
      </w:pPr>
    </w:p>
    <w:p w14:paraId="62216370" w14:textId="2FA0E0B4" w:rsidR="00FD5D13" w:rsidRPr="00DD3CFC" w:rsidRDefault="00FD5D13" w:rsidP="00A158B3">
      <w:pPr>
        <w:pStyle w:val="TH"/>
        <w:rPr>
          <w:lang w:val="en-US" w:eastAsia="zh-CN"/>
        </w:rPr>
      </w:pPr>
      <w:r w:rsidRPr="00DD3CFC">
        <w:rPr>
          <w:lang w:val="en-US"/>
        </w:rPr>
        <w:t>Table 6.2.2.</w:t>
      </w:r>
      <w:r w:rsidRPr="00DD3CFC">
        <w:rPr>
          <w:lang w:val="en-US" w:eastAsia="zh-CN"/>
        </w:rPr>
        <w:t>2</w:t>
      </w:r>
      <w:r w:rsidRPr="00DD3CFC">
        <w:rPr>
          <w:lang w:val="en-US"/>
        </w:rPr>
        <w:t>.1.</w:t>
      </w:r>
      <w:r w:rsidR="00183BE0">
        <w:rPr>
          <w:lang w:val="en-US"/>
        </w:rPr>
        <w:t>3</w:t>
      </w:r>
      <w:r w:rsidRPr="00DD3CFC">
        <w:rPr>
          <w:lang w:val="en-US"/>
        </w:rPr>
        <w:t xml:space="preserve">-1: CQI reporting test parameters for </w:t>
      </w:r>
      <w:r w:rsidRPr="009A69C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hAnsi="Arial"/>
                <w:b/>
                <w:sz w:val="18"/>
                <w:lang w:val="en-US"/>
              </w:rPr>
            </w:pPr>
            <w:r w:rsidRPr="00DD3CFC">
              <w:rPr>
                <w:rFonts w:ascii="Arial"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D5D13"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D5D13"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sidR="00F1101E">
              <w:rPr>
                <w:rFonts w:ascii="Arial" w:hAnsi="Arial"/>
                <w:sz w:val="18"/>
                <w:lang w:eastAsia="zh-CN"/>
              </w:rPr>
              <w:t>10</w:t>
            </w:r>
            <w:r w:rsidRPr="00DD3CFC">
              <w:rPr>
                <w:rFonts w:ascii="Arial"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eastAsia="zh-CN"/>
              </w:rPr>
              <w:t>Row 3,</w:t>
            </w:r>
            <w:r w:rsidR="00CB019A" w:rsidRPr="00DD3CFC" w:rsidDel="00CB019A">
              <w:rPr>
                <w:rFonts w:ascii="Arial" w:hAnsi="Arial"/>
                <w:sz w:val="18"/>
                <w:lang w:val="en-US" w:eastAsia="zh-CN"/>
              </w:rPr>
              <w:t xml:space="preserve"> </w:t>
            </w:r>
            <w:r w:rsidRPr="00DD3CFC">
              <w:rPr>
                <w:rFonts w:ascii="Arial"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CSI-IM Resource Mapping</w:t>
            </w:r>
          </w:p>
          <w:p w14:paraId="22ECF93C"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97BB843"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00DE1C17" w:rsidRPr="00A81923">
        <w:t>and if the reported median CQI is not the highest CQI index,</w:t>
      </w:r>
      <w:r w:rsidR="00DE1C17">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79069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79069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79069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79069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79069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79069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79069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79069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79069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79069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79069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79069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79069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79069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79069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79069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0891BB3C" w:rsidR="00C00A15" w:rsidRPr="00C25669" w:rsidRDefault="00030A48" w:rsidP="000F4DDF">
            <w:pPr>
              <w:pStyle w:val="TAC"/>
            </w:pPr>
            <w:r>
              <w:rPr>
                <w:rFonts w:hint="eastAsia"/>
                <w:lang w:eastAsia="zh-TW"/>
              </w:rPr>
              <w:t>000001</w:t>
            </w:r>
          </w:p>
        </w:tc>
      </w:tr>
      <w:tr w:rsidR="00C00A15" w:rsidRPr="00C25669" w14:paraId="4D0E4CE9"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79069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79069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79069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79069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79069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79069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79069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79069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79069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79069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79069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79069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79069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79069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79069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79069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79069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79069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A158B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790697">
        <w:trPr>
          <w:trHeight w:val="70"/>
        </w:trPr>
        <w:tc>
          <w:tcPr>
            <w:tcW w:w="3573" w:type="dxa"/>
            <w:gridSpan w:val="3"/>
            <w:vMerge w:val="restart"/>
            <w:vAlign w:val="center"/>
          </w:tcPr>
          <w:p w14:paraId="22CE88F6" w14:textId="77777777" w:rsidR="00B001AD" w:rsidRPr="00661924" w:rsidRDefault="00B001AD" w:rsidP="00847D69">
            <w:pPr>
              <w:pStyle w:val="TAH"/>
            </w:pPr>
            <w:r w:rsidRPr="00661924">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79069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273BEB" w:rsidRPr="00661924" w14:paraId="6A302881" w14:textId="77777777" w:rsidTr="00B61781">
        <w:trPr>
          <w:trHeight w:val="70"/>
        </w:trPr>
        <w:tc>
          <w:tcPr>
            <w:tcW w:w="3573" w:type="dxa"/>
            <w:gridSpan w:val="3"/>
            <w:vAlign w:val="center"/>
          </w:tcPr>
          <w:p w14:paraId="262771AD" w14:textId="732E9C13" w:rsidR="00273BEB" w:rsidRPr="00661924" w:rsidRDefault="00273BEB" w:rsidP="00273BEB">
            <w:pPr>
              <w:pStyle w:val="TAL"/>
            </w:pPr>
            <w:r>
              <w:rPr>
                <w:rFonts w:hint="eastAsia"/>
                <w:lang w:eastAsia="zh-CN"/>
              </w:rPr>
              <w:t>I</w:t>
            </w:r>
            <w:r>
              <w:rPr>
                <w:lang w:eastAsia="zh-CN"/>
              </w:rPr>
              <w:t>nterference Model</w:t>
            </w:r>
          </w:p>
        </w:tc>
        <w:tc>
          <w:tcPr>
            <w:tcW w:w="720" w:type="dxa"/>
            <w:vAlign w:val="center"/>
          </w:tcPr>
          <w:p w14:paraId="5240BFE8" w14:textId="77777777" w:rsidR="00273BEB" w:rsidRPr="00661924" w:rsidRDefault="00273BEB" w:rsidP="00273BEB">
            <w:pPr>
              <w:pStyle w:val="TAC"/>
            </w:pPr>
          </w:p>
        </w:tc>
        <w:tc>
          <w:tcPr>
            <w:tcW w:w="2601" w:type="dxa"/>
            <w:vAlign w:val="center"/>
          </w:tcPr>
          <w:p w14:paraId="190EFAC1" w14:textId="77777777" w:rsidR="00273BEB" w:rsidRPr="00661924" w:rsidRDefault="00273BEB" w:rsidP="00273BEB">
            <w:pPr>
              <w:pStyle w:val="TAC"/>
            </w:pPr>
          </w:p>
        </w:tc>
        <w:tc>
          <w:tcPr>
            <w:tcW w:w="2709" w:type="dxa"/>
            <w:vAlign w:val="center"/>
          </w:tcPr>
          <w:p w14:paraId="6EB67EEC" w14:textId="5E266D0D" w:rsidR="00273BEB" w:rsidRPr="00661924" w:rsidRDefault="00273BEB" w:rsidP="00273BEB">
            <w:pPr>
              <w:pStyle w:val="TAC"/>
            </w:pPr>
            <w:r>
              <w:rPr>
                <w:rFonts w:hint="eastAsia"/>
              </w:rPr>
              <w:t>A</w:t>
            </w:r>
            <w:r>
              <w:t>s specified in B.6.2</w:t>
            </w:r>
          </w:p>
        </w:tc>
      </w:tr>
      <w:tr w:rsidR="00273BEB" w:rsidRPr="00661924" w14:paraId="03220D47" w14:textId="77777777" w:rsidTr="005467A7">
        <w:trPr>
          <w:trHeight w:val="70"/>
        </w:trPr>
        <w:tc>
          <w:tcPr>
            <w:tcW w:w="1143" w:type="dxa"/>
            <w:vMerge w:val="restart"/>
            <w:vAlign w:val="center"/>
          </w:tcPr>
          <w:p w14:paraId="6B9D6468" w14:textId="77777777" w:rsidR="00273BEB" w:rsidRPr="00661924" w:rsidRDefault="00273BEB" w:rsidP="00273BEB">
            <w:pPr>
              <w:pStyle w:val="TAL"/>
            </w:pPr>
            <w:r w:rsidRPr="00546626">
              <w:t>ZP CSI-RS configuration</w:t>
            </w:r>
          </w:p>
          <w:p w14:paraId="1021C978" w14:textId="77777777" w:rsidR="00273BEB" w:rsidRPr="00661924" w:rsidRDefault="00273BEB" w:rsidP="00273BEB">
            <w:pPr>
              <w:pStyle w:val="TAL"/>
            </w:pPr>
          </w:p>
        </w:tc>
        <w:tc>
          <w:tcPr>
            <w:tcW w:w="2430" w:type="dxa"/>
            <w:gridSpan w:val="2"/>
            <w:vAlign w:val="center"/>
          </w:tcPr>
          <w:p w14:paraId="7B3AB26B" w14:textId="77777777" w:rsidR="00273BEB" w:rsidRPr="00661924" w:rsidRDefault="00273BEB" w:rsidP="00273BEB">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273BEB" w:rsidRPr="00661924" w:rsidRDefault="00273BEB" w:rsidP="00273BEB">
            <w:pPr>
              <w:pStyle w:val="TAC"/>
            </w:pPr>
          </w:p>
        </w:tc>
        <w:tc>
          <w:tcPr>
            <w:tcW w:w="2601" w:type="dxa"/>
            <w:vAlign w:val="center"/>
          </w:tcPr>
          <w:p w14:paraId="273E1F6A" w14:textId="77777777" w:rsidR="00273BEB" w:rsidRPr="00661924" w:rsidRDefault="00273BEB" w:rsidP="00273BEB">
            <w:pPr>
              <w:pStyle w:val="TAC"/>
            </w:pPr>
            <w:r w:rsidRPr="00661924">
              <w:t>Periodic</w:t>
            </w:r>
          </w:p>
        </w:tc>
        <w:tc>
          <w:tcPr>
            <w:tcW w:w="2709" w:type="dxa"/>
          </w:tcPr>
          <w:p w14:paraId="1547EB7E" w14:textId="77777777" w:rsidR="00273BEB" w:rsidRPr="00661924" w:rsidRDefault="00273BEB" w:rsidP="00273BEB">
            <w:pPr>
              <w:pStyle w:val="TAC"/>
            </w:pPr>
            <w:r w:rsidRPr="00661924">
              <w:t>Periodic</w:t>
            </w:r>
          </w:p>
        </w:tc>
      </w:tr>
      <w:tr w:rsidR="00273BEB" w:rsidRPr="00661924" w14:paraId="7F6EC454" w14:textId="77777777" w:rsidTr="005467A7">
        <w:trPr>
          <w:trHeight w:val="70"/>
        </w:trPr>
        <w:tc>
          <w:tcPr>
            <w:tcW w:w="1143" w:type="dxa"/>
            <w:vMerge/>
            <w:vAlign w:val="center"/>
          </w:tcPr>
          <w:p w14:paraId="4C6421BA" w14:textId="77777777" w:rsidR="00273BEB" w:rsidRPr="00661924" w:rsidRDefault="00273BEB" w:rsidP="00273BEB">
            <w:pPr>
              <w:keepNext/>
              <w:keepLines/>
              <w:spacing w:after="0"/>
              <w:rPr>
                <w:rFonts w:ascii="Arial" w:hAnsi="Arial"/>
                <w:sz w:val="18"/>
              </w:rPr>
            </w:pPr>
          </w:p>
        </w:tc>
        <w:tc>
          <w:tcPr>
            <w:tcW w:w="2430" w:type="dxa"/>
            <w:gridSpan w:val="2"/>
            <w:vAlign w:val="center"/>
          </w:tcPr>
          <w:p w14:paraId="386EBA9C" w14:textId="77777777" w:rsidR="00273BEB" w:rsidRPr="00661924" w:rsidRDefault="00273BEB" w:rsidP="00273BEB">
            <w:pPr>
              <w:pStyle w:val="TAL"/>
            </w:pPr>
            <w:r w:rsidRPr="00661924">
              <w:t>Number of CSI-RS ports (</w:t>
            </w:r>
            <w:r w:rsidRPr="00661924">
              <w:rPr>
                <w:i/>
              </w:rPr>
              <w:t>X</w:t>
            </w:r>
            <w:r w:rsidRPr="00661924">
              <w:t>)</w:t>
            </w:r>
          </w:p>
        </w:tc>
        <w:tc>
          <w:tcPr>
            <w:tcW w:w="720" w:type="dxa"/>
            <w:vAlign w:val="center"/>
          </w:tcPr>
          <w:p w14:paraId="0AF9BB95" w14:textId="77777777" w:rsidR="00273BEB" w:rsidRPr="00661924" w:rsidRDefault="00273BEB" w:rsidP="00273BEB">
            <w:pPr>
              <w:pStyle w:val="TAC"/>
            </w:pPr>
          </w:p>
        </w:tc>
        <w:tc>
          <w:tcPr>
            <w:tcW w:w="2601" w:type="dxa"/>
            <w:vAlign w:val="center"/>
          </w:tcPr>
          <w:p w14:paraId="299DEC7E" w14:textId="77777777" w:rsidR="00273BEB" w:rsidRPr="00661924" w:rsidRDefault="00273BEB" w:rsidP="00273BEB">
            <w:pPr>
              <w:pStyle w:val="TAC"/>
            </w:pPr>
            <w:r>
              <w:t>2</w:t>
            </w:r>
          </w:p>
        </w:tc>
        <w:tc>
          <w:tcPr>
            <w:tcW w:w="2709" w:type="dxa"/>
            <w:vAlign w:val="center"/>
          </w:tcPr>
          <w:p w14:paraId="2A865B71" w14:textId="77777777" w:rsidR="00273BEB" w:rsidRPr="00661924" w:rsidRDefault="00273BEB" w:rsidP="00273BEB">
            <w:pPr>
              <w:pStyle w:val="TAC"/>
            </w:pPr>
            <w:r>
              <w:t>1</w:t>
            </w:r>
          </w:p>
        </w:tc>
      </w:tr>
      <w:tr w:rsidR="00273BEB" w:rsidRPr="00661924" w14:paraId="10FC4C92" w14:textId="77777777" w:rsidTr="005467A7">
        <w:trPr>
          <w:trHeight w:val="70"/>
        </w:trPr>
        <w:tc>
          <w:tcPr>
            <w:tcW w:w="1143" w:type="dxa"/>
            <w:vMerge/>
            <w:vAlign w:val="center"/>
          </w:tcPr>
          <w:p w14:paraId="576ED941" w14:textId="77777777" w:rsidR="00273BEB" w:rsidRPr="00661924" w:rsidRDefault="00273BEB" w:rsidP="00273BEB">
            <w:pPr>
              <w:keepNext/>
              <w:keepLines/>
              <w:spacing w:after="0"/>
              <w:rPr>
                <w:rFonts w:ascii="Arial" w:hAnsi="Arial"/>
                <w:sz w:val="18"/>
              </w:rPr>
            </w:pPr>
          </w:p>
        </w:tc>
        <w:tc>
          <w:tcPr>
            <w:tcW w:w="2430" w:type="dxa"/>
            <w:gridSpan w:val="2"/>
            <w:vAlign w:val="center"/>
          </w:tcPr>
          <w:p w14:paraId="52916D80" w14:textId="77777777" w:rsidR="00273BEB" w:rsidRPr="00661924" w:rsidRDefault="00273BEB" w:rsidP="00273BEB">
            <w:pPr>
              <w:pStyle w:val="TAL"/>
            </w:pPr>
            <w:r w:rsidRPr="00661924">
              <w:t>CDM Type</w:t>
            </w:r>
          </w:p>
        </w:tc>
        <w:tc>
          <w:tcPr>
            <w:tcW w:w="720" w:type="dxa"/>
            <w:vAlign w:val="center"/>
          </w:tcPr>
          <w:p w14:paraId="3022AE01" w14:textId="77777777" w:rsidR="00273BEB" w:rsidRPr="00661924" w:rsidRDefault="00273BEB" w:rsidP="00273BEB">
            <w:pPr>
              <w:pStyle w:val="TAC"/>
            </w:pPr>
          </w:p>
        </w:tc>
        <w:tc>
          <w:tcPr>
            <w:tcW w:w="2601" w:type="dxa"/>
            <w:vAlign w:val="center"/>
          </w:tcPr>
          <w:p w14:paraId="3D7A226C" w14:textId="77777777" w:rsidR="00273BEB" w:rsidRPr="00661924" w:rsidRDefault="00273BEB" w:rsidP="00273BEB">
            <w:pPr>
              <w:pStyle w:val="TAC"/>
            </w:pPr>
            <w:r w:rsidRPr="00661924">
              <w:t>FD-CDM2</w:t>
            </w:r>
          </w:p>
        </w:tc>
        <w:tc>
          <w:tcPr>
            <w:tcW w:w="2709" w:type="dxa"/>
          </w:tcPr>
          <w:p w14:paraId="11875CB5" w14:textId="77777777" w:rsidR="00273BEB" w:rsidRPr="00661924" w:rsidRDefault="00273BEB" w:rsidP="00273BEB">
            <w:pPr>
              <w:pStyle w:val="TAC"/>
            </w:pPr>
            <w:r>
              <w:t>noCDM</w:t>
            </w:r>
          </w:p>
        </w:tc>
      </w:tr>
      <w:tr w:rsidR="00273BEB" w:rsidRPr="00661924" w14:paraId="39E9C080" w14:textId="77777777" w:rsidTr="005467A7">
        <w:trPr>
          <w:trHeight w:val="70"/>
        </w:trPr>
        <w:tc>
          <w:tcPr>
            <w:tcW w:w="1143" w:type="dxa"/>
            <w:vMerge/>
            <w:vAlign w:val="center"/>
          </w:tcPr>
          <w:p w14:paraId="3A123516" w14:textId="77777777" w:rsidR="00273BEB" w:rsidRPr="00661924" w:rsidRDefault="00273BEB" w:rsidP="00273BEB">
            <w:pPr>
              <w:keepNext/>
              <w:keepLines/>
              <w:spacing w:after="0"/>
              <w:rPr>
                <w:rFonts w:ascii="Arial" w:hAnsi="Arial"/>
                <w:sz w:val="18"/>
              </w:rPr>
            </w:pPr>
          </w:p>
        </w:tc>
        <w:tc>
          <w:tcPr>
            <w:tcW w:w="2430" w:type="dxa"/>
            <w:gridSpan w:val="2"/>
            <w:vAlign w:val="center"/>
          </w:tcPr>
          <w:p w14:paraId="678B61BC" w14:textId="77777777" w:rsidR="00273BEB" w:rsidRPr="00661924" w:rsidRDefault="00273BEB" w:rsidP="00273BEB">
            <w:pPr>
              <w:pStyle w:val="TAL"/>
            </w:pPr>
            <w:r w:rsidRPr="00661924">
              <w:t>Density (ρ)</w:t>
            </w:r>
          </w:p>
        </w:tc>
        <w:tc>
          <w:tcPr>
            <w:tcW w:w="720" w:type="dxa"/>
            <w:vAlign w:val="center"/>
          </w:tcPr>
          <w:p w14:paraId="693153D8" w14:textId="77777777" w:rsidR="00273BEB" w:rsidRPr="00661924" w:rsidRDefault="00273BEB" w:rsidP="00273BEB">
            <w:pPr>
              <w:pStyle w:val="TAC"/>
            </w:pPr>
          </w:p>
        </w:tc>
        <w:tc>
          <w:tcPr>
            <w:tcW w:w="2601" w:type="dxa"/>
            <w:vAlign w:val="center"/>
          </w:tcPr>
          <w:p w14:paraId="246A6A8D" w14:textId="77777777" w:rsidR="00273BEB" w:rsidRPr="00661924" w:rsidRDefault="00273BEB" w:rsidP="00273BEB">
            <w:pPr>
              <w:pStyle w:val="TAC"/>
            </w:pPr>
            <w:r w:rsidRPr="00661924">
              <w:t>1</w:t>
            </w:r>
          </w:p>
        </w:tc>
        <w:tc>
          <w:tcPr>
            <w:tcW w:w="2709" w:type="dxa"/>
          </w:tcPr>
          <w:p w14:paraId="218657F9" w14:textId="77777777" w:rsidR="00273BEB" w:rsidRPr="00661924" w:rsidRDefault="00273BEB" w:rsidP="00273BEB">
            <w:pPr>
              <w:pStyle w:val="TAC"/>
            </w:pPr>
            <w:r>
              <w:t>1</w:t>
            </w:r>
          </w:p>
        </w:tc>
      </w:tr>
      <w:tr w:rsidR="00273BEB" w:rsidRPr="00661924" w14:paraId="12B37B15" w14:textId="77777777" w:rsidTr="005467A7">
        <w:trPr>
          <w:trHeight w:val="70"/>
        </w:trPr>
        <w:tc>
          <w:tcPr>
            <w:tcW w:w="1143" w:type="dxa"/>
            <w:vMerge/>
            <w:vAlign w:val="center"/>
          </w:tcPr>
          <w:p w14:paraId="578ACE8F" w14:textId="77777777" w:rsidR="00273BEB" w:rsidRPr="00661924" w:rsidRDefault="00273BEB" w:rsidP="00273BEB">
            <w:pPr>
              <w:pStyle w:val="TAL"/>
            </w:pPr>
          </w:p>
        </w:tc>
        <w:tc>
          <w:tcPr>
            <w:tcW w:w="2430" w:type="dxa"/>
            <w:gridSpan w:val="2"/>
            <w:vAlign w:val="center"/>
          </w:tcPr>
          <w:p w14:paraId="0323188C" w14:textId="77777777" w:rsidR="00273BEB" w:rsidRPr="00661924" w:rsidRDefault="00273BEB" w:rsidP="00273BE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273BEB" w:rsidRPr="00661924" w:rsidRDefault="00273BEB" w:rsidP="00273BEB">
            <w:pPr>
              <w:pStyle w:val="TAC"/>
            </w:pPr>
          </w:p>
        </w:tc>
        <w:tc>
          <w:tcPr>
            <w:tcW w:w="2601" w:type="dxa"/>
            <w:vAlign w:val="center"/>
          </w:tcPr>
          <w:p w14:paraId="3DDA1E22" w14:textId="77777777" w:rsidR="00273BEB" w:rsidRPr="00661924" w:rsidRDefault="00273BEB" w:rsidP="00273BEB">
            <w:pPr>
              <w:pStyle w:val="TAC"/>
            </w:pPr>
            <w:r w:rsidRPr="00661924">
              <w:rPr>
                <w:rFonts w:hint="eastAsia"/>
              </w:rPr>
              <w:t xml:space="preserve">Row </w:t>
            </w:r>
            <w:r>
              <w:t>3(8)</w:t>
            </w:r>
          </w:p>
        </w:tc>
        <w:tc>
          <w:tcPr>
            <w:tcW w:w="2709" w:type="dxa"/>
            <w:vAlign w:val="center"/>
          </w:tcPr>
          <w:p w14:paraId="73C2C95A" w14:textId="77777777" w:rsidR="00273BEB" w:rsidRPr="00661924" w:rsidRDefault="00273BEB" w:rsidP="00273BEB">
            <w:pPr>
              <w:pStyle w:val="TAC"/>
            </w:pPr>
            <w:r w:rsidRPr="00661924">
              <w:rPr>
                <w:rFonts w:hint="eastAsia"/>
              </w:rPr>
              <w:t xml:space="preserve">Row </w:t>
            </w:r>
            <w:r>
              <w:t>2(8)</w:t>
            </w:r>
          </w:p>
        </w:tc>
      </w:tr>
      <w:tr w:rsidR="00273BEB" w:rsidRPr="00661924" w14:paraId="5D0349A7" w14:textId="77777777" w:rsidTr="005467A7">
        <w:trPr>
          <w:trHeight w:val="70"/>
        </w:trPr>
        <w:tc>
          <w:tcPr>
            <w:tcW w:w="1143" w:type="dxa"/>
            <w:vMerge/>
            <w:vAlign w:val="center"/>
          </w:tcPr>
          <w:p w14:paraId="0A859200" w14:textId="77777777" w:rsidR="00273BEB" w:rsidRPr="00661924" w:rsidRDefault="00273BEB" w:rsidP="00273BEB">
            <w:pPr>
              <w:pStyle w:val="TAL"/>
            </w:pPr>
          </w:p>
        </w:tc>
        <w:tc>
          <w:tcPr>
            <w:tcW w:w="2430" w:type="dxa"/>
            <w:gridSpan w:val="2"/>
            <w:vAlign w:val="center"/>
          </w:tcPr>
          <w:p w14:paraId="413EB469" w14:textId="77777777" w:rsidR="00273BEB" w:rsidRPr="00661924" w:rsidRDefault="00273BEB" w:rsidP="00273BEB">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273BEB" w:rsidRPr="00661924" w:rsidRDefault="00273BEB" w:rsidP="00273BEB">
            <w:pPr>
              <w:pStyle w:val="TAC"/>
            </w:pPr>
          </w:p>
        </w:tc>
        <w:tc>
          <w:tcPr>
            <w:tcW w:w="2601" w:type="dxa"/>
            <w:vAlign w:val="center"/>
          </w:tcPr>
          <w:p w14:paraId="02B856E6" w14:textId="77777777" w:rsidR="00273BEB" w:rsidRPr="00661924" w:rsidRDefault="00273BEB" w:rsidP="00273BEB">
            <w:pPr>
              <w:pStyle w:val="TAC"/>
            </w:pPr>
            <w:r w:rsidRPr="00E87941">
              <w:rPr>
                <w:rFonts w:hint="eastAsia"/>
              </w:rPr>
              <w:t>9</w:t>
            </w:r>
            <w:r w:rsidRPr="00E87941">
              <w:t xml:space="preserve"> </w:t>
            </w:r>
          </w:p>
        </w:tc>
        <w:tc>
          <w:tcPr>
            <w:tcW w:w="2709" w:type="dxa"/>
            <w:vAlign w:val="center"/>
          </w:tcPr>
          <w:p w14:paraId="74EA5672" w14:textId="77777777" w:rsidR="00273BEB" w:rsidRPr="00661924" w:rsidRDefault="00273BEB" w:rsidP="00273BEB">
            <w:pPr>
              <w:pStyle w:val="TAC"/>
            </w:pPr>
            <w:r>
              <w:t>9</w:t>
            </w:r>
          </w:p>
        </w:tc>
      </w:tr>
      <w:tr w:rsidR="00273BEB" w:rsidRPr="00661924" w14:paraId="34D9040A" w14:textId="77777777" w:rsidTr="005467A7">
        <w:trPr>
          <w:trHeight w:val="70"/>
        </w:trPr>
        <w:tc>
          <w:tcPr>
            <w:tcW w:w="1143" w:type="dxa"/>
            <w:vMerge/>
            <w:vAlign w:val="center"/>
          </w:tcPr>
          <w:p w14:paraId="622D6E59" w14:textId="77777777" w:rsidR="00273BEB" w:rsidRPr="00661924" w:rsidRDefault="00273BEB" w:rsidP="00273BEB">
            <w:pPr>
              <w:pStyle w:val="TAL"/>
            </w:pPr>
          </w:p>
        </w:tc>
        <w:tc>
          <w:tcPr>
            <w:tcW w:w="2430" w:type="dxa"/>
            <w:gridSpan w:val="2"/>
          </w:tcPr>
          <w:p w14:paraId="03EF2EA4" w14:textId="77777777" w:rsidR="00273BEB" w:rsidRPr="00661924" w:rsidRDefault="00273BEB" w:rsidP="00273BEB">
            <w:pPr>
              <w:pStyle w:val="TAL"/>
            </w:pPr>
            <w:r w:rsidRPr="00661924">
              <w:t>CSI-RS</w:t>
            </w:r>
          </w:p>
          <w:p w14:paraId="09DD090C" w14:textId="77777777" w:rsidR="00273BEB" w:rsidRPr="00661924" w:rsidRDefault="00273BEB" w:rsidP="00273BEB">
            <w:pPr>
              <w:pStyle w:val="TAL"/>
            </w:pPr>
            <w:r w:rsidRPr="00661924">
              <w:t>periodicity and offset</w:t>
            </w:r>
          </w:p>
        </w:tc>
        <w:tc>
          <w:tcPr>
            <w:tcW w:w="720" w:type="dxa"/>
            <w:vAlign w:val="center"/>
          </w:tcPr>
          <w:p w14:paraId="7FB0BF10" w14:textId="77777777" w:rsidR="00273BEB" w:rsidRPr="00661924" w:rsidRDefault="00273BEB" w:rsidP="00273BEB">
            <w:pPr>
              <w:pStyle w:val="TAC"/>
            </w:pPr>
            <w:r w:rsidRPr="00661924">
              <w:t>slot</w:t>
            </w:r>
          </w:p>
        </w:tc>
        <w:tc>
          <w:tcPr>
            <w:tcW w:w="2601" w:type="dxa"/>
            <w:vAlign w:val="center"/>
          </w:tcPr>
          <w:p w14:paraId="3A9EC15F" w14:textId="77777777" w:rsidR="00273BEB" w:rsidRPr="00661924" w:rsidRDefault="00273BEB" w:rsidP="00273BEB">
            <w:pPr>
              <w:pStyle w:val="TAC"/>
            </w:pPr>
            <w:r>
              <w:t>10</w:t>
            </w:r>
            <w:r w:rsidRPr="00661924">
              <w:rPr>
                <w:rFonts w:hint="eastAsia"/>
              </w:rPr>
              <w:t>/1</w:t>
            </w:r>
          </w:p>
        </w:tc>
        <w:tc>
          <w:tcPr>
            <w:tcW w:w="2709" w:type="dxa"/>
            <w:vAlign w:val="center"/>
          </w:tcPr>
          <w:p w14:paraId="776D3D63" w14:textId="77777777" w:rsidR="00273BEB" w:rsidRPr="00661924" w:rsidRDefault="00273BEB" w:rsidP="00273BEB">
            <w:pPr>
              <w:pStyle w:val="TAC"/>
            </w:pPr>
            <w:r>
              <w:t>Same as serving cell</w:t>
            </w:r>
          </w:p>
        </w:tc>
      </w:tr>
      <w:tr w:rsidR="00273BEB" w:rsidRPr="00661924" w14:paraId="2DF648F0" w14:textId="77777777" w:rsidTr="005467A7">
        <w:trPr>
          <w:trHeight w:val="70"/>
        </w:trPr>
        <w:tc>
          <w:tcPr>
            <w:tcW w:w="1143" w:type="dxa"/>
            <w:vMerge w:val="restart"/>
            <w:vAlign w:val="center"/>
            <w:hideMark/>
          </w:tcPr>
          <w:p w14:paraId="047CBDE4" w14:textId="77777777" w:rsidR="00273BEB" w:rsidRPr="00661924" w:rsidRDefault="00273BEB" w:rsidP="00273BEB">
            <w:pPr>
              <w:pStyle w:val="TAL"/>
            </w:pPr>
            <w:r w:rsidRPr="00661924">
              <w:t>NZP CSI-RS for CSI acquisition</w:t>
            </w:r>
          </w:p>
          <w:p w14:paraId="408D8787" w14:textId="77777777" w:rsidR="00273BEB" w:rsidRPr="00661924" w:rsidRDefault="00273BEB" w:rsidP="00273BEB">
            <w:pPr>
              <w:pStyle w:val="TAL"/>
            </w:pPr>
          </w:p>
        </w:tc>
        <w:tc>
          <w:tcPr>
            <w:tcW w:w="2430" w:type="dxa"/>
            <w:gridSpan w:val="2"/>
            <w:vAlign w:val="center"/>
          </w:tcPr>
          <w:p w14:paraId="10952C9F" w14:textId="77777777" w:rsidR="00273BEB" w:rsidRPr="00661924" w:rsidRDefault="00273BEB" w:rsidP="00273BEB">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273BEB" w:rsidRPr="00661924" w:rsidRDefault="00273BEB" w:rsidP="00273BEB">
            <w:pPr>
              <w:pStyle w:val="TAC"/>
            </w:pPr>
          </w:p>
        </w:tc>
        <w:tc>
          <w:tcPr>
            <w:tcW w:w="2601" w:type="dxa"/>
            <w:vAlign w:val="center"/>
          </w:tcPr>
          <w:p w14:paraId="61D4C0BB" w14:textId="77777777" w:rsidR="00273BEB" w:rsidRPr="00661924" w:rsidRDefault="00273BEB" w:rsidP="00273BEB">
            <w:pPr>
              <w:pStyle w:val="TAC"/>
            </w:pPr>
            <w:r w:rsidRPr="00661924">
              <w:t>Periodic</w:t>
            </w:r>
          </w:p>
        </w:tc>
        <w:tc>
          <w:tcPr>
            <w:tcW w:w="2709" w:type="dxa"/>
          </w:tcPr>
          <w:p w14:paraId="39F2AD7C" w14:textId="77777777" w:rsidR="00273BEB" w:rsidRPr="00661924" w:rsidRDefault="00273BEB" w:rsidP="00273BEB">
            <w:pPr>
              <w:pStyle w:val="TAC"/>
            </w:pPr>
            <w:r w:rsidRPr="00661924">
              <w:t>Periodic</w:t>
            </w:r>
          </w:p>
        </w:tc>
      </w:tr>
      <w:tr w:rsidR="00273BEB" w:rsidRPr="00661924" w14:paraId="3B59FF94" w14:textId="77777777" w:rsidTr="005467A7">
        <w:trPr>
          <w:trHeight w:val="70"/>
        </w:trPr>
        <w:tc>
          <w:tcPr>
            <w:tcW w:w="1143" w:type="dxa"/>
            <w:vMerge/>
            <w:vAlign w:val="center"/>
          </w:tcPr>
          <w:p w14:paraId="5C58DF53" w14:textId="77777777" w:rsidR="00273BEB" w:rsidRPr="00661924" w:rsidRDefault="00273BEB" w:rsidP="00273BEB">
            <w:pPr>
              <w:pStyle w:val="TAL"/>
            </w:pPr>
          </w:p>
        </w:tc>
        <w:tc>
          <w:tcPr>
            <w:tcW w:w="2430" w:type="dxa"/>
            <w:gridSpan w:val="2"/>
            <w:vAlign w:val="center"/>
          </w:tcPr>
          <w:p w14:paraId="587C5F93" w14:textId="77777777" w:rsidR="00273BEB" w:rsidRPr="00661924" w:rsidRDefault="00273BEB" w:rsidP="00273BEB">
            <w:pPr>
              <w:pStyle w:val="TAL"/>
            </w:pPr>
            <w:r w:rsidRPr="00661924">
              <w:t>Number of CSI-RS ports (</w:t>
            </w:r>
            <w:r w:rsidRPr="00661924">
              <w:rPr>
                <w:i/>
              </w:rPr>
              <w:t>X</w:t>
            </w:r>
            <w:r w:rsidRPr="00661924">
              <w:t>)</w:t>
            </w:r>
          </w:p>
        </w:tc>
        <w:tc>
          <w:tcPr>
            <w:tcW w:w="720" w:type="dxa"/>
            <w:vAlign w:val="center"/>
          </w:tcPr>
          <w:p w14:paraId="366B5DE0" w14:textId="77777777" w:rsidR="00273BEB" w:rsidRPr="00661924" w:rsidRDefault="00273BEB" w:rsidP="00273BEB">
            <w:pPr>
              <w:pStyle w:val="TAC"/>
            </w:pPr>
          </w:p>
        </w:tc>
        <w:tc>
          <w:tcPr>
            <w:tcW w:w="2601" w:type="dxa"/>
            <w:vAlign w:val="center"/>
          </w:tcPr>
          <w:p w14:paraId="4FFD1B30" w14:textId="77777777" w:rsidR="00273BEB" w:rsidRPr="00661924" w:rsidRDefault="00273BEB" w:rsidP="00273BEB">
            <w:pPr>
              <w:pStyle w:val="TAC"/>
            </w:pPr>
            <w:r w:rsidRPr="00661924">
              <w:rPr>
                <w:rFonts w:hint="eastAsia"/>
              </w:rPr>
              <w:t>2</w:t>
            </w:r>
          </w:p>
        </w:tc>
        <w:tc>
          <w:tcPr>
            <w:tcW w:w="2709" w:type="dxa"/>
            <w:vAlign w:val="center"/>
          </w:tcPr>
          <w:p w14:paraId="3C08DED9" w14:textId="77777777" w:rsidR="00273BEB" w:rsidRPr="00661924" w:rsidRDefault="00273BEB" w:rsidP="00273BEB">
            <w:pPr>
              <w:pStyle w:val="TAC"/>
            </w:pPr>
            <w:r>
              <w:t>1</w:t>
            </w:r>
          </w:p>
        </w:tc>
      </w:tr>
      <w:tr w:rsidR="00273BEB" w:rsidRPr="00661924" w14:paraId="6742328A" w14:textId="77777777" w:rsidTr="005467A7">
        <w:trPr>
          <w:trHeight w:val="70"/>
        </w:trPr>
        <w:tc>
          <w:tcPr>
            <w:tcW w:w="1143" w:type="dxa"/>
            <w:vMerge/>
            <w:vAlign w:val="center"/>
            <w:hideMark/>
          </w:tcPr>
          <w:p w14:paraId="06AE94F4" w14:textId="77777777" w:rsidR="00273BEB" w:rsidRPr="00661924" w:rsidRDefault="00273BEB" w:rsidP="00273BEB">
            <w:pPr>
              <w:pStyle w:val="TAL"/>
            </w:pPr>
          </w:p>
        </w:tc>
        <w:tc>
          <w:tcPr>
            <w:tcW w:w="2430" w:type="dxa"/>
            <w:gridSpan w:val="2"/>
            <w:vAlign w:val="center"/>
          </w:tcPr>
          <w:p w14:paraId="7295135A" w14:textId="77777777" w:rsidR="00273BEB" w:rsidRPr="00661924" w:rsidRDefault="00273BEB" w:rsidP="00273BEB">
            <w:pPr>
              <w:pStyle w:val="TAL"/>
            </w:pPr>
            <w:r w:rsidRPr="00661924">
              <w:t>CDM Type</w:t>
            </w:r>
          </w:p>
        </w:tc>
        <w:tc>
          <w:tcPr>
            <w:tcW w:w="720" w:type="dxa"/>
            <w:vAlign w:val="center"/>
          </w:tcPr>
          <w:p w14:paraId="5C14652C" w14:textId="77777777" w:rsidR="00273BEB" w:rsidRPr="00661924" w:rsidRDefault="00273BEB" w:rsidP="00273BEB">
            <w:pPr>
              <w:pStyle w:val="TAC"/>
            </w:pPr>
          </w:p>
        </w:tc>
        <w:tc>
          <w:tcPr>
            <w:tcW w:w="2601" w:type="dxa"/>
            <w:vAlign w:val="center"/>
          </w:tcPr>
          <w:p w14:paraId="157A1E08" w14:textId="77777777" w:rsidR="00273BEB" w:rsidRPr="00661924" w:rsidRDefault="00273BEB" w:rsidP="00273BEB">
            <w:pPr>
              <w:pStyle w:val="TAC"/>
            </w:pPr>
            <w:r w:rsidRPr="00661924">
              <w:t>FD-CDM2</w:t>
            </w:r>
          </w:p>
        </w:tc>
        <w:tc>
          <w:tcPr>
            <w:tcW w:w="2709" w:type="dxa"/>
          </w:tcPr>
          <w:p w14:paraId="08DED29B" w14:textId="77777777" w:rsidR="00273BEB" w:rsidRPr="00661924" w:rsidRDefault="00273BEB" w:rsidP="00273BEB">
            <w:pPr>
              <w:pStyle w:val="TAC"/>
            </w:pPr>
            <w:r>
              <w:t>noCDM</w:t>
            </w:r>
          </w:p>
        </w:tc>
      </w:tr>
      <w:tr w:rsidR="00273BEB" w:rsidRPr="00661924" w14:paraId="11AA9058" w14:textId="77777777" w:rsidTr="005467A7">
        <w:trPr>
          <w:trHeight w:val="70"/>
        </w:trPr>
        <w:tc>
          <w:tcPr>
            <w:tcW w:w="1143" w:type="dxa"/>
            <w:vMerge/>
            <w:vAlign w:val="center"/>
            <w:hideMark/>
          </w:tcPr>
          <w:p w14:paraId="7199B4BE" w14:textId="77777777" w:rsidR="00273BEB" w:rsidRPr="00661924" w:rsidRDefault="00273BEB" w:rsidP="00273BEB">
            <w:pPr>
              <w:pStyle w:val="TAL"/>
            </w:pPr>
          </w:p>
        </w:tc>
        <w:tc>
          <w:tcPr>
            <w:tcW w:w="2430" w:type="dxa"/>
            <w:gridSpan w:val="2"/>
            <w:vAlign w:val="center"/>
          </w:tcPr>
          <w:p w14:paraId="30B7CA58" w14:textId="77777777" w:rsidR="00273BEB" w:rsidRPr="00661924" w:rsidRDefault="00273BEB" w:rsidP="00273BEB">
            <w:pPr>
              <w:pStyle w:val="TAL"/>
            </w:pPr>
            <w:r w:rsidRPr="00661924">
              <w:t>Density (ρ)</w:t>
            </w:r>
          </w:p>
        </w:tc>
        <w:tc>
          <w:tcPr>
            <w:tcW w:w="720" w:type="dxa"/>
            <w:vAlign w:val="center"/>
          </w:tcPr>
          <w:p w14:paraId="15DA6C69" w14:textId="77777777" w:rsidR="00273BEB" w:rsidRPr="00661924" w:rsidRDefault="00273BEB" w:rsidP="00273BEB">
            <w:pPr>
              <w:pStyle w:val="TAC"/>
            </w:pPr>
          </w:p>
        </w:tc>
        <w:tc>
          <w:tcPr>
            <w:tcW w:w="2601" w:type="dxa"/>
            <w:vAlign w:val="center"/>
          </w:tcPr>
          <w:p w14:paraId="777DB4D5" w14:textId="77777777" w:rsidR="00273BEB" w:rsidRPr="00661924" w:rsidRDefault="00273BEB" w:rsidP="00273BEB">
            <w:pPr>
              <w:pStyle w:val="TAC"/>
            </w:pPr>
            <w:r w:rsidRPr="00661924">
              <w:t>1</w:t>
            </w:r>
          </w:p>
        </w:tc>
        <w:tc>
          <w:tcPr>
            <w:tcW w:w="2709" w:type="dxa"/>
          </w:tcPr>
          <w:p w14:paraId="2C8F5487" w14:textId="77777777" w:rsidR="00273BEB" w:rsidRPr="00661924" w:rsidRDefault="00273BEB" w:rsidP="00273BEB">
            <w:pPr>
              <w:pStyle w:val="TAC"/>
            </w:pPr>
            <w:r>
              <w:t>1</w:t>
            </w:r>
          </w:p>
        </w:tc>
      </w:tr>
      <w:tr w:rsidR="00273BEB" w:rsidRPr="00661924" w14:paraId="37E004B5" w14:textId="77777777" w:rsidTr="005467A7">
        <w:trPr>
          <w:trHeight w:val="70"/>
        </w:trPr>
        <w:tc>
          <w:tcPr>
            <w:tcW w:w="1143" w:type="dxa"/>
            <w:vMerge/>
            <w:vAlign w:val="center"/>
            <w:hideMark/>
          </w:tcPr>
          <w:p w14:paraId="57703684" w14:textId="77777777" w:rsidR="00273BEB" w:rsidRPr="00661924" w:rsidRDefault="00273BEB" w:rsidP="00273BEB">
            <w:pPr>
              <w:pStyle w:val="TAL"/>
              <w:rPr>
                <w:b/>
              </w:rPr>
            </w:pPr>
          </w:p>
        </w:tc>
        <w:tc>
          <w:tcPr>
            <w:tcW w:w="2430" w:type="dxa"/>
            <w:gridSpan w:val="2"/>
            <w:vAlign w:val="center"/>
          </w:tcPr>
          <w:p w14:paraId="06E848CA" w14:textId="77777777" w:rsidR="00273BEB" w:rsidRPr="00661924" w:rsidRDefault="00273BEB" w:rsidP="00273BE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273BEB" w:rsidRPr="00661924" w:rsidRDefault="00273BEB" w:rsidP="00273BEB">
            <w:pPr>
              <w:pStyle w:val="TAC"/>
            </w:pPr>
          </w:p>
        </w:tc>
        <w:tc>
          <w:tcPr>
            <w:tcW w:w="2601" w:type="dxa"/>
            <w:vAlign w:val="center"/>
          </w:tcPr>
          <w:p w14:paraId="79BE2523" w14:textId="77777777" w:rsidR="00273BEB" w:rsidRPr="00661924" w:rsidRDefault="00273BEB" w:rsidP="00273BEB">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273BEB" w:rsidRPr="00661924" w:rsidRDefault="00273BEB" w:rsidP="00273BE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273BEB" w:rsidRPr="00661924" w14:paraId="040CDED7" w14:textId="77777777" w:rsidTr="005467A7">
        <w:trPr>
          <w:trHeight w:val="70"/>
        </w:trPr>
        <w:tc>
          <w:tcPr>
            <w:tcW w:w="1143" w:type="dxa"/>
            <w:vMerge/>
            <w:vAlign w:val="center"/>
            <w:hideMark/>
          </w:tcPr>
          <w:p w14:paraId="282174B7" w14:textId="77777777" w:rsidR="00273BEB" w:rsidRPr="00661924" w:rsidRDefault="00273BEB" w:rsidP="00273BEB">
            <w:pPr>
              <w:pStyle w:val="TAL"/>
            </w:pPr>
          </w:p>
        </w:tc>
        <w:tc>
          <w:tcPr>
            <w:tcW w:w="2430" w:type="dxa"/>
            <w:gridSpan w:val="2"/>
            <w:vAlign w:val="center"/>
          </w:tcPr>
          <w:p w14:paraId="2687459B" w14:textId="77777777" w:rsidR="00273BEB" w:rsidRPr="00661924" w:rsidRDefault="00273BEB" w:rsidP="00273BEB">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273BEB" w:rsidRPr="00661924" w:rsidRDefault="00273BEB" w:rsidP="00273BEB">
            <w:pPr>
              <w:pStyle w:val="TAC"/>
            </w:pPr>
          </w:p>
        </w:tc>
        <w:tc>
          <w:tcPr>
            <w:tcW w:w="2601" w:type="dxa"/>
            <w:vAlign w:val="center"/>
          </w:tcPr>
          <w:p w14:paraId="6A0CE2D4" w14:textId="77777777" w:rsidR="00273BEB" w:rsidRPr="00661924" w:rsidRDefault="00273BEB" w:rsidP="00273BEB">
            <w:pPr>
              <w:pStyle w:val="TAC"/>
            </w:pPr>
            <w:r w:rsidRPr="00661924">
              <w:rPr>
                <w:rFonts w:hint="eastAsia"/>
              </w:rPr>
              <w:t>13</w:t>
            </w:r>
          </w:p>
        </w:tc>
        <w:tc>
          <w:tcPr>
            <w:tcW w:w="2709" w:type="dxa"/>
            <w:vAlign w:val="center"/>
          </w:tcPr>
          <w:p w14:paraId="0B66DBDA" w14:textId="77777777" w:rsidR="00273BEB" w:rsidRPr="00661924" w:rsidRDefault="00273BEB" w:rsidP="00273BEB">
            <w:pPr>
              <w:pStyle w:val="TAC"/>
            </w:pPr>
            <w:r>
              <w:t>13</w:t>
            </w:r>
          </w:p>
        </w:tc>
      </w:tr>
      <w:tr w:rsidR="00273BEB" w:rsidRPr="00661924" w14:paraId="786B9333" w14:textId="77777777" w:rsidTr="005467A7">
        <w:trPr>
          <w:trHeight w:val="70"/>
        </w:trPr>
        <w:tc>
          <w:tcPr>
            <w:tcW w:w="1143" w:type="dxa"/>
            <w:vMerge/>
            <w:vAlign w:val="center"/>
          </w:tcPr>
          <w:p w14:paraId="7CCD8AC2" w14:textId="77777777" w:rsidR="00273BEB" w:rsidRPr="00661924" w:rsidRDefault="00273BEB" w:rsidP="00273BEB">
            <w:pPr>
              <w:pStyle w:val="TAL"/>
            </w:pPr>
          </w:p>
        </w:tc>
        <w:tc>
          <w:tcPr>
            <w:tcW w:w="2430" w:type="dxa"/>
            <w:gridSpan w:val="2"/>
            <w:vAlign w:val="center"/>
          </w:tcPr>
          <w:p w14:paraId="74513E91" w14:textId="77777777" w:rsidR="00273BEB" w:rsidRPr="00661924" w:rsidRDefault="00273BEB" w:rsidP="00273BEB">
            <w:pPr>
              <w:pStyle w:val="TAL"/>
            </w:pPr>
            <w:r w:rsidRPr="00661924">
              <w:t>NZP CSI-RS-timeConfig</w:t>
            </w:r>
          </w:p>
          <w:p w14:paraId="6BDA37E2" w14:textId="77777777" w:rsidR="00273BEB" w:rsidRPr="00661924" w:rsidRDefault="00273BEB" w:rsidP="00273BEB">
            <w:pPr>
              <w:pStyle w:val="TAL"/>
            </w:pPr>
            <w:r w:rsidRPr="00661924">
              <w:t>periodicity and offset</w:t>
            </w:r>
          </w:p>
        </w:tc>
        <w:tc>
          <w:tcPr>
            <w:tcW w:w="720" w:type="dxa"/>
            <w:vAlign w:val="center"/>
          </w:tcPr>
          <w:p w14:paraId="2D9ED901" w14:textId="77777777" w:rsidR="00273BEB" w:rsidRPr="00661924" w:rsidRDefault="00273BEB" w:rsidP="00273BEB">
            <w:pPr>
              <w:pStyle w:val="TAC"/>
            </w:pPr>
            <w:r w:rsidRPr="00661924">
              <w:t>slot</w:t>
            </w:r>
          </w:p>
        </w:tc>
        <w:tc>
          <w:tcPr>
            <w:tcW w:w="2601" w:type="dxa"/>
            <w:vAlign w:val="center"/>
          </w:tcPr>
          <w:p w14:paraId="41F7D79A" w14:textId="77777777" w:rsidR="00273BEB" w:rsidRPr="00661924" w:rsidRDefault="00273BEB" w:rsidP="00273BEB">
            <w:pPr>
              <w:pStyle w:val="TAC"/>
            </w:pPr>
            <w:r>
              <w:t>10</w:t>
            </w:r>
            <w:r w:rsidRPr="00661924">
              <w:rPr>
                <w:rFonts w:hint="eastAsia"/>
              </w:rPr>
              <w:t>/1</w:t>
            </w:r>
          </w:p>
        </w:tc>
        <w:tc>
          <w:tcPr>
            <w:tcW w:w="2709" w:type="dxa"/>
            <w:vAlign w:val="center"/>
          </w:tcPr>
          <w:p w14:paraId="5C16F96C" w14:textId="77777777" w:rsidR="00273BEB" w:rsidRPr="00661924" w:rsidRDefault="00273BEB" w:rsidP="00273BEB">
            <w:pPr>
              <w:pStyle w:val="TAC"/>
            </w:pPr>
            <w:r>
              <w:t>Same as serving cell</w:t>
            </w:r>
          </w:p>
        </w:tc>
      </w:tr>
      <w:tr w:rsidR="00273BEB" w:rsidRPr="00661924" w14:paraId="7D7C73A8" w14:textId="77777777" w:rsidTr="005467A7">
        <w:trPr>
          <w:trHeight w:val="70"/>
        </w:trPr>
        <w:tc>
          <w:tcPr>
            <w:tcW w:w="1143" w:type="dxa"/>
            <w:vMerge w:val="restart"/>
            <w:vAlign w:val="center"/>
          </w:tcPr>
          <w:p w14:paraId="51FB0C1B" w14:textId="77777777" w:rsidR="00273BEB" w:rsidRPr="00661924" w:rsidRDefault="00273BEB" w:rsidP="00273BEB">
            <w:pPr>
              <w:pStyle w:val="TAL"/>
            </w:pPr>
            <w:r w:rsidRPr="00661924">
              <w:t>CSI-IM configuration</w:t>
            </w:r>
          </w:p>
        </w:tc>
        <w:tc>
          <w:tcPr>
            <w:tcW w:w="2430" w:type="dxa"/>
            <w:gridSpan w:val="2"/>
          </w:tcPr>
          <w:p w14:paraId="270C35F6" w14:textId="77777777" w:rsidR="00273BEB" w:rsidRPr="00661924" w:rsidRDefault="00273BEB" w:rsidP="00273BEB">
            <w:pPr>
              <w:pStyle w:val="TAL"/>
            </w:pPr>
            <w:r w:rsidRPr="00661924">
              <w:rPr>
                <w:rFonts w:hint="eastAsia"/>
              </w:rPr>
              <w:t>CSI-IM resource Type</w:t>
            </w:r>
          </w:p>
        </w:tc>
        <w:tc>
          <w:tcPr>
            <w:tcW w:w="720" w:type="dxa"/>
            <w:vAlign w:val="center"/>
          </w:tcPr>
          <w:p w14:paraId="1A7EE327" w14:textId="77777777" w:rsidR="00273BEB" w:rsidRPr="00661924" w:rsidRDefault="00273BEB" w:rsidP="00273BEB">
            <w:pPr>
              <w:pStyle w:val="TAC"/>
            </w:pPr>
          </w:p>
        </w:tc>
        <w:tc>
          <w:tcPr>
            <w:tcW w:w="2601" w:type="dxa"/>
            <w:vAlign w:val="center"/>
          </w:tcPr>
          <w:p w14:paraId="10DD1F45" w14:textId="77777777" w:rsidR="00273BEB" w:rsidRPr="00661924" w:rsidRDefault="00273BEB" w:rsidP="00273BEB">
            <w:pPr>
              <w:pStyle w:val="TAC"/>
            </w:pPr>
            <w:r w:rsidRPr="00661924">
              <w:rPr>
                <w:rFonts w:hint="eastAsia"/>
              </w:rPr>
              <w:t>Periodic</w:t>
            </w:r>
          </w:p>
        </w:tc>
        <w:tc>
          <w:tcPr>
            <w:tcW w:w="2709" w:type="dxa"/>
            <w:vAlign w:val="center"/>
          </w:tcPr>
          <w:p w14:paraId="0E055437" w14:textId="77777777" w:rsidR="00273BEB" w:rsidRPr="00661924" w:rsidRDefault="00273BEB" w:rsidP="00273BEB">
            <w:pPr>
              <w:pStyle w:val="TAC"/>
            </w:pPr>
            <w:r w:rsidRPr="00661924">
              <w:rPr>
                <w:rFonts w:hint="eastAsia"/>
              </w:rPr>
              <w:t>Periodic</w:t>
            </w:r>
          </w:p>
        </w:tc>
      </w:tr>
      <w:tr w:rsidR="00273BEB" w:rsidRPr="00661924" w14:paraId="518252B4" w14:textId="77777777" w:rsidTr="005467A7">
        <w:trPr>
          <w:trHeight w:val="70"/>
        </w:trPr>
        <w:tc>
          <w:tcPr>
            <w:tcW w:w="1143" w:type="dxa"/>
            <w:vMerge/>
            <w:vAlign w:val="center"/>
            <w:hideMark/>
          </w:tcPr>
          <w:p w14:paraId="2A6DDE48" w14:textId="77777777" w:rsidR="00273BEB" w:rsidRPr="00661924" w:rsidRDefault="00273BEB" w:rsidP="00273BEB">
            <w:pPr>
              <w:pStyle w:val="TAL"/>
            </w:pPr>
          </w:p>
        </w:tc>
        <w:tc>
          <w:tcPr>
            <w:tcW w:w="2430" w:type="dxa"/>
            <w:gridSpan w:val="2"/>
          </w:tcPr>
          <w:p w14:paraId="53F53983" w14:textId="77777777" w:rsidR="00273BEB" w:rsidRPr="00661924" w:rsidRDefault="00273BEB" w:rsidP="00273BEB">
            <w:pPr>
              <w:pStyle w:val="TAL"/>
            </w:pPr>
            <w:r w:rsidRPr="00661924">
              <w:t>CSI-IM RE pattern</w:t>
            </w:r>
          </w:p>
        </w:tc>
        <w:tc>
          <w:tcPr>
            <w:tcW w:w="720" w:type="dxa"/>
            <w:vAlign w:val="center"/>
          </w:tcPr>
          <w:p w14:paraId="01AC29C4" w14:textId="77777777" w:rsidR="00273BEB" w:rsidRPr="00661924" w:rsidRDefault="00273BEB" w:rsidP="00273BEB">
            <w:pPr>
              <w:pStyle w:val="TAC"/>
            </w:pPr>
          </w:p>
        </w:tc>
        <w:tc>
          <w:tcPr>
            <w:tcW w:w="2601" w:type="dxa"/>
            <w:vAlign w:val="center"/>
          </w:tcPr>
          <w:p w14:paraId="44CAE925" w14:textId="77777777" w:rsidR="00273BEB" w:rsidRPr="00661924" w:rsidRDefault="00273BEB" w:rsidP="00273BEB">
            <w:pPr>
              <w:pStyle w:val="TAC"/>
            </w:pPr>
            <w:r w:rsidRPr="00661924">
              <w:rPr>
                <w:rFonts w:hint="eastAsia"/>
              </w:rPr>
              <w:t>0</w:t>
            </w:r>
          </w:p>
        </w:tc>
        <w:tc>
          <w:tcPr>
            <w:tcW w:w="2709" w:type="dxa"/>
            <w:vAlign w:val="center"/>
          </w:tcPr>
          <w:p w14:paraId="375EF8FA" w14:textId="77777777" w:rsidR="00273BEB" w:rsidRPr="00661924" w:rsidRDefault="00273BEB" w:rsidP="00273BEB">
            <w:pPr>
              <w:pStyle w:val="TAC"/>
            </w:pPr>
            <w:r>
              <w:t>0</w:t>
            </w:r>
          </w:p>
        </w:tc>
      </w:tr>
      <w:tr w:rsidR="00273BEB" w:rsidRPr="00661924" w14:paraId="447DFFCD" w14:textId="77777777" w:rsidTr="005467A7">
        <w:trPr>
          <w:trHeight w:val="70"/>
        </w:trPr>
        <w:tc>
          <w:tcPr>
            <w:tcW w:w="1143" w:type="dxa"/>
            <w:vMerge/>
            <w:hideMark/>
          </w:tcPr>
          <w:p w14:paraId="0FABB2F6" w14:textId="77777777" w:rsidR="00273BEB" w:rsidRPr="00661924" w:rsidRDefault="00273BEB" w:rsidP="00273BEB">
            <w:pPr>
              <w:pStyle w:val="TAL"/>
            </w:pPr>
          </w:p>
        </w:tc>
        <w:tc>
          <w:tcPr>
            <w:tcW w:w="2430" w:type="dxa"/>
            <w:gridSpan w:val="2"/>
          </w:tcPr>
          <w:p w14:paraId="48FD4C9A" w14:textId="77777777" w:rsidR="00273BEB" w:rsidRPr="00661924" w:rsidRDefault="00273BEB" w:rsidP="00273BEB">
            <w:pPr>
              <w:pStyle w:val="TAL"/>
            </w:pPr>
            <w:r w:rsidRPr="00661924">
              <w:t>CSI-IM Resource Mapping</w:t>
            </w:r>
          </w:p>
          <w:p w14:paraId="3870837E" w14:textId="77777777" w:rsidR="00273BEB" w:rsidRPr="00661924" w:rsidRDefault="00273BEB" w:rsidP="00273BE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273BEB" w:rsidRPr="00661924" w:rsidRDefault="00273BEB" w:rsidP="00273BEB">
            <w:pPr>
              <w:pStyle w:val="TAC"/>
            </w:pPr>
          </w:p>
        </w:tc>
        <w:tc>
          <w:tcPr>
            <w:tcW w:w="2601" w:type="dxa"/>
            <w:vAlign w:val="center"/>
          </w:tcPr>
          <w:p w14:paraId="46C661E0" w14:textId="77777777" w:rsidR="00273BEB" w:rsidRPr="00661924" w:rsidRDefault="00273BEB" w:rsidP="00273BE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273BEB" w:rsidRPr="00661924" w:rsidRDefault="00273BEB" w:rsidP="00273BEB">
            <w:pPr>
              <w:pStyle w:val="TAC"/>
            </w:pPr>
            <w:r>
              <w:t>(6,9)</w:t>
            </w:r>
          </w:p>
        </w:tc>
      </w:tr>
      <w:tr w:rsidR="00273BEB" w:rsidRPr="00661924" w14:paraId="646A69C0" w14:textId="77777777" w:rsidTr="005467A7">
        <w:trPr>
          <w:trHeight w:val="70"/>
        </w:trPr>
        <w:tc>
          <w:tcPr>
            <w:tcW w:w="1143" w:type="dxa"/>
            <w:vMerge/>
            <w:hideMark/>
          </w:tcPr>
          <w:p w14:paraId="30CB2BF2" w14:textId="77777777" w:rsidR="00273BEB" w:rsidRPr="00661924" w:rsidRDefault="00273BEB" w:rsidP="00273BEB">
            <w:pPr>
              <w:pStyle w:val="TAL"/>
            </w:pPr>
          </w:p>
        </w:tc>
        <w:tc>
          <w:tcPr>
            <w:tcW w:w="2430" w:type="dxa"/>
            <w:gridSpan w:val="2"/>
          </w:tcPr>
          <w:p w14:paraId="7D61BFE6" w14:textId="77777777" w:rsidR="00273BEB" w:rsidRPr="00661924" w:rsidRDefault="00273BEB" w:rsidP="00273BEB">
            <w:pPr>
              <w:pStyle w:val="TAL"/>
            </w:pPr>
            <w:r w:rsidRPr="00661924">
              <w:t>CSI-IM timeConfig</w:t>
            </w:r>
          </w:p>
          <w:p w14:paraId="2A0BC45B" w14:textId="77777777" w:rsidR="00273BEB" w:rsidRPr="00661924" w:rsidRDefault="00273BEB" w:rsidP="00273BEB">
            <w:pPr>
              <w:pStyle w:val="TAL"/>
            </w:pPr>
            <w:r w:rsidRPr="00661924">
              <w:t>periodicity and offset</w:t>
            </w:r>
          </w:p>
        </w:tc>
        <w:tc>
          <w:tcPr>
            <w:tcW w:w="720" w:type="dxa"/>
            <w:vAlign w:val="center"/>
          </w:tcPr>
          <w:p w14:paraId="20789CD2" w14:textId="77777777" w:rsidR="00273BEB" w:rsidRPr="00661924" w:rsidRDefault="00273BEB" w:rsidP="00273BEB">
            <w:pPr>
              <w:pStyle w:val="TAC"/>
            </w:pPr>
            <w:r w:rsidRPr="00661924">
              <w:t>slot</w:t>
            </w:r>
          </w:p>
        </w:tc>
        <w:tc>
          <w:tcPr>
            <w:tcW w:w="2601" w:type="dxa"/>
            <w:vAlign w:val="center"/>
          </w:tcPr>
          <w:p w14:paraId="4E24DBE3" w14:textId="77777777" w:rsidR="00273BEB" w:rsidRPr="00661924" w:rsidRDefault="00273BEB" w:rsidP="00273BEB">
            <w:pPr>
              <w:pStyle w:val="TAC"/>
            </w:pPr>
            <w:r>
              <w:t>10</w:t>
            </w:r>
            <w:r w:rsidRPr="00661924">
              <w:rPr>
                <w:rFonts w:hint="eastAsia"/>
              </w:rPr>
              <w:t>/1</w:t>
            </w:r>
          </w:p>
        </w:tc>
        <w:tc>
          <w:tcPr>
            <w:tcW w:w="2709" w:type="dxa"/>
            <w:vAlign w:val="center"/>
          </w:tcPr>
          <w:p w14:paraId="771464C2" w14:textId="77777777" w:rsidR="00273BEB" w:rsidRPr="00661924" w:rsidRDefault="00273BEB" w:rsidP="00273BEB">
            <w:pPr>
              <w:pStyle w:val="TAC"/>
            </w:pPr>
            <w:r>
              <w:t>Same as serving cell</w:t>
            </w:r>
          </w:p>
        </w:tc>
      </w:tr>
      <w:tr w:rsidR="00273BEB" w:rsidRPr="00661924" w14:paraId="07E98342" w14:textId="77777777" w:rsidTr="005467A7">
        <w:trPr>
          <w:trHeight w:val="70"/>
        </w:trPr>
        <w:tc>
          <w:tcPr>
            <w:tcW w:w="3573" w:type="dxa"/>
            <w:gridSpan w:val="3"/>
            <w:vAlign w:val="center"/>
          </w:tcPr>
          <w:p w14:paraId="6167CD94" w14:textId="77777777" w:rsidR="00273BEB" w:rsidRPr="00661924" w:rsidRDefault="00273BEB" w:rsidP="00273BEB">
            <w:pPr>
              <w:pStyle w:val="TAL"/>
            </w:pPr>
            <w:r w:rsidRPr="00661924">
              <w:t>ReportConfigType</w:t>
            </w:r>
          </w:p>
        </w:tc>
        <w:tc>
          <w:tcPr>
            <w:tcW w:w="720" w:type="dxa"/>
            <w:vAlign w:val="center"/>
          </w:tcPr>
          <w:p w14:paraId="66469702" w14:textId="77777777" w:rsidR="00273BEB" w:rsidRPr="00661924" w:rsidRDefault="00273BEB" w:rsidP="00273BEB">
            <w:pPr>
              <w:pStyle w:val="TAC"/>
            </w:pPr>
          </w:p>
        </w:tc>
        <w:tc>
          <w:tcPr>
            <w:tcW w:w="2601" w:type="dxa"/>
            <w:vAlign w:val="center"/>
          </w:tcPr>
          <w:p w14:paraId="3D1C0550" w14:textId="77777777" w:rsidR="00273BEB" w:rsidRPr="00661924" w:rsidRDefault="00273BEB" w:rsidP="00273BEB">
            <w:pPr>
              <w:pStyle w:val="TAC"/>
            </w:pPr>
            <w:r w:rsidRPr="00661924">
              <w:t>Periodic</w:t>
            </w:r>
          </w:p>
        </w:tc>
        <w:tc>
          <w:tcPr>
            <w:tcW w:w="2709" w:type="dxa"/>
            <w:vAlign w:val="center"/>
          </w:tcPr>
          <w:p w14:paraId="7704A2E1" w14:textId="77777777" w:rsidR="00273BEB" w:rsidRPr="00661924" w:rsidRDefault="00273BEB" w:rsidP="00273BEB">
            <w:pPr>
              <w:pStyle w:val="TAC"/>
            </w:pPr>
            <w:r w:rsidRPr="00661924">
              <w:t>Not configured</w:t>
            </w:r>
          </w:p>
        </w:tc>
      </w:tr>
      <w:tr w:rsidR="00273BEB" w:rsidRPr="00661924" w14:paraId="32E8AAD3" w14:textId="77777777" w:rsidTr="005467A7">
        <w:trPr>
          <w:trHeight w:val="70"/>
        </w:trPr>
        <w:tc>
          <w:tcPr>
            <w:tcW w:w="3573" w:type="dxa"/>
            <w:gridSpan w:val="3"/>
            <w:vAlign w:val="center"/>
          </w:tcPr>
          <w:p w14:paraId="245D35A6" w14:textId="77777777" w:rsidR="00273BEB" w:rsidRPr="00661924" w:rsidRDefault="00273BEB" w:rsidP="00273BEB">
            <w:pPr>
              <w:pStyle w:val="TAL"/>
            </w:pPr>
            <w:r w:rsidRPr="00661924">
              <w:t>CQI-table</w:t>
            </w:r>
          </w:p>
        </w:tc>
        <w:tc>
          <w:tcPr>
            <w:tcW w:w="720" w:type="dxa"/>
            <w:vAlign w:val="center"/>
          </w:tcPr>
          <w:p w14:paraId="26DFDD66" w14:textId="77777777" w:rsidR="00273BEB" w:rsidRPr="00661924" w:rsidRDefault="00273BEB" w:rsidP="00273BEB">
            <w:pPr>
              <w:pStyle w:val="TAC"/>
            </w:pPr>
          </w:p>
        </w:tc>
        <w:tc>
          <w:tcPr>
            <w:tcW w:w="2601" w:type="dxa"/>
            <w:vAlign w:val="center"/>
          </w:tcPr>
          <w:p w14:paraId="753D5F74" w14:textId="77777777" w:rsidR="00273BEB" w:rsidRPr="00661924" w:rsidRDefault="00273BEB" w:rsidP="00273BEB">
            <w:pPr>
              <w:pStyle w:val="TAC"/>
            </w:pPr>
            <w:r w:rsidRPr="00661924">
              <w:t xml:space="preserve">Table </w:t>
            </w:r>
            <w:r w:rsidRPr="00661924">
              <w:rPr>
                <w:rFonts w:hint="eastAsia"/>
              </w:rPr>
              <w:t>2</w:t>
            </w:r>
          </w:p>
        </w:tc>
        <w:tc>
          <w:tcPr>
            <w:tcW w:w="2709" w:type="dxa"/>
            <w:vAlign w:val="center"/>
          </w:tcPr>
          <w:p w14:paraId="4E83D755" w14:textId="77777777" w:rsidR="00273BEB" w:rsidRPr="00661924" w:rsidRDefault="00273BEB" w:rsidP="00273BEB">
            <w:pPr>
              <w:pStyle w:val="TAC"/>
            </w:pPr>
            <w:r w:rsidRPr="00661924">
              <w:t xml:space="preserve">Table </w:t>
            </w:r>
            <w:r w:rsidRPr="00661924">
              <w:rPr>
                <w:rFonts w:hint="eastAsia"/>
              </w:rPr>
              <w:t>2</w:t>
            </w:r>
          </w:p>
        </w:tc>
      </w:tr>
      <w:tr w:rsidR="00273BEB" w:rsidRPr="00661924" w14:paraId="5F9B90F4" w14:textId="77777777" w:rsidTr="005467A7">
        <w:trPr>
          <w:trHeight w:val="70"/>
        </w:trPr>
        <w:tc>
          <w:tcPr>
            <w:tcW w:w="3573" w:type="dxa"/>
            <w:gridSpan w:val="3"/>
            <w:vAlign w:val="center"/>
          </w:tcPr>
          <w:p w14:paraId="22EE3D6A" w14:textId="77777777" w:rsidR="00273BEB" w:rsidRPr="00661924" w:rsidRDefault="00273BEB" w:rsidP="00273BEB">
            <w:pPr>
              <w:pStyle w:val="TAL"/>
            </w:pPr>
            <w:r w:rsidRPr="00661924">
              <w:t>reportQuantity</w:t>
            </w:r>
          </w:p>
        </w:tc>
        <w:tc>
          <w:tcPr>
            <w:tcW w:w="720" w:type="dxa"/>
            <w:vAlign w:val="center"/>
          </w:tcPr>
          <w:p w14:paraId="28B6E067" w14:textId="77777777" w:rsidR="00273BEB" w:rsidRPr="00661924" w:rsidRDefault="00273BEB" w:rsidP="00273BEB">
            <w:pPr>
              <w:pStyle w:val="TAC"/>
            </w:pPr>
          </w:p>
        </w:tc>
        <w:tc>
          <w:tcPr>
            <w:tcW w:w="2601" w:type="dxa"/>
            <w:vAlign w:val="center"/>
          </w:tcPr>
          <w:p w14:paraId="0ACBA18B" w14:textId="77777777" w:rsidR="00273BEB" w:rsidRPr="00661924" w:rsidRDefault="00273BEB" w:rsidP="00273BEB">
            <w:pPr>
              <w:pStyle w:val="TAC"/>
            </w:pPr>
            <w:r w:rsidRPr="00661924">
              <w:t>cri-RI-PMI-CQI</w:t>
            </w:r>
          </w:p>
        </w:tc>
        <w:tc>
          <w:tcPr>
            <w:tcW w:w="2709" w:type="dxa"/>
            <w:vAlign w:val="center"/>
          </w:tcPr>
          <w:p w14:paraId="410107F8" w14:textId="77777777" w:rsidR="00273BEB" w:rsidRPr="00661924" w:rsidRDefault="00273BEB" w:rsidP="00273BEB">
            <w:pPr>
              <w:pStyle w:val="TAC"/>
            </w:pPr>
            <w:r w:rsidRPr="00661924">
              <w:t>Not configured</w:t>
            </w:r>
          </w:p>
        </w:tc>
      </w:tr>
      <w:tr w:rsidR="00273BEB" w:rsidRPr="00661924" w14:paraId="1591DABE" w14:textId="77777777" w:rsidTr="005467A7">
        <w:trPr>
          <w:trHeight w:val="70"/>
        </w:trPr>
        <w:tc>
          <w:tcPr>
            <w:tcW w:w="3573" w:type="dxa"/>
            <w:gridSpan w:val="3"/>
            <w:vAlign w:val="center"/>
          </w:tcPr>
          <w:p w14:paraId="6E14D500" w14:textId="77777777" w:rsidR="00273BEB" w:rsidRPr="00661924" w:rsidRDefault="00273BEB" w:rsidP="00273BEB">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273BEB" w:rsidRPr="00661924" w:rsidRDefault="00273BEB" w:rsidP="00273BEB">
            <w:pPr>
              <w:pStyle w:val="TAC"/>
            </w:pPr>
          </w:p>
        </w:tc>
        <w:tc>
          <w:tcPr>
            <w:tcW w:w="2601" w:type="dxa"/>
            <w:vAlign w:val="center"/>
          </w:tcPr>
          <w:p w14:paraId="17EB33BF" w14:textId="77777777" w:rsidR="00273BEB" w:rsidRPr="00661924" w:rsidRDefault="00273BEB" w:rsidP="00273BEB">
            <w:pPr>
              <w:pStyle w:val="TAC"/>
            </w:pPr>
            <w:r w:rsidRPr="00661924">
              <w:t>Not configured</w:t>
            </w:r>
          </w:p>
        </w:tc>
        <w:tc>
          <w:tcPr>
            <w:tcW w:w="2709" w:type="dxa"/>
            <w:vAlign w:val="center"/>
          </w:tcPr>
          <w:p w14:paraId="352CDFC8" w14:textId="77777777" w:rsidR="00273BEB" w:rsidRPr="00661924" w:rsidRDefault="00273BEB" w:rsidP="00273BEB">
            <w:pPr>
              <w:pStyle w:val="TAC"/>
            </w:pPr>
            <w:r w:rsidRPr="00661924">
              <w:t>Not configured</w:t>
            </w:r>
          </w:p>
        </w:tc>
      </w:tr>
      <w:tr w:rsidR="00273BEB" w:rsidRPr="00661924" w14:paraId="15702B08" w14:textId="77777777" w:rsidTr="005467A7">
        <w:trPr>
          <w:trHeight w:val="70"/>
        </w:trPr>
        <w:tc>
          <w:tcPr>
            <w:tcW w:w="3573" w:type="dxa"/>
            <w:gridSpan w:val="3"/>
            <w:vAlign w:val="center"/>
          </w:tcPr>
          <w:p w14:paraId="178171C2" w14:textId="77777777" w:rsidR="00273BEB" w:rsidRPr="00661924" w:rsidRDefault="00273BEB" w:rsidP="00273BEB">
            <w:pPr>
              <w:pStyle w:val="TAL"/>
            </w:pPr>
            <w:r w:rsidRPr="00661924">
              <w:t>timeRestrictionForInterferenceMeasurements</w:t>
            </w:r>
          </w:p>
        </w:tc>
        <w:tc>
          <w:tcPr>
            <w:tcW w:w="720" w:type="dxa"/>
            <w:vAlign w:val="center"/>
          </w:tcPr>
          <w:p w14:paraId="5BF5E4EF" w14:textId="77777777" w:rsidR="00273BEB" w:rsidRPr="00661924" w:rsidRDefault="00273BEB" w:rsidP="00273BEB">
            <w:pPr>
              <w:pStyle w:val="TAC"/>
            </w:pPr>
          </w:p>
        </w:tc>
        <w:tc>
          <w:tcPr>
            <w:tcW w:w="2601" w:type="dxa"/>
            <w:vAlign w:val="center"/>
          </w:tcPr>
          <w:p w14:paraId="035C8D47" w14:textId="77777777" w:rsidR="00273BEB" w:rsidRPr="00661924" w:rsidRDefault="00273BEB" w:rsidP="00273BEB">
            <w:pPr>
              <w:pStyle w:val="TAC"/>
            </w:pPr>
            <w:r w:rsidRPr="00661924">
              <w:t>Not configured</w:t>
            </w:r>
          </w:p>
        </w:tc>
        <w:tc>
          <w:tcPr>
            <w:tcW w:w="2709" w:type="dxa"/>
            <w:vAlign w:val="center"/>
          </w:tcPr>
          <w:p w14:paraId="10A49837" w14:textId="77777777" w:rsidR="00273BEB" w:rsidRPr="00661924" w:rsidRDefault="00273BEB" w:rsidP="00273BEB">
            <w:pPr>
              <w:pStyle w:val="TAC"/>
            </w:pPr>
            <w:r w:rsidRPr="00661924">
              <w:t>Not configured</w:t>
            </w:r>
          </w:p>
        </w:tc>
      </w:tr>
      <w:tr w:rsidR="00273BEB" w:rsidRPr="00661924" w14:paraId="678DBF5B" w14:textId="77777777" w:rsidTr="005467A7">
        <w:trPr>
          <w:trHeight w:val="70"/>
        </w:trPr>
        <w:tc>
          <w:tcPr>
            <w:tcW w:w="3573" w:type="dxa"/>
            <w:gridSpan w:val="3"/>
            <w:vAlign w:val="center"/>
          </w:tcPr>
          <w:p w14:paraId="0B2F9C77" w14:textId="77777777" w:rsidR="00273BEB" w:rsidRPr="00661924" w:rsidRDefault="00273BEB" w:rsidP="00273BEB">
            <w:pPr>
              <w:pStyle w:val="TAL"/>
            </w:pPr>
            <w:r w:rsidRPr="00661924">
              <w:t>cqi-FormatIndicator</w:t>
            </w:r>
          </w:p>
        </w:tc>
        <w:tc>
          <w:tcPr>
            <w:tcW w:w="720" w:type="dxa"/>
            <w:vAlign w:val="center"/>
          </w:tcPr>
          <w:p w14:paraId="3C922A71" w14:textId="77777777" w:rsidR="00273BEB" w:rsidRPr="00661924" w:rsidRDefault="00273BEB" w:rsidP="00273BEB">
            <w:pPr>
              <w:pStyle w:val="TAC"/>
            </w:pPr>
          </w:p>
        </w:tc>
        <w:tc>
          <w:tcPr>
            <w:tcW w:w="2601" w:type="dxa"/>
            <w:vAlign w:val="center"/>
          </w:tcPr>
          <w:p w14:paraId="4E730725" w14:textId="77777777" w:rsidR="00273BEB" w:rsidRPr="00661924" w:rsidRDefault="00273BEB" w:rsidP="00273BEB">
            <w:pPr>
              <w:pStyle w:val="TAC"/>
            </w:pPr>
            <w:r w:rsidRPr="00661924">
              <w:t>Wideband</w:t>
            </w:r>
          </w:p>
        </w:tc>
        <w:tc>
          <w:tcPr>
            <w:tcW w:w="2709" w:type="dxa"/>
            <w:vAlign w:val="center"/>
          </w:tcPr>
          <w:p w14:paraId="2DE5E4F8" w14:textId="77777777" w:rsidR="00273BEB" w:rsidRPr="00661924" w:rsidRDefault="00273BEB" w:rsidP="00273BEB">
            <w:pPr>
              <w:pStyle w:val="TAC"/>
            </w:pPr>
            <w:r w:rsidRPr="00661924">
              <w:t>Wideband</w:t>
            </w:r>
          </w:p>
        </w:tc>
      </w:tr>
      <w:tr w:rsidR="00273BEB" w:rsidRPr="00661924" w14:paraId="16ACA7F5" w14:textId="77777777" w:rsidTr="005467A7">
        <w:trPr>
          <w:trHeight w:val="70"/>
        </w:trPr>
        <w:tc>
          <w:tcPr>
            <w:tcW w:w="3573" w:type="dxa"/>
            <w:gridSpan w:val="3"/>
            <w:vAlign w:val="center"/>
          </w:tcPr>
          <w:p w14:paraId="43F2E7EA" w14:textId="3B0040E1" w:rsidR="00273BEB" w:rsidRPr="00661924" w:rsidRDefault="00273BEB" w:rsidP="00273BEB">
            <w:pPr>
              <w:pStyle w:val="TAL"/>
            </w:pPr>
            <w:r w:rsidRPr="00661924">
              <w:t>pmi-FormatIndicator</w:t>
            </w:r>
          </w:p>
        </w:tc>
        <w:tc>
          <w:tcPr>
            <w:tcW w:w="720" w:type="dxa"/>
            <w:vAlign w:val="center"/>
          </w:tcPr>
          <w:p w14:paraId="58B7DE63" w14:textId="77777777" w:rsidR="00273BEB" w:rsidRPr="00661924" w:rsidRDefault="00273BEB" w:rsidP="00273BEB">
            <w:pPr>
              <w:pStyle w:val="TAC"/>
            </w:pPr>
          </w:p>
        </w:tc>
        <w:tc>
          <w:tcPr>
            <w:tcW w:w="2601" w:type="dxa"/>
            <w:vAlign w:val="center"/>
          </w:tcPr>
          <w:p w14:paraId="20DB68C3" w14:textId="77777777" w:rsidR="00273BEB" w:rsidRPr="00661924" w:rsidRDefault="00273BEB" w:rsidP="00273BEB">
            <w:pPr>
              <w:pStyle w:val="TAC"/>
            </w:pPr>
            <w:r w:rsidRPr="00661924">
              <w:t>Wideband</w:t>
            </w:r>
          </w:p>
        </w:tc>
        <w:tc>
          <w:tcPr>
            <w:tcW w:w="2709" w:type="dxa"/>
            <w:vAlign w:val="center"/>
          </w:tcPr>
          <w:p w14:paraId="1C4ED0CA" w14:textId="77777777" w:rsidR="00273BEB" w:rsidRPr="00661924" w:rsidRDefault="00273BEB" w:rsidP="00273BEB">
            <w:pPr>
              <w:pStyle w:val="TAC"/>
            </w:pPr>
            <w:r w:rsidRPr="00661924">
              <w:t>Wideband</w:t>
            </w:r>
          </w:p>
        </w:tc>
      </w:tr>
      <w:tr w:rsidR="00273BEB" w:rsidRPr="00661924" w14:paraId="4EE6AED9" w14:textId="77777777" w:rsidTr="005467A7">
        <w:trPr>
          <w:trHeight w:val="70"/>
        </w:trPr>
        <w:tc>
          <w:tcPr>
            <w:tcW w:w="3573" w:type="dxa"/>
            <w:gridSpan w:val="3"/>
            <w:vAlign w:val="center"/>
          </w:tcPr>
          <w:p w14:paraId="78B41BEC" w14:textId="77777777" w:rsidR="00273BEB" w:rsidRPr="00661924" w:rsidRDefault="00273BEB" w:rsidP="00273BEB">
            <w:pPr>
              <w:pStyle w:val="TAL"/>
            </w:pPr>
            <w:r w:rsidRPr="00661924">
              <w:t>Sub-band Size</w:t>
            </w:r>
          </w:p>
        </w:tc>
        <w:tc>
          <w:tcPr>
            <w:tcW w:w="720" w:type="dxa"/>
            <w:vAlign w:val="center"/>
          </w:tcPr>
          <w:p w14:paraId="30A0163C" w14:textId="77777777" w:rsidR="00273BEB" w:rsidRPr="00661924" w:rsidRDefault="00273BEB" w:rsidP="00273BEB">
            <w:pPr>
              <w:pStyle w:val="TAC"/>
            </w:pPr>
            <w:r w:rsidRPr="00661924">
              <w:t>RB</w:t>
            </w:r>
          </w:p>
        </w:tc>
        <w:tc>
          <w:tcPr>
            <w:tcW w:w="2601" w:type="dxa"/>
            <w:vAlign w:val="center"/>
          </w:tcPr>
          <w:p w14:paraId="0881CC0C" w14:textId="77777777" w:rsidR="00273BEB" w:rsidRPr="00661924" w:rsidRDefault="00273BEB" w:rsidP="00273BEB">
            <w:pPr>
              <w:pStyle w:val="TAC"/>
            </w:pPr>
            <w:r>
              <w:t>16</w:t>
            </w:r>
          </w:p>
        </w:tc>
        <w:tc>
          <w:tcPr>
            <w:tcW w:w="2709" w:type="dxa"/>
            <w:vAlign w:val="center"/>
          </w:tcPr>
          <w:p w14:paraId="767DB070" w14:textId="77777777" w:rsidR="00273BEB" w:rsidRPr="00661924" w:rsidRDefault="00273BEB" w:rsidP="00273BEB">
            <w:pPr>
              <w:pStyle w:val="TAC"/>
            </w:pPr>
          </w:p>
        </w:tc>
      </w:tr>
      <w:tr w:rsidR="00273BEB" w:rsidRPr="00661924" w14:paraId="0C40DA4A" w14:textId="77777777" w:rsidTr="005467A7">
        <w:trPr>
          <w:trHeight w:val="70"/>
        </w:trPr>
        <w:tc>
          <w:tcPr>
            <w:tcW w:w="3573" w:type="dxa"/>
            <w:gridSpan w:val="3"/>
            <w:vAlign w:val="center"/>
          </w:tcPr>
          <w:p w14:paraId="02CEA5E9" w14:textId="77777777" w:rsidR="00273BEB" w:rsidRPr="00661924" w:rsidRDefault="00273BEB" w:rsidP="00273BEB">
            <w:pPr>
              <w:pStyle w:val="TAL"/>
            </w:pPr>
            <w:r w:rsidRPr="00661924">
              <w:t>Csi-ReportingBand</w:t>
            </w:r>
          </w:p>
        </w:tc>
        <w:tc>
          <w:tcPr>
            <w:tcW w:w="720" w:type="dxa"/>
            <w:vAlign w:val="center"/>
          </w:tcPr>
          <w:p w14:paraId="4CBF7E69" w14:textId="77777777" w:rsidR="00273BEB" w:rsidRPr="00661924" w:rsidRDefault="00273BEB" w:rsidP="00273BEB">
            <w:pPr>
              <w:pStyle w:val="TAC"/>
            </w:pPr>
          </w:p>
        </w:tc>
        <w:tc>
          <w:tcPr>
            <w:tcW w:w="2601" w:type="dxa"/>
            <w:vAlign w:val="center"/>
          </w:tcPr>
          <w:p w14:paraId="696166C6" w14:textId="77777777" w:rsidR="00273BEB" w:rsidRPr="00661924" w:rsidRDefault="00273BEB" w:rsidP="00273BEB">
            <w:pPr>
              <w:pStyle w:val="TAC"/>
            </w:pPr>
            <w:r w:rsidRPr="00661924">
              <w:t>1111111</w:t>
            </w:r>
          </w:p>
        </w:tc>
        <w:tc>
          <w:tcPr>
            <w:tcW w:w="2709" w:type="dxa"/>
            <w:vAlign w:val="center"/>
          </w:tcPr>
          <w:p w14:paraId="58B0A899" w14:textId="77777777" w:rsidR="00273BEB" w:rsidRPr="00661924" w:rsidRDefault="00273BEB" w:rsidP="00273BEB">
            <w:pPr>
              <w:pStyle w:val="TAC"/>
            </w:pPr>
            <w:r w:rsidRPr="00661924">
              <w:t>Not configured</w:t>
            </w:r>
          </w:p>
        </w:tc>
      </w:tr>
      <w:tr w:rsidR="00273BEB" w:rsidRPr="00661924" w14:paraId="3703316C" w14:textId="77777777" w:rsidTr="005467A7">
        <w:trPr>
          <w:trHeight w:val="70"/>
        </w:trPr>
        <w:tc>
          <w:tcPr>
            <w:tcW w:w="3573" w:type="dxa"/>
            <w:gridSpan w:val="3"/>
            <w:vAlign w:val="center"/>
          </w:tcPr>
          <w:p w14:paraId="2F030128" w14:textId="77777777" w:rsidR="00273BEB" w:rsidRPr="00661924" w:rsidRDefault="00273BEB" w:rsidP="00273BEB">
            <w:pPr>
              <w:pStyle w:val="TAL"/>
            </w:pPr>
            <w:r w:rsidRPr="00661924">
              <w:t>CSI-Report periodicity and offset</w:t>
            </w:r>
          </w:p>
        </w:tc>
        <w:tc>
          <w:tcPr>
            <w:tcW w:w="720" w:type="dxa"/>
            <w:vAlign w:val="center"/>
          </w:tcPr>
          <w:p w14:paraId="21501ED2" w14:textId="77777777" w:rsidR="00273BEB" w:rsidRPr="00661924" w:rsidRDefault="00273BEB" w:rsidP="00273BEB">
            <w:pPr>
              <w:pStyle w:val="TAC"/>
            </w:pPr>
            <w:r w:rsidRPr="00661924">
              <w:t>slot</w:t>
            </w:r>
          </w:p>
        </w:tc>
        <w:tc>
          <w:tcPr>
            <w:tcW w:w="2601" w:type="dxa"/>
            <w:vAlign w:val="center"/>
          </w:tcPr>
          <w:p w14:paraId="19BB161D" w14:textId="77777777" w:rsidR="00273BEB" w:rsidRPr="00661924" w:rsidRDefault="00273BEB" w:rsidP="00273BEB">
            <w:pPr>
              <w:pStyle w:val="TAC"/>
            </w:pPr>
            <w:r>
              <w:t>10/9</w:t>
            </w:r>
          </w:p>
        </w:tc>
        <w:tc>
          <w:tcPr>
            <w:tcW w:w="2709" w:type="dxa"/>
            <w:vAlign w:val="center"/>
          </w:tcPr>
          <w:p w14:paraId="394C1660" w14:textId="77777777" w:rsidR="00273BEB" w:rsidRPr="00661924" w:rsidRDefault="00273BEB" w:rsidP="00273BEB">
            <w:pPr>
              <w:pStyle w:val="TAC"/>
            </w:pPr>
            <w:r w:rsidRPr="00661924">
              <w:t>Not configured</w:t>
            </w:r>
          </w:p>
        </w:tc>
      </w:tr>
      <w:tr w:rsidR="00273BEB" w:rsidRPr="00661924" w14:paraId="78514C05" w14:textId="77777777" w:rsidTr="005467A7">
        <w:trPr>
          <w:trHeight w:val="70"/>
        </w:trPr>
        <w:tc>
          <w:tcPr>
            <w:tcW w:w="3573" w:type="dxa"/>
            <w:gridSpan w:val="3"/>
            <w:vAlign w:val="center"/>
          </w:tcPr>
          <w:p w14:paraId="108BE031" w14:textId="77777777" w:rsidR="00273BEB" w:rsidRPr="00661924" w:rsidRDefault="00273BEB" w:rsidP="00273BEB">
            <w:pPr>
              <w:pStyle w:val="TAL"/>
            </w:pPr>
            <w:r w:rsidRPr="00661924">
              <w:t>aperiodicTriggeringOffset</w:t>
            </w:r>
          </w:p>
        </w:tc>
        <w:tc>
          <w:tcPr>
            <w:tcW w:w="720" w:type="dxa"/>
            <w:vAlign w:val="center"/>
          </w:tcPr>
          <w:p w14:paraId="6124771D" w14:textId="77777777" w:rsidR="00273BEB" w:rsidRPr="00661924" w:rsidRDefault="00273BEB" w:rsidP="00273BEB">
            <w:pPr>
              <w:pStyle w:val="TAC"/>
            </w:pPr>
          </w:p>
        </w:tc>
        <w:tc>
          <w:tcPr>
            <w:tcW w:w="2601" w:type="dxa"/>
            <w:vAlign w:val="center"/>
          </w:tcPr>
          <w:p w14:paraId="4EFA8008" w14:textId="77777777" w:rsidR="00273BEB" w:rsidRPr="00661924" w:rsidRDefault="00273BEB" w:rsidP="00273BEB">
            <w:pPr>
              <w:pStyle w:val="TAC"/>
            </w:pPr>
            <w:r w:rsidRPr="00661924">
              <w:t>Not configured</w:t>
            </w:r>
          </w:p>
        </w:tc>
        <w:tc>
          <w:tcPr>
            <w:tcW w:w="2709" w:type="dxa"/>
            <w:vAlign w:val="center"/>
          </w:tcPr>
          <w:p w14:paraId="7B0E8D57" w14:textId="77777777" w:rsidR="00273BEB" w:rsidRPr="00661924" w:rsidRDefault="00273BEB" w:rsidP="00273BEB">
            <w:pPr>
              <w:pStyle w:val="TAC"/>
            </w:pPr>
            <w:r w:rsidRPr="00661924">
              <w:t>Not configured</w:t>
            </w:r>
          </w:p>
        </w:tc>
      </w:tr>
      <w:tr w:rsidR="00273BEB" w:rsidRPr="00661924" w14:paraId="55FB6EA4" w14:textId="77777777" w:rsidTr="005467A7">
        <w:trPr>
          <w:trHeight w:val="70"/>
        </w:trPr>
        <w:tc>
          <w:tcPr>
            <w:tcW w:w="1648" w:type="dxa"/>
            <w:gridSpan w:val="2"/>
            <w:vMerge w:val="restart"/>
            <w:vAlign w:val="center"/>
            <w:hideMark/>
          </w:tcPr>
          <w:p w14:paraId="61DE611D" w14:textId="77777777" w:rsidR="00273BEB" w:rsidRPr="00661924" w:rsidRDefault="00273BEB" w:rsidP="00273BEB">
            <w:pPr>
              <w:pStyle w:val="TAL"/>
            </w:pPr>
            <w:r w:rsidRPr="00661924">
              <w:t>Codebook configuration</w:t>
            </w:r>
          </w:p>
        </w:tc>
        <w:tc>
          <w:tcPr>
            <w:tcW w:w="1925" w:type="dxa"/>
          </w:tcPr>
          <w:p w14:paraId="2B4074C5" w14:textId="77777777" w:rsidR="00273BEB" w:rsidRPr="00661924" w:rsidRDefault="00273BEB" w:rsidP="00273BEB">
            <w:pPr>
              <w:pStyle w:val="TAL"/>
            </w:pPr>
            <w:r w:rsidRPr="00661924">
              <w:t>Codebook Type</w:t>
            </w:r>
          </w:p>
        </w:tc>
        <w:tc>
          <w:tcPr>
            <w:tcW w:w="720" w:type="dxa"/>
            <w:vAlign w:val="center"/>
          </w:tcPr>
          <w:p w14:paraId="62CC7E3C" w14:textId="77777777" w:rsidR="00273BEB" w:rsidRPr="00661924" w:rsidRDefault="00273BEB" w:rsidP="00273BEB">
            <w:pPr>
              <w:pStyle w:val="TAC"/>
            </w:pPr>
          </w:p>
        </w:tc>
        <w:tc>
          <w:tcPr>
            <w:tcW w:w="2601" w:type="dxa"/>
            <w:vAlign w:val="center"/>
          </w:tcPr>
          <w:p w14:paraId="5A13A760" w14:textId="77777777" w:rsidR="00273BEB" w:rsidRPr="00661924" w:rsidRDefault="00273BEB" w:rsidP="00273BEB">
            <w:pPr>
              <w:pStyle w:val="TAC"/>
            </w:pPr>
            <w:r w:rsidRPr="00661924">
              <w:t>typeI-SinglePanel</w:t>
            </w:r>
          </w:p>
        </w:tc>
        <w:tc>
          <w:tcPr>
            <w:tcW w:w="2709" w:type="dxa"/>
            <w:vAlign w:val="center"/>
          </w:tcPr>
          <w:p w14:paraId="3F08F713" w14:textId="77777777" w:rsidR="00273BEB" w:rsidRPr="00661924" w:rsidRDefault="00273BEB" w:rsidP="00273BEB">
            <w:pPr>
              <w:pStyle w:val="TAC"/>
            </w:pPr>
            <w:r w:rsidRPr="00661924">
              <w:t>typeI-SinglePanel</w:t>
            </w:r>
          </w:p>
        </w:tc>
      </w:tr>
      <w:tr w:rsidR="00273BEB" w:rsidRPr="00661924" w14:paraId="0B3D0187" w14:textId="77777777" w:rsidTr="005467A7">
        <w:trPr>
          <w:trHeight w:val="70"/>
        </w:trPr>
        <w:tc>
          <w:tcPr>
            <w:tcW w:w="1648" w:type="dxa"/>
            <w:gridSpan w:val="2"/>
            <w:vMerge/>
            <w:hideMark/>
          </w:tcPr>
          <w:p w14:paraId="29D06225" w14:textId="77777777" w:rsidR="00273BEB" w:rsidRPr="00661924" w:rsidRDefault="00273BEB" w:rsidP="00273BEB">
            <w:pPr>
              <w:pStyle w:val="TAL"/>
            </w:pPr>
          </w:p>
        </w:tc>
        <w:tc>
          <w:tcPr>
            <w:tcW w:w="1925" w:type="dxa"/>
          </w:tcPr>
          <w:p w14:paraId="3A51F3BE" w14:textId="77777777" w:rsidR="00273BEB" w:rsidRPr="00661924" w:rsidRDefault="00273BEB" w:rsidP="00273BEB">
            <w:pPr>
              <w:pStyle w:val="TAL"/>
            </w:pPr>
            <w:r w:rsidRPr="00661924">
              <w:t>Codebook Mode</w:t>
            </w:r>
          </w:p>
        </w:tc>
        <w:tc>
          <w:tcPr>
            <w:tcW w:w="720" w:type="dxa"/>
            <w:vAlign w:val="center"/>
          </w:tcPr>
          <w:p w14:paraId="750092BE" w14:textId="77777777" w:rsidR="00273BEB" w:rsidRPr="00661924" w:rsidRDefault="00273BEB" w:rsidP="00273BEB">
            <w:pPr>
              <w:pStyle w:val="TAC"/>
            </w:pPr>
          </w:p>
        </w:tc>
        <w:tc>
          <w:tcPr>
            <w:tcW w:w="2601" w:type="dxa"/>
            <w:vAlign w:val="center"/>
          </w:tcPr>
          <w:p w14:paraId="320A713E" w14:textId="77777777" w:rsidR="00273BEB" w:rsidRPr="00661924" w:rsidRDefault="00273BEB" w:rsidP="00273BEB">
            <w:pPr>
              <w:pStyle w:val="TAC"/>
            </w:pPr>
            <w:r w:rsidRPr="00661924">
              <w:t>1</w:t>
            </w:r>
          </w:p>
        </w:tc>
        <w:tc>
          <w:tcPr>
            <w:tcW w:w="2709" w:type="dxa"/>
          </w:tcPr>
          <w:p w14:paraId="55A738DB" w14:textId="77777777" w:rsidR="00273BEB" w:rsidRPr="00661924" w:rsidRDefault="00273BEB" w:rsidP="00273BEB">
            <w:pPr>
              <w:pStyle w:val="TAC"/>
            </w:pPr>
            <w:r>
              <w:t>1</w:t>
            </w:r>
          </w:p>
        </w:tc>
      </w:tr>
      <w:tr w:rsidR="00273BEB" w:rsidRPr="00661924" w14:paraId="4CCBC31B" w14:textId="77777777" w:rsidTr="005467A7">
        <w:trPr>
          <w:trHeight w:val="70"/>
        </w:trPr>
        <w:tc>
          <w:tcPr>
            <w:tcW w:w="1648" w:type="dxa"/>
            <w:gridSpan w:val="2"/>
            <w:vMerge/>
            <w:hideMark/>
          </w:tcPr>
          <w:p w14:paraId="3E7054F6" w14:textId="77777777" w:rsidR="00273BEB" w:rsidRPr="00661924" w:rsidRDefault="00273BEB" w:rsidP="00273BEB">
            <w:pPr>
              <w:pStyle w:val="TAL"/>
            </w:pPr>
          </w:p>
        </w:tc>
        <w:tc>
          <w:tcPr>
            <w:tcW w:w="1925" w:type="dxa"/>
          </w:tcPr>
          <w:p w14:paraId="76782EB1" w14:textId="77777777" w:rsidR="00273BEB" w:rsidRPr="00661924" w:rsidRDefault="00273BEB" w:rsidP="00273BEB">
            <w:pPr>
              <w:pStyle w:val="TAL"/>
            </w:pPr>
            <w:r w:rsidRPr="00661924">
              <w:t>(CodebookConfig-N1,CodebookConfig-N2)</w:t>
            </w:r>
          </w:p>
        </w:tc>
        <w:tc>
          <w:tcPr>
            <w:tcW w:w="720" w:type="dxa"/>
            <w:vAlign w:val="center"/>
          </w:tcPr>
          <w:p w14:paraId="7BA42785" w14:textId="77777777" w:rsidR="00273BEB" w:rsidRPr="00661924" w:rsidRDefault="00273BEB" w:rsidP="00273BEB">
            <w:pPr>
              <w:pStyle w:val="TAC"/>
            </w:pPr>
          </w:p>
        </w:tc>
        <w:tc>
          <w:tcPr>
            <w:tcW w:w="2601" w:type="dxa"/>
            <w:vAlign w:val="center"/>
          </w:tcPr>
          <w:p w14:paraId="638D16D2" w14:textId="77777777" w:rsidR="00273BEB" w:rsidRPr="00661924" w:rsidRDefault="00273BEB" w:rsidP="00273BEB">
            <w:pPr>
              <w:pStyle w:val="TAC"/>
            </w:pPr>
            <w:r w:rsidRPr="00661924">
              <w:t>Not configured</w:t>
            </w:r>
          </w:p>
        </w:tc>
        <w:tc>
          <w:tcPr>
            <w:tcW w:w="2709" w:type="dxa"/>
          </w:tcPr>
          <w:p w14:paraId="36B159B8" w14:textId="77777777" w:rsidR="00273BEB" w:rsidRPr="00661924" w:rsidRDefault="00273BEB" w:rsidP="00273BEB">
            <w:pPr>
              <w:pStyle w:val="TAC"/>
            </w:pPr>
            <w:r w:rsidRPr="00661924">
              <w:t>Not configured</w:t>
            </w:r>
          </w:p>
        </w:tc>
      </w:tr>
      <w:tr w:rsidR="00273BEB" w:rsidRPr="00661924" w14:paraId="6F8C6544" w14:textId="77777777" w:rsidTr="005467A7">
        <w:trPr>
          <w:trHeight w:val="70"/>
        </w:trPr>
        <w:tc>
          <w:tcPr>
            <w:tcW w:w="1648" w:type="dxa"/>
            <w:gridSpan w:val="2"/>
            <w:vMerge/>
            <w:hideMark/>
          </w:tcPr>
          <w:p w14:paraId="4008C5CA" w14:textId="77777777" w:rsidR="00273BEB" w:rsidRPr="00661924" w:rsidRDefault="00273BEB" w:rsidP="00273BEB">
            <w:pPr>
              <w:pStyle w:val="TAL"/>
            </w:pPr>
          </w:p>
        </w:tc>
        <w:tc>
          <w:tcPr>
            <w:tcW w:w="1925" w:type="dxa"/>
          </w:tcPr>
          <w:p w14:paraId="2B98AE33" w14:textId="77777777" w:rsidR="00273BEB" w:rsidRPr="00661924" w:rsidRDefault="00273BEB" w:rsidP="00273BEB">
            <w:pPr>
              <w:pStyle w:val="TAL"/>
            </w:pPr>
            <w:r w:rsidRPr="00661924">
              <w:t>CodebookSubsetRestriction</w:t>
            </w:r>
          </w:p>
        </w:tc>
        <w:tc>
          <w:tcPr>
            <w:tcW w:w="720" w:type="dxa"/>
            <w:vAlign w:val="center"/>
          </w:tcPr>
          <w:p w14:paraId="1B5FAFE0" w14:textId="77777777" w:rsidR="00273BEB" w:rsidRPr="00661924" w:rsidRDefault="00273BEB" w:rsidP="00273BEB">
            <w:pPr>
              <w:pStyle w:val="TAC"/>
            </w:pPr>
          </w:p>
        </w:tc>
        <w:tc>
          <w:tcPr>
            <w:tcW w:w="2601" w:type="dxa"/>
            <w:vAlign w:val="center"/>
          </w:tcPr>
          <w:p w14:paraId="40EAD395" w14:textId="77777777" w:rsidR="00273BEB" w:rsidRPr="00661924" w:rsidRDefault="00273BEB" w:rsidP="00273BE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273BEB" w:rsidRPr="00661924" w:rsidRDefault="00273BEB" w:rsidP="00273BEB">
            <w:pPr>
              <w:pStyle w:val="TAC"/>
            </w:pPr>
            <w:r w:rsidRPr="00661924">
              <w:t>Not configured</w:t>
            </w:r>
          </w:p>
        </w:tc>
      </w:tr>
      <w:tr w:rsidR="00273BEB" w:rsidRPr="00661924" w14:paraId="642ADB83" w14:textId="77777777" w:rsidTr="005467A7">
        <w:trPr>
          <w:trHeight w:val="70"/>
        </w:trPr>
        <w:tc>
          <w:tcPr>
            <w:tcW w:w="1648" w:type="dxa"/>
            <w:gridSpan w:val="2"/>
            <w:vMerge/>
          </w:tcPr>
          <w:p w14:paraId="7815E74C" w14:textId="77777777" w:rsidR="00273BEB" w:rsidRPr="00661924" w:rsidRDefault="00273BEB" w:rsidP="00273BEB">
            <w:pPr>
              <w:pStyle w:val="TAL"/>
            </w:pPr>
          </w:p>
        </w:tc>
        <w:tc>
          <w:tcPr>
            <w:tcW w:w="1925" w:type="dxa"/>
          </w:tcPr>
          <w:p w14:paraId="7B5749B7" w14:textId="77777777" w:rsidR="00273BEB" w:rsidRPr="00661924" w:rsidRDefault="00273BEB" w:rsidP="00273BEB">
            <w:pPr>
              <w:pStyle w:val="TAL"/>
            </w:pPr>
            <w:r w:rsidRPr="00661924">
              <w:t>RI Restriction</w:t>
            </w:r>
          </w:p>
        </w:tc>
        <w:tc>
          <w:tcPr>
            <w:tcW w:w="720" w:type="dxa"/>
            <w:vAlign w:val="center"/>
          </w:tcPr>
          <w:p w14:paraId="5EB3DC1A" w14:textId="77777777" w:rsidR="00273BEB" w:rsidRPr="00661924" w:rsidRDefault="00273BEB" w:rsidP="00273BEB">
            <w:pPr>
              <w:pStyle w:val="TAC"/>
            </w:pPr>
          </w:p>
        </w:tc>
        <w:tc>
          <w:tcPr>
            <w:tcW w:w="2601" w:type="dxa"/>
            <w:vAlign w:val="center"/>
          </w:tcPr>
          <w:p w14:paraId="350FBD91" w14:textId="77777777" w:rsidR="00273BEB" w:rsidRPr="00661924" w:rsidRDefault="00273BEB" w:rsidP="00273BEB">
            <w:pPr>
              <w:pStyle w:val="TAC"/>
            </w:pPr>
            <w:r w:rsidRPr="00661924">
              <w:t>N/A</w:t>
            </w:r>
          </w:p>
        </w:tc>
        <w:tc>
          <w:tcPr>
            <w:tcW w:w="2709" w:type="dxa"/>
          </w:tcPr>
          <w:p w14:paraId="37E841A3" w14:textId="77777777" w:rsidR="00273BEB" w:rsidRPr="00661924" w:rsidRDefault="00273BEB" w:rsidP="00273BEB">
            <w:pPr>
              <w:pStyle w:val="TAC"/>
            </w:pPr>
            <w:r w:rsidRPr="00661924">
              <w:t>Not configured</w:t>
            </w:r>
          </w:p>
        </w:tc>
      </w:tr>
      <w:tr w:rsidR="00273BEB" w:rsidRPr="00661924" w14:paraId="6A8B5272" w14:textId="77777777" w:rsidTr="005467A7">
        <w:trPr>
          <w:trHeight w:val="70"/>
        </w:trPr>
        <w:tc>
          <w:tcPr>
            <w:tcW w:w="3573" w:type="dxa"/>
            <w:gridSpan w:val="3"/>
            <w:hideMark/>
          </w:tcPr>
          <w:p w14:paraId="5B340D80" w14:textId="77777777" w:rsidR="00273BEB" w:rsidRPr="00661924" w:rsidRDefault="00273BEB" w:rsidP="00273BEB">
            <w:pPr>
              <w:pStyle w:val="TAL"/>
            </w:pPr>
            <w:r w:rsidRPr="00661924">
              <w:t>Physical channel for CSI report</w:t>
            </w:r>
          </w:p>
        </w:tc>
        <w:tc>
          <w:tcPr>
            <w:tcW w:w="720" w:type="dxa"/>
            <w:vAlign w:val="center"/>
          </w:tcPr>
          <w:p w14:paraId="76F6CA54" w14:textId="77777777" w:rsidR="00273BEB" w:rsidRPr="00661924" w:rsidRDefault="00273BEB" w:rsidP="00273BEB">
            <w:pPr>
              <w:pStyle w:val="TAC"/>
            </w:pPr>
          </w:p>
        </w:tc>
        <w:tc>
          <w:tcPr>
            <w:tcW w:w="2601" w:type="dxa"/>
            <w:vAlign w:val="center"/>
          </w:tcPr>
          <w:p w14:paraId="74BCE8C1" w14:textId="77777777" w:rsidR="00273BEB" w:rsidRPr="00661924" w:rsidRDefault="00273BEB" w:rsidP="00273BEB">
            <w:pPr>
              <w:pStyle w:val="TAC"/>
            </w:pPr>
            <w:r w:rsidRPr="00661924">
              <w:t>PUCCH</w:t>
            </w:r>
          </w:p>
        </w:tc>
        <w:tc>
          <w:tcPr>
            <w:tcW w:w="2709" w:type="dxa"/>
          </w:tcPr>
          <w:p w14:paraId="0E3A3837" w14:textId="77777777" w:rsidR="00273BEB" w:rsidRPr="00661924" w:rsidRDefault="00273BEB" w:rsidP="00273BEB">
            <w:pPr>
              <w:pStyle w:val="TAC"/>
            </w:pPr>
            <w:r w:rsidRPr="00661924">
              <w:t>Not configured</w:t>
            </w:r>
          </w:p>
        </w:tc>
      </w:tr>
      <w:tr w:rsidR="00273BEB" w:rsidRPr="00661924" w14:paraId="4AFCA8FC" w14:textId="77777777" w:rsidTr="005467A7">
        <w:trPr>
          <w:trHeight w:val="70"/>
        </w:trPr>
        <w:tc>
          <w:tcPr>
            <w:tcW w:w="3573" w:type="dxa"/>
            <w:gridSpan w:val="3"/>
            <w:vAlign w:val="center"/>
            <w:hideMark/>
          </w:tcPr>
          <w:p w14:paraId="7DE6CFA7" w14:textId="77777777" w:rsidR="00273BEB" w:rsidRPr="00661924" w:rsidRDefault="00273BEB" w:rsidP="00273BEB">
            <w:pPr>
              <w:pStyle w:val="TAL"/>
            </w:pPr>
            <w:r w:rsidRPr="00661924">
              <w:t xml:space="preserve">CQI/RI/PMI delay </w:t>
            </w:r>
          </w:p>
        </w:tc>
        <w:tc>
          <w:tcPr>
            <w:tcW w:w="720" w:type="dxa"/>
            <w:vAlign w:val="center"/>
            <w:hideMark/>
          </w:tcPr>
          <w:p w14:paraId="1AB93D9F" w14:textId="77777777" w:rsidR="00273BEB" w:rsidRPr="00661924" w:rsidRDefault="00273BEB" w:rsidP="00273BEB">
            <w:pPr>
              <w:pStyle w:val="TAC"/>
            </w:pPr>
            <w:r w:rsidRPr="00661924">
              <w:t>ms</w:t>
            </w:r>
          </w:p>
        </w:tc>
        <w:tc>
          <w:tcPr>
            <w:tcW w:w="2601" w:type="dxa"/>
            <w:vAlign w:val="center"/>
          </w:tcPr>
          <w:p w14:paraId="4F7DAB4B" w14:textId="77777777" w:rsidR="00273BEB" w:rsidRPr="00661924" w:rsidRDefault="00273BEB" w:rsidP="00273BEB">
            <w:pPr>
              <w:pStyle w:val="TAC"/>
            </w:pPr>
            <w:r>
              <w:t>9.5</w:t>
            </w:r>
          </w:p>
        </w:tc>
        <w:tc>
          <w:tcPr>
            <w:tcW w:w="2709" w:type="dxa"/>
          </w:tcPr>
          <w:p w14:paraId="23212E5F" w14:textId="77777777" w:rsidR="00273BEB" w:rsidRPr="00661924" w:rsidRDefault="00273BEB" w:rsidP="00273BEB">
            <w:pPr>
              <w:pStyle w:val="TAC"/>
            </w:pPr>
            <w:r w:rsidRPr="00661924">
              <w:t>Not configured</w:t>
            </w:r>
          </w:p>
        </w:tc>
      </w:tr>
      <w:tr w:rsidR="00273BEB" w:rsidRPr="00661924" w14:paraId="3217E07C" w14:textId="77777777" w:rsidTr="005467A7">
        <w:trPr>
          <w:trHeight w:val="70"/>
        </w:trPr>
        <w:tc>
          <w:tcPr>
            <w:tcW w:w="3573" w:type="dxa"/>
            <w:gridSpan w:val="3"/>
            <w:vAlign w:val="center"/>
          </w:tcPr>
          <w:p w14:paraId="59EBA768" w14:textId="77777777" w:rsidR="00273BEB" w:rsidRPr="00661924" w:rsidRDefault="00273BEB" w:rsidP="00273BEB">
            <w:pPr>
              <w:pStyle w:val="TAL"/>
            </w:pPr>
            <w:r w:rsidRPr="00661924">
              <w:t>Maximum number of HARQ transmission</w:t>
            </w:r>
          </w:p>
        </w:tc>
        <w:tc>
          <w:tcPr>
            <w:tcW w:w="720" w:type="dxa"/>
            <w:vAlign w:val="center"/>
          </w:tcPr>
          <w:p w14:paraId="40823525" w14:textId="77777777" w:rsidR="00273BEB" w:rsidRPr="00661924" w:rsidRDefault="00273BEB" w:rsidP="00273BEB">
            <w:pPr>
              <w:pStyle w:val="TAC"/>
            </w:pPr>
          </w:p>
        </w:tc>
        <w:tc>
          <w:tcPr>
            <w:tcW w:w="2601" w:type="dxa"/>
            <w:vAlign w:val="center"/>
          </w:tcPr>
          <w:p w14:paraId="5E3DA9A7" w14:textId="77777777" w:rsidR="00273BEB" w:rsidRPr="00661924" w:rsidRDefault="00273BEB" w:rsidP="00273BEB">
            <w:pPr>
              <w:pStyle w:val="TAC"/>
            </w:pPr>
            <w:r w:rsidRPr="00661924">
              <w:t>1</w:t>
            </w:r>
          </w:p>
        </w:tc>
        <w:tc>
          <w:tcPr>
            <w:tcW w:w="2709" w:type="dxa"/>
          </w:tcPr>
          <w:p w14:paraId="7EA24401" w14:textId="77777777" w:rsidR="00273BEB" w:rsidRPr="00661924" w:rsidRDefault="00273BEB" w:rsidP="00273BEB">
            <w:pPr>
              <w:pStyle w:val="TAC"/>
            </w:pPr>
            <w:r w:rsidRPr="00661924">
              <w:t>Not configured</w:t>
            </w:r>
          </w:p>
        </w:tc>
      </w:tr>
      <w:tr w:rsidR="00273BEB" w:rsidRPr="00661924" w14:paraId="06521D98" w14:textId="77777777" w:rsidTr="005467A7">
        <w:trPr>
          <w:trHeight w:val="70"/>
        </w:trPr>
        <w:tc>
          <w:tcPr>
            <w:tcW w:w="3573" w:type="dxa"/>
            <w:gridSpan w:val="3"/>
            <w:vAlign w:val="center"/>
            <w:hideMark/>
          </w:tcPr>
          <w:p w14:paraId="590BD448" w14:textId="77777777" w:rsidR="00273BEB" w:rsidRPr="00661924" w:rsidRDefault="00273BEB" w:rsidP="00273BEB">
            <w:pPr>
              <w:pStyle w:val="TAL"/>
            </w:pPr>
            <w:r w:rsidRPr="00661924">
              <w:t>Measurement channel</w:t>
            </w:r>
          </w:p>
        </w:tc>
        <w:tc>
          <w:tcPr>
            <w:tcW w:w="720" w:type="dxa"/>
            <w:vAlign w:val="center"/>
          </w:tcPr>
          <w:p w14:paraId="35DBA2D3" w14:textId="77777777" w:rsidR="00273BEB" w:rsidRPr="00661924" w:rsidRDefault="00273BEB" w:rsidP="00273BEB">
            <w:pPr>
              <w:pStyle w:val="TAC"/>
            </w:pPr>
          </w:p>
        </w:tc>
        <w:tc>
          <w:tcPr>
            <w:tcW w:w="2601" w:type="dxa"/>
            <w:vAlign w:val="center"/>
          </w:tcPr>
          <w:p w14:paraId="46025C3B" w14:textId="77777777" w:rsidR="00273BEB" w:rsidRPr="00661924" w:rsidRDefault="00273BEB" w:rsidP="00273BEB">
            <w:pPr>
              <w:pStyle w:val="TAC"/>
            </w:pPr>
            <w:r w:rsidRPr="00661924">
              <w:t>As specified in Table A.4-</w:t>
            </w:r>
            <w:r w:rsidRPr="00661924">
              <w:rPr>
                <w:rFonts w:hint="eastAsia"/>
              </w:rPr>
              <w:t>2</w:t>
            </w:r>
            <w:r w:rsidRPr="00661924">
              <w:t>, TBS.2-</w:t>
            </w:r>
            <w:r>
              <w:t>3</w:t>
            </w:r>
          </w:p>
        </w:tc>
        <w:tc>
          <w:tcPr>
            <w:tcW w:w="2709" w:type="dxa"/>
          </w:tcPr>
          <w:p w14:paraId="63992CA2" w14:textId="77777777" w:rsidR="00273BEB" w:rsidRPr="00661924" w:rsidRDefault="00273BEB" w:rsidP="00273BEB">
            <w:pPr>
              <w:pStyle w:val="TAC"/>
            </w:pPr>
          </w:p>
        </w:tc>
      </w:tr>
      <w:tr w:rsidR="00273BEB" w:rsidRPr="00661924" w14:paraId="5A8BA3BE" w14:textId="77777777" w:rsidTr="005467A7">
        <w:trPr>
          <w:trHeight w:val="70"/>
        </w:trPr>
        <w:tc>
          <w:tcPr>
            <w:tcW w:w="3573" w:type="dxa"/>
            <w:gridSpan w:val="3"/>
            <w:vAlign w:val="center"/>
          </w:tcPr>
          <w:p w14:paraId="1746026C" w14:textId="77777777" w:rsidR="00273BEB" w:rsidRPr="009405D8" w:rsidRDefault="00273BEB" w:rsidP="00273BEB">
            <w:pPr>
              <w:pStyle w:val="TAL"/>
            </w:pPr>
            <w:r w:rsidRPr="009405D8">
              <w:t>INR</w:t>
            </w:r>
          </w:p>
        </w:tc>
        <w:tc>
          <w:tcPr>
            <w:tcW w:w="720" w:type="dxa"/>
            <w:vAlign w:val="center"/>
          </w:tcPr>
          <w:p w14:paraId="73D7B788" w14:textId="77777777" w:rsidR="00273BEB" w:rsidRPr="009405D8" w:rsidRDefault="00273BEB" w:rsidP="00273BEB">
            <w:pPr>
              <w:pStyle w:val="TAC"/>
            </w:pPr>
            <w:r w:rsidRPr="009405D8">
              <w:t>dB</w:t>
            </w:r>
          </w:p>
        </w:tc>
        <w:tc>
          <w:tcPr>
            <w:tcW w:w="2601" w:type="dxa"/>
            <w:vAlign w:val="center"/>
          </w:tcPr>
          <w:p w14:paraId="35A8D57E" w14:textId="77777777" w:rsidR="00273BEB" w:rsidRPr="009405D8" w:rsidRDefault="00273BEB" w:rsidP="00273BEB">
            <w:pPr>
              <w:pStyle w:val="TAC"/>
            </w:pPr>
            <w:r w:rsidRPr="009405D8">
              <w:t>N/A</w:t>
            </w:r>
          </w:p>
        </w:tc>
        <w:tc>
          <w:tcPr>
            <w:tcW w:w="2709" w:type="dxa"/>
          </w:tcPr>
          <w:p w14:paraId="29130AA2" w14:textId="77777777" w:rsidR="00273BEB" w:rsidRPr="009405D8" w:rsidRDefault="00273BEB" w:rsidP="00273BEB">
            <w:pPr>
              <w:pStyle w:val="TAC"/>
            </w:pPr>
            <w:r w:rsidRPr="009405D8">
              <w:t>10.04</w:t>
            </w:r>
          </w:p>
        </w:tc>
      </w:tr>
      <w:tr w:rsidR="00273BEB" w:rsidRPr="00661924" w14:paraId="4C101E61" w14:textId="77777777" w:rsidTr="005467A7">
        <w:trPr>
          <w:trHeight w:val="70"/>
        </w:trPr>
        <w:tc>
          <w:tcPr>
            <w:tcW w:w="3573" w:type="dxa"/>
            <w:gridSpan w:val="3"/>
            <w:vAlign w:val="center"/>
          </w:tcPr>
          <w:p w14:paraId="3A15A763" w14:textId="77777777" w:rsidR="00273BEB" w:rsidRPr="009405D8" w:rsidRDefault="00273BEB" w:rsidP="00273BEB">
            <w:pPr>
              <w:pStyle w:val="TAL"/>
            </w:pPr>
            <w:r w:rsidRPr="009405D8">
              <w:t>Propagation condition</w:t>
            </w:r>
          </w:p>
        </w:tc>
        <w:tc>
          <w:tcPr>
            <w:tcW w:w="720" w:type="dxa"/>
            <w:vAlign w:val="center"/>
          </w:tcPr>
          <w:p w14:paraId="6BC34200" w14:textId="77777777" w:rsidR="00273BEB" w:rsidRPr="009405D8" w:rsidRDefault="00273BEB" w:rsidP="00273BEB">
            <w:pPr>
              <w:pStyle w:val="TAC"/>
            </w:pPr>
          </w:p>
        </w:tc>
        <w:tc>
          <w:tcPr>
            <w:tcW w:w="2601" w:type="dxa"/>
            <w:vAlign w:val="center"/>
          </w:tcPr>
          <w:p w14:paraId="3CC7ED51" w14:textId="77777777" w:rsidR="00273BEB" w:rsidRPr="009405D8" w:rsidRDefault="00273BEB" w:rsidP="00273BEB">
            <w:pPr>
              <w:pStyle w:val="TAC"/>
            </w:pPr>
            <w:r w:rsidRPr="009405D8">
              <w:t>TDLA30-5</w:t>
            </w:r>
          </w:p>
        </w:tc>
        <w:tc>
          <w:tcPr>
            <w:tcW w:w="2709" w:type="dxa"/>
            <w:vAlign w:val="center"/>
          </w:tcPr>
          <w:p w14:paraId="5CE804E1" w14:textId="77777777" w:rsidR="00273BEB" w:rsidRPr="009405D8" w:rsidRDefault="00273BEB" w:rsidP="00273BEB">
            <w:pPr>
              <w:pStyle w:val="TAC"/>
            </w:pPr>
            <w:r w:rsidRPr="009405D8">
              <w:t>AWGN</w:t>
            </w:r>
          </w:p>
        </w:tc>
      </w:tr>
      <w:tr w:rsidR="00273BEB" w:rsidRPr="00661924" w14:paraId="071A510E" w14:textId="77777777" w:rsidTr="005467A7">
        <w:trPr>
          <w:trHeight w:val="138"/>
        </w:trPr>
        <w:tc>
          <w:tcPr>
            <w:tcW w:w="3573" w:type="dxa"/>
            <w:gridSpan w:val="3"/>
            <w:vAlign w:val="center"/>
          </w:tcPr>
          <w:p w14:paraId="216A45A2" w14:textId="77777777" w:rsidR="00273BEB" w:rsidRPr="00046E8B" w:rsidRDefault="00273BEB" w:rsidP="00273BEB">
            <w:pPr>
              <w:pStyle w:val="TAL"/>
            </w:pPr>
            <w:r>
              <w:t>A</w:t>
            </w:r>
            <w:r w:rsidRPr="00046E8B">
              <w:t>ntenna configuration</w:t>
            </w:r>
          </w:p>
        </w:tc>
        <w:tc>
          <w:tcPr>
            <w:tcW w:w="720" w:type="dxa"/>
            <w:vAlign w:val="center"/>
          </w:tcPr>
          <w:p w14:paraId="04FE1BE4" w14:textId="77777777" w:rsidR="00273BEB" w:rsidRDefault="00273BEB" w:rsidP="00273BEB">
            <w:pPr>
              <w:pStyle w:val="TAC"/>
            </w:pPr>
          </w:p>
        </w:tc>
        <w:tc>
          <w:tcPr>
            <w:tcW w:w="2601" w:type="dxa"/>
            <w:vAlign w:val="center"/>
          </w:tcPr>
          <w:p w14:paraId="2380AA9C" w14:textId="77777777" w:rsidR="00273BEB" w:rsidRDefault="00273BEB" w:rsidP="00273BEB">
            <w:pPr>
              <w:pStyle w:val="TAC"/>
            </w:pPr>
            <w:r w:rsidRPr="00E304CC">
              <w:t>2</w:t>
            </w:r>
            <w:r w:rsidRPr="00661924">
              <w:t>×2</w:t>
            </w:r>
          </w:p>
        </w:tc>
        <w:tc>
          <w:tcPr>
            <w:tcW w:w="2709" w:type="dxa"/>
            <w:vAlign w:val="center"/>
          </w:tcPr>
          <w:p w14:paraId="1A1DDFAB" w14:textId="77777777" w:rsidR="00273BEB" w:rsidRPr="005A3299" w:rsidRDefault="00273BEB" w:rsidP="00273BEB">
            <w:pPr>
              <w:pStyle w:val="TAC"/>
              <w:rPr>
                <w:highlight w:val="cyan"/>
              </w:rPr>
            </w:pPr>
            <w:r>
              <w:t>1</w:t>
            </w:r>
            <w:r w:rsidRPr="00661924">
              <w:t>×2</w:t>
            </w:r>
          </w:p>
        </w:tc>
      </w:tr>
      <w:tr w:rsidR="00273BEB" w:rsidRPr="00661924" w14:paraId="12CE4F4E" w14:textId="77777777" w:rsidTr="005467A7">
        <w:trPr>
          <w:trHeight w:val="138"/>
        </w:trPr>
        <w:tc>
          <w:tcPr>
            <w:tcW w:w="3573" w:type="dxa"/>
            <w:gridSpan w:val="3"/>
            <w:vAlign w:val="center"/>
          </w:tcPr>
          <w:p w14:paraId="17A446D4" w14:textId="77777777" w:rsidR="00273BEB" w:rsidRDefault="00273BEB" w:rsidP="00273BEB">
            <w:pPr>
              <w:pStyle w:val="TAL"/>
            </w:pPr>
            <w:r w:rsidRPr="00046E8B">
              <w:t xml:space="preserve">Correlation configuration </w:t>
            </w:r>
          </w:p>
        </w:tc>
        <w:tc>
          <w:tcPr>
            <w:tcW w:w="720" w:type="dxa"/>
            <w:vAlign w:val="center"/>
          </w:tcPr>
          <w:p w14:paraId="143DE419" w14:textId="77777777" w:rsidR="00273BEB" w:rsidRDefault="00273BEB" w:rsidP="00273BEB">
            <w:pPr>
              <w:pStyle w:val="TAC"/>
            </w:pPr>
          </w:p>
        </w:tc>
        <w:tc>
          <w:tcPr>
            <w:tcW w:w="2601" w:type="dxa"/>
            <w:vAlign w:val="center"/>
          </w:tcPr>
          <w:p w14:paraId="31766713" w14:textId="77777777" w:rsidR="00273BEB" w:rsidRPr="00546626" w:rsidRDefault="00273BEB" w:rsidP="00273BEB">
            <w:pPr>
              <w:pStyle w:val="TAC"/>
            </w:pPr>
            <w:r w:rsidRPr="00546626">
              <w:t>ULA Low</w:t>
            </w:r>
          </w:p>
        </w:tc>
        <w:tc>
          <w:tcPr>
            <w:tcW w:w="2709" w:type="dxa"/>
            <w:vAlign w:val="center"/>
          </w:tcPr>
          <w:p w14:paraId="25644596" w14:textId="38418170" w:rsidR="00273BEB" w:rsidRPr="00546626" w:rsidRDefault="00273BEB" w:rsidP="00273BEB">
            <w:pPr>
              <w:pStyle w:val="TAC"/>
            </w:pPr>
            <w:r>
              <w:t>N/A</w:t>
            </w:r>
          </w:p>
        </w:tc>
      </w:tr>
      <w:tr w:rsidR="00273BEB" w:rsidRPr="00661924" w14:paraId="29A320FD" w14:textId="77777777" w:rsidTr="00790697">
        <w:trPr>
          <w:trHeight w:val="138"/>
        </w:trPr>
        <w:tc>
          <w:tcPr>
            <w:tcW w:w="9603" w:type="dxa"/>
            <w:gridSpan w:val="6"/>
            <w:vAlign w:val="center"/>
          </w:tcPr>
          <w:p w14:paraId="525A5A33" w14:textId="40B27F80" w:rsidR="00273BEB" w:rsidRDefault="00273BEB" w:rsidP="00273BE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1.5pt;height:17pt;mso-width-percent:0;mso-height-percent:0;mso-width-percent:0;mso-height-percent:0" o:ole="">
                  <v:imagedata r:id="rId9" o:title=""/>
                </v:shape>
                <o:OLEObject Type="Embed" ProgID="Equation.3" ShapeID="_x0000_i1027" DrawAspect="Content" ObjectID="_1788876539"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273BEB" w:rsidRPr="00931110" w:rsidRDefault="00273BEB" w:rsidP="00273BE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273BEB" w:rsidRPr="00931110" w:rsidRDefault="00273BEB" w:rsidP="00273BEB">
            <w:pPr>
              <w:pStyle w:val="TAN"/>
            </w:pPr>
            <w:r w:rsidRPr="00931110">
              <w:t xml:space="preserve">Note </w:t>
            </w:r>
            <w:r>
              <w:t>3</w:t>
            </w:r>
            <w:r w:rsidRPr="00931110">
              <w:t>:</w:t>
            </w:r>
            <w:r w:rsidRPr="00931110">
              <w:tab/>
              <w:t>Both cells are time-synchronous.</w:t>
            </w:r>
          </w:p>
          <w:p w14:paraId="7CB1B268" w14:textId="59C8AC69" w:rsidR="00273BEB" w:rsidRDefault="00273BEB" w:rsidP="00273BEB">
            <w:pPr>
              <w:pStyle w:val="TAN"/>
            </w:pPr>
            <w:r w:rsidRPr="00546626">
              <w:t>Note 4:</w:t>
            </w:r>
            <w:r w:rsidRPr="00546626">
              <w:tab/>
              <w:t>Static channel is used for the interference model. In case for white Gaussian noise model Cell 2 is not present.</w:t>
            </w:r>
          </w:p>
          <w:p w14:paraId="48164467" w14:textId="0BB2FBD5" w:rsidR="00273BEB" w:rsidRDefault="00273BEB" w:rsidP="00273BE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39.5pt;height:21.5pt;mso-width-percent:0;mso-height-percent:0;mso-width-percent:0;mso-height-percent:0" o:ole="">
                  <v:imagedata r:id="rId11" o:title=""/>
                </v:shape>
                <o:OLEObject Type="Embed" ProgID="Equation.3" ShapeID="_x0000_i1028" DrawAspect="Content" ObjectID="_1788876540"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66439A4D" w:rsidR="00273BEB" w:rsidRPr="005A3299" w:rsidRDefault="00273BEB" w:rsidP="00273BEB">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790697">
        <w:trPr>
          <w:cantSplit/>
          <w:jc w:val="center"/>
        </w:trPr>
        <w:tc>
          <w:tcPr>
            <w:tcW w:w="1705" w:type="dxa"/>
          </w:tcPr>
          <w:p w14:paraId="65FA51E4" w14:textId="77777777" w:rsidR="00B001AD" w:rsidRPr="003A7124" w:rsidRDefault="00B001AD" w:rsidP="0079069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790697">
            <w:pPr>
              <w:pStyle w:val="TAC"/>
              <w:rPr>
                <w:rFonts w:eastAsia="?? ??" w:cs="v5.0.0"/>
                <w:b/>
                <w:bCs/>
              </w:rPr>
            </w:pPr>
            <w:r w:rsidRPr="00D24943">
              <w:rPr>
                <w:rFonts w:eastAsia="?? ??" w:cs="v5.0.0"/>
                <w:b/>
                <w:bCs/>
              </w:rPr>
              <w:t>Test 1</w:t>
            </w:r>
          </w:p>
        </w:tc>
      </w:tr>
      <w:tr w:rsidR="00B001AD" w:rsidRPr="00310FBC" w14:paraId="6B1A9A8C" w14:textId="77777777" w:rsidTr="00790697">
        <w:trPr>
          <w:cantSplit/>
          <w:jc w:val="center"/>
        </w:trPr>
        <w:tc>
          <w:tcPr>
            <w:tcW w:w="1705" w:type="dxa"/>
          </w:tcPr>
          <w:p w14:paraId="7BBE06CE" w14:textId="77777777" w:rsidR="00B001AD" w:rsidRPr="00310FBC" w:rsidRDefault="00B001AD" w:rsidP="0079069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79069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790697">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790697">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790697">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790697">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790697">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790697">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790697">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790697">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790697">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790697">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790697">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790697">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790697">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7A187EBC"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sidR="00B01ABE">
              <w:rPr>
                <w:rFonts w:eastAsia="SimSun"/>
                <w:lang w:eastAsia="zh-CN"/>
              </w:rPr>
              <w:t>5</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790697">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790697">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790697">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4A8371C2" w:rsidR="005B3300"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B00DFF" w14:textId="77777777" w:rsidR="00A158B3" w:rsidRPr="00C25669" w:rsidRDefault="00A158B3" w:rsidP="00A158B3">
      <w:pPr>
        <w:rPr>
          <w:rFonts w:eastAsia="SimSun"/>
        </w:rPr>
      </w:pPr>
    </w:p>
    <w:p w14:paraId="507AAC02" w14:textId="1A642A6C" w:rsidR="005B3300" w:rsidRPr="00C25669" w:rsidRDefault="005B3300" w:rsidP="005B3300">
      <w:pPr>
        <w:pStyle w:val="TH"/>
        <w:rPr>
          <w:rFonts w:eastAsia="SimSun"/>
          <w:lang w:eastAsia="zh-CN"/>
        </w:rPr>
      </w:pPr>
      <w:r w:rsidRPr="00C25669">
        <w:rPr>
          <w:rFonts w:hint="eastAsia"/>
        </w:rPr>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A158B3">
      <w:pPr>
        <w:pStyle w:val="B10"/>
      </w:pPr>
      <w:r>
        <w:t>a)</w:t>
      </w:r>
      <w:r>
        <w:tab/>
        <w:t>The reported CQI value according to the reference channel shall be in the range of ±1 of the reported median more than 90 % of the time.</w:t>
      </w:r>
    </w:p>
    <w:p w14:paraId="5584F201" w14:textId="77777777" w:rsidR="00807A15" w:rsidRDefault="00807A15" w:rsidP="00A158B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1FBBCE92" w:rsidR="00807A15" w:rsidRDefault="00807A15" w:rsidP="00A158B3">
      <w:pPr>
        <w:pStyle w:val="B10"/>
      </w:pPr>
      <w:r>
        <w:t>c)</w:t>
      </w:r>
      <w:r w:rsidR="00A158B3">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9D20EC" w:rsidRPr="00273BEB" w14:paraId="6814EB8A"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5ED5DA1" w14:textId="77777777" w:rsidR="009D20EC" w:rsidRDefault="009D20EC"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E2DB731" w14:textId="77777777" w:rsidR="009D20EC" w:rsidRDefault="009D20EC"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D99423" w14:textId="77777777" w:rsidR="009D20EC" w:rsidRDefault="009D20EC"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663C08" w:rsidRPr="00B85A78" w14:paraId="09BF83D0"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D814A8A" w14:textId="77777777" w:rsidR="00663C08" w:rsidRPr="00B85A78" w:rsidRDefault="00663C08"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4155B49" w14:textId="77777777" w:rsidR="00663C08" w:rsidRDefault="00663C08"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5BE07A" w14:textId="77777777" w:rsidR="00663C08" w:rsidRPr="00B85A78" w:rsidRDefault="00663C08" w:rsidP="00790697">
            <w:pPr>
              <w:keepNext/>
              <w:keepLines/>
              <w:spacing w:after="0"/>
              <w:jc w:val="center"/>
              <w:rPr>
                <w:rFonts w:ascii="Arial" w:hAnsi="Arial"/>
                <w:sz w:val="18"/>
                <w:lang w:val="fr-FR"/>
              </w:rPr>
            </w:pPr>
            <w:r>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4D961FBE"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r w:rsidR="00EE2022" w:rsidRPr="00401CAC" w14:paraId="01C315B9"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208416F" w14:textId="77777777" w:rsidR="00EE2022" w:rsidRPr="00401CAC" w:rsidRDefault="00EE2022"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10D147FB" w:rsidR="00770045" w:rsidRPr="006D7AF4" w:rsidRDefault="00770045" w:rsidP="009A35BF">
      <w:pPr>
        <w:pStyle w:val="B10"/>
        <w:rPr>
          <w:rFonts w:eastAsia="SimSun"/>
        </w:rPr>
      </w:pPr>
      <w:r w:rsidRPr="006D7AF4">
        <w:rPr>
          <w:rFonts w:eastAsia="SimSun"/>
        </w:rPr>
        <w:t>b)</w:t>
      </w:r>
      <w:r w:rsidRPr="006D7AF4">
        <w:rPr>
          <w:rFonts w:eastAsia="SimSun"/>
        </w:rPr>
        <w:tab/>
        <w:t xml:space="preserve">If the PDSCH BLER using the transport format indicated by median CQI is less than or equal to 0.1, </w:t>
      </w:r>
      <w:r w:rsidR="00E30285" w:rsidRPr="00A81923">
        <w:t>and if the reported median CQI is not the highest CQI index,</w:t>
      </w:r>
      <w:r w:rsidR="00E30285">
        <w:t xml:space="preserve"> </w:t>
      </w:r>
      <w:r w:rsidRPr="006D7AF4">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79069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2F363024" w:rsidR="005B3300" w:rsidRDefault="005B3300" w:rsidP="00D7433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E1AB18" w14:textId="77777777" w:rsidR="00D7433D" w:rsidRPr="00C25669" w:rsidRDefault="00D7433D" w:rsidP="005B3300">
      <w:pPr>
        <w:ind w:left="568" w:hanging="284"/>
        <w:rPr>
          <w:rFonts w:eastAsia="SimSun"/>
        </w:rPr>
      </w:pPr>
    </w:p>
    <w:p w14:paraId="7F384D1A"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D7433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79069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79069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273BEB" w:rsidRPr="00661924" w14:paraId="44FF23FB" w14:textId="77777777" w:rsidTr="00CA057A">
        <w:trPr>
          <w:trHeight w:val="70"/>
        </w:trPr>
        <w:tc>
          <w:tcPr>
            <w:tcW w:w="3573" w:type="dxa"/>
            <w:gridSpan w:val="3"/>
            <w:vAlign w:val="center"/>
          </w:tcPr>
          <w:p w14:paraId="771D7E24" w14:textId="24225182" w:rsidR="00273BEB" w:rsidRPr="00C25669" w:rsidRDefault="00273BEB" w:rsidP="00273BEB">
            <w:pPr>
              <w:pStyle w:val="TAL"/>
              <w:rPr>
                <w:rFonts w:eastAsia="SimSun"/>
              </w:rPr>
            </w:pPr>
            <w:r>
              <w:rPr>
                <w:rFonts w:hint="eastAsia"/>
                <w:lang w:eastAsia="zh-CN"/>
              </w:rPr>
              <w:t>I</w:t>
            </w:r>
            <w:r>
              <w:rPr>
                <w:lang w:eastAsia="zh-CN"/>
              </w:rPr>
              <w:t>nterference Model</w:t>
            </w:r>
          </w:p>
        </w:tc>
        <w:tc>
          <w:tcPr>
            <w:tcW w:w="720" w:type="dxa"/>
            <w:vAlign w:val="center"/>
          </w:tcPr>
          <w:p w14:paraId="417D2D87" w14:textId="77777777" w:rsidR="00273BEB" w:rsidRPr="00661924" w:rsidRDefault="00273BEB" w:rsidP="00273BEB">
            <w:pPr>
              <w:pStyle w:val="TAC"/>
            </w:pPr>
          </w:p>
        </w:tc>
        <w:tc>
          <w:tcPr>
            <w:tcW w:w="2743" w:type="dxa"/>
            <w:vAlign w:val="center"/>
          </w:tcPr>
          <w:p w14:paraId="7A487705" w14:textId="77777777" w:rsidR="00273BEB" w:rsidRPr="00C25669" w:rsidRDefault="00273BEB" w:rsidP="00273BEB">
            <w:pPr>
              <w:pStyle w:val="TAC"/>
              <w:rPr>
                <w:rFonts w:eastAsia="SimSun"/>
              </w:rPr>
            </w:pPr>
          </w:p>
        </w:tc>
        <w:tc>
          <w:tcPr>
            <w:tcW w:w="2567" w:type="dxa"/>
            <w:vAlign w:val="center"/>
          </w:tcPr>
          <w:p w14:paraId="490AF8FF" w14:textId="539DB434" w:rsidR="00273BEB" w:rsidRPr="00C25669" w:rsidRDefault="00273BEB" w:rsidP="00273BEB">
            <w:pPr>
              <w:pStyle w:val="TAC"/>
              <w:rPr>
                <w:rFonts w:eastAsia="SimSun"/>
              </w:rPr>
            </w:pPr>
            <w:r>
              <w:rPr>
                <w:rFonts w:hint="eastAsia"/>
              </w:rPr>
              <w:t>A</w:t>
            </w:r>
            <w:r>
              <w:t>s specified in B.6.2</w:t>
            </w:r>
          </w:p>
        </w:tc>
      </w:tr>
      <w:tr w:rsidR="00273BEB" w:rsidRPr="00661924" w14:paraId="64B5EF0E" w14:textId="77777777" w:rsidTr="005467A7">
        <w:trPr>
          <w:trHeight w:val="70"/>
        </w:trPr>
        <w:tc>
          <w:tcPr>
            <w:tcW w:w="1143" w:type="dxa"/>
            <w:vMerge w:val="restart"/>
            <w:vAlign w:val="center"/>
          </w:tcPr>
          <w:p w14:paraId="21BF4362" w14:textId="77777777" w:rsidR="00273BEB" w:rsidRPr="00C25669" w:rsidRDefault="00273BEB" w:rsidP="00273BEB">
            <w:pPr>
              <w:pStyle w:val="TAL"/>
              <w:rPr>
                <w:rFonts w:eastAsia="SimSun"/>
              </w:rPr>
            </w:pPr>
            <w:r w:rsidRPr="00C25669">
              <w:rPr>
                <w:rFonts w:eastAsia="SimSun"/>
              </w:rPr>
              <w:t>ZP CSI-RS configuration</w:t>
            </w:r>
          </w:p>
          <w:p w14:paraId="4188C41E" w14:textId="77777777" w:rsidR="00273BEB" w:rsidRPr="00661924" w:rsidRDefault="00273BEB" w:rsidP="00273BEB">
            <w:pPr>
              <w:pStyle w:val="TAL"/>
            </w:pPr>
          </w:p>
        </w:tc>
        <w:tc>
          <w:tcPr>
            <w:tcW w:w="2430" w:type="dxa"/>
            <w:gridSpan w:val="2"/>
            <w:vAlign w:val="center"/>
          </w:tcPr>
          <w:p w14:paraId="36D8919C" w14:textId="77777777" w:rsidR="00273BEB" w:rsidRPr="00661924" w:rsidRDefault="00273BEB" w:rsidP="00273BEB">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273BEB" w:rsidRPr="00661924" w:rsidRDefault="00273BEB" w:rsidP="00273BEB">
            <w:pPr>
              <w:pStyle w:val="TAC"/>
            </w:pPr>
          </w:p>
        </w:tc>
        <w:tc>
          <w:tcPr>
            <w:tcW w:w="2743" w:type="dxa"/>
            <w:vAlign w:val="center"/>
          </w:tcPr>
          <w:p w14:paraId="77A67929" w14:textId="77777777" w:rsidR="00273BEB" w:rsidRPr="00661924" w:rsidRDefault="00273BEB" w:rsidP="00273BEB">
            <w:pPr>
              <w:pStyle w:val="TAC"/>
            </w:pPr>
            <w:r w:rsidRPr="00C25669">
              <w:rPr>
                <w:rFonts w:eastAsia="SimSun"/>
              </w:rPr>
              <w:t>Periodic</w:t>
            </w:r>
          </w:p>
        </w:tc>
        <w:tc>
          <w:tcPr>
            <w:tcW w:w="2567" w:type="dxa"/>
            <w:vAlign w:val="center"/>
          </w:tcPr>
          <w:p w14:paraId="48830079" w14:textId="77777777" w:rsidR="00273BEB" w:rsidRPr="00661924" w:rsidRDefault="00273BEB" w:rsidP="00273BEB">
            <w:pPr>
              <w:pStyle w:val="TAC"/>
            </w:pPr>
            <w:r w:rsidRPr="00C25669">
              <w:rPr>
                <w:rFonts w:eastAsia="SimSun"/>
              </w:rPr>
              <w:t>Periodic</w:t>
            </w:r>
          </w:p>
        </w:tc>
      </w:tr>
      <w:tr w:rsidR="00273BEB" w:rsidRPr="00661924" w14:paraId="0362C4EA" w14:textId="77777777" w:rsidTr="005467A7">
        <w:trPr>
          <w:trHeight w:val="70"/>
        </w:trPr>
        <w:tc>
          <w:tcPr>
            <w:tcW w:w="1143" w:type="dxa"/>
            <w:vMerge/>
            <w:vAlign w:val="center"/>
          </w:tcPr>
          <w:p w14:paraId="32A0E8C5" w14:textId="77777777" w:rsidR="00273BEB" w:rsidRPr="00661924" w:rsidRDefault="00273BEB" w:rsidP="00273BEB">
            <w:pPr>
              <w:pStyle w:val="TAL"/>
            </w:pPr>
          </w:p>
        </w:tc>
        <w:tc>
          <w:tcPr>
            <w:tcW w:w="2430" w:type="dxa"/>
            <w:gridSpan w:val="2"/>
            <w:vAlign w:val="center"/>
          </w:tcPr>
          <w:p w14:paraId="620E8AA2" w14:textId="77777777" w:rsidR="00273BEB" w:rsidRPr="00661924" w:rsidRDefault="00273BEB" w:rsidP="00273BEB">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273BEB" w:rsidRPr="00661924" w:rsidRDefault="00273BEB" w:rsidP="00273BEB">
            <w:pPr>
              <w:pStyle w:val="TAC"/>
            </w:pPr>
          </w:p>
        </w:tc>
        <w:tc>
          <w:tcPr>
            <w:tcW w:w="2743" w:type="dxa"/>
            <w:vAlign w:val="center"/>
          </w:tcPr>
          <w:p w14:paraId="29E6EF84" w14:textId="77777777" w:rsidR="00273BEB" w:rsidRPr="00661924" w:rsidRDefault="00273BEB" w:rsidP="00273BEB">
            <w:pPr>
              <w:pStyle w:val="TAC"/>
            </w:pPr>
            <w:r w:rsidRPr="00C25669">
              <w:rPr>
                <w:rFonts w:eastAsia="SimSun" w:hint="eastAsia"/>
                <w:lang w:eastAsia="zh-CN"/>
              </w:rPr>
              <w:t>4</w:t>
            </w:r>
          </w:p>
        </w:tc>
        <w:tc>
          <w:tcPr>
            <w:tcW w:w="2567" w:type="dxa"/>
            <w:vAlign w:val="center"/>
          </w:tcPr>
          <w:p w14:paraId="1B7F72C6" w14:textId="77777777" w:rsidR="00273BEB" w:rsidRPr="00661924" w:rsidRDefault="00273BEB" w:rsidP="00273BEB">
            <w:pPr>
              <w:pStyle w:val="TAC"/>
            </w:pPr>
            <w:r>
              <w:rPr>
                <w:rFonts w:eastAsia="SimSun"/>
                <w:lang w:eastAsia="zh-CN"/>
              </w:rPr>
              <w:t>4</w:t>
            </w:r>
          </w:p>
        </w:tc>
      </w:tr>
      <w:tr w:rsidR="00273BEB" w:rsidRPr="00661924" w14:paraId="71947A56" w14:textId="77777777" w:rsidTr="005467A7">
        <w:trPr>
          <w:trHeight w:val="70"/>
        </w:trPr>
        <w:tc>
          <w:tcPr>
            <w:tcW w:w="1143" w:type="dxa"/>
            <w:vMerge/>
            <w:vAlign w:val="center"/>
          </w:tcPr>
          <w:p w14:paraId="7F28F436" w14:textId="77777777" w:rsidR="00273BEB" w:rsidRPr="00661924" w:rsidRDefault="00273BEB" w:rsidP="00273BEB">
            <w:pPr>
              <w:pStyle w:val="TAL"/>
            </w:pPr>
          </w:p>
        </w:tc>
        <w:tc>
          <w:tcPr>
            <w:tcW w:w="2430" w:type="dxa"/>
            <w:gridSpan w:val="2"/>
            <w:vAlign w:val="center"/>
          </w:tcPr>
          <w:p w14:paraId="612DA617" w14:textId="77777777" w:rsidR="00273BEB" w:rsidRPr="00661924" w:rsidRDefault="00273BEB" w:rsidP="00273BEB">
            <w:pPr>
              <w:pStyle w:val="TAL"/>
            </w:pPr>
            <w:r w:rsidRPr="00C25669">
              <w:rPr>
                <w:rFonts w:eastAsia="SimSun"/>
              </w:rPr>
              <w:t>CDM Type</w:t>
            </w:r>
          </w:p>
        </w:tc>
        <w:tc>
          <w:tcPr>
            <w:tcW w:w="720" w:type="dxa"/>
            <w:vAlign w:val="center"/>
          </w:tcPr>
          <w:p w14:paraId="2F499E8B" w14:textId="77777777" w:rsidR="00273BEB" w:rsidRPr="00661924" w:rsidRDefault="00273BEB" w:rsidP="00273BEB">
            <w:pPr>
              <w:pStyle w:val="TAC"/>
            </w:pPr>
          </w:p>
        </w:tc>
        <w:tc>
          <w:tcPr>
            <w:tcW w:w="2743" w:type="dxa"/>
            <w:vAlign w:val="center"/>
          </w:tcPr>
          <w:p w14:paraId="3653FA56" w14:textId="77777777" w:rsidR="00273BEB" w:rsidRPr="00661924" w:rsidRDefault="00273BEB" w:rsidP="00273BEB">
            <w:pPr>
              <w:pStyle w:val="TAC"/>
            </w:pPr>
            <w:r w:rsidRPr="00C25669">
              <w:rPr>
                <w:rFonts w:eastAsia="SimSun"/>
              </w:rPr>
              <w:t>FD-CDM2</w:t>
            </w:r>
          </w:p>
        </w:tc>
        <w:tc>
          <w:tcPr>
            <w:tcW w:w="2567" w:type="dxa"/>
            <w:vAlign w:val="center"/>
          </w:tcPr>
          <w:p w14:paraId="4EB785CA" w14:textId="77777777" w:rsidR="00273BEB" w:rsidRPr="00661924" w:rsidRDefault="00273BEB" w:rsidP="00273BEB">
            <w:pPr>
              <w:pStyle w:val="TAC"/>
            </w:pPr>
            <w:r w:rsidRPr="00C25669">
              <w:rPr>
                <w:rFonts w:eastAsia="SimSun"/>
              </w:rPr>
              <w:t>FD-CDM2</w:t>
            </w:r>
          </w:p>
        </w:tc>
      </w:tr>
      <w:tr w:rsidR="00273BEB" w:rsidRPr="00661924" w14:paraId="06B259FB" w14:textId="77777777" w:rsidTr="005467A7">
        <w:trPr>
          <w:trHeight w:val="70"/>
        </w:trPr>
        <w:tc>
          <w:tcPr>
            <w:tcW w:w="1143" w:type="dxa"/>
            <w:vMerge/>
            <w:vAlign w:val="center"/>
          </w:tcPr>
          <w:p w14:paraId="68261AEB" w14:textId="77777777" w:rsidR="00273BEB" w:rsidRPr="00661924" w:rsidRDefault="00273BEB" w:rsidP="00273BEB">
            <w:pPr>
              <w:pStyle w:val="TAL"/>
            </w:pPr>
          </w:p>
        </w:tc>
        <w:tc>
          <w:tcPr>
            <w:tcW w:w="2430" w:type="dxa"/>
            <w:gridSpan w:val="2"/>
            <w:vAlign w:val="center"/>
          </w:tcPr>
          <w:p w14:paraId="18E395F2" w14:textId="77777777" w:rsidR="00273BEB" w:rsidRPr="00661924" w:rsidRDefault="00273BEB" w:rsidP="00273BEB">
            <w:pPr>
              <w:pStyle w:val="TAL"/>
            </w:pPr>
            <w:r w:rsidRPr="00C25669">
              <w:rPr>
                <w:rFonts w:eastAsia="SimSun"/>
              </w:rPr>
              <w:t>Density (ρ)</w:t>
            </w:r>
          </w:p>
        </w:tc>
        <w:tc>
          <w:tcPr>
            <w:tcW w:w="720" w:type="dxa"/>
            <w:vAlign w:val="center"/>
          </w:tcPr>
          <w:p w14:paraId="6DFC1FF5" w14:textId="77777777" w:rsidR="00273BEB" w:rsidRPr="00661924" w:rsidRDefault="00273BEB" w:rsidP="00273BEB">
            <w:pPr>
              <w:pStyle w:val="TAC"/>
            </w:pPr>
          </w:p>
        </w:tc>
        <w:tc>
          <w:tcPr>
            <w:tcW w:w="2743" w:type="dxa"/>
            <w:vAlign w:val="center"/>
          </w:tcPr>
          <w:p w14:paraId="7C62D8EF" w14:textId="77777777" w:rsidR="00273BEB" w:rsidRPr="00661924" w:rsidRDefault="00273BEB" w:rsidP="00273BEB">
            <w:pPr>
              <w:pStyle w:val="TAC"/>
            </w:pPr>
            <w:r w:rsidRPr="00C25669">
              <w:t>1</w:t>
            </w:r>
          </w:p>
        </w:tc>
        <w:tc>
          <w:tcPr>
            <w:tcW w:w="2567" w:type="dxa"/>
            <w:vAlign w:val="center"/>
          </w:tcPr>
          <w:p w14:paraId="77294E6B" w14:textId="77777777" w:rsidR="00273BEB" w:rsidRPr="00661924" w:rsidRDefault="00273BEB" w:rsidP="00273BEB">
            <w:pPr>
              <w:pStyle w:val="TAC"/>
            </w:pPr>
            <w:r w:rsidRPr="00C25669">
              <w:t>1</w:t>
            </w:r>
          </w:p>
        </w:tc>
      </w:tr>
      <w:tr w:rsidR="00273BEB" w:rsidRPr="00661924" w14:paraId="1EB0F5F1" w14:textId="77777777" w:rsidTr="005467A7">
        <w:trPr>
          <w:trHeight w:val="70"/>
        </w:trPr>
        <w:tc>
          <w:tcPr>
            <w:tcW w:w="1143" w:type="dxa"/>
            <w:vMerge/>
            <w:vAlign w:val="center"/>
          </w:tcPr>
          <w:p w14:paraId="0332B673" w14:textId="77777777" w:rsidR="00273BEB" w:rsidRPr="00661924" w:rsidRDefault="00273BEB" w:rsidP="00273BEB">
            <w:pPr>
              <w:pStyle w:val="TAL"/>
            </w:pPr>
          </w:p>
        </w:tc>
        <w:tc>
          <w:tcPr>
            <w:tcW w:w="2430" w:type="dxa"/>
            <w:gridSpan w:val="2"/>
            <w:vAlign w:val="center"/>
          </w:tcPr>
          <w:p w14:paraId="4B8DF919" w14:textId="77777777" w:rsidR="00273BEB" w:rsidRPr="00661924" w:rsidRDefault="00273BEB" w:rsidP="00273BEB">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273BEB" w:rsidRPr="00661924" w:rsidRDefault="00273BEB" w:rsidP="00273BEB">
            <w:pPr>
              <w:pStyle w:val="TAC"/>
            </w:pPr>
          </w:p>
        </w:tc>
        <w:tc>
          <w:tcPr>
            <w:tcW w:w="2743" w:type="dxa"/>
            <w:vAlign w:val="center"/>
          </w:tcPr>
          <w:p w14:paraId="50A7C453" w14:textId="77777777" w:rsidR="00273BEB" w:rsidRPr="00661924" w:rsidRDefault="00273BEB" w:rsidP="00273BEB">
            <w:pPr>
              <w:pStyle w:val="TAC"/>
            </w:pPr>
            <w:r w:rsidRPr="00C25669">
              <w:rPr>
                <w:rFonts w:eastAsia="SimSun" w:hint="eastAsia"/>
                <w:lang w:eastAsia="zh-CN"/>
              </w:rPr>
              <w:t>Row 5,4</w:t>
            </w:r>
          </w:p>
        </w:tc>
        <w:tc>
          <w:tcPr>
            <w:tcW w:w="2567" w:type="dxa"/>
            <w:vAlign w:val="center"/>
          </w:tcPr>
          <w:p w14:paraId="4F23779F" w14:textId="77777777" w:rsidR="00273BEB" w:rsidRPr="00661924" w:rsidRDefault="00273BEB" w:rsidP="00273BEB">
            <w:pPr>
              <w:pStyle w:val="TAC"/>
            </w:pPr>
            <w:r w:rsidRPr="00C25669">
              <w:rPr>
                <w:rFonts w:eastAsia="SimSun" w:hint="eastAsia"/>
                <w:lang w:eastAsia="zh-CN"/>
              </w:rPr>
              <w:t>Row 5,4</w:t>
            </w:r>
          </w:p>
        </w:tc>
      </w:tr>
      <w:tr w:rsidR="00273BEB" w:rsidRPr="00661924" w14:paraId="0C867AC8" w14:textId="77777777" w:rsidTr="005467A7">
        <w:trPr>
          <w:trHeight w:val="70"/>
        </w:trPr>
        <w:tc>
          <w:tcPr>
            <w:tcW w:w="1143" w:type="dxa"/>
            <w:vMerge/>
            <w:vAlign w:val="center"/>
          </w:tcPr>
          <w:p w14:paraId="05D7D69A" w14:textId="77777777" w:rsidR="00273BEB" w:rsidRPr="00661924" w:rsidRDefault="00273BEB" w:rsidP="00273BEB">
            <w:pPr>
              <w:pStyle w:val="TAL"/>
            </w:pPr>
          </w:p>
        </w:tc>
        <w:tc>
          <w:tcPr>
            <w:tcW w:w="2430" w:type="dxa"/>
            <w:gridSpan w:val="2"/>
            <w:vAlign w:val="center"/>
          </w:tcPr>
          <w:p w14:paraId="44508053" w14:textId="77777777" w:rsidR="00273BEB" w:rsidRPr="00661924" w:rsidRDefault="00273BEB" w:rsidP="00273BEB">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273BEB" w:rsidRPr="00661924" w:rsidRDefault="00273BEB" w:rsidP="00273BEB">
            <w:pPr>
              <w:pStyle w:val="TAC"/>
            </w:pPr>
          </w:p>
        </w:tc>
        <w:tc>
          <w:tcPr>
            <w:tcW w:w="2743" w:type="dxa"/>
            <w:vAlign w:val="center"/>
          </w:tcPr>
          <w:p w14:paraId="486DEA1B" w14:textId="77777777" w:rsidR="00273BEB" w:rsidRPr="00661924" w:rsidRDefault="00273BEB" w:rsidP="00273BEB">
            <w:pPr>
              <w:pStyle w:val="TAC"/>
            </w:pPr>
            <w:r w:rsidRPr="00C25669">
              <w:rPr>
                <w:rFonts w:eastAsia="SimSun" w:hint="eastAsia"/>
                <w:lang w:eastAsia="zh-CN"/>
              </w:rPr>
              <w:t>9</w:t>
            </w:r>
          </w:p>
        </w:tc>
        <w:tc>
          <w:tcPr>
            <w:tcW w:w="2567" w:type="dxa"/>
            <w:vAlign w:val="center"/>
          </w:tcPr>
          <w:p w14:paraId="3BBAE8EC" w14:textId="77777777" w:rsidR="00273BEB" w:rsidRPr="00661924" w:rsidRDefault="00273BEB" w:rsidP="00273BEB">
            <w:pPr>
              <w:pStyle w:val="TAC"/>
            </w:pPr>
            <w:r w:rsidRPr="00C25669">
              <w:rPr>
                <w:rFonts w:eastAsia="SimSun" w:hint="eastAsia"/>
                <w:lang w:eastAsia="zh-CN"/>
              </w:rPr>
              <w:t>9</w:t>
            </w:r>
          </w:p>
        </w:tc>
      </w:tr>
      <w:tr w:rsidR="00273BEB" w:rsidRPr="00661924" w14:paraId="72EBC662" w14:textId="77777777" w:rsidTr="005467A7">
        <w:trPr>
          <w:trHeight w:val="70"/>
        </w:trPr>
        <w:tc>
          <w:tcPr>
            <w:tcW w:w="1143" w:type="dxa"/>
            <w:vMerge/>
            <w:vAlign w:val="center"/>
          </w:tcPr>
          <w:p w14:paraId="1E21045A" w14:textId="77777777" w:rsidR="00273BEB" w:rsidRPr="00661924" w:rsidRDefault="00273BEB" w:rsidP="00273BEB">
            <w:pPr>
              <w:pStyle w:val="TAL"/>
            </w:pPr>
          </w:p>
        </w:tc>
        <w:tc>
          <w:tcPr>
            <w:tcW w:w="2430" w:type="dxa"/>
            <w:gridSpan w:val="2"/>
          </w:tcPr>
          <w:p w14:paraId="73B0C549" w14:textId="77777777" w:rsidR="00273BEB" w:rsidRPr="00C25669" w:rsidRDefault="00273BEB" w:rsidP="00273BEB">
            <w:pPr>
              <w:pStyle w:val="TAL"/>
              <w:rPr>
                <w:rFonts w:eastAsia="SimSun"/>
              </w:rPr>
            </w:pPr>
            <w:r w:rsidRPr="00C25669">
              <w:rPr>
                <w:rFonts w:eastAsia="SimSun"/>
              </w:rPr>
              <w:t>CSI-RS</w:t>
            </w:r>
          </w:p>
          <w:p w14:paraId="5F8D847E" w14:textId="77777777" w:rsidR="00273BEB" w:rsidRPr="00661924" w:rsidRDefault="00273BEB" w:rsidP="00273BEB">
            <w:pPr>
              <w:pStyle w:val="TAL"/>
            </w:pPr>
            <w:r w:rsidRPr="00C25669">
              <w:rPr>
                <w:rFonts w:eastAsia="SimSun"/>
              </w:rPr>
              <w:t>periodicity and offset</w:t>
            </w:r>
          </w:p>
        </w:tc>
        <w:tc>
          <w:tcPr>
            <w:tcW w:w="720" w:type="dxa"/>
            <w:vAlign w:val="center"/>
          </w:tcPr>
          <w:p w14:paraId="5320C318" w14:textId="77777777" w:rsidR="00273BEB" w:rsidRPr="00661924" w:rsidRDefault="00273BEB" w:rsidP="00273BEB">
            <w:pPr>
              <w:pStyle w:val="TAC"/>
            </w:pPr>
            <w:r w:rsidRPr="00C25669">
              <w:t>slot</w:t>
            </w:r>
          </w:p>
        </w:tc>
        <w:tc>
          <w:tcPr>
            <w:tcW w:w="2743" w:type="dxa"/>
            <w:vAlign w:val="center"/>
          </w:tcPr>
          <w:p w14:paraId="2AE94A15" w14:textId="77777777" w:rsidR="00273BEB" w:rsidRPr="00661924" w:rsidRDefault="00273BEB" w:rsidP="00273BEB">
            <w:pPr>
              <w:pStyle w:val="TAC"/>
            </w:pPr>
            <w:r w:rsidRPr="00C25669">
              <w:rPr>
                <w:rFonts w:eastAsia="SimSun" w:hint="eastAsia"/>
                <w:lang w:eastAsia="zh-CN"/>
              </w:rPr>
              <w:t>5/1</w:t>
            </w:r>
          </w:p>
        </w:tc>
        <w:tc>
          <w:tcPr>
            <w:tcW w:w="2567" w:type="dxa"/>
            <w:vAlign w:val="center"/>
          </w:tcPr>
          <w:p w14:paraId="52CBE3B7" w14:textId="77777777" w:rsidR="00273BEB" w:rsidRPr="00661924" w:rsidRDefault="00273BEB" w:rsidP="00273BEB">
            <w:pPr>
              <w:pStyle w:val="TAC"/>
            </w:pPr>
            <w:r>
              <w:t>Same as serving cell</w:t>
            </w:r>
          </w:p>
        </w:tc>
      </w:tr>
      <w:tr w:rsidR="00273BEB" w:rsidRPr="00661924" w14:paraId="148201BD" w14:textId="77777777" w:rsidTr="005467A7">
        <w:trPr>
          <w:trHeight w:val="70"/>
        </w:trPr>
        <w:tc>
          <w:tcPr>
            <w:tcW w:w="1143" w:type="dxa"/>
            <w:vMerge w:val="restart"/>
            <w:vAlign w:val="center"/>
            <w:hideMark/>
          </w:tcPr>
          <w:p w14:paraId="5A2694D0" w14:textId="77777777" w:rsidR="00273BEB" w:rsidRPr="00661924" w:rsidRDefault="00273BEB" w:rsidP="00273BEB">
            <w:pPr>
              <w:pStyle w:val="TAL"/>
            </w:pPr>
            <w:r w:rsidRPr="00661924">
              <w:t>NZP CSI-RS for CSI acquisition</w:t>
            </w:r>
          </w:p>
          <w:p w14:paraId="1527C91B" w14:textId="77777777" w:rsidR="00273BEB" w:rsidRPr="00661924" w:rsidRDefault="00273BEB" w:rsidP="00273BEB">
            <w:pPr>
              <w:pStyle w:val="TAL"/>
            </w:pPr>
          </w:p>
        </w:tc>
        <w:tc>
          <w:tcPr>
            <w:tcW w:w="2430" w:type="dxa"/>
            <w:gridSpan w:val="2"/>
            <w:vAlign w:val="center"/>
          </w:tcPr>
          <w:p w14:paraId="325AC69C" w14:textId="77777777" w:rsidR="00273BEB" w:rsidRPr="00661924" w:rsidRDefault="00273BEB" w:rsidP="00273BEB">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273BEB" w:rsidRPr="00661924" w:rsidRDefault="00273BEB" w:rsidP="00273BEB">
            <w:pPr>
              <w:pStyle w:val="TAC"/>
            </w:pPr>
          </w:p>
        </w:tc>
        <w:tc>
          <w:tcPr>
            <w:tcW w:w="2743" w:type="dxa"/>
            <w:vAlign w:val="center"/>
          </w:tcPr>
          <w:p w14:paraId="1C0061CE" w14:textId="77777777" w:rsidR="00273BEB" w:rsidRPr="00661924" w:rsidRDefault="00273BEB" w:rsidP="00273BEB">
            <w:pPr>
              <w:pStyle w:val="TAC"/>
            </w:pPr>
            <w:r w:rsidRPr="00661924">
              <w:t>Periodic</w:t>
            </w:r>
          </w:p>
        </w:tc>
        <w:tc>
          <w:tcPr>
            <w:tcW w:w="2567" w:type="dxa"/>
          </w:tcPr>
          <w:p w14:paraId="55B4CF50" w14:textId="77777777" w:rsidR="00273BEB" w:rsidRPr="00661924" w:rsidRDefault="00273BEB" w:rsidP="00273BEB">
            <w:pPr>
              <w:pStyle w:val="TAC"/>
            </w:pPr>
            <w:r w:rsidRPr="00661924">
              <w:t>Periodic</w:t>
            </w:r>
          </w:p>
        </w:tc>
      </w:tr>
      <w:tr w:rsidR="00273BEB" w:rsidRPr="00661924" w14:paraId="25BEDEF8" w14:textId="77777777" w:rsidTr="005467A7">
        <w:trPr>
          <w:trHeight w:val="70"/>
        </w:trPr>
        <w:tc>
          <w:tcPr>
            <w:tcW w:w="1143" w:type="dxa"/>
            <w:vMerge/>
            <w:vAlign w:val="center"/>
          </w:tcPr>
          <w:p w14:paraId="5A8962AF" w14:textId="77777777" w:rsidR="00273BEB" w:rsidRPr="00661924" w:rsidRDefault="00273BEB" w:rsidP="00273BEB">
            <w:pPr>
              <w:pStyle w:val="TAL"/>
            </w:pPr>
          </w:p>
        </w:tc>
        <w:tc>
          <w:tcPr>
            <w:tcW w:w="2430" w:type="dxa"/>
            <w:gridSpan w:val="2"/>
            <w:vAlign w:val="center"/>
          </w:tcPr>
          <w:p w14:paraId="639BC829" w14:textId="77777777" w:rsidR="00273BEB" w:rsidRPr="00661924" w:rsidRDefault="00273BEB" w:rsidP="00273BEB">
            <w:pPr>
              <w:pStyle w:val="TAL"/>
            </w:pPr>
            <w:r w:rsidRPr="00661924">
              <w:t>Number of CSI-RS ports (</w:t>
            </w:r>
            <w:r w:rsidRPr="00661924">
              <w:rPr>
                <w:i/>
              </w:rPr>
              <w:t>X</w:t>
            </w:r>
            <w:r w:rsidRPr="00661924">
              <w:t>)</w:t>
            </w:r>
          </w:p>
        </w:tc>
        <w:tc>
          <w:tcPr>
            <w:tcW w:w="720" w:type="dxa"/>
            <w:vAlign w:val="center"/>
          </w:tcPr>
          <w:p w14:paraId="6A5ABF02" w14:textId="77777777" w:rsidR="00273BEB" w:rsidRPr="00661924" w:rsidRDefault="00273BEB" w:rsidP="00273BEB">
            <w:pPr>
              <w:pStyle w:val="TAC"/>
            </w:pPr>
          </w:p>
        </w:tc>
        <w:tc>
          <w:tcPr>
            <w:tcW w:w="2743" w:type="dxa"/>
            <w:vAlign w:val="center"/>
          </w:tcPr>
          <w:p w14:paraId="365EA211" w14:textId="77777777" w:rsidR="00273BEB" w:rsidRPr="00661924" w:rsidRDefault="00273BEB" w:rsidP="00273BEB">
            <w:pPr>
              <w:pStyle w:val="TAC"/>
            </w:pPr>
            <w:r w:rsidRPr="00661924">
              <w:rPr>
                <w:rFonts w:hint="eastAsia"/>
              </w:rPr>
              <w:t>2</w:t>
            </w:r>
          </w:p>
        </w:tc>
        <w:tc>
          <w:tcPr>
            <w:tcW w:w="2567" w:type="dxa"/>
            <w:vAlign w:val="center"/>
          </w:tcPr>
          <w:p w14:paraId="677C470E" w14:textId="77777777" w:rsidR="00273BEB" w:rsidRPr="00661924" w:rsidRDefault="00273BEB" w:rsidP="00273BEB">
            <w:pPr>
              <w:pStyle w:val="TAC"/>
            </w:pPr>
            <w:r>
              <w:t>1</w:t>
            </w:r>
          </w:p>
        </w:tc>
      </w:tr>
      <w:tr w:rsidR="00273BEB" w:rsidRPr="00661924" w14:paraId="64A42881" w14:textId="77777777" w:rsidTr="005467A7">
        <w:trPr>
          <w:trHeight w:val="70"/>
        </w:trPr>
        <w:tc>
          <w:tcPr>
            <w:tcW w:w="1143" w:type="dxa"/>
            <w:vMerge/>
            <w:vAlign w:val="center"/>
            <w:hideMark/>
          </w:tcPr>
          <w:p w14:paraId="267CA5BD" w14:textId="77777777" w:rsidR="00273BEB" w:rsidRPr="00661924" w:rsidRDefault="00273BEB" w:rsidP="00273BEB">
            <w:pPr>
              <w:pStyle w:val="TAL"/>
            </w:pPr>
          </w:p>
        </w:tc>
        <w:tc>
          <w:tcPr>
            <w:tcW w:w="2430" w:type="dxa"/>
            <w:gridSpan w:val="2"/>
            <w:vAlign w:val="center"/>
          </w:tcPr>
          <w:p w14:paraId="16EF0EBE" w14:textId="77777777" w:rsidR="00273BEB" w:rsidRPr="00661924" w:rsidRDefault="00273BEB" w:rsidP="00273BEB">
            <w:pPr>
              <w:pStyle w:val="TAL"/>
            </w:pPr>
            <w:r w:rsidRPr="00661924">
              <w:t>CDM Type</w:t>
            </w:r>
          </w:p>
        </w:tc>
        <w:tc>
          <w:tcPr>
            <w:tcW w:w="720" w:type="dxa"/>
            <w:vAlign w:val="center"/>
          </w:tcPr>
          <w:p w14:paraId="6C1542A6" w14:textId="77777777" w:rsidR="00273BEB" w:rsidRPr="00661924" w:rsidRDefault="00273BEB" w:rsidP="00273BEB">
            <w:pPr>
              <w:pStyle w:val="TAC"/>
            </w:pPr>
          </w:p>
        </w:tc>
        <w:tc>
          <w:tcPr>
            <w:tcW w:w="2743" w:type="dxa"/>
            <w:vAlign w:val="center"/>
          </w:tcPr>
          <w:p w14:paraId="06AAB9EB" w14:textId="77777777" w:rsidR="00273BEB" w:rsidRPr="00661924" w:rsidRDefault="00273BEB" w:rsidP="00273BEB">
            <w:pPr>
              <w:pStyle w:val="TAC"/>
            </w:pPr>
            <w:r w:rsidRPr="00661924">
              <w:t>FD-CDM2</w:t>
            </w:r>
          </w:p>
        </w:tc>
        <w:tc>
          <w:tcPr>
            <w:tcW w:w="2567" w:type="dxa"/>
          </w:tcPr>
          <w:p w14:paraId="5EAB1727" w14:textId="77777777" w:rsidR="00273BEB" w:rsidRPr="00661924" w:rsidRDefault="00273BEB" w:rsidP="00273BEB">
            <w:pPr>
              <w:pStyle w:val="TAC"/>
            </w:pPr>
            <w:r>
              <w:t>noCDM</w:t>
            </w:r>
          </w:p>
        </w:tc>
      </w:tr>
      <w:tr w:rsidR="00273BEB" w:rsidRPr="00661924" w14:paraId="17337D22" w14:textId="77777777" w:rsidTr="005467A7">
        <w:trPr>
          <w:trHeight w:val="70"/>
        </w:trPr>
        <w:tc>
          <w:tcPr>
            <w:tcW w:w="1143" w:type="dxa"/>
            <w:vMerge/>
            <w:vAlign w:val="center"/>
            <w:hideMark/>
          </w:tcPr>
          <w:p w14:paraId="08B2C7F1" w14:textId="77777777" w:rsidR="00273BEB" w:rsidRPr="00661924" w:rsidRDefault="00273BEB" w:rsidP="00273BEB">
            <w:pPr>
              <w:pStyle w:val="TAL"/>
            </w:pPr>
          </w:p>
        </w:tc>
        <w:tc>
          <w:tcPr>
            <w:tcW w:w="2430" w:type="dxa"/>
            <w:gridSpan w:val="2"/>
            <w:vAlign w:val="center"/>
          </w:tcPr>
          <w:p w14:paraId="4DAD0B51" w14:textId="77777777" w:rsidR="00273BEB" w:rsidRPr="00661924" w:rsidRDefault="00273BEB" w:rsidP="00273BEB">
            <w:pPr>
              <w:pStyle w:val="TAL"/>
            </w:pPr>
            <w:r w:rsidRPr="00661924">
              <w:t>Density (ρ)</w:t>
            </w:r>
          </w:p>
        </w:tc>
        <w:tc>
          <w:tcPr>
            <w:tcW w:w="720" w:type="dxa"/>
            <w:vAlign w:val="center"/>
          </w:tcPr>
          <w:p w14:paraId="0298070F" w14:textId="77777777" w:rsidR="00273BEB" w:rsidRPr="00661924" w:rsidRDefault="00273BEB" w:rsidP="00273BEB">
            <w:pPr>
              <w:pStyle w:val="TAC"/>
            </w:pPr>
          </w:p>
        </w:tc>
        <w:tc>
          <w:tcPr>
            <w:tcW w:w="2743" w:type="dxa"/>
            <w:vAlign w:val="center"/>
          </w:tcPr>
          <w:p w14:paraId="1D537BC1" w14:textId="77777777" w:rsidR="00273BEB" w:rsidRPr="00661924" w:rsidRDefault="00273BEB" w:rsidP="00273BEB">
            <w:pPr>
              <w:pStyle w:val="TAC"/>
            </w:pPr>
            <w:r w:rsidRPr="00661924">
              <w:t>1</w:t>
            </w:r>
          </w:p>
        </w:tc>
        <w:tc>
          <w:tcPr>
            <w:tcW w:w="2567" w:type="dxa"/>
          </w:tcPr>
          <w:p w14:paraId="26BF6286" w14:textId="77777777" w:rsidR="00273BEB" w:rsidRPr="00661924" w:rsidRDefault="00273BEB" w:rsidP="00273BEB">
            <w:pPr>
              <w:pStyle w:val="TAC"/>
            </w:pPr>
            <w:r>
              <w:t>1</w:t>
            </w:r>
          </w:p>
        </w:tc>
      </w:tr>
      <w:tr w:rsidR="00273BEB" w:rsidRPr="00661924" w14:paraId="238E55C2" w14:textId="77777777" w:rsidTr="005467A7">
        <w:trPr>
          <w:trHeight w:val="70"/>
        </w:trPr>
        <w:tc>
          <w:tcPr>
            <w:tcW w:w="1143" w:type="dxa"/>
            <w:vMerge/>
            <w:vAlign w:val="center"/>
            <w:hideMark/>
          </w:tcPr>
          <w:p w14:paraId="2D543BA6" w14:textId="77777777" w:rsidR="00273BEB" w:rsidRPr="00661924" w:rsidRDefault="00273BEB" w:rsidP="00273BEB">
            <w:pPr>
              <w:pStyle w:val="TAL"/>
              <w:rPr>
                <w:b/>
              </w:rPr>
            </w:pPr>
          </w:p>
        </w:tc>
        <w:tc>
          <w:tcPr>
            <w:tcW w:w="2430" w:type="dxa"/>
            <w:gridSpan w:val="2"/>
            <w:vAlign w:val="center"/>
          </w:tcPr>
          <w:p w14:paraId="13810EEC" w14:textId="77777777" w:rsidR="00273BEB" w:rsidRPr="00661924" w:rsidRDefault="00273BEB" w:rsidP="00273BE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273BEB" w:rsidRPr="00661924" w:rsidRDefault="00273BEB" w:rsidP="00273BEB">
            <w:pPr>
              <w:pStyle w:val="TAC"/>
            </w:pPr>
          </w:p>
        </w:tc>
        <w:tc>
          <w:tcPr>
            <w:tcW w:w="2743" w:type="dxa"/>
            <w:vAlign w:val="center"/>
          </w:tcPr>
          <w:p w14:paraId="28F46632" w14:textId="77777777" w:rsidR="00273BEB" w:rsidRPr="00661924" w:rsidRDefault="00273BEB" w:rsidP="00273BEB">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273BEB" w:rsidRPr="00661924" w:rsidRDefault="00273BEB" w:rsidP="00273BE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273BEB" w:rsidRPr="00661924" w14:paraId="3F6F99DD" w14:textId="77777777" w:rsidTr="005467A7">
        <w:trPr>
          <w:trHeight w:val="70"/>
        </w:trPr>
        <w:tc>
          <w:tcPr>
            <w:tcW w:w="1143" w:type="dxa"/>
            <w:vMerge/>
            <w:vAlign w:val="center"/>
            <w:hideMark/>
          </w:tcPr>
          <w:p w14:paraId="267CBF02" w14:textId="77777777" w:rsidR="00273BEB" w:rsidRPr="00661924" w:rsidRDefault="00273BEB" w:rsidP="00273BEB">
            <w:pPr>
              <w:pStyle w:val="TAL"/>
            </w:pPr>
          </w:p>
        </w:tc>
        <w:tc>
          <w:tcPr>
            <w:tcW w:w="2430" w:type="dxa"/>
            <w:gridSpan w:val="2"/>
            <w:vAlign w:val="center"/>
          </w:tcPr>
          <w:p w14:paraId="1AB866CD" w14:textId="77777777" w:rsidR="00273BEB" w:rsidRPr="00661924" w:rsidRDefault="00273BEB" w:rsidP="00273BEB">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273BEB" w:rsidRPr="00661924" w:rsidRDefault="00273BEB" w:rsidP="00273BEB">
            <w:pPr>
              <w:pStyle w:val="TAC"/>
            </w:pPr>
          </w:p>
        </w:tc>
        <w:tc>
          <w:tcPr>
            <w:tcW w:w="2743" w:type="dxa"/>
            <w:vAlign w:val="center"/>
          </w:tcPr>
          <w:p w14:paraId="26D7AF75" w14:textId="77777777" w:rsidR="00273BEB" w:rsidRPr="00661924" w:rsidRDefault="00273BEB" w:rsidP="00273BEB">
            <w:pPr>
              <w:pStyle w:val="TAC"/>
            </w:pPr>
            <w:r w:rsidRPr="00661924">
              <w:rPr>
                <w:rFonts w:hint="eastAsia"/>
              </w:rPr>
              <w:t>13</w:t>
            </w:r>
          </w:p>
        </w:tc>
        <w:tc>
          <w:tcPr>
            <w:tcW w:w="2567" w:type="dxa"/>
            <w:vAlign w:val="center"/>
          </w:tcPr>
          <w:p w14:paraId="3B72D559" w14:textId="77777777" w:rsidR="00273BEB" w:rsidRPr="00661924" w:rsidRDefault="00273BEB" w:rsidP="00273BEB">
            <w:pPr>
              <w:pStyle w:val="TAC"/>
            </w:pPr>
            <w:r>
              <w:t>13</w:t>
            </w:r>
          </w:p>
        </w:tc>
      </w:tr>
      <w:tr w:rsidR="00273BEB" w:rsidRPr="00661924" w14:paraId="0F446EFD" w14:textId="77777777" w:rsidTr="005467A7">
        <w:trPr>
          <w:trHeight w:val="70"/>
        </w:trPr>
        <w:tc>
          <w:tcPr>
            <w:tcW w:w="1143" w:type="dxa"/>
            <w:vMerge/>
            <w:vAlign w:val="center"/>
          </w:tcPr>
          <w:p w14:paraId="376E87A8" w14:textId="77777777" w:rsidR="00273BEB" w:rsidRPr="00661924" w:rsidRDefault="00273BEB" w:rsidP="00273BEB">
            <w:pPr>
              <w:pStyle w:val="TAL"/>
            </w:pPr>
          </w:p>
        </w:tc>
        <w:tc>
          <w:tcPr>
            <w:tcW w:w="2430" w:type="dxa"/>
            <w:gridSpan w:val="2"/>
            <w:vAlign w:val="center"/>
          </w:tcPr>
          <w:p w14:paraId="2656FFBD" w14:textId="77777777" w:rsidR="00273BEB" w:rsidRPr="00661924" w:rsidRDefault="00273BEB" w:rsidP="00273BEB">
            <w:pPr>
              <w:pStyle w:val="TAL"/>
            </w:pPr>
            <w:r w:rsidRPr="00661924">
              <w:t>NZP CSI-RS-timeConfig</w:t>
            </w:r>
          </w:p>
          <w:p w14:paraId="729DC8FA" w14:textId="77777777" w:rsidR="00273BEB" w:rsidRPr="00661924" w:rsidRDefault="00273BEB" w:rsidP="00273BEB">
            <w:pPr>
              <w:pStyle w:val="TAL"/>
            </w:pPr>
            <w:r w:rsidRPr="00661924">
              <w:t>periodicity and offset</w:t>
            </w:r>
          </w:p>
        </w:tc>
        <w:tc>
          <w:tcPr>
            <w:tcW w:w="720" w:type="dxa"/>
            <w:vAlign w:val="center"/>
          </w:tcPr>
          <w:p w14:paraId="2A341E6D" w14:textId="77777777" w:rsidR="00273BEB" w:rsidRPr="00661924" w:rsidRDefault="00273BEB" w:rsidP="00273BEB">
            <w:pPr>
              <w:pStyle w:val="TAC"/>
            </w:pPr>
            <w:r w:rsidRPr="00661924">
              <w:t>slot</w:t>
            </w:r>
          </w:p>
        </w:tc>
        <w:tc>
          <w:tcPr>
            <w:tcW w:w="2743" w:type="dxa"/>
            <w:vAlign w:val="center"/>
          </w:tcPr>
          <w:p w14:paraId="2C7FFBF6" w14:textId="77777777" w:rsidR="00273BEB" w:rsidRPr="00661924" w:rsidRDefault="00273BEB" w:rsidP="00273BEB">
            <w:pPr>
              <w:pStyle w:val="TAC"/>
            </w:pPr>
            <w:r>
              <w:t>5</w:t>
            </w:r>
            <w:r w:rsidRPr="00661924">
              <w:rPr>
                <w:rFonts w:hint="eastAsia"/>
              </w:rPr>
              <w:t>/1</w:t>
            </w:r>
          </w:p>
        </w:tc>
        <w:tc>
          <w:tcPr>
            <w:tcW w:w="2567" w:type="dxa"/>
            <w:vAlign w:val="center"/>
          </w:tcPr>
          <w:p w14:paraId="44F1E755" w14:textId="77777777" w:rsidR="00273BEB" w:rsidRPr="00661924" w:rsidRDefault="00273BEB" w:rsidP="00273BEB">
            <w:pPr>
              <w:pStyle w:val="TAC"/>
            </w:pPr>
            <w:r>
              <w:t>Same as serving cell</w:t>
            </w:r>
          </w:p>
        </w:tc>
      </w:tr>
      <w:tr w:rsidR="00273BEB" w:rsidRPr="00661924" w14:paraId="25406C79" w14:textId="77777777" w:rsidTr="005467A7">
        <w:trPr>
          <w:trHeight w:val="70"/>
        </w:trPr>
        <w:tc>
          <w:tcPr>
            <w:tcW w:w="1143" w:type="dxa"/>
            <w:vMerge w:val="restart"/>
            <w:vAlign w:val="center"/>
          </w:tcPr>
          <w:p w14:paraId="4F62A1D9" w14:textId="77777777" w:rsidR="00273BEB" w:rsidRPr="00661924" w:rsidRDefault="00273BEB" w:rsidP="00273BEB">
            <w:pPr>
              <w:pStyle w:val="TAL"/>
            </w:pPr>
            <w:r w:rsidRPr="00661924">
              <w:t>CSI-IM configuration</w:t>
            </w:r>
          </w:p>
        </w:tc>
        <w:tc>
          <w:tcPr>
            <w:tcW w:w="2430" w:type="dxa"/>
            <w:gridSpan w:val="2"/>
          </w:tcPr>
          <w:p w14:paraId="15E7D5AE" w14:textId="77777777" w:rsidR="00273BEB" w:rsidRPr="00661924" w:rsidRDefault="00273BEB" w:rsidP="00273BEB">
            <w:pPr>
              <w:pStyle w:val="TAL"/>
            </w:pPr>
            <w:r w:rsidRPr="00661924">
              <w:rPr>
                <w:rFonts w:hint="eastAsia"/>
              </w:rPr>
              <w:t>CSI-IM resource Type</w:t>
            </w:r>
          </w:p>
        </w:tc>
        <w:tc>
          <w:tcPr>
            <w:tcW w:w="720" w:type="dxa"/>
            <w:vAlign w:val="center"/>
          </w:tcPr>
          <w:p w14:paraId="79FD3180" w14:textId="77777777" w:rsidR="00273BEB" w:rsidRPr="00661924" w:rsidRDefault="00273BEB" w:rsidP="00273BEB">
            <w:pPr>
              <w:pStyle w:val="TAC"/>
            </w:pPr>
          </w:p>
        </w:tc>
        <w:tc>
          <w:tcPr>
            <w:tcW w:w="2743" w:type="dxa"/>
            <w:vAlign w:val="center"/>
          </w:tcPr>
          <w:p w14:paraId="0160EBAC" w14:textId="77777777" w:rsidR="00273BEB" w:rsidRPr="00661924" w:rsidRDefault="00273BEB" w:rsidP="00273BEB">
            <w:pPr>
              <w:pStyle w:val="TAC"/>
            </w:pPr>
            <w:r w:rsidRPr="00661924">
              <w:rPr>
                <w:rFonts w:hint="eastAsia"/>
              </w:rPr>
              <w:t>Periodic</w:t>
            </w:r>
          </w:p>
        </w:tc>
        <w:tc>
          <w:tcPr>
            <w:tcW w:w="2567" w:type="dxa"/>
            <w:vAlign w:val="center"/>
          </w:tcPr>
          <w:p w14:paraId="7E3DD5CF" w14:textId="77777777" w:rsidR="00273BEB" w:rsidRPr="00661924" w:rsidRDefault="00273BEB" w:rsidP="00273BEB">
            <w:pPr>
              <w:pStyle w:val="TAC"/>
            </w:pPr>
            <w:r w:rsidRPr="00661924">
              <w:rPr>
                <w:rFonts w:hint="eastAsia"/>
              </w:rPr>
              <w:t>Periodic</w:t>
            </w:r>
          </w:p>
        </w:tc>
      </w:tr>
      <w:tr w:rsidR="00273BEB" w:rsidRPr="00661924" w14:paraId="57320E2B" w14:textId="77777777" w:rsidTr="005467A7">
        <w:trPr>
          <w:trHeight w:val="70"/>
        </w:trPr>
        <w:tc>
          <w:tcPr>
            <w:tcW w:w="1143" w:type="dxa"/>
            <w:vMerge/>
            <w:vAlign w:val="center"/>
            <w:hideMark/>
          </w:tcPr>
          <w:p w14:paraId="338E3028" w14:textId="77777777" w:rsidR="00273BEB" w:rsidRPr="00661924" w:rsidRDefault="00273BEB" w:rsidP="00273BEB">
            <w:pPr>
              <w:pStyle w:val="TAL"/>
            </w:pPr>
          </w:p>
        </w:tc>
        <w:tc>
          <w:tcPr>
            <w:tcW w:w="2430" w:type="dxa"/>
            <w:gridSpan w:val="2"/>
          </w:tcPr>
          <w:p w14:paraId="70DA2BF8" w14:textId="77777777" w:rsidR="00273BEB" w:rsidRPr="00661924" w:rsidRDefault="00273BEB" w:rsidP="00273BEB">
            <w:pPr>
              <w:pStyle w:val="TAL"/>
            </w:pPr>
            <w:r w:rsidRPr="00661924">
              <w:t>CSI-IM RE pattern</w:t>
            </w:r>
          </w:p>
        </w:tc>
        <w:tc>
          <w:tcPr>
            <w:tcW w:w="720" w:type="dxa"/>
            <w:vAlign w:val="center"/>
          </w:tcPr>
          <w:p w14:paraId="7CD5C732" w14:textId="77777777" w:rsidR="00273BEB" w:rsidRPr="00661924" w:rsidRDefault="00273BEB" w:rsidP="00273BEB">
            <w:pPr>
              <w:pStyle w:val="TAC"/>
            </w:pPr>
          </w:p>
        </w:tc>
        <w:tc>
          <w:tcPr>
            <w:tcW w:w="2743" w:type="dxa"/>
            <w:vAlign w:val="center"/>
          </w:tcPr>
          <w:p w14:paraId="3047BDFB" w14:textId="77777777" w:rsidR="00273BEB" w:rsidRPr="00661924" w:rsidRDefault="00273BEB" w:rsidP="00273BEB">
            <w:pPr>
              <w:pStyle w:val="TAC"/>
            </w:pPr>
            <w:r w:rsidRPr="00661924">
              <w:rPr>
                <w:rFonts w:hint="eastAsia"/>
              </w:rPr>
              <w:t>0</w:t>
            </w:r>
          </w:p>
        </w:tc>
        <w:tc>
          <w:tcPr>
            <w:tcW w:w="2567" w:type="dxa"/>
            <w:vAlign w:val="center"/>
          </w:tcPr>
          <w:p w14:paraId="4B50008D" w14:textId="77777777" w:rsidR="00273BEB" w:rsidRPr="00661924" w:rsidRDefault="00273BEB" w:rsidP="00273BEB">
            <w:pPr>
              <w:pStyle w:val="TAC"/>
            </w:pPr>
            <w:r>
              <w:t>0</w:t>
            </w:r>
          </w:p>
        </w:tc>
      </w:tr>
      <w:tr w:rsidR="00273BEB" w:rsidRPr="00661924" w14:paraId="4A23D4FB" w14:textId="77777777" w:rsidTr="005467A7">
        <w:trPr>
          <w:trHeight w:val="70"/>
        </w:trPr>
        <w:tc>
          <w:tcPr>
            <w:tcW w:w="1143" w:type="dxa"/>
            <w:vMerge/>
            <w:hideMark/>
          </w:tcPr>
          <w:p w14:paraId="36566582" w14:textId="77777777" w:rsidR="00273BEB" w:rsidRPr="00661924" w:rsidRDefault="00273BEB" w:rsidP="00273BEB">
            <w:pPr>
              <w:pStyle w:val="TAL"/>
            </w:pPr>
          </w:p>
        </w:tc>
        <w:tc>
          <w:tcPr>
            <w:tcW w:w="2430" w:type="dxa"/>
            <w:gridSpan w:val="2"/>
          </w:tcPr>
          <w:p w14:paraId="2B80F68F" w14:textId="77777777" w:rsidR="00273BEB" w:rsidRPr="00661924" w:rsidRDefault="00273BEB" w:rsidP="00273BEB">
            <w:pPr>
              <w:pStyle w:val="TAL"/>
            </w:pPr>
            <w:r w:rsidRPr="00661924">
              <w:t>CSI-IM Resource Mapping</w:t>
            </w:r>
          </w:p>
          <w:p w14:paraId="0D7F869F" w14:textId="77777777" w:rsidR="00273BEB" w:rsidRPr="00661924" w:rsidRDefault="00273BEB" w:rsidP="00273BE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273BEB" w:rsidRPr="00661924" w:rsidRDefault="00273BEB" w:rsidP="00273BEB">
            <w:pPr>
              <w:pStyle w:val="TAC"/>
            </w:pPr>
          </w:p>
        </w:tc>
        <w:tc>
          <w:tcPr>
            <w:tcW w:w="2743" w:type="dxa"/>
            <w:vAlign w:val="center"/>
          </w:tcPr>
          <w:p w14:paraId="1DBDC7F6" w14:textId="77777777" w:rsidR="00273BEB" w:rsidRPr="00661924" w:rsidRDefault="00273BEB" w:rsidP="00273BEB">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273BEB" w:rsidRPr="00661924" w:rsidRDefault="00273BEB" w:rsidP="00273BEB">
            <w:pPr>
              <w:pStyle w:val="TAC"/>
            </w:pPr>
            <w:r>
              <w:t>(6, 9)</w:t>
            </w:r>
          </w:p>
        </w:tc>
      </w:tr>
      <w:tr w:rsidR="00273BEB" w:rsidRPr="00661924" w14:paraId="64A3E95C" w14:textId="77777777" w:rsidTr="005467A7">
        <w:trPr>
          <w:trHeight w:val="70"/>
        </w:trPr>
        <w:tc>
          <w:tcPr>
            <w:tcW w:w="1143" w:type="dxa"/>
            <w:vMerge/>
            <w:hideMark/>
          </w:tcPr>
          <w:p w14:paraId="5BAE79D3" w14:textId="77777777" w:rsidR="00273BEB" w:rsidRPr="00661924" w:rsidRDefault="00273BEB" w:rsidP="00273BEB">
            <w:pPr>
              <w:pStyle w:val="TAL"/>
            </w:pPr>
          </w:p>
        </w:tc>
        <w:tc>
          <w:tcPr>
            <w:tcW w:w="2430" w:type="dxa"/>
            <w:gridSpan w:val="2"/>
          </w:tcPr>
          <w:p w14:paraId="4F8468EC" w14:textId="77777777" w:rsidR="00273BEB" w:rsidRPr="00661924" w:rsidRDefault="00273BEB" w:rsidP="00273BEB">
            <w:pPr>
              <w:pStyle w:val="TAL"/>
            </w:pPr>
            <w:r w:rsidRPr="00661924">
              <w:t>CSI-IM timeConfig</w:t>
            </w:r>
          </w:p>
          <w:p w14:paraId="25B9F456" w14:textId="77777777" w:rsidR="00273BEB" w:rsidRPr="00661924" w:rsidRDefault="00273BEB" w:rsidP="00273BEB">
            <w:pPr>
              <w:pStyle w:val="TAL"/>
            </w:pPr>
            <w:r w:rsidRPr="00661924">
              <w:t>periodicity and offset</w:t>
            </w:r>
          </w:p>
        </w:tc>
        <w:tc>
          <w:tcPr>
            <w:tcW w:w="720" w:type="dxa"/>
            <w:vAlign w:val="center"/>
          </w:tcPr>
          <w:p w14:paraId="69DF4F79" w14:textId="77777777" w:rsidR="00273BEB" w:rsidRPr="00661924" w:rsidRDefault="00273BEB" w:rsidP="00273BEB">
            <w:pPr>
              <w:pStyle w:val="TAC"/>
            </w:pPr>
            <w:r w:rsidRPr="00661924">
              <w:t>slot</w:t>
            </w:r>
          </w:p>
        </w:tc>
        <w:tc>
          <w:tcPr>
            <w:tcW w:w="2743" w:type="dxa"/>
            <w:vAlign w:val="center"/>
          </w:tcPr>
          <w:p w14:paraId="36F8B2B1" w14:textId="77777777" w:rsidR="00273BEB" w:rsidRPr="00661924" w:rsidRDefault="00273BEB" w:rsidP="00273BEB">
            <w:pPr>
              <w:pStyle w:val="TAC"/>
            </w:pPr>
            <w:r>
              <w:t>5</w:t>
            </w:r>
            <w:r w:rsidRPr="00661924">
              <w:rPr>
                <w:rFonts w:hint="eastAsia"/>
              </w:rPr>
              <w:t>/1</w:t>
            </w:r>
          </w:p>
        </w:tc>
        <w:tc>
          <w:tcPr>
            <w:tcW w:w="2567" w:type="dxa"/>
            <w:vAlign w:val="center"/>
          </w:tcPr>
          <w:p w14:paraId="7DEC130E" w14:textId="77777777" w:rsidR="00273BEB" w:rsidRPr="00661924" w:rsidRDefault="00273BEB" w:rsidP="00273BEB">
            <w:pPr>
              <w:pStyle w:val="TAC"/>
            </w:pPr>
            <w:r>
              <w:t>Same as serving cell</w:t>
            </w:r>
          </w:p>
        </w:tc>
      </w:tr>
      <w:tr w:rsidR="00273BEB" w:rsidRPr="00661924" w14:paraId="72176F82" w14:textId="77777777" w:rsidTr="005467A7">
        <w:trPr>
          <w:trHeight w:val="70"/>
        </w:trPr>
        <w:tc>
          <w:tcPr>
            <w:tcW w:w="3573" w:type="dxa"/>
            <w:gridSpan w:val="3"/>
            <w:vAlign w:val="center"/>
          </w:tcPr>
          <w:p w14:paraId="7F3C5033" w14:textId="77777777" w:rsidR="00273BEB" w:rsidRPr="00661924" w:rsidRDefault="00273BEB" w:rsidP="00273BEB">
            <w:pPr>
              <w:pStyle w:val="TAL"/>
            </w:pPr>
            <w:r w:rsidRPr="00661924">
              <w:t>ReportConfigType</w:t>
            </w:r>
          </w:p>
        </w:tc>
        <w:tc>
          <w:tcPr>
            <w:tcW w:w="720" w:type="dxa"/>
            <w:vAlign w:val="center"/>
          </w:tcPr>
          <w:p w14:paraId="47DDB64E" w14:textId="77777777" w:rsidR="00273BEB" w:rsidRPr="00661924" w:rsidRDefault="00273BEB" w:rsidP="00273BEB">
            <w:pPr>
              <w:pStyle w:val="TAC"/>
            </w:pPr>
          </w:p>
        </w:tc>
        <w:tc>
          <w:tcPr>
            <w:tcW w:w="2743" w:type="dxa"/>
            <w:vAlign w:val="center"/>
          </w:tcPr>
          <w:p w14:paraId="1FA798E4" w14:textId="77777777" w:rsidR="00273BEB" w:rsidRPr="00661924" w:rsidRDefault="00273BEB" w:rsidP="00273BEB">
            <w:pPr>
              <w:pStyle w:val="TAC"/>
            </w:pPr>
            <w:r w:rsidRPr="00661924">
              <w:t>Periodic</w:t>
            </w:r>
          </w:p>
        </w:tc>
        <w:tc>
          <w:tcPr>
            <w:tcW w:w="2567" w:type="dxa"/>
            <w:vAlign w:val="center"/>
          </w:tcPr>
          <w:p w14:paraId="7BA13266" w14:textId="77777777" w:rsidR="00273BEB" w:rsidRPr="00661924" w:rsidRDefault="00273BEB" w:rsidP="00273BEB">
            <w:pPr>
              <w:pStyle w:val="TAC"/>
            </w:pPr>
            <w:r w:rsidRPr="00661924">
              <w:t>Not configured</w:t>
            </w:r>
          </w:p>
        </w:tc>
      </w:tr>
      <w:tr w:rsidR="00273BEB" w:rsidRPr="00661924" w14:paraId="3486375B" w14:textId="77777777" w:rsidTr="005467A7">
        <w:trPr>
          <w:trHeight w:val="70"/>
        </w:trPr>
        <w:tc>
          <w:tcPr>
            <w:tcW w:w="3573" w:type="dxa"/>
            <w:gridSpan w:val="3"/>
            <w:vAlign w:val="center"/>
          </w:tcPr>
          <w:p w14:paraId="081DC332" w14:textId="77777777" w:rsidR="00273BEB" w:rsidRPr="00661924" w:rsidRDefault="00273BEB" w:rsidP="00273BEB">
            <w:pPr>
              <w:pStyle w:val="TAL"/>
            </w:pPr>
            <w:r w:rsidRPr="00661924">
              <w:t>CQI-table</w:t>
            </w:r>
          </w:p>
        </w:tc>
        <w:tc>
          <w:tcPr>
            <w:tcW w:w="720" w:type="dxa"/>
            <w:vAlign w:val="center"/>
          </w:tcPr>
          <w:p w14:paraId="78D5F71A" w14:textId="77777777" w:rsidR="00273BEB" w:rsidRPr="00661924" w:rsidRDefault="00273BEB" w:rsidP="00273BEB">
            <w:pPr>
              <w:pStyle w:val="TAC"/>
            </w:pPr>
          </w:p>
        </w:tc>
        <w:tc>
          <w:tcPr>
            <w:tcW w:w="2743" w:type="dxa"/>
            <w:vAlign w:val="center"/>
          </w:tcPr>
          <w:p w14:paraId="4375AB83" w14:textId="77777777" w:rsidR="00273BEB" w:rsidRPr="00661924" w:rsidRDefault="00273BEB" w:rsidP="00273BEB">
            <w:pPr>
              <w:pStyle w:val="TAC"/>
            </w:pPr>
            <w:r w:rsidRPr="00661924">
              <w:t xml:space="preserve">Table </w:t>
            </w:r>
            <w:r w:rsidRPr="00661924">
              <w:rPr>
                <w:rFonts w:hint="eastAsia"/>
              </w:rPr>
              <w:t>2</w:t>
            </w:r>
          </w:p>
        </w:tc>
        <w:tc>
          <w:tcPr>
            <w:tcW w:w="2567" w:type="dxa"/>
            <w:vAlign w:val="center"/>
          </w:tcPr>
          <w:p w14:paraId="14419F3A" w14:textId="77777777" w:rsidR="00273BEB" w:rsidRPr="00661924" w:rsidRDefault="00273BEB" w:rsidP="00273BEB">
            <w:pPr>
              <w:pStyle w:val="TAC"/>
            </w:pPr>
            <w:r w:rsidRPr="00661924">
              <w:t xml:space="preserve">Table </w:t>
            </w:r>
            <w:r w:rsidRPr="00661924">
              <w:rPr>
                <w:rFonts w:hint="eastAsia"/>
              </w:rPr>
              <w:t>2</w:t>
            </w:r>
          </w:p>
        </w:tc>
      </w:tr>
      <w:tr w:rsidR="00273BEB" w:rsidRPr="00661924" w14:paraId="1C0A86E0" w14:textId="77777777" w:rsidTr="005467A7">
        <w:trPr>
          <w:trHeight w:val="70"/>
        </w:trPr>
        <w:tc>
          <w:tcPr>
            <w:tcW w:w="3573" w:type="dxa"/>
            <w:gridSpan w:val="3"/>
            <w:vAlign w:val="center"/>
          </w:tcPr>
          <w:p w14:paraId="1C067C3F" w14:textId="77777777" w:rsidR="00273BEB" w:rsidRPr="00661924" w:rsidRDefault="00273BEB" w:rsidP="00273BEB">
            <w:pPr>
              <w:pStyle w:val="TAL"/>
            </w:pPr>
            <w:r w:rsidRPr="00661924">
              <w:t>reportQuantity</w:t>
            </w:r>
          </w:p>
        </w:tc>
        <w:tc>
          <w:tcPr>
            <w:tcW w:w="720" w:type="dxa"/>
            <w:vAlign w:val="center"/>
          </w:tcPr>
          <w:p w14:paraId="3FD93CBA" w14:textId="77777777" w:rsidR="00273BEB" w:rsidRPr="00661924" w:rsidRDefault="00273BEB" w:rsidP="00273BEB">
            <w:pPr>
              <w:pStyle w:val="TAC"/>
            </w:pPr>
          </w:p>
        </w:tc>
        <w:tc>
          <w:tcPr>
            <w:tcW w:w="2743" w:type="dxa"/>
            <w:vAlign w:val="center"/>
          </w:tcPr>
          <w:p w14:paraId="0BFB7C1F" w14:textId="77777777" w:rsidR="00273BEB" w:rsidRPr="00661924" w:rsidRDefault="00273BEB" w:rsidP="00273BEB">
            <w:pPr>
              <w:pStyle w:val="TAC"/>
            </w:pPr>
            <w:r w:rsidRPr="00661924">
              <w:t>cri-RI-PMI-CQI</w:t>
            </w:r>
          </w:p>
        </w:tc>
        <w:tc>
          <w:tcPr>
            <w:tcW w:w="2567" w:type="dxa"/>
            <w:vAlign w:val="center"/>
          </w:tcPr>
          <w:p w14:paraId="49D56EDA" w14:textId="77777777" w:rsidR="00273BEB" w:rsidRPr="00661924" w:rsidRDefault="00273BEB" w:rsidP="00273BEB">
            <w:pPr>
              <w:pStyle w:val="TAC"/>
            </w:pPr>
            <w:r w:rsidRPr="00661924">
              <w:t>Not configured</w:t>
            </w:r>
          </w:p>
        </w:tc>
      </w:tr>
      <w:tr w:rsidR="00273BEB" w:rsidRPr="00661924" w14:paraId="1DA5C3A2" w14:textId="77777777" w:rsidTr="005467A7">
        <w:trPr>
          <w:trHeight w:val="70"/>
        </w:trPr>
        <w:tc>
          <w:tcPr>
            <w:tcW w:w="3573" w:type="dxa"/>
            <w:gridSpan w:val="3"/>
            <w:vAlign w:val="center"/>
          </w:tcPr>
          <w:p w14:paraId="5AE50582" w14:textId="77777777" w:rsidR="00273BEB" w:rsidRPr="00661924" w:rsidRDefault="00273BEB" w:rsidP="00273BEB">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273BEB" w:rsidRPr="00661924" w:rsidRDefault="00273BEB" w:rsidP="00273BEB">
            <w:pPr>
              <w:pStyle w:val="TAC"/>
            </w:pPr>
          </w:p>
        </w:tc>
        <w:tc>
          <w:tcPr>
            <w:tcW w:w="2743" w:type="dxa"/>
            <w:vAlign w:val="center"/>
          </w:tcPr>
          <w:p w14:paraId="70052ACF" w14:textId="77777777" w:rsidR="00273BEB" w:rsidRPr="00661924" w:rsidRDefault="00273BEB" w:rsidP="00273BEB">
            <w:pPr>
              <w:pStyle w:val="TAC"/>
            </w:pPr>
            <w:r w:rsidRPr="00661924">
              <w:t>Not configured</w:t>
            </w:r>
          </w:p>
        </w:tc>
        <w:tc>
          <w:tcPr>
            <w:tcW w:w="2567" w:type="dxa"/>
            <w:vAlign w:val="center"/>
          </w:tcPr>
          <w:p w14:paraId="11484C5A" w14:textId="77777777" w:rsidR="00273BEB" w:rsidRPr="00661924" w:rsidRDefault="00273BEB" w:rsidP="00273BEB">
            <w:pPr>
              <w:pStyle w:val="TAC"/>
            </w:pPr>
            <w:r w:rsidRPr="00661924">
              <w:t>Not configured</w:t>
            </w:r>
          </w:p>
        </w:tc>
      </w:tr>
      <w:tr w:rsidR="00273BEB" w:rsidRPr="00661924" w14:paraId="346EE84C" w14:textId="77777777" w:rsidTr="005467A7">
        <w:trPr>
          <w:trHeight w:val="70"/>
        </w:trPr>
        <w:tc>
          <w:tcPr>
            <w:tcW w:w="3573" w:type="dxa"/>
            <w:gridSpan w:val="3"/>
            <w:vAlign w:val="center"/>
          </w:tcPr>
          <w:p w14:paraId="7B4ED465" w14:textId="77777777" w:rsidR="00273BEB" w:rsidRPr="00661924" w:rsidRDefault="00273BEB" w:rsidP="00273BEB">
            <w:pPr>
              <w:pStyle w:val="TAL"/>
            </w:pPr>
            <w:r w:rsidRPr="00661924">
              <w:t>timeRestrictionForInterferenceMeasurements</w:t>
            </w:r>
          </w:p>
        </w:tc>
        <w:tc>
          <w:tcPr>
            <w:tcW w:w="720" w:type="dxa"/>
            <w:vAlign w:val="center"/>
          </w:tcPr>
          <w:p w14:paraId="1A372FE3" w14:textId="77777777" w:rsidR="00273BEB" w:rsidRPr="00661924" w:rsidRDefault="00273BEB" w:rsidP="00273BEB">
            <w:pPr>
              <w:pStyle w:val="TAC"/>
            </w:pPr>
          </w:p>
        </w:tc>
        <w:tc>
          <w:tcPr>
            <w:tcW w:w="2743" w:type="dxa"/>
            <w:vAlign w:val="center"/>
          </w:tcPr>
          <w:p w14:paraId="5234E16B" w14:textId="77777777" w:rsidR="00273BEB" w:rsidRPr="00661924" w:rsidRDefault="00273BEB" w:rsidP="00273BEB">
            <w:pPr>
              <w:pStyle w:val="TAC"/>
            </w:pPr>
            <w:r w:rsidRPr="00661924">
              <w:t>Not configured</w:t>
            </w:r>
          </w:p>
        </w:tc>
        <w:tc>
          <w:tcPr>
            <w:tcW w:w="2567" w:type="dxa"/>
            <w:vAlign w:val="center"/>
          </w:tcPr>
          <w:p w14:paraId="51B8AA6D" w14:textId="77777777" w:rsidR="00273BEB" w:rsidRPr="00661924" w:rsidRDefault="00273BEB" w:rsidP="00273BEB">
            <w:pPr>
              <w:pStyle w:val="TAC"/>
            </w:pPr>
            <w:r w:rsidRPr="00661924">
              <w:t>Not configured</w:t>
            </w:r>
          </w:p>
        </w:tc>
      </w:tr>
      <w:tr w:rsidR="00273BEB" w:rsidRPr="00661924" w14:paraId="6AC3D71B" w14:textId="77777777" w:rsidTr="005467A7">
        <w:trPr>
          <w:trHeight w:val="70"/>
        </w:trPr>
        <w:tc>
          <w:tcPr>
            <w:tcW w:w="3573" w:type="dxa"/>
            <w:gridSpan w:val="3"/>
            <w:vAlign w:val="center"/>
          </w:tcPr>
          <w:p w14:paraId="1DD27724" w14:textId="77777777" w:rsidR="00273BEB" w:rsidRPr="00661924" w:rsidRDefault="00273BEB" w:rsidP="00273BEB">
            <w:pPr>
              <w:pStyle w:val="TAL"/>
            </w:pPr>
            <w:r w:rsidRPr="00661924">
              <w:t>cqi-FormatIndicator</w:t>
            </w:r>
          </w:p>
        </w:tc>
        <w:tc>
          <w:tcPr>
            <w:tcW w:w="720" w:type="dxa"/>
            <w:vAlign w:val="center"/>
          </w:tcPr>
          <w:p w14:paraId="2E315727" w14:textId="77777777" w:rsidR="00273BEB" w:rsidRPr="00661924" w:rsidRDefault="00273BEB" w:rsidP="00273BEB">
            <w:pPr>
              <w:pStyle w:val="TAC"/>
            </w:pPr>
          </w:p>
        </w:tc>
        <w:tc>
          <w:tcPr>
            <w:tcW w:w="2743" w:type="dxa"/>
            <w:vAlign w:val="center"/>
          </w:tcPr>
          <w:p w14:paraId="35E93A0D" w14:textId="77777777" w:rsidR="00273BEB" w:rsidRPr="00661924" w:rsidRDefault="00273BEB" w:rsidP="00273BEB">
            <w:pPr>
              <w:pStyle w:val="TAC"/>
            </w:pPr>
            <w:r w:rsidRPr="00661924">
              <w:t>Wideband</w:t>
            </w:r>
          </w:p>
        </w:tc>
        <w:tc>
          <w:tcPr>
            <w:tcW w:w="2567" w:type="dxa"/>
            <w:vAlign w:val="center"/>
          </w:tcPr>
          <w:p w14:paraId="4F64D81E" w14:textId="77777777" w:rsidR="00273BEB" w:rsidRPr="00661924" w:rsidRDefault="00273BEB" w:rsidP="00273BEB">
            <w:pPr>
              <w:pStyle w:val="TAC"/>
            </w:pPr>
            <w:r w:rsidRPr="00661924">
              <w:t>Wideband</w:t>
            </w:r>
          </w:p>
        </w:tc>
      </w:tr>
      <w:tr w:rsidR="00273BEB" w:rsidRPr="00661924" w14:paraId="45E60ACE" w14:textId="77777777" w:rsidTr="005467A7">
        <w:trPr>
          <w:trHeight w:val="70"/>
        </w:trPr>
        <w:tc>
          <w:tcPr>
            <w:tcW w:w="3573" w:type="dxa"/>
            <w:gridSpan w:val="3"/>
            <w:vAlign w:val="center"/>
          </w:tcPr>
          <w:p w14:paraId="76200956" w14:textId="77777777" w:rsidR="00273BEB" w:rsidRPr="00661924" w:rsidRDefault="00273BEB" w:rsidP="00273BEB">
            <w:pPr>
              <w:pStyle w:val="TAL"/>
            </w:pPr>
            <w:r w:rsidRPr="00661924">
              <w:t>pmi-FormatIndicator</w:t>
            </w:r>
            <w:r w:rsidRPr="00661924">
              <w:rPr>
                <w:i/>
              </w:rPr>
              <w:t xml:space="preserve">  </w:t>
            </w:r>
          </w:p>
        </w:tc>
        <w:tc>
          <w:tcPr>
            <w:tcW w:w="720" w:type="dxa"/>
            <w:vAlign w:val="center"/>
          </w:tcPr>
          <w:p w14:paraId="461322FA" w14:textId="77777777" w:rsidR="00273BEB" w:rsidRPr="00661924" w:rsidRDefault="00273BEB" w:rsidP="00273BEB">
            <w:pPr>
              <w:pStyle w:val="TAC"/>
            </w:pPr>
          </w:p>
        </w:tc>
        <w:tc>
          <w:tcPr>
            <w:tcW w:w="2743" w:type="dxa"/>
            <w:vAlign w:val="center"/>
          </w:tcPr>
          <w:p w14:paraId="673198AD" w14:textId="77777777" w:rsidR="00273BEB" w:rsidRPr="00661924" w:rsidRDefault="00273BEB" w:rsidP="00273BEB">
            <w:pPr>
              <w:pStyle w:val="TAC"/>
            </w:pPr>
            <w:r w:rsidRPr="00661924">
              <w:t>Wideband</w:t>
            </w:r>
          </w:p>
        </w:tc>
        <w:tc>
          <w:tcPr>
            <w:tcW w:w="2567" w:type="dxa"/>
            <w:vAlign w:val="center"/>
          </w:tcPr>
          <w:p w14:paraId="74BB061A" w14:textId="77777777" w:rsidR="00273BEB" w:rsidRPr="00661924" w:rsidRDefault="00273BEB" w:rsidP="00273BEB">
            <w:pPr>
              <w:pStyle w:val="TAC"/>
            </w:pPr>
            <w:r w:rsidRPr="00661924">
              <w:t>Wideband</w:t>
            </w:r>
          </w:p>
        </w:tc>
      </w:tr>
      <w:tr w:rsidR="00273BEB" w:rsidRPr="00661924" w14:paraId="321C0E18" w14:textId="77777777" w:rsidTr="005467A7">
        <w:trPr>
          <w:trHeight w:val="70"/>
        </w:trPr>
        <w:tc>
          <w:tcPr>
            <w:tcW w:w="3573" w:type="dxa"/>
            <w:gridSpan w:val="3"/>
            <w:vAlign w:val="center"/>
          </w:tcPr>
          <w:p w14:paraId="25396850" w14:textId="77777777" w:rsidR="00273BEB" w:rsidRPr="00661924" w:rsidRDefault="00273BEB" w:rsidP="00273BEB">
            <w:pPr>
              <w:pStyle w:val="TAL"/>
            </w:pPr>
            <w:r w:rsidRPr="00661924">
              <w:t>Sub-band Size</w:t>
            </w:r>
          </w:p>
        </w:tc>
        <w:tc>
          <w:tcPr>
            <w:tcW w:w="720" w:type="dxa"/>
            <w:vAlign w:val="center"/>
          </w:tcPr>
          <w:p w14:paraId="266398FC" w14:textId="77777777" w:rsidR="00273BEB" w:rsidRPr="00661924" w:rsidRDefault="00273BEB" w:rsidP="00273BEB">
            <w:pPr>
              <w:pStyle w:val="TAC"/>
            </w:pPr>
            <w:r w:rsidRPr="00661924">
              <w:t>RB</w:t>
            </w:r>
          </w:p>
        </w:tc>
        <w:tc>
          <w:tcPr>
            <w:tcW w:w="2743" w:type="dxa"/>
            <w:vAlign w:val="center"/>
          </w:tcPr>
          <w:p w14:paraId="55F0BFCE" w14:textId="77777777" w:rsidR="00273BEB" w:rsidRPr="00661924" w:rsidRDefault="00273BEB" w:rsidP="00273BEB">
            <w:pPr>
              <w:pStyle w:val="TAC"/>
            </w:pPr>
            <w:r>
              <w:t>8</w:t>
            </w:r>
          </w:p>
        </w:tc>
        <w:tc>
          <w:tcPr>
            <w:tcW w:w="2567" w:type="dxa"/>
            <w:vAlign w:val="center"/>
          </w:tcPr>
          <w:p w14:paraId="0FFB2DE3" w14:textId="77777777" w:rsidR="00273BEB" w:rsidRPr="00661924" w:rsidRDefault="00273BEB" w:rsidP="00273BEB">
            <w:pPr>
              <w:pStyle w:val="TAC"/>
            </w:pPr>
            <w:r>
              <w:t>-</w:t>
            </w:r>
          </w:p>
        </w:tc>
      </w:tr>
      <w:tr w:rsidR="00273BEB" w:rsidRPr="00661924" w14:paraId="41AF1B91" w14:textId="77777777" w:rsidTr="005467A7">
        <w:trPr>
          <w:trHeight w:val="70"/>
        </w:trPr>
        <w:tc>
          <w:tcPr>
            <w:tcW w:w="3573" w:type="dxa"/>
            <w:gridSpan w:val="3"/>
            <w:vAlign w:val="center"/>
          </w:tcPr>
          <w:p w14:paraId="79558422" w14:textId="77777777" w:rsidR="00273BEB" w:rsidRPr="00661924" w:rsidRDefault="00273BEB" w:rsidP="00273BEB">
            <w:pPr>
              <w:pStyle w:val="TAL"/>
            </w:pPr>
            <w:r w:rsidRPr="00661924">
              <w:t>Csi-ReportingBand</w:t>
            </w:r>
          </w:p>
        </w:tc>
        <w:tc>
          <w:tcPr>
            <w:tcW w:w="720" w:type="dxa"/>
            <w:vAlign w:val="center"/>
          </w:tcPr>
          <w:p w14:paraId="60BB0F40" w14:textId="77777777" w:rsidR="00273BEB" w:rsidRPr="00661924" w:rsidRDefault="00273BEB" w:rsidP="00273BEB">
            <w:pPr>
              <w:pStyle w:val="TAC"/>
            </w:pPr>
          </w:p>
        </w:tc>
        <w:tc>
          <w:tcPr>
            <w:tcW w:w="2743" w:type="dxa"/>
            <w:vAlign w:val="center"/>
          </w:tcPr>
          <w:p w14:paraId="0344F0AE" w14:textId="77777777" w:rsidR="00273BEB" w:rsidRPr="00661924" w:rsidRDefault="00273BEB" w:rsidP="00273BEB">
            <w:pPr>
              <w:pStyle w:val="TAC"/>
            </w:pPr>
            <w:r w:rsidRPr="00C25669">
              <w:rPr>
                <w:lang w:eastAsia="zh-CN"/>
              </w:rPr>
              <w:t>1111111</w:t>
            </w:r>
          </w:p>
        </w:tc>
        <w:tc>
          <w:tcPr>
            <w:tcW w:w="2567" w:type="dxa"/>
            <w:vAlign w:val="center"/>
          </w:tcPr>
          <w:p w14:paraId="06D2024E" w14:textId="77777777" w:rsidR="00273BEB" w:rsidRPr="00661924" w:rsidRDefault="00273BEB" w:rsidP="00273BEB">
            <w:pPr>
              <w:pStyle w:val="TAC"/>
            </w:pPr>
            <w:r w:rsidRPr="00661924">
              <w:t>Not configured</w:t>
            </w:r>
          </w:p>
        </w:tc>
      </w:tr>
      <w:tr w:rsidR="00273BEB" w:rsidRPr="00661924" w14:paraId="5B21D870" w14:textId="77777777" w:rsidTr="005467A7">
        <w:trPr>
          <w:trHeight w:val="70"/>
        </w:trPr>
        <w:tc>
          <w:tcPr>
            <w:tcW w:w="3573" w:type="dxa"/>
            <w:gridSpan w:val="3"/>
            <w:vAlign w:val="center"/>
          </w:tcPr>
          <w:p w14:paraId="75C1611B" w14:textId="77777777" w:rsidR="00273BEB" w:rsidRPr="00661924" w:rsidRDefault="00273BEB" w:rsidP="00273BEB">
            <w:pPr>
              <w:pStyle w:val="TAL"/>
            </w:pPr>
            <w:r w:rsidRPr="00661924">
              <w:t>CSI-Report periodicity and offset</w:t>
            </w:r>
          </w:p>
        </w:tc>
        <w:tc>
          <w:tcPr>
            <w:tcW w:w="720" w:type="dxa"/>
            <w:vAlign w:val="center"/>
          </w:tcPr>
          <w:p w14:paraId="16B738C1" w14:textId="77777777" w:rsidR="00273BEB" w:rsidRPr="00661924" w:rsidRDefault="00273BEB" w:rsidP="00273BEB">
            <w:pPr>
              <w:pStyle w:val="TAC"/>
            </w:pPr>
            <w:r w:rsidRPr="00661924">
              <w:t>slot</w:t>
            </w:r>
          </w:p>
        </w:tc>
        <w:tc>
          <w:tcPr>
            <w:tcW w:w="2743" w:type="dxa"/>
            <w:vAlign w:val="center"/>
          </w:tcPr>
          <w:p w14:paraId="0E0905FB" w14:textId="77777777" w:rsidR="00273BEB" w:rsidRPr="00661924" w:rsidRDefault="00273BEB" w:rsidP="00273BEB">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273BEB" w:rsidRPr="00661924" w:rsidRDefault="00273BEB" w:rsidP="00273BEB">
            <w:pPr>
              <w:pStyle w:val="TAC"/>
            </w:pPr>
            <w:r w:rsidRPr="00661924">
              <w:t>Not configured</w:t>
            </w:r>
          </w:p>
        </w:tc>
      </w:tr>
      <w:tr w:rsidR="00273BEB" w:rsidRPr="00661924" w14:paraId="0B55C708" w14:textId="77777777" w:rsidTr="005467A7">
        <w:trPr>
          <w:trHeight w:val="70"/>
        </w:trPr>
        <w:tc>
          <w:tcPr>
            <w:tcW w:w="3573" w:type="dxa"/>
            <w:gridSpan w:val="3"/>
            <w:vAlign w:val="center"/>
          </w:tcPr>
          <w:p w14:paraId="3C79307B" w14:textId="77777777" w:rsidR="00273BEB" w:rsidRPr="00661924" w:rsidRDefault="00273BEB" w:rsidP="00273BEB">
            <w:pPr>
              <w:pStyle w:val="TAL"/>
            </w:pPr>
            <w:r w:rsidRPr="00661924">
              <w:t>aperiodicTriggeringOffset</w:t>
            </w:r>
          </w:p>
        </w:tc>
        <w:tc>
          <w:tcPr>
            <w:tcW w:w="720" w:type="dxa"/>
            <w:vAlign w:val="center"/>
          </w:tcPr>
          <w:p w14:paraId="1045B8D3" w14:textId="77777777" w:rsidR="00273BEB" w:rsidRPr="00661924" w:rsidRDefault="00273BEB" w:rsidP="00273BEB">
            <w:pPr>
              <w:pStyle w:val="TAC"/>
            </w:pPr>
          </w:p>
        </w:tc>
        <w:tc>
          <w:tcPr>
            <w:tcW w:w="2743" w:type="dxa"/>
            <w:vAlign w:val="center"/>
          </w:tcPr>
          <w:p w14:paraId="5DD03DD5" w14:textId="77777777" w:rsidR="00273BEB" w:rsidRPr="00661924" w:rsidRDefault="00273BEB" w:rsidP="00273BEB">
            <w:pPr>
              <w:pStyle w:val="TAC"/>
            </w:pPr>
            <w:r w:rsidRPr="00661924">
              <w:t>Not configured</w:t>
            </w:r>
          </w:p>
        </w:tc>
        <w:tc>
          <w:tcPr>
            <w:tcW w:w="2567" w:type="dxa"/>
            <w:vAlign w:val="center"/>
          </w:tcPr>
          <w:p w14:paraId="18E103A6" w14:textId="77777777" w:rsidR="00273BEB" w:rsidRPr="00661924" w:rsidRDefault="00273BEB" w:rsidP="00273BEB">
            <w:pPr>
              <w:pStyle w:val="TAC"/>
            </w:pPr>
            <w:r w:rsidRPr="00661924">
              <w:t>Not configured</w:t>
            </w:r>
          </w:p>
        </w:tc>
      </w:tr>
      <w:tr w:rsidR="00273BEB" w:rsidRPr="00661924" w14:paraId="44089027" w14:textId="77777777" w:rsidTr="005467A7">
        <w:trPr>
          <w:trHeight w:val="70"/>
        </w:trPr>
        <w:tc>
          <w:tcPr>
            <w:tcW w:w="1648" w:type="dxa"/>
            <w:gridSpan w:val="2"/>
            <w:vMerge w:val="restart"/>
            <w:vAlign w:val="center"/>
            <w:hideMark/>
          </w:tcPr>
          <w:p w14:paraId="74C13B92" w14:textId="77777777" w:rsidR="00273BEB" w:rsidRPr="00661924" w:rsidRDefault="00273BEB" w:rsidP="00273BEB">
            <w:pPr>
              <w:pStyle w:val="TAL"/>
            </w:pPr>
            <w:r w:rsidRPr="00661924">
              <w:t>Codebook configuration</w:t>
            </w:r>
          </w:p>
        </w:tc>
        <w:tc>
          <w:tcPr>
            <w:tcW w:w="1925" w:type="dxa"/>
          </w:tcPr>
          <w:p w14:paraId="34173CB0" w14:textId="77777777" w:rsidR="00273BEB" w:rsidRPr="00661924" w:rsidRDefault="00273BEB" w:rsidP="00273BEB">
            <w:pPr>
              <w:pStyle w:val="TAL"/>
            </w:pPr>
            <w:r w:rsidRPr="00661924">
              <w:t>Codebook Type</w:t>
            </w:r>
          </w:p>
        </w:tc>
        <w:tc>
          <w:tcPr>
            <w:tcW w:w="720" w:type="dxa"/>
            <w:vAlign w:val="center"/>
          </w:tcPr>
          <w:p w14:paraId="7A7FEE19" w14:textId="77777777" w:rsidR="00273BEB" w:rsidRPr="00661924" w:rsidRDefault="00273BEB" w:rsidP="00273BEB">
            <w:pPr>
              <w:pStyle w:val="TAC"/>
            </w:pPr>
          </w:p>
        </w:tc>
        <w:tc>
          <w:tcPr>
            <w:tcW w:w="2743" w:type="dxa"/>
            <w:vAlign w:val="center"/>
          </w:tcPr>
          <w:p w14:paraId="18DE1DD6" w14:textId="77777777" w:rsidR="00273BEB" w:rsidRPr="00661924" w:rsidRDefault="00273BEB" w:rsidP="00273BEB">
            <w:pPr>
              <w:pStyle w:val="TAC"/>
            </w:pPr>
            <w:r w:rsidRPr="00661924">
              <w:t>typeI-SinglePanel</w:t>
            </w:r>
          </w:p>
        </w:tc>
        <w:tc>
          <w:tcPr>
            <w:tcW w:w="2567" w:type="dxa"/>
            <w:vAlign w:val="center"/>
          </w:tcPr>
          <w:p w14:paraId="1C2B4BD3" w14:textId="77777777" w:rsidR="00273BEB" w:rsidRPr="00661924" w:rsidRDefault="00273BEB" w:rsidP="00273BEB">
            <w:pPr>
              <w:pStyle w:val="TAC"/>
            </w:pPr>
            <w:r w:rsidRPr="00661924">
              <w:t>typeI-SinglePanel</w:t>
            </w:r>
          </w:p>
        </w:tc>
      </w:tr>
      <w:tr w:rsidR="00273BEB" w:rsidRPr="00661924" w14:paraId="38AB4276" w14:textId="77777777" w:rsidTr="005467A7">
        <w:trPr>
          <w:trHeight w:val="70"/>
        </w:trPr>
        <w:tc>
          <w:tcPr>
            <w:tcW w:w="1648" w:type="dxa"/>
            <w:gridSpan w:val="2"/>
            <w:vMerge/>
            <w:hideMark/>
          </w:tcPr>
          <w:p w14:paraId="178F1258" w14:textId="77777777" w:rsidR="00273BEB" w:rsidRPr="00661924" w:rsidRDefault="00273BEB" w:rsidP="00273BEB">
            <w:pPr>
              <w:pStyle w:val="TAL"/>
            </w:pPr>
          </w:p>
        </w:tc>
        <w:tc>
          <w:tcPr>
            <w:tcW w:w="1925" w:type="dxa"/>
          </w:tcPr>
          <w:p w14:paraId="66BF7C34" w14:textId="77777777" w:rsidR="00273BEB" w:rsidRPr="00661924" w:rsidRDefault="00273BEB" w:rsidP="00273BEB">
            <w:pPr>
              <w:pStyle w:val="TAL"/>
            </w:pPr>
            <w:r w:rsidRPr="00661924">
              <w:t>Codebook Mode</w:t>
            </w:r>
          </w:p>
        </w:tc>
        <w:tc>
          <w:tcPr>
            <w:tcW w:w="720" w:type="dxa"/>
            <w:vAlign w:val="center"/>
          </w:tcPr>
          <w:p w14:paraId="5B0CC69B" w14:textId="77777777" w:rsidR="00273BEB" w:rsidRPr="00661924" w:rsidRDefault="00273BEB" w:rsidP="00273BEB">
            <w:pPr>
              <w:pStyle w:val="TAC"/>
            </w:pPr>
          </w:p>
        </w:tc>
        <w:tc>
          <w:tcPr>
            <w:tcW w:w="2743" w:type="dxa"/>
            <w:vAlign w:val="center"/>
          </w:tcPr>
          <w:p w14:paraId="142C21D8" w14:textId="77777777" w:rsidR="00273BEB" w:rsidRPr="00661924" w:rsidRDefault="00273BEB" w:rsidP="00273BEB">
            <w:pPr>
              <w:pStyle w:val="TAC"/>
            </w:pPr>
            <w:r w:rsidRPr="00661924">
              <w:t>1</w:t>
            </w:r>
          </w:p>
        </w:tc>
        <w:tc>
          <w:tcPr>
            <w:tcW w:w="2567" w:type="dxa"/>
          </w:tcPr>
          <w:p w14:paraId="7C1B26C5" w14:textId="77777777" w:rsidR="00273BEB" w:rsidRPr="00661924" w:rsidRDefault="00273BEB" w:rsidP="00273BEB">
            <w:pPr>
              <w:pStyle w:val="TAC"/>
            </w:pPr>
            <w:r>
              <w:t>1</w:t>
            </w:r>
          </w:p>
        </w:tc>
      </w:tr>
      <w:tr w:rsidR="00273BEB" w:rsidRPr="00661924" w14:paraId="5A3DE2CE" w14:textId="77777777" w:rsidTr="005467A7">
        <w:trPr>
          <w:trHeight w:val="70"/>
        </w:trPr>
        <w:tc>
          <w:tcPr>
            <w:tcW w:w="1648" w:type="dxa"/>
            <w:gridSpan w:val="2"/>
            <w:vMerge/>
            <w:hideMark/>
          </w:tcPr>
          <w:p w14:paraId="1D217C1D" w14:textId="77777777" w:rsidR="00273BEB" w:rsidRPr="00661924" w:rsidRDefault="00273BEB" w:rsidP="00273BEB">
            <w:pPr>
              <w:pStyle w:val="TAL"/>
            </w:pPr>
          </w:p>
        </w:tc>
        <w:tc>
          <w:tcPr>
            <w:tcW w:w="1925" w:type="dxa"/>
          </w:tcPr>
          <w:p w14:paraId="28A336CF" w14:textId="77777777" w:rsidR="00273BEB" w:rsidRPr="00661924" w:rsidRDefault="00273BEB" w:rsidP="00273BEB">
            <w:pPr>
              <w:pStyle w:val="TAL"/>
            </w:pPr>
            <w:r w:rsidRPr="00661924">
              <w:t>(CodebookConfig-N1,CodebookConfig-N2)</w:t>
            </w:r>
          </w:p>
        </w:tc>
        <w:tc>
          <w:tcPr>
            <w:tcW w:w="720" w:type="dxa"/>
            <w:vAlign w:val="center"/>
          </w:tcPr>
          <w:p w14:paraId="187A679D" w14:textId="77777777" w:rsidR="00273BEB" w:rsidRPr="00661924" w:rsidRDefault="00273BEB" w:rsidP="00273BEB">
            <w:pPr>
              <w:pStyle w:val="TAC"/>
            </w:pPr>
          </w:p>
        </w:tc>
        <w:tc>
          <w:tcPr>
            <w:tcW w:w="2743" w:type="dxa"/>
            <w:vAlign w:val="center"/>
          </w:tcPr>
          <w:p w14:paraId="2AE59F4B" w14:textId="77777777" w:rsidR="00273BEB" w:rsidRPr="00661924" w:rsidRDefault="00273BEB" w:rsidP="00273BEB">
            <w:pPr>
              <w:pStyle w:val="TAC"/>
            </w:pPr>
            <w:r w:rsidRPr="00661924">
              <w:t>Not configured</w:t>
            </w:r>
          </w:p>
        </w:tc>
        <w:tc>
          <w:tcPr>
            <w:tcW w:w="2567" w:type="dxa"/>
          </w:tcPr>
          <w:p w14:paraId="461CCEFF" w14:textId="77777777" w:rsidR="00273BEB" w:rsidRPr="00661924" w:rsidRDefault="00273BEB" w:rsidP="00273BEB">
            <w:pPr>
              <w:pStyle w:val="TAC"/>
            </w:pPr>
            <w:r w:rsidRPr="00661924">
              <w:t>Not configured</w:t>
            </w:r>
          </w:p>
        </w:tc>
      </w:tr>
      <w:tr w:rsidR="00273BEB" w:rsidRPr="00661924" w14:paraId="2D8AF998" w14:textId="77777777" w:rsidTr="005467A7">
        <w:trPr>
          <w:trHeight w:val="70"/>
        </w:trPr>
        <w:tc>
          <w:tcPr>
            <w:tcW w:w="1648" w:type="dxa"/>
            <w:gridSpan w:val="2"/>
            <w:vMerge/>
            <w:hideMark/>
          </w:tcPr>
          <w:p w14:paraId="1332CE55" w14:textId="77777777" w:rsidR="00273BEB" w:rsidRPr="00661924" w:rsidRDefault="00273BEB" w:rsidP="00273BEB">
            <w:pPr>
              <w:pStyle w:val="TAL"/>
            </w:pPr>
          </w:p>
        </w:tc>
        <w:tc>
          <w:tcPr>
            <w:tcW w:w="1925" w:type="dxa"/>
          </w:tcPr>
          <w:p w14:paraId="1F225006" w14:textId="77777777" w:rsidR="00273BEB" w:rsidRPr="00661924" w:rsidRDefault="00273BEB" w:rsidP="00273BEB">
            <w:pPr>
              <w:pStyle w:val="TAL"/>
            </w:pPr>
            <w:r w:rsidRPr="00661924">
              <w:t>CodebookSubsetRestriction</w:t>
            </w:r>
          </w:p>
        </w:tc>
        <w:tc>
          <w:tcPr>
            <w:tcW w:w="720" w:type="dxa"/>
            <w:vAlign w:val="center"/>
          </w:tcPr>
          <w:p w14:paraId="0264B20D" w14:textId="77777777" w:rsidR="00273BEB" w:rsidRPr="00661924" w:rsidRDefault="00273BEB" w:rsidP="00273BEB">
            <w:pPr>
              <w:pStyle w:val="TAC"/>
            </w:pPr>
          </w:p>
        </w:tc>
        <w:tc>
          <w:tcPr>
            <w:tcW w:w="2743" w:type="dxa"/>
            <w:vAlign w:val="center"/>
          </w:tcPr>
          <w:p w14:paraId="6C0F5537" w14:textId="77777777" w:rsidR="00273BEB" w:rsidRPr="00661924" w:rsidRDefault="00273BEB" w:rsidP="00273BE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273BEB" w:rsidRPr="00661924" w:rsidRDefault="00273BEB" w:rsidP="00273BEB">
            <w:pPr>
              <w:pStyle w:val="TAC"/>
            </w:pPr>
            <w:r w:rsidRPr="00661924">
              <w:t>Not configured</w:t>
            </w:r>
          </w:p>
        </w:tc>
      </w:tr>
      <w:tr w:rsidR="00273BEB" w:rsidRPr="00661924" w14:paraId="5844D05F" w14:textId="77777777" w:rsidTr="005467A7">
        <w:trPr>
          <w:trHeight w:val="70"/>
        </w:trPr>
        <w:tc>
          <w:tcPr>
            <w:tcW w:w="1648" w:type="dxa"/>
            <w:gridSpan w:val="2"/>
            <w:vMerge/>
          </w:tcPr>
          <w:p w14:paraId="47961A7A" w14:textId="77777777" w:rsidR="00273BEB" w:rsidRPr="00661924" w:rsidRDefault="00273BEB" w:rsidP="00273BEB">
            <w:pPr>
              <w:pStyle w:val="TAL"/>
            </w:pPr>
          </w:p>
        </w:tc>
        <w:tc>
          <w:tcPr>
            <w:tcW w:w="1925" w:type="dxa"/>
          </w:tcPr>
          <w:p w14:paraId="6482A77D" w14:textId="77777777" w:rsidR="00273BEB" w:rsidRPr="00661924" w:rsidRDefault="00273BEB" w:rsidP="00273BEB">
            <w:pPr>
              <w:pStyle w:val="TAL"/>
            </w:pPr>
            <w:r w:rsidRPr="00661924">
              <w:t>RI Restriction</w:t>
            </w:r>
          </w:p>
        </w:tc>
        <w:tc>
          <w:tcPr>
            <w:tcW w:w="720" w:type="dxa"/>
            <w:vAlign w:val="center"/>
          </w:tcPr>
          <w:p w14:paraId="03605934" w14:textId="77777777" w:rsidR="00273BEB" w:rsidRPr="00661924" w:rsidRDefault="00273BEB" w:rsidP="00273BEB">
            <w:pPr>
              <w:pStyle w:val="TAC"/>
            </w:pPr>
          </w:p>
        </w:tc>
        <w:tc>
          <w:tcPr>
            <w:tcW w:w="2743" w:type="dxa"/>
            <w:vAlign w:val="center"/>
          </w:tcPr>
          <w:p w14:paraId="224ADDDC" w14:textId="77777777" w:rsidR="00273BEB" w:rsidRPr="00661924" w:rsidRDefault="00273BEB" w:rsidP="00273BEB">
            <w:pPr>
              <w:pStyle w:val="TAC"/>
            </w:pPr>
            <w:r w:rsidRPr="00661924">
              <w:t>N/A</w:t>
            </w:r>
          </w:p>
        </w:tc>
        <w:tc>
          <w:tcPr>
            <w:tcW w:w="2567" w:type="dxa"/>
          </w:tcPr>
          <w:p w14:paraId="2D2DFCB7" w14:textId="77777777" w:rsidR="00273BEB" w:rsidRPr="00661924" w:rsidRDefault="00273BEB" w:rsidP="00273BEB">
            <w:pPr>
              <w:pStyle w:val="TAC"/>
            </w:pPr>
            <w:r w:rsidRPr="00661924">
              <w:t>Not configured</w:t>
            </w:r>
          </w:p>
        </w:tc>
      </w:tr>
      <w:tr w:rsidR="00273BEB" w:rsidRPr="00661924" w14:paraId="0AE0175B" w14:textId="77777777" w:rsidTr="005467A7">
        <w:trPr>
          <w:trHeight w:val="70"/>
        </w:trPr>
        <w:tc>
          <w:tcPr>
            <w:tcW w:w="3573" w:type="dxa"/>
            <w:gridSpan w:val="3"/>
            <w:hideMark/>
          </w:tcPr>
          <w:p w14:paraId="62FAA8D2" w14:textId="77777777" w:rsidR="00273BEB" w:rsidRPr="00661924" w:rsidRDefault="00273BEB" w:rsidP="00273BEB">
            <w:pPr>
              <w:pStyle w:val="TAL"/>
            </w:pPr>
            <w:r w:rsidRPr="00661924">
              <w:t>Physical channel for CSI report</w:t>
            </w:r>
          </w:p>
        </w:tc>
        <w:tc>
          <w:tcPr>
            <w:tcW w:w="720" w:type="dxa"/>
            <w:vAlign w:val="center"/>
          </w:tcPr>
          <w:p w14:paraId="452B7819" w14:textId="77777777" w:rsidR="00273BEB" w:rsidRPr="00661924" w:rsidRDefault="00273BEB" w:rsidP="00273BEB">
            <w:pPr>
              <w:pStyle w:val="TAC"/>
            </w:pPr>
          </w:p>
        </w:tc>
        <w:tc>
          <w:tcPr>
            <w:tcW w:w="2743" w:type="dxa"/>
            <w:vAlign w:val="center"/>
          </w:tcPr>
          <w:p w14:paraId="2FAB41EE" w14:textId="77777777" w:rsidR="00273BEB" w:rsidRPr="00661924" w:rsidRDefault="00273BEB" w:rsidP="00273BEB">
            <w:pPr>
              <w:pStyle w:val="TAC"/>
            </w:pPr>
            <w:r w:rsidRPr="00661924">
              <w:t>PUCCH</w:t>
            </w:r>
          </w:p>
        </w:tc>
        <w:tc>
          <w:tcPr>
            <w:tcW w:w="2567" w:type="dxa"/>
          </w:tcPr>
          <w:p w14:paraId="580D220C" w14:textId="77777777" w:rsidR="00273BEB" w:rsidRPr="00661924" w:rsidRDefault="00273BEB" w:rsidP="00273BEB">
            <w:pPr>
              <w:pStyle w:val="TAC"/>
            </w:pPr>
            <w:r w:rsidRPr="00661924">
              <w:t>Not configured</w:t>
            </w:r>
          </w:p>
        </w:tc>
      </w:tr>
      <w:tr w:rsidR="00273BEB" w:rsidRPr="00661924" w14:paraId="67FD3A2E" w14:textId="77777777" w:rsidTr="005467A7">
        <w:trPr>
          <w:trHeight w:val="70"/>
        </w:trPr>
        <w:tc>
          <w:tcPr>
            <w:tcW w:w="3573" w:type="dxa"/>
            <w:gridSpan w:val="3"/>
            <w:vAlign w:val="center"/>
            <w:hideMark/>
          </w:tcPr>
          <w:p w14:paraId="51ECAE3D" w14:textId="77777777" w:rsidR="00273BEB" w:rsidRPr="00661924" w:rsidRDefault="00273BEB" w:rsidP="00273BEB">
            <w:pPr>
              <w:pStyle w:val="TAL"/>
            </w:pPr>
            <w:r w:rsidRPr="00661924">
              <w:t xml:space="preserve">CQI/RI/PMI delay </w:t>
            </w:r>
          </w:p>
        </w:tc>
        <w:tc>
          <w:tcPr>
            <w:tcW w:w="720" w:type="dxa"/>
            <w:vAlign w:val="center"/>
            <w:hideMark/>
          </w:tcPr>
          <w:p w14:paraId="7FE52C21" w14:textId="77777777" w:rsidR="00273BEB" w:rsidRPr="00661924" w:rsidRDefault="00273BEB" w:rsidP="00273BEB">
            <w:pPr>
              <w:pStyle w:val="TAC"/>
            </w:pPr>
            <w:r w:rsidRPr="00661924">
              <w:t>ms</w:t>
            </w:r>
          </w:p>
        </w:tc>
        <w:tc>
          <w:tcPr>
            <w:tcW w:w="2743" w:type="dxa"/>
            <w:vAlign w:val="center"/>
          </w:tcPr>
          <w:p w14:paraId="15DAE341" w14:textId="77777777" w:rsidR="00273BEB" w:rsidRPr="00661924" w:rsidRDefault="00273BEB" w:rsidP="00273BEB">
            <w:pPr>
              <w:pStyle w:val="TAC"/>
            </w:pPr>
            <w:r>
              <w:t>8</w:t>
            </w:r>
          </w:p>
        </w:tc>
        <w:tc>
          <w:tcPr>
            <w:tcW w:w="2567" w:type="dxa"/>
          </w:tcPr>
          <w:p w14:paraId="094CF26F" w14:textId="77777777" w:rsidR="00273BEB" w:rsidRPr="00661924" w:rsidRDefault="00273BEB" w:rsidP="00273BEB">
            <w:pPr>
              <w:pStyle w:val="TAC"/>
            </w:pPr>
            <w:r w:rsidRPr="00661924">
              <w:t>Not configured</w:t>
            </w:r>
          </w:p>
        </w:tc>
      </w:tr>
      <w:tr w:rsidR="00273BEB" w:rsidRPr="00661924" w14:paraId="2E97CBBD" w14:textId="77777777" w:rsidTr="005467A7">
        <w:trPr>
          <w:trHeight w:val="70"/>
        </w:trPr>
        <w:tc>
          <w:tcPr>
            <w:tcW w:w="3573" w:type="dxa"/>
            <w:gridSpan w:val="3"/>
            <w:vAlign w:val="center"/>
          </w:tcPr>
          <w:p w14:paraId="78ADD6D7" w14:textId="77777777" w:rsidR="00273BEB" w:rsidRPr="00661924" w:rsidRDefault="00273BEB" w:rsidP="00273BEB">
            <w:pPr>
              <w:pStyle w:val="TAL"/>
            </w:pPr>
            <w:r w:rsidRPr="00661924">
              <w:t>Maximum number of HARQ transmission</w:t>
            </w:r>
          </w:p>
        </w:tc>
        <w:tc>
          <w:tcPr>
            <w:tcW w:w="720" w:type="dxa"/>
            <w:vAlign w:val="center"/>
          </w:tcPr>
          <w:p w14:paraId="4017F808" w14:textId="77777777" w:rsidR="00273BEB" w:rsidRPr="00661924" w:rsidRDefault="00273BEB" w:rsidP="00273BEB">
            <w:pPr>
              <w:pStyle w:val="TAC"/>
            </w:pPr>
          </w:p>
        </w:tc>
        <w:tc>
          <w:tcPr>
            <w:tcW w:w="2743" w:type="dxa"/>
            <w:vAlign w:val="center"/>
          </w:tcPr>
          <w:p w14:paraId="7293238B" w14:textId="77777777" w:rsidR="00273BEB" w:rsidRPr="00661924" w:rsidRDefault="00273BEB" w:rsidP="00273BEB">
            <w:pPr>
              <w:pStyle w:val="TAC"/>
            </w:pPr>
            <w:r w:rsidRPr="00661924">
              <w:t>1</w:t>
            </w:r>
          </w:p>
        </w:tc>
        <w:tc>
          <w:tcPr>
            <w:tcW w:w="2567" w:type="dxa"/>
          </w:tcPr>
          <w:p w14:paraId="11C78722" w14:textId="77777777" w:rsidR="00273BEB" w:rsidRPr="00661924" w:rsidRDefault="00273BEB" w:rsidP="00273BEB">
            <w:pPr>
              <w:pStyle w:val="TAC"/>
            </w:pPr>
            <w:r w:rsidRPr="00661924">
              <w:t>Not configured</w:t>
            </w:r>
          </w:p>
        </w:tc>
      </w:tr>
      <w:tr w:rsidR="00273BEB" w:rsidRPr="00661924" w14:paraId="7EAAD930" w14:textId="77777777" w:rsidTr="005467A7">
        <w:trPr>
          <w:trHeight w:val="70"/>
        </w:trPr>
        <w:tc>
          <w:tcPr>
            <w:tcW w:w="3573" w:type="dxa"/>
            <w:gridSpan w:val="3"/>
            <w:vAlign w:val="center"/>
            <w:hideMark/>
          </w:tcPr>
          <w:p w14:paraId="106FE7D5" w14:textId="77777777" w:rsidR="00273BEB" w:rsidRPr="00661924" w:rsidRDefault="00273BEB" w:rsidP="00273BEB">
            <w:pPr>
              <w:pStyle w:val="TAL"/>
            </w:pPr>
            <w:r w:rsidRPr="00661924">
              <w:t>Measurement channel</w:t>
            </w:r>
          </w:p>
        </w:tc>
        <w:tc>
          <w:tcPr>
            <w:tcW w:w="720" w:type="dxa"/>
            <w:vAlign w:val="center"/>
          </w:tcPr>
          <w:p w14:paraId="301D8583" w14:textId="77777777" w:rsidR="00273BEB" w:rsidRPr="00661924" w:rsidRDefault="00273BEB" w:rsidP="00273BEB">
            <w:pPr>
              <w:pStyle w:val="TAC"/>
            </w:pPr>
          </w:p>
        </w:tc>
        <w:tc>
          <w:tcPr>
            <w:tcW w:w="2743" w:type="dxa"/>
            <w:vAlign w:val="center"/>
          </w:tcPr>
          <w:p w14:paraId="7797AFBA" w14:textId="77777777" w:rsidR="00273BEB" w:rsidRPr="00661924" w:rsidRDefault="00273BEB" w:rsidP="00273BEB">
            <w:pPr>
              <w:pStyle w:val="TAC"/>
            </w:pPr>
            <w:r w:rsidRPr="00661924">
              <w:t>As specified in Table A.4-</w:t>
            </w:r>
            <w:r w:rsidRPr="00661924">
              <w:rPr>
                <w:rFonts w:hint="eastAsia"/>
              </w:rPr>
              <w:t>2</w:t>
            </w:r>
            <w:r w:rsidRPr="00661924">
              <w:t>, TBS.2-</w:t>
            </w:r>
            <w:r>
              <w:t>1</w:t>
            </w:r>
          </w:p>
        </w:tc>
        <w:tc>
          <w:tcPr>
            <w:tcW w:w="2567" w:type="dxa"/>
          </w:tcPr>
          <w:p w14:paraId="113D7B2B" w14:textId="77777777" w:rsidR="00273BEB" w:rsidRPr="00661924" w:rsidRDefault="00273BEB" w:rsidP="00273BEB">
            <w:pPr>
              <w:pStyle w:val="TAC"/>
            </w:pPr>
            <w:r>
              <w:t>-</w:t>
            </w:r>
          </w:p>
        </w:tc>
      </w:tr>
      <w:tr w:rsidR="00273BEB" w:rsidRPr="00661924" w14:paraId="474E5BF4" w14:textId="77777777" w:rsidTr="005467A7">
        <w:trPr>
          <w:trHeight w:val="70"/>
        </w:trPr>
        <w:tc>
          <w:tcPr>
            <w:tcW w:w="3573" w:type="dxa"/>
            <w:gridSpan w:val="3"/>
            <w:vAlign w:val="center"/>
          </w:tcPr>
          <w:p w14:paraId="7B5B0BF5" w14:textId="77777777" w:rsidR="00273BEB" w:rsidRPr="009405D8" w:rsidRDefault="00273BEB" w:rsidP="00273BEB">
            <w:pPr>
              <w:pStyle w:val="TAL"/>
            </w:pPr>
            <w:r w:rsidRPr="009405D8">
              <w:t>INR</w:t>
            </w:r>
            <w:r>
              <w:t xml:space="preserve"> (Note 6)</w:t>
            </w:r>
          </w:p>
        </w:tc>
        <w:tc>
          <w:tcPr>
            <w:tcW w:w="720" w:type="dxa"/>
            <w:vAlign w:val="center"/>
          </w:tcPr>
          <w:p w14:paraId="6EE6AA37" w14:textId="77777777" w:rsidR="00273BEB" w:rsidRPr="009405D8" w:rsidRDefault="00273BEB" w:rsidP="00273BEB">
            <w:pPr>
              <w:pStyle w:val="TAC"/>
            </w:pPr>
            <w:r w:rsidRPr="009405D8">
              <w:t>dB</w:t>
            </w:r>
          </w:p>
        </w:tc>
        <w:tc>
          <w:tcPr>
            <w:tcW w:w="2743" w:type="dxa"/>
            <w:vAlign w:val="center"/>
          </w:tcPr>
          <w:p w14:paraId="221CF5B2" w14:textId="77777777" w:rsidR="00273BEB" w:rsidRPr="009405D8" w:rsidRDefault="00273BEB" w:rsidP="00273BEB">
            <w:pPr>
              <w:pStyle w:val="TAC"/>
            </w:pPr>
            <w:r w:rsidRPr="009405D8">
              <w:t>N/A</w:t>
            </w:r>
          </w:p>
        </w:tc>
        <w:tc>
          <w:tcPr>
            <w:tcW w:w="2567" w:type="dxa"/>
          </w:tcPr>
          <w:p w14:paraId="4C0A6EED" w14:textId="77777777" w:rsidR="00273BEB" w:rsidRPr="009405D8" w:rsidRDefault="00273BEB" w:rsidP="00273BEB">
            <w:pPr>
              <w:pStyle w:val="TAC"/>
            </w:pPr>
            <w:r w:rsidRPr="009405D8">
              <w:t>10.04</w:t>
            </w:r>
          </w:p>
        </w:tc>
      </w:tr>
      <w:tr w:rsidR="00273BEB" w:rsidRPr="00661924" w14:paraId="2661E12F" w14:textId="77777777" w:rsidTr="005467A7">
        <w:trPr>
          <w:trHeight w:val="70"/>
        </w:trPr>
        <w:tc>
          <w:tcPr>
            <w:tcW w:w="3573" w:type="dxa"/>
            <w:gridSpan w:val="3"/>
            <w:vAlign w:val="center"/>
          </w:tcPr>
          <w:p w14:paraId="242A8206" w14:textId="77777777" w:rsidR="00273BEB" w:rsidRPr="009405D8" w:rsidRDefault="00273BEB" w:rsidP="00273BEB">
            <w:pPr>
              <w:pStyle w:val="TAL"/>
            </w:pPr>
            <w:r w:rsidRPr="009405D8">
              <w:t>Propagation condition</w:t>
            </w:r>
          </w:p>
        </w:tc>
        <w:tc>
          <w:tcPr>
            <w:tcW w:w="720" w:type="dxa"/>
            <w:vAlign w:val="center"/>
          </w:tcPr>
          <w:p w14:paraId="0DCAE69E" w14:textId="77777777" w:rsidR="00273BEB" w:rsidRPr="009405D8" w:rsidRDefault="00273BEB" w:rsidP="00273BEB">
            <w:pPr>
              <w:pStyle w:val="TAC"/>
            </w:pPr>
          </w:p>
        </w:tc>
        <w:tc>
          <w:tcPr>
            <w:tcW w:w="2743" w:type="dxa"/>
            <w:vAlign w:val="center"/>
          </w:tcPr>
          <w:p w14:paraId="3BFDE4FC" w14:textId="77777777" w:rsidR="00273BEB" w:rsidRPr="009405D8" w:rsidRDefault="00273BEB" w:rsidP="00273BEB">
            <w:pPr>
              <w:pStyle w:val="TAC"/>
            </w:pPr>
            <w:r w:rsidRPr="009405D8">
              <w:t>TDLA30-5</w:t>
            </w:r>
          </w:p>
        </w:tc>
        <w:tc>
          <w:tcPr>
            <w:tcW w:w="2567" w:type="dxa"/>
            <w:vAlign w:val="center"/>
          </w:tcPr>
          <w:p w14:paraId="16466A1F" w14:textId="77777777" w:rsidR="00273BEB" w:rsidRPr="009405D8" w:rsidRDefault="00273BEB" w:rsidP="00273BEB">
            <w:pPr>
              <w:pStyle w:val="TAC"/>
            </w:pPr>
            <w:r w:rsidRPr="009405D8">
              <w:t>AWGN</w:t>
            </w:r>
          </w:p>
        </w:tc>
      </w:tr>
      <w:tr w:rsidR="00273BEB" w:rsidRPr="00661924" w14:paraId="3E66BBEE" w14:textId="77777777" w:rsidTr="005467A7">
        <w:trPr>
          <w:trHeight w:val="138"/>
        </w:trPr>
        <w:tc>
          <w:tcPr>
            <w:tcW w:w="3573" w:type="dxa"/>
            <w:gridSpan w:val="3"/>
            <w:vAlign w:val="center"/>
          </w:tcPr>
          <w:p w14:paraId="14088B37" w14:textId="77777777" w:rsidR="00273BEB" w:rsidRPr="00046E8B" w:rsidRDefault="00273BEB" w:rsidP="00273BEB">
            <w:pPr>
              <w:pStyle w:val="TAL"/>
            </w:pPr>
            <w:r>
              <w:t>A</w:t>
            </w:r>
            <w:r w:rsidRPr="00046E8B">
              <w:t>ntenna configuration</w:t>
            </w:r>
          </w:p>
        </w:tc>
        <w:tc>
          <w:tcPr>
            <w:tcW w:w="720" w:type="dxa"/>
            <w:vAlign w:val="center"/>
          </w:tcPr>
          <w:p w14:paraId="26D166DE" w14:textId="77777777" w:rsidR="00273BEB" w:rsidRDefault="00273BEB" w:rsidP="00273BEB">
            <w:pPr>
              <w:pStyle w:val="TAC"/>
            </w:pPr>
          </w:p>
        </w:tc>
        <w:tc>
          <w:tcPr>
            <w:tcW w:w="2743" w:type="dxa"/>
            <w:vAlign w:val="center"/>
          </w:tcPr>
          <w:p w14:paraId="4A641ABB" w14:textId="77777777" w:rsidR="00273BEB" w:rsidRDefault="00273BEB" w:rsidP="00273BEB">
            <w:pPr>
              <w:pStyle w:val="TAC"/>
            </w:pPr>
            <w:r w:rsidRPr="00E304CC">
              <w:t>2</w:t>
            </w:r>
            <w:r w:rsidRPr="00661924">
              <w:t>×</w:t>
            </w:r>
            <w:r>
              <w:t>4</w:t>
            </w:r>
          </w:p>
        </w:tc>
        <w:tc>
          <w:tcPr>
            <w:tcW w:w="2567" w:type="dxa"/>
            <w:vAlign w:val="center"/>
          </w:tcPr>
          <w:p w14:paraId="7D6247BB" w14:textId="77777777" w:rsidR="00273BEB" w:rsidRPr="005A3299" w:rsidRDefault="00273BEB" w:rsidP="00273BEB">
            <w:pPr>
              <w:pStyle w:val="TAC"/>
              <w:rPr>
                <w:highlight w:val="cyan"/>
              </w:rPr>
            </w:pPr>
            <w:r>
              <w:t>1</w:t>
            </w:r>
            <w:r w:rsidRPr="00661924">
              <w:t>×</w:t>
            </w:r>
            <w:r>
              <w:t>4</w:t>
            </w:r>
          </w:p>
        </w:tc>
      </w:tr>
      <w:tr w:rsidR="00273BEB" w:rsidRPr="00661924" w14:paraId="1A7C0BD9" w14:textId="77777777" w:rsidTr="005467A7">
        <w:trPr>
          <w:trHeight w:val="138"/>
        </w:trPr>
        <w:tc>
          <w:tcPr>
            <w:tcW w:w="3573" w:type="dxa"/>
            <w:gridSpan w:val="3"/>
            <w:vAlign w:val="center"/>
          </w:tcPr>
          <w:p w14:paraId="064481FD" w14:textId="77777777" w:rsidR="00273BEB" w:rsidRPr="00A80280" w:rsidRDefault="00273BEB" w:rsidP="00273BEB">
            <w:pPr>
              <w:pStyle w:val="TAL"/>
            </w:pPr>
            <w:r w:rsidRPr="00046E8B">
              <w:t xml:space="preserve">Correlation configuration </w:t>
            </w:r>
          </w:p>
        </w:tc>
        <w:tc>
          <w:tcPr>
            <w:tcW w:w="720" w:type="dxa"/>
            <w:vAlign w:val="center"/>
          </w:tcPr>
          <w:p w14:paraId="0D3B894D" w14:textId="77777777" w:rsidR="00273BEB" w:rsidRDefault="00273BEB" w:rsidP="00273BEB">
            <w:pPr>
              <w:pStyle w:val="TAC"/>
            </w:pPr>
          </w:p>
        </w:tc>
        <w:tc>
          <w:tcPr>
            <w:tcW w:w="2743" w:type="dxa"/>
            <w:vAlign w:val="center"/>
          </w:tcPr>
          <w:p w14:paraId="2662CD73" w14:textId="77777777" w:rsidR="00273BEB" w:rsidRDefault="00273BEB" w:rsidP="00273BEB">
            <w:pPr>
              <w:pStyle w:val="TAC"/>
            </w:pPr>
            <w:r w:rsidRPr="009405D8">
              <w:t>ULA Low</w:t>
            </w:r>
          </w:p>
        </w:tc>
        <w:tc>
          <w:tcPr>
            <w:tcW w:w="2567" w:type="dxa"/>
            <w:vAlign w:val="center"/>
          </w:tcPr>
          <w:p w14:paraId="400EFFE7" w14:textId="4D5E72CC" w:rsidR="00273BEB" w:rsidRDefault="00273BEB" w:rsidP="00273BEB">
            <w:pPr>
              <w:pStyle w:val="TAC"/>
            </w:pPr>
            <w:r>
              <w:t>N/A</w:t>
            </w:r>
          </w:p>
        </w:tc>
      </w:tr>
      <w:tr w:rsidR="00273BEB" w:rsidRPr="00661924" w14:paraId="6C33B17E" w14:textId="77777777" w:rsidTr="00790697">
        <w:trPr>
          <w:trHeight w:val="138"/>
        </w:trPr>
        <w:tc>
          <w:tcPr>
            <w:tcW w:w="9603" w:type="dxa"/>
            <w:gridSpan w:val="6"/>
            <w:vAlign w:val="center"/>
          </w:tcPr>
          <w:p w14:paraId="42DE51AB" w14:textId="3118D5AC" w:rsidR="00273BEB" w:rsidRDefault="00273BEB" w:rsidP="00273BE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1.5pt;height:14.5pt;mso-width-percent:0;mso-height-percent:0;mso-width-percent:0;mso-height-percent:0" o:ole="">
                  <v:imagedata r:id="rId9" o:title=""/>
                </v:shape>
                <o:OLEObject Type="Embed" ProgID="Equation.3" ShapeID="_x0000_i1029" DrawAspect="Content" ObjectID="_1788876541"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273BEB" w:rsidRPr="00931110" w:rsidRDefault="00273BEB" w:rsidP="00273BE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273BEB" w:rsidRPr="00931110" w:rsidRDefault="00273BEB" w:rsidP="00273BEB">
            <w:pPr>
              <w:pStyle w:val="TAN"/>
            </w:pPr>
            <w:r w:rsidRPr="00931110">
              <w:t xml:space="preserve">Note </w:t>
            </w:r>
            <w:r>
              <w:t>3</w:t>
            </w:r>
            <w:r w:rsidRPr="00931110">
              <w:t xml:space="preserve">: </w:t>
            </w:r>
            <w:r w:rsidRPr="00931110">
              <w:tab/>
              <w:t>Both cells are time-synchronous.</w:t>
            </w:r>
          </w:p>
          <w:p w14:paraId="3799A98F" w14:textId="77777777" w:rsidR="00273BEB" w:rsidRDefault="00273BEB" w:rsidP="00273BEB">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273BEB" w:rsidRDefault="00273BEB" w:rsidP="00273BE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3.5pt;height:21.5pt;mso-width-percent:0;mso-height-percent:0;mso-width-percent:0;mso-height-percent:0" o:ole="">
                  <v:imagedata r:id="rId11" o:title=""/>
                </v:shape>
                <o:OLEObject Type="Embed" ProgID="Equation.3" ShapeID="_x0000_i1030" DrawAspect="Content" ObjectID="_1788876542"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273BEB" w:rsidRPr="004F7BC4" w:rsidRDefault="00273BEB" w:rsidP="00273BEB">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79069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79069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35277078" w:rsidR="005B3300"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126BE2" w14:textId="77777777" w:rsidR="001827F9" w:rsidRPr="00C25669" w:rsidRDefault="001827F9" w:rsidP="005B3300">
      <w:pPr>
        <w:ind w:left="568" w:hanging="284"/>
        <w:rPr>
          <w:rFonts w:eastAsia="SimSun"/>
        </w:rPr>
      </w:pPr>
    </w:p>
    <w:p w14:paraId="6AD835CF"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1827F9">
      <w:pPr>
        <w:pStyle w:val="B10"/>
      </w:pPr>
      <w:r>
        <w:t>a)</w:t>
      </w:r>
      <w:r>
        <w:tab/>
        <w:t>The reported CQI value according to the reference channel shall be in the range of ±1 of the reported median more than 90% of the time.</w:t>
      </w:r>
    </w:p>
    <w:p w14:paraId="06F353E3" w14:textId="77777777" w:rsidR="00807A15" w:rsidRDefault="00807A15" w:rsidP="001827F9">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1AD0BD63" w:rsidR="00807A15" w:rsidRDefault="00807A15" w:rsidP="001827F9">
      <w:pPr>
        <w:pStyle w:val="B10"/>
      </w:pPr>
      <w:r>
        <w:t>c)</w:t>
      </w:r>
      <w:r w:rsidR="001827F9">
        <w:tab/>
      </w:r>
      <w:r>
        <w:t>The reported CQI value according to the reference channel shall be ≥ 1.</w:t>
      </w:r>
    </w:p>
    <w:p w14:paraId="12E83750" w14:textId="77777777" w:rsidR="001827F9" w:rsidRDefault="001827F9" w:rsidP="00807A15">
      <w:pPr>
        <w:ind w:left="568" w:hanging="284"/>
      </w:pP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267287" w:rsidRPr="00273BEB" w14:paraId="3A4B3649"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29E085C" w14:textId="77777777" w:rsidR="00267287" w:rsidRDefault="00267287"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3B37E5F" w14:textId="77777777" w:rsidR="00267287" w:rsidRDefault="0026728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803F142" w14:textId="77777777" w:rsidR="00267287" w:rsidRDefault="00267287"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DA2593" w:rsidRPr="00BD3531" w14:paraId="40DE0C53"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D6F66D" w14:textId="77777777" w:rsidR="00DA2593" w:rsidRPr="00BD3531" w:rsidRDefault="00DA2593"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FB86C3D" w14:textId="77777777" w:rsidR="00DA2593" w:rsidRDefault="00DA2593"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1D6CA6" w14:textId="77777777" w:rsidR="00DA2593" w:rsidRPr="00BD3531" w:rsidRDefault="00DA2593" w:rsidP="00790697">
            <w:pPr>
              <w:keepNext/>
              <w:keepLines/>
              <w:spacing w:after="0"/>
              <w:jc w:val="center"/>
              <w:rPr>
                <w:rFonts w:ascii="Arial" w:hAnsi="Arial"/>
                <w:sz w:val="18"/>
                <w:lang w:val="fr-FR"/>
              </w:rPr>
            </w:pPr>
            <w:r>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54050B7C"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AC0595" w:rsidRPr="00401CAC" w14:paraId="6C64D4E3"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434E5E8" w14:textId="77777777" w:rsidR="00AC0595" w:rsidRPr="00401CAC" w:rsidRDefault="00AC05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lang w:val="en-US"/>
        </w:rPr>
        <w:t>6.2.3.</w:t>
      </w:r>
      <w:r w:rsidRPr="00D43F4A">
        <w:rPr>
          <w:lang w:val="en-US" w:eastAsia="zh-CN"/>
        </w:rPr>
        <w:t>2</w:t>
      </w:r>
      <w:r w:rsidRPr="00D43F4A">
        <w:rPr>
          <w:lang w:val="en-US"/>
        </w:rPr>
        <w:t>.1.</w:t>
      </w:r>
      <w:r w:rsidR="00E845A2">
        <w:rPr>
          <w:lang w:val="en-US"/>
        </w:rPr>
        <w:t>3</w:t>
      </w:r>
      <w:r w:rsidRPr="00D43F4A">
        <w:rPr>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40BCA1AE" w14:textId="77777777" w:rsidR="008B1D43" w:rsidRPr="00DD3CFC" w:rsidRDefault="008B1D43" w:rsidP="001827F9">
      <w:pPr>
        <w:pStyle w:val="B10"/>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1827F9">
      <w:pPr>
        <w:pStyle w:val="B10"/>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1C2B72B2" w:rsidR="008B1D43" w:rsidRDefault="008B1D43" w:rsidP="001827F9">
      <w:pPr>
        <w:pStyle w:val="B10"/>
        <w:rPr>
          <w:lang w:val="en-US"/>
        </w:rPr>
      </w:pPr>
      <w:r w:rsidRPr="00DD3CFC">
        <w:rPr>
          <w:lang w:val="en-US"/>
        </w:rPr>
        <w:t>c)</w:t>
      </w:r>
      <w:r w:rsidR="001827F9" w:rsidRPr="00DD3CFC">
        <w:rPr>
          <w:lang w:val="en-US"/>
        </w:rPr>
        <w:tab/>
      </w:r>
      <w:r w:rsidRPr="00DD3CFC">
        <w:rPr>
          <w:lang w:val="en-US"/>
        </w:rPr>
        <w:t>The absolute difference in median CQI for each of transmission power offset shall be ≥ 2.</w:t>
      </w:r>
    </w:p>
    <w:p w14:paraId="3A2F04B4" w14:textId="77777777" w:rsidR="001827F9" w:rsidRPr="00DD3CFC" w:rsidRDefault="001827F9" w:rsidP="008B1D43">
      <w:pPr>
        <w:ind w:left="568" w:hanging="284"/>
        <w:rPr>
          <w:lang w:val="en-US"/>
        </w:rPr>
      </w:pPr>
    </w:p>
    <w:p w14:paraId="73D375AD" w14:textId="498230C9" w:rsidR="008B1D43" w:rsidRPr="00DD3CFC" w:rsidRDefault="008B1D43" w:rsidP="008B1D43">
      <w:pPr>
        <w:keepNext/>
        <w:keepLines/>
        <w:spacing w:before="60"/>
        <w:jc w:val="center"/>
        <w:rPr>
          <w:rFonts w:ascii="Arial" w:hAnsi="Arial"/>
          <w:b/>
          <w:lang w:val="en-US" w:eastAsia="zh-CN"/>
        </w:rPr>
      </w:pPr>
      <w:r w:rsidRPr="00DD3CFC">
        <w:rPr>
          <w:rFonts w:ascii="Arial" w:hAnsi="Arial"/>
          <w:b/>
          <w:lang w:val="en-US"/>
        </w:rPr>
        <w:t>Table 6.2.</w:t>
      </w:r>
      <w:r w:rsidR="00434529">
        <w:rPr>
          <w:rFonts w:ascii="Arial" w:hAnsi="Arial"/>
          <w:b/>
          <w:lang w:val="en-US"/>
        </w:rPr>
        <w:t>3</w:t>
      </w:r>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sidR="0026797A">
        <w:rPr>
          <w:rFonts w:ascii="Arial" w:hAnsi="Arial"/>
          <w:b/>
          <w:lang w:val="en-US"/>
        </w:rPr>
        <w:t>3</w:t>
      </w:r>
      <w:r w:rsidR="0041793B">
        <w:rPr>
          <w:rFonts w:ascii="Arial" w:hAnsi="Arial"/>
          <w:b/>
          <w:lang w:val="en-US"/>
        </w:rPr>
        <w:t>-</w:t>
      </w:r>
      <w:r w:rsidRPr="00DD3CFC">
        <w:rPr>
          <w:rFonts w:ascii="Arial" w:hAnsi="Arial"/>
          <w:b/>
          <w:lang w:val="en-US"/>
        </w:rPr>
        <w:t xml:space="preserve">1: CQI reporting test parameters for </w:t>
      </w:r>
      <w:r w:rsidRPr="00014C9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hAnsi="Arial"/>
                <w:b/>
                <w:sz w:val="18"/>
                <w:lang w:val="en-US"/>
              </w:rPr>
            </w:pPr>
            <w:r w:rsidRPr="00DD3CFC">
              <w:rPr>
                <w:rFonts w:ascii="Arial"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8B1D43"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8B1D43"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sidR="0079580E">
              <w:rPr>
                <w:rFonts w:ascii="Arial" w:hAnsi="Arial"/>
                <w:sz w:val="18"/>
                <w:lang w:eastAsia="zh-CN"/>
              </w:rPr>
              <w:t>10</w:t>
            </w:r>
            <w:r w:rsidRPr="00DD3CFC">
              <w:rPr>
                <w:rFonts w:ascii="Arial"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eastAsia="zh-CN"/>
              </w:rPr>
              <w:t>Row 3,</w:t>
            </w:r>
            <w:r w:rsidR="00E30F6B" w:rsidRPr="00DD3CFC" w:rsidDel="00E30F6B">
              <w:rPr>
                <w:rFonts w:ascii="Arial" w:hAnsi="Arial"/>
                <w:sz w:val="18"/>
                <w:lang w:val="en-US" w:eastAsia="zh-CN"/>
              </w:rPr>
              <w:t xml:space="preserve"> </w:t>
            </w:r>
            <w:r w:rsidRPr="00DD3CFC">
              <w:rPr>
                <w:rFonts w:ascii="Arial"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CSI-IM Resource Mapping</w:t>
            </w:r>
          </w:p>
          <w:p w14:paraId="21A04251"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087EA0F8" w14:textId="77777777" w:rsidR="008B1D43" w:rsidRPr="00DD3CFC" w:rsidRDefault="008B1D43" w:rsidP="008B1D43">
      <w:pPr>
        <w:rPr>
          <w:rFonts w:ascii="Arial"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62C994BE"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00FA18CA" w:rsidRPr="00A81923">
        <w:t>and if the reported median CQI is not the highest CQI index,</w:t>
      </w:r>
      <w:r w:rsidR="00FA18CA">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79069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79069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79069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79069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79069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79069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79069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79069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79069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79069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79069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79069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79069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79069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79069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79069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79069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028B1A28" w:rsidR="00AC5D3B" w:rsidRPr="00C25669" w:rsidRDefault="00030A48" w:rsidP="00C86982">
            <w:pPr>
              <w:pStyle w:val="TAC"/>
            </w:pPr>
            <w:r>
              <w:rPr>
                <w:rFonts w:hint="eastAsia"/>
                <w:lang w:eastAsia="zh-TW"/>
              </w:rPr>
              <w:t>000001</w:t>
            </w:r>
          </w:p>
        </w:tc>
      </w:tr>
      <w:tr w:rsidR="00AC5D3B" w:rsidRPr="00C25669" w14:paraId="577A4C3E"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79069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49DBC711" w:rsidR="005B3300" w:rsidRDefault="005B3300" w:rsidP="001827F9">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F70BE0E" w14:textId="77777777" w:rsidR="001827F9" w:rsidRPr="00C25669" w:rsidRDefault="001827F9" w:rsidP="005B3300">
      <w:pPr>
        <w:ind w:left="568" w:hanging="284"/>
        <w:rPr>
          <w:rFonts w:eastAsia="SimSun"/>
        </w:rPr>
      </w:pPr>
    </w:p>
    <w:p w14:paraId="07B7E818"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1827F9">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790697">
        <w:trPr>
          <w:trHeight w:val="70"/>
        </w:trPr>
        <w:tc>
          <w:tcPr>
            <w:tcW w:w="3573" w:type="dxa"/>
            <w:gridSpan w:val="3"/>
            <w:vMerge w:val="restart"/>
            <w:vAlign w:val="center"/>
          </w:tcPr>
          <w:p w14:paraId="7399F67C" w14:textId="77777777" w:rsidR="00342061" w:rsidRPr="00661924" w:rsidRDefault="00342061" w:rsidP="00624278">
            <w:pPr>
              <w:pStyle w:val="TAH"/>
            </w:pPr>
            <w:r w:rsidRPr="00661924">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790697">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273BEB" w:rsidRPr="00661924" w14:paraId="2D264614" w14:textId="77777777" w:rsidTr="00B61781">
        <w:trPr>
          <w:trHeight w:val="70"/>
        </w:trPr>
        <w:tc>
          <w:tcPr>
            <w:tcW w:w="3573" w:type="dxa"/>
            <w:gridSpan w:val="3"/>
            <w:vAlign w:val="center"/>
          </w:tcPr>
          <w:p w14:paraId="19E0997E" w14:textId="3179B2BC" w:rsidR="00273BEB" w:rsidRPr="00661924" w:rsidRDefault="00273BEB" w:rsidP="00273BEB">
            <w:pPr>
              <w:pStyle w:val="TAL"/>
            </w:pPr>
            <w:r>
              <w:rPr>
                <w:rFonts w:hint="eastAsia"/>
                <w:lang w:eastAsia="zh-CN"/>
              </w:rPr>
              <w:t>I</w:t>
            </w:r>
            <w:r>
              <w:rPr>
                <w:lang w:eastAsia="zh-CN"/>
              </w:rPr>
              <w:t>nterference Model</w:t>
            </w:r>
          </w:p>
        </w:tc>
        <w:tc>
          <w:tcPr>
            <w:tcW w:w="720" w:type="dxa"/>
            <w:vAlign w:val="center"/>
          </w:tcPr>
          <w:p w14:paraId="586D3EA1" w14:textId="77777777" w:rsidR="00273BEB" w:rsidRPr="00661924" w:rsidRDefault="00273BEB" w:rsidP="00273BEB">
            <w:pPr>
              <w:pStyle w:val="TAC"/>
            </w:pPr>
          </w:p>
        </w:tc>
        <w:tc>
          <w:tcPr>
            <w:tcW w:w="2601" w:type="dxa"/>
            <w:vAlign w:val="center"/>
          </w:tcPr>
          <w:p w14:paraId="720887BE" w14:textId="77777777" w:rsidR="00273BEB" w:rsidRPr="00661924" w:rsidRDefault="00273BEB" w:rsidP="00273BEB">
            <w:pPr>
              <w:pStyle w:val="TAC"/>
            </w:pPr>
          </w:p>
        </w:tc>
        <w:tc>
          <w:tcPr>
            <w:tcW w:w="2709" w:type="dxa"/>
            <w:vAlign w:val="center"/>
          </w:tcPr>
          <w:p w14:paraId="4C4C7B62" w14:textId="24CAADD1" w:rsidR="00273BEB" w:rsidRPr="00661924" w:rsidRDefault="00273BEB" w:rsidP="00273BEB">
            <w:pPr>
              <w:pStyle w:val="TAC"/>
            </w:pPr>
            <w:r>
              <w:rPr>
                <w:rFonts w:hint="eastAsia"/>
              </w:rPr>
              <w:t>A</w:t>
            </w:r>
            <w:r>
              <w:t>s specified in B.6.2</w:t>
            </w:r>
          </w:p>
        </w:tc>
      </w:tr>
      <w:tr w:rsidR="00273BEB" w:rsidRPr="00661924" w14:paraId="6275060C" w14:textId="77777777" w:rsidTr="00537763">
        <w:trPr>
          <w:trHeight w:val="70"/>
        </w:trPr>
        <w:tc>
          <w:tcPr>
            <w:tcW w:w="1143" w:type="dxa"/>
            <w:vMerge w:val="restart"/>
            <w:vAlign w:val="center"/>
          </w:tcPr>
          <w:p w14:paraId="41FF8A42" w14:textId="77777777" w:rsidR="00273BEB" w:rsidRPr="00661924" w:rsidRDefault="00273BEB" w:rsidP="00273BEB">
            <w:pPr>
              <w:pStyle w:val="TAL"/>
            </w:pPr>
            <w:r w:rsidRPr="00546626">
              <w:t>ZP CSI-RS configuration</w:t>
            </w:r>
          </w:p>
          <w:p w14:paraId="0367D029" w14:textId="77777777" w:rsidR="00273BEB" w:rsidRPr="00661924" w:rsidRDefault="00273BEB" w:rsidP="00273BEB">
            <w:pPr>
              <w:pStyle w:val="TAL"/>
            </w:pPr>
          </w:p>
        </w:tc>
        <w:tc>
          <w:tcPr>
            <w:tcW w:w="2430" w:type="dxa"/>
            <w:gridSpan w:val="2"/>
            <w:vAlign w:val="center"/>
          </w:tcPr>
          <w:p w14:paraId="40A961A1" w14:textId="77777777" w:rsidR="00273BEB" w:rsidRPr="00661924" w:rsidRDefault="00273BEB" w:rsidP="00273BEB">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273BEB" w:rsidRPr="00661924" w:rsidRDefault="00273BEB" w:rsidP="00273BEB">
            <w:pPr>
              <w:pStyle w:val="TAC"/>
            </w:pPr>
          </w:p>
        </w:tc>
        <w:tc>
          <w:tcPr>
            <w:tcW w:w="2601" w:type="dxa"/>
            <w:vAlign w:val="center"/>
          </w:tcPr>
          <w:p w14:paraId="2205684E" w14:textId="77777777" w:rsidR="00273BEB" w:rsidRPr="00661924" w:rsidRDefault="00273BEB" w:rsidP="00273BEB">
            <w:pPr>
              <w:pStyle w:val="TAC"/>
            </w:pPr>
            <w:r w:rsidRPr="00661924">
              <w:t>Periodic</w:t>
            </w:r>
          </w:p>
        </w:tc>
        <w:tc>
          <w:tcPr>
            <w:tcW w:w="2709" w:type="dxa"/>
          </w:tcPr>
          <w:p w14:paraId="447F4B35" w14:textId="77777777" w:rsidR="00273BEB" w:rsidRPr="00661924" w:rsidRDefault="00273BEB" w:rsidP="00273BEB">
            <w:pPr>
              <w:pStyle w:val="TAC"/>
            </w:pPr>
            <w:r w:rsidRPr="00661924">
              <w:t>Periodic</w:t>
            </w:r>
          </w:p>
        </w:tc>
      </w:tr>
      <w:tr w:rsidR="00273BEB" w:rsidRPr="00661924" w14:paraId="498EDC1E" w14:textId="77777777" w:rsidTr="00537763">
        <w:trPr>
          <w:trHeight w:val="70"/>
        </w:trPr>
        <w:tc>
          <w:tcPr>
            <w:tcW w:w="1143" w:type="dxa"/>
            <w:vMerge/>
            <w:vAlign w:val="center"/>
          </w:tcPr>
          <w:p w14:paraId="3E75D360" w14:textId="77777777" w:rsidR="00273BEB" w:rsidRPr="00661924" w:rsidRDefault="00273BEB" w:rsidP="00273BEB">
            <w:pPr>
              <w:pStyle w:val="TAL"/>
            </w:pPr>
          </w:p>
        </w:tc>
        <w:tc>
          <w:tcPr>
            <w:tcW w:w="2430" w:type="dxa"/>
            <w:gridSpan w:val="2"/>
            <w:vAlign w:val="center"/>
          </w:tcPr>
          <w:p w14:paraId="493ADB9F" w14:textId="77777777" w:rsidR="00273BEB" w:rsidRPr="00661924" w:rsidRDefault="00273BEB" w:rsidP="00273BEB">
            <w:pPr>
              <w:pStyle w:val="TAL"/>
            </w:pPr>
            <w:r w:rsidRPr="00661924">
              <w:t>Number of CSI-RS ports (</w:t>
            </w:r>
            <w:r w:rsidRPr="00661924">
              <w:rPr>
                <w:i/>
              </w:rPr>
              <w:t>X</w:t>
            </w:r>
            <w:r w:rsidRPr="00661924">
              <w:t>)</w:t>
            </w:r>
          </w:p>
        </w:tc>
        <w:tc>
          <w:tcPr>
            <w:tcW w:w="720" w:type="dxa"/>
            <w:vAlign w:val="center"/>
          </w:tcPr>
          <w:p w14:paraId="7208431E" w14:textId="77777777" w:rsidR="00273BEB" w:rsidRPr="00661924" w:rsidRDefault="00273BEB" w:rsidP="00273BEB">
            <w:pPr>
              <w:pStyle w:val="TAC"/>
            </w:pPr>
          </w:p>
        </w:tc>
        <w:tc>
          <w:tcPr>
            <w:tcW w:w="2601" w:type="dxa"/>
            <w:vAlign w:val="center"/>
          </w:tcPr>
          <w:p w14:paraId="4203C65E" w14:textId="77777777" w:rsidR="00273BEB" w:rsidRPr="00661924" w:rsidRDefault="00273BEB" w:rsidP="00273BEB">
            <w:pPr>
              <w:pStyle w:val="TAC"/>
            </w:pPr>
            <w:r>
              <w:t>2</w:t>
            </w:r>
          </w:p>
        </w:tc>
        <w:tc>
          <w:tcPr>
            <w:tcW w:w="2709" w:type="dxa"/>
            <w:vAlign w:val="center"/>
          </w:tcPr>
          <w:p w14:paraId="25DDD05A" w14:textId="77777777" w:rsidR="00273BEB" w:rsidRPr="00661924" w:rsidRDefault="00273BEB" w:rsidP="00273BEB">
            <w:pPr>
              <w:pStyle w:val="TAC"/>
            </w:pPr>
            <w:r>
              <w:t>1</w:t>
            </w:r>
          </w:p>
        </w:tc>
      </w:tr>
      <w:tr w:rsidR="00273BEB" w:rsidRPr="00661924" w14:paraId="12FF8629" w14:textId="77777777" w:rsidTr="00537763">
        <w:trPr>
          <w:trHeight w:val="70"/>
        </w:trPr>
        <w:tc>
          <w:tcPr>
            <w:tcW w:w="1143" w:type="dxa"/>
            <w:vMerge/>
            <w:vAlign w:val="center"/>
          </w:tcPr>
          <w:p w14:paraId="089F596C" w14:textId="77777777" w:rsidR="00273BEB" w:rsidRPr="00661924" w:rsidRDefault="00273BEB" w:rsidP="00273BEB">
            <w:pPr>
              <w:pStyle w:val="TAL"/>
            </w:pPr>
          </w:p>
        </w:tc>
        <w:tc>
          <w:tcPr>
            <w:tcW w:w="2430" w:type="dxa"/>
            <w:gridSpan w:val="2"/>
            <w:vAlign w:val="center"/>
          </w:tcPr>
          <w:p w14:paraId="643634A3" w14:textId="77777777" w:rsidR="00273BEB" w:rsidRPr="00661924" w:rsidRDefault="00273BEB" w:rsidP="00273BEB">
            <w:pPr>
              <w:pStyle w:val="TAL"/>
            </w:pPr>
            <w:r w:rsidRPr="00661924">
              <w:t>CDM Type</w:t>
            </w:r>
          </w:p>
        </w:tc>
        <w:tc>
          <w:tcPr>
            <w:tcW w:w="720" w:type="dxa"/>
            <w:vAlign w:val="center"/>
          </w:tcPr>
          <w:p w14:paraId="0E8E3818" w14:textId="77777777" w:rsidR="00273BEB" w:rsidRPr="00661924" w:rsidRDefault="00273BEB" w:rsidP="00273BEB">
            <w:pPr>
              <w:pStyle w:val="TAC"/>
            </w:pPr>
          </w:p>
        </w:tc>
        <w:tc>
          <w:tcPr>
            <w:tcW w:w="2601" w:type="dxa"/>
            <w:vAlign w:val="center"/>
          </w:tcPr>
          <w:p w14:paraId="010AB342" w14:textId="77777777" w:rsidR="00273BEB" w:rsidRPr="00661924" w:rsidRDefault="00273BEB" w:rsidP="00273BEB">
            <w:pPr>
              <w:pStyle w:val="TAC"/>
            </w:pPr>
            <w:r w:rsidRPr="00661924">
              <w:t>FD-CDM2</w:t>
            </w:r>
          </w:p>
        </w:tc>
        <w:tc>
          <w:tcPr>
            <w:tcW w:w="2709" w:type="dxa"/>
          </w:tcPr>
          <w:p w14:paraId="128BA9D8" w14:textId="77777777" w:rsidR="00273BEB" w:rsidRPr="00661924" w:rsidRDefault="00273BEB" w:rsidP="00273BEB">
            <w:pPr>
              <w:pStyle w:val="TAC"/>
            </w:pPr>
            <w:r>
              <w:t>noCDM</w:t>
            </w:r>
          </w:p>
        </w:tc>
      </w:tr>
      <w:tr w:rsidR="00273BEB" w:rsidRPr="00661924" w14:paraId="7F8FEB8B" w14:textId="77777777" w:rsidTr="00537763">
        <w:trPr>
          <w:trHeight w:val="70"/>
        </w:trPr>
        <w:tc>
          <w:tcPr>
            <w:tcW w:w="1143" w:type="dxa"/>
            <w:vMerge/>
            <w:vAlign w:val="center"/>
          </w:tcPr>
          <w:p w14:paraId="6FCA84D5" w14:textId="77777777" w:rsidR="00273BEB" w:rsidRPr="00661924" w:rsidRDefault="00273BEB" w:rsidP="00273BEB">
            <w:pPr>
              <w:pStyle w:val="TAL"/>
            </w:pPr>
          </w:p>
        </w:tc>
        <w:tc>
          <w:tcPr>
            <w:tcW w:w="2430" w:type="dxa"/>
            <w:gridSpan w:val="2"/>
            <w:vAlign w:val="center"/>
          </w:tcPr>
          <w:p w14:paraId="4756CED6" w14:textId="77777777" w:rsidR="00273BEB" w:rsidRPr="00661924" w:rsidRDefault="00273BEB" w:rsidP="00273BEB">
            <w:pPr>
              <w:pStyle w:val="TAL"/>
            </w:pPr>
            <w:r w:rsidRPr="00661924">
              <w:t>Density (ρ)</w:t>
            </w:r>
          </w:p>
        </w:tc>
        <w:tc>
          <w:tcPr>
            <w:tcW w:w="720" w:type="dxa"/>
            <w:vAlign w:val="center"/>
          </w:tcPr>
          <w:p w14:paraId="6849B5BE" w14:textId="77777777" w:rsidR="00273BEB" w:rsidRPr="00661924" w:rsidRDefault="00273BEB" w:rsidP="00273BEB">
            <w:pPr>
              <w:pStyle w:val="TAC"/>
            </w:pPr>
          </w:p>
        </w:tc>
        <w:tc>
          <w:tcPr>
            <w:tcW w:w="2601" w:type="dxa"/>
            <w:vAlign w:val="center"/>
          </w:tcPr>
          <w:p w14:paraId="6ECE173B" w14:textId="77777777" w:rsidR="00273BEB" w:rsidRPr="00661924" w:rsidRDefault="00273BEB" w:rsidP="00273BEB">
            <w:pPr>
              <w:pStyle w:val="TAC"/>
            </w:pPr>
            <w:r w:rsidRPr="00661924">
              <w:t>1</w:t>
            </w:r>
          </w:p>
        </w:tc>
        <w:tc>
          <w:tcPr>
            <w:tcW w:w="2709" w:type="dxa"/>
          </w:tcPr>
          <w:p w14:paraId="735E3122" w14:textId="77777777" w:rsidR="00273BEB" w:rsidRPr="00661924" w:rsidRDefault="00273BEB" w:rsidP="00273BEB">
            <w:pPr>
              <w:pStyle w:val="TAC"/>
            </w:pPr>
            <w:r>
              <w:t>1</w:t>
            </w:r>
          </w:p>
        </w:tc>
      </w:tr>
      <w:tr w:rsidR="00273BEB" w:rsidRPr="00661924" w14:paraId="3BACF9BF" w14:textId="77777777" w:rsidTr="00537763">
        <w:trPr>
          <w:trHeight w:val="70"/>
        </w:trPr>
        <w:tc>
          <w:tcPr>
            <w:tcW w:w="1143" w:type="dxa"/>
            <w:vMerge/>
            <w:vAlign w:val="center"/>
          </w:tcPr>
          <w:p w14:paraId="4F4C3FFC" w14:textId="77777777" w:rsidR="00273BEB" w:rsidRPr="00661924" w:rsidRDefault="00273BEB" w:rsidP="00273BEB">
            <w:pPr>
              <w:pStyle w:val="TAL"/>
            </w:pPr>
          </w:p>
        </w:tc>
        <w:tc>
          <w:tcPr>
            <w:tcW w:w="2430" w:type="dxa"/>
            <w:gridSpan w:val="2"/>
            <w:vAlign w:val="center"/>
          </w:tcPr>
          <w:p w14:paraId="3B3F9691" w14:textId="77777777" w:rsidR="00273BEB" w:rsidRPr="00661924" w:rsidRDefault="00273BEB" w:rsidP="00273BE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273BEB" w:rsidRPr="00661924" w:rsidRDefault="00273BEB" w:rsidP="00273BEB">
            <w:pPr>
              <w:pStyle w:val="TAC"/>
            </w:pPr>
          </w:p>
        </w:tc>
        <w:tc>
          <w:tcPr>
            <w:tcW w:w="2601" w:type="dxa"/>
            <w:vAlign w:val="center"/>
          </w:tcPr>
          <w:p w14:paraId="76C0E13D" w14:textId="77777777" w:rsidR="00273BEB" w:rsidRPr="00661924" w:rsidRDefault="00273BEB" w:rsidP="00273BEB">
            <w:pPr>
              <w:pStyle w:val="TAC"/>
            </w:pPr>
            <w:r w:rsidRPr="00661924">
              <w:rPr>
                <w:rFonts w:hint="eastAsia"/>
              </w:rPr>
              <w:t xml:space="preserve">Row </w:t>
            </w:r>
            <w:r>
              <w:t>3(8)</w:t>
            </w:r>
          </w:p>
        </w:tc>
        <w:tc>
          <w:tcPr>
            <w:tcW w:w="2709" w:type="dxa"/>
            <w:vAlign w:val="center"/>
          </w:tcPr>
          <w:p w14:paraId="608DD18D" w14:textId="77777777" w:rsidR="00273BEB" w:rsidRPr="00661924" w:rsidRDefault="00273BEB" w:rsidP="00273BEB">
            <w:pPr>
              <w:pStyle w:val="TAC"/>
            </w:pPr>
            <w:r w:rsidRPr="00661924">
              <w:rPr>
                <w:rFonts w:hint="eastAsia"/>
              </w:rPr>
              <w:t xml:space="preserve">Row </w:t>
            </w:r>
            <w:r>
              <w:t>2(8)</w:t>
            </w:r>
          </w:p>
        </w:tc>
      </w:tr>
      <w:tr w:rsidR="00273BEB" w:rsidRPr="00661924" w14:paraId="3546905B" w14:textId="77777777" w:rsidTr="00537763">
        <w:trPr>
          <w:trHeight w:val="70"/>
        </w:trPr>
        <w:tc>
          <w:tcPr>
            <w:tcW w:w="1143" w:type="dxa"/>
            <w:vMerge/>
            <w:vAlign w:val="center"/>
          </w:tcPr>
          <w:p w14:paraId="75F5E0F6" w14:textId="77777777" w:rsidR="00273BEB" w:rsidRPr="00661924" w:rsidRDefault="00273BEB" w:rsidP="00273BEB">
            <w:pPr>
              <w:pStyle w:val="TAL"/>
            </w:pPr>
          </w:p>
        </w:tc>
        <w:tc>
          <w:tcPr>
            <w:tcW w:w="2430" w:type="dxa"/>
            <w:gridSpan w:val="2"/>
            <w:vAlign w:val="center"/>
          </w:tcPr>
          <w:p w14:paraId="74C42FA1" w14:textId="77777777" w:rsidR="00273BEB" w:rsidRPr="00661924" w:rsidRDefault="00273BEB" w:rsidP="00273BEB">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273BEB" w:rsidRPr="00661924" w:rsidRDefault="00273BEB" w:rsidP="00273BEB">
            <w:pPr>
              <w:pStyle w:val="TAC"/>
            </w:pPr>
          </w:p>
        </w:tc>
        <w:tc>
          <w:tcPr>
            <w:tcW w:w="2601" w:type="dxa"/>
            <w:vAlign w:val="center"/>
          </w:tcPr>
          <w:p w14:paraId="10259ECB" w14:textId="77777777" w:rsidR="00273BEB" w:rsidRPr="00661924" w:rsidRDefault="00273BEB" w:rsidP="00273BEB">
            <w:pPr>
              <w:pStyle w:val="TAC"/>
            </w:pPr>
            <w:r w:rsidRPr="00E87941">
              <w:rPr>
                <w:rFonts w:hint="eastAsia"/>
              </w:rPr>
              <w:t>9</w:t>
            </w:r>
            <w:r w:rsidRPr="00E87941">
              <w:t xml:space="preserve"> </w:t>
            </w:r>
          </w:p>
        </w:tc>
        <w:tc>
          <w:tcPr>
            <w:tcW w:w="2709" w:type="dxa"/>
            <w:vAlign w:val="center"/>
          </w:tcPr>
          <w:p w14:paraId="0E498380" w14:textId="77777777" w:rsidR="00273BEB" w:rsidRPr="00661924" w:rsidRDefault="00273BEB" w:rsidP="00273BEB">
            <w:pPr>
              <w:pStyle w:val="TAC"/>
            </w:pPr>
            <w:r>
              <w:t>9</w:t>
            </w:r>
          </w:p>
        </w:tc>
      </w:tr>
      <w:tr w:rsidR="00273BEB" w:rsidRPr="00661924" w14:paraId="00C8D74C" w14:textId="77777777" w:rsidTr="00537763">
        <w:trPr>
          <w:trHeight w:val="70"/>
        </w:trPr>
        <w:tc>
          <w:tcPr>
            <w:tcW w:w="1143" w:type="dxa"/>
            <w:vMerge/>
            <w:vAlign w:val="center"/>
          </w:tcPr>
          <w:p w14:paraId="6F1CB824" w14:textId="77777777" w:rsidR="00273BEB" w:rsidRPr="00661924" w:rsidRDefault="00273BEB" w:rsidP="00273BEB">
            <w:pPr>
              <w:pStyle w:val="TAL"/>
            </w:pPr>
          </w:p>
        </w:tc>
        <w:tc>
          <w:tcPr>
            <w:tcW w:w="2430" w:type="dxa"/>
            <w:gridSpan w:val="2"/>
          </w:tcPr>
          <w:p w14:paraId="3BD1290D" w14:textId="77777777" w:rsidR="00273BEB" w:rsidRPr="00661924" w:rsidRDefault="00273BEB" w:rsidP="00273BEB">
            <w:pPr>
              <w:pStyle w:val="TAL"/>
            </w:pPr>
            <w:r w:rsidRPr="00661924">
              <w:t>CSI-RS</w:t>
            </w:r>
          </w:p>
          <w:p w14:paraId="6220A7D2" w14:textId="77777777" w:rsidR="00273BEB" w:rsidRPr="00661924" w:rsidRDefault="00273BEB" w:rsidP="00273BEB">
            <w:pPr>
              <w:pStyle w:val="TAL"/>
            </w:pPr>
            <w:r w:rsidRPr="00661924">
              <w:t>periodicity and offset</w:t>
            </w:r>
          </w:p>
        </w:tc>
        <w:tc>
          <w:tcPr>
            <w:tcW w:w="720" w:type="dxa"/>
            <w:vAlign w:val="center"/>
          </w:tcPr>
          <w:p w14:paraId="19D303CD" w14:textId="77777777" w:rsidR="00273BEB" w:rsidRPr="00661924" w:rsidRDefault="00273BEB" w:rsidP="00273BEB">
            <w:pPr>
              <w:pStyle w:val="TAC"/>
            </w:pPr>
            <w:r w:rsidRPr="00661924">
              <w:t>slot</w:t>
            </w:r>
          </w:p>
        </w:tc>
        <w:tc>
          <w:tcPr>
            <w:tcW w:w="2601" w:type="dxa"/>
            <w:vAlign w:val="center"/>
          </w:tcPr>
          <w:p w14:paraId="4F458126" w14:textId="77777777" w:rsidR="00273BEB" w:rsidRPr="00661924" w:rsidRDefault="00273BEB" w:rsidP="00273BEB">
            <w:pPr>
              <w:pStyle w:val="TAC"/>
            </w:pPr>
            <w:r>
              <w:t>10</w:t>
            </w:r>
            <w:r w:rsidRPr="00661924">
              <w:rPr>
                <w:rFonts w:hint="eastAsia"/>
              </w:rPr>
              <w:t>/1</w:t>
            </w:r>
          </w:p>
        </w:tc>
        <w:tc>
          <w:tcPr>
            <w:tcW w:w="2709" w:type="dxa"/>
            <w:vAlign w:val="center"/>
          </w:tcPr>
          <w:p w14:paraId="3878790E" w14:textId="77777777" w:rsidR="00273BEB" w:rsidRPr="00661924" w:rsidRDefault="00273BEB" w:rsidP="00273BEB">
            <w:pPr>
              <w:pStyle w:val="TAC"/>
            </w:pPr>
            <w:r>
              <w:t>Same as serving cell</w:t>
            </w:r>
          </w:p>
        </w:tc>
      </w:tr>
      <w:tr w:rsidR="00273BEB" w:rsidRPr="00661924" w14:paraId="75B05CF4" w14:textId="77777777" w:rsidTr="00537763">
        <w:trPr>
          <w:trHeight w:val="70"/>
        </w:trPr>
        <w:tc>
          <w:tcPr>
            <w:tcW w:w="1143" w:type="dxa"/>
            <w:vMerge w:val="restart"/>
            <w:vAlign w:val="center"/>
            <w:hideMark/>
          </w:tcPr>
          <w:p w14:paraId="33F81D7B" w14:textId="77777777" w:rsidR="00273BEB" w:rsidRPr="00661924" w:rsidRDefault="00273BEB" w:rsidP="00273BEB">
            <w:pPr>
              <w:pStyle w:val="TAL"/>
            </w:pPr>
            <w:r w:rsidRPr="00661924">
              <w:t>NZP CSI-RS for CSI acquisition</w:t>
            </w:r>
          </w:p>
          <w:p w14:paraId="508FCB3B" w14:textId="77777777" w:rsidR="00273BEB" w:rsidRPr="00661924" w:rsidRDefault="00273BEB" w:rsidP="00273BEB">
            <w:pPr>
              <w:pStyle w:val="TAL"/>
            </w:pPr>
          </w:p>
        </w:tc>
        <w:tc>
          <w:tcPr>
            <w:tcW w:w="2430" w:type="dxa"/>
            <w:gridSpan w:val="2"/>
            <w:vAlign w:val="center"/>
          </w:tcPr>
          <w:p w14:paraId="377469B8" w14:textId="77777777" w:rsidR="00273BEB" w:rsidRPr="00661924" w:rsidRDefault="00273BEB" w:rsidP="00273BEB">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273BEB" w:rsidRPr="00661924" w:rsidRDefault="00273BEB" w:rsidP="00273BEB">
            <w:pPr>
              <w:pStyle w:val="TAC"/>
            </w:pPr>
          </w:p>
        </w:tc>
        <w:tc>
          <w:tcPr>
            <w:tcW w:w="2601" w:type="dxa"/>
            <w:vAlign w:val="center"/>
          </w:tcPr>
          <w:p w14:paraId="484BC077" w14:textId="77777777" w:rsidR="00273BEB" w:rsidRPr="00661924" w:rsidRDefault="00273BEB" w:rsidP="00273BEB">
            <w:pPr>
              <w:pStyle w:val="TAC"/>
            </w:pPr>
            <w:r w:rsidRPr="00661924">
              <w:t>Periodic</w:t>
            </w:r>
          </w:p>
        </w:tc>
        <w:tc>
          <w:tcPr>
            <w:tcW w:w="2709" w:type="dxa"/>
          </w:tcPr>
          <w:p w14:paraId="1D237E48" w14:textId="77777777" w:rsidR="00273BEB" w:rsidRPr="00661924" w:rsidRDefault="00273BEB" w:rsidP="00273BEB">
            <w:pPr>
              <w:pStyle w:val="TAC"/>
            </w:pPr>
            <w:r w:rsidRPr="00661924">
              <w:t>Periodic</w:t>
            </w:r>
          </w:p>
        </w:tc>
      </w:tr>
      <w:tr w:rsidR="00273BEB" w:rsidRPr="00661924" w14:paraId="1D8CF746" w14:textId="77777777" w:rsidTr="00537763">
        <w:trPr>
          <w:trHeight w:val="70"/>
        </w:trPr>
        <w:tc>
          <w:tcPr>
            <w:tcW w:w="1143" w:type="dxa"/>
            <w:vMerge/>
            <w:vAlign w:val="center"/>
          </w:tcPr>
          <w:p w14:paraId="09EB03D1" w14:textId="77777777" w:rsidR="00273BEB" w:rsidRPr="00661924" w:rsidRDefault="00273BEB" w:rsidP="00273BEB">
            <w:pPr>
              <w:pStyle w:val="TAL"/>
            </w:pPr>
          </w:p>
        </w:tc>
        <w:tc>
          <w:tcPr>
            <w:tcW w:w="2430" w:type="dxa"/>
            <w:gridSpan w:val="2"/>
            <w:vAlign w:val="center"/>
          </w:tcPr>
          <w:p w14:paraId="17FE101E" w14:textId="77777777" w:rsidR="00273BEB" w:rsidRPr="00661924" w:rsidRDefault="00273BEB" w:rsidP="00273BEB">
            <w:pPr>
              <w:pStyle w:val="TAL"/>
            </w:pPr>
            <w:r w:rsidRPr="00661924">
              <w:t>Number of CSI-RS ports (</w:t>
            </w:r>
            <w:r w:rsidRPr="00661924">
              <w:rPr>
                <w:i/>
              </w:rPr>
              <w:t>X</w:t>
            </w:r>
            <w:r w:rsidRPr="00661924">
              <w:t>)</w:t>
            </w:r>
          </w:p>
        </w:tc>
        <w:tc>
          <w:tcPr>
            <w:tcW w:w="720" w:type="dxa"/>
            <w:vAlign w:val="center"/>
          </w:tcPr>
          <w:p w14:paraId="08BD024E" w14:textId="77777777" w:rsidR="00273BEB" w:rsidRPr="00661924" w:rsidRDefault="00273BEB" w:rsidP="00273BEB">
            <w:pPr>
              <w:pStyle w:val="TAC"/>
            </w:pPr>
          </w:p>
        </w:tc>
        <w:tc>
          <w:tcPr>
            <w:tcW w:w="2601" w:type="dxa"/>
            <w:vAlign w:val="center"/>
          </w:tcPr>
          <w:p w14:paraId="560E0EAD" w14:textId="77777777" w:rsidR="00273BEB" w:rsidRPr="00661924" w:rsidRDefault="00273BEB" w:rsidP="00273BEB">
            <w:pPr>
              <w:pStyle w:val="TAC"/>
            </w:pPr>
            <w:r w:rsidRPr="00661924">
              <w:rPr>
                <w:rFonts w:hint="eastAsia"/>
              </w:rPr>
              <w:t>2</w:t>
            </w:r>
          </w:p>
        </w:tc>
        <w:tc>
          <w:tcPr>
            <w:tcW w:w="2709" w:type="dxa"/>
            <w:vAlign w:val="center"/>
          </w:tcPr>
          <w:p w14:paraId="7455E05B" w14:textId="77777777" w:rsidR="00273BEB" w:rsidRPr="00661924" w:rsidRDefault="00273BEB" w:rsidP="00273BEB">
            <w:pPr>
              <w:pStyle w:val="TAC"/>
            </w:pPr>
            <w:r>
              <w:t>1</w:t>
            </w:r>
          </w:p>
        </w:tc>
      </w:tr>
      <w:tr w:rsidR="00273BEB" w:rsidRPr="00661924" w14:paraId="00C25DE0" w14:textId="77777777" w:rsidTr="00537763">
        <w:trPr>
          <w:trHeight w:val="70"/>
        </w:trPr>
        <w:tc>
          <w:tcPr>
            <w:tcW w:w="1143" w:type="dxa"/>
            <w:vMerge/>
            <w:vAlign w:val="center"/>
            <w:hideMark/>
          </w:tcPr>
          <w:p w14:paraId="43F707C7" w14:textId="77777777" w:rsidR="00273BEB" w:rsidRPr="00661924" w:rsidRDefault="00273BEB" w:rsidP="00273BEB">
            <w:pPr>
              <w:pStyle w:val="TAL"/>
            </w:pPr>
          </w:p>
        </w:tc>
        <w:tc>
          <w:tcPr>
            <w:tcW w:w="2430" w:type="dxa"/>
            <w:gridSpan w:val="2"/>
            <w:vAlign w:val="center"/>
          </w:tcPr>
          <w:p w14:paraId="76F244D7" w14:textId="77777777" w:rsidR="00273BEB" w:rsidRPr="00661924" w:rsidRDefault="00273BEB" w:rsidP="00273BEB">
            <w:pPr>
              <w:pStyle w:val="TAL"/>
            </w:pPr>
            <w:r w:rsidRPr="00661924">
              <w:t>CDM Type</w:t>
            </w:r>
          </w:p>
        </w:tc>
        <w:tc>
          <w:tcPr>
            <w:tcW w:w="720" w:type="dxa"/>
            <w:vAlign w:val="center"/>
          </w:tcPr>
          <w:p w14:paraId="4747ED5B" w14:textId="77777777" w:rsidR="00273BEB" w:rsidRPr="00661924" w:rsidRDefault="00273BEB" w:rsidP="00273BEB">
            <w:pPr>
              <w:pStyle w:val="TAC"/>
            </w:pPr>
          </w:p>
        </w:tc>
        <w:tc>
          <w:tcPr>
            <w:tcW w:w="2601" w:type="dxa"/>
            <w:vAlign w:val="center"/>
          </w:tcPr>
          <w:p w14:paraId="2D69A2A3" w14:textId="77777777" w:rsidR="00273BEB" w:rsidRPr="00661924" w:rsidRDefault="00273BEB" w:rsidP="00273BEB">
            <w:pPr>
              <w:pStyle w:val="TAC"/>
            </w:pPr>
            <w:r w:rsidRPr="00661924">
              <w:t>FD-CDM2</w:t>
            </w:r>
          </w:p>
        </w:tc>
        <w:tc>
          <w:tcPr>
            <w:tcW w:w="2709" w:type="dxa"/>
          </w:tcPr>
          <w:p w14:paraId="4891143E" w14:textId="77777777" w:rsidR="00273BEB" w:rsidRPr="00661924" w:rsidRDefault="00273BEB" w:rsidP="00273BEB">
            <w:pPr>
              <w:pStyle w:val="TAC"/>
            </w:pPr>
            <w:r>
              <w:t>noCDM</w:t>
            </w:r>
          </w:p>
        </w:tc>
      </w:tr>
      <w:tr w:rsidR="00273BEB" w:rsidRPr="00661924" w14:paraId="312EA2BA" w14:textId="77777777" w:rsidTr="00537763">
        <w:trPr>
          <w:trHeight w:val="70"/>
        </w:trPr>
        <w:tc>
          <w:tcPr>
            <w:tcW w:w="1143" w:type="dxa"/>
            <w:vMerge/>
            <w:vAlign w:val="center"/>
            <w:hideMark/>
          </w:tcPr>
          <w:p w14:paraId="3B981B90" w14:textId="77777777" w:rsidR="00273BEB" w:rsidRPr="00661924" w:rsidRDefault="00273BEB" w:rsidP="00273BEB">
            <w:pPr>
              <w:pStyle w:val="TAL"/>
            </w:pPr>
          </w:p>
        </w:tc>
        <w:tc>
          <w:tcPr>
            <w:tcW w:w="2430" w:type="dxa"/>
            <w:gridSpan w:val="2"/>
            <w:vAlign w:val="center"/>
          </w:tcPr>
          <w:p w14:paraId="55663E33" w14:textId="77777777" w:rsidR="00273BEB" w:rsidRPr="00661924" w:rsidRDefault="00273BEB" w:rsidP="00273BEB">
            <w:pPr>
              <w:pStyle w:val="TAL"/>
            </w:pPr>
            <w:r w:rsidRPr="00661924">
              <w:t>Density (ρ)</w:t>
            </w:r>
          </w:p>
        </w:tc>
        <w:tc>
          <w:tcPr>
            <w:tcW w:w="720" w:type="dxa"/>
            <w:vAlign w:val="center"/>
          </w:tcPr>
          <w:p w14:paraId="4E6D1C7E" w14:textId="77777777" w:rsidR="00273BEB" w:rsidRPr="00661924" w:rsidRDefault="00273BEB" w:rsidP="00273BEB">
            <w:pPr>
              <w:pStyle w:val="TAC"/>
            </w:pPr>
          </w:p>
        </w:tc>
        <w:tc>
          <w:tcPr>
            <w:tcW w:w="2601" w:type="dxa"/>
            <w:vAlign w:val="center"/>
          </w:tcPr>
          <w:p w14:paraId="4AEAF22D" w14:textId="77777777" w:rsidR="00273BEB" w:rsidRPr="00661924" w:rsidRDefault="00273BEB" w:rsidP="00273BEB">
            <w:pPr>
              <w:pStyle w:val="TAC"/>
            </w:pPr>
            <w:r w:rsidRPr="00661924">
              <w:t>1</w:t>
            </w:r>
          </w:p>
        </w:tc>
        <w:tc>
          <w:tcPr>
            <w:tcW w:w="2709" w:type="dxa"/>
          </w:tcPr>
          <w:p w14:paraId="32599179" w14:textId="77777777" w:rsidR="00273BEB" w:rsidRPr="00661924" w:rsidRDefault="00273BEB" w:rsidP="00273BEB">
            <w:pPr>
              <w:pStyle w:val="TAC"/>
            </w:pPr>
            <w:r>
              <w:t>1</w:t>
            </w:r>
          </w:p>
        </w:tc>
      </w:tr>
      <w:tr w:rsidR="00273BEB" w:rsidRPr="00661924" w14:paraId="2138E18D" w14:textId="77777777" w:rsidTr="00537763">
        <w:trPr>
          <w:trHeight w:val="70"/>
        </w:trPr>
        <w:tc>
          <w:tcPr>
            <w:tcW w:w="1143" w:type="dxa"/>
            <w:vMerge/>
            <w:vAlign w:val="center"/>
            <w:hideMark/>
          </w:tcPr>
          <w:p w14:paraId="65259641" w14:textId="77777777" w:rsidR="00273BEB" w:rsidRPr="00661924" w:rsidRDefault="00273BEB" w:rsidP="00273BEB">
            <w:pPr>
              <w:pStyle w:val="TAL"/>
              <w:rPr>
                <w:b/>
              </w:rPr>
            </w:pPr>
          </w:p>
        </w:tc>
        <w:tc>
          <w:tcPr>
            <w:tcW w:w="2430" w:type="dxa"/>
            <w:gridSpan w:val="2"/>
            <w:vAlign w:val="center"/>
          </w:tcPr>
          <w:p w14:paraId="6E022FE6" w14:textId="77777777" w:rsidR="00273BEB" w:rsidRPr="00661924" w:rsidRDefault="00273BEB" w:rsidP="00273BE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273BEB" w:rsidRPr="00661924" w:rsidRDefault="00273BEB" w:rsidP="00273BEB">
            <w:pPr>
              <w:pStyle w:val="TAC"/>
            </w:pPr>
          </w:p>
        </w:tc>
        <w:tc>
          <w:tcPr>
            <w:tcW w:w="2601" w:type="dxa"/>
            <w:vAlign w:val="center"/>
          </w:tcPr>
          <w:p w14:paraId="13F20C6F" w14:textId="77777777" w:rsidR="00273BEB" w:rsidRPr="00661924" w:rsidRDefault="00273BEB" w:rsidP="00273BEB">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273BEB" w:rsidRPr="00661924" w:rsidRDefault="00273BEB" w:rsidP="00273BE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273BEB" w:rsidRPr="00661924" w14:paraId="2172A850" w14:textId="77777777" w:rsidTr="00537763">
        <w:trPr>
          <w:trHeight w:val="70"/>
        </w:trPr>
        <w:tc>
          <w:tcPr>
            <w:tcW w:w="1143" w:type="dxa"/>
            <w:vMerge/>
            <w:vAlign w:val="center"/>
            <w:hideMark/>
          </w:tcPr>
          <w:p w14:paraId="1E319393" w14:textId="77777777" w:rsidR="00273BEB" w:rsidRPr="00661924" w:rsidRDefault="00273BEB" w:rsidP="00273BEB">
            <w:pPr>
              <w:pStyle w:val="TAL"/>
            </w:pPr>
          </w:p>
        </w:tc>
        <w:tc>
          <w:tcPr>
            <w:tcW w:w="2430" w:type="dxa"/>
            <w:gridSpan w:val="2"/>
            <w:vAlign w:val="center"/>
          </w:tcPr>
          <w:p w14:paraId="6EF72E77" w14:textId="77777777" w:rsidR="00273BEB" w:rsidRPr="00661924" w:rsidRDefault="00273BEB" w:rsidP="00273BEB">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273BEB" w:rsidRPr="00661924" w:rsidRDefault="00273BEB" w:rsidP="00273BEB">
            <w:pPr>
              <w:pStyle w:val="TAC"/>
            </w:pPr>
          </w:p>
        </w:tc>
        <w:tc>
          <w:tcPr>
            <w:tcW w:w="2601" w:type="dxa"/>
            <w:vAlign w:val="center"/>
          </w:tcPr>
          <w:p w14:paraId="73F5C150" w14:textId="77777777" w:rsidR="00273BEB" w:rsidRPr="00661924" w:rsidRDefault="00273BEB" w:rsidP="00273BEB">
            <w:pPr>
              <w:pStyle w:val="TAC"/>
            </w:pPr>
            <w:r w:rsidRPr="00661924">
              <w:rPr>
                <w:rFonts w:hint="eastAsia"/>
              </w:rPr>
              <w:t>13</w:t>
            </w:r>
          </w:p>
        </w:tc>
        <w:tc>
          <w:tcPr>
            <w:tcW w:w="2709" w:type="dxa"/>
            <w:vAlign w:val="center"/>
          </w:tcPr>
          <w:p w14:paraId="36060ECD" w14:textId="77777777" w:rsidR="00273BEB" w:rsidRPr="00661924" w:rsidRDefault="00273BEB" w:rsidP="00273BEB">
            <w:pPr>
              <w:pStyle w:val="TAC"/>
            </w:pPr>
            <w:r>
              <w:t>13</w:t>
            </w:r>
          </w:p>
        </w:tc>
      </w:tr>
      <w:tr w:rsidR="00273BEB" w:rsidRPr="00661924" w14:paraId="7248ABF7" w14:textId="77777777" w:rsidTr="00537763">
        <w:trPr>
          <w:trHeight w:val="70"/>
        </w:trPr>
        <w:tc>
          <w:tcPr>
            <w:tcW w:w="1143" w:type="dxa"/>
            <w:vMerge/>
            <w:vAlign w:val="center"/>
          </w:tcPr>
          <w:p w14:paraId="46AFD6BC" w14:textId="77777777" w:rsidR="00273BEB" w:rsidRPr="00661924" w:rsidRDefault="00273BEB" w:rsidP="00273BEB">
            <w:pPr>
              <w:pStyle w:val="TAL"/>
            </w:pPr>
          </w:p>
        </w:tc>
        <w:tc>
          <w:tcPr>
            <w:tcW w:w="2430" w:type="dxa"/>
            <w:gridSpan w:val="2"/>
            <w:vAlign w:val="center"/>
          </w:tcPr>
          <w:p w14:paraId="62CDC3AF" w14:textId="77777777" w:rsidR="00273BEB" w:rsidRPr="00661924" w:rsidRDefault="00273BEB" w:rsidP="00273BEB">
            <w:pPr>
              <w:pStyle w:val="TAL"/>
            </w:pPr>
            <w:r w:rsidRPr="00661924">
              <w:t>NZP CSI-RS-timeConfig</w:t>
            </w:r>
          </w:p>
          <w:p w14:paraId="0AD9052B" w14:textId="77777777" w:rsidR="00273BEB" w:rsidRPr="00661924" w:rsidRDefault="00273BEB" w:rsidP="00273BEB">
            <w:pPr>
              <w:pStyle w:val="TAL"/>
            </w:pPr>
            <w:r w:rsidRPr="00661924">
              <w:t>periodicity and offset</w:t>
            </w:r>
          </w:p>
        </w:tc>
        <w:tc>
          <w:tcPr>
            <w:tcW w:w="720" w:type="dxa"/>
            <w:vAlign w:val="center"/>
          </w:tcPr>
          <w:p w14:paraId="42A7E803" w14:textId="77777777" w:rsidR="00273BEB" w:rsidRPr="00661924" w:rsidRDefault="00273BEB" w:rsidP="00273BEB">
            <w:pPr>
              <w:pStyle w:val="TAC"/>
            </w:pPr>
            <w:r w:rsidRPr="00661924">
              <w:t>slot</w:t>
            </w:r>
          </w:p>
        </w:tc>
        <w:tc>
          <w:tcPr>
            <w:tcW w:w="2601" w:type="dxa"/>
            <w:vAlign w:val="center"/>
          </w:tcPr>
          <w:p w14:paraId="3E7C8711" w14:textId="77777777" w:rsidR="00273BEB" w:rsidRPr="00661924" w:rsidRDefault="00273BEB" w:rsidP="00273BEB">
            <w:pPr>
              <w:pStyle w:val="TAC"/>
            </w:pPr>
            <w:r>
              <w:t>10</w:t>
            </w:r>
            <w:r w:rsidRPr="00661924">
              <w:rPr>
                <w:rFonts w:hint="eastAsia"/>
              </w:rPr>
              <w:t>/1</w:t>
            </w:r>
          </w:p>
        </w:tc>
        <w:tc>
          <w:tcPr>
            <w:tcW w:w="2709" w:type="dxa"/>
            <w:vAlign w:val="center"/>
          </w:tcPr>
          <w:p w14:paraId="4A56780F" w14:textId="77777777" w:rsidR="00273BEB" w:rsidRPr="00661924" w:rsidRDefault="00273BEB" w:rsidP="00273BEB">
            <w:pPr>
              <w:pStyle w:val="TAC"/>
            </w:pPr>
            <w:r>
              <w:t>Same as serving cell</w:t>
            </w:r>
          </w:p>
        </w:tc>
      </w:tr>
      <w:tr w:rsidR="00273BEB" w:rsidRPr="00661924" w14:paraId="5C4A04E0" w14:textId="77777777" w:rsidTr="00537763">
        <w:trPr>
          <w:trHeight w:val="70"/>
        </w:trPr>
        <w:tc>
          <w:tcPr>
            <w:tcW w:w="1143" w:type="dxa"/>
            <w:vMerge w:val="restart"/>
            <w:vAlign w:val="center"/>
          </w:tcPr>
          <w:p w14:paraId="68FA1EBC" w14:textId="77777777" w:rsidR="00273BEB" w:rsidRPr="00661924" w:rsidRDefault="00273BEB" w:rsidP="00273BEB">
            <w:pPr>
              <w:pStyle w:val="TAL"/>
            </w:pPr>
            <w:r w:rsidRPr="00661924">
              <w:t>CSI-IM configuration</w:t>
            </w:r>
          </w:p>
        </w:tc>
        <w:tc>
          <w:tcPr>
            <w:tcW w:w="2430" w:type="dxa"/>
            <w:gridSpan w:val="2"/>
          </w:tcPr>
          <w:p w14:paraId="5E7A03D0" w14:textId="77777777" w:rsidR="00273BEB" w:rsidRPr="00661924" w:rsidRDefault="00273BEB" w:rsidP="00273BEB">
            <w:pPr>
              <w:pStyle w:val="TAL"/>
            </w:pPr>
            <w:r w:rsidRPr="00661924">
              <w:rPr>
                <w:rFonts w:hint="eastAsia"/>
              </w:rPr>
              <w:t>CSI-IM resource Type</w:t>
            </w:r>
          </w:p>
        </w:tc>
        <w:tc>
          <w:tcPr>
            <w:tcW w:w="720" w:type="dxa"/>
            <w:vAlign w:val="center"/>
          </w:tcPr>
          <w:p w14:paraId="09F12386" w14:textId="77777777" w:rsidR="00273BEB" w:rsidRPr="00661924" w:rsidRDefault="00273BEB" w:rsidP="00273BEB">
            <w:pPr>
              <w:pStyle w:val="TAC"/>
            </w:pPr>
          </w:p>
        </w:tc>
        <w:tc>
          <w:tcPr>
            <w:tcW w:w="2601" w:type="dxa"/>
            <w:vAlign w:val="center"/>
          </w:tcPr>
          <w:p w14:paraId="02EC80CF" w14:textId="77777777" w:rsidR="00273BEB" w:rsidRPr="00661924" w:rsidRDefault="00273BEB" w:rsidP="00273BEB">
            <w:pPr>
              <w:pStyle w:val="TAC"/>
            </w:pPr>
            <w:r w:rsidRPr="00661924">
              <w:rPr>
                <w:rFonts w:hint="eastAsia"/>
              </w:rPr>
              <w:t>Periodic</w:t>
            </w:r>
          </w:p>
        </w:tc>
        <w:tc>
          <w:tcPr>
            <w:tcW w:w="2709" w:type="dxa"/>
            <w:vAlign w:val="center"/>
          </w:tcPr>
          <w:p w14:paraId="4616305C" w14:textId="77777777" w:rsidR="00273BEB" w:rsidRPr="00661924" w:rsidRDefault="00273BEB" w:rsidP="00273BEB">
            <w:pPr>
              <w:pStyle w:val="TAC"/>
            </w:pPr>
            <w:r w:rsidRPr="00661924">
              <w:rPr>
                <w:rFonts w:hint="eastAsia"/>
              </w:rPr>
              <w:t>Periodic</w:t>
            </w:r>
          </w:p>
        </w:tc>
      </w:tr>
      <w:tr w:rsidR="00273BEB" w:rsidRPr="00661924" w14:paraId="35DCE24D" w14:textId="77777777" w:rsidTr="00537763">
        <w:trPr>
          <w:trHeight w:val="70"/>
        </w:trPr>
        <w:tc>
          <w:tcPr>
            <w:tcW w:w="1143" w:type="dxa"/>
            <w:vMerge/>
            <w:vAlign w:val="center"/>
            <w:hideMark/>
          </w:tcPr>
          <w:p w14:paraId="1EA9F2D9" w14:textId="77777777" w:rsidR="00273BEB" w:rsidRPr="00661924" w:rsidRDefault="00273BEB" w:rsidP="00273BEB">
            <w:pPr>
              <w:pStyle w:val="TAL"/>
            </w:pPr>
          </w:p>
        </w:tc>
        <w:tc>
          <w:tcPr>
            <w:tcW w:w="2430" w:type="dxa"/>
            <w:gridSpan w:val="2"/>
          </w:tcPr>
          <w:p w14:paraId="78D630C4" w14:textId="77777777" w:rsidR="00273BEB" w:rsidRPr="00661924" w:rsidRDefault="00273BEB" w:rsidP="00273BEB">
            <w:pPr>
              <w:pStyle w:val="TAL"/>
            </w:pPr>
            <w:r w:rsidRPr="00661924">
              <w:t>CSI-IM RE pattern</w:t>
            </w:r>
          </w:p>
        </w:tc>
        <w:tc>
          <w:tcPr>
            <w:tcW w:w="720" w:type="dxa"/>
            <w:vAlign w:val="center"/>
          </w:tcPr>
          <w:p w14:paraId="4C19C969" w14:textId="77777777" w:rsidR="00273BEB" w:rsidRPr="00661924" w:rsidRDefault="00273BEB" w:rsidP="00273BEB">
            <w:pPr>
              <w:pStyle w:val="TAC"/>
            </w:pPr>
          </w:p>
        </w:tc>
        <w:tc>
          <w:tcPr>
            <w:tcW w:w="2601" w:type="dxa"/>
            <w:vAlign w:val="center"/>
          </w:tcPr>
          <w:p w14:paraId="1450A4E1" w14:textId="77777777" w:rsidR="00273BEB" w:rsidRPr="00661924" w:rsidRDefault="00273BEB" w:rsidP="00273BEB">
            <w:pPr>
              <w:pStyle w:val="TAC"/>
            </w:pPr>
            <w:r w:rsidRPr="00661924">
              <w:rPr>
                <w:rFonts w:hint="eastAsia"/>
              </w:rPr>
              <w:t>0</w:t>
            </w:r>
          </w:p>
        </w:tc>
        <w:tc>
          <w:tcPr>
            <w:tcW w:w="2709" w:type="dxa"/>
            <w:vAlign w:val="center"/>
          </w:tcPr>
          <w:p w14:paraId="74D1F625" w14:textId="77777777" w:rsidR="00273BEB" w:rsidRPr="00661924" w:rsidRDefault="00273BEB" w:rsidP="00273BEB">
            <w:pPr>
              <w:pStyle w:val="TAC"/>
            </w:pPr>
            <w:r>
              <w:t>0</w:t>
            </w:r>
          </w:p>
        </w:tc>
      </w:tr>
      <w:tr w:rsidR="00273BEB" w:rsidRPr="00661924" w14:paraId="4C4D845C" w14:textId="77777777" w:rsidTr="00537763">
        <w:trPr>
          <w:trHeight w:val="70"/>
        </w:trPr>
        <w:tc>
          <w:tcPr>
            <w:tcW w:w="1143" w:type="dxa"/>
            <w:vMerge/>
            <w:hideMark/>
          </w:tcPr>
          <w:p w14:paraId="75E27D5C" w14:textId="77777777" w:rsidR="00273BEB" w:rsidRPr="00661924" w:rsidRDefault="00273BEB" w:rsidP="00273BEB">
            <w:pPr>
              <w:pStyle w:val="TAL"/>
            </w:pPr>
          </w:p>
        </w:tc>
        <w:tc>
          <w:tcPr>
            <w:tcW w:w="2430" w:type="dxa"/>
            <w:gridSpan w:val="2"/>
          </w:tcPr>
          <w:p w14:paraId="0CF02704" w14:textId="77777777" w:rsidR="00273BEB" w:rsidRPr="00661924" w:rsidRDefault="00273BEB" w:rsidP="00273BEB">
            <w:pPr>
              <w:pStyle w:val="TAL"/>
            </w:pPr>
            <w:r w:rsidRPr="00661924">
              <w:t>CSI-IM Resource Mapping</w:t>
            </w:r>
          </w:p>
          <w:p w14:paraId="741569D7" w14:textId="77777777" w:rsidR="00273BEB" w:rsidRPr="00661924" w:rsidRDefault="00273BEB" w:rsidP="00273BE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273BEB" w:rsidRPr="00661924" w:rsidRDefault="00273BEB" w:rsidP="00273BEB">
            <w:pPr>
              <w:pStyle w:val="TAC"/>
            </w:pPr>
          </w:p>
        </w:tc>
        <w:tc>
          <w:tcPr>
            <w:tcW w:w="2601" w:type="dxa"/>
            <w:vAlign w:val="center"/>
          </w:tcPr>
          <w:p w14:paraId="7916A971" w14:textId="77777777" w:rsidR="00273BEB" w:rsidRPr="00661924" w:rsidRDefault="00273BEB" w:rsidP="00273BE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273BEB" w:rsidRPr="00661924" w:rsidRDefault="00273BEB" w:rsidP="00273BEB">
            <w:pPr>
              <w:pStyle w:val="TAC"/>
            </w:pPr>
            <w:r>
              <w:t>(6,9)</w:t>
            </w:r>
          </w:p>
        </w:tc>
      </w:tr>
      <w:tr w:rsidR="00273BEB" w:rsidRPr="00661924" w14:paraId="31FE06CD" w14:textId="77777777" w:rsidTr="00537763">
        <w:trPr>
          <w:trHeight w:val="70"/>
        </w:trPr>
        <w:tc>
          <w:tcPr>
            <w:tcW w:w="1143" w:type="dxa"/>
            <w:vMerge/>
            <w:hideMark/>
          </w:tcPr>
          <w:p w14:paraId="54DB8C2C" w14:textId="77777777" w:rsidR="00273BEB" w:rsidRPr="00661924" w:rsidRDefault="00273BEB" w:rsidP="00273BEB">
            <w:pPr>
              <w:pStyle w:val="TAL"/>
            </w:pPr>
          </w:p>
        </w:tc>
        <w:tc>
          <w:tcPr>
            <w:tcW w:w="2430" w:type="dxa"/>
            <w:gridSpan w:val="2"/>
          </w:tcPr>
          <w:p w14:paraId="059D4A28" w14:textId="77777777" w:rsidR="00273BEB" w:rsidRPr="00661924" w:rsidRDefault="00273BEB" w:rsidP="00273BEB">
            <w:pPr>
              <w:pStyle w:val="TAL"/>
            </w:pPr>
            <w:r w:rsidRPr="00661924">
              <w:t>CSI-IM timeConfig</w:t>
            </w:r>
          </w:p>
          <w:p w14:paraId="7E328FA8" w14:textId="77777777" w:rsidR="00273BEB" w:rsidRPr="00661924" w:rsidRDefault="00273BEB" w:rsidP="00273BEB">
            <w:pPr>
              <w:pStyle w:val="TAL"/>
            </w:pPr>
            <w:r w:rsidRPr="00661924">
              <w:t>periodicity and offset</w:t>
            </w:r>
          </w:p>
        </w:tc>
        <w:tc>
          <w:tcPr>
            <w:tcW w:w="720" w:type="dxa"/>
            <w:vAlign w:val="center"/>
          </w:tcPr>
          <w:p w14:paraId="74BE29E5" w14:textId="77777777" w:rsidR="00273BEB" w:rsidRPr="00661924" w:rsidRDefault="00273BEB" w:rsidP="00273BEB">
            <w:pPr>
              <w:pStyle w:val="TAC"/>
            </w:pPr>
            <w:r w:rsidRPr="00661924">
              <w:t>slot</w:t>
            </w:r>
          </w:p>
        </w:tc>
        <w:tc>
          <w:tcPr>
            <w:tcW w:w="2601" w:type="dxa"/>
            <w:vAlign w:val="center"/>
          </w:tcPr>
          <w:p w14:paraId="3E5A3EC9" w14:textId="77777777" w:rsidR="00273BEB" w:rsidRPr="00661924" w:rsidRDefault="00273BEB" w:rsidP="00273BEB">
            <w:pPr>
              <w:pStyle w:val="TAC"/>
            </w:pPr>
            <w:r>
              <w:t>10</w:t>
            </w:r>
            <w:r w:rsidRPr="00661924">
              <w:rPr>
                <w:rFonts w:hint="eastAsia"/>
              </w:rPr>
              <w:t>/1</w:t>
            </w:r>
          </w:p>
        </w:tc>
        <w:tc>
          <w:tcPr>
            <w:tcW w:w="2709" w:type="dxa"/>
            <w:vAlign w:val="center"/>
          </w:tcPr>
          <w:p w14:paraId="272783F5" w14:textId="77777777" w:rsidR="00273BEB" w:rsidRPr="00661924" w:rsidRDefault="00273BEB" w:rsidP="00273BEB">
            <w:pPr>
              <w:pStyle w:val="TAC"/>
            </w:pPr>
            <w:r>
              <w:t>Same as serving cell</w:t>
            </w:r>
          </w:p>
        </w:tc>
      </w:tr>
      <w:tr w:rsidR="00273BEB" w:rsidRPr="00661924" w14:paraId="7F90363B" w14:textId="77777777" w:rsidTr="00537763">
        <w:trPr>
          <w:trHeight w:val="70"/>
        </w:trPr>
        <w:tc>
          <w:tcPr>
            <w:tcW w:w="3573" w:type="dxa"/>
            <w:gridSpan w:val="3"/>
            <w:vAlign w:val="center"/>
          </w:tcPr>
          <w:p w14:paraId="7957B42C" w14:textId="77777777" w:rsidR="00273BEB" w:rsidRPr="00661924" w:rsidRDefault="00273BEB" w:rsidP="00273BEB">
            <w:pPr>
              <w:pStyle w:val="TAL"/>
            </w:pPr>
            <w:r w:rsidRPr="00661924">
              <w:t>ReportConfigType</w:t>
            </w:r>
          </w:p>
        </w:tc>
        <w:tc>
          <w:tcPr>
            <w:tcW w:w="720" w:type="dxa"/>
            <w:vAlign w:val="center"/>
          </w:tcPr>
          <w:p w14:paraId="34A7E3B0" w14:textId="77777777" w:rsidR="00273BEB" w:rsidRPr="00661924" w:rsidRDefault="00273BEB" w:rsidP="00273BEB">
            <w:pPr>
              <w:pStyle w:val="TAC"/>
            </w:pPr>
          </w:p>
        </w:tc>
        <w:tc>
          <w:tcPr>
            <w:tcW w:w="2601" w:type="dxa"/>
            <w:vAlign w:val="center"/>
          </w:tcPr>
          <w:p w14:paraId="27D69967" w14:textId="77777777" w:rsidR="00273BEB" w:rsidRPr="00661924" w:rsidRDefault="00273BEB" w:rsidP="00273BEB">
            <w:pPr>
              <w:pStyle w:val="TAC"/>
            </w:pPr>
            <w:r w:rsidRPr="00661924">
              <w:t>Periodic</w:t>
            </w:r>
          </w:p>
        </w:tc>
        <w:tc>
          <w:tcPr>
            <w:tcW w:w="2709" w:type="dxa"/>
            <w:vAlign w:val="center"/>
          </w:tcPr>
          <w:p w14:paraId="6EC7BC50" w14:textId="77777777" w:rsidR="00273BEB" w:rsidRPr="00661924" w:rsidRDefault="00273BEB" w:rsidP="00273BEB">
            <w:pPr>
              <w:pStyle w:val="TAC"/>
            </w:pPr>
            <w:r w:rsidRPr="00661924">
              <w:t>Not configured</w:t>
            </w:r>
          </w:p>
        </w:tc>
      </w:tr>
      <w:tr w:rsidR="00273BEB" w:rsidRPr="00661924" w14:paraId="306C7E4B" w14:textId="77777777" w:rsidTr="00537763">
        <w:trPr>
          <w:trHeight w:val="70"/>
        </w:trPr>
        <w:tc>
          <w:tcPr>
            <w:tcW w:w="3573" w:type="dxa"/>
            <w:gridSpan w:val="3"/>
            <w:vAlign w:val="center"/>
          </w:tcPr>
          <w:p w14:paraId="5A7D684C" w14:textId="77777777" w:rsidR="00273BEB" w:rsidRPr="00661924" w:rsidRDefault="00273BEB" w:rsidP="00273BEB">
            <w:pPr>
              <w:pStyle w:val="TAL"/>
            </w:pPr>
            <w:r w:rsidRPr="00661924">
              <w:t>CQI-table</w:t>
            </w:r>
          </w:p>
        </w:tc>
        <w:tc>
          <w:tcPr>
            <w:tcW w:w="720" w:type="dxa"/>
            <w:vAlign w:val="center"/>
          </w:tcPr>
          <w:p w14:paraId="181716FC" w14:textId="77777777" w:rsidR="00273BEB" w:rsidRPr="00661924" w:rsidRDefault="00273BEB" w:rsidP="00273BEB">
            <w:pPr>
              <w:pStyle w:val="TAC"/>
            </w:pPr>
          </w:p>
        </w:tc>
        <w:tc>
          <w:tcPr>
            <w:tcW w:w="2601" w:type="dxa"/>
            <w:vAlign w:val="center"/>
          </w:tcPr>
          <w:p w14:paraId="48D98030" w14:textId="77777777" w:rsidR="00273BEB" w:rsidRPr="00661924" w:rsidRDefault="00273BEB" w:rsidP="00273BEB">
            <w:pPr>
              <w:pStyle w:val="TAC"/>
            </w:pPr>
            <w:r w:rsidRPr="00661924">
              <w:t xml:space="preserve">Table </w:t>
            </w:r>
            <w:r w:rsidRPr="00661924">
              <w:rPr>
                <w:rFonts w:hint="eastAsia"/>
              </w:rPr>
              <w:t>2</w:t>
            </w:r>
          </w:p>
        </w:tc>
        <w:tc>
          <w:tcPr>
            <w:tcW w:w="2709" w:type="dxa"/>
            <w:vAlign w:val="center"/>
          </w:tcPr>
          <w:p w14:paraId="5B178595" w14:textId="77777777" w:rsidR="00273BEB" w:rsidRPr="00661924" w:rsidRDefault="00273BEB" w:rsidP="00273BEB">
            <w:pPr>
              <w:pStyle w:val="TAC"/>
            </w:pPr>
            <w:r w:rsidRPr="00661924">
              <w:t xml:space="preserve">Table </w:t>
            </w:r>
            <w:r w:rsidRPr="00661924">
              <w:rPr>
                <w:rFonts w:hint="eastAsia"/>
              </w:rPr>
              <w:t>2</w:t>
            </w:r>
          </w:p>
        </w:tc>
      </w:tr>
      <w:tr w:rsidR="00273BEB" w:rsidRPr="00661924" w14:paraId="18034671" w14:textId="77777777" w:rsidTr="00537763">
        <w:trPr>
          <w:trHeight w:val="70"/>
        </w:trPr>
        <w:tc>
          <w:tcPr>
            <w:tcW w:w="3573" w:type="dxa"/>
            <w:gridSpan w:val="3"/>
            <w:vAlign w:val="center"/>
          </w:tcPr>
          <w:p w14:paraId="4D35E2EE" w14:textId="77777777" w:rsidR="00273BEB" w:rsidRPr="00661924" w:rsidRDefault="00273BEB" w:rsidP="00273BEB">
            <w:pPr>
              <w:pStyle w:val="TAL"/>
            </w:pPr>
            <w:r w:rsidRPr="00661924">
              <w:t>reportQuantity</w:t>
            </w:r>
          </w:p>
        </w:tc>
        <w:tc>
          <w:tcPr>
            <w:tcW w:w="720" w:type="dxa"/>
            <w:vAlign w:val="center"/>
          </w:tcPr>
          <w:p w14:paraId="274F9C94" w14:textId="77777777" w:rsidR="00273BEB" w:rsidRPr="00661924" w:rsidRDefault="00273BEB" w:rsidP="00273BEB">
            <w:pPr>
              <w:pStyle w:val="TAC"/>
            </w:pPr>
          </w:p>
        </w:tc>
        <w:tc>
          <w:tcPr>
            <w:tcW w:w="2601" w:type="dxa"/>
            <w:vAlign w:val="center"/>
          </w:tcPr>
          <w:p w14:paraId="3436A49F" w14:textId="77777777" w:rsidR="00273BEB" w:rsidRPr="00661924" w:rsidRDefault="00273BEB" w:rsidP="00273BEB">
            <w:pPr>
              <w:pStyle w:val="TAC"/>
            </w:pPr>
            <w:r w:rsidRPr="00661924">
              <w:t>cri-RI-PMI-CQI</w:t>
            </w:r>
          </w:p>
        </w:tc>
        <w:tc>
          <w:tcPr>
            <w:tcW w:w="2709" w:type="dxa"/>
            <w:vAlign w:val="center"/>
          </w:tcPr>
          <w:p w14:paraId="2F562CD9" w14:textId="77777777" w:rsidR="00273BEB" w:rsidRPr="00661924" w:rsidRDefault="00273BEB" w:rsidP="00273BEB">
            <w:pPr>
              <w:pStyle w:val="TAC"/>
            </w:pPr>
            <w:r w:rsidRPr="00661924">
              <w:t>Not configured</w:t>
            </w:r>
          </w:p>
        </w:tc>
      </w:tr>
      <w:tr w:rsidR="00273BEB" w:rsidRPr="00661924" w14:paraId="001AA581" w14:textId="77777777" w:rsidTr="00537763">
        <w:trPr>
          <w:trHeight w:val="70"/>
        </w:trPr>
        <w:tc>
          <w:tcPr>
            <w:tcW w:w="3573" w:type="dxa"/>
            <w:gridSpan w:val="3"/>
            <w:vAlign w:val="center"/>
          </w:tcPr>
          <w:p w14:paraId="50B22D13" w14:textId="77777777" w:rsidR="00273BEB" w:rsidRPr="00661924" w:rsidRDefault="00273BEB" w:rsidP="00273BEB">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273BEB" w:rsidRPr="00661924" w:rsidRDefault="00273BEB" w:rsidP="00273BEB">
            <w:pPr>
              <w:pStyle w:val="TAC"/>
            </w:pPr>
          </w:p>
        </w:tc>
        <w:tc>
          <w:tcPr>
            <w:tcW w:w="2601" w:type="dxa"/>
            <w:vAlign w:val="center"/>
          </w:tcPr>
          <w:p w14:paraId="3E5BCA37" w14:textId="77777777" w:rsidR="00273BEB" w:rsidRPr="00661924" w:rsidRDefault="00273BEB" w:rsidP="00273BEB">
            <w:pPr>
              <w:pStyle w:val="TAC"/>
            </w:pPr>
            <w:r w:rsidRPr="00661924">
              <w:t>Not configured</w:t>
            </w:r>
          </w:p>
        </w:tc>
        <w:tc>
          <w:tcPr>
            <w:tcW w:w="2709" w:type="dxa"/>
            <w:vAlign w:val="center"/>
          </w:tcPr>
          <w:p w14:paraId="6269637D" w14:textId="77777777" w:rsidR="00273BEB" w:rsidRPr="00661924" w:rsidRDefault="00273BEB" w:rsidP="00273BEB">
            <w:pPr>
              <w:pStyle w:val="TAC"/>
            </w:pPr>
            <w:r w:rsidRPr="00661924">
              <w:t>Not configured</w:t>
            </w:r>
          </w:p>
        </w:tc>
      </w:tr>
      <w:tr w:rsidR="00273BEB" w:rsidRPr="00661924" w14:paraId="704AB042" w14:textId="77777777" w:rsidTr="00537763">
        <w:trPr>
          <w:trHeight w:val="70"/>
        </w:trPr>
        <w:tc>
          <w:tcPr>
            <w:tcW w:w="3573" w:type="dxa"/>
            <w:gridSpan w:val="3"/>
            <w:vAlign w:val="center"/>
          </w:tcPr>
          <w:p w14:paraId="194BF957" w14:textId="77777777" w:rsidR="00273BEB" w:rsidRPr="00661924" w:rsidRDefault="00273BEB" w:rsidP="00273BEB">
            <w:pPr>
              <w:pStyle w:val="TAL"/>
            </w:pPr>
            <w:r w:rsidRPr="00661924">
              <w:t>timeRestrictionForInterferenceMeasurements</w:t>
            </w:r>
          </w:p>
        </w:tc>
        <w:tc>
          <w:tcPr>
            <w:tcW w:w="720" w:type="dxa"/>
            <w:vAlign w:val="center"/>
          </w:tcPr>
          <w:p w14:paraId="12A95048" w14:textId="77777777" w:rsidR="00273BEB" w:rsidRPr="00661924" w:rsidRDefault="00273BEB" w:rsidP="00273BEB">
            <w:pPr>
              <w:pStyle w:val="TAC"/>
            </w:pPr>
          </w:p>
        </w:tc>
        <w:tc>
          <w:tcPr>
            <w:tcW w:w="2601" w:type="dxa"/>
            <w:vAlign w:val="center"/>
          </w:tcPr>
          <w:p w14:paraId="04799B8E" w14:textId="77777777" w:rsidR="00273BEB" w:rsidRPr="00661924" w:rsidRDefault="00273BEB" w:rsidP="00273BEB">
            <w:pPr>
              <w:pStyle w:val="TAC"/>
            </w:pPr>
            <w:r w:rsidRPr="00661924">
              <w:t>Not configured</w:t>
            </w:r>
          </w:p>
        </w:tc>
        <w:tc>
          <w:tcPr>
            <w:tcW w:w="2709" w:type="dxa"/>
            <w:vAlign w:val="center"/>
          </w:tcPr>
          <w:p w14:paraId="48514180" w14:textId="77777777" w:rsidR="00273BEB" w:rsidRPr="00661924" w:rsidRDefault="00273BEB" w:rsidP="00273BEB">
            <w:pPr>
              <w:pStyle w:val="TAC"/>
            </w:pPr>
            <w:r w:rsidRPr="00661924">
              <w:t>Not configured</w:t>
            </w:r>
          </w:p>
        </w:tc>
      </w:tr>
      <w:tr w:rsidR="00273BEB" w:rsidRPr="00661924" w14:paraId="477B51F8" w14:textId="77777777" w:rsidTr="00537763">
        <w:trPr>
          <w:trHeight w:val="70"/>
        </w:trPr>
        <w:tc>
          <w:tcPr>
            <w:tcW w:w="3573" w:type="dxa"/>
            <w:gridSpan w:val="3"/>
            <w:vAlign w:val="center"/>
          </w:tcPr>
          <w:p w14:paraId="7C58C172" w14:textId="77777777" w:rsidR="00273BEB" w:rsidRPr="00661924" w:rsidRDefault="00273BEB" w:rsidP="00273BEB">
            <w:pPr>
              <w:pStyle w:val="TAL"/>
            </w:pPr>
            <w:r w:rsidRPr="00661924">
              <w:t>cqi-FormatIndicator</w:t>
            </w:r>
          </w:p>
        </w:tc>
        <w:tc>
          <w:tcPr>
            <w:tcW w:w="720" w:type="dxa"/>
            <w:vAlign w:val="center"/>
          </w:tcPr>
          <w:p w14:paraId="74021AC9" w14:textId="77777777" w:rsidR="00273BEB" w:rsidRPr="00661924" w:rsidRDefault="00273BEB" w:rsidP="00273BEB">
            <w:pPr>
              <w:pStyle w:val="TAC"/>
            </w:pPr>
          </w:p>
        </w:tc>
        <w:tc>
          <w:tcPr>
            <w:tcW w:w="2601" w:type="dxa"/>
            <w:vAlign w:val="center"/>
          </w:tcPr>
          <w:p w14:paraId="0FCA9246" w14:textId="77777777" w:rsidR="00273BEB" w:rsidRPr="00661924" w:rsidRDefault="00273BEB" w:rsidP="00273BEB">
            <w:pPr>
              <w:pStyle w:val="TAC"/>
            </w:pPr>
            <w:r w:rsidRPr="00661924">
              <w:t>Wideband</w:t>
            </w:r>
          </w:p>
        </w:tc>
        <w:tc>
          <w:tcPr>
            <w:tcW w:w="2709" w:type="dxa"/>
            <w:vAlign w:val="center"/>
          </w:tcPr>
          <w:p w14:paraId="695A47A4" w14:textId="77777777" w:rsidR="00273BEB" w:rsidRPr="00661924" w:rsidRDefault="00273BEB" w:rsidP="00273BEB">
            <w:pPr>
              <w:pStyle w:val="TAC"/>
            </w:pPr>
            <w:r w:rsidRPr="00661924">
              <w:t>Wideband</w:t>
            </w:r>
          </w:p>
        </w:tc>
      </w:tr>
      <w:tr w:rsidR="00273BEB" w:rsidRPr="00661924" w14:paraId="7BCEEE9F" w14:textId="77777777" w:rsidTr="00537763">
        <w:trPr>
          <w:trHeight w:val="70"/>
        </w:trPr>
        <w:tc>
          <w:tcPr>
            <w:tcW w:w="3573" w:type="dxa"/>
            <w:gridSpan w:val="3"/>
            <w:vAlign w:val="center"/>
          </w:tcPr>
          <w:p w14:paraId="61046671" w14:textId="7961796A" w:rsidR="00273BEB" w:rsidRPr="00661924" w:rsidRDefault="00273BEB" w:rsidP="00273BEB">
            <w:pPr>
              <w:pStyle w:val="TAL"/>
            </w:pPr>
            <w:r w:rsidRPr="00661924">
              <w:t>pmi-FormatIndicator</w:t>
            </w:r>
          </w:p>
        </w:tc>
        <w:tc>
          <w:tcPr>
            <w:tcW w:w="720" w:type="dxa"/>
            <w:vAlign w:val="center"/>
          </w:tcPr>
          <w:p w14:paraId="00DAE49B" w14:textId="77777777" w:rsidR="00273BEB" w:rsidRPr="00661924" w:rsidRDefault="00273BEB" w:rsidP="00273BEB">
            <w:pPr>
              <w:pStyle w:val="TAC"/>
            </w:pPr>
          </w:p>
        </w:tc>
        <w:tc>
          <w:tcPr>
            <w:tcW w:w="2601" w:type="dxa"/>
            <w:vAlign w:val="center"/>
          </w:tcPr>
          <w:p w14:paraId="6880C2D5" w14:textId="77777777" w:rsidR="00273BEB" w:rsidRPr="00661924" w:rsidRDefault="00273BEB" w:rsidP="00273BEB">
            <w:pPr>
              <w:pStyle w:val="TAC"/>
            </w:pPr>
            <w:r w:rsidRPr="00661924">
              <w:t>Wideband</w:t>
            </w:r>
          </w:p>
        </w:tc>
        <w:tc>
          <w:tcPr>
            <w:tcW w:w="2709" w:type="dxa"/>
            <w:vAlign w:val="center"/>
          </w:tcPr>
          <w:p w14:paraId="2EBF4BE2" w14:textId="77777777" w:rsidR="00273BEB" w:rsidRPr="00661924" w:rsidRDefault="00273BEB" w:rsidP="00273BEB">
            <w:pPr>
              <w:pStyle w:val="TAC"/>
            </w:pPr>
            <w:r w:rsidRPr="00661924">
              <w:t>Wideband</w:t>
            </w:r>
          </w:p>
        </w:tc>
      </w:tr>
      <w:tr w:rsidR="00273BEB" w:rsidRPr="00661924" w14:paraId="21189B73" w14:textId="77777777" w:rsidTr="00537763">
        <w:trPr>
          <w:trHeight w:val="70"/>
        </w:trPr>
        <w:tc>
          <w:tcPr>
            <w:tcW w:w="3573" w:type="dxa"/>
            <w:gridSpan w:val="3"/>
            <w:vAlign w:val="center"/>
          </w:tcPr>
          <w:p w14:paraId="4CA53B94" w14:textId="77777777" w:rsidR="00273BEB" w:rsidRPr="00661924" w:rsidRDefault="00273BEB" w:rsidP="00273BEB">
            <w:pPr>
              <w:pStyle w:val="TAL"/>
            </w:pPr>
            <w:r w:rsidRPr="00661924">
              <w:t>Sub-band Size</w:t>
            </w:r>
          </w:p>
        </w:tc>
        <w:tc>
          <w:tcPr>
            <w:tcW w:w="720" w:type="dxa"/>
            <w:vAlign w:val="center"/>
          </w:tcPr>
          <w:p w14:paraId="79EB734E" w14:textId="77777777" w:rsidR="00273BEB" w:rsidRPr="00661924" w:rsidRDefault="00273BEB" w:rsidP="00273BEB">
            <w:pPr>
              <w:pStyle w:val="TAC"/>
            </w:pPr>
            <w:r w:rsidRPr="00661924">
              <w:t>RB</w:t>
            </w:r>
          </w:p>
        </w:tc>
        <w:tc>
          <w:tcPr>
            <w:tcW w:w="2601" w:type="dxa"/>
            <w:vAlign w:val="center"/>
          </w:tcPr>
          <w:p w14:paraId="58B36FAB" w14:textId="77777777" w:rsidR="00273BEB" w:rsidRPr="00661924" w:rsidRDefault="00273BEB" w:rsidP="00273BEB">
            <w:pPr>
              <w:pStyle w:val="TAC"/>
            </w:pPr>
            <w:r>
              <w:t>16</w:t>
            </w:r>
          </w:p>
        </w:tc>
        <w:tc>
          <w:tcPr>
            <w:tcW w:w="2709" w:type="dxa"/>
            <w:vAlign w:val="center"/>
          </w:tcPr>
          <w:p w14:paraId="76CFE888" w14:textId="77777777" w:rsidR="00273BEB" w:rsidRPr="00661924" w:rsidRDefault="00273BEB" w:rsidP="00273BEB">
            <w:pPr>
              <w:pStyle w:val="TAC"/>
            </w:pPr>
          </w:p>
        </w:tc>
      </w:tr>
      <w:tr w:rsidR="00273BEB" w:rsidRPr="00661924" w14:paraId="1B89D3DA" w14:textId="77777777" w:rsidTr="00537763">
        <w:trPr>
          <w:trHeight w:val="70"/>
        </w:trPr>
        <w:tc>
          <w:tcPr>
            <w:tcW w:w="3573" w:type="dxa"/>
            <w:gridSpan w:val="3"/>
            <w:vAlign w:val="center"/>
          </w:tcPr>
          <w:p w14:paraId="48104FF0" w14:textId="77777777" w:rsidR="00273BEB" w:rsidRPr="00661924" w:rsidRDefault="00273BEB" w:rsidP="00273BEB">
            <w:pPr>
              <w:pStyle w:val="TAL"/>
            </w:pPr>
            <w:r w:rsidRPr="00661924">
              <w:t>Csi-ReportingBand</w:t>
            </w:r>
          </w:p>
        </w:tc>
        <w:tc>
          <w:tcPr>
            <w:tcW w:w="720" w:type="dxa"/>
            <w:vAlign w:val="center"/>
          </w:tcPr>
          <w:p w14:paraId="34D776C4" w14:textId="77777777" w:rsidR="00273BEB" w:rsidRPr="00661924" w:rsidRDefault="00273BEB" w:rsidP="00273BEB">
            <w:pPr>
              <w:pStyle w:val="TAC"/>
            </w:pPr>
          </w:p>
        </w:tc>
        <w:tc>
          <w:tcPr>
            <w:tcW w:w="2601" w:type="dxa"/>
            <w:vAlign w:val="center"/>
          </w:tcPr>
          <w:p w14:paraId="48F4091B" w14:textId="77777777" w:rsidR="00273BEB" w:rsidRPr="00661924" w:rsidRDefault="00273BEB" w:rsidP="00273BEB">
            <w:pPr>
              <w:pStyle w:val="TAC"/>
            </w:pPr>
            <w:r w:rsidRPr="00661924">
              <w:t>1111111</w:t>
            </w:r>
          </w:p>
        </w:tc>
        <w:tc>
          <w:tcPr>
            <w:tcW w:w="2709" w:type="dxa"/>
            <w:vAlign w:val="center"/>
          </w:tcPr>
          <w:p w14:paraId="550E2AB9" w14:textId="77777777" w:rsidR="00273BEB" w:rsidRPr="00661924" w:rsidRDefault="00273BEB" w:rsidP="00273BEB">
            <w:pPr>
              <w:pStyle w:val="TAC"/>
            </w:pPr>
            <w:r w:rsidRPr="00661924">
              <w:t>Not configured</w:t>
            </w:r>
          </w:p>
        </w:tc>
      </w:tr>
      <w:tr w:rsidR="00273BEB" w:rsidRPr="00661924" w14:paraId="682EE99B" w14:textId="77777777" w:rsidTr="00537763">
        <w:trPr>
          <w:trHeight w:val="70"/>
        </w:trPr>
        <w:tc>
          <w:tcPr>
            <w:tcW w:w="3573" w:type="dxa"/>
            <w:gridSpan w:val="3"/>
            <w:vAlign w:val="center"/>
          </w:tcPr>
          <w:p w14:paraId="1191011B" w14:textId="77777777" w:rsidR="00273BEB" w:rsidRPr="00661924" w:rsidRDefault="00273BEB" w:rsidP="00273BEB">
            <w:pPr>
              <w:pStyle w:val="TAL"/>
            </w:pPr>
            <w:r w:rsidRPr="00661924">
              <w:t>CSI-Report periodicity and offset</w:t>
            </w:r>
          </w:p>
        </w:tc>
        <w:tc>
          <w:tcPr>
            <w:tcW w:w="720" w:type="dxa"/>
            <w:vAlign w:val="center"/>
          </w:tcPr>
          <w:p w14:paraId="02E4110D" w14:textId="77777777" w:rsidR="00273BEB" w:rsidRPr="00661924" w:rsidRDefault="00273BEB" w:rsidP="00273BEB">
            <w:pPr>
              <w:pStyle w:val="TAC"/>
            </w:pPr>
            <w:r w:rsidRPr="00661924">
              <w:t>slot</w:t>
            </w:r>
          </w:p>
        </w:tc>
        <w:tc>
          <w:tcPr>
            <w:tcW w:w="2601" w:type="dxa"/>
            <w:vAlign w:val="center"/>
          </w:tcPr>
          <w:p w14:paraId="026EC198" w14:textId="77777777" w:rsidR="00273BEB" w:rsidRPr="00661924" w:rsidRDefault="00273BEB" w:rsidP="00273BEB">
            <w:pPr>
              <w:pStyle w:val="TAC"/>
            </w:pPr>
            <w:r>
              <w:t>10/9</w:t>
            </w:r>
          </w:p>
        </w:tc>
        <w:tc>
          <w:tcPr>
            <w:tcW w:w="2709" w:type="dxa"/>
            <w:vAlign w:val="center"/>
          </w:tcPr>
          <w:p w14:paraId="6E059B97" w14:textId="77777777" w:rsidR="00273BEB" w:rsidRPr="00661924" w:rsidRDefault="00273BEB" w:rsidP="00273BEB">
            <w:pPr>
              <w:pStyle w:val="TAC"/>
            </w:pPr>
            <w:r w:rsidRPr="00661924">
              <w:t>Not configured</w:t>
            </w:r>
          </w:p>
        </w:tc>
      </w:tr>
      <w:tr w:rsidR="00273BEB" w:rsidRPr="00661924" w14:paraId="6D5BDBAC" w14:textId="77777777" w:rsidTr="00537763">
        <w:trPr>
          <w:trHeight w:val="70"/>
        </w:trPr>
        <w:tc>
          <w:tcPr>
            <w:tcW w:w="3573" w:type="dxa"/>
            <w:gridSpan w:val="3"/>
            <w:vAlign w:val="center"/>
          </w:tcPr>
          <w:p w14:paraId="6AC4DE4F" w14:textId="77777777" w:rsidR="00273BEB" w:rsidRPr="00661924" w:rsidRDefault="00273BEB" w:rsidP="00273BEB">
            <w:pPr>
              <w:pStyle w:val="TAL"/>
            </w:pPr>
            <w:r w:rsidRPr="00661924">
              <w:t>aperiodicTriggeringOffset</w:t>
            </w:r>
          </w:p>
        </w:tc>
        <w:tc>
          <w:tcPr>
            <w:tcW w:w="720" w:type="dxa"/>
            <w:vAlign w:val="center"/>
          </w:tcPr>
          <w:p w14:paraId="1D917855" w14:textId="77777777" w:rsidR="00273BEB" w:rsidRPr="00661924" w:rsidRDefault="00273BEB" w:rsidP="00273BEB">
            <w:pPr>
              <w:pStyle w:val="TAC"/>
            </w:pPr>
          </w:p>
        </w:tc>
        <w:tc>
          <w:tcPr>
            <w:tcW w:w="2601" w:type="dxa"/>
            <w:vAlign w:val="center"/>
          </w:tcPr>
          <w:p w14:paraId="70C223A0" w14:textId="77777777" w:rsidR="00273BEB" w:rsidRPr="00661924" w:rsidRDefault="00273BEB" w:rsidP="00273BEB">
            <w:pPr>
              <w:pStyle w:val="TAC"/>
            </w:pPr>
            <w:r w:rsidRPr="00661924">
              <w:t>Not configured</w:t>
            </w:r>
          </w:p>
        </w:tc>
        <w:tc>
          <w:tcPr>
            <w:tcW w:w="2709" w:type="dxa"/>
            <w:vAlign w:val="center"/>
          </w:tcPr>
          <w:p w14:paraId="62DDADA7" w14:textId="77777777" w:rsidR="00273BEB" w:rsidRPr="00661924" w:rsidRDefault="00273BEB" w:rsidP="00273BEB">
            <w:pPr>
              <w:pStyle w:val="TAC"/>
            </w:pPr>
            <w:r w:rsidRPr="00661924">
              <w:t>Not configured</w:t>
            </w:r>
          </w:p>
        </w:tc>
      </w:tr>
      <w:tr w:rsidR="00273BEB" w:rsidRPr="00661924" w14:paraId="2690191A" w14:textId="77777777" w:rsidTr="00537763">
        <w:trPr>
          <w:trHeight w:val="70"/>
        </w:trPr>
        <w:tc>
          <w:tcPr>
            <w:tcW w:w="1648" w:type="dxa"/>
            <w:gridSpan w:val="2"/>
            <w:vMerge w:val="restart"/>
            <w:vAlign w:val="center"/>
            <w:hideMark/>
          </w:tcPr>
          <w:p w14:paraId="780746EC" w14:textId="77777777" w:rsidR="00273BEB" w:rsidRPr="00661924" w:rsidRDefault="00273BEB" w:rsidP="00273BEB">
            <w:pPr>
              <w:pStyle w:val="TAL"/>
            </w:pPr>
            <w:r w:rsidRPr="00661924">
              <w:t>Codebook configuration</w:t>
            </w:r>
          </w:p>
        </w:tc>
        <w:tc>
          <w:tcPr>
            <w:tcW w:w="1925" w:type="dxa"/>
          </w:tcPr>
          <w:p w14:paraId="4A38CC3C" w14:textId="77777777" w:rsidR="00273BEB" w:rsidRPr="00661924" w:rsidRDefault="00273BEB" w:rsidP="00273BEB">
            <w:pPr>
              <w:pStyle w:val="TAL"/>
            </w:pPr>
            <w:r w:rsidRPr="00661924">
              <w:t>Codebook Type</w:t>
            </w:r>
          </w:p>
        </w:tc>
        <w:tc>
          <w:tcPr>
            <w:tcW w:w="720" w:type="dxa"/>
            <w:vAlign w:val="center"/>
          </w:tcPr>
          <w:p w14:paraId="0000076C" w14:textId="77777777" w:rsidR="00273BEB" w:rsidRPr="00661924" w:rsidRDefault="00273BEB" w:rsidP="00273BEB">
            <w:pPr>
              <w:pStyle w:val="TAC"/>
            </w:pPr>
          </w:p>
        </w:tc>
        <w:tc>
          <w:tcPr>
            <w:tcW w:w="2601" w:type="dxa"/>
            <w:vAlign w:val="center"/>
          </w:tcPr>
          <w:p w14:paraId="1C2963BF" w14:textId="77777777" w:rsidR="00273BEB" w:rsidRPr="00661924" w:rsidRDefault="00273BEB" w:rsidP="00273BEB">
            <w:pPr>
              <w:pStyle w:val="TAC"/>
            </w:pPr>
            <w:r w:rsidRPr="00661924">
              <w:t>typeI-SinglePanel</w:t>
            </w:r>
          </w:p>
        </w:tc>
        <w:tc>
          <w:tcPr>
            <w:tcW w:w="2709" w:type="dxa"/>
            <w:vAlign w:val="center"/>
          </w:tcPr>
          <w:p w14:paraId="7AE461FD" w14:textId="77777777" w:rsidR="00273BEB" w:rsidRPr="00661924" w:rsidRDefault="00273BEB" w:rsidP="00273BEB">
            <w:pPr>
              <w:pStyle w:val="TAC"/>
            </w:pPr>
            <w:r w:rsidRPr="00661924">
              <w:t>typeI-SinglePanel</w:t>
            </w:r>
          </w:p>
        </w:tc>
      </w:tr>
      <w:tr w:rsidR="00273BEB" w:rsidRPr="00661924" w14:paraId="7DAC5676" w14:textId="77777777" w:rsidTr="00537763">
        <w:trPr>
          <w:trHeight w:val="70"/>
        </w:trPr>
        <w:tc>
          <w:tcPr>
            <w:tcW w:w="1648" w:type="dxa"/>
            <w:gridSpan w:val="2"/>
            <w:vMerge/>
            <w:hideMark/>
          </w:tcPr>
          <w:p w14:paraId="011FCD65" w14:textId="77777777" w:rsidR="00273BEB" w:rsidRPr="00661924" w:rsidRDefault="00273BEB" w:rsidP="00273BEB">
            <w:pPr>
              <w:pStyle w:val="TAL"/>
            </w:pPr>
          </w:p>
        </w:tc>
        <w:tc>
          <w:tcPr>
            <w:tcW w:w="1925" w:type="dxa"/>
          </w:tcPr>
          <w:p w14:paraId="3C175217" w14:textId="77777777" w:rsidR="00273BEB" w:rsidRPr="00661924" w:rsidRDefault="00273BEB" w:rsidP="00273BEB">
            <w:pPr>
              <w:pStyle w:val="TAL"/>
            </w:pPr>
            <w:r w:rsidRPr="00661924">
              <w:t>Codebook Mode</w:t>
            </w:r>
          </w:p>
        </w:tc>
        <w:tc>
          <w:tcPr>
            <w:tcW w:w="720" w:type="dxa"/>
            <w:vAlign w:val="center"/>
          </w:tcPr>
          <w:p w14:paraId="65B51140" w14:textId="77777777" w:rsidR="00273BEB" w:rsidRPr="00661924" w:rsidRDefault="00273BEB" w:rsidP="00273BEB">
            <w:pPr>
              <w:pStyle w:val="TAC"/>
            </w:pPr>
          </w:p>
        </w:tc>
        <w:tc>
          <w:tcPr>
            <w:tcW w:w="2601" w:type="dxa"/>
            <w:vAlign w:val="center"/>
          </w:tcPr>
          <w:p w14:paraId="6E63A1D5" w14:textId="77777777" w:rsidR="00273BEB" w:rsidRPr="00661924" w:rsidRDefault="00273BEB" w:rsidP="00273BEB">
            <w:pPr>
              <w:pStyle w:val="TAC"/>
            </w:pPr>
            <w:r w:rsidRPr="00661924">
              <w:t>1</w:t>
            </w:r>
          </w:p>
        </w:tc>
        <w:tc>
          <w:tcPr>
            <w:tcW w:w="2709" w:type="dxa"/>
          </w:tcPr>
          <w:p w14:paraId="7F44638F" w14:textId="77777777" w:rsidR="00273BEB" w:rsidRPr="00661924" w:rsidRDefault="00273BEB" w:rsidP="00273BEB">
            <w:pPr>
              <w:pStyle w:val="TAC"/>
            </w:pPr>
            <w:r>
              <w:t>1</w:t>
            </w:r>
          </w:p>
        </w:tc>
      </w:tr>
      <w:tr w:rsidR="00273BEB" w:rsidRPr="00661924" w14:paraId="383F950F" w14:textId="77777777" w:rsidTr="00537763">
        <w:trPr>
          <w:trHeight w:val="70"/>
        </w:trPr>
        <w:tc>
          <w:tcPr>
            <w:tcW w:w="1648" w:type="dxa"/>
            <w:gridSpan w:val="2"/>
            <w:vMerge/>
            <w:hideMark/>
          </w:tcPr>
          <w:p w14:paraId="577DF443" w14:textId="77777777" w:rsidR="00273BEB" w:rsidRPr="00661924" w:rsidRDefault="00273BEB" w:rsidP="00273BEB">
            <w:pPr>
              <w:pStyle w:val="TAL"/>
            </w:pPr>
          </w:p>
        </w:tc>
        <w:tc>
          <w:tcPr>
            <w:tcW w:w="1925" w:type="dxa"/>
          </w:tcPr>
          <w:p w14:paraId="161090E0" w14:textId="77777777" w:rsidR="00273BEB" w:rsidRPr="00661924" w:rsidRDefault="00273BEB" w:rsidP="00273BEB">
            <w:pPr>
              <w:pStyle w:val="TAL"/>
            </w:pPr>
            <w:r w:rsidRPr="00661924">
              <w:t>(CodebookConfig-N1,CodebookConfig-N2)</w:t>
            </w:r>
          </w:p>
        </w:tc>
        <w:tc>
          <w:tcPr>
            <w:tcW w:w="720" w:type="dxa"/>
            <w:vAlign w:val="center"/>
          </w:tcPr>
          <w:p w14:paraId="14928F62" w14:textId="77777777" w:rsidR="00273BEB" w:rsidRPr="00661924" w:rsidRDefault="00273BEB" w:rsidP="00273BEB">
            <w:pPr>
              <w:pStyle w:val="TAC"/>
            </w:pPr>
          </w:p>
        </w:tc>
        <w:tc>
          <w:tcPr>
            <w:tcW w:w="2601" w:type="dxa"/>
            <w:vAlign w:val="center"/>
          </w:tcPr>
          <w:p w14:paraId="55936A4F" w14:textId="77777777" w:rsidR="00273BEB" w:rsidRPr="00661924" w:rsidRDefault="00273BEB" w:rsidP="00273BEB">
            <w:pPr>
              <w:pStyle w:val="TAC"/>
            </w:pPr>
            <w:r w:rsidRPr="00661924">
              <w:t>Not configured</w:t>
            </w:r>
          </w:p>
        </w:tc>
        <w:tc>
          <w:tcPr>
            <w:tcW w:w="2709" w:type="dxa"/>
          </w:tcPr>
          <w:p w14:paraId="13622C06" w14:textId="77777777" w:rsidR="00273BEB" w:rsidRPr="00661924" w:rsidRDefault="00273BEB" w:rsidP="00273BEB">
            <w:pPr>
              <w:pStyle w:val="TAC"/>
            </w:pPr>
            <w:r w:rsidRPr="00661924">
              <w:t>Not configured</w:t>
            </w:r>
          </w:p>
        </w:tc>
      </w:tr>
      <w:tr w:rsidR="00273BEB" w:rsidRPr="00661924" w14:paraId="0CD5DE83" w14:textId="77777777" w:rsidTr="00537763">
        <w:trPr>
          <w:trHeight w:val="70"/>
        </w:trPr>
        <w:tc>
          <w:tcPr>
            <w:tcW w:w="1648" w:type="dxa"/>
            <w:gridSpan w:val="2"/>
            <w:vMerge/>
            <w:hideMark/>
          </w:tcPr>
          <w:p w14:paraId="7A4620BC" w14:textId="77777777" w:rsidR="00273BEB" w:rsidRPr="00661924" w:rsidRDefault="00273BEB" w:rsidP="00273BEB">
            <w:pPr>
              <w:pStyle w:val="TAL"/>
            </w:pPr>
          </w:p>
        </w:tc>
        <w:tc>
          <w:tcPr>
            <w:tcW w:w="1925" w:type="dxa"/>
          </w:tcPr>
          <w:p w14:paraId="6F62C6A7" w14:textId="77777777" w:rsidR="00273BEB" w:rsidRPr="00661924" w:rsidRDefault="00273BEB" w:rsidP="00273BEB">
            <w:pPr>
              <w:pStyle w:val="TAL"/>
            </w:pPr>
            <w:r w:rsidRPr="00661924">
              <w:t>CodebookSubsetRestriction</w:t>
            </w:r>
          </w:p>
        </w:tc>
        <w:tc>
          <w:tcPr>
            <w:tcW w:w="720" w:type="dxa"/>
            <w:vAlign w:val="center"/>
          </w:tcPr>
          <w:p w14:paraId="3B6BE656" w14:textId="77777777" w:rsidR="00273BEB" w:rsidRPr="00661924" w:rsidRDefault="00273BEB" w:rsidP="00273BEB">
            <w:pPr>
              <w:pStyle w:val="TAC"/>
            </w:pPr>
          </w:p>
        </w:tc>
        <w:tc>
          <w:tcPr>
            <w:tcW w:w="2601" w:type="dxa"/>
            <w:vAlign w:val="center"/>
          </w:tcPr>
          <w:p w14:paraId="357039D9" w14:textId="77777777" w:rsidR="00273BEB" w:rsidRPr="00661924" w:rsidRDefault="00273BEB" w:rsidP="00273BEB">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273BEB" w:rsidRPr="00661924" w:rsidRDefault="00273BEB" w:rsidP="00273BEB">
            <w:pPr>
              <w:pStyle w:val="TAC"/>
            </w:pPr>
            <w:r w:rsidRPr="00661924">
              <w:t>Not configured</w:t>
            </w:r>
          </w:p>
        </w:tc>
      </w:tr>
      <w:tr w:rsidR="00273BEB" w:rsidRPr="00661924" w14:paraId="0ADA3F22" w14:textId="77777777" w:rsidTr="00537763">
        <w:trPr>
          <w:trHeight w:val="70"/>
        </w:trPr>
        <w:tc>
          <w:tcPr>
            <w:tcW w:w="1648" w:type="dxa"/>
            <w:gridSpan w:val="2"/>
            <w:vMerge/>
          </w:tcPr>
          <w:p w14:paraId="03C60C61" w14:textId="77777777" w:rsidR="00273BEB" w:rsidRPr="00661924" w:rsidRDefault="00273BEB" w:rsidP="00273BEB">
            <w:pPr>
              <w:pStyle w:val="TAL"/>
            </w:pPr>
          </w:p>
        </w:tc>
        <w:tc>
          <w:tcPr>
            <w:tcW w:w="1925" w:type="dxa"/>
          </w:tcPr>
          <w:p w14:paraId="5FD58EF9" w14:textId="77777777" w:rsidR="00273BEB" w:rsidRPr="00661924" w:rsidRDefault="00273BEB" w:rsidP="00273BEB">
            <w:pPr>
              <w:pStyle w:val="TAL"/>
            </w:pPr>
            <w:r w:rsidRPr="00661924">
              <w:t>RI Restriction</w:t>
            </w:r>
          </w:p>
        </w:tc>
        <w:tc>
          <w:tcPr>
            <w:tcW w:w="720" w:type="dxa"/>
            <w:vAlign w:val="center"/>
          </w:tcPr>
          <w:p w14:paraId="1EDAC6F8" w14:textId="77777777" w:rsidR="00273BEB" w:rsidRPr="00661924" w:rsidRDefault="00273BEB" w:rsidP="00273BEB">
            <w:pPr>
              <w:pStyle w:val="TAC"/>
            </w:pPr>
          </w:p>
        </w:tc>
        <w:tc>
          <w:tcPr>
            <w:tcW w:w="2601" w:type="dxa"/>
            <w:vAlign w:val="center"/>
          </w:tcPr>
          <w:p w14:paraId="4A0FC9C5" w14:textId="77777777" w:rsidR="00273BEB" w:rsidRPr="00661924" w:rsidRDefault="00273BEB" w:rsidP="00273BEB">
            <w:pPr>
              <w:pStyle w:val="TAC"/>
            </w:pPr>
            <w:r w:rsidRPr="00661924">
              <w:t>N/A</w:t>
            </w:r>
          </w:p>
        </w:tc>
        <w:tc>
          <w:tcPr>
            <w:tcW w:w="2709" w:type="dxa"/>
          </w:tcPr>
          <w:p w14:paraId="5ABC74D0" w14:textId="77777777" w:rsidR="00273BEB" w:rsidRPr="00661924" w:rsidRDefault="00273BEB" w:rsidP="00273BEB">
            <w:pPr>
              <w:pStyle w:val="TAC"/>
            </w:pPr>
            <w:r w:rsidRPr="00661924">
              <w:t>Not configured</w:t>
            </w:r>
          </w:p>
        </w:tc>
      </w:tr>
      <w:tr w:rsidR="00273BEB" w:rsidRPr="00661924" w14:paraId="5CDC221E" w14:textId="77777777" w:rsidTr="00537763">
        <w:trPr>
          <w:trHeight w:val="70"/>
        </w:trPr>
        <w:tc>
          <w:tcPr>
            <w:tcW w:w="3573" w:type="dxa"/>
            <w:gridSpan w:val="3"/>
            <w:hideMark/>
          </w:tcPr>
          <w:p w14:paraId="71B4C095" w14:textId="77777777" w:rsidR="00273BEB" w:rsidRPr="00661924" w:rsidRDefault="00273BEB" w:rsidP="00273BEB">
            <w:pPr>
              <w:pStyle w:val="TAL"/>
            </w:pPr>
            <w:r w:rsidRPr="00661924">
              <w:t>Physical channel for CSI report</w:t>
            </w:r>
          </w:p>
        </w:tc>
        <w:tc>
          <w:tcPr>
            <w:tcW w:w="720" w:type="dxa"/>
            <w:vAlign w:val="center"/>
          </w:tcPr>
          <w:p w14:paraId="3E4D0E0A" w14:textId="77777777" w:rsidR="00273BEB" w:rsidRPr="00661924" w:rsidRDefault="00273BEB" w:rsidP="00273BEB">
            <w:pPr>
              <w:pStyle w:val="TAC"/>
            </w:pPr>
          </w:p>
        </w:tc>
        <w:tc>
          <w:tcPr>
            <w:tcW w:w="2601" w:type="dxa"/>
            <w:vAlign w:val="center"/>
          </w:tcPr>
          <w:p w14:paraId="2D205D7E" w14:textId="77777777" w:rsidR="00273BEB" w:rsidRPr="00661924" w:rsidRDefault="00273BEB" w:rsidP="00273BEB">
            <w:pPr>
              <w:pStyle w:val="TAC"/>
            </w:pPr>
            <w:r w:rsidRPr="00661924">
              <w:t>PUCCH</w:t>
            </w:r>
          </w:p>
        </w:tc>
        <w:tc>
          <w:tcPr>
            <w:tcW w:w="2709" w:type="dxa"/>
          </w:tcPr>
          <w:p w14:paraId="4DAF65AB" w14:textId="77777777" w:rsidR="00273BEB" w:rsidRPr="00661924" w:rsidRDefault="00273BEB" w:rsidP="00273BEB">
            <w:pPr>
              <w:pStyle w:val="TAC"/>
            </w:pPr>
            <w:r w:rsidRPr="00661924">
              <w:t>Not configured</w:t>
            </w:r>
          </w:p>
        </w:tc>
      </w:tr>
      <w:tr w:rsidR="00273BEB" w:rsidRPr="00661924" w14:paraId="4ECD8BC9" w14:textId="77777777" w:rsidTr="00537763">
        <w:trPr>
          <w:trHeight w:val="70"/>
        </w:trPr>
        <w:tc>
          <w:tcPr>
            <w:tcW w:w="3573" w:type="dxa"/>
            <w:gridSpan w:val="3"/>
            <w:vAlign w:val="center"/>
            <w:hideMark/>
          </w:tcPr>
          <w:p w14:paraId="0415C04E" w14:textId="77777777" w:rsidR="00273BEB" w:rsidRPr="00661924" w:rsidRDefault="00273BEB" w:rsidP="00273BEB">
            <w:pPr>
              <w:pStyle w:val="TAL"/>
            </w:pPr>
            <w:r w:rsidRPr="00661924">
              <w:t xml:space="preserve">CQI/RI/PMI delay </w:t>
            </w:r>
          </w:p>
        </w:tc>
        <w:tc>
          <w:tcPr>
            <w:tcW w:w="720" w:type="dxa"/>
            <w:vAlign w:val="center"/>
            <w:hideMark/>
          </w:tcPr>
          <w:p w14:paraId="517F16EC" w14:textId="77777777" w:rsidR="00273BEB" w:rsidRPr="00661924" w:rsidRDefault="00273BEB" w:rsidP="00273BEB">
            <w:pPr>
              <w:pStyle w:val="TAC"/>
            </w:pPr>
            <w:r w:rsidRPr="00661924">
              <w:t>ms</w:t>
            </w:r>
          </w:p>
        </w:tc>
        <w:tc>
          <w:tcPr>
            <w:tcW w:w="2601" w:type="dxa"/>
            <w:vAlign w:val="center"/>
          </w:tcPr>
          <w:p w14:paraId="139F4A7B" w14:textId="77777777" w:rsidR="00273BEB" w:rsidRPr="00661924" w:rsidRDefault="00273BEB" w:rsidP="00273BEB">
            <w:pPr>
              <w:pStyle w:val="TAC"/>
            </w:pPr>
            <w:r>
              <w:t>9.5</w:t>
            </w:r>
          </w:p>
        </w:tc>
        <w:tc>
          <w:tcPr>
            <w:tcW w:w="2709" w:type="dxa"/>
          </w:tcPr>
          <w:p w14:paraId="60F915FE" w14:textId="77777777" w:rsidR="00273BEB" w:rsidRPr="00661924" w:rsidRDefault="00273BEB" w:rsidP="00273BEB">
            <w:pPr>
              <w:pStyle w:val="TAC"/>
            </w:pPr>
            <w:r w:rsidRPr="00661924">
              <w:t>Not configured</w:t>
            </w:r>
          </w:p>
        </w:tc>
      </w:tr>
      <w:tr w:rsidR="00273BEB" w:rsidRPr="00661924" w14:paraId="3A1D6503" w14:textId="77777777" w:rsidTr="00537763">
        <w:trPr>
          <w:trHeight w:val="70"/>
        </w:trPr>
        <w:tc>
          <w:tcPr>
            <w:tcW w:w="3573" w:type="dxa"/>
            <w:gridSpan w:val="3"/>
            <w:vAlign w:val="center"/>
          </w:tcPr>
          <w:p w14:paraId="3E78880B" w14:textId="77777777" w:rsidR="00273BEB" w:rsidRPr="00661924" w:rsidRDefault="00273BEB" w:rsidP="00273BEB">
            <w:pPr>
              <w:pStyle w:val="TAL"/>
            </w:pPr>
            <w:r w:rsidRPr="00661924">
              <w:t>Maximum number of HARQ transmission</w:t>
            </w:r>
          </w:p>
        </w:tc>
        <w:tc>
          <w:tcPr>
            <w:tcW w:w="720" w:type="dxa"/>
            <w:vAlign w:val="center"/>
          </w:tcPr>
          <w:p w14:paraId="3107E8A9" w14:textId="77777777" w:rsidR="00273BEB" w:rsidRPr="00661924" w:rsidRDefault="00273BEB" w:rsidP="00273BEB">
            <w:pPr>
              <w:pStyle w:val="TAC"/>
            </w:pPr>
          </w:p>
        </w:tc>
        <w:tc>
          <w:tcPr>
            <w:tcW w:w="2601" w:type="dxa"/>
            <w:vAlign w:val="center"/>
          </w:tcPr>
          <w:p w14:paraId="17756CFF" w14:textId="77777777" w:rsidR="00273BEB" w:rsidRPr="00661924" w:rsidRDefault="00273BEB" w:rsidP="00273BEB">
            <w:pPr>
              <w:pStyle w:val="TAC"/>
            </w:pPr>
            <w:r w:rsidRPr="00661924">
              <w:t>1</w:t>
            </w:r>
          </w:p>
        </w:tc>
        <w:tc>
          <w:tcPr>
            <w:tcW w:w="2709" w:type="dxa"/>
          </w:tcPr>
          <w:p w14:paraId="0EE31EB3" w14:textId="77777777" w:rsidR="00273BEB" w:rsidRPr="00661924" w:rsidRDefault="00273BEB" w:rsidP="00273BEB">
            <w:pPr>
              <w:pStyle w:val="TAC"/>
            </w:pPr>
            <w:r w:rsidRPr="00661924">
              <w:t>Not configured</w:t>
            </w:r>
          </w:p>
        </w:tc>
      </w:tr>
      <w:tr w:rsidR="00273BEB" w:rsidRPr="00661924" w14:paraId="7F0401C8" w14:textId="77777777" w:rsidTr="00537763">
        <w:trPr>
          <w:trHeight w:val="70"/>
        </w:trPr>
        <w:tc>
          <w:tcPr>
            <w:tcW w:w="3573" w:type="dxa"/>
            <w:gridSpan w:val="3"/>
            <w:vAlign w:val="center"/>
            <w:hideMark/>
          </w:tcPr>
          <w:p w14:paraId="14B8EF78" w14:textId="77777777" w:rsidR="00273BEB" w:rsidRPr="00661924" w:rsidRDefault="00273BEB" w:rsidP="00273BEB">
            <w:pPr>
              <w:pStyle w:val="TAL"/>
            </w:pPr>
            <w:r w:rsidRPr="00661924">
              <w:t>Measurement channel</w:t>
            </w:r>
          </w:p>
        </w:tc>
        <w:tc>
          <w:tcPr>
            <w:tcW w:w="720" w:type="dxa"/>
            <w:vAlign w:val="center"/>
          </w:tcPr>
          <w:p w14:paraId="15C79E18" w14:textId="77777777" w:rsidR="00273BEB" w:rsidRPr="00661924" w:rsidRDefault="00273BEB" w:rsidP="00273BEB">
            <w:pPr>
              <w:pStyle w:val="TAC"/>
            </w:pPr>
          </w:p>
        </w:tc>
        <w:tc>
          <w:tcPr>
            <w:tcW w:w="2601" w:type="dxa"/>
            <w:vAlign w:val="center"/>
          </w:tcPr>
          <w:p w14:paraId="2608CDD8" w14:textId="77777777" w:rsidR="00273BEB" w:rsidRPr="00661924" w:rsidRDefault="00273BEB" w:rsidP="00273BEB">
            <w:pPr>
              <w:pStyle w:val="TAC"/>
            </w:pPr>
            <w:r w:rsidRPr="00661924">
              <w:t>As specified in Table A.4-</w:t>
            </w:r>
            <w:r w:rsidRPr="00661924">
              <w:rPr>
                <w:rFonts w:hint="eastAsia"/>
              </w:rPr>
              <w:t>2</w:t>
            </w:r>
            <w:r w:rsidRPr="00661924">
              <w:t>, TBS.2-</w:t>
            </w:r>
            <w:r>
              <w:t>3</w:t>
            </w:r>
          </w:p>
        </w:tc>
        <w:tc>
          <w:tcPr>
            <w:tcW w:w="2709" w:type="dxa"/>
          </w:tcPr>
          <w:p w14:paraId="3ACDAA1E" w14:textId="77777777" w:rsidR="00273BEB" w:rsidRPr="00661924" w:rsidRDefault="00273BEB" w:rsidP="00273BEB">
            <w:pPr>
              <w:pStyle w:val="TAC"/>
            </w:pPr>
          </w:p>
        </w:tc>
      </w:tr>
      <w:tr w:rsidR="00273BEB" w:rsidRPr="00661924" w14:paraId="7788CA55" w14:textId="77777777" w:rsidTr="00537763">
        <w:trPr>
          <w:trHeight w:val="70"/>
        </w:trPr>
        <w:tc>
          <w:tcPr>
            <w:tcW w:w="3573" w:type="dxa"/>
            <w:gridSpan w:val="3"/>
            <w:vAlign w:val="center"/>
          </w:tcPr>
          <w:p w14:paraId="57C56165" w14:textId="77777777" w:rsidR="00273BEB" w:rsidRPr="009405D8" w:rsidRDefault="00273BEB" w:rsidP="00273BEB">
            <w:pPr>
              <w:pStyle w:val="TAL"/>
            </w:pPr>
            <w:r w:rsidRPr="009405D8">
              <w:t>INR</w:t>
            </w:r>
          </w:p>
        </w:tc>
        <w:tc>
          <w:tcPr>
            <w:tcW w:w="720" w:type="dxa"/>
            <w:vAlign w:val="center"/>
          </w:tcPr>
          <w:p w14:paraId="4A3656C1" w14:textId="77777777" w:rsidR="00273BEB" w:rsidRPr="009405D8" w:rsidRDefault="00273BEB" w:rsidP="00273BEB">
            <w:pPr>
              <w:pStyle w:val="TAC"/>
            </w:pPr>
            <w:r w:rsidRPr="009405D8">
              <w:t>dB</w:t>
            </w:r>
          </w:p>
        </w:tc>
        <w:tc>
          <w:tcPr>
            <w:tcW w:w="2601" w:type="dxa"/>
            <w:vAlign w:val="center"/>
          </w:tcPr>
          <w:p w14:paraId="21AAF5A5" w14:textId="77777777" w:rsidR="00273BEB" w:rsidRPr="009405D8" w:rsidRDefault="00273BEB" w:rsidP="00273BEB">
            <w:pPr>
              <w:pStyle w:val="TAC"/>
            </w:pPr>
            <w:r w:rsidRPr="009405D8">
              <w:t>N/A</w:t>
            </w:r>
          </w:p>
        </w:tc>
        <w:tc>
          <w:tcPr>
            <w:tcW w:w="2709" w:type="dxa"/>
          </w:tcPr>
          <w:p w14:paraId="369E7204" w14:textId="77777777" w:rsidR="00273BEB" w:rsidRPr="009405D8" w:rsidRDefault="00273BEB" w:rsidP="00273BEB">
            <w:pPr>
              <w:pStyle w:val="TAC"/>
            </w:pPr>
            <w:r w:rsidRPr="009405D8">
              <w:t>10.04</w:t>
            </w:r>
          </w:p>
        </w:tc>
      </w:tr>
      <w:tr w:rsidR="00273BEB" w:rsidRPr="00661924" w14:paraId="73CA184F" w14:textId="77777777" w:rsidTr="00537763">
        <w:trPr>
          <w:trHeight w:val="70"/>
        </w:trPr>
        <w:tc>
          <w:tcPr>
            <w:tcW w:w="3573" w:type="dxa"/>
            <w:gridSpan w:val="3"/>
            <w:vAlign w:val="center"/>
          </w:tcPr>
          <w:p w14:paraId="55C718A3" w14:textId="77777777" w:rsidR="00273BEB" w:rsidRPr="009405D8" w:rsidRDefault="00273BEB" w:rsidP="00273BEB">
            <w:pPr>
              <w:pStyle w:val="TAL"/>
            </w:pPr>
            <w:r w:rsidRPr="009405D8">
              <w:t>Propagation condition</w:t>
            </w:r>
          </w:p>
        </w:tc>
        <w:tc>
          <w:tcPr>
            <w:tcW w:w="720" w:type="dxa"/>
            <w:vAlign w:val="center"/>
          </w:tcPr>
          <w:p w14:paraId="5209057F" w14:textId="77777777" w:rsidR="00273BEB" w:rsidRPr="009405D8" w:rsidRDefault="00273BEB" w:rsidP="00273BEB">
            <w:pPr>
              <w:pStyle w:val="TAC"/>
            </w:pPr>
          </w:p>
        </w:tc>
        <w:tc>
          <w:tcPr>
            <w:tcW w:w="2601" w:type="dxa"/>
            <w:vAlign w:val="center"/>
          </w:tcPr>
          <w:p w14:paraId="3F24C2A3" w14:textId="77777777" w:rsidR="00273BEB" w:rsidRPr="009405D8" w:rsidRDefault="00273BEB" w:rsidP="00273BEB">
            <w:pPr>
              <w:pStyle w:val="TAC"/>
            </w:pPr>
            <w:r w:rsidRPr="009405D8">
              <w:t>TDLA30-5</w:t>
            </w:r>
          </w:p>
        </w:tc>
        <w:tc>
          <w:tcPr>
            <w:tcW w:w="2709" w:type="dxa"/>
            <w:vAlign w:val="center"/>
          </w:tcPr>
          <w:p w14:paraId="004BB778" w14:textId="77777777" w:rsidR="00273BEB" w:rsidRPr="009405D8" w:rsidRDefault="00273BEB" w:rsidP="00273BEB">
            <w:pPr>
              <w:pStyle w:val="TAC"/>
            </w:pPr>
            <w:r w:rsidRPr="009405D8">
              <w:t>AWGN</w:t>
            </w:r>
          </w:p>
        </w:tc>
      </w:tr>
      <w:tr w:rsidR="00273BEB" w:rsidRPr="00661924" w14:paraId="2682A5FA" w14:textId="77777777" w:rsidTr="00537763">
        <w:trPr>
          <w:trHeight w:val="138"/>
        </w:trPr>
        <w:tc>
          <w:tcPr>
            <w:tcW w:w="3573" w:type="dxa"/>
            <w:gridSpan w:val="3"/>
            <w:vAlign w:val="center"/>
          </w:tcPr>
          <w:p w14:paraId="2B1384DD" w14:textId="77777777" w:rsidR="00273BEB" w:rsidRPr="00046E8B" w:rsidRDefault="00273BEB" w:rsidP="00273BEB">
            <w:pPr>
              <w:pStyle w:val="TAL"/>
            </w:pPr>
            <w:r>
              <w:t>A</w:t>
            </w:r>
            <w:r w:rsidRPr="00046E8B">
              <w:t>ntenna configuration</w:t>
            </w:r>
          </w:p>
        </w:tc>
        <w:tc>
          <w:tcPr>
            <w:tcW w:w="720" w:type="dxa"/>
            <w:vAlign w:val="center"/>
          </w:tcPr>
          <w:p w14:paraId="26DCE562" w14:textId="77777777" w:rsidR="00273BEB" w:rsidRDefault="00273BEB" w:rsidP="00273BEB">
            <w:pPr>
              <w:pStyle w:val="TAC"/>
            </w:pPr>
          </w:p>
        </w:tc>
        <w:tc>
          <w:tcPr>
            <w:tcW w:w="2601" w:type="dxa"/>
            <w:vAlign w:val="center"/>
          </w:tcPr>
          <w:p w14:paraId="0358A4F1" w14:textId="77777777" w:rsidR="00273BEB" w:rsidRDefault="00273BEB" w:rsidP="00273BEB">
            <w:pPr>
              <w:pStyle w:val="TAC"/>
            </w:pPr>
            <w:r>
              <w:t>2</w:t>
            </w:r>
            <w:r w:rsidRPr="00661924">
              <w:t>×</w:t>
            </w:r>
            <w:r>
              <w:t>4</w:t>
            </w:r>
          </w:p>
        </w:tc>
        <w:tc>
          <w:tcPr>
            <w:tcW w:w="2709" w:type="dxa"/>
            <w:vAlign w:val="center"/>
          </w:tcPr>
          <w:p w14:paraId="7ABC57D6" w14:textId="77777777" w:rsidR="00273BEB" w:rsidRPr="005A3299" w:rsidRDefault="00273BEB" w:rsidP="00273BEB">
            <w:pPr>
              <w:pStyle w:val="TAC"/>
              <w:rPr>
                <w:highlight w:val="cyan"/>
              </w:rPr>
            </w:pPr>
            <w:r>
              <w:t>1</w:t>
            </w:r>
            <w:r w:rsidRPr="00661924">
              <w:t>×</w:t>
            </w:r>
            <w:r>
              <w:t>4</w:t>
            </w:r>
          </w:p>
        </w:tc>
      </w:tr>
      <w:tr w:rsidR="00273BEB" w:rsidRPr="00661924" w14:paraId="167BFD44" w14:textId="77777777" w:rsidTr="00537763">
        <w:trPr>
          <w:trHeight w:val="138"/>
        </w:trPr>
        <w:tc>
          <w:tcPr>
            <w:tcW w:w="3573" w:type="dxa"/>
            <w:gridSpan w:val="3"/>
            <w:vAlign w:val="center"/>
          </w:tcPr>
          <w:p w14:paraId="7D263DC2" w14:textId="168612A7" w:rsidR="00273BEB" w:rsidRDefault="00273BEB" w:rsidP="00273BEB">
            <w:pPr>
              <w:pStyle w:val="TAL"/>
            </w:pPr>
            <w:r w:rsidRPr="00046E8B">
              <w:t>Correlation configuration</w:t>
            </w:r>
          </w:p>
        </w:tc>
        <w:tc>
          <w:tcPr>
            <w:tcW w:w="720" w:type="dxa"/>
            <w:vAlign w:val="center"/>
          </w:tcPr>
          <w:p w14:paraId="3F1C48CB" w14:textId="77777777" w:rsidR="00273BEB" w:rsidRDefault="00273BEB" w:rsidP="00273BEB">
            <w:pPr>
              <w:pStyle w:val="TAC"/>
            </w:pPr>
          </w:p>
        </w:tc>
        <w:tc>
          <w:tcPr>
            <w:tcW w:w="2601" w:type="dxa"/>
            <w:vAlign w:val="center"/>
          </w:tcPr>
          <w:p w14:paraId="33AE5A7E" w14:textId="77777777" w:rsidR="00273BEB" w:rsidRDefault="00273BEB" w:rsidP="00273BEB">
            <w:pPr>
              <w:pStyle w:val="TAC"/>
            </w:pPr>
            <w:r w:rsidRPr="009405D8">
              <w:t>ULA Low</w:t>
            </w:r>
          </w:p>
        </w:tc>
        <w:tc>
          <w:tcPr>
            <w:tcW w:w="2709" w:type="dxa"/>
            <w:vAlign w:val="center"/>
          </w:tcPr>
          <w:p w14:paraId="0A09011A" w14:textId="7743A75C" w:rsidR="00273BEB" w:rsidRDefault="00273BEB" w:rsidP="00273BEB">
            <w:pPr>
              <w:pStyle w:val="TAC"/>
            </w:pPr>
            <w:r>
              <w:t>N/A</w:t>
            </w:r>
          </w:p>
        </w:tc>
      </w:tr>
      <w:tr w:rsidR="00273BEB" w:rsidRPr="00661924" w14:paraId="70FF603A" w14:textId="77777777" w:rsidTr="00790697">
        <w:trPr>
          <w:trHeight w:val="138"/>
        </w:trPr>
        <w:tc>
          <w:tcPr>
            <w:tcW w:w="9603" w:type="dxa"/>
            <w:gridSpan w:val="6"/>
            <w:vAlign w:val="center"/>
          </w:tcPr>
          <w:p w14:paraId="2DBB8C03" w14:textId="1F289087" w:rsidR="00273BEB" w:rsidRDefault="00273BEB" w:rsidP="00273BEB">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8.5pt;height:14.5pt;mso-width-percent:0;mso-height-percent:0;mso-width-percent:0;mso-height-percent:0" o:ole="">
                  <v:imagedata r:id="rId9" o:title=""/>
                </v:shape>
                <o:OLEObject Type="Embed" ProgID="Equation.3" ShapeID="_x0000_i1031" DrawAspect="Content" ObjectID="_1788876543"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273BEB" w:rsidRPr="00931110" w:rsidRDefault="00273BEB" w:rsidP="00273BEB">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273BEB" w:rsidRPr="00931110" w:rsidRDefault="00273BEB" w:rsidP="00273BEB">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2D771420" w:rsidR="00273BEB" w:rsidRDefault="00273BEB" w:rsidP="00273BEB">
            <w:pPr>
              <w:pStyle w:val="TAN"/>
              <w:rPr>
                <w:rFonts w:cs="Arial"/>
              </w:rPr>
            </w:pPr>
            <w:r w:rsidRPr="00546626">
              <w:rPr>
                <w:rFonts w:cs="Arial"/>
              </w:rPr>
              <w:t>Note 4:</w:t>
            </w:r>
            <w:r w:rsidRPr="00546626">
              <w:rPr>
                <w:rFonts w:cs="Arial"/>
              </w:rPr>
              <w:tab/>
              <w:t>Static channel is used for the interference model. In case for white Gaussian noise model Cell 2 is not present.</w:t>
            </w:r>
          </w:p>
          <w:p w14:paraId="73CE920A" w14:textId="36BEB602" w:rsidR="00273BEB" w:rsidRDefault="00273BEB" w:rsidP="00273BEB">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3.5pt;height:21.5pt;mso-width-percent:0;mso-height-percent:0;mso-width-percent:0;mso-height-percent:0" o:ole="">
                  <v:imagedata r:id="rId11" o:title=""/>
                </v:shape>
                <o:OLEObject Type="Embed" ProgID="Equation.3" ShapeID="_x0000_i1032" DrawAspect="Content" ObjectID="_1788876544"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273BEB" w:rsidRPr="005A3299" w:rsidRDefault="00273BEB" w:rsidP="00273BEB">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790697">
        <w:trPr>
          <w:cantSplit/>
          <w:jc w:val="center"/>
        </w:trPr>
        <w:tc>
          <w:tcPr>
            <w:tcW w:w="1705" w:type="dxa"/>
          </w:tcPr>
          <w:p w14:paraId="20BAA8ED" w14:textId="77777777" w:rsidR="00342061" w:rsidRPr="003A7124" w:rsidRDefault="00342061" w:rsidP="00790697">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790697">
            <w:pPr>
              <w:pStyle w:val="TAC"/>
              <w:rPr>
                <w:rFonts w:eastAsia="?? ??" w:cs="v5.0.0"/>
                <w:b/>
                <w:bCs/>
              </w:rPr>
            </w:pPr>
            <w:r w:rsidRPr="003A7124">
              <w:rPr>
                <w:rFonts w:eastAsia="?? ??" w:cs="v5.0.0"/>
                <w:b/>
                <w:bCs/>
              </w:rPr>
              <w:t>Test 1</w:t>
            </w:r>
          </w:p>
        </w:tc>
      </w:tr>
      <w:tr w:rsidR="00342061" w:rsidRPr="00310FBC" w14:paraId="6B251EE6" w14:textId="77777777" w:rsidTr="00790697">
        <w:trPr>
          <w:cantSplit/>
          <w:jc w:val="center"/>
        </w:trPr>
        <w:tc>
          <w:tcPr>
            <w:tcW w:w="1705" w:type="dxa"/>
          </w:tcPr>
          <w:p w14:paraId="25039320" w14:textId="77777777" w:rsidR="00342061" w:rsidRPr="00310FBC" w:rsidRDefault="00342061" w:rsidP="00790697">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790697">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032E75" w:rsidRPr="00273BEB" w14:paraId="07B784ED" w14:textId="77777777" w:rsidTr="0079069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BF7862C" w14:textId="77777777" w:rsidR="00032E75" w:rsidRPr="00C25669" w:rsidRDefault="00032E75" w:rsidP="00790697">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1E3316E" w14:textId="77777777" w:rsidR="00032E75" w:rsidRPr="00C25669" w:rsidRDefault="00032E75" w:rsidP="0079069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EC34EF" w14:textId="77777777" w:rsidR="00032E75" w:rsidRPr="00AE3AB4" w:rsidRDefault="00032E75" w:rsidP="00790697">
            <w:pPr>
              <w:pStyle w:val="TAC"/>
              <w:rPr>
                <w:lang w:val="fr-FR"/>
              </w:rPr>
            </w:pPr>
            <w:r>
              <w:rPr>
                <w:lang w:val="fr-FR"/>
              </w:rPr>
              <w:t>cri-RI-PMI-CQI (Note 1)</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440C5C" w:rsidRPr="00C25669" w14:paraId="1EDB64DB" w14:textId="77777777" w:rsidTr="0079069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3F164A" w14:textId="77777777" w:rsidR="00440C5C" w:rsidRPr="00C25669" w:rsidRDefault="00440C5C" w:rsidP="00790697">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46FF5C" w14:textId="77777777" w:rsidR="00440C5C" w:rsidRPr="00C25669" w:rsidRDefault="00440C5C" w:rsidP="0079069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BF242B" w14:textId="77777777" w:rsidR="00440C5C" w:rsidRPr="00C25669" w:rsidRDefault="00440C5C" w:rsidP="00790697">
            <w:pPr>
              <w:pStyle w:val="TAC"/>
              <w:rPr>
                <w:rFonts w:eastAsia="SimSun"/>
              </w:rPr>
            </w:pPr>
            <w:r>
              <w:rPr>
                <w:lang w:val="fr-FR"/>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r w:rsidR="00AF5853" w:rsidRPr="001A6DAB" w14:paraId="07779424"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133C32DA" w14:textId="77777777" w:rsidR="00AF5853" w:rsidRPr="001A6DAB" w:rsidRDefault="00AF5853"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3CD8CC08" w14:textId="77777777" w:rsidR="006A208F" w:rsidRDefault="006A208F" w:rsidP="006A208F"/>
    <w:p w14:paraId="64181F9A" w14:textId="77777777" w:rsidR="006A208F" w:rsidRPr="00C25669" w:rsidRDefault="006A208F" w:rsidP="006A208F">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34801">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34801">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6D6C4A8A" w:rsidR="00106DBC" w:rsidRPr="00A52A44" w:rsidRDefault="00106DBC" w:rsidP="00534801">
      <w:pPr>
        <w:pStyle w:val="B10"/>
        <w:rPr>
          <w:lang w:val="en-US"/>
        </w:rPr>
      </w:pPr>
      <w:r w:rsidRPr="00A52A44">
        <w:rPr>
          <w:lang w:val="en-US"/>
        </w:rPr>
        <w:t>c)</w:t>
      </w:r>
      <w:r w:rsidR="00534801" w:rsidRPr="00A52A44">
        <w:rPr>
          <w:lang w:val="en-US"/>
        </w:rPr>
        <w:tab/>
      </w:r>
      <w:r w:rsidRPr="00A52A44">
        <w:rPr>
          <w:lang w:val="en-US"/>
        </w:rPr>
        <w:t>The absolute difference in median CQI for each of transmission power offset shall be ≥ 2.</w:t>
      </w:r>
    </w:p>
    <w:p w14:paraId="2CB94864" w14:textId="3B00FA46"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sidR="003375A7">
        <w:rPr>
          <w:lang w:val="en-US"/>
        </w:rPr>
        <w:t>CSI reporting configuration parameters for SCell are configured on PCell and CSI reports are transmitted on PCell.</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7B06B9A2"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742B51">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742B51">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13797CFC" w:rsidR="00F641D9" w:rsidRPr="009855A0" w:rsidRDefault="00F641D9" w:rsidP="00742B51">
      <w:pPr>
        <w:pStyle w:val="B10"/>
        <w:rPr>
          <w:lang w:val="en-US"/>
        </w:rPr>
      </w:pPr>
      <w:r w:rsidRPr="009855A0">
        <w:rPr>
          <w:lang w:val="en-US"/>
        </w:rPr>
        <w:t>c)</w:t>
      </w:r>
      <w:r w:rsidR="00534801" w:rsidRPr="009855A0">
        <w:rPr>
          <w:lang w:val="en-US"/>
        </w:rPr>
        <w:tab/>
      </w:r>
      <w:r w:rsidRPr="009855A0">
        <w:rPr>
          <w:lang w:val="en-US"/>
        </w:rPr>
        <w:t>The absolute difference in median CQI for each of transmission power offset shall be ≥ 2.</w:t>
      </w:r>
    </w:p>
    <w:p w14:paraId="71CD1A43" w14:textId="0110B06A" w:rsidR="00F641D9" w:rsidRPr="009855A0" w:rsidRDefault="00F641D9" w:rsidP="00F641D9">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sidR="005F5E22">
        <w:rPr>
          <w:lang w:val="en-US"/>
        </w:rPr>
        <w:t>CSI reporting configuration parameters for SCell are configured on PCell and CSI reports are transmitted on PCell.</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3.5pt;height:36pt" o:ole="">
            <v:imagedata r:id="rId19" o:title=""/>
          </v:shape>
          <o:OLEObject Type="Embed" ProgID="Equation.3" ShapeID="_x0000_i1033" DrawAspect="Content" ObjectID="_1788876545"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4.5pt;height:21.5pt" o:ole="">
            <v:imagedata r:id="rId21" o:title=""/>
          </v:shape>
          <o:OLEObject Type="Embed" ProgID="Equation.DSMT4" ShapeID="_x0000_i1034" DrawAspect="Content" ObjectID="_1788876546"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28.5pt;height:21.5pt" o:ole="">
            <v:imagedata r:id="rId23" o:title=""/>
          </v:shape>
          <o:OLEObject Type="Embed" ProgID="Equation.DSMT4" ShapeID="_x0000_i1035" DrawAspect="Content" ObjectID="_1788876547"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1.5pt;height:21.5pt" o:ole="">
            <v:imagedata r:id="rId25" o:title=""/>
          </v:shape>
          <o:OLEObject Type="Embed" ProgID="Equation.DSMT4" ShapeID="_x0000_i1036" DrawAspect="Content" ObjectID="_1788876548"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28.5pt;height:21.5pt" o:ole="">
            <v:imagedata r:id="rId23" o:title=""/>
          </v:shape>
          <o:OLEObject Type="Embed" ProgID="Equation.DSMT4" ShapeID="_x0000_i1037" DrawAspect="Content" ObjectID="_1788876549"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0.5pt;height:36pt" o:ole="">
            <v:imagedata r:id="rId28" o:title=""/>
          </v:shape>
          <o:OLEObject Type="Embed" ProgID="Equation.3" ShapeID="_x0000_i1038" DrawAspect="Content" ObjectID="_1788876550" r:id="rId29"/>
        </w:object>
      </w:r>
    </w:p>
    <w:p w14:paraId="07C5A24F" w14:textId="77777777" w:rsidR="001D2244" w:rsidRPr="00C25669" w:rsidRDefault="001D2244"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4.5pt;height:21.5pt" o:ole="">
            <v:imagedata r:id="rId30" o:title=""/>
          </v:shape>
          <o:OLEObject Type="Embed" ProgID="Equation.DSMT4" ShapeID="_x0000_i1039" DrawAspect="Content" ObjectID="_1788876551"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4.5pt;height:14.5pt" o:ole="">
            <v:imagedata r:id="rId32" o:title=""/>
          </v:shape>
          <o:OLEObject Type="Embed" ProgID="Equation.DSMT4" ShapeID="_x0000_i1040" DrawAspect="Content" ObjectID="_1788876552"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3.5pt;height:21.5pt" o:ole="">
            <v:imagedata r:id="rId34" o:title=""/>
          </v:shape>
          <o:OLEObject Type="Embed" ProgID="Equation.DSMT4" ShapeID="_x0000_i1041" DrawAspect="Content" ObjectID="_1788876553"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4.5pt;height:14.5pt" o:ole="">
            <v:imagedata r:id="rId32" o:title=""/>
          </v:shape>
          <o:OLEObject Type="Embed" ProgID="Equation.DSMT4" ShapeID="_x0000_i1042" DrawAspect="Content" ObjectID="_1788876554"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790697">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790697">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790697">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790697">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790697">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790697">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790697">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790697">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790697">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790697">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790697">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790697">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790697">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790697">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790697">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790697">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790697">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790697">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790697">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790697">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15DB96D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 xml:space="preserve">Annex </w:t>
            </w:r>
            <w:r w:rsidR="00CF6B0D" w:rsidRPr="00C25669">
              <w:rPr>
                <w:rFonts w:cs="Arial"/>
                <w:noProof/>
                <w:szCs w:val="18"/>
                <w:lang w:eastAsia="zh-CN"/>
              </w:rPr>
              <w:t>B.2.3.</w:t>
            </w:r>
            <w:r w:rsidR="00CF6B0D">
              <w:rPr>
                <w:rFonts w:cs="Arial"/>
                <w:noProof/>
                <w:szCs w:val="18"/>
                <w:lang w:eastAsia="zh-CN"/>
              </w:rPr>
              <w:t>1</w:t>
            </w:r>
            <w:r w:rsidR="00CF6B0D" w:rsidRPr="00C25669">
              <w:rPr>
                <w:rFonts w:cs="Arial"/>
                <w:noProof/>
                <w:szCs w:val="18"/>
                <w:lang w:eastAsia="zh-CN"/>
              </w:rPr>
              <w:t>.3</w:t>
            </w:r>
            <w:r w:rsidR="00CF6B0D"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790697">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790697">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790697">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790697">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790697">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790697">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790697">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790697">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790697">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790697">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790697">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790697">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790697">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790697">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790697">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790697">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790697">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790697">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79069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790697">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790697">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790697">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790697">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790697">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790697">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790697">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790697">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790697">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790697">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790697">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790697">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790697">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790697">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790697">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790697">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790697">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790697">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790697">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790697">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790697">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790697">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790697">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790697">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790697">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790697">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790697">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790697">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790697">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790697">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790697">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790697">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790697">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790697">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790697">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790697">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790697">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790697">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790697">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790697">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790697">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790697">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790697">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790697">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790697">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790697">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790697">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790697">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790697">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790697">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790697">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790697">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790697">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790697">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790697">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790697">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790697">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790697">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790697">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79069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790697">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790697">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24366982" w:rsidR="009D3CB2" w:rsidRPr="00C25669" w:rsidRDefault="009D3CB2" w:rsidP="00790697">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 xml:space="preserve">Annex </w:t>
            </w:r>
            <w:r w:rsidR="00CF6B0D" w:rsidRPr="00C25669">
              <w:rPr>
                <w:rFonts w:ascii="Arial" w:hAnsi="Arial" w:cs="Arial"/>
                <w:noProof/>
                <w:sz w:val="18"/>
                <w:szCs w:val="18"/>
                <w:lang w:eastAsia="zh-CN"/>
              </w:rPr>
              <w:t>B.2.3.</w:t>
            </w:r>
            <w:r w:rsidR="00CF6B0D">
              <w:rPr>
                <w:rFonts w:ascii="Arial" w:hAnsi="Arial" w:cs="Arial"/>
                <w:noProof/>
                <w:sz w:val="18"/>
                <w:szCs w:val="18"/>
                <w:lang w:eastAsia="zh-CN"/>
              </w:rPr>
              <w:t>1</w:t>
            </w:r>
            <w:r w:rsidR="00CF6B0D" w:rsidRPr="00C25669">
              <w:rPr>
                <w:rFonts w:ascii="Arial" w:hAnsi="Arial" w:cs="Arial"/>
                <w:noProof/>
                <w:sz w:val="18"/>
                <w:szCs w:val="18"/>
                <w:lang w:eastAsia="zh-CN"/>
              </w:rPr>
              <w:t>.3</w:t>
            </w:r>
            <w:r w:rsidR="00CF6B0D"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hAnsi="Arial"/>
                <w:sz w:val="18"/>
                <w:lang w:eastAsia="zh-CN"/>
              </w:rPr>
            </w:pPr>
            <w:r>
              <w:rPr>
                <w:rFonts w:ascii="Arial" w:eastAsia="SimSun" w:hAnsi="Arial"/>
                <w:sz w:val="18"/>
                <w:lang w:eastAsia="zh-CN"/>
              </w:rPr>
              <w:t>Aperiodic</w:t>
            </w:r>
          </w:p>
        </w:tc>
      </w:tr>
      <w:tr w:rsidR="004B21C9" w14:paraId="533E5F4E" w14:textId="77777777" w:rsidTr="00EE008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EE008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EE008A" w14:paraId="458E878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F82A67" w14:textId="5F6D0F70" w:rsidR="00EE008A" w:rsidRDefault="00EE008A" w:rsidP="00EE008A">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97F9393" w14:textId="77777777" w:rsidR="00EE008A" w:rsidRDefault="00EE008A" w:rsidP="00EE008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4D464C" w14:textId="75F61F0A" w:rsidR="00EE008A" w:rsidRDefault="00EE008A" w:rsidP="00EE008A">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E008A"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EE008A" w:rsidRDefault="00EE008A" w:rsidP="00EE008A">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EE008A" w:rsidRDefault="00EE008A" w:rsidP="00EE008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EE008A" w:rsidRDefault="00EE008A" w:rsidP="00EE008A">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E008A" w14:paraId="0E67FB1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F58EC4F" w14:textId="64B576AA" w:rsidR="00EE008A" w:rsidRDefault="00EE008A" w:rsidP="00EE008A">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16E53F7" w14:textId="77777777" w:rsidR="00EE008A" w:rsidRDefault="00EE008A" w:rsidP="00EE008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97E639" w14:textId="20964D53" w:rsidR="00EE008A" w:rsidRDefault="00EE008A" w:rsidP="00EE008A">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EE008A"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E008A" w:rsidRDefault="00EE008A" w:rsidP="00EE008A">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E008A" w:rsidRDefault="00EE008A" w:rsidP="00EE008A">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E008A" w:rsidRDefault="00EE008A" w:rsidP="00EE008A">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E008A" w14:paraId="1D79EC7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10BDEEF" w14:textId="4FA30318" w:rsidR="00EE008A" w:rsidRDefault="00EE008A" w:rsidP="00EE008A">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F745A2E" w14:textId="77777777" w:rsidR="00EE008A" w:rsidRDefault="00EE008A" w:rsidP="00EE008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B46B01" w14:textId="3BBA7CE5" w:rsidR="00EE008A" w:rsidRDefault="00EE008A" w:rsidP="00EE008A">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EE008A"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EE008A" w:rsidRPr="00920B3E" w:rsidRDefault="00EE008A" w:rsidP="00EE008A">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EE008A" w:rsidRDefault="00EE008A" w:rsidP="00EE008A">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EE008A" w:rsidRPr="001B7F9A" w:rsidRDefault="00EE008A" w:rsidP="00EE008A">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790697">
        <w:trPr>
          <w:trHeight w:val="75"/>
        </w:trPr>
        <w:tc>
          <w:tcPr>
            <w:tcW w:w="5467" w:type="dxa"/>
            <w:gridSpan w:val="5"/>
            <w:vMerge w:val="restart"/>
            <w:shd w:val="clear" w:color="auto" w:fill="auto"/>
            <w:vAlign w:val="center"/>
          </w:tcPr>
          <w:p w14:paraId="744BF29C" w14:textId="77777777" w:rsidR="00F66C89" w:rsidRPr="00C25669" w:rsidRDefault="00F66C89" w:rsidP="00790697">
            <w:pPr>
              <w:pStyle w:val="TAH"/>
              <w:rPr>
                <w:rFonts w:eastAsia="SimSun"/>
              </w:rPr>
            </w:pPr>
            <w:r w:rsidRPr="00C25669">
              <w:rPr>
                <w:rFonts w:eastAsia="SimSun"/>
              </w:rPr>
              <w:t>Parameter</w:t>
            </w:r>
          </w:p>
        </w:tc>
        <w:tc>
          <w:tcPr>
            <w:tcW w:w="802" w:type="dxa"/>
            <w:vMerge w:val="restart"/>
            <w:shd w:val="clear" w:color="auto" w:fill="auto"/>
            <w:vAlign w:val="center"/>
          </w:tcPr>
          <w:p w14:paraId="20A74256" w14:textId="77777777" w:rsidR="00F66C89" w:rsidRPr="00C25669" w:rsidRDefault="00F66C89" w:rsidP="00790697">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790697">
            <w:pPr>
              <w:pStyle w:val="TAH"/>
              <w:rPr>
                <w:rFonts w:eastAsia="SimSun"/>
              </w:rPr>
            </w:pPr>
            <w:r w:rsidRPr="00C25669">
              <w:rPr>
                <w:rFonts w:eastAsia="SimSun"/>
              </w:rPr>
              <w:t>Value</w:t>
            </w:r>
          </w:p>
        </w:tc>
      </w:tr>
      <w:tr w:rsidR="00F66C89" w:rsidRPr="00C25669" w14:paraId="05E11094" w14:textId="77777777" w:rsidTr="00790697">
        <w:trPr>
          <w:trHeight w:val="75"/>
        </w:trPr>
        <w:tc>
          <w:tcPr>
            <w:tcW w:w="5467" w:type="dxa"/>
            <w:gridSpan w:val="5"/>
            <w:vMerge/>
            <w:shd w:val="clear" w:color="auto" w:fill="auto"/>
          </w:tcPr>
          <w:p w14:paraId="58DB64C0" w14:textId="77777777" w:rsidR="00F66C89" w:rsidRPr="00C25669" w:rsidRDefault="00F66C89" w:rsidP="00790697">
            <w:pPr>
              <w:pStyle w:val="TAH"/>
              <w:rPr>
                <w:rFonts w:eastAsia="SimSun"/>
              </w:rPr>
            </w:pPr>
          </w:p>
        </w:tc>
        <w:tc>
          <w:tcPr>
            <w:tcW w:w="802" w:type="dxa"/>
            <w:vMerge/>
            <w:shd w:val="clear" w:color="auto" w:fill="auto"/>
          </w:tcPr>
          <w:p w14:paraId="73B4F7B5" w14:textId="77777777" w:rsidR="00F66C89" w:rsidRPr="00C25669" w:rsidRDefault="00F66C89" w:rsidP="00790697">
            <w:pPr>
              <w:pStyle w:val="TAH"/>
              <w:rPr>
                <w:rFonts w:eastAsia="SimSun"/>
              </w:rPr>
            </w:pPr>
          </w:p>
        </w:tc>
        <w:tc>
          <w:tcPr>
            <w:tcW w:w="1676" w:type="dxa"/>
            <w:gridSpan w:val="2"/>
            <w:shd w:val="clear" w:color="auto" w:fill="auto"/>
          </w:tcPr>
          <w:p w14:paraId="008FD26B" w14:textId="77777777" w:rsidR="00F66C89" w:rsidRPr="00C25669" w:rsidRDefault="00F66C89" w:rsidP="00790697">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790697">
            <w:pPr>
              <w:pStyle w:val="TAH"/>
              <w:rPr>
                <w:rFonts w:eastAsia="SimSun"/>
              </w:rPr>
            </w:pPr>
            <w:r>
              <w:rPr>
                <w:rFonts w:eastAsia="SimSun"/>
              </w:rPr>
              <w:t>TRxP #2(Note 1)</w:t>
            </w:r>
          </w:p>
        </w:tc>
      </w:tr>
      <w:tr w:rsidR="00F66C89" w:rsidRPr="00C25669" w14:paraId="4C7A42A2" w14:textId="77777777" w:rsidTr="00790697">
        <w:tc>
          <w:tcPr>
            <w:tcW w:w="5467" w:type="dxa"/>
            <w:gridSpan w:val="5"/>
            <w:shd w:val="clear" w:color="auto" w:fill="auto"/>
            <w:vAlign w:val="center"/>
          </w:tcPr>
          <w:p w14:paraId="2645A8AA" w14:textId="77777777" w:rsidR="00F66C89" w:rsidRPr="00C25669" w:rsidRDefault="00F66C89" w:rsidP="00790697">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790697">
            <w:pPr>
              <w:pStyle w:val="TAC"/>
              <w:rPr>
                <w:rFonts w:eastAsia="SimSun"/>
              </w:rPr>
            </w:pPr>
          </w:p>
        </w:tc>
        <w:tc>
          <w:tcPr>
            <w:tcW w:w="3352" w:type="dxa"/>
            <w:gridSpan w:val="3"/>
            <w:shd w:val="clear" w:color="auto" w:fill="auto"/>
            <w:vAlign w:val="center"/>
          </w:tcPr>
          <w:p w14:paraId="772B2012" w14:textId="77777777" w:rsidR="00F66C89" w:rsidRPr="00C25669" w:rsidRDefault="00F66C89" w:rsidP="00790697">
            <w:pPr>
              <w:pStyle w:val="TAC"/>
              <w:rPr>
                <w:rFonts w:eastAsia="SimSun"/>
              </w:rPr>
            </w:pPr>
            <w:r>
              <w:rPr>
                <w:rFonts w:eastAsia="SimSun"/>
              </w:rPr>
              <w:t>TRxP #1</w:t>
            </w:r>
          </w:p>
        </w:tc>
      </w:tr>
      <w:tr w:rsidR="00F66C89" w:rsidRPr="00C25669" w14:paraId="2C9FE605" w14:textId="77777777" w:rsidTr="00790697">
        <w:tc>
          <w:tcPr>
            <w:tcW w:w="2733" w:type="dxa"/>
            <w:gridSpan w:val="3"/>
            <w:vMerge w:val="restart"/>
            <w:shd w:val="clear" w:color="auto" w:fill="auto"/>
            <w:vAlign w:val="center"/>
          </w:tcPr>
          <w:p w14:paraId="095B1081" w14:textId="77777777" w:rsidR="00F66C89" w:rsidRPr="00352C60" w:rsidRDefault="00F66C89" w:rsidP="00790697">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790697">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790697">
            <w:pPr>
              <w:pStyle w:val="TAC"/>
              <w:rPr>
                <w:rFonts w:eastAsia="SimSun"/>
              </w:rPr>
            </w:pPr>
          </w:p>
        </w:tc>
        <w:tc>
          <w:tcPr>
            <w:tcW w:w="3352" w:type="dxa"/>
            <w:gridSpan w:val="3"/>
            <w:shd w:val="clear" w:color="auto" w:fill="auto"/>
            <w:vAlign w:val="center"/>
          </w:tcPr>
          <w:p w14:paraId="3D276D7B" w14:textId="77777777" w:rsidR="00F66C89" w:rsidRPr="00C25669" w:rsidRDefault="00F66C89" w:rsidP="00790697">
            <w:pPr>
              <w:pStyle w:val="TAC"/>
              <w:rPr>
                <w:rFonts w:eastAsia="SimSun"/>
              </w:rPr>
            </w:pPr>
            <w:r>
              <w:rPr>
                <w:rFonts w:eastAsia="SimSun"/>
              </w:rPr>
              <w:t>TCI State #1</w:t>
            </w:r>
          </w:p>
        </w:tc>
      </w:tr>
      <w:tr w:rsidR="00F66C89" w:rsidRPr="00C25669" w14:paraId="5E09D472" w14:textId="77777777" w:rsidTr="00790697">
        <w:tc>
          <w:tcPr>
            <w:tcW w:w="2733" w:type="dxa"/>
            <w:gridSpan w:val="3"/>
            <w:vMerge/>
            <w:shd w:val="clear" w:color="auto" w:fill="auto"/>
            <w:vAlign w:val="center"/>
          </w:tcPr>
          <w:p w14:paraId="0D481B98" w14:textId="77777777" w:rsidR="00F66C89" w:rsidRPr="00352C60" w:rsidRDefault="00F66C89" w:rsidP="00790697">
            <w:pPr>
              <w:pStyle w:val="TAL"/>
              <w:rPr>
                <w:rFonts w:eastAsia="SimSun"/>
              </w:rPr>
            </w:pPr>
          </w:p>
        </w:tc>
        <w:tc>
          <w:tcPr>
            <w:tcW w:w="2734" w:type="dxa"/>
            <w:gridSpan w:val="2"/>
            <w:shd w:val="clear" w:color="auto" w:fill="auto"/>
            <w:vAlign w:val="center"/>
          </w:tcPr>
          <w:p w14:paraId="22575E87" w14:textId="77777777" w:rsidR="00F66C89" w:rsidRDefault="00F66C89" w:rsidP="00790697">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790697">
            <w:pPr>
              <w:pStyle w:val="TAC"/>
              <w:rPr>
                <w:rFonts w:eastAsia="SimSun"/>
              </w:rPr>
            </w:pPr>
          </w:p>
        </w:tc>
        <w:tc>
          <w:tcPr>
            <w:tcW w:w="3352" w:type="dxa"/>
            <w:gridSpan w:val="3"/>
            <w:shd w:val="clear" w:color="auto" w:fill="auto"/>
            <w:vAlign w:val="center"/>
          </w:tcPr>
          <w:p w14:paraId="740AD13C" w14:textId="77777777" w:rsidR="00F66C89" w:rsidRPr="00C25669" w:rsidRDefault="00F66C89" w:rsidP="00790697">
            <w:pPr>
              <w:pStyle w:val="TAC"/>
              <w:rPr>
                <w:rFonts w:eastAsia="SimSun"/>
              </w:rPr>
            </w:pPr>
            <w:r>
              <w:rPr>
                <w:rFonts w:eastAsia="SimSun"/>
              </w:rPr>
              <w:t>0</w:t>
            </w:r>
          </w:p>
        </w:tc>
      </w:tr>
      <w:tr w:rsidR="00F66C89" w:rsidRPr="00C25669" w14:paraId="5A2192A4" w14:textId="77777777" w:rsidTr="00790697">
        <w:tc>
          <w:tcPr>
            <w:tcW w:w="2733" w:type="dxa"/>
            <w:gridSpan w:val="3"/>
            <w:vMerge w:val="restart"/>
            <w:shd w:val="clear" w:color="auto" w:fill="auto"/>
            <w:vAlign w:val="center"/>
          </w:tcPr>
          <w:p w14:paraId="3A27F7C0" w14:textId="77777777" w:rsidR="00F66C89" w:rsidRPr="00C25669" w:rsidRDefault="00F66C89" w:rsidP="00790697">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790697">
            <w:pPr>
              <w:pStyle w:val="TAC"/>
              <w:rPr>
                <w:rFonts w:eastAsia="SimSun"/>
              </w:rPr>
            </w:pPr>
          </w:p>
        </w:tc>
        <w:tc>
          <w:tcPr>
            <w:tcW w:w="1676" w:type="dxa"/>
            <w:gridSpan w:val="2"/>
            <w:shd w:val="clear" w:color="auto" w:fill="auto"/>
            <w:vAlign w:val="center"/>
          </w:tcPr>
          <w:p w14:paraId="7F759008" w14:textId="77777777" w:rsidR="00F66C89" w:rsidRPr="00C25669" w:rsidRDefault="00F66C89"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790697">
        <w:tc>
          <w:tcPr>
            <w:tcW w:w="2733" w:type="dxa"/>
            <w:gridSpan w:val="3"/>
            <w:vMerge/>
            <w:shd w:val="clear" w:color="auto" w:fill="auto"/>
            <w:vAlign w:val="center"/>
          </w:tcPr>
          <w:p w14:paraId="550382BB" w14:textId="77777777" w:rsidR="00F66C89" w:rsidRDefault="00F66C89" w:rsidP="00790697">
            <w:pPr>
              <w:pStyle w:val="TAL"/>
              <w:rPr>
                <w:rFonts w:eastAsia="SimSun"/>
              </w:rPr>
            </w:pPr>
          </w:p>
        </w:tc>
        <w:tc>
          <w:tcPr>
            <w:tcW w:w="2734" w:type="dxa"/>
            <w:gridSpan w:val="2"/>
            <w:shd w:val="clear" w:color="auto" w:fill="auto"/>
            <w:vAlign w:val="center"/>
          </w:tcPr>
          <w:p w14:paraId="02BB2205" w14:textId="77777777" w:rsidR="00F66C89" w:rsidRPr="003D4A7F" w:rsidRDefault="00F66C89"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790697">
            <w:pPr>
              <w:pStyle w:val="TAC"/>
              <w:rPr>
                <w:rFonts w:eastAsia="SimSun"/>
              </w:rPr>
            </w:pPr>
          </w:p>
        </w:tc>
        <w:tc>
          <w:tcPr>
            <w:tcW w:w="1676" w:type="dxa"/>
            <w:gridSpan w:val="2"/>
            <w:shd w:val="clear" w:color="auto" w:fill="auto"/>
            <w:vAlign w:val="center"/>
          </w:tcPr>
          <w:p w14:paraId="17BE7750" w14:textId="77777777" w:rsidR="00F66C89" w:rsidRDefault="00F66C89" w:rsidP="00790697">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790697">
        <w:tc>
          <w:tcPr>
            <w:tcW w:w="2733" w:type="dxa"/>
            <w:gridSpan w:val="3"/>
            <w:vMerge/>
            <w:shd w:val="clear" w:color="auto" w:fill="auto"/>
            <w:vAlign w:val="center"/>
          </w:tcPr>
          <w:p w14:paraId="1E9534A9" w14:textId="77777777" w:rsidR="00F66C89" w:rsidRDefault="00F66C89" w:rsidP="00790697">
            <w:pPr>
              <w:pStyle w:val="TAL"/>
              <w:rPr>
                <w:rFonts w:eastAsia="SimSun"/>
              </w:rPr>
            </w:pPr>
          </w:p>
        </w:tc>
        <w:tc>
          <w:tcPr>
            <w:tcW w:w="2734" w:type="dxa"/>
            <w:gridSpan w:val="2"/>
            <w:shd w:val="clear" w:color="auto" w:fill="auto"/>
            <w:vAlign w:val="center"/>
          </w:tcPr>
          <w:p w14:paraId="5D11F236" w14:textId="77777777" w:rsidR="00F66C89" w:rsidRPr="003D4A7F" w:rsidRDefault="00F66C89" w:rsidP="00790697">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790697">
            <w:pPr>
              <w:pStyle w:val="TAC"/>
              <w:rPr>
                <w:rFonts w:eastAsia="SimSun"/>
              </w:rPr>
            </w:pPr>
          </w:p>
        </w:tc>
        <w:tc>
          <w:tcPr>
            <w:tcW w:w="1676" w:type="dxa"/>
            <w:gridSpan w:val="2"/>
            <w:shd w:val="clear" w:color="auto" w:fill="auto"/>
            <w:vAlign w:val="center"/>
          </w:tcPr>
          <w:p w14:paraId="71A2223F" w14:textId="77777777" w:rsidR="00F66C89" w:rsidRPr="00C25669" w:rsidRDefault="00F66C89" w:rsidP="00790697">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790697">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790697">
        <w:tc>
          <w:tcPr>
            <w:tcW w:w="2733" w:type="dxa"/>
            <w:gridSpan w:val="3"/>
            <w:vMerge/>
            <w:shd w:val="clear" w:color="auto" w:fill="auto"/>
            <w:vAlign w:val="center"/>
          </w:tcPr>
          <w:p w14:paraId="292B861A" w14:textId="77777777" w:rsidR="00F66C89" w:rsidRDefault="00F66C89" w:rsidP="00790697">
            <w:pPr>
              <w:pStyle w:val="TAL"/>
              <w:rPr>
                <w:rFonts w:eastAsia="SimSun"/>
              </w:rPr>
            </w:pPr>
          </w:p>
        </w:tc>
        <w:tc>
          <w:tcPr>
            <w:tcW w:w="2734" w:type="dxa"/>
            <w:gridSpan w:val="2"/>
            <w:shd w:val="clear" w:color="auto" w:fill="auto"/>
            <w:vAlign w:val="center"/>
          </w:tcPr>
          <w:p w14:paraId="05C46AD1" w14:textId="77777777" w:rsidR="00F66C89" w:rsidRPr="003D4A7F" w:rsidRDefault="00F66C89"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790697">
            <w:pPr>
              <w:pStyle w:val="TAC"/>
              <w:rPr>
                <w:rFonts w:eastAsia="SimSun"/>
              </w:rPr>
            </w:pPr>
          </w:p>
        </w:tc>
        <w:tc>
          <w:tcPr>
            <w:tcW w:w="3352" w:type="dxa"/>
            <w:gridSpan w:val="3"/>
            <w:shd w:val="clear" w:color="auto" w:fill="auto"/>
            <w:vAlign w:val="center"/>
          </w:tcPr>
          <w:p w14:paraId="212099CD" w14:textId="77777777" w:rsidR="00F66C89" w:rsidRPr="00575612" w:rsidRDefault="00F66C89"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790697">
        <w:tc>
          <w:tcPr>
            <w:tcW w:w="2733" w:type="dxa"/>
            <w:gridSpan w:val="3"/>
            <w:vMerge/>
            <w:shd w:val="clear" w:color="auto" w:fill="auto"/>
            <w:vAlign w:val="center"/>
          </w:tcPr>
          <w:p w14:paraId="288E231F" w14:textId="77777777" w:rsidR="00F66C89" w:rsidRDefault="00F66C89" w:rsidP="00790697">
            <w:pPr>
              <w:pStyle w:val="TAL"/>
              <w:rPr>
                <w:rFonts w:eastAsia="SimSun"/>
              </w:rPr>
            </w:pPr>
          </w:p>
        </w:tc>
        <w:tc>
          <w:tcPr>
            <w:tcW w:w="2734" w:type="dxa"/>
            <w:gridSpan w:val="2"/>
            <w:shd w:val="clear" w:color="auto" w:fill="auto"/>
            <w:vAlign w:val="center"/>
          </w:tcPr>
          <w:p w14:paraId="6FE61DD2" w14:textId="77777777" w:rsidR="00F66C89" w:rsidRPr="003D4A7F" w:rsidRDefault="00F66C89" w:rsidP="00790697">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790697">
            <w:pPr>
              <w:pStyle w:val="TAC"/>
              <w:rPr>
                <w:rFonts w:eastAsia="SimSun"/>
              </w:rPr>
            </w:pPr>
          </w:p>
        </w:tc>
        <w:tc>
          <w:tcPr>
            <w:tcW w:w="3352" w:type="dxa"/>
            <w:gridSpan w:val="3"/>
            <w:shd w:val="clear" w:color="auto" w:fill="auto"/>
            <w:vAlign w:val="center"/>
          </w:tcPr>
          <w:p w14:paraId="75CE34DC" w14:textId="77777777" w:rsidR="00F66C89" w:rsidRPr="00C25669" w:rsidRDefault="00F66C89" w:rsidP="00790697">
            <w:pPr>
              <w:pStyle w:val="TAC"/>
              <w:rPr>
                <w:rFonts w:eastAsia="SimSun"/>
              </w:rPr>
            </w:pPr>
            <w:r w:rsidRPr="00575612">
              <w:rPr>
                <w:rFonts w:eastAsia="SimSun"/>
              </w:rPr>
              <w:t>3</w:t>
            </w:r>
          </w:p>
        </w:tc>
      </w:tr>
      <w:tr w:rsidR="00F66C89" w:rsidRPr="00C25669" w14:paraId="6CCC0FC2" w14:textId="77777777" w:rsidTr="00790697">
        <w:tc>
          <w:tcPr>
            <w:tcW w:w="2733" w:type="dxa"/>
            <w:gridSpan w:val="3"/>
            <w:vMerge/>
            <w:shd w:val="clear" w:color="auto" w:fill="auto"/>
            <w:vAlign w:val="center"/>
          </w:tcPr>
          <w:p w14:paraId="5447304D" w14:textId="77777777" w:rsidR="00F66C89" w:rsidRDefault="00F66C89" w:rsidP="00790697">
            <w:pPr>
              <w:pStyle w:val="TAL"/>
              <w:rPr>
                <w:rFonts w:eastAsia="SimSun"/>
              </w:rPr>
            </w:pPr>
          </w:p>
        </w:tc>
        <w:tc>
          <w:tcPr>
            <w:tcW w:w="2734" w:type="dxa"/>
            <w:gridSpan w:val="2"/>
            <w:shd w:val="clear" w:color="auto" w:fill="auto"/>
            <w:vAlign w:val="center"/>
          </w:tcPr>
          <w:p w14:paraId="4A14D589" w14:textId="77777777" w:rsidR="00F66C89" w:rsidRPr="003D4A7F" w:rsidRDefault="00F66C89" w:rsidP="00790697">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790697">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790697">
            <w:pPr>
              <w:pStyle w:val="TAC"/>
              <w:rPr>
                <w:rFonts w:eastAsia="SimSun"/>
              </w:rPr>
            </w:pPr>
            <w:r w:rsidRPr="00575612">
              <w:rPr>
                <w:rFonts w:eastAsia="SimSun"/>
              </w:rPr>
              <w:t>20</w:t>
            </w:r>
          </w:p>
        </w:tc>
      </w:tr>
      <w:tr w:rsidR="00F66C89" w:rsidRPr="00C25669" w14:paraId="2645CF4D" w14:textId="77777777" w:rsidTr="00790697">
        <w:tc>
          <w:tcPr>
            <w:tcW w:w="2733" w:type="dxa"/>
            <w:gridSpan w:val="3"/>
            <w:vMerge/>
            <w:shd w:val="clear" w:color="auto" w:fill="auto"/>
            <w:vAlign w:val="center"/>
          </w:tcPr>
          <w:p w14:paraId="6B85733F" w14:textId="77777777" w:rsidR="00F66C89" w:rsidRDefault="00F66C89" w:rsidP="00790697">
            <w:pPr>
              <w:pStyle w:val="TAL"/>
              <w:rPr>
                <w:rFonts w:eastAsia="SimSun"/>
              </w:rPr>
            </w:pPr>
          </w:p>
        </w:tc>
        <w:tc>
          <w:tcPr>
            <w:tcW w:w="2734" w:type="dxa"/>
            <w:gridSpan w:val="2"/>
            <w:shd w:val="clear" w:color="auto" w:fill="auto"/>
            <w:vAlign w:val="center"/>
          </w:tcPr>
          <w:p w14:paraId="79A315C5" w14:textId="77777777" w:rsidR="00F66C89" w:rsidRPr="003D4A7F" w:rsidRDefault="00F66C89" w:rsidP="00790697">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790697">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790697">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790697">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790697">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790697">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790697">
        <w:tc>
          <w:tcPr>
            <w:tcW w:w="2733" w:type="dxa"/>
            <w:gridSpan w:val="3"/>
            <w:vMerge/>
            <w:shd w:val="clear" w:color="auto" w:fill="auto"/>
            <w:vAlign w:val="center"/>
          </w:tcPr>
          <w:p w14:paraId="5F2E7398" w14:textId="77777777" w:rsidR="00F66C89" w:rsidRDefault="00F66C89" w:rsidP="00790697">
            <w:pPr>
              <w:pStyle w:val="TAL"/>
              <w:rPr>
                <w:rFonts w:eastAsia="SimSun"/>
              </w:rPr>
            </w:pPr>
          </w:p>
        </w:tc>
        <w:tc>
          <w:tcPr>
            <w:tcW w:w="2734" w:type="dxa"/>
            <w:gridSpan w:val="2"/>
            <w:shd w:val="clear" w:color="auto" w:fill="auto"/>
            <w:vAlign w:val="center"/>
          </w:tcPr>
          <w:p w14:paraId="14157805" w14:textId="77777777" w:rsidR="00F66C89" w:rsidRPr="003D4A7F" w:rsidRDefault="00F66C89" w:rsidP="00790697">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790697">
            <w:pPr>
              <w:pStyle w:val="TAC"/>
              <w:rPr>
                <w:rFonts w:eastAsia="SimSun"/>
              </w:rPr>
            </w:pPr>
          </w:p>
        </w:tc>
        <w:tc>
          <w:tcPr>
            <w:tcW w:w="3352" w:type="dxa"/>
            <w:gridSpan w:val="3"/>
            <w:shd w:val="clear" w:color="auto" w:fill="auto"/>
            <w:vAlign w:val="center"/>
          </w:tcPr>
          <w:p w14:paraId="173D6E5E" w14:textId="77777777" w:rsidR="00F66C89" w:rsidRPr="00C25669" w:rsidRDefault="00F66C89" w:rsidP="00790697">
            <w:pPr>
              <w:pStyle w:val="TAC"/>
              <w:rPr>
                <w:rFonts w:eastAsia="SimSun"/>
              </w:rPr>
            </w:pPr>
            <w:r w:rsidRPr="003D4A7F">
              <w:rPr>
                <w:rFonts w:eastAsia="SimSun"/>
              </w:rPr>
              <w:t>TCI state #0</w:t>
            </w:r>
          </w:p>
        </w:tc>
      </w:tr>
      <w:tr w:rsidR="00F66C89" w:rsidRPr="00C25669" w14:paraId="7D593867" w14:textId="77777777" w:rsidTr="00790697">
        <w:tc>
          <w:tcPr>
            <w:tcW w:w="5467" w:type="dxa"/>
            <w:gridSpan w:val="5"/>
            <w:shd w:val="clear" w:color="auto" w:fill="auto"/>
            <w:vAlign w:val="center"/>
          </w:tcPr>
          <w:p w14:paraId="17DF7D8B" w14:textId="77777777" w:rsidR="00F66C89" w:rsidRPr="00C25669" w:rsidRDefault="00F66C89" w:rsidP="00790697">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790697">
            <w:pPr>
              <w:pStyle w:val="TAC"/>
              <w:rPr>
                <w:rFonts w:eastAsia="SimSun"/>
              </w:rPr>
            </w:pPr>
          </w:p>
        </w:tc>
        <w:tc>
          <w:tcPr>
            <w:tcW w:w="3352" w:type="dxa"/>
            <w:gridSpan w:val="3"/>
            <w:shd w:val="clear" w:color="auto" w:fill="auto"/>
            <w:vAlign w:val="center"/>
          </w:tcPr>
          <w:p w14:paraId="7285429B" w14:textId="77777777" w:rsidR="00F66C89" w:rsidRPr="00C25669" w:rsidRDefault="00F66C89" w:rsidP="00790697">
            <w:pPr>
              <w:pStyle w:val="TAC"/>
              <w:rPr>
                <w:rFonts w:eastAsia="SimSun"/>
              </w:rPr>
            </w:pPr>
            <w:r w:rsidRPr="00C25669">
              <w:rPr>
                <w:rFonts w:eastAsia="SimSun"/>
              </w:rPr>
              <w:t>FDD</w:t>
            </w:r>
          </w:p>
        </w:tc>
      </w:tr>
      <w:tr w:rsidR="00F66C89" w:rsidRPr="00C25669" w14:paraId="3E675BEE" w14:textId="77777777" w:rsidTr="00790697">
        <w:tc>
          <w:tcPr>
            <w:tcW w:w="5467" w:type="dxa"/>
            <w:gridSpan w:val="5"/>
            <w:shd w:val="clear" w:color="auto" w:fill="auto"/>
            <w:vAlign w:val="center"/>
          </w:tcPr>
          <w:p w14:paraId="62D5D09C" w14:textId="77777777" w:rsidR="00F66C89" w:rsidRPr="00C25669" w:rsidRDefault="00F66C89" w:rsidP="00790697">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790697">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790697">
            <w:pPr>
              <w:pStyle w:val="TAC"/>
              <w:rPr>
                <w:rFonts w:eastAsia="SimSun"/>
              </w:rPr>
            </w:pPr>
            <w:r>
              <w:rPr>
                <w:rFonts w:eastAsia="SimSun"/>
                <w:lang w:eastAsia="zh-CN"/>
              </w:rPr>
              <w:t>10</w:t>
            </w:r>
          </w:p>
        </w:tc>
      </w:tr>
      <w:tr w:rsidR="00F66C89" w:rsidRPr="00C25669" w14:paraId="624DBD94" w14:textId="77777777" w:rsidTr="00790697">
        <w:tc>
          <w:tcPr>
            <w:tcW w:w="5467" w:type="dxa"/>
            <w:gridSpan w:val="5"/>
            <w:shd w:val="clear" w:color="auto" w:fill="auto"/>
            <w:vAlign w:val="center"/>
          </w:tcPr>
          <w:p w14:paraId="1E3E8511" w14:textId="77777777" w:rsidR="00F66C89" w:rsidRPr="00C25669" w:rsidRDefault="00F66C89" w:rsidP="00790697">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790697">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790697">
            <w:pPr>
              <w:pStyle w:val="TAC"/>
              <w:rPr>
                <w:rFonts w:eastAsia="SimSun"/>
              </w:rPr>
            </w:pPr>
            <w:r>
              <w:rPr>
                <w:rFonts w:eastAsia="SimSun"/>
                <w:lang w:eastAsia="zh-CN"/>
              </w:rPr>
              <w:t>15</w:t>
            </w:r>
          </w:p>
        </w:tc>
      </w:tr>
      <w:tr w:rsidR="00F66C89" w:rsidRPr="00C25669" w14:paraId="6A64AE55" w14:textId="77777777" w:rsidTr="00790697">
        <w:tc>
          <w:tcPr>
            <w:tcW w:w="5467" w:type="dxa"/>
            <w:gridSpan w:val="5"/>
            <w:shd w:val="clear" w:color="auto" w:fill="auto"/>
            <w:vAlign w:val="center"/>
          </w:tcPr>
          <w:p w14:paraId="5B6EB373" w14:textId="77777777" w:rsidR="00F66C89" w:rsidRPr="00C25669" w:rsidRDefault="00F66C89" w:rsidP="00790697">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790697">
            <w:pPr>
              <w:pStyle w:val="TAC"/>
              <w:rPr>
                <w:rFonts w:eastAsia="SimSun"/>
              </w:rPr>
            </w:pPr>
          </w:p>
        </w:tc>
        <w:tc>
          <w:tcPr>
            <w:tcW w:w="3352" w:type="dxa"/>
            <w:gridSpan w:val="3"/>
            <w:shd w:val="clear" w:color="auto" w:fill="auto"/>
            <w:vAlign w:val="center"/>
          </w:tcPr>
          <w:p w14:paraId="01385D6C" w14:textId="77777777" w:rsidR="00F66C89" w:rsidRPr="00C25669" w:rsidRDefault="00F66C89" w:rsidP="00790697">
            <w:pPr>
              <w:pStyle w:val="TAC"/>
              <w:rPr>
                <w:rFonts w:eastAsia="SimSun"/>
              </w:rPr>
            </w:pPr>
            <w:r w:rsidRPr="00C25669">
              <w:rPr>
                <w:rFonts w:eastAsia="SimSun"/>
              </w:rPr>
              <w:t>1</w:t>
            </w:r>
          </w:p>
        </w:tc>
      </w:tr>
      <w:tr w:rsidR="00F66C89" w:rsidRPr="00C25669" w14:paraId="2F6D7379" w14:textId="77777777" w:rsidTr="00790697">
        <w:tc>
          <w:tcPr>
            <w:tcW w:w="5467" w:type="dxa"/>
            <w:gridSpan w:val="5"/>
            <w:shd w:val="clear" w:color="auto" w:fill="auto"/>
            <w:vAlign w:val="center"/>
          </w:tcPr>
          <w:p w14:paraId="3380D244" w14:textId="77777777" w:rsidR="00F66C89" w:rsidRPr="00294AB6" w:rsidRDefault="00F66C89" w:rsidP="00790697">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790697">
            <w:pPr>
              <w:pStyle w:val="TAC"/>
              <w:rPr>
                <w:rFonts w:eastAsia="SimSun"/>
              </w:rPr>
            </w:pPr>
          </w:p>
        </w:tc>
        <w:tc>
          <w:tcPr>
            <w:tcW w:w="3352" w:type="dxa"/>
            <w:gridSpan w:val="3"/>
            <w:shd w:val="clear" w:color="auto" w:fill="auto"/>
            <w:vAlign w:val="center"/>
          </w:tcPr>
          <w:p w14:paraId="14738978" w14:textId="77777777" w:rsidR="00F66C89" w:rsidRPr="00294AB6" w:rsidRDefault="00F66C89" w:rsidP="00790697">
            <w:pPr>
              <w:pStyle w:val="TAC"/>
              <w:rPr>
                <w:rFonts w:eastAsia="SimSun"/>
              </w:rPr>
            </w:pPr>
            <w:r w:rsidRPr="00294AB6">
              <w:rPr>
                <w:rFonts w:eastAsia="SimSun"/>
                <w:kern w:val="2"/>
                <w:lang w:eastAsia="zh-CN"/>
              </w:rPr>
              <w:t>TDLA30-10</w:t>
            </w:r>
          </w:p>
        </w:tc>
      </w:tr>
      <w:tr w:rsidR="00F66C89" w:rsidRPr="00C25669" w14:paraId="689C9470" w14:textId="77777777" w:rsidTr="00790697">
        <w:tc>
          <w:tcPr>
            <w:tcW w:w="5467" w:type="dxa"/>
            <w:gridSpan w:val="5"/>
            <w:shd w:val="clear" w:color="auto" w:fill="auto"/>
            <w:vAlign w:val="center"/>
          </w:tcPr>
          <w:p w14:paraId="14F3A940" w14:textId="77777777" w:rsidR="00F66C89" w:rsidRPr="00294AB6" w:rsidRDefault="00F66C89" w:rsidP="00790697">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790697">
            <w:pPr>
              <w:pStyle w:val="TAC"/>
              <w:rPr>
                <w:rFonts w:eastAsia="SimSun"/>
              </w:rPr>
            </w:pPr>
          </w:p>
        </w:tc>
        <w:tc>
          <w:tcPr>
            <w:tcW w:w="3352" w:type="dxa"/>
            <w:gridSpan w:val="3"/>
            <w:shd w:val="clear" w:color="auto" w:fill="auto"/>
            <w:vAlign w:val="center"/>
          </w:tcPr>
          <w:p w14:paraId="2E720E55" w14:textId="77777777" w:rsidR="00F66C89" w:rsidRPr="001424CF" w:rsidRDefault="00F66C89"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790697">
        <w:tc>
          <w:tcPr>
            <w:tcW w:w="5467" w:type="dxa"/>
            <w:gridSpan w:val="5"/>
            <w:shd w:val="clear" w:color="auto" w:fill="auto"/>
            <w:vAlign w:val="center"/>
          </w:tcPr>
          <w:p w14:paraId="59F78A6A" w14:textId="77777777" w:rsidR="00F66C89" w:rsidRPr="00C25669" w:rsidRDefault="00F66C89" w:rsidP="00790697">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790697">
            <w:pPr>
              <w:pStyle w:val="TAC"/>
              <w:rPr>
                <w:rFonts w:eastAsia="SimSun"/>
              </w:rPr>
            </w:pPr>
          </w:p>
        </w:tc>
        <w:tc>
          <w:tcPr>
            <w:tcW w:w="3352" w:type="dxa"/>
            <w:gridSpan w:val="3"/>
            <w:shd w:val="clear" w:color="auto" w:fill="auto"/>
            <w:vAlign w:val="center"/>
          </w:tcPr>
          <w:p w14:paraId="173ED980" w14:textId="77777777" w:rsidR="00F66C89" w:rsidRPr="00C25669" w:rsidRDefault="00F66C89"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790697">
        <w:tc>
          <w:tcPr>
            <w:tcW w:w="1813" w:type="dxa"/>
            <w:vMerge w:val="restart"/>
            <w:shd w:val="clear" w:color="auto" w:fill="auto"/>
            <w:vAlign w:val="center"/>
          </w:tcPr>
          <w:p w14:paraId="40E24DA9" w14:textId="77777777" w:rsidR="00F66C89" w:rsidRPr="00C25669" w:rsidRDefault="00F66C89"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790697">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790697">
            <w:pPr>
              <w:pStyle w:val="TAC"/>
              <w:rPr>
                <w:rFonts w:eastAsia="SimSun"/>
              </w:rPr>
            </w:pPr>
          </w:p>
        </w:tc>
        <w:tc>
          <w:tcPr>
            <w:tcW w:w="3352" w:type="dxa"/>
            <w:gridSpan w:val="3"/>
            <w:shd w:val="clear" w:color="auto" w:fill="auto"/>
            <w:vAlign w:val="center"/>
          </w:tcPr>
          <w:p w14:paraId="68B3CDA5" w14:textId="77777777" w:rsidR="00F66C89" w:rsidRPr="00C25669" w:rsidRDefault="00F66C89" w:rsidP="00790697">
            <w:pPr>
              <w:pStyle w:val="TAC"/>
              <w:rPr>
                <w:rFonts w:eastAsia="SimSun"/>
              </w:rPr>
            </w:pPr>
            <w:r w:rsidRPr="00C25669">
              <w:rPr>
                <w:rFonts w:eastAsia="SimSun"/>
              </w:rPr>
              <w:t>Type A</w:t>
            </w:r>
          </w:p>
        </w:tc>
      </w:tr>
      <w:tr w:rsidR="00F66C89" w:rsidRPr="00C25669" w14:paraId="03CA668F" w14:textId="77777777" w:rsidTr="00790697">
        <w:tc>
          <w:tcPr>
            <w:tcW w:w="1813" w:type="dxa"/>
            <w:vMerge/>
            <w:shd w:val="clear" w:color="auto" w:fill="auto"/>
            <w:vAlign w:val="center"/>
          </w:tcPr>
          <w:p w14:paraId="751C2450" w14:textId="77777777" w:rsidR="00F66C89" w:rsidRPr="00C25669" w:rsidRDefault="00F66C89" w:rsidP="00790697">
            <w:pPr>
              <w:pStyle w:val="TAL"/>
              <w:rPr>
                <w:rFonts w:eastAsia="SimSun"/>
              </w:rPr>
            </w:pPr>
          </w:p>
        </w:tc>
        <w:tc>
          <w:tcPr>
            <w:tcW w:w="3654" w:type="dxa"/>
            <w:gridSpan w:val="4"/>
            <w:shd w:val="clear" w:color="auto" w:fill="auto"/>
            <w:vAlign w:val="center"/>
          </w:tcPr>
          <w:p w14:paraId="53AA0726" w14:textId="77777777" w:rsidR="00F66C89" w:rsidRPr="00C25669" w:rsidRDefault="00F66C89" w:rsidP="00790697">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790697">
            <w:pPr>
              <w:pStyle w:val="TAC"/>
              <w:rPr>
                <w:rFonts w:eastAsia="SimSun"/>
              </w:rPr>
            </w:pPr>
          </w:p>
        </w:tc>
        <w:tc>
          <w:tcPr>
            <w:tcW w:w="3352" w:type="dxa"/>
            <w:gridSpan w:val="3"/>
            <w:shd w:val="clear" w:color="auto" w:fill="auto"/>
            <w:vAlign w:val="center"/>
          </w:tcPr>
          <w:p w14:paraId="23B57807" w14:textId="77777777" w:rsidR="00F66C89" w:rsidRPr="00C25669" w:rsidRDefault="00F66C89" w:rsidP="00790697">
            <w:pPr>
              <w:pStyle w:val="TAC"/>
              <w:rPr>
                <w:rFonts w:eastAsia="SimSun"/>
              </w:rPr>
            </w:pPr>
            <w:r w:rsidRPr="00C25669">
              <w:rPr>
                <w:rFonts w:eastAsia="SimSun"/>
              </w:rPr>
              <w:t>0</w:t>
            </w:r>
          </w:p>
        </w:tc>
      </w:tr>
      <w:tr w:rsidR="00F66C89" w:rsidRPr="00C25669" w14:paraId="6E37D17B" w14:textId="77777777" w:rsidTr="00790697">
        <w:tc>
          <w:tcPr>
            <w:tcW w:w="1813" w:type="dxa"/>
            <w:vMerge/>
            <w:shd w:val="clear" w:color="auto" w:fill="auto"/>
            <w:vAlign w:val="center"/>
          </w:tcPr>
          <w:p w14:paraId="06CD3067" w14:textId="77777777" w:rsidR="00F66C89" w:rsidRPr="00C25669" w:rsidRDefault="00F66C89" w:rsidP="00790697">
            <w:pPr>
              <w:pStyle w:val="TAL"/>
              <w:rPr>
                <w:rFonts w:eastAsia="SimSun"/>
              </w:rPr>
            </w:pPr>
          </w:p>
        </w:tc>
        <w:tc>
          <w:tcPr>
            <w:tcW w:w="3654" w:type="dxa"/>
            <w:gridSpan w:val="4"/>
            <w:shd w:val="clear" w:color="auto" w:fill="auto"/>
            <w:vAlign w:val="center"/>
          </w:tcPr>
          <w:p w14:paraId="08C69898" w14:textId="77777777" w:rsidR="00F66C89" w:rsidRPr="00C25669" w:rsidRDefault="00F66C89"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790697">
            <w:pPr>
              <w:pStyle w:val="TAC"/>
              <w:rPr>
                <w:rFonts w:eastAsia="SimSun"/>
              </w:rPr>
            </w:pPr>
          </w:p>
        </w:tc>
        <w:tc>
          <w:tcPr>
            <w:tcW w:w="3352" w:type="dxa"/>
            <w:gridSpan w:val="3"/>
            <w:shd w:val="clear" w:color="auto" w:fill="auto"/>
            <w:vAlign w:val="center"/>
          </w:tcPr>
          <w:p w14:paraId="22F3635E" w14:textId="77777777" w:rsidR="00F66C89" w:rsidRPr="00C25669" w:rsidRDefault="00F66C89" w:rsidP="00790697">
            <w:pPr>
              <w:pStyle w:val="TAC"/>
              <w:rPr>
                <w:rFonts w:eastAsia="SimSun"/>
              </w:rPr>
            </w:pPr>
            <w:r w:rsidRPr="00C25669">
              <w:rPr>
                <w:rFonts w:eastAsia="SimSun"/>
              </w:rPr>
              <w:t>2</w:t>
            </w:r>
          </w:p>
        </w:tc>
      </w:tr>
      <w:tr w:rsidR="00F66C89" w:rsidRPr="00C25669" w14:paraId="78A2512B" w14:textId="77777777" w:rsidTr="00790697">
        <w:tc>
          <w:tcPr>
            <w:tcW w:w="1813" w:type="dxa"/>
            <w:vMerge/>
            <w:shd w:val="clear" w:color="auto" w:fill="auto"/>
            <w:vAlign w:val="center"/>
          </w:tcPr>
          <w:p w14:paraId="6E6C4EB2" w14:textId="77777777" w:rsidR="00F66C89" w:rsidRPr="00C25669" w:rsidRDefault="00F66C89" w:rsidP="00790697">
            <w:pPr>
              <w:pStyle w:val="TAL"/>
              <w:rPr>
                <w:rFonts w:eastAsia="SimSun"/>
              </w:rPr>
            </w:pPr>
          </w:p>
        </w:tc>
        <w:tc>
          <w:tcPr>
            <w:tcW w:w="3654" w:type="dxa"/>
            <w:gridSpan w:val="4"/>
            <w:shd w:val="clear" w:color="auto" w:fill="auto"/>
            <w:vAlign w:val="center"/>
          </w:tcPr>
          <w:p w14:paraId="4C13FBF9" w14:textId="77777777" w:rsidR="00F66C89" w:rsidRPr="00C25669" w:rsidRDefault="00F66C89" w:rsidP="00790697">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790697">
            <w:pPr>
              <w:pStyle w:val="TAC"/>
              <w:rPr>
                <w:rFonts w:eastAsia="SimSun"/>
              </w:rPr>
            </w:pPr>
          </w:p>
        </w:tc>
        <w:tc>
          <w:tcPr>
            <w:tcW w:w="3352" w:type="dxa"/>
            <w:gridSpan w:val="3"/>
            <w:shd w:val="clear" w:color="auto" w:fill="auto"/>
            <w:vAlign w:val="center"/>
          </w:tcPr>
          <w:p w14:paraId="2FFF851C" w14:textId="77777777" w:rsidR="00F66C89" w:rsidRPr="00C25669" w:rsidRDefault="00F66C89" w:rsidP="00790697">
            <w:pPr>
              <w:pStyle w:val="TAC"/>
              <w:rPr>
                <w:rFonts w:eastAsia="SimSun"/>
              </w:rPr>
            </w:pPr>
            <w:r w:rsidRPr="00C25669">
              <w:rPr>
                <w:rFonts w:eastAsia="SimSun"/>
              </w:rPr>
              <w:t>12</w:t>
            </w:r>
          </w:p>
        </w:tc>
      </w:tr>
      <w:tr w:rsidR="00F66C89" w:rsidRPr="00C25669" w14:paraId="13E6F991" w14:textId="77777777" w:rsidTr="00790697">
        <w:tc>
          <w:tcPr>
            <w:tcW w:w="1813" w:type="dxa"/>
            <w:vMerge/>
            <w:shd w:val="clear" w:color="auto" w:fill="auto"/>
            <w:vAlign w:val="center"/>
          </w:tcPr>
          <w:p w14:paraId="0610E233" w14:textId="77777777" w:rsidR="00F66C89" w:rsidRPr="00C25669" w:rsidRDefault="00F66C89" w:rsidP="00790697">
            <w:pPr>
              <w:pStyle w:val="TAL"/>
              <w:rPr>
                <w:rFonts w:eastAsia="SimSun"/>
              </w:rPr>
            </w:pPr>
          </w:p>
        </w:tc>
        <w:tc>
          <w:tcPr>
            <w:tcW w:w="3654" w:type="dxa"/>
            <w:gridSpan w:val="4"/>
            <w:shd w:val="clear" w:color="auto" w:fill="auto"/>
            <w:vAlign w:val="center"/>
          </w:tcPr>
          <w:p w14:paraId="50C27081" w14:textId="77777777" w:rsidR="00F66C89" w:rsidRPr="00C25669" w:rsidRDefault="00F66C89" w:rsidP="00790697">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790697">
            <w:pPr>
              <w:pStyle w:val="TAC"/>
              <w:rPr>
                <w:rFonts w:eastAsia="SimSun"/>
              </w:rPr>
            </w:pPr>
          </w:p>
        </w:tc>
        <w:tc>
          <w:tcPr>
            <w:tcW w:w="3352" w:type="dxa"/>
            <w:gridSpan w:val="3"/>
            <w:shd w:val="clear" w:color="auto" w:fill="auto"/>
            <w:vAlign w:val="center"/>
          </w:tcPr>
          <w:p w14:paraId="42E986D9" w14:textId="77777777" w:rsidR="00F66C89" w:rsidRPr="00C25669" w:rsidRDefault="00F66C89" w:rsidP="00790697">
            <w:pPr>
              <w:pStyle w:val="TAC"/>
              <w:rPr>
                <w:rFonts w:eastAsia="SimSun"/>
              </w:rPr>
            </w:pPr>
            <w:r w:rsidRPr="00C25669">
              <w:rPr>
                <w:rFonts w:eastAsia="SimSun"/>
              </w:rPr>
              <w:t>Static</w:t>
            </w:r>
          </w:p>
        </w:tc>
      </w:tr>
      <w:tr w:rsidR="00F66C89" w:rsidRPr="00C25669" w14:paraId="229C722D" w14:textId="77777777" w:rsidTr="00790697">
        <w:tc>
          <w:tcPr>
            <w:tcW w:w="1813" w:type="dxa"/>
            <w:vMerge/>
            <w:shd w:val="clear" w:color="auto" w:fill="auto"/>
            <w:vAlign w:val="center"/>
          </w:tcPr>
          <w:p w14:paraId="1F00F523" w14:textId="77777777" w:rsidR="00F66C89" w:rsidRPr="00C25669" w:rsidRDefault="00F66C89" w:rsidP="00790697">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790697">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790697">
            <w:pPr>
              <w:pStyle w:val="TAC"/>
              <w:rPr>
                <w:rFonts w:eastAsia="SimSun"/>
              </w:rPr>
            </w:pPr>
          </w:p>
        </w:tc>
        <w:tc>
          <w:tcPr>
            <w:tcW w:w="3352" w:type="dxa"/>
            <w:gridSpan w:val="3"/>
            <w:shd w:val="clear" w:color="auto" w:fill="auto"/>
            <w:vAlign w:val="center"/>
          </w:tcPr>
          <w:p w14:paraId="47585407" w14:textId="77777777" w:rsidR="00F66C89" w:rsidRPr="004E679B" w:rsidRDefault="00F66C89" w:rsidP="00790697">
            <w:pPr>
              <w:pStyle w:val="TAC"/>
              <w:rPr>
                <w:rFonts w:eastAsia="SimSun"/>
              </w:rPr>
            </w:pPr>
            <w:r>
              <w:rPr>
                <w:rFonts w:eastAsia="SimSun"/>
              </w:rPr>
              <w:t>2</w:t>
            </w:r>
          </w:p>
        </w:tc>
      </w:tr>
      <w:tr w:rsidR="00F66C89" w:rsidRPr="00C25669" w14:paraId="60719800" w14:textId="77777777" w:rsidTr="00790697">
        <w:tc>
          <w:tcPr>
            <w:tcW w:w="1813" w:type="dxa"/>
            <w:vMerge/>
            <w:shd w:val="clear" w:color="auto" w:fill="auto"/>
            <w:vAlign w:val="center"/>
          </w:tcPr>
          <w:p w14:paraId="66D4F5D2" w14:textId="77777777" w:rsidR="00F66C89" w:rsidRPr="00C25669" w:rsidRDefault="00F66C89" w:rsidP="00790697">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790697">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790697">
            <w:pPr>
              <w:pStyle w:val="TAC"/>
              <w:rPr>
                <w:rFonts w:eastAsia="SimSun"/>
              </w:rPr>
            </w:pPr>
          </w:p>
        </w:tc>
        <w:tc>
          <w:tcPr>
            <w:tcW w:w="3352" w:type="dxa"/>
            <w:gridSpan w:val="3"/>
            <w:shd w:val="clear" w:color="auto" w:fill="auto"/>
            <w:vAlign w:val="center"/>
          </w:tcPr>
          <w:p w14:paraId="2F6C1515" w14:textId="77777777" w:rsidR="00F66C89" w:rsidRPr="00C25669" w:rsidRDefault="00F66C89" w:rsidP="00790697">
            <w:pPr>
              <w:pStyle w:val="TAC"/>
              <w:rPr>
                <w:rFonts w:eastAsia="SimSun"/>
              </w:rPr>
            </w:pPr>
            <w:r>
              <w:rPr>
                <w:rFonts w:eastAsia="SimSun"/>
              </w:rPr>
              <w:t>Type 1</w:t>
            </w:r>
          </w:p>
        </w:tc>
      </w:tr>
      <w:tr w:rsidR="00F66C89" w:rsidRPr="00C25669" w14:paraId="2E89E7F6" w14:textId="77777777" w:rsidTr="00790697">
        <w:tc>
          <w:tcPr>
            <w:tcW w:w="1813" w:type="dxa"/>
            <w:vMerge/>
            <w:shd w:val="clear" w:color="auto" w:fill="auto"/>
            <w:vAlign w:val="center"/>
          </w:tcPr>
          <w:p w14:paraId="00E11BE2" w14:textId="77777777" w:rsidR="00F66C89" w:rsidRPr="00C25669" w:rsidRDefault="00F66C89" w:rsidP="00790697">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790697">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790697">
            <w:pPr>
              <w:pStyle w:val="TAC"/>
              <w:rPr>
                <w:rFonts w:eastAsia="SimSun"/>
              </w:rPr>
            </w:pPr>
          </w:p>
        </w:tc>
        <w:tc>
          <w:tcPr>
            <w:tcW w:w="3352" w:type="dxa"/>
            <w:gridSpan w:val="3"/>
            <w:shd w:val="clear" w:color="auto" w:fill="auto"/>
            <w:vAlign w:val="center"/>
          </w:tcPr>
          <w:p w14:paraId="32A9936F" w14:textId="77777777" w:rsidR="00F66C89" w:rsidRPr="00C25669" w:rsidRDefault="00F66C89"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790697">
        <w:tc>
          <w:tcPr>
            <w:tcW w:w="1813" w:type="dxa"/>
            <w:vMerge/>
            <w:shd w:val="clear" w:color="auto" w:fill="auto"/>
            <w:vAlign w:val="center"/>
          </w:tcPr>
          <w:p w14:paraId="7B948BA6" w14:textId="77777777" w:rsidR="00F66C89" w:rsidRPr="00C25669" w:rsidRDefault="00F66C89" w:rsidP="00790697">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790697">
            <w:pPr>
              <w:pStyle w:val="TAC"/>
              <w:rPr>
                <w:rFonts w:eastAsia="SimSun"/>
              </w:rPr>
            </w:pPr>
          </w:p>
        </w:tc>
        <w:tc>
          <w:tcPr>
            <w:tcW w:w="3352" w:type="dxa"/>
            <w:gridSpan w:val="3"/>
            <w:shd w:val="clear" w:color="auto" w:fill="auto"/>
            <w:vAlign w:val="center"/>
          </w:tcPr>
          <w:p w14:paraId="2BC5617A" w14:textId="77777777" w:rsidR="00F66C89" w:rsidRPr="00C25669" w:rsidRDefault="00F66C89" w:rsidP="00790697">
            <w:pPr>
              <w:pStyle w:val="TAC"/>
              <w:rPr>
                <w:rFonts w:eastAsia="SimSun"/>
              </w:rPr>
            </w:pPr>
            <w:r w:rsidRPr="00C25669">
              <w:rPr>
                <w:rFonts w:eastAsia="SimSun"/>
              </w:rPr>
              <w:t>Non-interleaved</w:t>
            </w:r>
          </w:p>
        </w:tc>
      </w:tr>
      <w:tr w:rsidR="00F66C89" w:rsidRPr="00C25669" w14:paraId="54A84274" w14:textId="77777777" w:rsidTr="00790697">
        <w:tc>
          <w:tcPr>
            <w:tcW w:w="1813" w:type="dxa"/>
            <w:vMerge/>
            <w:shd w:val="clear" w:color="auto" w:fill="auto"/>
            <w:vAlign w:val="center"/>
          </w:tcPr>
          <w:p w14:paraId="052AB170" w14:textId="77777777" w:rsidR="00F66C89" w:rsidRPr="00C25669" w:rsidRDefault="00F66C89" w:rsidP="00790697">
            <w:pPr>
              <w:pStyle w:val="TAL"/>
              <w:rPr>
                <w:rFonts w:eastAsia="SimSun"/>
              </w:rPr>
            </w:pPr>
          </w:p>
        </w:tc>
        <w:tc>
          <w:tcPr>
            <w:tcW w:w="3654" w:type="dxa"/>
            <w:gridSpan w:val="4"/>
            <w:shd w:val="clear" w:color="auto" w:fill="auto"/>
            <w:vAlign w:val="center"/>
          </w:tcPr>
          <w:p w14:paraId="51E5D84C" w14:textId="77777777" w:rsidR="00F66C89" w:rsidRPr="00C25669" w:rsidRDefault="00F66C89"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790697">
            <w:pPr>
              <w:pStyle w:val="TAC"/>
              <w:rPr>
                <w:rFonts w:eastAsia="SimSun"/>
              </w:rPr>
            </w:pPr>
          </w:p>
        </w:tc>
        <w:tc>
          <w:tcPr>
            <w:tcW w:w="3352" w:type="dxa"/>
            <w:gridSpan w:val="3"/>
            <w:shd w:val="clear" w:color="auto" w:fill="auto"/>
            <w:vAlign w:val="center"/>
          </w:tcPr>
          <w:p w14:paraId="34A90EC4" w14:textId="77777777" w:rsidR="00F66C89" w:rsidRPr="00C25669" w:rsidRDefault="00F66C89" w:rsidP="00790697">
            <w:pPr>
              <w:pStyle w:val="TAC"/>
              <w:rPr>
                <w:rFonts w:eastAsia="SimSun"/>
              </w:rPr>
            </w:pPr>
            <w:r w:rsidRPr="00C25669">
              <w:rPr>
                <w:rFonts w:eastAsia="SimSun"/>
              </w:rPr>
              <w:t>N/A</w:t>
            </w:r>
          </w:p>
        </w:tc>
      </w:tr>
      <w:tr w:rsidR="00F66C89" w:rsidRPr="00C25669" w14:paraId="3F97763E" w14:textId="77777777" w:rsidTr="00790697">
        <w:tc>
          <w:tcPr>
            <w:tcW w:w="1813" w:type="dxa"/>
            <w:vMerge w:val="restart"/>
            <w:shd w:val="clear" w:color="auto" w:fill="auto"/>
            <w:vAlign w:val="center"/>
          </w:tcPr>
          <w:p w14:paraId="560A4065" w14:textId="77777777" w:rsidR="00F66C89" w:rsidRPr="00C25669" w:rsidRDefault="00F66C89"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790697">
            <w:pPr>
              <w:pStyle w:val="TAC"/>
              <w:rPr>
                <w:rFonts w:eastAsia="SimSun"/>
              </w:rPr>
            </w:pPr>
          </w:p>
        </w:tc>
        <w:tc>
          <w:tcPr>
            <w:tcW w:w="1676" w:type="dxa"/>
            <w:gridSpan w:val="2"/>
            <w:shd w:val="clear" w:color="auto" w:fill="auto"/>
            <w:vAlign w:val="center"/>
          </w:tcPr>
          <w:p w14:paraId="0ADCEDB1" w14:textId="77777777" w:rsidR="00F66C89" w:rsidRPr="00C25669" w:rsidRDefault="00F66C89" w:rsidP="00790697">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790697">
            <w:pPr>
              <w:pStyle w:val="TAC"/>
              <w:rPr>
                <w:rFonts w:eastAsia="SimSun"/>
              </w:rPr>
            </w:pPr>
            <w:r>
              <w:rPr>
                <w:rFonts w:eastAsia="SimSun"/>
              </w:rPr>
              <w:t>1002</w:t>
            </w:r>
          </w:p>
        </w:tc>
      </w:tr>
      <w:tr w:rsidR="00F66C89" w:rsidRPr="00C25669" w14:paraId="4F7A25A7" w14:textId="77777777" w:rsidTr="00790697">
        <w:tc>
          <w:tcPr>
            <w:tcW w:w="1813" w:type="dxa"/>
            <w:vMerge/>
            <w:shd w:val="clear" w:color="auto" w:fill="auto"/>
            <w:vAlign w:val="center"/>
          </w:tcPr>
          <w:p w14:paraId="309FFD1E" w14:textId="77777777" w:rsidR="00F66C89" w:rsidRPr="00C25669" w:rsidRDefault="00F66C89" w:rsidP="00790697">
            <w:pPr>
              <w:pStyle w:val="TAL"/>
              <w:rPr>
                <w:rFonts w:eastAsia="SimSun"/>
              </w:rPr>
            </w:pPr>
          </w:p>
        </w:tc>
        <w:tc>
          <w:tcPr>
            <w:tcW w:w="3654" w:type="dxa"/>
            <w:gridSpan w:val="4"/>
            <w:shd w:val="clear" w:color="auto" w:fill="auto"/>
            <w:vAlign w:val="center"/>
          </w:tcPr>
          <w:p w14:paraId="04BE4484" w14:textId="77777777" w:rsidR="00F66C89" w:rsidRDefault="00F66C89"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790697">
            <w:pPr>
              <w:pStyle w:val="TAC"/>
              <w:rPr>
                <w:rFonts w:eastAsia="SimSun"/>
              </w:rPr>
            </w:pPr>
          </w:p>
        </w:tc>
        <w:tc>
          <w:tcPr>
            <w:tcW w:w="1676" w:type="dxa"/>
            <w:gridSpan w:val="2"/>
            <w:shd w:val="clear" w:color="auto" w:fill="auto"/>
            <w:vAlign w:val="center"/>
          </w:tcPr>
          <w:p w14:paraId="32EF0139" w14:textId="77777777" w:rsidR="00F66C89" w:rsidRDefault="00F66C89" w:rsidP="00790697">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790697">
            <w:pPr>
              <w:pStyle w:val="TAC"/>
              <w:rPr>
                <w:rFonts w:eastAsia="SimSun"/>
              </w:rPr>
            </w:pPr>
            <w:r>
              <w:rPr>
                <w:rFonts w:eastAsia="SimSun"/>
              </w:rPr>
              <w:t>TCI State #2</w:t>
            </w:r>
          </w:p>
        </w:tc>
      </w:tr>
      <w:tr w:rsidR="00F66C89" w:rsidRPr="00C25669" w14:paraId="5AB0338D" w14:textId="77777777" w:rsidTr="00790697">
        <w:tc>
          <w:tcPr>
            <w:tcW w:w="1813" w:type="dxa"/>
            <w:vMerge/>
            <w:shd w:val="clear" w:color="auto" w:fill="auto"/>
            <w:vAlign w:val="center"/>
          </w:tcPr>
          <w:p w14:paraId="1C034885" w14:textId="77777777" w:rsidR="00F66C89" w:rsidRPr="00C25669" w:rsidRDefault="00F66C89" w:rsidP="00790697">
            <w:pPr>
              <w:pStyle w:val="TAL"/>
              <w:rPr>
                <w:rFonts w:eastAsia="SimSun"/>
              </w:rPr>
            </w:pPr>
          </w:p>
        </w:tc>
        <w:tc>
          <w:tcPr>
            <w:tcW w:w="3654" w:type="dxa"/>
            <w:gridSpan w:val="4"/>
            <w:shd w:val="clear" w:color="auto" w:fill="auto"/>
            <w:vAlign w:val="center"/>
          </w:tcPr>
          <w:p w14:paraId="4501C96B" w14:textId="77777777" w:rsidR="00F66C89" w:rsidRPr="00C25669" w:rsidRDefault="00F66C89"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790697">
            <w:pPr>
              <w:pStyle w:val="TAC"/>
              <w:rPr>
                <w:rFonts w:eastAsia="SimSun"/>
              </w:rPr>
            </w:pPr>
          </w:p>
        </w:tc>
        <w:tc>
          <w:tcPr>
            <w:tcW w:w="3352" w:type="dxa"/>
            <w:gridSpan w:val="3"/>
            <w:shd w:val="clear" w:color="auto" w:fill="auto"/>
            <w:vAlign w:val="center"/>
          </w:tcPr>
          <w:p w14:paraId="344BCACF" w14:textId="77777777" w:rsidR="00F66C89" w:rsidRPr="00C25669" w:rsidRDefault="00F66C89" w:rsidP="00790697">
            <w:pPr>
              <w:pStyle w:val="TAC"/>
              <w:rPr>
                <w:rFonts w:eastAsia="SimSun"/>
              </w:rPr>
            </w:pPr>
            <w:r w:rsidRPr="00C25669">
              <w:rPr>
                <w:rFonts w:eastAsia="SimSun"/>
              </w:rPr>
              <w:t>Type 1</w:t>
            </w:r>
          </w:p>
        </w:tc>
      </w:tr>
      <w:tr w:rsidR="00F66C89" w:rsidRPr="00C25669" w14:paraId="1930781B" w14:textId="77777777" w:rsidTr="00790697">
        <w:tc>
          <w:tcPr>
            <w:tcW w:w="1813" w:type="dxa"/>
            <w:vMerge/>
            <w:shd w:val="clear" w:color="auto" w:fill="auto"/>
            <w:vAlign w:val="center"/>
          </w:tcPr>
          <w:p w14:paraId="34B68596" w14:textId="77777777" w:rsidR="00F66C89" w:rsidRPr="00C25669" w:rsidRDefault="00F66C89" w:rsidP="00790697">
            <w:pPr>
              <w:pStyle w:val="TAL"/>
              <w:rPr>
                <w:rFonts w:eastAsia="SimSun"/>
              </w:rPr>
            </w:pPr>
          </w:p>
        </w:tc>
        <w:tc>
          <w:tcPr>
            <w:tcW w:w="3654" w:type="dxa"/>
            <w:gridSpan w:val="4"/>
            <w:shd w:val="clear" w:color="auto" w:fill="auto"/>
            <w:vAlign w:val="center"/>
          </w:tcPr>
          <w:p w14:paraId="592F8B68" w14:textId="77777777" w:rsidR="00F66C89" w:rsidRPr="00C25669" w:rsidRDefault="00F66C89" w:rsidP="00790697">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790697">
            <w:pPr>
              <w:pStyle w:val="TAC"/>
              <w:rPr>
                <w:rFonts w:eastAsia="SimSun"/>
              </w:rPr>
            </w:pPr>
          </w:p>
        </w:tc>
        <w:tc>
          <w:tcPr>
            <w:tcW w:w="3352" w:type="dxa"/>
            <w:gridSpan w:val="3"/>
            <w:shd w:val="clear" w:color="auto" w:fill="auto"/>
            <w:vAlign w:val="center"/>
          </w:tcPr>
          <w:p w14:paraId="018CFF72" w14:textId="77777777" w:rsidR="00F66C89" w:rsidRPr="00C25669" w:rsidRDefault="00F66C89" w:rsidP="00790697">
            <w:pPr>
              <w:pStyle w:val="TAC"/>
              <w:rPr>
                <w:rFonts w:eastAsia="SimSun"/>
              </w:rPr>
            </w:pPr>
            <w:r>
              <w:rPr>
                <w:rFonts w:eastAsia="SimSun"/>
              </w:rPr>
              <w:t>1</w:t>
            </w:r>
          </w:p>
        </w:tc>
      </w:tr>
      <w:tr w:rsidR="00F66C89" w:rsidRPr="00C25669" w14:paraId="01E52CE8" w14:textId="77777777" w:rsidTr="00790697">
        <w:tc>
          <w:tcPr>
            <w:tcW w:w="1813" w:type="dxa"/>
            <w:vMerge/>
            <w:shd w:val="clear" w:color="auto" w:fill="auto"/>
            <w:vAlign w:val="center"/>
          </w:tcPr>
          <w:p w14:paraId="737C666B" w14:textId="77777777" w:rsidR="00F66C89" w:rsidRPr="00C25669" w:rsidRDefault="00F66C89" w:rsidP="00790697">
            <w:pPr>
              <w:pStyle w:val="TAL"/>
              <w:rPr>
                <w:rFonts w:eastAsia="SimSun"/>
              </w:rPr>
            </w:pPr>
          </w:p>
        </w:tc>
        <w:tc>
          <w:tcPr>
            <w:tcW w:w="3654" w:type="dxa"/>
            <w:gridSpan w:val="4"/>
            <w:shd w:val="clear" w:color="auto" w:fill="auto"/>
            <w:vAlign w:val="center"/>
          </w:tcPr>
          <w:p w14:paraId="06720E93" w14:textId="77777777" w:rsidR="00F66C89" w:rsidRPr="00C25669" w:rsidRDefault="00F66C89"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790697">
            <w:pPr>
              <w:pStyle w:val="TAC"/>
              <w:rPr>
                <w:rFonts w:eastAsia="SimSun"/>
              </w:rPr>
            </w:pPr>
          </w:p>
        </w:tc>
        <w:tc>
          <w:tcPr>
            <w:tcW w:w="3352" w:type="dxa"/>
            <w:gridSpan w:val="3"/>
            <w:shd w:val="clear" w:color="auto" w:fill="auto"/>
            <w:vAlign w:val="center"/>
          </w:tcPr>
          <w:p w14:paraId="52682F23"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792A00F3" w14:textId="77777777" w:rsidTr="00790697">
        <w:tc>
          <w:tcPr>
            <w:tcW w:w="1813" w:type="dxa"/>
            <w:vMerge w:val="restart"/>
            <w:shd w:val="clear" w:color="auto" w:fill="auto"/>
            <w:vAlign w:val="center"/>
          </w:tcPr>
          <w:p w14:paraId="4FF875EE" w14:textId="77777777" w:rsidR="00F66C89" w:rsidRPr="00C25669" w:rsidRDefault="00F66C89" w:rsidP="00790697">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790697">
            <w:pPr>
              <w:pStyle w:val="TAC"/>
              <w:rPr>
                <w:rFonts w:eastAsia="SimSun"/>
              </w:rPr>
            </w:pPr>
          </w:p>
        </w:tc>
        <w:tc>
          <w:tcPr>
            <w:tcW w:w="1676" w:type="dxa"/>
            <w:gridSpan w:val="2"/>
            <w:shd w:val="clear" w:color="auto" w:fill="auto"/>
            <w:vAlign w:val="center"/>
          </w:tcPr>
          <w:p w14:paraId="68A74037" w14:textId="77777777" w:rsidR="00F66C89" w:rsidRPr="00C25669" w:rsidRDefault="00F66C89"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6CF1D4A" w14:textId="77777777" w:rsidTr="00790697">
        <w:tc>
          <w:tcPr>
            <w:tcW w:w="1813" w:type="dxa"/>
            <w:vMerge/>
            <w:shd w:val="clear" w:color="auto" w:fill="auto"/>
            <w:vAlign w:val="center"/>
          </w:tcPr>
          <w:p w14:paraId="5B735D71"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790697">
            <w:pPr>
              <w:pStyle w:val="TAL"/>
              <w:rPr>
                <w:rFonts w:eastAsia="SimSun"/>
              </w:rPr>
            </w:pPr>
          </w:p>
        </w:tc>
        <w:tc>
          <w:tcPr>
            <w:tcW w:w="1827" w:type="dxa"/>
            <w:shd w:val="clear" w:color="auto" w:fill="auto"/>
            <w:vAlign w:val="center"/>
          </w:tcPr>
          <w:p w14:paraId="3DFBDD58"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790697">
            <w:pPr>
              <w:pStyle w:val="TAC"/>
              <w:rPr>
                <w:rFonts w:eastAsia="SimSun"/>
              </w:rPr>
            </w:pPr>
          </w:p>
        </w:tc>
        <w:tc>
          <w:tcPr>
            <w:tcW w:w="1676" w:type="dxa"/>
            <w:gridSpan w:val="2"/>
            <w:shd w:val="clear" w:color="auto" w:fill="auto"/>
            <w:vAlign w:val="center"/>
          </w:tcPr>
          <w:p w14:paraId="503FA81D" w14:textId="77777777" w:rsidR="00F66C89" w:rsidRPr="00C25669" w:rsidRDefault="00F66C89" w:rsidP="00790697">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0117A5DE" w14:textId="77777777" w:rsidTr="00790697">
        <w:tc>
          <w:tcPr>
            <w:tcW w:w="1813" w:type="dxa"/>
            <w:vMerge/>
            <w:shd w:val="clear" w:color="auto" w:fill="auto"/>
            <w:vAlign w:val="center"/>
          </w:tcPr>
          <w:p w14:paraId="62A38E53"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790697">
            <w:pPr>
              <w:pStyle w:val="TAC"/>
              <w:rPr>
                <w:rFonts w:eastAsia="SimSun"/>
              </w:rPr>
            </w:pPr>
          </w:p>
        </w:tc>
        <w:tc>
          <w:tcPr>
            <w:tcW w:w="1676" w:type="dxa"/>
            <w:gridSpan w:val="2"/>
            <w:shd w:val="clear" w:color="auto" w:fill="auto"/>
            <w:vAlign w:val="center"/>
          </w:tcPr>
          <w:p w14:paraId="782B7834"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E989B4E" w14:textId="77777777" w:rsidTr="00790697">
        <w:tc>
          <w:tcPr>
            <w:tcW w:w="1813" w:type="dxa"/>
            <w:vMerge/>
            <w:shd w:val="clear" w:color="auto" w:fill="auto"/>
            <w:vAlign w:val="center"/>
          </w:tcPr>
          <w:p w14:paraId="0342E24F"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790697">
            <w:pPr>
              <w:pStyle w:val="TAL"/>
              <w:rPr>
                <w:rFonts w:eastAsia="SimSun"/>
              </w:rPr>
            </w:pPr>
          </w:p>
        </w:tc>
        <w:tc>
          <w:tcPr>
            <w:tcW w:w="1827" w:type="dxa"/>
            <w:shd w:val="clear" w:color="auto" w:fill="auto"/>
            <w:vAlign w:val="center"/>
          </w:tcPr>
          <w:p w14:paraId="27529E73"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790697">
            <w:pPr>
              <w:pStyle w:val="TAC"/>
              <w:rPr>
                <w:rFonts w:eastAsia="SimSun"/>
              </w:rPr>
            </w:pPr>
          </w:p>
        </w:tc>
        <w:tc>
          <w:tcPr>
            <w:tcW w:w="1676" w:type="dxa"/>
            <w:gridSpan w:val="2"/>
            <w:shd w:val="clear" w:color="auto" w:fill="auto"/>
            <w:vAlign w:val="center"/>
          </w:tcPr>
          <w:p w14:paraId="2A5B691A"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64FAD42B" w14:textId="77777777" w:rsidTr="00790697">
        <w:tc>
          <w:tcPr>
            <w:tcW w:w="1813" w:type="dxa"/>
            <w:vMerge w:val="restart"/>
            <w:shd w:val="clear" w:color="auto" w:fill="auto"/>
            <w:vAlign w:val="center"/>
          </w:tcPr>
          <w:p w14:paraId="3F8AF892" w14:textId="77777777" w:rsidR="00F66C89" w:rsidRPr="00C25669" w:rsidRDefault="00F66C89" w:rsidP="00790697">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790697">
            <w:pPr>
              <w:pStyle w:val="TAC"/>
              <w:rPr>
                <w:rFonts w:eastAsia="SimSun"/>
              </w:rPr>
            </w:pPr>
          </w:p>
        </w:tc>
        <w:tc>
          <w:tcPr>
            <w:tcW w:w="1676" w:type="dxa"/>
            <w:gridSpan w:val="2"/>
            <w:shd w:val="clear" w:color="auto" w:fill="auto"/>
            <w:vAlign w:val="center"/>
          </w:tcPr>
          <w:p w14:paraId="3209D774"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790697">
        <w:tc>
          <w:tcPr>
            <w:tcW w:w="1813" w:type="dxa"/>
            <w:vMerge/>
            <w:shd w:val="clear" w:color="auto" w:fill="auto"/>
            <w:vAlign w:val="center"/>
          </w:tcPr>
          <w:p w14:paraId="05AA6831"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790697">
            <w:pPr>
              <w:pStyle w:val="TAL"/>
              <w:rPr>
                <w:rFonts w:eastAsia="SimSun"/>
              </w:rPr>
            </w:pPr>
          </w:p>
        </w:tc>
        <w:tc>
          <w:tcPr>
            <w:tcW w:w="1827" w:type="dxa"/>
            <w:shd w:val="clear" w:color="auto" w:fill="auto"/>
            <w:vAlign w:val="center"/>
          </w:tcPr>
          <w:p w14:paraId="43058E71"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790697">
            <w:pPr>
              <w:pStyle w:val="TAC"/>
              <w:rPr>
                <w:rFonts w:eastAsia="SimSun"/>
              </w:rPr>
            </w:pPr>
          </w:p>
        </w:tc>
        <w:tc>
          <w:tcPr>
            <w:tcW w:w="1676" w:type="dxa"/>
            <w:gridSpan w:val="2"/>
            <w:shd w:val="clear" w:color="auto" w:fill="auto"/>
            <w:vAlign w:val="center"/>
          </w:tcPr>
          <w:p w14:paraId="0B7027AD"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790697">
            <w:pPr>
              <w:pStyle w:val="TAC"/>
              <w:rPr>
                <w:rFonts w:eastAsia="SimSun"/>
                <w:lang w:eastAsia="zh-CN"/>
              </w:rPr>
            </w:pPr>
            <w:r>
              <w:rPr>
                <w:rFonts w:eastAsia="SimSun"/>
                <w:lang w:eastAsia="zh-CN"/>
              </w:rPr>
              <w:t>Type A</w:t>
            </w:r>
          </w:p>
        </w:tc>
      </w:tr>
      <w:tr w:rsidR="00F66C89" w:rsidRPr="00C25669" w14:paraId="615CBA1B" w14:textId="77777777" w:rsidTr="00790697">
        <w:tc>
          <w:tcPr>
            <w:tcW w:w="1813" w:type="dxa"/>
            <w:vMerge/>
            <w:shd w:val="clear" w:color="auto" w:fill="auto"/>
            <w:vAlign w:val="center"/>
          </w:tcPr>
          <w:p w14:paraId="4943DC14"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790697">
            <w:pPr>
              <w:pStyle w:val="TAC"/>
              <w:rPr>
                <w:rFonts w:eastAsia="SimSun"/>
              </w:rPr>
            </w:pPr>
          </w:p>
        </w:tc>
        <w:tc>
          <w:tcPr>
            <w:tcW w:w="1676" w:type="dxa"/>
            <w:gridSpan w:val="2"/>
            <w:shd w:val="clear" w:color="auto" w:fill="auto"/>
            <w:vAlign w:val="center"/>
          </w:tcPr>
          <w:p w14:paraId="620CE9E6"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2E176C00" w14:textId="77777777" w:rsidTr="00790697">
        <w:tc>
          <w:tcPr>
            <w:tcW w:w="1813" w:type="dxa"/>
            <w:vMerge/>
            <w:shd w:val="clear" w:color="auto" w:fill="auto"/>
            <w:vAlign w:val="center"/>
          </w:tcPr>
          <w:p w14:paraId="3D5C819D"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790697">
            <w:pPr>
              <w:pStyle w:val="TAL"/>
              <w:rPr>
                <w:rFonts w:eastAsia="SimSun"/>
              </w:rPr>
            </w:pPr>
          </w:p>
        </w:tc>
        <w:tc>
          <w:tcPr>
            <w:tcW w:w="1827" w:type="dxa"/>
            <w:shd w:val="clear" w:color="auto" w:fill="auto"/>
            <w:vAlign w:val="center"/>
          </w:tcPr>
          <w:p w14:paraId="15330FAC"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790697">
            <w:pPr>
              <w:pStyle w:val="TAC"/>
              <w:rPr>
                <w:rFonts w:eastAsia="SimSun"/>
              </w:rPr>
            </w:pPr>
          </w:p>
        </w:tc>
        <w:tc>
          <w:tcPr>
            <w:tcW w:w="1676" w:type="dxa"/>
            <w:gridSpan w:val="2"/>
            <w:shd w:val="clear" w:color="auto" w:fill="auto"/>
            <w:vAlign w:val="center"/>
          </w:tcPr>
          <w:p w14:paraId="3645AB4C"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F602DBD" w14:textId="77777777" w:rsidTr="00790697">
        <w:tc>
          <w:tcPr>
            <w:tcW w:w="5467" w:type="dxa"/>
            <w:gridSpan w:val="5"/>
            <w:shd w:val="clear" w:color="auto" w:fill="auto"/>
            <w:vAlign w:val="center"/>
          </w:tcPr>
          <w:p w14:paraId="53970ECB" w14:textId="77777777" w:rsidR="00F66C89" w:rsidRDefault="00F66C89"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790697">
            <w:pPr>
              <w:pStyle w:val="TAC"/>
              <w:rPr>
                <w:rFonts w:eastAsia="SimSun"/>
              </w:rPr>
            </w:pPr>
          </w:p>
        </w:tc>
        <w:tc>
          <w:tcPr>
            <w:tcW w:w="3352" w:type="dxa"/>
            <w:gridSpan w:val="3"/>
            <w:shd w:val="clear" w:color="auto" w:fill="auto"/>
            <w:vAlign w:val="center"/>
          </w:tcPr>
          <w:p w14:paraId="03228BF7" w14:textId="77777777" w:rsidR="00F66C89" w:rsidRDefault="00F66C89" w:rsidP="00790697">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790697">
        <w:tc>
          <w:tcPr>
            <w:tcW w:w="5467" w:type="dxa"/>
            <w:gridSpan w:val="5"/>
            <w:shd w:val="clear" w:color="auto" w:fill="auto"/>
            <w:vAlign w:val="center"/>
          </w:tcPr>
          <w:p w14:paraId="07C78F8C" w14:textId="77777777" w:rsidR="00F66C89" w:rsidRDefault="00F66C89"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790697">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790697">
            <w:pPr>
              <w:pStyle w:val="TAC"/>
              <w:rPr>
                <w:rFonts w:eastAsia="SimSun"/>
                <w:lang w:eastAsia="zh-CN"/>
              </w:rPr>
            </w:pPr>
            <w:r>
              <w:rPr>
                <w:rFonts w:eastAsia="SimSun"/>
                <w:lang w:eastAsia="zh-CN"/>
              </w:rPr>
              <w:t>0</w:t>
            </w:r>
          </w:p>
        </w:tc>
      </w:tr>
      <w:tr w:rsidR="00F66C89" w:rsidRPr="00C25669" w14:paraId="33979405" w14:textId="77777777" w:rsidTr="00790697">
        <w:tc>
          <w:tcPr>
            <w:tcW w:w="5467" w:type="dxa"/>
            <w:gridSpan w:val="5"/>
            <w:shd w:val="clear" w:color="auto" w:fill="auto"/>
            <w:vAlign w:val="center"/>
          </w:tcPr>
          <w:p w14:paraId="1DA3B5E5" w14:textId="77777777" w:rsidR="00F66C89" w:rsidRDefault="00F66C89"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790697">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790697">
            <w:pPr>
              <w:pStyle w:val="TAC"/>
              <w:rPr>
                <w:rFonts w:eastAsia="SimSun"/>
                <w:lang w:eastAsia="zh-CN"/>
              </w:rPr>
            </w:pPr>
            <w:r>
              <w:rPr>
                <w:rFonts w:eastAsia="SimSun"/>
              </w:rPr>
              <w:t>0</w:t>
            </w:r>
          </w:p>
        </w:tc>
      </w:tr>
      <w:tr w:rsidR="00F66C89" w:rsidRPr="00C25669" w14:paraId="676F6C40"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790697">
            <w:pPr>
              <w:pStyle w:val="TAC"/>
              <w:rPr>
                <w:rFonts w:eastAsia="SimSun"/>
              </w:rPr>
            </w:pPr>
            <w:r w:rsidRPr="007733F2">
              <w:rPr>
                <w:rFonts w:eastAsia="SimSun"/>
              </w:rPr>
              <w:t xml:space="preserve">4 </w:t>
            </w:r>
          </w:p>
        </w:tc>
      </w:tr>
      <w:tr w:rsidR="00F66C89" w:rsidRPr="00C25669" w14:paraId="2E68E87F"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790697">
            <w:pPr>
              <w:pStyle w:val="TAC"/>
              <w:rPr>
                <w:rFonts w:eastAsia="SimSun"/>
                <w:lang w:eastAsia="zh-CN"/>
              </w:rPr>
            </w:pPr>
            <w:r w:rsidRPr="00C25669">
              <w:rPr>
                <w:rFonts w:eastAsia="SimSun" w:hint="eastAsia"/>
                <w:lang w:eastAsia="zh-CN"/>
              </w:rPr>
              <w:t>2</w:t>
            </w:r>
          </w:p>
        </w:tc>
      </w:tr>
      <w:tr w:rsidR="00F66C89" w:rsidRPr="00C25669" w14:paraId="394614FD"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790697">
            <w:pPr>
              <w:pStyle w:val="TAL"/>
              <w:rPr>
                <w:rFonts w:eastAsia="SimSun"/>
              </w:rPr>
            </w:pPr>
            <w:r w:rsidRPr="00C25669">
              <w:rPr>
                <w:rFonts w:eastAsia="SimSun"/>
              </w:rPr>
              <w:t>ZP CSI-RS configuration</w:t>
            </w:r>
          </w:p>
          <w:p w14:paraId="2D3D88B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790697">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790697">
            <w:pPr>
              <w:pStyle w:val="TAC"/>
              <w:rPr>
                <w:rFonts w:eastAsia="SimSun"/>
                <w:lang w:eastAsia="zh-CN"/>
              </w:rPr>
            </w:pPr>
            <w:r w:rsidRPr="00C25669">
              <w:rPr>
                <w:rFonts w:eastAsia="SimSun" w:hint="eastAsia"/>
                <w:lang w:eastAsia="zh-CN"/>
              </w:rPr>
              <w:t>4</w:t>
            </w:r>
          </w:p>
        </w:tc>
      </w:tr>
      <w:tr w:rsidR="00F66C89" w:rsidRPr="00C25669" w14:paraId="66ACEB86" w14:textId="77777777" w:rsidTr="00790697">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790697">
            <w:pPr>
              <w:pStyle w:val="TAC"/>
              <w:rPr>
                <w:rFonts w:eastAsia="SimSun"/>
                <w:lang w:eastAsia="zh-CN"/>
              </w:rPr>
            </w:pPr>
            <w:r w:rsidRPr="00C25669">
              <w:rPr>
                <w:rFonts w:eastAsia="SimSun" w:hint="eastAsia"/>
                <w:lang w:eastAsia="zh-CN"/>
              </w:rPr>
              <w:t>FD-CDM2</w:t>
            </w:r>
          </w:p>
        </w:tc>
      </w:tr>
      <w:tr w:rsidR="00F66C89" w:rsidRPr="00C25669" w14:paraId="450A0FD6" w14:textId="77777777" w:rsidTr="00790697">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790697">
            <w:pPr>
              <w:pStyle w:val="TAC"/>
              <w:rPr>
                <w:rFonts w:eastAsia="SimSun"/>
                <w:lang w:eastAsia="zh-CN"/>
              </w:rPr>
            </w:pPr>
            <w:r w:rsidRPr="00C25669">
              <w:rPr>
                <w:rFonts w:eastAsia="SimSun" w:hint="eastAsia"/>
                <w:lang w:eastAsia="zh-CN"/>
              </w:rPr>
              <w:t>1</w:t>
            </w:r>
          </w:p>
        </w:tc>
      </w:tr>
      <w:tr w:rsidR="00F66C89" w:rsidRPr="00C25669" w14:paraId="2912DB55" w14:textId="77777777" w:rsidTr="00790697">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790697">
            <w:pPr>
              <w:pStyle w:val="TAC"/>
              <w:rPr>
                <w:rFonts w:eastAsia="SimSun"/>
                <w:lang w:eastAsia="zh-CN"/>
              </w:rPr>
            </w:pPr>
            <w:r>
              <w:rPr>
                <w:lang w:eastAsia="zh-CN"/>
              </w:rPr>
              <w:t>Row 5,(4)</w:t>
            </w:r>
          </w:p>
        </w:tc>
      </w:tr>
      <w:tr w:rsidR="00F66C89" w:rsidRPr="00C25669" w14:paraId="706A4E0A" w14:textId="77777777" w:rsidTr="00790697">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790697">
            <w:pPr>
              <w:pStyle w:val="TAC"/>
              <w:rPr>
                <w:rFonts w:eastAsia="SimSun"/>
                <w:lang w:eastAsia="zh-CN"/>
              </w:rPr>
            </w:pPr>
            <w:r w:rsidRPr="00C25669">
              <w:rPr>
                <w:rFonts w:eastAsia="SimSun" w:hint="eastAsia"/>
                <w:lang w:eastAsia="zh-CN"/>
              </w:rPr>
              <w:t>(9)</w:t>
            </w:r>
          </w:p>
        </w:tc>
      </w:tr>
      <w:tr w:rsidR="00F66C89" w:rsidRPr="00C25669" w14:paraId="5C74A868"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790697">
            <w:pPr>
              <w:pStyle w:val="TAC"/>
              <w:rPr>
                <w:rFonts w:eastAsia="SimSun"/>
                <w:lang w:eastAsia="zh-CN"/>
              </w:rPr>
            </w:pPr>
            <w:r w:rsidRPr="005527F0">
              <w:rPr>
                <w:rFonts w:hint="eastAsia"/>
                <w:lang w:eastAsia="ja-JP"/>
              </w:rPr>
              <w:t>5/1</w:t>
            </w:r>
          </w:p>
        </w:tc>
      </w:tr>
      <w:tr w:rsidR="00F66C89" w:rsidRPr="00C25669" w14:paraId="41B68471"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790697">
            <w:pPr>
              <w:pStyle w:val="TAL"/>
              <w:rPr>
                <w:rFonts w:eastAsia="SimSun"/>
              </w:rPr>
            </w:pPr>
            <w:r w:rsidRPr="00C25669">
              <w:rPr>
                <w:rFonts w:eastAsia="SimSun"/>
              </w:rPr>
              <w:t>NZP CSI-RS for CSI acquisition</w:t>
            </w:r>
          </w:p>
          <w:p w14:paraId="400558B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790697">
            <w:pPr>
              <w:pStyle w:val="TAC"/>
              <w:rPr>
                <w:lang w:eastAsia="ja-JP"/>
              </w:rPr>
            </w:pPr>
            <w:r>
              <w:rPr>
                <w:rFonts w:eastAsia="SimSun"/>
              </w:rPr>
              <w:t>Resource #10</w:t>
            </w:r>
          </w:p>
        </w:tc>
      </w:tr>
      <w:tr w:rsidR="00F66C89" w:rsidRPr="00C25669" w14:paraId="79C4B02D" w14:textId="77777777" w:rsidTr="00790697">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790697">
            <w:pPr>
              <w:pStyle w:val="TAC"/>
              <w:rPr>
                <w:lang w:eastAsia="ja-JP"/>
              </w:rPr>
            </w:pPr>
            <w:r w:rsidRPr="00C25669">
              <w:rPr>
                <w:rFonts w:eastAsia="SimSun" w:hint="eastAsia"/>
                <w:lang w:eastAsia="zh-CN"/>
              </w:rPr>
              <w:t>Aperiodic</w:t>
            </w:r>
          </w:p>
        </w:tc>
      </w:tr>
      <w:tr w:rsidR="00F66C89" w:rsidRPr="00C25669" w14:paraId="42786503" w14:textId="77777777" w:rsidTr="00790697">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790697">
            <w:pPr>
              <w:pStyle w:val="TAC"/>
              <w:rPr>
                <w:lang w:eastAsia="ja-JP"/>
              </w:rPr>
            </w:pPr>
            <w:r w:rsidRPr="00C25669">
              <w:rPr>
                <w:rFonts w:eastAsia="SimSun" w:hint="eastAsia"/>
                <w:lang w:eastAsia="zh-CN"/>
              </w:rPr>
              <w:t>8</w:t>
            </w:r>
          </w:p>
        </w:tc>
      </w:tr>
      <w:tr w:rsidR="00F66C89" w:rsidRPr="00C25669" w14:paraId="115BF260" w14:textId="77777777" w:rsidTr="00790697">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790697">
            <w:pPr>
              <w:pStyle w:val="TAC"/>
              <w:rPr>
                <w:lang w:eastAsia="ja-JP"/>
              </w:rPr>
            </w:pPr>
            <w:r w:rsidRPr="00C25669">
              <w:rPr>
                <w:rFonts w:eastAsia="SimSun" w:hint="eastAsia"/>
                <w:lang w:eastAsia="zh-CN"/>
              </w:rPr>
              <w:t>CDM4 (FD2, TD2)</w:t>
            </w:r>
          </w:p>
        </w:tc>
      </w:tr>
      <w:tr w:rsidR="00F66C89" w:rsidRPr="00C25669" w14:paraId="27FB0E48" w14:textId="77777777" w:rsidTr="00790697">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790697">
            <w:pPr>
              <w:pStyle w:val="TAC"/>
              <w:rPr>
                <w:lang w:eastAsia="ja-JP"/>
              </w:rPr>
            </w:pPr>
            <w:r w:rsidRPr="00C25669">
              <w:rPr>
                <w:rFonts w:eastAsia="SimSun" w:hint="eastAsia"/>
                <w:lang w:eastAsia="zh-CN"/>
              </w:rPr>
              <w:t>1</w:t>
            </w:r>
          </w:p>
        </w:tc>
      </w:tr>
      <w:tr w:rsidR="00F66C89" w:rsidRPr="00C25669" w14:paraId="6A22E52E" w14:textId="77777777" w:rsidTr="00790697">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790697">
            <w:pPr>
              <w:pStyle w:val="TAC"/>
              <w:rPr>
                <w:lang w:eastAsia="ja-JP"/>
              </w:rPr>
            </w:pPr>
            <w:r w:rsidRPr="00E76E33">
              <w:rPr>
                <w:rFonts w:eastAsia="SimSun" w:hint="eastAsia"/>
                <w:lang w:eastAsia="zh-CN"/>
              </w:rPr>
              <w:t>Row 8, (4,6)</w:t>
            </w:r>
          </w:p>
        </w:tc>
      </w:tr>
      <w:tr w:rsidR="00F66C89" w:rsidRPr="00C25669" w14:paraId="0F35B0DB" w14:textId="77777777" w:rsidTr="00790697">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790697">
            <w:pPr>
              <w:pStyle w:val="TAC"/>
              <w:rPr>
                <w:lang w:eastAsia="ja-JP"/>
              </w:rPr>
            </w:pPr>
            <w:r>
              <w:rPr>
                <w:rFonts w:eastAsia="SimSun"/>
                <w:lang w:eastAsia="zh-CN"/>
              </w:rPr>
              <w:t>(9)</w:t>
            </w:r>
          </w:p>
        </w:tc>
      </w:tr>
      <w:tr w:rsidR="00F66C89" w:rsidRPr="00C25669" w14:paraId="5B294576" w14:textId="77777777" w:rsidTr="00790697">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790697">
            <w:pPr>
              <w:pStyle w:val="TAC"/>
              <w:rPr>
                <w:lang w:eastAsia="ja-JP"/>
              </w:rPr>
            </w:pPr>
            <w:r w:rsidRPr="00C25669">
              <w:rPr>
                <w:rFonts w:eastAsia="SimSun" w:hint="eastAsia"/>
                <w:lang w:eastAsia="zh-CN"/>
              </w:rPr>
              <w:t>Not configured</w:t>
            </w:r>
          </w:p>
        </w:tc>
      </w:tr>
      <w:tr w:rsidR="00F66C89" w:rsidRPr="00C25669" w14:paraId="19034A21"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790697">
            <w:pPr>
              <w:pStyle w:val="TAC"/>
              <w:rPr>
                <w:lang w:eastAsia="ja-JP"/>
              </w:rPr>
            </w:pPr>
            <w:r w:rsidRPr="00C25669">
              <w:rPr>
                <w:lang w:eastAsia="zh-CN"/>
              </w:rPr>
              <w:t>0</w:t>
            </w:r>
          </w:p>
        </w:tc>
      </w:tr>
      <w:tr w:rsidR="00F66C89" w:rsidRPr="00C25669" w14:paraId="29B35F6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790697">
            <w:pPr>
              <w:pStyle w:val="TAC"/>
              <w:rPr>
                <w:lang w:eastAsia="zh-CN"/>
              </w:rPr>
            </w:pPr>
            <w:r w:rsidRPr="00C25669">
              <w:rPr>
                <w:rFonts w:eastAsia="SimSun" w:hint="eastAsia"/>
                <w:lang w:eastAsia="zh-CN"/>
              </w:rPr>
              <w:t>Aperiodic</w:t>
            </w:r>
          </w:p>
        </w:tc>
      </w:tr>
      <w:tr w:rsidR="00F66C89" w:rsidRPr="00C25669" w14:paraId="1ECDBEC9" w14:textId="77777777" w:rsidTr="00790697">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790697">
            <w:pPr>
              <w:pStyle w:val="TAC"/>
              <w:rPr>
                <w:lang w:eastAsia="zh-CN"/>
              </w:rPr>
            </w:pPr>
            <w:r w:rsidRPr="00C25669">
              <w:rPr>
                <w:rFonts w:eastAsia="SimSun" w:hint="eastAsia"/>
                <w:lang w:eastAsia="zh-CN"/>
              </w:rPr>
              <w:t>Pattern 0</w:t>
            </w:r>
          </w:p>
        </w:tc>
      </w:tr>
      <w:tr w:rsidR="00F66C89" w:rsidRPr="00C25669" w14:paraId="4D28B50D" w14:textId="77777777" w:rsidTr="00790697">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790697">
            <w:pPr>
              <w:pStyle w:val="TAC"/>
              <w:rPr>
                <w:lang w:eastAsia="zh-CN"/>
              </w:rPr>
            </w:pPr>
            <w:r w:rsidRPr="00C25669">
              <w:rPr>
                <w:rFonts w:eastAsia="SimSun" w:hint="eastAsia"/>
                <w:lang w:eastAsia="zh-CN"/>
              </w:rPr>
              <w:t>(4,9)</w:t>
            </w:r>
          </w:p>
        </w:tc>
      </w:tr>
      <w:tr w:rsidR="00F66C89" w:rsidRPr="00C25669" w14:paraId="7E42312D"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790697">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790697">
            <w:pPr>
              <w:pStyle w:val="TAC"/>
              <w:rPr>
                <w:lang w:eastAsia="zh-CN"/>
              </w:rPr>
            </w:pPr>
            <w:r w:rsidRPr="00C25669">
              <w:rPr>
                <w:rFonts w:eastAsia="SimSun" w:hint="eastAsia"/>
                <w:lang w:eastAsia="zh-CN"/>
              </w:rPr>
              <w:t>Not configured</w:t>
            </w:r>
          </w:p>
        </w:tc>
      </w:tr>
      <w:tr w:rsidR="00F66C89" w:rsidRPr="00C25669" w14:paraId="474970A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790697">
            <w:pPr>
              <w:pStyle w:val="TAC"/>
              <w:rPr>
                <w:rFonts w:eastAsia="SimSun"/>
                <w:lang w:eastAsia="zh-CN"/>
              </w:rPr>
            </w:pPr>
            <w:r w:rsidRPr="00C25669">
              <w:rPr>
                <w:rFonts w:eastAsia="SimSun" w:hint="eastAsia"/>
                <w:lang w:eastAsia="zh-CN"/>
              </w:rPr>
              <w:t>Aperiodic</w:t>
            </w:r>
          </w:p>
        </w:tc>
      </w:tr>
      <w:tr w:rsidR="00F66C89" w:rsidRPr="00C25669" w14:paraId="014FEA7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790697">
            <w:pPr>
              <w:pStyle w:val="TAC"/>
              <w:rPr>
                <w:rFonts w:eastAsia="SimSun"/>
                <w:lang w:eastAsia="zh-CN"/>
              </w:rPr>
            </w:pPr>
            <w:r w:rsidRPr="00C25669">
              <w:rPr>
                <w:rFonts w:eastAsia="SimSun" w:hint="eastAsia"/>
                <w:lang w:eastAsia="zh-CN"/>
              </w:rPr>
              <w:t>Table 1</w:t>
            </w:r>
          </w:p>
        </w:tc>
      </w:tr>
      <w:tr w:rsidR="00F66C89" w:rsidRPr="00C25669" w14:paraId="2CD9331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790697">
            <w:pPr>
              <w:pStyle w:val="TAC"/>
              <w:rPr>
                <w:rFonts w:eastAsia="SimSun"/>
                <w:lang w:eastAsia="zh-CN"/>
              </w:rPr>
            </w:pPr>
            <w:r w:rsidRPr="00C25669">
              <w:rPr>
                <w:rFonts w:eastAsia="SimSun"/>
                <w:lang w:eastAsia="zh-CN"/>
              </w:rPr>
              <w:t>cri-RI-PMI-CQI</w:t>
            </w:r>
          </w:p>
        </w:tc>
      </w:tr>
      <w:tr w:rsidR="00F66C89" w:rsidRPr="00C25669" w14:paraId="1927ADE7"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790697">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790697">
            <w:pPr>
              <w:pStyle w:val="TAC"/>
              <w:rPr>
                <w:rFonts w:eastAsia="SimSun"/>
                <w:color w:val="000000"/>
                <w:szCs w:val="18"/>
              </w:rPr>
            </w:pPr>
          </w:p>
          <w:p w14:paraId="724D0C90" w14:textId="77777777" w:rsidR="00F66C89" w:rsidRPr="00294AB6" w:rsidRDefault="00F66C89"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01C214A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4B3E80A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790697">
            <w:pPr>
              <w:pStyle w:val="TAC"/>
              <w:rPr>
                <w:rFonts w:eastAsia="SimSun"/>
                <w:lang w:eastAsia="zh-CN"/>
              </w:rPr>
            </w:pPr>
            <w:r w:rsidRPr="00C25669">
              <w:rPr>
                <w:rFonts w:eastAsia="SimSun" w:cs="Arial"/>
                <w:szCs w:val="18"/>
              </w:rPr>
              <w:t>8</w:t>
            </w:r>
          </w:p>
        </w:tc>
      </w:tr>
      <w:tr w:rsidR="00F66C89" w:rsidRPr="00C25669" w14:paraId="12210EF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790697">
            <w:pPr>
              <w:pStyle w:val="TAC"/>
              <w:rPr>
                <w:rFonts w:eastAsia="SimSun"/>
                <w:lang w:eastAsia="zh-CN"/>
              </w:rPr>
            </w:pPr>
            <w:r w:rsidRPr="00C25669">
              <w:rPr>
                <w:rFonts w:eastAsia="SimSun" w:cs="Arial"/>
                <w:szCs w:val="18"/>
              </w:rPr>
              <w:t>1111111</w:t>
            </w:r>
          </w:p>
        </w:tc>
      </w:tr>
      <w:tr w:rsidR="00F66C89" w:rsidRPr="00C25669" w14:paraId="6DA37F8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790697">
            <w:pPr>
              <w:pStyle w:val="TAC"/>
              <w:rPr>
                <w:rFonts w:eastAsia="SimSun"/>
                <w:lang w:eastAsia="zh-CN"/>
              </w:rPr>
            </w:pPr>
            <w:r>
              <w:rPr>
                <w:rFonts w:eastAsia="SimSun"/>
                <w:lang w:eastAsia="zh-CN"/>
              </w:rPr>
              <w:t>Not configured</w:t>
            </w:r>
          </w:p>
        </w:tc>
      </w:tr>
      <w:tr w:rsidR="00F66C89" w:rsidRPr="00C25669" w14:paraId="4A7E3EF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790697">
            <w:pPr>
              <w:pStyle w:val="TAC"/>
              <w:rPr>
                <w:rFonts w:eastAsia="SimSun"/>
                <w:lang w:eastAsia="zh-CN"/>
              </w:rPr>
            </w:pPr>
            <w:r w:rsidRPr="00C25669">
              <w:rPr>
                <w:lang w:eastAsia="zh-CN"/>
              </w:rPr>
              <w:t>5</w:t>
            </w:r>
          </w:p>
        </w:tc>
      </w:tr>
      <w:tr w:rsidR="00F66C89" w:rsidRPr="00C25669" w14:paraId="6737F617"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790697">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790697">
            <w:pPr>
              <w:pStyle w:val="TAC"/>
              <w:rPr>
                <w:lang w:eastAsia="zh-CN"/>
              </w:rPr>
            </w:pPr>
            <w:r w:rsidRPr="00C25669">
              <w:rPr>
                <w:lang w:eastAsia="zh-CN"/>
              </w:rPr>
              <w:t>1</w:t>
            </w:r>
          </w:p>
        </w:tc>
      </w:tr>
      <w:tr w:rsidR="00F66C89" w:rsidRPr="00C25669" w14:paraId="0C84059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790697">
            <w:pPr>
              <w:pStyle w:val="TAC"/>
              <w:rPr>
                <w:lang w:eastAsia="zh-CN"/>
              </w:rPr>
            </w:pPr>
            <w:r w:rsidRPr="00C25669">
              <w:rPr>
                <w:lang w:eastAsia="zh-CN"/>
              </w:rPr>
              <w:t>Associated Report Configuration contains pointers to NZP CSI-RS and CSI-IM</w:t>
            </w:r>
          </w:p>
        </w:tc>
      </w:tr>
      <w:tr w:rsidR="00F66C89" w:rsidRPr="00C25669" w14:paraId="6FFD552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790697">
            <w:pPr>
              <w:pStyle w:val="TAC"/>
              <w:rPr>
                <w:rFonts w:eastAsia="SimSun"/>
                <w:lang w:eastAsia="zh-CN"/>
              </w:rPr>
            </w:pPr>
            <w:r w:rsidRPr="00C25669">
              <w:rPr>
                <w:rFonts w:eastAsia="SimSun"/>
                <w:lang w:eastAsia="zh-CN"/>
              </w:rPr>
              <w:t>typeI-SinglePanel</w:t>
            </w:r>
          </w:p>
        </w:tc>
      </w:tr>
      <w:tr w:rsidR="00F66C89" w:rsidRPr="00C25669" w14:paraId="7712E58D" w14:textId="77777777" w:rsidTr="00790697">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6DDC6BB9" w14:textId="77777777" w:rsidTr="00790697">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790697">
            <w:pPr>
              <w:pStyle w:val="TAC"/>
              <w:rPr>
                <w:rFonts w:eastAsia="SimSun"/>
                <w:lang w:eastAsia="zh-CN"/>
              </w:rPr>
            </w:pPr>
            <w:r w:rsidRPr="00C25669">
              <w:rPr>
                <w:rFonts w:eastAsia="SimSun" w:hint="eastAsia"/>
                <w:lang w:eastAsia="zh-CN"/>
              </w:rPr>
              <w:t>(4,1)</w:t>
            </w:r>
          </w:p>
        </w:tc>
      </w:tr>
      <w:tr w:rsidR="00F66C89" w:rsidRPr="00C25669" w14:paraId="314A67B2" w14:textId="77777777" w:rsidTr="00790697">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790697">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790697">
            <w:pPr>
              <w:pStyle w:val="TAC"/>
              <w:rPr>
                <w:rFonts w:eastAsia="SimSun"/>
                <w:lang w:eastAsia="zh-CN"/>
              </w:rPr>
            </w:pPr>
            <w:r w:rsidRPr="00C25669">
              <w:rPr>
                <w:rFonts w:eastAsia="SimSun" w:hint="eastAsia"/>
                <w:lang w:eastAsia="zh-CN"/>
              </w:rPr>
              <w:t>0x FFFF</w:t>
            </w:r>
          </w:p>
        </w:tc>
      </w:tr>
      <w:tr w:rsidR="00F66C89" w:rsidRPr="00C25669" w14:paraId="3C4EEA27"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790697">
            <w:pPr>
              <w:pStyle w:val="TAC"/>
              <w:rPr>
                <w:rFonts w:eastAsia="SimSun"/>
                <w:lang w:eastAsia="zh-CN"/>
              </w:rPr>
            </w:pPr>
            <w:r w:rsidRPr="00C25669">
              <w:rPr>
                <w:rFonts w:eastAsia="SimSun" w:hint="eastAsia"/>
                <w:lang w:eastAsia="zh-CN"/>
              </w:rPr>
              <w:t>PUSCH</w:t>
            </w:r>
          </w:p>
        </w:tc>
      </w:tr>
      <w:tr w:rsidR="00F66C89" w:rsidRPr="00C25669" w14:paraId="1D574B3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790697">
            <w:pPr>
              <w:pStyle w:val="TAC"/>
              <w:rPr>
                <w:rFonts w:eastAsia="SimSun"/>
                <w:lang w:eastAsia="zh-CN"/>
              </w:rPr>
            </w:pPr>
            <w:r w:rsidRPr="00C25669">
              <w:rPr>
                <w:rFonts w:eastAsia="SimSun" w:hint="eastAsia"/>
                <w:lang w:eastAsia="zh-CN"/>
              </w:rPr>
              <w:t>8</w:t>
            </w:r>
          </w:p>
        </w:tc>
      </w:tr>
      <w:tr w:rsidR="00F66C89" w:rsidRPr="00C25669" w14:paraId="7A2DC80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790697">
            <w:pPr>
              <w:pStyle w:val="TAC"/>
              <w:rPr>
                <w:rFonts w:eastAsia="SimSun"/>
                <w:lang w:eastAsia="zh-CN"/>
              </w:rPr>
            </w:pPr>
            <w:r w:rsidRPr="007733F2">
              <w:rPr>
                <w:rFonts w:eastAsia="SimSun" w:hint="eastAsia"/>
                <w:lang w:eastAsia="zh-CN"/>
              </w:rPr>
              <w:t>4</w:t>
            </w:r>
          </w:p>
        </w:tc>
      </w:tr>
      <w:tr w:rsidR="00F66C89" w:rsidRPr="00C25669" w14:paraId="2252554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790697">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790697">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EE008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EE008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E008A" w14:paraId="71E3B1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88AC99" w14:textId="3BFCF144" w:rsidR="00EE008A" w:rsidRDefault="00EE008A" w:rsidP="00EE008A">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05258B3" w14:textId="77777777" w:rsidR="00EE008A" w:rsidRDefault="00EE008A" w:rsidP="00EE008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21B32D" w14:textId="71C094EB" w:rsidR="00EE008A" w:rsidRDefault="00EE008A" w:rsidP="00EE008A">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E008A"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EE008A" w:rsidRDefault="00EE008A" w:rsidP="00EE008A">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EE008A" w:rsidRDefault="00EE008A" w:rsidP="00EE008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EE008A" w:rsidRDefault="00EE008A" w:rsidP="00EE008A">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EE008A" w:rsidRPr="00CB77E1" w14:paraId="7B275132"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CB92873" w14:textId="12601D0C" w:rsidR="00EE008A" w:rsidRPr="00CB77E1" w:rsidRDefault="00EE008A" w:rsidP="00EE008A">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651949F" w14:textId="77777777" w:rsidR="00EE008A" w:rsidRPr="00CB77E1" w:rsidRDefault="00EE008A" w:rsidP="00EE008A">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2BF9797" w14:textId="0C471C9F" w:rsidR="00EE008A" w:rsidRPr="00CB77E1" w:rsidRDefault="00EE008A" w:rsidP="00EE008A">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EE008A"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EE008A" w:rsidRPr="00CB77E1" w:rsidRDefault="00EE008A" w:rsidP="00EE008A">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EE008A" w:rsidRPr="00CB77E1" w:rsidRDefault="00EE008A" w:rsidP="00EE008A">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EE008A" w:rsidRPr="00CB77E1" w:rsidRDefault="00EE008A" w:rsidP="00EE008A">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50233D5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EE008A">
        <w:rPr>
          <w:rFonts w:hint="eastAsia"/>
          <w:lang w:eastAsia="ko-KR"/>
        </w:rPr>
        <w:t xml:space="preserve">Multiple </w:t>
      </w:r>
      <w:r>
        <w:rPr>
          <w:lang w:eastAsia="zh-CN"/>
        </w:rPr>
        <w:t xml:space="preserve">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E008A" w14:paraId="13C725F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6787840" w14:textId="1C389BE7" w:rsidR="00EE008A" w:rsidRDefault="00EE008A" w:rsidP="00EE008A">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6AA0724" w14:textId="77777777" w:rsidR="00EE008A" w:rsidRDefault="00EE008A" w:rsidP="00EE008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3E0D7E3" w14:textId="42C1A87C" w:rsidR="00EE008A" w:rsidRDefault="00EE008A" w:rsidP="00EE008A">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E008A"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EE008A" w:rsidRPr="00920B3E" w:rsidRDefault="00EE008A" w:rsidP="00EE008A">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EE008A" w:rsidRDefault="00EE008A" w:rsidP="00EE008A">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EE008A" w:rsidRDefault="00EE008A" w:rsidP="00EE008A">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790697">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790697">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790697">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790697">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790697">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790697">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790697">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790697">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790697">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790697">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790697">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790697">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790697">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790697">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790697">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790697">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790697">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790697">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790697">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79069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790697">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790697">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790697">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790697">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790697">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790697">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790697">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790697">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790697">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790697">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790697">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790697">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790697">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790697">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790697">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790697">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790697">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790697">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790697">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790697">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790697">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790697">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790697">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790697">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790697">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790697">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790697">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790697">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790697">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790697">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790697">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790697">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790697">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790697">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790697">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790697">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790697">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790697">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790697">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790697">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790697">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790697">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790697">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790697">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790697">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790697">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790697">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790697">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790697">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790697">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790697">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790697">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790697">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790697">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790697">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790697">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790697">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790697">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790697">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79069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790697">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790697">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790697">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790697">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790697">
        <w:trPr>
          <w:trHeight w:val="75"/>
        </w:trPr>
        <w:tc>
          <w:tcPr>
            <w:tcW w:w="5467" w:type="dxa"/>
            <w:gridSpan w:val="5"/>
            <w:vMerge w:val="restart"/>
            <w:shd w:val="clear" w:color="auto" w:fill="auto"/>
            <w:vAlign w:val="center"/>
          </w:tcPr>
          <w:p w14:paraId="7607BA4A" w14:textId="77777777" w:rsidR="00F66C89" w:rsidRPr="00C25669" w:rsidRDefault="00F66C89" w:rsidP="00790697">
            <w:pPr>
              <w:pStyle w:val="TAH"/>
              <w:rPr>
                <w:rFonts w:eastAsia="SimSun"/>
              </w:rPr>
            </w:pPr>
            <w:r w:rsidRPr="00C25669">
              <w:rPr>
                <w:rFonts w:eastAsia="SimSun"/>
              </w:rPr>
              <w:t>Parameter</w:t>
            </w:r>
          </w:p>
        </w:tc>
        <w:tc>
          <w:tcPr>
            <w:tcW w:w="802" w:type="dxa"/>
            <w:vMerge w:val="restart"/>
            <w:shd w:val="clear" w:color="auto" w:fill="auto"/>
            <w:vAlign w:val="center"/>
          </w:tcPr>
          <w:p w14:paraId="21829202" w14:textId="77777777" w:rsidR="00F66C89" w:rsidRPr="00C25669" w:rsidRDefault="00F66C89" w:rsidP="00790697">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790697">
            <w:pPr>
              <w:pStyle w:val="TAH"/>
              <w:rPr>
                <w:rFonts w:eastAsia="SimSun"/>
              </w:rPr>
            </w:pPr>
            <w:r w:rsidRPr="00C25669">
              <w:rPr>
                <w:rFonts w:eastAsia="SimSun"/>
              </w:rPr>
              <w:t>Value</w:t>
            </w:r>
          </w:p>
        </w:tc>
      </w:tr>
      <w:tr w:rsidR="00F66C89" w:rsidRPr="00C25669" w14:paraId="290E8A0D" w14:textId="77777777" w:rsidTr="00790697">
        <w:trPr>
          <w:trHeight w:val="75"/>
        </w:trPr>
        <w:tc>
          <w:tcPr>
            <w:tcW w:w="5467" w:type="dxa"/>
            <w:gridSpan w:val="5"/>
            <w:vMerge/>
            <w:shd w:val="clear" w:color="auto" w:fill="auto"/>
          </w:tcPr>
          <w:p w14:paraId="6D6BA477" w14:textId="77777777" w:rsidR="00F66C89" w:rsidRPr="00C25669" w:rsidRDefault="00F66C89" w:rsidP="00790697">
            <w:pPr>
              <w:pStyle w:val="TAH"/>
              <w:rPr>
                <w:rFonts w:eastAsia="SimSun"/>
              </w:rPr>
            </w:pPr>
          </w:p>
        </w:tc>
        <w:tc>
          <w:tcPr>
            <w:tcW w:w="802" w:type="dxa"/>
            <w:vMerge/>
            <w:shd w:val="clear" w:color="auto" w:fill="auto"/>
          </w:tcPr>
          <w:p w14:paraId="55916636" w14:textId="77777777" w:rsidR="00F66C89" w:rsidRPr="00C25669" w:rsidRDefault="00F66C89" w:rsidP="00790697">
            <w:pPr>
              <w:pStyle w:val="TAH"/>
              <w:rPr>
                <w:rFonts w:eastAsia="SimSun"/>
              </w:rPr>
            </w:pPr>
          </w:p>
        </w:tc>
        <w:tc>
          <w:tcPr>
            <w:tcW w:w="1676" w:type="dxa"/>
            <w:gridSpan w:val="2"/>
            <w:shd w:val="clear" w:color="auto" w:fill="auto"/>
          </w:tcPr>
          <w:p w14:paraId="460AFE8F" w14:textId="77777777" w:rsidR="00F66C89" w:rsidRPr="00C25669" w:rsidRDefault="00F66C89" w:rsidP="00790697">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790697">
            <w:pPr>
              <w:pStyle w:val="TAH"/>
              <w:rPr>
                <w:rFonts w:eastAsia="SimSun"/>
              </w:rPr>
            </w:pPr>
            <w:r>
              <w:rPr>
                <w:rFonts w:eastAsia="SimSun"/>
              </w:rPr>
              <w:t>TRxP #2(Note 1)</w:t>
            </w:r>
          </w:p>
        </w:tc>
      </w:tr>
      <w:tr w:rsidR="00F66C89" w:rsidRPr="00C25669" w14:paraId="214508D2" w14:textId="77777777" w:rsidTr="00790697">
        <w:tc>
          <w:tcPr>
            <w:tcW w:w="5467" w:type="dxa"/>
            <w:gridSpan w:val="5"/>
            <w:shd w:val="clear" w:color="auto" w:fill="auto"/>
            <w:vAlign w:val="center"/>
          </w:tcPr>
          <w:p w14:paraId="2DD2DE74" w14:textId="77777777" w:rsidR="00F66C89" w:rsidRPr="00C25669" w:rsidRDefault="00F66C89" w:rsidP="00790697">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790697">
            <w:pPr>
              <w:pStyle w:val="TAC"/>
              <w:rPr>
                <w:rFonts w:eastAsia="SimSun"/>
              </w:rPr>
            </w:pPr>
          </w:p>
        </w:tc>
        <w:tc>
          <w:tcPr>
            <w:tcW w:w="3352" w:type="dxa"/>
            <w:gridSpan w:val="3"/>
            <w:shd w:val="clear" w:color="auto" w:fill="auto"/>
            <w:vAlign w:val="center"/>
          </w:tcPr>
          <w:p w14:paraId="3ADF3D72" w14:textId="77777777" w:rsidR="00F66C89" w:rsidRPr="00C25669" w:rsidRDefault="00F66C89" w:rsidP="00790697">
            <w:pPr>
              <w:pStyle w:val="TAC"/>
              <w:rPr>
                <w:rFonts w:eastAsia="SimSun"/>
              </w:rPr>
            </w:pPr>
            <w:r>
              <w:rPr>
                <w:rFonts w:eastAsia="SimSun"/>
              </w:rPr>
              <w:t>TRxP #1</w:t>
            </w:r>
          </w:p>
        </w:tc>
      </w:tr>
      <w:tr w:rsidR="00F66C89" w:rsidRPr="00C25669" w14:paraId="114DB859" w14:textId="77777777" w:rsidTr="00790697">
        <w:tc>
          <w:tcPr>
            <w:tcW w:w="2733" w:type="dxa"/>
            <w:gridSpan w:val="3"/>
            <w:vMerge w:val="restart"/>
            <w:shd w:val="clear" w:color="auto" w:fill="auto"/>
            <w:vAlign w:val="center"/>
          </w:tcPr>
          <w:p w14:paraId="707021EC" w14:textId="77777777" w:rsidR="00F66C89" w:rsidRPr="00352C60" w:rsidRDefault="00F66C89" w:rsidP="00790697">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790697">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790697">
            <w:pPr>
              <w:pStyle w:val="TAC"/>
              <w:rPr>
                <w:rFonts w:eastAsia="SimSun"/>
              </w:rPr>
            </w:pPr>
          </w:p>
        </w:tc>
        <w:tc>
          <w:tcPr>
            <w:tcW w:w="3352" w:type="dxa"/>
            <w:gridSpan w:val="3"/>
            <w:shd w:val="clear" w:color="auto" w:fill="auto"/>
            <w:vAlign w:val="center"/>
          </w:tcPr>
          <w:p w14:paraId="01B4D4A0" w14:textId="77777777" w:rsidR="00F66C89" w:rsidRPr="00C25669" w:rsidRDefault="00F66C89" w:rsidP="00790697">
            <w:pPr>
              <w:pStyle w:val="TAC"/>
              <w:rPr>
                <w:rFonts w:eastAsia="SimSun"/>
              </w:rPr>
            </w:pPr>
            <w:r>
              <w:rPr>
                <w:rFonts w:eastAsia="SimSun"/>
              </w:rPr>
              <w:t>TCI State #1</w:t>
            </w:r>
          </w:p>
        </w:tc>
      </w:tr>
      <w:tr w:rsidR="00F66C89" w:rsidRPr="00C25669" w14:paraId="06670030" w14:textId="77777777" w:rsidTr="00790697">
        <w:tc>
          <w:tcPr>
            <w:tcW w:w="2733" w:type="dxa"/>
            <w:gridSpan w:val="3"/>
            <w:vMerge/>
            <w:shd w:val="clear" w:color="auto" w:fill="auto"/>
            <w:vAlign w:val="center"/>
          </w:tcPr>
          <w:p w14:paraId="6DA5E6FA" w14:textId="77777777" w:rsidR="00F66C89" w:rsidRPr="00352C60" w:rsidRDefault="00F66C89" w:rsidP="00790697">
            <w:pPr>
              <w:pStyle w:val="TAL"/>
              <w:rPr>
                <w:rFonts w:eastAsia="SimSun"/>
              </w:rPr>
            </w:pPr>
          </w:p>
        </w:tc>
        <w:tc>
          <w:tcPr>
            <w:tcW w:w="2734" w:type="dxa"/>
            <w:gridSpan w:val="2"/>
            <w:shd w:val="clear" w:color="auto" w:fill="auto"/>
            <w:vAlign w:val="center"/>
          </w:tcPr>
          <w:p w14:paraId="109B01F4" w14:textId="77777777" w:rsidR="00F66C89" w:rsidRDefault="00F66C89" w:rsidP="00790697">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790697">
            <w:pPr>
              <w:pStyle w:val="TAC"/>
              <w:rPr>
                <w:rFonts w:eastAsia="SimSun"/>
              </w:rPr>
            </w:pPr>
          </w:p>
        </w:tc>
        <w:tc>
          <w:tcPr>
            <w:tcW w:w="3352" w:type="dxa"/>
            <w:gridSpan w:val="3"/>
            <w:shd w:val="clear" w:color="auto" w:fill="auto"/>
            <w:vAlign w:val="center"/>
          </w:tcPr>
          <w:p w14:paraId="0679B6D0" w14:textId="77777777" w:rsidR="00F66C89" w:rsidRPr="00C25669" w:rsidRDefault="00F66C89" w:rsidP="00790697">
            <w:pPr>
              <w:pStyle w:val="TAC"/>
              <w:rPr>
                <w:rFonts w:eastAsia="SimSun"/>
              </w:rPr>
            </w:pPr>
            <w:r>
              <w:rPr>
                <w:rFonts w:eastAsia="SimSun"/>
              </w:rPr>
              <w:t>0</w:t>
            </w:r>
          </w:p>
        </w:tc>
      </w:tr>
      <w:tr w:rsidR="00F66C89" w:rsidRPr="00C25669" w14:paraId="75A3186F" w14:textId="77777777" w:rsidTr="00790697">
        <w:tc>
          <w:tcPr>
            <w:tcW w:w="2733" w:type="dxa"/>
            <w:gridSpan w:val="3"/>
            <w:vMerge w:val="restart"/>
            <w:shd w:val="clear" w:color="auto" w:fill="auto"/>
            <w:vAlign w:val="center"/>
          </w:tcPr>
          <w:p w14:paraId="387EF4E0" w14:textId="77777777" w:rsidR="00F66C89" w:rsidRPr="00C25669" w:rsidRDefault="00F66C89" w:rsidP="00790697">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790697">
            <w:pPr>
              <w:pStyle w:val="TAC"/>
              <w:rPr>
                <w:rFonts w:eastAsia="SimSun"/>
              </w:rPr>
            </w:pPr>
          </w:p>
        </w:tc>
        <w:tc>
          <w:tcPr>
            <w:tcW w:w="1676" w:type="dxa"/>
            <w:gridSpan w:val="2"/>
            <w:shd w:val="clear" w:color="auto" w:fill="auto"/>
            <w:vAlign w:val="center"/>
          </w:tcPr>
          <w:p w14:paraId="76DB3F82" w14:textId="77777777" w:rsidR="00F66C89" w:rsidRPr="00C25669" w:rsidRDefault="00F66C89"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790697">
        <w:tc>
          <w:tcPr>
            <w:tcW w:w="2733" w:type="dxa"/>
            <w:gridSpan w:val="3"/>
            <w:vMerge/>
            <w:shd w:val="clear" w:color="auto" w:fill="auto"/>
            <w:vAlign w:val="center"/>
          </w:tcPr>
          <w:p w14:paraId="0CED4E2B" w14:textId="77777777" w:rsidR="00F66C89" w:rsidRDefault="00F66C89" w:rsidP="00790697">
            <w:pPr>
              <w:pStyle w:val="TAL"/>
              <w:rPr>
                <w:rFonts w:eastAsia="SimSun"/>
              </w:rPr>
            </w:pPr>
          </w:p>
        </w:tc>
        <w:tc>
          <w:tcPr>
            <w:tcW w:w="2734" w:type="dxa"/>
            <w:gridSpan w:val="2"/>
            <w:shd w:val="clear" w:color="auto" w:fill="auto"/>
            <w:vAlign w:val="center"/>
          </w:tcPr>
          <w:p w14:paraId="06DC7435" w14:textId="77777777" w:rsidR="00F66C89" w:rsidRPr="003D4A7F" w:rsidRDefault="00F66C89"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790697">
            <w:pPr>
              <w:pStyle w:val="TAC"/>
              <w:rPr>
                <w:rFonts w:eastAsia="SimSun"/>
              </w:rPr>
            </w:pPr>
          </w:p>
        </w:tc>
        <w:tc>
          <w:tcPr>
            <w:tcW w:w="1676" w:type="dxa"/>
            <w:gridSpan w:val="2"/>
            <w:shd w:val="clear" w:color="auto" w:fill="auto"/>
            <w:vAlign w:val="center"/>
          </w:tcPr>
          <w:p w14:paraId="332B9A90" w14:textId="77777777" w:rsidR="00F66C89" w:rsidRDefault="00F66C89" w:rsidP="00790697">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790697">
        <w:tc>
          <w:tcPr>
            <w:tcW w:w="2733" w:type="dxa"/>
            <w:gridSpan w:val="3"/>
            <w:vMerge/>
            <w:shd w:val="clear" w:color="auto" w:fill="auto"/>
            <w:vAlign w:val="center"/>
          </w:tcPr>
          <w:p w14:paraId="07E0D889" w14:textId="77777777" w:rsidR="00F66C89" w:rsidRDefault="00F66C89" w:rsidP="00790697">
            <w:pPr>
              <w:pStyle w:val="TAL"/>
              <w:rPr>
                <w:rFonts w:eastAsia="SimSun"/>
              </w:rPr>
            </w:pPr>
          </w:p>
        </w:tc>
        <w:tc>
          <w:tcPr>
            <w:tcW w:w="2734" w:type="dxa"/>
            <w:gridSpan w:val="2"/>
            <w:shd w:val="clear" w:color="auto" w:fill="auto"/>
            <w:vAlign w:val="center"/>
          </w:tcPr>
          <w:p w14:paraId="57DFB1BF" w14:textId="77777777" w:rsidR="00F66C89" w:rsidRPr="003D4A7F" w:rsidRDefault="00F66C89" w:rsidP="00790697">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790697">
            <w:pPr>
              <w:pStyle w:val="TAC"/>
              <w:rPr>
                <w:rFonts w:eastAsia="SimSun"/>
              </w:rPr>
            </w:pPr>
          </w:p>
        </w:tc>
        <w:tc>
          <w:tcPr>
            <w:tcW w:w="1676" w:type="dxa"/>
            <w:gridSpan w:val="2"/>
            <w:shd w:val="clear" w:color="auto" w:fill="auto"/>
            <w:vAlign w:val="center"/>
          </w:tcPr>
          <w:p w14:paraId="554E8686" w14:textId="77777777" w:rsidR="00F66C89" w:rsidRPr="00C25669" w:rsidRDefault="00F66C89" w:rsidP="00790697">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790697">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790697">
        <w:tc>
          <w:tcPr>
            <w:tcW w:w="2733" w:type="dxa"/>
            <w:gridSpan w:val="3"/>
            <w:vMerge/>
            <w:shd w:val="clear" w:color="auto" w:fill="auto"/>
            <w:vAlign w:val="center"/>
          </w:tcPr>
          <w:p w14:paraId="2AEBF034" w14:textId="77777777" w:rsidR="00F66C89" w:rsidRDefault="00F66C89" w:rsidP="00790697">
            <w:pPr>
              <w:pStyle w:val="TAL"/>
              <w:rPr>
                <w:rFonts w:eastAsia="SimSun"/>
              </w:rPr>
            </w:pPr>
          </w:p>
        </w:tc>
        <w:tc>
          <w:tcPr>
            <w:tcW w:w="2734" w:type="dxa"/>
            <w:gridSpan w:val="2"/>
            <w:shd w:val="clear" w:color="auto" w:fill="auto"/>
            <w:vAlign w:val="center"/>
          </w:tcPr>
          <w:p w14:paraId="386AB64F" w14:textId="77777777" w:rsidR="00F66C89" w:rsidRPr="003D4A7F" w:rsidRDefault="00F66C89"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790697">
            <w:pPr>
              <w:pStyle w:val="TAC"/>
              <w:rPr>
                <w:rFonts w:eastAsia="SimSun"/>
              </w:rPr>
            </w:pPr>
          </w:p>
        </w:tc>
        <w:tc>
          <w:tcPr>
            <w:tcW w:w="3352" w:type="dxa"/>
            <w:gridSpan w:val="3"/>
            <w:shd w:val="clear" w:color="auto" w:fill="auto"/>
            <w:vAlign w:val="center"/>
          </w:tcPr>
          <w:p w14:paraId="7B9CB316" w14:textId="77777777" w:rsidR="00F66C89" w:rsidRPr="00575612" w:rsidRDefault="00F66C89"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790697">
        <w:tc>
          <w:tcPr>
            <w:tcW w:w="2733" w:type="dxa"/>
            <w:gridSpan w:val="3"/>
            <w:vMerge/>
            <w:shd w:val="clear" w:color="auto" w:fill="auto"/>
            <w:vAlign w:val="center"/>
          </w:tcPr>
          <w:p w14:paraId="24F08880" w14:textId="77777777" w:rsidR="00F66C89" w:rsidRDefault="00F66C89" w:rsidP="00790697">
            <w:pPr>
              <w:pStyle w:val="TAL"/>
              <w:rPr>
                <w:rFonts w:eastAsia="SimSun"/>
              </w:rPr>
            </w:pPr>
          </w:p>
        </w:tc>
        <w:tc>
          <w:tcPr>
            <w:tcW w:w="2734" w:type="dxa"/>
            <w:gridSpan w:val="2"/>
            <w:shd w:val="clear" w:color="auto" w:fill="auto"/>
            <w:vAlign w:val="center"/>
          </w:tcPr>
          <w:p w14:paraId="3AB167DF" w14:textId="77777777" w:rsidR="00F66C89" w:rsidRPr="003D4A7F" w:rsidRDefault="00F66C89" w:rsidP="00790697">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790697">
            <w:pPr>
              <w:pStyle w:val="TAC"/>
              <w:rPr>
                <w:rFonts w:eastAsia="SimSun"/>
              </w:rPr>
            </w:pPr>
          </w:p>
        </w:tc>
        <w:tc>
          <w:tcPr>
            <w:tcW w:w="3352" w:type="dxa"/>
            <w:gridSpan w:val="3"/>
            <w:shd w:val="clear" w:color="auto" w:fill="auto"/>
            <w:vAlign w:val="center"/>
          </w:tcPr>
          <w:p w14:paraId="41EA3E8A" w14:textId="77777777" w:rsidR="00F66C89" w:rsidRPr="00C25669" w:rsidRDefault="00F66C89" w:rsidP="00790697">
            <w:pPr>
              <w:pStyle w:val="TAC"/>
              <w:rPr>
                <w:rFonts w:eastAsia="SimSun"/>
              </w:rPr>
            </w:pPr>
            <w:r w:rsidRPr="00575612">
              <w:rPr>
                <w:rFonts w:eastAsia="SimSun"/>
              </w:rPr>
              <w:t>3</w:t>
            </w:r>
          </w:p>
        </w:tc>
      </w:tr>
      <w:tr w:rsidR="00F66C89" w:rsidRPr="00C25669" w14:paraId="64A9640F" w14:textId="77777777" w:rsidTr="00790697">
        <w:tc>
          <w:tcPr>
            <w:tcW w:w="2733" w:type="dxa"/>
            <w:gridSpan w:val="3"/>
            <w:vMerge/>
            <w:shd w:val="clear" w:color="auto" w:fill="auto"/>
            <w:vAlign w:val="center"/>
          </w:tcPr>
          <w:p w14:paraId="60C4F607" w14:textId="77777777" w:rsidR="00F66C89" w:rsidRDefault="00F66C89" w:rsidP="00790697">
            <w:pPr>
              <w:pStyle w:val="TAL"/>
              <w:rPr>
                <w:rFonts w:eastAsia="SimSun"/>
              </w:rPr>
            </w:pPr>
          </w:p>
        </w:tc>
        <w:tc>
          <w:tcPr>
            <w:tcW w:w="2734" w:type="dxa"/>
            <w:gridSpan w:val="2"/>
            <w:shd w:val="clear" w:color="auto" w:fill="auto"/>
            <w:vAlign w:val="center"/>
          </w:tcPr>
          <w:p w14:paraId="7F1F511E" w14:textId="77777777" w:rsidR="00F66C89" w:rsidRPr="003D4A7F" w:rsidRDefault="00F66C89" w:rsidP="00790697">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790697">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790697">
            <w:pPr>
              <w:pStyle w:val="TAC"/>
              <w:rPr>
                <w:rFonts w:eastAsia="SimSun"/>
              </w:rPr>
            </w:pPr>
            <w:r>
              <w:rPr>
                <w:rFonts w:eastAsia="SimSun"/>
              </w:rPr>
              <w:t>4</w:t>
            </w:r>
            <w:r w:rsidRPr="00575612">
              <w:rPr>
                <w:rFonts w:eastAsia="SimSun"/>
              </w:rPr>
              <w:t>0</w:t>
            </w:r>
          </w:p>
        </w:tc>
      </w:tr>
      <w:tr w:rsidR="00F66C89" w:rsidRPr="00C25669" w14:paraId="18704140" w14:textId="77777777" w:rsidTr="00790697">
        <w:tc>
          <w:tcPr>
            <w:tcW w:w="2733" w:type="dxa"/>
            <w:gridSpan w:val="3"/>
            <w:vMerge/>
            <w:shd w:val="clear" w:color="auto" w:fill="auto"/>
            <w:vAlign w:val="center"/>
          </w:tcPr>
          <w:p w14:paraId="5170754E" w14:textId="77777777" w:rsidR="00F66C89" w:rsidRDefault="00F66C89" w:rsidP="00790697">
            <w:pPr>
              <w:pStyle w:val="TAL"/>
              <w:rPr>
                <w:rFonts w:eastAsia="SimSun"/>
              </w:rPr>
            </w:pPr>
          </w:p>
        </w:tc>
        <w:tc>
          <w:tcPr>
            <w:tcW w:w="2734" w:type="dxa"/>
            <w:gridSpan w:val="2"/>
            <w:shd w:val="clear" w:color="auto" w:fill="auto"/>
            <w:vAlign w:val="center"/>
          </w:tcPr>
          <w:p w14:paraId="625113B7" w14:textId="77777777" w:rsidR="00F66C89" w:rsidRPr="003D4A7F" w:rsidRDefault="00F66C89" w:rsidP="00790697">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790697">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790697">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790697">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790697">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790697">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790697">
        <w:tc>
          <w:tcPr>
            <w:tcW w:w="2733" w:type="dxa"/>
            <w:gridSpan w:val="3"/>
            <w:vMerge/>
            <w:shd w:val="clear" w:color="auto" w:fill="auto"/>
            <w:vAlign w:val="center"/>
          </w:tcPr>
          <w:p w14:paraId="2583FC55" w14:textId="77777777" w:rsidR="00F66C89" w:rsidRDefault="00F66C89" w:rsidP="00790697">
            <w:pPr>
              <w:pStyle w:val="TAL"/>
              <w:rPr>
                <w:rFonts w:eastAsia="SimSun"/>
              </w:rPr>
            </w:pPr>
          </w:p>
        </w:tc>
        <w:tc>
          <w:tcPr>
            <w:tcW w:w="2734" w:type="dxa"/>
            <w:gridSpan w:val="2"/>
            <w:shd w:val="clear" w:color="auto" w:fill="auto"/>
            <w:vAlign w:val="center"/>
          </w:tcPr>
          <w:p w14:paraId="537418AD" w14:textId="77777777" w:rsidR="00F66C89" w:rsidRPr="003D4A7F" w:rsidRDefault="00F66C89" w:rsidP="00790697">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790697">
            <w:pPr>
              <w:pStyle w:val="TAC"/>
              <w:rPr>
                <w:rFonts w:eastAsia="SimSun"/>
              </w:rPr>
            </w:pPr>
          </w:p>
        </w:tc>
        <w:tc>
          <w:tcPr>
            <w:tcW w:w="3352" w:type="dxa"/>
            <w:gridSpan w:val="3"/>
            <w:shd w:val="clear" w:color="auto" w:fill="auto"/>
            <w:vAlign w:val="center"/>
          </w:tcPr>
          <w:p w14:paraId="601239FE" w14:textId="77777777" w:rsidR="00F66C89" w:rsidRPr="00C25669" w:rsidRDefault="00F66C89" w:rsidP="00790697">
            <w:pPr>
              <w:pStyle w:val="TAC"/>
              <w:rPr>
                <w:rFonts w:eastAsia="SimSun"/>
              </w:rPr>
            </w:pPr>
            <w:r w:rsidRPr="003D4A7F">
              <w:rPr>
                <w:rFonts w:eastAsia="SimSun"/>
              </w:rPr>
              <w:t>TCI state #0</w:t>
            </w:r>
          </w:p>
        </w:tc>
      </w:tr>
      <w:tr w:rsidR="00F66C89" w:rsidRPr="00C25669" w14:paraId="12F94ACF" w14:textId="77777777" w:rsidTr="00790697">
        <w:tc>
          <w:tcPr>
            <w:tcW w:w="5467" w:type="dxa"/>
            <w:gridSpan w:val="5"/>
            <w:shd w:val="clear" w:color="auto" w:fill="auto"/>
            <w:vAlign w:val="center"/>
          </w:tcPr>
          <w:p w14:paraId="76EBF378" w14:textId="77777777" w:rsidR="00F66C89" w:rsidRPr="00C25669" w:rsidRDefault="00F66C89" w:rsidP="00790697">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790697">
            <w:pPr>
              <w:pStyle w:val="TAC"/>
              <w:rPr>
                <w:rFonts w:eastAsia="SimSun"/>
              </w:rPr>
            </w:pPr>
          </w:p>
        </w:tc>
        <w:tc>
          <w:tcPr>
            <w:tcW w:w="3352" w:type="dxa"/>
            <w:gridSpan w:val="3"/>
            <w:shd w:val="clear" w:color="auto" w:fill="auto"/>
            <w:vAlign w:val="center"/>
          </w:tcPr>
          <w:p w14:paraId="6B1B5784" w14:textId="77777777" w:rsidR="00F66C89" w:rsidRPr="00C25669" w:rsidRDefault="00F66C89" w:rsidP="00790697">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790697">
        <w:tc>
          <w:tcPr>
            <w:tcW w:w="5467" w:type="dxa"/>
            <w:gridSpan w:val="5"/>
            <w:shd w:val="clear" w:color="auto" w:fill="auto"/>
            <w:vAlign w:val="center"/>
          </w:tcPr>
          <w:p w14:paraId="00B79163" w14:textId="77777777" w:rsidR="00F66C89" w:rsidRPr="00C25669" w:rsidRDefault="00F66C89" w:rsidP="00790697">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790697">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790697">
            <w:pPr>
              <w:pStyle w:val="TAC"/>
              <w:rPr>
                <w:rFonts w:eastAsia="SimSun"/>
                <w:lang w:eastAsia="zh-CN"/>
              </w:rPr>
            </w:pPr>
            <w:r>
              <w:rPr>
                <w:rFonts w:eastAsia="SimSun"/>
              </w:rPr>
              <w:t>40</w:t>
            </w:r>
          </w:p>
        </w:tc>
      </w:tr>
      <w:tr w:rsidR="00F66C89" w:rsidRPr="00C25669" w14:paraId="796E792B" w14:textId="77777777" w:rsidTr="00790697">
        <w:tc>
          <w:tcPr>
            <w:tcW w:w="5467" w:type="dxa"/>
            <w:gridSpan w:val="5"/>
            <w:shd w:val="clear" w:color="auto" w:fill="auto"/>
            <w:vAlign w:val="center"/>
          </w:tcPr>
          <w:p w14:paraId="45661B4B" w14:textId="77777777" w:rsidR="00F66C89" w:rsidRPr="00C25669" w:rsidRDefault="00F66C89" w:rsidP="00790697">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790697">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790697">
            <w:pPr>
              <w:pStyle w:val="TAC"/>
              <w:rPr>
                <w:rFonts w:eastAsia="SimSun"/>
                <w:lang w:eastAsia="zh-CN"/>
              </w:rPr>
            </w:pPr>
            <w:r>
              <w:rPr>
                <w:rFonts w:eastAsia="SimSun"/>
              </w:rPr>
              <w:t>30</w:t>
            </w:r>
          </w:p>
        </w:tc>
      </w:tr>
      <w:tr w:rsidR="00F66C89" w:rsidRPr="00C25669" w14:paraId="5284994D" w14:textId="77777777" w:rsidTr="00790697">
        <w:tc>
          <w:tcPr>
            <w:tcW w:w="5467" w:type="dxa"/>
            <w:gridSpan w:val="5"/>
            <w:shd w:val="clear" w:color="auto" w:fill="auto"/>
            <w:vAlign w:val="center"/>
          </w:tcPr>
          <w:p w14:paraId="1E2B66C0" w14:textId="77777777" w:rsidR="00F66C89" w:rsidRPr="00C25669" w:rsidRDefault="00F66C89" w:rsidP="00790697">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790697">
            <w:pPr>
              <w:pStyle w:val="TAC"/>
              <w:rPr>
                <w:rFonts w:eastAsia="SimSun"/>
              </w:rPr>
            </w:pPr>
          </w:p>
        </w:tc>
        <w:tc>
          <w:tcPr>
            <w:tcW w:w="3352" w:type="dxa"/>
            <w:gridSpan w:val="3"/>
            <w:shd w:val="clear" w:color="auto" w:fill="auto"/>
            <w:vAlign w:val="center"/>
          </w:tcPr>
          <w:p w14:paraId="78FE6564" w14:textId="77777777" w:rsidR="00F66C89" w:rsidRDefault="00F66C89" w:rsidP="00790697">
            <w:pPr>
              <w:pStyle w:val="TAC"/>
              <w:rPr>
                <w:rFonts w:eastAsia="SimSun"/>
                <w:lang w:eastAsia="zh-CN"/>
              </w:rPr>
            </w:pPr>
            <w:r w:rsidRPr="00E30C05">
              <w:rPr>
                <w:rFonts w:eastAsia="SimSun" w:hint="eastAsia"/>
              </w:rPr>
              <w:t>FR1.30-1 as specified in Annex A</w:t>
            </w:r>
          </w:p>
        </w:tc>
      </w:tr>
      <w:tr w:rsidR="00F66C89" w:rsidRPr="00C25669" w14:paraId="0C58BB5A" w14:textId="77777777" w:rsidTr="00790697">
        <w:tc>
          <w:tcPr>
            <w:tcW w:w="5467" w:type="dxa"/>
            <w:gridSpan w:val="5"/>
            <w:shd w:val="clear" w:color="auto" w:fill="auto"/>
            <w:vAlign w:val="center"/>
          </w:tcPr>
          <w:p w14:paraId="43FA0600" w14:textId="77777777" w:rsidR="00F66C89" w:rsidRPr="001424CF" w:rsidRDefault="00F66C89" w:rsidP="00790697">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790697">
            <w:pPr>
              <w:pStyle w:val="TAC"/>
              <w:rPr>
                <w:rFonts w:eastAsia="SimSun"/>
              </w:rPr>
            </w:pPr>
          </w:p>
        </w:tc>
        <w:tc>
          <w:tcPr>
            <w:tcW w:w="3352" w:type="dxa"/>
            <w:gridSpan w:val="3"/>
            <w:shd w:val="clear" w:color="auto" w:fill="auto"/>
            <w:vAlign w:val="center"/>
          </w:tcPr>
          <w:p w14:paraId="456344F1" w14:textId="77777777" w:rsidR="00F66C89" w:rsidRPr="001424CF" w:rsidRDefault="00F66C89" w:rsidP="00790697">
            <w:pPr>
              <w:pStyle w:val="TAC"/>
              <w:rPr>
                <w:rFonts w:eastAsia="SimSun"/>
              </w:rPr>
            </w:pPr>
            <w:r w:rsidRPr="001424CF">
              <w:rPr>
                <w:rFonts w:eastAsia="SimSun"/>
              </w:rPr>
              <w:t>1</w:t>
            </w:r>
          </w:p>
        </w:tc>
      </w:tr>
      <w:tr w:rsidR="00F66C89" w:rsidRPr="00C25669" w14:paraId="6400A8EF" w14:textId="77777777" w:rsidTr="00790697">
        <w:tc>
          <w:tcPr>
            <w:tcW w:w="5467" w:type="dxa"/>
            <w:gridSpan w:val="5"/>
            <w:shd w:val="clear" w:color="auto" w:fill="auto"/>
            <w:vAlign w:val="center"/>
          </w:tcPr>
          <w:p w14:paraId="43183174" w14:textId="77777777" w:rsidR="00F66C89" w:rsidRPr="00294AB6" w:rsidRDefault="00F66C89" w:rsidP="00790697">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790697">
            <w:pPr>
              <w:pStyle w:val="TAC"/>
              <w:rPr>
                <w:rFonts w:eastAsia="SimSun"/>
              </w:rPr>
            </w:pPr>
          </w:p>
        </w:tc>
        <w:tc>
          <w:tcPr>
            <w:tcW w:w="3352" w:type="dxa"/>
            <w:gridSpan w:val="3"/>
            <w:shd w:val="clear" w:color="auto" w:fill="auto"/>
            <w:vAlign w:val="center"/>
          </w:tcPr>
          <w:p w14:paraId="0BB96FBF" w14:textId="77777777" w:rsidR="00F66C89" w:rsidRPr="00294AB6" w:rsidRDefault="00F66C89" w:rsidP="00790697">
            <w:pPr>
              <w:pStyle w:val="TAC"/>
              <w:rPr>
                <w:rFonts w:eastAsia="SimSun"/>
              </w:rPr>
            </w:pPr>
            <w:r w:rsidRPr="00294AB6">
              <w:rPr>
                <w:rFonts w:eastAsia="SimSun"/>
                <w:kern w:val="2"/>
                <w:lang w:eastAsia="zh-CN"/>
              </w:rPr>
              <w:t>TDLA30-10</w:t>
            </w:r>
          </w:p>
        </w:tc>
      </w:tr>
      <w:tr w:rsidR="00F66C89" w:rsidRPr="00C25669" w14:paraId="797A2140" w14:textId="77777777" w:rsidTr="00790697">
        <w:tc>
          <w:tcPr>
            <w:tcW w:w="5467" w:type="dxa"/>
            <w:gridSpan w:val="5"/>
            <w:shd w:val="clear" w:color="auto" w:fill="auto"/>
            <w:vAlign w:val="center"/>
          </w:tcPr>
          <w:p w14:paraId="085DBBA9" w14:textId="77777777" w:rsidR="00F66C89" w:rsidRPr="001424CF" w:rsidRDefault="00F66C89" w:rsidP="00790697">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790697">
            <w:pPr>
              <w:pStyle w:val="TAC"/>
              <w:rPr>
                <w:rFonts w:eastAsia="SimSun"/>
              </w:rPr>
            </w:pPr>
          </w:p>
        </w:tc>
        <w:tc>
          <w:tcPr>
            <w:tcW w:w="3352" w:type="dxa"/>
            <w:gridSpan w:val="3"/>
            <w:shd w:val="clear" w:color="auto" w:fill="auto"/>
            <w:vAlign w:val="center"/>
          </w:tcPr>
          <w:p w14:paraId="6424F93A" w14:textId="77777777" w:rsidR="00F66C89" w:rsidRPr="001424CF" w:rsidRDefault="00F66C89"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790697">
        <w:tc>
          <w:tcPr>
            <w:tcW w:w="5467" w:type="dxa"/>
            <w:gridSpan w:val="5"/>
            <w:shd w:val="clear" w:color="auto" w:fill="auto"/>
            <w:vAlign w:val="center"/>
          </w:tcPr>
          <w:p w14:paraId="5D5A85C4" w14:textId="77777777" w:rsidR="00F66C89" w:rsidRPr="00C25669" w:rsidRDefault="00F66C89" w:rsidP="00790697">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790697">
            <w:pPr>
              <w:pStyle w:val="TAC"/>
              <w:rPr>
                <w:rFonts w:eastAsia="SimSun"/>
              </w:rPr>
            </w:pPr>
          </w:p>
        </w:tc>
        <w:tc>
          <w:tcPr>
            <w:tcW w:w="3352" w:type="dxa"/>
            <w:gridSpan w:val="3"/>
            <w:shd w:val="clear" w:color="auto" w:fill="auto"/>
            <w:vAlign w:val="center"/>
          </w:tcPr>
          <w:p w14:paraId="1A328D41" w14:textId="77777777" w:rsidR="00F66C89" w:rsidRPr="00C25669" w:rsidRDefault="00F66C89"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790697">
        <w:tc>
          <w:tcPr>
            <w:tcW w:w="1813" w:type="dxa"/>
            <w:vMerge w:val="restart"/>
            <w:shd w:val="clear" w:color="auto" w:fill="auto"/>
            <w:vAlign w:val="center"/>
          </w:tcPr>
          <w:p w14:paraId="61AF5905" w14:textId="77777777" w:rsidR="00F66C89" w:rsidRPr="00C25669" w:rsidRDefault="00F66C89"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790697">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790697">
            <w:pPr>
              <w:pStyle w:val="TAC"/>
              <w:rPr>
                <w:rFonts w:eastAsia="SimSun"/>
              </w:rPr>
            </w:pPr>
          </w:p>
        </w:tc>
        <w:tc>
          <w:tcPr>
            <w:tcW w:w="3352" w:type="dxa"/>
            <w:gridSpan w:val="3"/>
            <w:shd w:val="clear" w:color="auto" w:fill="auto"/>
            <w:vAlign w:val="center"/>
          </w:tcPr>
          <w:p w14:paraId="548430E2" w14:textId="77777777" w:rsidR="00F66C89" w:rsidRPr="00C25669" w:rsidRDefault="00F66C89" w:rsidP="00790697">
            <w:pPr>
              <w:pStyle w:val="TAC"/>
              <w:rPr>
                <w:rFonts w:eastAsia="SimSun"/>
              </w:rPr>
            </w:pPr>
            <w:r w:rsidRPr="00C25669">
              <w:rPr>
                <w:rFonts w:eastAsia="SimSun"/>
              </w:rPr>
              <w:t>Type A</w:t>
            </w:r>
          </w:p>
        </w:tc>
      </w:tr>
      <w:tr w:rsidR="00F66C89" w:rsidRPr="00C25669" w14:paraId="14E7319D" w14:textId="77777777" w:rsidTr="00790697">
        <w:tc>
          <w:tcPr>
            <w:tcW w:w="1813" w:type="dxa"/>
            <w:vMerge/>
            <w:shd w:val="clear" w:color="auto" w:fill="auto"/>
            <w:vAlign w:val="center"/>
          </w:tcPr>
          <w:p w14:paraId="31B78A3E" w14:textId="77777777" w:rsidR="00F66C89" w:rsidRPr="00C25669" w:rsidRDefault="00F66C89" w:rsidP="00790697">
            <w:pPr>
              <w:pStyle w:val="TAL"/>
              <w:rPr>
                <w:rFonts w:eastAsia="SimSun"/>
              </w:rPr>
            </w:pPr>
          </w:p>
        </w:tc>
        <w:tc>
          <w:tcPr>
            <w:tcW w:w="3654" w:type="dxa"/>
            <w:gridSpan w:val="4"/>
            <w:shd w:val="clear" w:color="auto" w:fill="auto"/>
            <w:vAlign w:val="center"/>
          </w:tcPr>
          <w:p w14:paraId="693F4B9B" w14:textId="77777777" w:rsidR="00F66C89" w:rsidRPr="00C25669" w:rsidRDefault="00F66C89" w:rsidP="00790697">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790697">
            <w:pPr>
              <w:pStyle w:val="TAC"/>
              <w:rPr>
                <w:rFonts w:eastAsia="SimSun"/>
              </w:rPr>
            </w:pPr>
          </w:p>
        </w:tc>
        <w:tc>
          <w:tcPr>
            <w:tcW w:w="3352" w:type="dxa"/>
            <w:gridSpan w:val="3"/>
            <w:shd w:val="clear" w:color="auto" w:fill="auto"/>
            <w:vAlign w:val="center"/>
          </w:tcPr>
          <w:p w14:paraId="2719693E" w14:textId="77777777" w:rsidR="00F66C89" w:rsidRPr="00C25669" w:rsidRDefault="00F66C89" w:rsidP="00790697">
            <w:pPr>
              <w:pStyle w:val="TAC"/>
              <w:rPr>
                <w:rFonts w:eastAsia="SimSun"/>
              </w:rPr>
            </w:pPr>
            <w:r w:rsidRPr="00C25669">
              <w:rPr>
                <w:rFonts w:eastAsia="SimSun"/>
              </w:rPr>
              <w:t>0</w:t>
            </w:r>
          </w:p>
        </w:tc>
      </w:tr>
      <w:tr w:rsidR="00F66C89" w:rsidRPr="00C25669" w14:paraId="64F05E43" w14:textId="77777777" w:rsidTr="00790697">
        <w:tc>
          <w:tcPr>
            <w:tcW w:w="1813" w:type="dxa"/>
            <w:vMerge/>
            <w:shd w:val="clear" w:color="auto" w:fill="auto"/>
            <w:vAlign w:val="center"/>
          </w:tcPr>
          <w:p w14:paraId="04670F75" w14:textId="77777777" w:rsidR="00F66C89" w:rsidRPr="00C25669" w:rsidRDefault="00F66C89" w:rsidP="00790697">
            <w:pPr>
              <w:pStyle w:val="TAL"/>
              <w:rPr>
                <w:rFonts w:eastAsia="SimSun"/>
              </w:rPr>
            </w:pPr>
          </w:p>
        </w:tc>
        <w:tc>
          <w:tcPr>
            <w:tcW w:w="3654" w:type="dxa"/>
            <w:gridSpan w:val="4"/>
            <w:shd w:val="clear" w:color="auto" w:fill="auto"/>
            <w:vAlign w:val="center"/>
          </w:tcPr>
          <w:p w14:paraId="00C8B08F" w14:textId="77777777" w:rsidR="00F66C89" w:rsidRPr="00C25669" w:rsidRDefault="00F66C89"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790697">
            <w:pPr>
              <w:pStyle w:val="TAC"/>
              <w:rPr>
                <w:rFonts w:eastAsia="SimSun"/>
              </w:rPr>
            </w:pPr>
          </w:p>
        </w:tc>
        <w:tc>
          <w:tcPr>
            <w:tcW w:w="3352" w:type="dxa"/>
            <w:gridSpan w:val="3"/>
            <w:shd w:val="clear" w:color="auto" w:fill="auto"/>
            <w:vAlign w:val="center"/>
          </w:tcPr>
          <w:p w14:paraId="1CA0EEA8" w14:textId="77777777" w:rsidR="00F66C89" w:rsidRPr="00C25669" w:rsidRDefault="00F66C89" w:rsidP="00790697">
            <w:pPr>
              <w:pStyle w:val="TAC"/>
              <w:rPr>
                <w:rFonts w:eastAsia="SimSun"/>
              </w:rPr>
            </w:pPr>
            <w:r w:rsidRPr="00C25669">
              <w:rPr>
                <w:rFonts w:eastAsia="SimSun"/>
              </w:rPr>
              <w:t>2</w:t>
            </w:r>
          </w:p>
        </w:tc>
      </w:tr>
      <w:tr w:rsidR="00F66C89" w:rsidRPr="00C25669" w14:paraId="21716813" w14:textId="77777777" w:rsidTr="00790697">
        <w:tc>
          <w:tcPr>
            <w:tcW w:w="1813" w:type="dxa"/>
            <w:vMerge/>
            <w:shd w:val="clear" w:color="auto" w:fill="auto"/>
            <w:vAlign w:val="center"/>
          </w:tcPr>
          <w:p w14:paraId="745D0D83" w14:textId="77777777" w:rsidR="00F66C89" w:rsidRPr="00C25669" w:rsidRDefault="00F66C89" w:rsidP="00790697">
            <w:pPr>
              <w:pStyle w:val="TAL"/>
              <w:rPr>
                <w:rFonts w:eastAsia="SimSun"/>
              </w:rPr>
            </w:pPr>
          </w:p>
        </w:tc>
        <w:tc>
          <w:tcPr>
            <w:tcW w:w="3654" w:type="dxa"/>
            <w:gridSpan w:val="4"/>
            <w:shd w:val="clear" w:color="auto" w:fill="auto"/>
            <w:vAlign w:val="center"/>
          </w:tcPr>
          <w:p w14:paraId="30DC4297" w14:textId="77777777" w:rsidR="00F66C89" w:rsidRPr="00C25669" w:rsidRDefault="00F66C89" w:rsidP="00790697">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790697">
            <w:pPr>
              <w:pStyle w:val="TAC"/>
              <w:rPr>
                <w:rFonts w:eastAsia="SimSun"/>
              </w:rPr>
            </w:pPr>
          </w:p>
        </w:tc>
        <w:tc>
          <w:tcPr>
            <w:tcW w:w="3352" w:type="dxa"/>
            <w:gridSpan w:val="3"/>
            <w:shd w:val="clear" w:color="auto" w:fill="auto"/>
            <w:vAlign w:val="center"/>
          </w:tcPr>
          <w:p w14:paraId="737D1A93" w14:textId="77777777" w:rsidR="00F66C89" w:rsidRPr="00C25669" w:rsidRDefault="00F66C89" w:rsidP="00790697">
            <w:pPr>
              <w:pStyle w:val="TAC"/>
              <w:rPr>
                <w:rFonts w:eastAsia="SimSun"/>
              </w:rPr>
            </w:pPr>
            <w:r w:rsidRPr="00C25669">
              <w:rPr>
                <w:rFonts w:eastAsia="SimSun"/>
              </w:rPr>
              <w:t>12</w:t>
            </w:r>
          </w:p>
        </w:tc>
      </w:tr>
      <w:tr w:rsidR="00F66C89" w:rsidRPr="00C25669" w14:paraId="04390CC4" w14:textId="77777777" w:rsidTr="00790697">
        <w:tc>
          <w:tcPr>
            <w:tcW w:w="1813" w:type="dxa"/>
            <w:vMerge/>
            <w:shd w:val="clear" w:color="auto" w:fill="auto"/>
            <w:vAlign w:val="center"/>
          </w:tcPr>
          <w:p w14:paraId="16B25F52" w14:textId="77777777" w:rsidR="00F66C89" w:rsidRPr="00C25669" w:rsidRDefault="00F66C89" w:rsidP="00790697">
            <w:pPr>
              <w:pStyle w:val="TAL"/>
              <w:rPr>
                <w:rFonts w:eastAsia="SimSun"/>
              </w:rPr>
            </w:pPr>
          </w:p>
        </w:tc>
        <w:tc>
          <w:tcPr>
            <w:tcW w:w="3654" w:type="dxa"/>
            <w:gridSpan w:val="4"/>
            <w:shd w:val="clear" w:color="auto" w:fill="auto"/>
            <w:vAlign w:val="center"/>
          </w:tcPr>
          <w:p w14:paraId="53FF8C07" w14:textId="77777777" w:rsidR="00F66C89" w:rsidRPr="00C25669" w:rsidRDefault="00F66C89" w:rsidP="00790697">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790697">
            <w:pPr>
              <w:pStyle w:val="TAC"/>
              <w:rPr>
                <w:rFonts w:eastAsia="SimSun"/>
              </w:rPr>
            </w:pPr>
          </w:p>
        </w:tc>
        <w:tc>
          <w:tcPr>
            <w:tcW w:w="3352" w:type="dxa"/>
            <w:gridSpan w:val="3"/>
            <w:shd w:val="clear" w:color="auto" w:fill="auto"/>
            <w:vAlign w:val="center"/>
          </w:tcPr>
          <w:p w14:paraId="130D671A" w14:textId="77777777" w:rsidR="00F66C89" w:rsidRPr="00C25669" w:rsidRDefault="00F66C89" w:rsidP="00790697">
            <w:pPr>
              <w:pStyle w:val="TAC"/>
              <w:rPr>
                <w:rFonts w:eastAsia="SimSun"/>
              </w:rPr>
            </w:pPr>
            <w:r w:rsidRPr="00C25669">
              <w:rPr>
                <w:rFonts w:eastAsia="SimSun"/>
              </w:rPr>
              <w:t>Static</w:t>
            </w:r>
          </w:p>
        </w:tc>
      </w:tr>
      <w:tr w:rsidR="00F66C89" w:rsidRPr="00C25669" w14:paraId="1A90BD74" w14:textId="77777777" w:rsidTr="00790697">
        <w:tc>
          <w:tcPr>
            <w:tcW w:w="1813" w:type="dxa"/>
            <w:vMerge/>
            <w:shd w:val="clear" w:color="auto" w:fill="auto"/>
            <w:vAlign w:val="center"/>
          </w:tcPr>
          <w:p w14:paraId="1BAB7726" w14:textId="77777777" w:rsidR="00F66C89" w:rsidRPr="00C25669" w:rsidRDefault="00F66C89" w:rsidP="00790697">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790697">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790697">
            <w:pPr>
              <w:pStyle w:val="TAC"/>
              <w:rPr>
                <w:rFonts w:eastAsia="SimSun"/>
              </w:rPr>
            </w:pPr>
          </w:p>
        </w:tc>
        <w:tc>
          <w:tcPr>
            <w:tcW w:w="3352" w:type="dxa"/>
            <w:gridSpan w:val="3"/>
            <w:shd w:val="clear" w:color="auto" w:fill="auto"/>
            <w:vAlign w:val="center"/>
          </w:tcPr>
          <w:p w14:paraId="2517BBEA" w14:textId="77777777" w:rsidR="00F66C89" w:rsidRPr="004E679B" w:rsidRDefault="00F66C89" w:rsidP="00790697">
            <w:pPr>
              <w:pStyle w:val="TAC"/>
              <w:rPr>
                <w:rFonts w:eastAsia="SimSun"/>
              </w:rPr>
            </w:pPr>
            <w:r>
              <w:rPr>
                <w:rFonts w:eastAsia="SimSun"/>
              </w:rPr>
              <w:t>2</w:t>
            </w:r>
          </w:p>
        </w:tc>
      </w:tr>
      <w:tr w:rsidR="00F66C89" w:rsidRPr="00C25669" w14:paraId="5089F15C" w14:textId="77777777" w:rsidTr="00790697">
        <w:tc>
          <w:tcPr>
            <w:tcW w:w="1813" w:type="dxa"/>
            <w:vMerge/>
            <w:shd w:val="clear" w:color="auto" w:fill="auto"/>
            <w:vAlign w:val="center"/>
          </w:tcPr>
          <w:p w14:paraId="3DC0BC85" w14:textId="77777777" w:rsidR="00F66C89" w:rsidRPr="00C25669" w:rsidRDefault="00F66C89" w:rsidP="00790697">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790697">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790697">
            <w:pPr>
              <w:pStyle w:val="TAC"/>
              <w:rPr>
                <w:rFonts w:eastAsia="SimSun"/>
              </w:rPr>
            </w:pPr>
          </w:p>
        </w:tc>
        <w:tc>
          <w:tcPr>
            <w:tcW w:w="3352" w:type="dxa"/>
            <w:gridSpan w:val="3"/>
            <w:shd w:val="clear" w:color="auto" w:fill="auto"/>
            <w:vAlign w:val="center"/>
          </w:tcPr>
          <w:p w14:paraId="47BD9F02" w14:textId="77777777" w:rsidR="00F66C89" w:rsidRPr="00C25669" w:rsidRDefault="00F66C89" w:rsidP="00790697">
            <w:pPr>
              <w:pStyle w:val="TAC"/>
              <w:rPr>
                <w:rFonts w:eastAsia="SimSun"/>
              </w:rPr>
            </w:pPr>
            <w:r>
              <w:rPr>
                <w:rFonts w:eastAsia="SimSun"/>
              </w:rPr>
              <w:t>Type 1</w:t>
            </w:r>
          </w:p>
        </w:tc>
      </w:tr>
      <w:tr w:rsidR="00F66C89" w:rsidRPr="00C25669" w14:paraId="2FA8DA84" w14:textId="77777777" w:rsidTr="00790697">
        <w:tc>
          <w:tcPr>
            <w:tcW w:w="1813" w:type="dxa"/>
            <w:vMerge/>
            <w:shd w:val="clear" w:color="auto" w:fill="auto"/>
            <w:vAlign w:val="center"/>
          </w:tcPr>
          <w:p w14:paraId="56FD23E6" w14:textId="77777777" w:rsidR="00F66C89" w:rsidRPr="00C25669" w:rsidRDefault="00F66C89" w:rsidP="00790697">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790697">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790697">
            <w:pPr>
              <w:pStyle w:val="TAC"/>
              <w:rPr>
                <w:rFonts w:eastAsia="SimSun"/>
              </w:rPr>
            </w:pPr>
          </w:p>
        </w:tc>
        <w:tc>
          <w:tcPr>
            <w:tcW w:w="3352" w:type="dxa"/>
            <w:gridSpan w:val="3"/>
            <w:shd w:val="clear" w:color="auto" w:fill="auto"/>
            <w:vAlign w:val="center"/>
          </w:tcPr>
          <w:p w14:paraId="21DCD374" w14:textId="77777777" w:rsidR="00F66C89" w:rsidRPr="00C25669" w:rsidRDefault="00F66C89"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790697">
        <w:tc>
          <w:tcPr>
            <w:tcW w:w="1813" w:type="dxa"/>
            <w:vMerge/>
            <w:shd w:val="clear" w:color="auto" w:fill="auto"/>
            <w:vAlign w:val="center"/>
          </w:tcPr>
          <w:p w14:paraId="7BD3B777" w14:textId="77777777" w:rsidR="00F66C89" w:rsidRPr="00C25669" w:rsidRDefault="00F66C89" w:rsidP="00790697">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790697">
            <w:pPr>
              <w:pStyle w:val="TAC"/>
              <w:rPr>
                <w:rFonts w:eastAsia="SimSun"/>
              </w:rPr>
            </w:pPr>
          </w:p>
        </w:tc>
        <w:tc>
          <w:tcPr>
            <w:tcW w:w="3352" w:type="dxa"/>
            <w:gridSpan w:val="3"/>
            <w:shd w:val="clear" w:color="auto" w:fill="auto"/>
            <w:vAlign w:val="center"/>
          </w:tcPr>
          <w:p w14:paraId="746989EB" w14:textId="77777777" w:rsidR="00F66C89" w:rsidRPr="00C25669" w:rsidRDefault="00F66C89" w:rsidP="00790697">
            <w:pPr>
              <w:pStyle w:val="TAC"/>
              <w:rPr>
                <w:rFonts w:eastAsia="SimSun"/>
              </w:rPr>
            </w:pPr>
            <w:r w:rsidRPr="00C25669">
              <w:rPr>
                <w:rFonts w:eastAsia="SimSun"/>
              </w:rPr>
              <w:t>Non-interleaved</w:t>
            </w:r>
          </w:p>
        </w:tc>
      </w:tr>
      <w:tr w:rsidR="00F66C89" w:rsidRPr="00C25669" w14:paraId="235E1255" w14:textId="77777777" w:rsidTr="00790697">
        <w:tc>
          <w:tcPr>
            <w:tcW w:w="1813" w:type="dxa"/>
            <w:vMerge/>
            <w:shd w:val="clear" w:color="auto" w:fill="auto"/>
            <w:vAlign w:val="center"/>
          </w:tcPr>
          <w:p w14:paraId="27FB5161" w14:textId="77777777" w:rsidR="00F66C89" w:rsidRPr="00C25669" w:rsidRDefault="00F66C89" w:rsidP="00790697">
            <w:pPr>
              <w:pStyle w:val="TAL"/>
              <w:rPr>
                <w:rFonts w:eastAsia="SimSun"/>
              </w:rPr>
            </w:pPr>
          </w:p>
        </w:tc>
        <w:tc>
          <w:tcPr>
            <w:tcW w:w="3654" w:type="dxa"/>
            <w:gridSpan w:val="4"/>
            <w:shd w:val="clear" w:color="auto" w:fill="auto"/>
            <w:vAlign w:val="center"/>
          </w:tcPr>
          <w:p w14:paraId="6F6DCC8E" w14:textId="77777777" w:rsidR="00F66C89" w:rsidRPr="00C25669" w:rsidRDefault="00F66C89"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790697">
            <w:pPr>
              <w:pStyle w:val="TAC"/>
              <w:rPr>
                <w:rFonts w:eastAsia="SimSun"/>
              </w:rPr>
            </w:pPr>
          </w:p>
        </w:tc>
        <w:tc>
          <w:tcPr>
            <w:tcW w:w="3352" w:type="dxa"/>
            <w:gridSpan w:val="3"/>
            <w:shd w:val="clear" w:color="auto" w:fill="auto"/>
            <w:vAlign w:val="center"/>
          </w:tcPr>
          <w:p w14:paraId="49AA3FCA" w14:textId="77777777" w:rsidR="00F66C89" w:rsidRPr="00C25669" w:rsidRDefault="00F66C89" w:rsidP="00790697">
            <w:pPr>
              <w:pStyle w:val="TAC"/>
              <w:rPr>
                <w:rFonts w:eastAsia="SimSun"/>
              </w:rPr>
            </w:pPr>
            <w:r w:rsidRPr="00C25669">
              <w:rPr>
                <w:rFonts w:eastAsia="SimSun"/>
              </w:rPr>
              <w:t>N/A</w:t>
            </w:r>
          </w:p>
        </w:tc>
      </w:tr>
      <w:tr w:rsidR="00F66C89" w:rsidRPr="00C25669" w14:paraId="73D9F104" w14:textId="77777777" w:rsidTr="00790697">
        <w:tc>
          <w:tcPr>
            <w:tcW w:w="1813" w:type="dxa"/>
            <w:vMerge w:val="restart"/>
            <w:shd w:val="clear" w:color="auto" w:fill="auto"/>
            <w:vAlign w:val="center"/>
          </w:tcPr>
          <w:p w14:paraId="6AF21A92" w14:textId="77777777" w:rsidR="00F66C89" w:rsidRPr="00C25669" w:rsidRDefault="00F66C89"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790697">
            <w:pPr>
              <w:pStyle w:val="TAC"/>
              <w:rPr>
                <w:rFonts w:eastAsia="SimSun"/>
              </w:rPr>
            </w:pPr>
          </w:p>
        </w:tc>
        <w:tc>
          <w:tcPr>
            <w:tcW w:w="1676" w:type="dxa"/>
            <w:gridSpan w:val="2"/>
            <w:shd w:val="clear" w:color="auto" w:fill="auto"/>
            <w:vAlign w:val="center"/>
          </w:tcPr>
          <w:p w14:paraId="1FADEE92" w14:textId="77777777" w:rsidR="00F66C89" w:rsidRPr="00C25669" w:rsidRDefault="00F66C89" w:rsidP="00790697">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790697">
            <w:pPr>
              <w:pStyle w:val="TAC"/>
              <w:rPr>
                <w:rFonts w:eastAsia="SimSun"/>
              </w:rPr>
            </w:pPr>
            <w:r>
              <w:rPr>
                <w:rFonts w:eastAsia="SimSun"/>
              </w:rPr>
              <w:t>1002</w:t>
            </w:r>
          </w:p>
        </w:tc>
      </w:tr>
      <w:tr w:rsidR="00F66C89" w:rsidRPr="00C25669" w14:paraId="2274014D" w14:textId="77777777" w:rsidTr="00790697">
        <w:tc>
          <w:tcPr>
            <w:tcW w:w="1813" w:type="dxa"/>
            <w:vMerge/>
            <w:shd w:val="clear" w:color="auto" w:fill="auto"/>
            <w:vAlign w:val="center"/>
          </w:tcPr>
          <w:p w14:paraId="0B002D8D" w14:textId="77777777" w:rsidR="00F66C89" w:rsidRPr="00C25669" w:rsidRDefault="00F66C89" w:rsidP="00790697">
            <w:pPr>
              <w:pStyle w:val="TAL"/>
              <w:rPr>
                <w:rFonts w:eastAsia="SimSun"/>
              </w:rPr>
            </w:pPr>
          </w:p>
        </w:tc>
        <w:tc>
          <w:tcPr>
            <w:tcW w:w="3654" w:type="dxa"/>
            <w:gridSpan w:val="4"/>
            <w:shd w:val="clear" w:color="auto" w:fill="auto"/>
            <w:vAlign w:val="center"/>
          </w:tcPr>
          <w:p w14:paraId="20E040E2" w14:textId="77777777" w:rsidR="00F66C89" w:rsidRDefault="00F66C89"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790697">
            <w:pPr>
              <w:pStyle w:val="TAC"/>
              <w:rPr>
                <w:rFonts w:eastAsia="SimSun"/>
              </w:rPr>
            </w:pPr>
          </w:p>
        </w:tc>
        <w:tc>
          <w:tcPr>
            <w:tcW w:w="1676" w:type="dxa"/>
            <w:gridSpan w:val="2"/>
            <w:shd w:val="clear" w:color="auto" w:fill="auto"/>
            <w:vAlign w:val="center"/>
          </w:tcPr>
          <w:p w14:paraId="058C796E" w14:textId="77777777" w:rsidR="00F66C89" w:rsidRDefault="00F66C89" w:rsidP="00790697">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790697">
            <w:pPr>
              <w:pStyle w:val="TAC"/>
              <w:rPr>
                <w:rFonts w:eastAsia="SimSun"/>
              </w:rPr>
            </w:pPr>
            <w:r>
              <w:rPr>
                <w:rFonts w:eastAsia="SimSun"/>
              </w:rPr>
              <w:t>TCI State #2</w:t>
            </w:r>
          </w:p>
        </w:tc>
      </w:tr>
      <w:tr w:rsidR="00F66C89" w:rsidRPr="00C25669" w14:paraId="51181E06" w14:textId="77777777" w:rsidTr="00790697">
        <w:tc>
          <w:tcPr>
            <w:tcW w:w="1813" w:type="dxa"/>
            <w:vMerge/>
            <w:shd w:val="clear" w:color="auto" w:fill="auto"/>
            <w:vAlign w:val="center"/>
          </w:tcPr>
          <w:p w14:paraId="57629FD8" w14:textId="77777777" w:rsidR="00F66C89" w:rsidRPr="00C25669" w:rsidRDefault="00F66C89" w:rsidP="00790697">
            <w:pPr>
              <w:pStyle w:val="TAL"/>
              <w:rPr>
                <w:rFonts w:eastAsia="SimSun"/>
              </w:rPr>
            </w:pPr>
          </w:p>
        </w:tc>
        <w:tc>
          <w:tcPr>
            <w:tcW w:w="3654" w:type="dxa"/>
            <w:gridSpan w:val="4"/>
            <w:shd w:val="clear" w:color="auto" w:fill="auto"/>
            <w:vAlign w:val="center"/>
          </w:tcPr>
          <w:p w14:paraId="7D9AF622" w14:textId="77777777" w:rsidR="00F66C89" w:rsidRPr="00C25669" w:rsidRDefault="00F66C89"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790697">
            <w:pPr>
              <w:pStyle w:val="TAC"/>
              <w:rPr>
                <w:rFonts w:eastAsia="SimSun"/>
              </w:rPr>
            </w:pPr>
          </w:p>
        </w:tc>
        <w:tc>
          <w:tcPr>
            <w:tcW w:w="3352" w:type="dxa"/>
            <w:gridSpan w:val="3"/>
            <w:shd w:val="clear" w:color="auto" w:fill="auto"/>
            <w:vAlign w:val="center"/>
          </w:tcPr>
          <w:p w14:paraId="3203A686" w14:textId="77777777" w:rsidR="00F66C89" w:rsidRPr="00C25669" w:rsidRDefault="00F66C89" w:rsidP="00790697">
            <w:pPr>
              <w:pStyle w:val="TAC"/>
              <w:rPr>
                <w:rFonts w:eastAsia="SimSun"/>
              </w:rPr>
            </w:pPr>
            <w:r w:rsidRPr="00C25669">
              <w:rPr>
                <w:rFonts w:eastAsia="SimSun"/>
              </w:rPr>
              <w:t>Type 1</w:t>
            </w:r>
          </w:p>
        </w:tc>
      </w:tr>
      <w:tr w:rsidR="00F66C89" w:rsidRPr="00C25669" w14:paraId="0A0F4937" w14:textId="77777777" w:rsidTr="00790697">
        <w:tc>
          <w:tcPr>
            <w:tcW w:w="1813" w:type="dxa"/>
            <w:vMerge/>
            <w:shd w:val="clear" w:color="auto" w:fill="auto"/>
            <w:vAlign w:val="center"/>
          </w:tcPr>
          <w:p w14:paraId="2544A0A0" w14:textId="77777777" w:rsidR="00F66C89" w:rsidRPr="00C25669" w:rsidRDefault="00F66C89" w:rsidP="00790697">
            <w:pPr>
              <w:pStyle w:val="TAL"/>
              <w:rPr>
                <w:rFonts w:eastAsia="SimSun"/>
              </w:rPr>
            </w:pPr>
          </w:p>
        </w:tc>
        <w:tc>
          <w:tcPr>
            <w:tcW w:w="3654" w:type="dxa"/>
            <w:gridSpan w:val="4"/>
            <w:shd w:val="clear" w:color="auto" w:fill="auto"/>
            <w:vAlign w:val="center"/>
          </w:tcPr>
          <w:p w14:paraId="54D2E8CC" w14:textId="77777777" w:rsidR="00F66C89" w:rsidRPr="00C25669" w:rsidRDefault="00F66C89" w:rsidP="00790697">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790697">
            <w:pPr>
              <w:pStyle w:val="TAC"/>
              <w:rPr>
                <w:rFonts w:eastAsia="SimSun"/>
              </w:rPr>
            </w:pPr>
          </w:p>
        </w:tc>
        <w:tc>
          <w:tcPr>
            <w:tcW w:w="3352" w:type="dxa"/>
            <w:gridSpan w:val="3"/>
            <w:shd w:val="clear" w:color="auto" w:fill="auto"/>
            <w:vAlign w:val="center"/>
          </w:tcPr>
          <w:p w14:paraId="56E0D319" w14:textId="77777777" w:rsidR="00F66C89" w:rsidRPr="00C25669" w:rsidRDefault="00F66C89" w:rsidP="00790697">
            <w:pPr>
              <w:pStyle w:val="TAC"/>
              <w:rPr>
                <w:rFonts w:eastAsia="SimSun"/>
              </w:rPr>
            </w:pPr>
            <w:r>
              <w:rPr>
                <w:rFonts w:eastAsia="SimSun"/>
              </w:rPr>
              <w:t>1</w:t>
            </w:r>
          </w:p>
        </w:tc>
      </w:tr>
      <w:tr w:rsidR="00F66C89" w:rsidRPr="00C25669" w14:paraId="505BDAE3" w14:textId="77777777" w:rsidTr="00790697">
        <w:tc>
          <w:tcPr>
            <w:tcW w:w="1813" w:type="dxa"/>
            <w:vMerge/>
            <w:shd w:val="clear" w:color="auto" w:fill="auto"/>
            <w:vAlign w:val="center"/>
          </w:tcPr>
          <w:p w14:paraId="07788260" w14:textId="77777777" w:rsidR="00F66C89" w:rsidRPr="00C25669" w:rsidRDefault="00F66C89" w:rsidP="00790697">
            <w:pPr>
              <w:pStyle w:val="TAL"/>
              <w:rPr>
                <w:rFonts w:eastAsia="SimSun"/>
              </w:rPr>
            </w:pPr>
          </w:p>
        </w:tc>
        <w:tc>
          <w:tcPr>
            <w:tcW w:w="3654" w:type="dxa"/>
            <w:gridSpan w:val="4"/>
            <w:shd w:val="clear" w:color="auto" w:fill="auto"/>
            <w:vAlign w:val="center"/>
          </w:tcPr>
          <w:p w14:paraId="352E439D" w14:textId="77777777" w:rsidR="00F66C89" w:rsidRPr="00C25669" w:rsidRDefault="00F66C89"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790697">
            <w:pPr>
              <w:pStyle w:val="TAC"/>
              <w:rPr>
                <w:rFonts w:eastAsia="SimSun"/>
              </w:rPr>
            </w:pPr>
          </w:p>
        </w:tc>
        <w:tc>
          <w:tcPr>
            <w:tcW w:w="3352" w:type="dxa"/>
            <w:gridSpan w:val="3"/>
            <w:shd w:val="clear" w:color="auto" w:fill="auto"/>
            <w:vAlign w:val="center"/>
          </w:tcPr>
          <w:p w14:paraId="42E7C420"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298AE2E9" w14:textId="77777777" w:rsidTr="00790697">
        <w:tc>
          <w:tcPr>
            <w:tcW w:w="1813" w:type="dxa"/>
            <w:vMerge w:val="restart"/>
            <w:shd w:val="clear" w:color="auto" w:fill="auto"/>
            <w:vAlign w:val="center"/>
          </w:tcPr>
          <w:p w14:paraId="6EE91971" w14:textId="77777777" w:rsidR="00F66C89" w:rsidRPr="00C25669" w:rsidRDefault="00F66C89" w:rsidP="00790697">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790697">
            <w:pPr>
              <w:pStyle w:val="TAC"/>
              <w:rPr>
                <w:rFonts w:eastAsia="SimSun"/>
              </w:rPr>
            </w:pPr>
          </w:p>
        </w:tc>
        <w:tc>
          <w:tcPr>
            <w:tcW w:w="1676" w:type="dxa"/>
            <w:gridSpan w:val="2"/>
            <w:shd w:val="clear" w:color="auto" w:fill="auto"/>
            <w:vAlign w:val="center"/>
          </w:tcPr>
          <w:p w14:paraId="1B938345" w14:textId="77777777" w:rsidR="00F66C89" w:rsidRPr="00C25669" w:rsidRDefault="00F66C89"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064C5050" w14:textId="77777777" w:rsidTr="00790697">
        <w:tc>
          <w:tcPr>
            <w:tcW w:w="1813" w:type="dxa"/>
            <w:vMerge/>
            <w:shd w:val="clear" w:color="auto" w:fill="auto"/>
            <w:vAlign w:val="center"/>
          </w:tcPr>
          <w:p w14:paraId="502FD5CB"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790697">
            <w:pPr>
              <w:pStyle w:val="TAL"/>
              <w:rPr>
                <w:rFonts w:eastAsia="SimSun"/>
              </w:rPr>
            </w:pPr>
          </w:p>
        </w:tc>
        <w:tc>
          <w:tcPr>
            <w:tcW w:w="1827" w:type="dxa"/>
            <w:shd w:val="clear" w:color="auto" w:fill="auto"/>
            <w:vAlign w:val="center"/>
          </w:tcPr>
          <w:p w14:paraId="1547CCEB"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790697">
            <w:pPr>
              <w:pStyle w:val="TAC"/>
              <w:rPr>
                <w:rFonts w:eastAsia="SimSun"/>
              </w:rPr>
            </w:pPr>
          </w:p>
        </w:tc>
        <w:tc>
          <w:tcPr>
            <w:tcW w:w="1676" w:type="dxa"/>
            <w:gridSpan w:val="2"/>
            <w:shd w:val="clear" w:color="auto" w:fill="auto"/>
            <w:vAlign w:val="center"/>
          </w:tcPr>
          <w:p w14:paraId="068B3F22" w14:textId="77777777" w:rsidR="00F66C89" w:rsidRPr="00C25669" w:rsidRDefault="00F66C89" w:rsidP="00790697">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2B2A5549" w14:textId="77777777" w:rsidTr="00790697">
        <w:tc>
          <w:tcPr>
            <w:tcW w:w="1813" w:type="dxa"/>
            <w:vMerge/>
            <w:shd w:val="clear" w:color="auto" w:fill="auto"/>
            <w:vAlign w:val="center"/>
          </w:tcPr>
          <w:p w14:paraId="38B1C064"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790697">
            <w:pPr>
              <w:pStyle w:val="TAC"/>
              <w:rPr>
                <w:rFonts w:eastAsia="SimSun"/>
              </w:rPr>
            </w:pPr>
          </w:p>
        </w:tc>
        <w:tc>
          <w:tcPr>
            <w:tcW w:w="1676" w:type="dxa"/>
            <w:gridSpan w:val="2"/>
            <w:shd w:val="clear" w:color="auto" w:fill="auto"/>
            <w:vAlign w:val="center"/>
          </w:tcPr>
          <w:p w14:paraId="26E856A0"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6C726A47" w14:textId="77777777" w:rsidTr="00790697">
        <w:tc>
          <w:tcPr>
            <w:tcW w:w="1813" w:type="dxa"/>
            <w:vMerge/>
            <w:shd w:val="clear" w:color="auto" w:fill="auto"/>
            <w:vAlign w:val="center"/>
          </w:tcPr>
          <w:p w14:paraId="12169EC6"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790697">
            <w:pPr>
              <w:pStyle w:val="TAL"/>
              <w:rPr>
                <w:rFonts w:eastAsia="SimSun"/>
              </w:rPr>
            </w:pPr>
          </w:p>
        </w:tc>
        <w:tc>
          <w:tcPr>
            <w:tcW w:w="1827" w:type="dxa"/>
            <w:shd w:val="clear" w:color="auto" w:fill="auto"/>
            <w:vAlign w:val="center"/>
          </w:tcPr>
          <w:p w14:paraId="0D92867B"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790697">
            <w:pPr>
              <w:pStyle w:val="TAC"/>
              <w:rPr>
                <w:rFonts w:eastAsia="SimSun"/>
              </w:rPr>
            </w:pPr>
          </w:p>
        </w:tc>
        <w:tc>
          <w:tcPr>
            <w:tcW w:w="1676" w:type="dxa"/>
            <w:gridSpan w:val="2"/>
            <w:shd w:val="clear" w:color="auto" w:fill="auto"/>
            <w:vAlign w:val="center"/>
          </w:tcPr>
          <w:p w14:paraId="63BAE2D0"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25E8333" w14:textId="77777777" w:rsidTr="00790697">
        <w:tc>
          <w:tcPr>
            <w:tcW w:w="1813" w:type="dxa"/>
            <w:vMerge w:val="restart"/>
            <w:shd w:val="clear" w:color="auto" w:fill="auto"/>
            <w:vAlign w:val="center"/>
          </w:tcPr>
          <w:p w14:paraId="7C6424DE" w14:textId="77777777" w:rsidR="00F66C89" w:rsidRPr="00C25669" w:rsidRDefault="00F66C89" w:rsidP="00790697">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790697">
            <w:pPr>
              <w:pStyle w:val="TAC"/>
              <w:rPr>
                <w:rFonts w:eastAsia="SimSun"/>
              </w:rPr>
            </w:pPr>
          </w:p>
        </w:tc>
        <w:tc>
          <w:tcPr>
            <w:tcW w:w="1676" w:type="dxa"/>
            <w:gridSpan w:val="2"/>
            <w:shd w:val="clear" w:color="auto" w:fill="auto"/>
            <w:vAlign w:val="center"/>
          </w:tcPr>
          <w:p w14:paraId="2B9AB83D"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790697">
        <w:tc>
          <w:tcPr>
            <w:tcW w:w="1813" w:type="dxa"/>
            <w:vMerge/>
            <w:shd w:val="clear" w:color="auto" w:fill="auto"/>
            <w:vAlign w:val="center"/>
          </w:tcPr>
          <w:p w14:paraId="2EDC1D63"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790697">
            <w:pPr>
              <w:pStyle w:val="TAL"/>
              <w:rPr>
                <w:rFonts w:eastAsia="SimSun"/>
              </w:rPr>
            </w:pPr>
          </w:p>
        </w:tc>
        <w:tc>
          <w:tcPr>
            <w:tcW w:w="1827" w:type="dxa"/>
            <w:shd w:val="clear" w:color="auto" w:fill="auto"/>
            <w:vAlign w:val="center"/>
          </w:tcPr>
          <w:p w14:paraId="7AFDBBB8"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790697">
            <w:pPr>
              <w:pStyle w:val="TAC"/>
              <w:rPr>
                <w:rFonts w:eastAsia="SimSun"/>
              </w:rPr>
            </w:pPr>
          </w:p>
        </w:tc>
        <w:tc>
          <w:tcPr>
            <w:tcW w:w="1676" w:type="dxa"/>
            <w:gridSpan w:val="2"/>
            <w:shd w:val="clear" w:color="auto" w:fill="auto"/>
            <w:vAlign w:val="center"/>
          </w:tcPr>
          <w:p w14:paraId="652D3767"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790697">
            <w:pPr>
              <w:pStyle w:val="TAC"/>
              <w:rPr>
                <w:rFonts w:eastAsia="SimSun"/>
                <w:lang w:eastAsia="zh-CN"/>
              </w:rPr>
            </w:pPr>
            <w:r>
              <w:rPr>
                <w:rFonts w:eastAsia="SimSun"/>
                <w:lang w:eastAsia="zh-CN"/>
              </w:rPr>
              <w:t>Type A</w:t>
            </w:r>
          </w:p>
        </w:tc>
      </w:tr>
      <w:tr w:rsidR="00F66C89" w:rsidRPr="00C25669" w14:paraId="4D69DAD4" w14:textId="77777777" w:rsidTr="00790697">
        <w:tc>
          <w:tcPr>
            <w:tcW w:w="1813" w:type="dxa"/>
            <w:vMerge/>
            <w:shd w:val="clear" w:color="auto" w:fill="auto"/>
            <w:vAlign w:val="center"/>
          </w:tcPr>
          <w:p w14:paraId="20DF714B"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790697">
            <w:pPr>
              <w:pStyle w:val="TAC"/>
              <w:rPr>
                <w:rFonts w:eastAsia="SimSun"/>
              </w:rPr>
            </w:pPr>
          </w:p>
        </w:tc>
        <w:tc>
          <w:tcPr>
            <w:tcW w:w="1676" w:type="dxa"/>
            <w:gridSpan w:val="2"/>
            <w:shd w:val="clear" w:color="auto" w:fill="auto"/>
            <w:vAlign w:val="center"/>
          </w:tcPr>
          <w:p w14:paraId="4C7DDC68"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591F620" w14:textId="77777777" w:rsidTr="00790697">
        <w:tc>
          <w:tcPr>
            <w:tcW w:w="1813" w:type="dxa"/>
            <w:vMerge/>
            <w:shd w:val="clear" w:color="auto" w:fill="auto"/>
            <w:vAlign w:val="center"/>
          </w:tcPr>
          <w:p w14:paraId="70FCC610"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790697">
            <w:pPr>
              <w:pStyle w:val="TAL"/>
              <w:rPr>
                <w:rFonts w:eastAsia="SimSun"/>
              </w:rPr>
            </w:pPr>
          </w:p>
        </w:tc>
        <w:tc>
          <w:tcPr>
            <w:tcW w:w="1827" w:type="dxa"/>
            <w:shd w:val="clear" w:color="auto" w:fill="auto"/>
            <w:vAlign w:val="center"/>
          </w:tcPr>
          <w:p w14:paraId="454FA7B8"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790697">
            <w:pPr>
              <w:pStyle w:val="TAC"/>
              <w:rPr>
                <w:rFonts w:eastAsia="SimSun"/>
              </w:rPr>
            </w:pPr>
          </w:p>
        </w:tc>
        <w:tc>
          <w:tcPr>
            <w:tcW w:w="1676" w:type="dxa"/>
            <w:gridSpan w:val="2"/>
            <w:shd w:val="clear" w:color="auto" w:fill="auto"/>
            <w:vAlign w:val="center"/>
          </w:tcPr>
          <w:p w14:paraId="49B69D23"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30A2A56" w14:textId="77777777" w:rsidTr="00790697">
        <w:tc>
          <w:tcPr>
            <w:tcW w:w="5467" w:type="dxa"/>
            <w:gridSpan w:val="5"/>
            <w:shd w:val="clear" w:color="auto" w:fill="auto"/>
            <w:vAlign w:val="center"/>
          </w:tcPr>
          <w:p w14:paraId="7B9C2554" w14:textId="77777777" w:rsidR="00F66C89" w:rsidRDefault="00F66C89"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790697">
            <w:pPr>
              <w:pStyle w:val="TAC"/>
              <w:rPr>
                <w:rFonts w:eastAsia="SimSun"/>
              </w:rPr>
            </w:pPr>
          </w:p>
        </w:tc>
        <w:tc>
          <w:tcPr>
            <w:tcW w:w="3352" w:type="dxa"/>
            <w:gridSpan w:val="3"/>
            <w:shd w:val="clear" w:color="auto" w:fill="auto"/>
            <w:vAlign w:val="center"/>
          </w:tcPr>
          <w:p w14:paraId="2F00F6D6" w14:textId="77777777" w:rsidR="00F66C89" w:rsidRDefault="00F66C89" w:rsidP="00790697">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790697">
        <w:tc>
          <w:tcPr>
            <w:tcW w:w="5467" w:type="dxa"/>
            <w:gridSpan w:val="5"/>
            <w:shd w:val="clear" w:color="auto" w:fill="auto"/>
            <w:vAlign w:val="center"/>
          </w:tcPr>
          <w:p w14:paraId="480700BB" w14:textId="77777777" w:rsidR="00F66C89" w:rsidRDefault="00F66C89"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790697">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790697">
            <w:pPr>
              <w:pStyle w:val="TAC"/>
              <w:rPr>
                <w:rFonts w:eastAsia="SimSun"/>
                <w:lang w:eastAsia="zh-CN"/>
              </w:rPr>
            </w:pPr>
            <w:r>
              <w:rPr>
                <w:rFonts w:eastAsia="SimSun"/>
                <w:lang w:eastAsia="zh-CN"/>
              </w:rPr>
              <w:t>0</w:t>
            </w:r>
          </w:p>
        </w:tc>
      </w:tr>
      <w:tr w:rsidR="00F66C89" w:rsidRPr="00C25669" w14:paraId="46137170" w14:textId="77777777" w:rsidTr="00790697">
        <w:tc>
          <w:tcPr>
            <w:tcW w:w="5467" w:type="dxa"/>
            <w:gridSpan w:val="5"/>
            <w:shd w:val="clear" w:color="auto" w:fill="auto"/>
            <w:vAlign w:val="center"/>
          </w:tcPr>
          <w:p w14:paraId="359E83F6" w14:textId="77777777" w:rsidR="00F66C89" w:rsidRDefault="00F66C89"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790697">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790697">
            <w:pPr>
              <w:pStyle w:val="TAC"/>
              <w:rPr>
                <w:rFonts w:eastAsia="SimSun"/>
                <w:lang w:eastAsia="zh-CN"/>
              </w:rPr>
            </w:pPr>
            <w:r>
              <w:rPr>
                <w:rFonts w:eastAsia="SimSun"/>
              </w:rPr>
              <w:t>0</w:t>
            </w:r>
          </w:p>
        </w:tc>
      </w:tr>
      <w:tr w:rsidR="00F66C89" w:rsidRPr="00C25669" w14:paraId="331F6D5E"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790697">
            <w:pPr>
              <w:pStyle w:val="TAC"/>
              <w:rPr>
                <w:rFonts w:eastAsia="SimSun"/>
              </w:rPr>
            </w:pPr>
            <w:r w:rsidRPr="007733F2">
              <w:rPr>
                <w:rFonts w:eastAsia="SimSun"/>
              </w:rPr>
              <w:t xml:space="preserve">8 </w:t>
            </w:r>
          </w:p>
        </w:tc>
      </w:tr>
      <w:tr w:rsidR="00F66C89" w:rsidRPr="00C25669" w14:paraId="21980A05"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790697">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790697">
            <w:pPr>
              <w:pStyle w:val="TAL"/>
              <w:rPr>
                <w:rFonts w:eastAsia="SimSun"/>
              </w:rPr>
            </w:pPr>
            <w:r w:rsidRPr="00C25669">
              <w:rPr>
                <w:rFonts w:eastAsia="SimSun"/>
              </w:rPr>
              <w:t>ZP CSI-RS configuration</w:t>
            </w:r>
          </w:p>
          <w:p w14:paraId="043BEB0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790697">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790697">
            <w:pPr>
              <w:pStyle w:val="TAC"/>
              <w:rPr>
                <w:rFonts w:eastAsia="SimSun"/>
                <w:lang w:eastAsia="zh-CN"/>
              </w:rPr>
            </w:pPr>
            <w:r w:rsidRPr="00C25669">
              <w:rPr>
                <w:rFonts w:eastAsia="SimSun" w:hint="eastAsia"/>
                <w:lang w:eastAsia="zh-CN"/>
              </w:rPr>
              <w:t>4</w:t>
            </w:r>
          </w:p>
        </w:tc>
      </w:tr>
      <w:tr w:rsidR="00F66C89" w:rsidRPr="00C25669" w14:paraId="1ADA11A9" w14:textId="77777777" w:rsidTr="00790697">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790697">
            <w:pPr>
              <w:pStyle w:val="TAC"/>
              <w:rPr>
                <w:rFonts w:eastAsia="SimSun"/>
                <w:lang w:eastAsia="zh-CN"/>
              </w:rPr>
            </w:pPr>
            <w:r w:rsidRPr="00C25669">
              <w:rPr>
                <w:rFonts w:eastAsia="SimSun" w:hint="eastAsia"/>
                <w:lang w:eastAsia="zh-CN"/>
              </w:rPr>
              <w:t>FD-CDM2</w:t>
            </w:r>
          </w:p>
        </w:tc>
      </w:tr>
      <w:tr w:rsidR="00F66C89" w:rsidRPr="00C25669" w14:paraId="7B57F7CE" w14:textId="77777777" w:rsidTr="00790697">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790697">
            <w:pPr>
              <w:pStyle w:val="TAC"/>
              <w:rPr>
                <w:rFonts w:eastAsia="SimSun"/>
                <w:lang w:eastAsia="zh-CN"/>
              </w:rPr>
            </w:pPr>
            <w:r w:rsidRPr="00C25669">
              <w:rPr>
                <w:rFonts w:eastAsia="SimSun" w:hint="eastAsia"/>
                <w:lang w:eastAsia="zh-CN"/>
              </w:rPr>
              <w:t>1</w:t>
            </w:r>
          </w:p>
        </w:tc>
      </w:tr>
      <w:tr w:rsidR="00F66C89" w:rsidRPr="00C25669" w14:paraId="3B6FC3C1" w14:textId="77777777" w:rsidTr="00790697">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790697">
            <w:pPr>
              <w:pStyle w:val="TAC"/>
              <w:rPr>
                <w:rFonts w:eastAsia="SimSun"/>
                <w:lang w:eastAsia="zh-CN"/>
              </w:rPr>
            </w:pPr>
            <w:r>
              <w:rPr>
                <w:lang w:eastAsia="zh-CN"/>
              </w:rPr>
              <w:t>Row 5,(4)</w:t>
            </w:r>
          </w:p>
        </w:tc>
      </w:tr>
      <w:tr w:rsidR="00F66C89" w:rsidRPr="00C25669" w14:paraId="1457FBA0" w14:textId="77777777" w:rsidTr="00790697">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790697">
            <w:pPr>
              <w:pStyle w:val="TAC"/>
              <w:rPr>
                <w:rFonts w:eastAsia="SimSun"/>
                <w:lang w:eastAsia="zh-CN"/>
              </w:rPr>
            </w:pPr>
            <w:r w:rsidRPr="00C25669">
              <w:rPr>
                <w:rFonts w:eastAsia="SimSun" w:hint="eastAsia"/>
                <w:lang w:eastAsia="zh-CN"/>
              </w:rPr>
              <w:t>(9)</w:t>
            </w:r>
          </w:p>
        </w:tc>
      </w:tr>
      <w:tr w:rsidR="00F66C89" w:rsidRPr="00C25669" w14:paraId="5B6C9254"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790697">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790697">
            <w:pPr>
              <w:pStyle w:val="TAL"/>
              <w:rPr>
                <w:rFonts w:eastAsia="SimSun"/>
              </w:rPr>
            </w:pPr>
            <w:r w:rsidRPr="00C25669">
              <w:rPr>
                <w:rFonts w:eastAsia="SimSun"/>
              </w:rPr>
              <w:t>NZP CSI-RS for CSI acquisition</w:t>
            </w:r>
          </w:p>
          <w:p w14:paraId="1887E0A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790697">
            <w:pPr>
              <w:pStyle w:val="TAC"/>
              <w:rPr>
                <w:lang w:eastAsia="ja-JP"/>
              </w:rPr>
            </w:pPr>
            <w:r>
              <w:rPr>
                <w:rFonts w:eastAsia="SimSun"/>
              </w:rPr>
              <w:t>Resource #10</w:t>
            </w:r>
          </w:p>
        </w:tc>
      </w:tr>
      <w:tr w:rsidR="00F66C89" w:rsidRPr="00C25669" w14:paraId="63DAE5A2" w14:textId="77777777" w:rsidTr="00790697">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790697">
            <w:pPr>
              <w:pStyle w:val="TAC"/>
              <w:rPr>
                <w:lang w:eastAsia="ja-JP"/>
              </w:rPr>
            </w:pPr>
            <w:r w:rsidRPr="00C25669">
              <w:rPr>
                <w:rFonts w:eastAsia="SimSun" w:hint="eastAsia"/>
                <w:lang w:eastAsia="zh-CN"/>
              </w:rPr>
              <w:t>Aperiodic</w:t>
            </w:r>
          </w:p>
        </w:tc>
      </w:tr>
      <w:tr w:rsidR="00F66C89" w:rsidRPr="00C25669" w14:paraId="4E8DC59A" w14:textId="77777777" w:rsidTr="00790697">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790697">
            <w:pPr>
              <w:pStyle w:val="TAC"/>
              <w:rPr>
                <w:lang w:eastAsia="ja-JP"/>
              </w:rPr>
            </w:pPr>
            <w:r w:rsidRPr="00C25669">
              <w:rPr>
                <w:rFonts w:eastAsia="SimSun" w:hint="eastAsia"/>
                <w:lang w:eastAsia="zh-CN"/>
              </w:rPr>
              <w:t>8</w:t>
            </w:r>
          </w:p>
        </w:tc>
      </w:tr>
      <w:tr w:rsidR="00F66C89" w:rsidRPr="00C25669" w14:paraId="74D2CE71" w14:textId="77777777" w:rsidTr="00790697">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790697">
            <w:pPr>
              <w:pStyle w:val="TAC"/>
              <w:rPr>
                <w:lang w:eastAsia="ja-JP"/>
              </w:rPr>
            </w:pPr>
            <w:r w:rsidRPr="00C25669">
              <w:rPr>
                <w:rFonts w:eastAsia="SimSun" w:hint="eastAsia"/>
                <w:lang w:eastAsia="zh-CN"/>
              </w:rPr>
              <w:t>CDM4 (FD2, TD2)</w:t>
            </w:r>
          </w:p>
        </w:tc>
      </w:tr>
      <w:tr w:rsidR="00F66C89" w:rsidRPr="00C25669" w14:paraId="1089950C" w14:textId="77777777" w:rsidTr="00790697">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790697">
            <w:pPr>
              <w:pStyle w:val="TAC"/>
              <w:rPr>
                <w:lang w:eastAsia="ja-JP"/>
              </w:rPr>
            </w:pPr>
            <w:r w:rsidRPr="00C25669">
              <w:rPr>
                <w:rFonts w:eastAsia="SimSun" w:hint="eastAsia"/>
                <w:lang w:eastAsia="zh-CN"/>
              </w:rPr>
              <w:t>1</w:t>
            </w:r>
          </w:p>
        </w:tc>
      </w:tr>
      <w:tr w:rsidR="00F66C89" w:rsidRPr="00C25669" w14:paraId="22913A2C" w14:textId="77777777" w:rsidTr="00790697">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790697">
            <w:pPr>
              <w:pStyle w:val="TAC"/>
              <w:rPr>
                <w:lang w:eastAsia="ja-JP"/>
              </w:rPr>
            </w:pPr>
            <w:r w:rsidRPr="00E76E33">
              <w:rPr>
                <w:rFonts w:eastAsia="SimSun" w:hint="eastAsia"/>
                <w:lang w:eastAsia="zh-CN"/>
              </w:rPr>
              <w:t>Row 8, (4,6)</w:t>
            </w:r>
          </w:p>
        </w:tc>
      </w:tr>
      <w:tr w:rsidR="00F66C89" w:rsidRPr="00C25669" w14:paraId="3774D440" w14:textId="77777777" w:rsidTr="00790697">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790697">
            <w:pPr>
              <w:pStyle w:val="TAC"/>
              <w:rPr>
                <w:lang w:eastAsia="ja-JP"/>
              </w:rPr>
            </w:pPr>
            <w:r>
              <w:rPr>
                <w:rFonts w:eastAsia="SimSun"/>
                <w:lang w:eastAsia="zh-CN"/>
              </w:rPr>
              <w:t>(9)</w:t>
            </w:r>
          </w:p>
        </w:tc>
      </w:tr>
      <w:tr w:rsidR="00F66C89" w:rsidRPr="00C25669" w14:paraId="537BC293" w14:textId="77777777" w:rsidTr="00790697">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790697">
            <w:pPr>
              <w:pStyle w:val="TAC"/>
              <w:rPr>
                <w:lang w:eastAsia="ja-JP"/>
              </w:rPr>
            </w:pPr>
            <w:r w:rsidRPr="00C25669">
              <w:rPr>
                <w:rFonts w:eastAsia="SimSun" w:hint="eastAsia"/>
                <w:lang w:eastAsia="zh-CN"/>
              </w:rPr>
              <w:t>Not configured</w:t>
            </w:r>
          </w:p>
        </w:tc>
      </w:tr>
      <w:tr w:rsidR="00F66C89" w:rsidRPr="00C25669" w14:paraId="5128B4A5"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790697">
            <w:pPr>
              <w:pStyle w:val="TAC"/>
              <w:rPr>
                <w:lang w:eastAsia="ja-JP"/>
              </w:rPr>
            </w:pPr>
            <w:r w:rsidRPr="00C25669">
              <w:rPr>
                <w:lang w:eastAsia="zh-CN"/>
              </w:rPr>
              <w:t>0</w:t>
            </w:r>
          </w:p>
        </w:tc>
      </w:tr>
      <w:tr w:rsidR="00F66C89" w:rsidRPr="00C25669" w14:paraId="5C16010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790697">
            <w:pPr>
              <w:pStyle w:val="TAC"/>
              <w:rPr>
                <w:lang w:eastAsia="zh-CN"/>
              </w:rPr>
            </w:pPr>
            <w:r w:rsidRPr="00C25669">
              <w:rPr>
                <w:rFonts w:eastAsia="SimSun" w:hint="eastAsia"/>
                <w:lang w:eastAsia="zh-CN"/>
              </w:rPr>
              <w:t>Aperiodic</w:t>
            </w:r>
          </w:p>
        </w:tc>
      </w:tr>
      <w:tr w:rsidR="00F66C89" w:rsidRPr="00C25669" w14:paraId="689CC576" w14:textId="77777777" w:rsidTr="00790697">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790697">
            <w:pPr>
              <w:pStyle w:val="TAC"/>
              <w:rPr>
                <w:lang w:eastAsia="zh-CN"/>
              </w:rPr>
            </w:pPr>
            <w:r w:rsidRPr="00C25669">
              <w:rPr>
                <w:rFonts w:eastAsia="SimSun" w:hint="eastAsia"/>
                <w:lang w:eastAsia="zh-CN"/>
              </w:rPr>
              <w:t>Pattern 0</w:t>
            </w:r>
          </w:p>
        </w:tc>
      </w:tr>
      <w:tr w:rsidR="00F66C89" w:rsidRPr="00C25669" w14:paraId="1E0D9B52" w14:textId="77777777" w:rsidTr="00790697">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790697">
            <w:pPr>
              <w:pStyle w:val="TAC"/>
              <w:rPr>
                <w:lang w:eastAsia="zh-CN"/>
              </w:rPr>
            </w:pPr>
            <w:r w:rsidRPr="00C25669">
              <w:rPr>
                <w:rFonts w:eastAsia="SimSun" w:hint="eastAsia"/>
                <w:lang w:eastAsia="zh-CN"/>
              </w:rPr>
              <w:t>(4,9)</w:t>
            </w:r>
          </w:p>
        </w:tc>
      </w:tr>
      <w:tr w:rsidR="00F66C89" w:rsidRPr="00C25669" w14:paraId="79DD8137"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790697">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790697">
            <w:pPr>
              <w:pStyle w:val="TAC"/>
              <w:rPr>
                <w:lang w:eastAsia="zh-CN"/>
              </w:rPr>
            </w:pPr>
            <w:r w:rsidRPr="00C25669">
              <w:rPr>
                <w:rFonts w:eastAsia="SimSun" w:hint="eastAsia"/>
                <w:lang w:eastAsia="zh-CN"/>
              </w:rPr>
              <w:t>Not configured</w:t>
            </w:r>
          </w:p>
        </w:tc>
      </w:tr>
      <w:tr w:rsidR="00F66C89" w:rsidRPr="00C25669" w14:paraId="4B0CC4B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790697">
            <w:pPr>
              <w:pStyle w:val="TAC"/>
              <w:rPr>
                <w:rFonts w:eastAsia="SimSun"/>
                <w:lang w:eastAsia="zh-CN"/>
              </w:rPr>
            </w:pPr>
            <w:r w:rsidRPr="00C25669">
              <w:rPr>
                <w:rFonts w:eastAsia="SimSun" w:hint="eastAsia"/>
                <w:lang w:eastAsia="zh-CN"/>
              </w:rPr>
              <w:t>Aperiodic</w:t>
            </w:r>
          </w:p>
        </w:tc>
      </w:tr>
      <w:tr w:rsidR="00F66C89" w:rsidRPr="00C25669" w14:paraId="5AFC32F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790697">
            <w:pPr>
              <w:pStyle w:val="TAC"/>
              <w:rPr>
                <w:rFonts w:eastAsia="SimSun"/>
                <w:lang w:eastAsia="zh-CN"/>
              </w:rPr>
            </w:pPr>
            <w:r w:rsidRPr="00C25669">
              <w:rPr>
                <w:rFonts w:eastAsia="SimSun" w:hint="eastAsia"/>
                <w:lang w:eastAsia="zh-CN"/>
              </w:rPr>
              <w:t>Table 1</w:t>
            </w:r>
          </w:p>
        </w:tc>
      </w:tr>
      <w:tr w:rsidR="00F66C89" w:rsidRPr="00C25669" w14:paraId="3DE4A23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790697">
            <w:pPr>
              <w:pStyle w:val="TAC"/>
              <w:rPr>
                <w:rFonts w:eastAsia="SimSun"/>
                <w:lang w:eastAsia="zh-CN"/>
              </w:rPr>
            </w:pPr>
            <w:r w:rsidRPr="00C25669">
              <w:rPr>
                <w:rFonts w:eastAsia="SimSun"/>
                <w:lang w:eastAsia="zh-CN"/>
              </w:rPr>
              <w:t>cri-RI-PMI-CQI</w:t>
            </w:r>
          </w:p>
        </w:tc>
      </w:tr>
      <w:tr w:rsidR="00F66C89" w:rsidRPr="00C25669" w14:paraId="337B838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790697">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790697">
            <w:pPr>
              <w:pStyle w:val="TAC"/>
              <w:rPr>
                <w:rFonts w:eastAsia="SimSun"/>
                <w:color w:val="000000"/>
                <w:szCs w:val="18"/>
              </w:rPr>
            </w:pPr>
          </w:p>
          <w:p w14:paraId="71546384" w14:textId="77777777" w:rsidR="00F66C89" w:rsidRPr="00294AB6" w:rsidRDefault="00F66C89"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3AF403A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1F1B33B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790697">
            <w:pPr>
              <w:pStyle w:val="TAC"/>
              <w:rPr>
                <w:rFonts w:eastAsia="SimSun"/>
                <w:lang w:eastAsia="zh-CN"/>
              </w:rPr>
            </w:pPr>
            <w:r w:rsidRPr="00C25669">
              <w:rPr>
                <w:rFonts w:eastAsia="SimSun" w:cs="Arial"/>
                <w:szCs w:val="18"/>
              </w:rPr>
              <w:t>8</w:t>
            </w:r>
          </w:p>
        </w:tc>
      </w:tr>
      <w:tr w:rsidR="00F66C89" w:rsidRPr="00C25669" w14:paraId="2F394F0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790697">
            <w:pPr>
              <w:pStyle w:val="TAC"/>
              <w:rPr>
                <w:rFonts w:eastAsia="SimSun"/>
                <w:lang w:eastAsia="zh-CN"/>
              </w:rPr>
            </w:pPr>
            <w:r w:rsidRPr="00C25669">
              <w:rPr>
                <w:rFonts w:eastAsia="SimSun" w:cs="Arial"/>
                <w:szCs w:val="18"/>
              </w:rPr>
              <w:t>1111111</w:t>
            </w:r>
          </w:p>
        </w:tc>
      </w:tr>
      <w:tr w:rsidR="00F66C89" w:rsidRPr="00C25669" w14:paraId="65855B8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790697">
            <w:pPr>
              <w:pStyle w:val="TAC"/>
              <w:rPr>
                <w:rFonts w:eastAsia="SimSun"/>
                <w:lang w:eastAsia="zh-CN"/>
              </w:rPr>
            </w:pPr>
            <w:r>
              <w:rPr>
                <w:rFonts w:eastAsia="SimSun"/>
                <w:lang w:eastAsia="zh-CN"/>
              </w:rPr>
              <w:t>Not configured</w:t>
            </w:r>
          </w:p>
        </w:tc>
      </w:tr>
      <w:tr w:rsidR="00F66C89" w:rsidRPr="00C25669" w14:paraId="7537ACD1"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790697">
            <w:pPr>
              <w:pStyle w:val="TAC"/>
              <w:rPr>
                <w:rFonts w:eastAsia="SimSun"/>
                <w:lang w:eastAsia="zh-CN"/>
              </w:rPr>
            </w:pPr>
            <w:r w:rsidRPr="00C25669">
              <w:rPr>
                <w:lang w:eastAsia="zh-CN"/>
              </w:rPr>
              <w:t>5</w:t>
            </w:r>
          </w:p>
        </w:tc>
      </w:tr>
      <w:tr w:rsidR="00F66C89" w:rsidRPr="00C25669" w14:paraId="610239C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790697">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790697">
            <w:pPr>
              <w:pStyle w:val="TAC"/>
              <w:rPr>
                <w:lang w:eastAsia="zh-CN"/>
              </w:rPr>
            </w:pPr>
            <w:r w:rsidRPr="00C25669">
              <w:rPr>
                <w:lang w:eastAsia="zh-CN"/>
              </w:rPr>
              <w:t>1</w:t>
            </w:r>
          </w:p>
        </w:tc>
      </w:tr>
      <w:tr w:rsidR="00F66C89" w:rsidRPr="00C25669" w14:paraId="3243259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790697">
            <w:pPr>
              <w:pStyle w:val="TAC"/>
              <w:rPr>
                <w:lang w:eastAsia="zh-CN"/>
              </w:rPr>
            </w:pPr>
            <w:r w:rsidRPr="00C25669">
              <w:rPr>
                <w:lang w:eastAsia="zh-CN"/>
              </w:rPr>
              <w:t>Associated Report Configuration contains pointers to NZP CSI-RS and CSI-IM</w:t>
            </w:r>
          </w:p>
        </w:tc>
      </w:tr>
      <w:tr w:rsidR="00F66C89" w:rsidRPr="00C25669" w14:paraId="5291DA8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790697">
            <w:pPr>
              <w:pStyle w:val="TAC"/>
              <w:rPr>
                <w:rFonts w:eastAsia="SimSun"/>
                <w:lang w:eastAsia="zh-CN"/>
              </w:rPr>
            </w:pPr>
            <w:r w:rsidRPr="00C25669">
              <w:rPr>
                <w:rFonts w:eastAsia="SimSun"/>
                <w:lang w:eastAsia="zh-CN"/>
              </w:rPr>
              <w:t>typeI-SinglePanel</w:t>
            </w:r>
          </w:p>
        </w:tc>
      </w:tr>
      <w:tr w:rsidR="00F66C89" w:rsidRPr="00C25669" w14:paraId="4967D275" w14:textId="77777777" w:rsidTr="00790697">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73259783" w14:textId="77777777" w:rsidTr="00790697">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790697">
            <w:pPr>
              <w:pStyle w:val="TAC"/>
              <w:rPr>
                <w:rFonts w:eastAsia="SimSun"/>
                <w:lang w:eastAsia="zh-CN"/>
              </w:rPr>
            </w:pPr>
            <w:r w:rsidRPr="00C25669">
              <w:rPr>
                <w:rFonts w:eastAsia="SimSun" w:hint="eastAsia"/>
                <w:lang w:eastAsia="zh-CN"/>
              </w:rPr>
              <w:t>(4,1)</w:t>
            </w:r>
          </w:p>
        </w:tc>
      </w:tr>
      <w:tr w:rsidR="00F66C89" w:rsidRPr="00C25669" w14:paraId="3AA0A13E" w14:textId="77777777" w:rsidTr="00790697">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790697">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790697">
            <w:pPr>
              <w:pStyle w:val="TAC"/>
              <w:rPr>
                <w:rFonts w:eastAsia="SimSun"/>
                <w:lang w:eastAsia="zh-CN"/>
              </w:rPr>
            </w:pPr>
            <w:r w:rsidRPr="00C25669">
              <w:rPr>
                <w:rFonts w:eastAsia="SimSun" w:hint="eastAsia"/>
                <w:lang w:eastAsia="zh-CN"/>
              </w:rPr>
              <w:t>0x FFFF</w:t>
            </w:r>
          </w:p>
        </w:tc>
      </w:tr>
      <w:tr w:rsidR="00F66C89" w:rsidRPr="00C25669" w14:paraId="73561B7F"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790697">
            <w:pPr>
              <w:pStyle w:val="TAC"/>
              <w:rPr>
                <w:rFonts w:eastAsia="SimSun"/>
                <w:lang w:eastAsia="zh-CN"/>
              </w:rPr>
            </w:pPr>
            <w:r w:rsidRPr="00C25669">
              <w:rPr>
                <w:rFonts w:eastAsia="SimSun" w:hint="eastAsia"/>
                <w:lang w:eastAsia="zh-CN"/>
              </w:rPr>
              <w:t>PUSCH</w:t>
            </w:r>
          </w:p>
        </w:tc>
      </w:tr>
      <w:tr w:rsidR="00F66C89" w:rsidRPr="00C25669" w14:paraId="4959025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790697">
            <w:pPr>
              <w:pStyle w:val="TAC"/>
              <w:rPr>
                <w:rFonts w:eastAsia="SimSun"/>
                <w:lang w:eastAsia="zh-CN"/>
              </w:rPr>
            </w:pPr>
            <w:r>
              <w:rPr>
                <w:rFonts w:eastAsia="SimSun"/>
                <w:lang w:eastAsia="zh-CN"/>
              </w:rPr>
              <w:t>6.5</w:t>
            </w:r>
          </w:p>
        </w:tc>
      </w:tr>
      <w:tr w:rsidR="00F66C89" w:rsidRPr="00C25669" w14:paraId="4468211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790697">
            <w:pPr>
              <w:pStyle w:val="TAC"/>
              <w:rPr>
                <w:rFonts w:eastAsia="SimSun"/>
                <w:lang w:eastAsia="zh-CN"/>
              </w:rPr>
            </w:pPr>
            <w:r w:rsidRPr="007733F2">
              <w:rPr>
                <w:rFonts w:eastAsia="SimSun" w:hint="eastAsia"/>
                <w:lang w:eastAsia="zh-CN"/>
              </w:rPr>
              <w:t>4</w:t>
            </w:r>
          </w:p>
        </w:tc>
      </w:tr>
      <w:tr w:rsidR="00F66C89" w:rsidRPr="00C25669" w14:paraId="0F7A790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790697">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790697">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742B51"/>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EE008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EE008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E008A" w14:paraId="3A1F4C8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0C71F0" w14:textId="6600646C" w:rsidR="00EE008A" w:rsidRPr="00EE008A" w:rsidRDefault="00EE008A" w:rsidP="00EE008A">
            <w:pPr>
              <w:keepNext/>
              <w:keepLines/>
              <w:spacing w:after="0"/>
              <w:rPr>
                <w:rFonts w:ascii="Arial" w:eastAsia="SimSun" w:hAnsi="Arial"/>
                <w:sz w:val="18"/>
              </w:rPr>
            </w:pPr>
            <w:r w:rsidRPr="00EE008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D7BD7BB" w14:textId="77777777" w:rsidR="00EE008A" w:rsidRPr="00EE008A" w:rsidRDefault="00EE008A" w:rsidP="00EE008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100F15" w14:textId="381961CB" w:rsidR="00EE008A" w:rsidRPr="00EE008A" w:rsidRDefault="00EE008A" w:rsidP="00EE008A">
            <w:pPr>
              <w:keepNext/>
              <w:keepLines/>
              <w:spacing w:after="0"/>
              <w:jc w:val="center"/>
              <w:rPr>
                <w:rFonts w:ascii="Arial" w:hAnsi="Arial" w:cs="Arial"/>
                <w:sz w:val="18"/>
                <w:szCs w:val="18"/>
              </w:rPr>
            </w:pPr>
            <w:r w:rsidRPr="00EE008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E008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EE008A" w:rsidRPr="00C70BDA" w:rsidRDefault="00EE008A" w:rsidP="00EE008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EE008A" w:rsidRPr="005D1A1A" w:rsidRDefault="00EE008A" w:rsidP="00EE008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EE008A" w:rsidRPr="005D1A1A" w:rsidRDefault="00EE008A" w:rsidP="00EE008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E008A" w14:paraId="36BB98B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5DFC5C7" w14:textId="20C0E155" w:rsidR="00EE008A" w:rsidRDefault="00EE008A" w:rsidP="00EE008A">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B31545" w14:textId="77777777" w:rsidR="00EE008A" w:rsidRDefault="00EE008A" w:rsidP="00EE008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43D7D4" w14:textId="22913D64" w:rsidR="00EE008A" w:rsidRDefault="00EE008A" w:rsidP="00EE008A">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E008A"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E008A" w:rsidRDefault="00EE008A" w:rsidP="00EE008A">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E008A" w:rsidRDefault="00EE008A" w:rsidP="00EE008A">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E008A" w:rsidRDefault="00EE008A" w:rsidP="00EE008A">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E008A" w14:paraId="2D39EC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72880C" w14:textId="78218E0E" w:rsidR="00EE008A" w:rsidRDefault="00EE008A" w:rsidP="00EE008A">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5DA14A5" w14:textId="77777777" w:rsidR="00EE008A" w:rsidRDefault="00EE008A" w:rsidP="00EE008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56C114" w14:textId="3A53AD57" w:rsidR="00EE008A" w:rsidRDefault="00EE008A" w:rsidP="00EE008A">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E008A"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EE008A" w:rsidRDefault="00EE008A" w:rsidP="00EE008A">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EE008A" w:rsidRDefault="00EE008A" w:rsidP="00EE008A">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EE008A" w:rsidRDefault="00EE008A" w:rsidP="00EE008A">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790697">
        <w:trPr>
          <w:trHeight w:val="75"/>
        </w:trPr>
        <w:tc>
          <w:tcPr>
            <w:tcW w:w="5467" w:type="dxa"/>
            <w:gridSpan w:val="5"/>
            <w:vMerge w:val="restart"/>
            <w:shd w:val="clear" w:color="auto" w:fill="auto"/>
            <w:vAlign w:val="center"/>
          </w:tcPr>
          <w:p w14:paraId="0C897EC7" w14:textId="77777777" w:rsidR="00107F26" w:rsidRPr="00C25669" w:rsidRDefault="00107F26" w:rsidP="00790697">
            <w:pPr>
              <w:pStyle w:val="TAH"/>
              <w:rPr>
                <w:rFonts w:eastAsia="SimSun"/>
              </w:rPr>
            </w:pPr>
            <w:r w:rsidRPr="00C25669">
              <w:rPr>
                <w:rFonts w:eastAsia="SimSun"/>
              </w:rPr>
              <w:t>Parameter</w:t>
            </w:r>
          </w:p>
        </w:tc>
        <w:tc>
          <w:tcPr>
            <w:tcW w:w="802" w:type="dxa"/>
            <w:vMerge w:val="restart"/>
            <w:shd w:val="clear" w:color="auto" w:fill="auto"/>
            <w:vAlign w:val="center"/>
          </w:tcPr>
          <w:p w14:paraId="11D149D3" w14:textId="77777777" w:rsidR="00107F26" w:rsidRPr="00C25669" w:rsidRDefault="00107F26" w:rsidP="00790697">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790697">
            <w:pPr>
              <w:pStyle w:val="TAH"/>
              <w:rPr>
                <w:rFonts w:eastAsia="SimSun"/>
              </w:rPr>
            </w:pPr>
            <w:r w:rsidRPr="00C25669">
              <w:rPr>
                <w:rFonts w:eastAsia="SimSun"/>
              </w:rPr>
              <w:t>Value</w:t>
            </w:r>
          </w:p>
        </w:tc>
      </w:tr>
      <w:tr w:rsidR="00107F26" w:rsidRPr="00C25669" w14:paraId="36659F91" w14:textId="77777777" w:rsidTr="00790697">
        <w:trPr>
          <w:trHeight w:val="75"/>
        </w:trPr>
        <w:tc>
          <w:tcPr>
            <w:tcW w:w="5467" w:type="dxa"/>
            <w:gridSpan w:val="5"/>
            <w:vMerge/>
            <w:shd w:val="clear" w:color="auto" w:fill="auto"/>
          </w:tcPr>
          <w:p w14:paraId="0C14792E" w14:textId="77777777" w:rsidR="00107F26" w:rsidRPr="00C25669" w:rsidRDefault="00107F26" w:rsidP="00790697">
            <w:pPr>
              <w:pStyle w:val="TAH"/>
              <w:rPr>
                <w:rFonts w:eastAsia="SimSun"/>
              </w:rPr>
            </w:pPr>
          </w:p>
        </w:tc>
        <w:tc>
          <w:tcPr>
            <w:tcW w:w="802" w:type="dxa"/>
            <w:vMerge/>
            <w:shd w:val="clear" w:color="auto" w:fill="auto"/>
          </w:tcPr>
          <w:p w14:paraId="08798DF1" w14:textId="77777777" w:rsidR="00107F26" w:rsidRPr="00C25669" w:rsidRDefault="00107F26" w:rsidP="00790697">
            <w:pPr>
              <w:pStyle w:val="TAH"/>
              <w:rPr>
                <w:rFonts w:eastAsia="SimSun"/>
              </w:rPr>
            </w:pPr>
          </w:p>
        </w:tc>
        <w:tc>
          <w:tcPr>
            <w:tcW w:w="1676" w:type="dxa"/>
            <w:gridSpan w:val="2"/>
            <w:shd w:val="clear" w:color="auto" w:fill="auto"/>
          </w:tcPr>
          <w:p w14:paraId="3A46FAD1" w14:textId="77777777" w:rsidR="00107F26" w:rsidRPr="00C25669" w:rsidRDefault="00107F26" w:rsidP="00790697">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790697">
            <w:pPr>
              <w:pStyle w:val="TAH"/>
              <w:rPr>
                <w:rFonts w:eastAsia="SimSun"/>
              </w:rPr>
            </w:pPr>
            <w:r>
              <w:rPr>
                <w:rFonts w:eastAsia="SimSun"/>
              </w:rPr>
              <w:t>TRxP #2(Note 1)</w:t>
            </w:r>
          </w:p>
        </w:tc>
      </w:tr>
      <w:tr w:rsidR="00107F26" w:rsidRPr="00C25669" w14:paraId="451753A6" w14:textId="77777777" w:rsidTr="00790697">
        <w:tc>
          <w:tcPr>
            <w:tcW w:w="5467" w:type="dxa"/>
            <w:gridSpan w:val="5"/>
            <w:shd w:val="clear" w:color="auto" w:fill="auto"/>
            <w:vAlign w:val="center"/>
          </w:tcPr>
          <w:p w14:paraId="73A74C93" w14:textId="77777777" w:rsidR="00107F26" w:rsidRPr="00C25669" w:rsidRDefault="00107F26" w:rsidP="00790697">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790697">
            <w:pPr>
              <w:pStyle w:val="TAC"/>
              <w:rPr>
                <w:rFonts w:eastAsia="SimSun"/>
              </w:rPr>
            </w:pPr>
          </w:p>
        </w:tc>
        <w:tc>
          <w:tcPr>
            <w:tcW w:w="3352" w:type="dxa"/>
            <w:gridSpan w:val="3"/>
            <w:shd w:val="clear" w:color="auto" w:fill="auto"/>
            <w:vAlign w:val="center"/>
          </w:tcPr>
          <w:p w14:paraId="2B28537B" w14:textId="77777777" w:rsidR="00107F26" w:rsidRPr="00C25669" w:rsidRDefault="00107F26" w:rsidP="00790697">
            <w:pPr>
              <w:pStyle w:val="TAC"/>
              <w:rPr>
                <w:rFonts w:eastAsia="SimSun"/>
              </w:rPr>
            </w:pPr>
            <w:r>
              <w:rPr>
                <w:rFonts w:eastAsia="SimSun"/>
              </w:rPr>
              <w:t>TRxP #1</w:t>
            </w:r>
          </w:p>
        </w:tc>
      </w:tr>
      <w:tr w:rsidR="00107F26" w:rsidRPr="00C25669" w14:paraId="286F62DD" w14:textId="77777777" w:rsidTr="00790697">
        <w:tc>
          <w:tcPr>
            <w:tcW w:w="2733" w:type="dxa"/>
            <w:gridSpan w:val="3"/>
            <w:vMerge w:val="restart"/>
            <w:shd w:val="clear" w:color="auto" w:fill="auto"/>
            <w:vAlign w:val="center"/>
          </w:tcPr>
          <w:p w14:paraId="2AF0E976" w14:textId="77777777" w:rsidR="00107F26" w:rsidRPr="00352C60" w:rsidRDefault="00107F26" w:rsidP="00790697">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790697">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790697">
            <w:pPr>
              <w:pStyle w:val="TAC"/>
              <w:rPr>
                <w:rFonts w:eastAsia="SimSun"/>
              </w:rPr>
            </w:pPr>
          </w:p>
        </w:tc>
        <w:tc>
          <w:tcPr>
            <w:tcW w:w="3352" w:type="dxa"/>
            <w:gridSpan w:val="3"/>
            <w:shd w:val="clear" w:color="auto" w:fill="auto"/>
            <w:vAlign w:val="center"/>
          </w:tcPr>
          <w:p w14:paraId="185C4FD5" w14:textId="77777777" w:rsidR="00107F26" w:rsidRPr="00C25669" w:rsidRDefault="00107F26" w:rsidP="00790697">
            <w:pPr>
              <w:pStyle w:val="TAC"/>
              <w:rPr>
                <w:rFonts w:eastAsia="SimSun"/>
              </w:rPr>
            </w:pPr>
            <w:r>
              <w:rPr>
                <w:rFonts w:eastAsia="SimSun"/>
              </w:rPr>
              <w:t>TCI State #1</w:t>
            </w:r>
          </w:p>
        </w:tc>
      </w:tr>
      <w:tr w:rsidR="00107F26" w:rsidRPr="00C25669" w14:paraId="7D0EE482" w14:textId="77777777" w:rsidTr="00790697">
        <w:tc>
          <w:tcPr>
            <w:tcW w:w="2733" w:type="dxa"/>
            <w:gridSpan w:val="3"/>
            <w:vMerge/>
            <w:shd w:val="clear" w:color="auto" w:fill="auto"/>
            <w:vAlign w:val="center"/>
          </w:tcPr>
          <w:p w14:paraId="543092DF" w14:textId="77777777" w:rsidR="00107F26" w:rsidRPr="00352C60" w:rsidRDefault="00107F26" w:rsidP="00790697">
            <w:pPr>
              <w:pStyle w:val="TAL"/>
              <w:rPr>
                <w:rFonts w:eastAsia="SimSun"/>
              </w:rPr>
            </w:pPr>
          </w:p>
        </w:tc>
        <w:tc>
          <w:tcPr>
            <w:tcW w:w="2734" w:type="dxa"/>
            <w:gridSpan w:val="2"/>
            <w:shd w:val="clear" w:color="auto" w:fill="auto"/>
            <w:vAlign w:val="center"/>
          </w:tcPr>
          <w:p w14:paraId="667F6600" w14:textId="77777777" w:rsidR="00107F26" w:rsidRDefault="00107F26" w:rsidP="00790697">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790697">
            <w:pPr>
              <w:pStyle w:val="TAC"/>
              <w:rPr>
                <w:rFonts w:eastAsia="SimSun"/>
              </w:rPr>
            </w:pPr>
          </w:p>
        </w:tc>
        <w:tc>
          <w:tcPr>
            <w:tcW w:w="3352" w:type="dxa"/>
            <w:gridSpan w:val="3"/>
            <w:shd w:val="clear" w:color="auto" w:fill="auto"/>
            <w:vAlign w:val="center"/>
          </w:tcPr>
          <w:p w14:paraId="7EA43840" w14:textId="77777777" w:rsidR="00107F26" w:rsidRPr="00C25669" w:rsidRDefault="00107F26" w:rsidP="00790697">
            <w:pPr>
              <w:pStyle w:val="TAC"/>
              <w:rPr>
                <w:rFonts w:eastAsia="SimSun"/>
              </w:rPr>
            </w:pPr>
            <w:r>
              <w:rPr>
                <w:rFonts w:eastAsia="SimSun"/>
              </w:rPr>
              <w:t>0</w:t>
            </w:r>
          </w:p>
        </w:tc>
      </w:tr>
      <w:tr w:rsidR="00107F26" w:rsidRPr="00C25669" w14:paraId="794C2E72" w14:textId="77777777" w:rsidTr="00790697">
        <w:tc>
          <w:tcPr>
            <w:tcW w:w="2733" w:type="dxa"/>
            <w:gridSpan w:val="3"/>
            <w:vMerge w:val="restart"/>
            <w:shd w:val="clear" w:color="auto" w:fill="auto"/>
            <w:vAlign w:val="center"/>
          </w:tcPr>
          <w:p w14:paraId="3F6159C5" w14:textId="77777777" w:rsidR="00107F26" w:rsidRPr="00C25669" w:rsidRDefault="00107F26" w:rsidP="00790697">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790697">
            <w:pPr>
              <w:pStyle w:val="TAC"/>
              <w:rPr>
                <w:rFonts w:eastAsia="SimSun"/>
              </w:rPr>
            </w:pPr>
          </w:p>
        </w:tc>
        <w:tc>
          <w:tcPr>
            <w:tcW w:w="1676" w:type="dxa"/>
            <w:gridSpan w:val="2"/>
            <w:shd w:val="clear" w:color="auto" w:fill="auto"/>
            <w:vAlign w:val="center"/>
          </w:tcPr>
          <w:p w14:paraId="6E355E9E" w14:textId="77777777" w:rsidR="00107F26" w:rsidRPr="00C25669" w:rsidRDefault="00107F26"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790697">
        <w:tc>
          <w:tcPr>
            <w:tcW w:w="2733" w:type="dxa"/>
            <w:gridSpan w:val="3"/>
            <w:vMerge/>
            <w:shd w:val="clear" w:color="auto" w:fill="auto"/>
            <w:vAlign w:val="center"/>
          </w:tcPr>
          <w:p w14:paraId="7A9EC1F3" w14:textId="77777777" w:rsidR="00107F26" w:rsidRDefault="00107F26" w:rsidP="00790697">
            <w:pPr>
              <w:pStyle w:val="TAL"/>
              <w:rPr>
                <w:rFonts w:eastAsia="SimSun"/>
              </w:rPr>
            </w:pPr>
          </w:p>
        </w:tc>
        <w:tc>
          <w:tcPr>
            <w:tcW w:w="2734" w:type="dxa"/>
            <w:gridSpan w:val="2"/>
            <w:shd w:val="clear" w:color="auto" w:fill="auto"/>
            <w:vAlign w:val="center"/>
          </w:tcPr>
          <w:p w14:paraId="37836EE7" w14:textId="77777777" w:rsidR="00107F26" w:rsidRPr="003D4A7F" w:rsidRDefault="00107F26"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790697">
            <w:pPr>
              <w:pStyle w:val="TAC"/>
              <w:rPr>
                <w:rFonts w:eastAsia="SimSun"/>
              </w:rPr>
            </w:pPr>
          </w:p>
        </w:tc>
        <w:tc>
          <w:tcPr>
            <w:tcW w:w="1676" w:type="dxa"/>
            <w:gridSpan w:val="2"/>
            <w:shd w:val="clear" w:color="auto" w:fill="auto"/>
            <w:vAlign w:val="center"/>
          </w:tcPr>
          <w:p w14:paraId="38AFEF2F" w14:textId="77777777" w:rsidR="00107F26" w:rsidRDefault="00107F26" w:rsidP="00790697">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790697">
        <w:tc>
          <w:tcPr>
            <w:tcW w:w="2733" w:type="dxa"/>
            <w:gridSpan w:val="3"/>
            <w:vMerge/>
            <w:shd w:val="clear" w:color="auto" w:fill="auto"/>
            <w:vAlign w:val="center"/>
          </w:tcPr>
          <w:p w14:paraId="3E087106" w14:textId="77777777" w:rsidR="00107F26" w:rsidRDefault="00107F26" w:rsidP="00790697">
            <w:pPr>
              <w:pStyle w:val="TAL"/>
              <w:rPr>
                <w:rFonts w:eastAsia="SimSun"/>
              </w:rPr>
            </w:pPr>
          </w:p>
        </w:tc>
        <w:tc>
          <w:tcPr>
            <w:tcW w:w="2734" w:type="dxa"/>
            <w:gridSpan w:val="2"/>
            <w:shd w:val="clear" w:color="auto" w:fill="auto"/>
            <w:vAlign w:val="center"/>
          </w:tcPr>
          <w:p w14:paraId="64E4BFD4" w14:textId="77777777" w:rsidR="00107F26" w:rsidRPr="003D4A7F" w:rsidRDefault="00107F26" w:rsidP="00790697">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790697">
            <w:pPr>
              <w:pStyle w:val="TAC"/>
              <w:rPr>
                <w:rFonts w:eastAsia="SimSun"/>
              </w:rPr>
            </w:pPr>
          </w:p>
        </w:tc>
        <w:tc>
          <w:tcPr>
            <w:tcW w:w="1676" w:type="dxa"/>
            <w:gridSpan w:val="2"/>
            <w:shd w:val="clear" w:color="auto" w:fill="auto"/>
            <w:vAlign w:val="center"/>
          </w:tcPr>
          <w:p w14:paraId="38286A0B" w14:textId="77777777" w:rsidR="00107F26" w:rsidRPr="00C25669" w:rsidRDefault="00107F26" w:rsidP="00790697">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790697">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790697">
        <w:tc>
          <w:tcPr>
            <w:tcW w:w="2733" w:type="dxa"/>
            <w:gridSpan w:val="3"/>
            <w:vMerge/>
            <w:shd w:val="clear" w:color="auto" w:fill="auto"/>
            <w:vAlign w:val="center"/>
          </w:tcPr>
          <w:p w14:paraId="23D56F1A" w14:textId="77777777" w:rsidR="00107F26" w:rsidRDefault="00107F26" w:rsidP="00790697">
            <w:pPr>
              <w:pStyle w:val="TAL"/>
              <w:rPr>
                <w:rFonts w:eastAsia="SimSun"/>
              </w:rPr>
            </w:pPr>
          </w:p>
        </w:tc>
        <w:tc>
          <w:tcPr>
            <w:tcW w:w="2734" w:type="dxa"/>
            <w:gridSpan w:val="2"/>
            <w:shd w:val="clear" w:color="auto" w:fill="auto"/>
            <w:vAlign w:val="center"/>
          </w:tcPr>
          <w:p w14:paraId="4E140E0D" w14:textId="77777777" w:rsidR="00107F26" w:rsidRPr="003D4A7F" w:rsidRDefault="00107F26"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790697">
            <w:pPr>
              <w:pStyle w:val="TAC"/>
              <w:rPr>
                <w:rFonts w:eastAsia="SimSun"/>
              </w:rPr>
            </w:pPr>
          </w:p>
        </w:tc>
        <w:tc>
          <w:tcPr>
            <w:tcW w:w="3352" w:type="dxa"/>
            <w:gridSpan w:val="3"/>
            <w:shd w:val="clear" w:color="auto" w:fill="auto"/>
            <w:vAlign w:val="center"/>
          </w:tcPr>
          <w:p w14:paraId="30036E55" w14:textId="77777777" w:rsidR="00107F26" w:rsidRPr="00575612" w:rsidRDefault="00107F26"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790697">
        <w:tc>
          <w:tcPr>
            <w:tcW w:w="2733" w:type="dxa"/>
            <w:gridSpan w:val="3"/>
            <w:vMerge/>
            <w:shd w:val="clear" w:color="auto" w:fill="auto"/>
            <w:vAlign w:val="center"/>
          </w:tcPr>
          <w:p w14:paraId="0A0FDE01" w14:textId="77777777" w:rsidR="00107F26" w:rsidRDefault="00107F26" w:rsidP="00790697">
            <w:pPr>
              <w:pStyle w:val="TAL"/>
              <w:rPr>
                <w:rFonts w:eastAsia="SimSun"/>
              </w:rPr>
            </w:pPr>
          </w:p>
        </w:tc>
        <w:tc>
          <w:tcPr>
            <w:tcW w:w="2734" w:type="dxa"/>
            <w:gridSpan w:val="2"/>
            <w:shd w:val="clear" w:color="auto" w:fill="auto"/>
            <w:vAlign w:val="center"/>
          </w:tcPr>
          <w:p w14:paraId="1DC49246" w14:textId="77777777" w:rsidR="00107F26" w:rsidRPr="003D4A7F" w:rsidRDefault="00107F26" w:rsidP="00790697">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790697">
            <w:pPr>
              <w:pStyle w:val="TAC"/>
              <w:rPr>
                <w:rFonts w:eastAsia="SimSun"/>
              </w:rPr>
            </w:pPr>
          </w:p>
        </w:tc>
        <w:tc>
          <w:tcPr>
            <w:tcW w:w="3352" w:type="dxa"/>
            <w:gridSpan w:val="3"/>
            <w:shd w:val="clear" w:color="auto" w:fill="auto"/>
            <w:vAlign w:val="center"/>
          </w:tcPr>
          <w:p w14:paraId="539168C9" w14:textId="77777777" w:rsidR="00107F26" w:rsidRPr="00C25669" w:rsidRDefault="00107F26" w:rsidP="00790697">
            <w:pPr>
              <w:pStyle w:val="TAC"/>
              <w:rPr>
                <w:rFonts w:eastAsia="SimSun"/>
              </w:rPr>
            </w:pPr>
            <w:r w:rsidRPr="00575612">
              <w:rPr>
                <w:rFonts w:eastAsia="SimSun"/>
              </w:rPr>
              <w:t>3</w:t>
            </w:r>
          </w:p>
        </w:tc>
      </w:tr>
      <w:tr w:rsidR="00107F26" w:rsidRPr="00C25669" w14:paraId="568064E7" w14:textId="77777777" w:rsidTr="00790697">
        <w:tc>
          <w:tcPr>
            <w:tcW w:w="2733" w:type="dxa"/>
            <w:gridSpan w:val="3"/>
            <w:vMerge/>
            <w:shd w:val="clear" w:color="auto" w:fill="auto"/>
            <w:vAlign w:val="center"/>
          </w:tcPr>
          <w:p w14:paraId="6A1F22FF" w14:textId="77777777" w:rsidR="00107F26" w:rsidRDefault="00107F26" w:rsidP="00790697">
            <w:pPr>
              <w:pStyle w:val="TAL"/>
              <w:rPr>
                <w:rFonts w:eastAsia="SimSun"/>
              </w:rPr>
            </w:pPr>
          </w:p>
        </w:tc>
        <w:tc>
          <w:tcPr>
            <w:tcW w:w="2734" w:type="dxa"/>
            <w:gridSpan w:val="2"/>
            <w:shd w:val="clear" w:color="auto" w:fill="auto"/>
            <w:vAlign w:val="center"/>
          </w:tcPr>
          <w:p w14:paraId="478E7E08" w14:textId="77777777" w:rsidR="00107F26" w:rsidRPr="003D4A7F" w:rsidRDefault="00107F26" w:rsidP="00790697">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790697">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790697">
            <w:pPr>
              <w:pStyle w:val="TAC"/>
              <w:rPr>
                <w:rFonts w:eastAsia="SimSun"/>
              </w:rPr>
            </w:pPr>
            <w:r w:rsidRPr="00575612">
              <w:rPr>
                <w:rFonts w:eastAsia="SimSun"/>
              </w:rPr>
              <w:t>20</w:t>
            </w:r>
          </w:p>
        </w:tc>
      </w:tr>
      <w:tr w:rsidR="00107F26" w:rsidRPr="00C25669" w14:paraId="5508CCCA" w14:textId="77777777" w:rsidTr="00790697">
        <w:tc>
          <w:tcPr>
            <w:tcW w:w="2733" w:type="dxa"/>
            <w:gridSpan w:val="3"/>
            <w:vMerge/>
            <w:shd w:val="clear" w:color="auto" w:fill="auto"/>
            <w:vAlign w:val="center"/>
          </w:tcPr>
          <w:p w14:paraId="16ABE59C" w14:textId="77777777" w:rsidR="00107F26" w:rsidRDefault="00107F26" w:rsidP="00790697">
            <w:pPr>
              <w:pStyle w:val="TAL"/>
              <w:rPr>
                <w:rFonts w:eastAsia="SimSun"/>
              </w:rPr>
            </w:pPr>
          </w:p>
        </w:tc>
        <w:tc>
          <w:tcPr>
            <w:tcW w:w="2734" w:type="dxa"/>
            <w:gridSpan w:val="2"/>
            <w:shd w:val="clear" w:color="auto" w:fill="auto"/>
            <w:vAlign w:val="center"/>
          </w:tcPr>
          <w:p w14:paraId="5B945688" w14:textId="77777777" w:rsidR="00107F26" w:rsidRPr="003D4A7F" w:rsidRDefault="00107F26" w:rsidP="00790697">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790697">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790697">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790697">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790697">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790697">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790697">
        <w:tc>
          <w:tcPr>
            <w:tcW w:w="2733" w:type="dxa"/>
            <w:gridSpan w:val="3"/>
            <w:vMerge/>
            <w:shd w:val="clear" w:color="auto" w:fill="auto"/>
            <w:vAlign w:val="center"/>
          </w:tcPr>
          <w:p w14:paraId="4DA549AF" w14:textId="77777777" w:rsidR="00107F26" w:rsidRDefault="00107F26" w:rsidP="00790697">
            <w:pPr>
              <w:pStyle w:val="TAL"/>
              <w:rPr>
                <w:rFonts w:eastAsia="SimSun"/>
              </w:rPr>
            </w:pPr>
          </w:p>
        </w:tc>
        <w:tc>
          <w:tcPr>
            <w:tcW w:w="2734" w:type="dxa"/>
            <w:gridSpan w:val="2"/>
            <w:shd w:val="clear" w:color="auto" w:fill="auto"/>
            <w:vAlign w:val="center"/>
          </w:tcPr>
          <w:p w14:paraId="5908926B" w14:textId="77777777" w:rsidR="00107F26" w:rsidRPr="003D4A7F" w:rsidRDefault="00107F26" w:rsidP="00790697">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790697">
            <w:pPr>
              <w:pStyle w:val="TAC"/>
              <w:rPr>
                <w:rFonts w:eastAsia="SimSun"/>
              </w:rPr>
            </w:pPr>
          </w:p>
        </w:tc>
        <w:tc>
          <w:tcPr>
            <w:tcW w:w="3352" w:type="dxa"/>
            <w:gridSpan w:val="3"/>
            <w:shd w:val="clear" w:color="auto" w:fill="auto"/>
            <w:vAlign w:val="center"/>
          </w:tcPr>
          <w:p w14:paraId="692F62D8" w14:textId="77777777" w:rsidR="00107F26" w:rsidRPr="00C25669" w:rsidRDefault="00107F26" w:rsidP="00790697">
            <w:pPr>
              <w:pStyle w:val="TAC"/>
              <w:rPr>
                <w:rFonts w:eastAsia="SimSun"/>
              </w:rPr>
            </w:pPr>
            <w:r w:rsidRPr="003D4A7F">
              <w:rPr>
                <w:rFonts w:eastAsia="SimSun"/>
              </w:rPr>
              <w:t>TCI state #0</w:t>
            </w:r>
          </w:p>
        </w:tc>
      </w:tr>
      <w:tr w:rsidR="00107F26" w:rsidRPr="00C25669" w14:paraId="08C75A55" w14:textId="77777777" w:rsidTr="00790697">
        <w:tc>
          <w:tcPr>
            <w:tcW w:w="5467" w:type="dxa"/>
            <w:gridSpan w:val="5"/>
            <w:shd w:val="clear" w:color="auto" w:fill="auto"/>
            <w:vAlign w:val="center"/>
          </w:tcPr>
          <w:p w14:paraId="65A815B7" w14:textId="77777777" w:rsidR="00107F26" w:rsidRPr="00C25669" w:rsidRDefault="00107F26" w:rsidP="00790697">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790697">
            <w:pPr>
              <w:pStyle w:val="TAC"/>
              <w:rPr>
                <w:rFonts w:eastAsia="SimSun"/>
              </w:rPr>
            </w:pPr>
          </w:p>
        </w:tc>
        <w:tc>
          <w:tcPr>
            <w:tcW w:w="3352" w:type="dxa"/>
            <w:gridSpan w:val="3"/>
            <w:shd w:val="clear" w:color="auto" w:fill="auto"/>
            <w:vAlign w:val="center"/>
          </w:tcPr>
          <w:p w14:paraId="0A15FE3F" w14:textId="77777777" w:rsidR="00107F26" w:rsidRPr="00C25669" w:rsidRDefault="00107F26" w:rsidP="00790697">
            <w:pPr>
              <w:pStyle w:val="TAC"/>
              <w:rPr>
                <w:rFonts w:eastAsia="SimSun"/>
              </w:rPr>
            </w:pPr>
            <w:r w:rsidRPr="00C25669">
              <w:rPr>
                <w:rFonts w:eastAsia="SimSun"/>
              </w:rPr>
              <w:t>FDD</w:t>
            </w:r>
          </w:p>
        </w:tc>
      </w:tr>
      <w:tr w:rsidR="00107F26" w:rsidRPr="00C25669" w14:paraId="2E9986CF" w14:textId="77777777" w:rsidTr="00790697">
        <w:tc>
          <w:tcPr>
            <w:tcW w:w="5467" w:type="dxa"/>
            <w:gridSpan w:val="5"/>
            <w:shd w:val="clear" w:color="auto" w:fill="auto"/>
            <w:vAlign w:val="center"/>
          </w:tcPr>
          <w:p w14:paraId="62E11F22" w14:textId="77777777" w:rsidR="00107F26" w:rsidRPr="00C25669" w:rsidRDefault="00107F26" w:rsidP="00790697">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790697">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790697">
            <w:pPr>
              <w:pStyle w:val="TAC"/>
              <w:rPr>
                <w:rFonts w:eastAsia="SimSun"/>
              </w:rPr>
            </w:pPr>
            <w:r>
              <w:rPr>
                <w:rFonts w:eastAsia="SimSun"/>
                <w:lang w:eastAsia="zh-CN"/>
              </w:rPr>
              <w:t>10</w:t>
            </w:r>
          </w:p>
        </w:tc>
      </w:tr>
      <w:tr w:rsidR="00107F26" w:rsidRPr="00C25669" w14:paraId="2221B6EB" w14:textId="77777777" w:rsidTr="00790697">
        <w:tc>
          <w:tcPr>
            <w:tcW w:w="5467" w:type="dxa"/>
            <w:gridSpan w:val="5"/>
            <w:shd w:val="clear" w:color="auto" w:fill="auto"/>
            <w:vAlign w:val="center"/>
          </w:tcPr>
          <w:p w14:paraId="52D58ADD" w14:textId="77777777" w:rsidR="00107F26" w:rsidRPr="00C25669" w:rsidRDefault="00107F26" w:rsidP="00790697">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790697">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790697">
            <w:pPr>
              <w:pStyle w:val="TAC"/>
              <w:rPr>
                <w:rFonts w:eastAsia="SimSun"/>
              </w:rPr>
            </w:pPr>
            <w:r>
              <w:rPr>
                <w:rFonts w:eastAsia="SimSun"/>
                <w:lang w:eastAsia="zh-CN"/>
              </w:rPr>
              <w:t>15</w:t>
            </w:r>
          </w:p>
        </w:tc>
      </w:tr>
      <w:tr w:rsidR="00107F26" w:rsidRPr="00C25669" w14:paraId="2D80A5AA" w14:textId="77777777" w:rsidTr="00790697">
        <w:tc>
          <w:tcPr>
            <w:tcW w:w="5467" w:type="dxa"/>
            <w:gridSpan w:val="5"/>
            <w:shd w:val="clear" w:color="auto" w:fill="auto"/>
            <w:vAlign w:val="center"/>
          </w:tcPr>
          <w:p w14:paraId="0273143D" w14:textId="77777777" w:rsidR="00107F26" w:rsidRPr="00C25669" w:rsidRDefault="00107F26" w:rsidP="00790697">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790697">
            <w:pPr>
              <w:pStyle w:val="TAC"/>
              <w:rPr>
                <w:rFonts w:eastAsia="SimSun"/>
              </w:rPr>
            </w:pPr>
          </w:p>
        </w:tc>
        <w:tc>
          <w:tcPr>
            <w:tcW w:w="3352" w:type="dxa"/>
            <w:gridSpan w:val="3"/>
            <w:shd w:val="clear" w:color="auto" w:fill="auto"/>
            <w:vAlign w:val="center"/>
          </w:tcPr>
          <w:p w14:paraId="006493A4" w14:textId="77777777" w:rsidR="00107F26" w:rsidRPr="00C25669" w:rsidRDefault="00107F26" w:rsidP="00790697">
            <w:pPr>
              <w:pStyle w:val="TAC"/>
              <w:rPr>
                <w:rFonts w:eastAsia="SimSun"/>
              </w:rPr>
            </w:pPr>
            <w:r w:rsidRPr="00C25669">
              <w:rPr>
                <w:rFonts w:eastAsia="SimSun"/>
              </w:rPr>
              <w:t>1</w:t>
            </w:r>
          </w:p>
        </w:tc>
      </w:tr>
      <w:tr w:rsidR="00107F26" w:rsidRPr="00C25669" w14:paraId="739B3BCE" w14:textId="77777777" w:rsidTr="00790697">
        <w:tc>
          <w:tcPr>
            <w:tcW w:w="5467" w:type="dxa"/>
            <w:gridSpan w:val="5"/>
            <w:shd w:val="clear" w:color="auto" w:fill="auto"/>
            <w:vAlign w:val="center"/>
          </w:tcPr>
          <w:p w14:paraId="3B602F3F" w14:textId="77777777" w:rsidR="00107F26" w:rsidRPr="00294AB6" w:rsidRDefault="00107F26" w:rsidP="00790697">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790697">
            <w:pPr>
              <w:pStyle w:val="TAC"/>
              <w:rPr>
                <w:rFonts w:eastAsia="SimSun"/>
              </w:rPr>
            </w:pPr>
          </w:p>
        </w:tc>
        <w:tc>
          <w:tcPr>
            <w:tcW w:w="3352" w:type="dxa"/>
            <w:gridSpan w:val="3"/>
            <w:shd w:val="clear" w:color="auto" w:fill="auto"/>
            <w:vAlign w:val="center"/>
          </w:tcPr>
          <w:p w14:paraId="6FFA6255" w14:textId="77777777" w:rsidR="00107F26" w:rsidRPr="00294AB6" w:rsidRDefault="00107F26" w:rsidP="00790697">
            <w:pPr>
              <w:pStyle w:val="TAC"/>
              <w:rPr>
                <w:rFonts w:eastAsia="SimSun"/>
              </w:rPr>
            </w:pPr>
            <w:r w:rsidRPr="00294AB6">
              <w:rPr>
                <w:rFonts w:eastAsia="SimSun"/>
                <w:kern w:val="2"/>
                <w:lang w:eastAsia="zh-CN"/>
              </w:rPr>
              <w:t>TDLA30-10</w:t>
            </w:r>
          </w:p>
        </w:tc>
      </w:tr>
      <w:tr w:rsidR="00107F26" w:rsidRPr="00C25669" w14:paraId="6C30599E" w14:textId="77777777" w:rsidTr="00790697">
        <w:tc>
          <w:tcPr>
            <w:tcW w:w="5467" w:type="dxa"/>
            <w:gridSpan w:val="5"/>
            <w:shd w:val="clear" w:color="auto" w:fill="auto"/>
            <w:vAlign w:val="center"/>
          </w:tcPr>
          <w:p w14:paraId="25524174" w14:textId="77777777" w:rsidR="00107F26" w:rsidRPr="001424CF" w:rsidRDefault="00107F26" w:rsidP="00790697">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790697">
            <w:pPr>
              <w:pStyle w:val="TAC"/>
              <w:rPr>
                <w:rFonts w:eastAsia="SimSun"/>
              </w:rPr>
            </w:pPr>
          </w:p>
        </w:tc>
        <w:tc>
          <w:tcPr>
            <w:tcW w:w="3352" w:type="dxa"/>
            <w:gridSpan w:val="3"/>
            <w:shd w:val="clear" w:color="auto" w:fill="auto"/>
            <w:vAlign w:val="center"/>
          </w:tcPr>
          <w:p w14:paraId="745496F6" w14:textId="77777777" w:rsidR="00107F26" w:rsidRPr="001424CF" w:rsidRDefault="00107F26"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790697">
        <w:tc>
          <w:tcPr>
            <w:tcW w:w="5467" w:type="dxa"/>
            <w:gridSpan w:val="5"/>
            <w:shd w:val="clear" w:color="auto" w:fill="auto"/>
            <w:vAlign w:val="center"/>
          </w:tcPr>
          <w:p w14:paraId="15EB0527" w14:textId="77777777" w:rsidR="00107F26" w:rsidRPr="00C25669" w:rsidRDefault="00107F26" w:rsidP="00790697">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790697">
            <w:pPr>
              <w:pStyle w:val="TAC"/>
              <w:rPr>
                <w:rFonts w:eastAsia="SimSun"/>
              </w:rPr>
            </w:pPr>
          </w:p>
        </w:tc>
        <w:tc>
          <w:tcPr>
            <w:tcW w:w="3352" w:type="dxa"/>
            <w:gridSpan w:val="3"/>
            <w:shd w:val="clear" w:color="auto" w:fill="auto"/>
            <w:vAlign w:val="center"/>
          </w:tcPr>
          <w:p w14:paraId="248839F1" w14:textId="77777777" w:rsidR="00107F26" w:rsidRPr="00C25669" w:rsidRDefault="00107F26"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790697">
        <w:tc>
          <w:tcPr>
            <w:tcW w:w="1813" w:type="dxa"/>
            <w:vMerge w:val="restart"/>
            <w:shd w:val="clear" w:color="auto" w:fill="auto"/>
            <w:vAlign w:val="center"/>
          </w:tcPr>
          <w:p w14:paraId="08264F2D" w14:textId="77777777" w:rsidR="00107F26" w:rsidRPr="00C25669" w:rsidRDefault="00107F26"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790697">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790697">
            <w:pPr>
              <w:pStyle w:val="TAC"/>
              <w:rPr>
                <w:rFonts w:eastAsia="SimSun"/>
              </w:rPr>
            </w:pPr>
          </w:p>
        </w:tc>
        <w:tc>
          <w:tcPr>
            <w:tcW w:w="3352" w:type="dxa"/>
            <w:gridSpan w:val="3"/>
            <w:shd w:val="clear" w:color="auto" w:fill="auto"/>
            <w:vAlign w:val="center"/>
          </w:tcPr>
          <w:p w14:paraId="162EA195" w14:textId="77777777" w:rsidR="00107F26" w:rsidRPr="00C25669" w:rsidRDefault="00107F26" w:rsidP="00790697">
            <w:pPr>
              <w:pStyle w:val="TAC"/>
              <w:rPr>
                <w:rFonts w:eastAsia="SimSun"/>
              </w:rPr>
            </w:pPr>
            <w:r w:rsidRPr="00C25669">
              <w:rPr>
                <w:rFonts w:eastAsia="SimSun"/>
              </w:rPr>
              <w:t>Type A</w:t>
            </w:r>
          </w:p>
        </w:tc>
      </w:tr>
      <w:tr w:rsidR="00107F26" w:rsidRPr="00C25669" w14:paraId="08A84684" w14:textId="77777777" w:rsidTr="00790697">
        <w:tc>
          <w:tcPr>
            <w:tcW w:w="1813" w:type="dxa"/>
            <w:vMerge/>
            <w:shd w:val="clear" w:color="auto" w:fill="auto"/>
            <w:vAlign w:val="center"/>
          </w:tcPr>
          <w:p w14:paraId="2118F7B5" w14:textId="77777777" w:rsidR="00107F26" w:rsidRPr="00C25669" w:rsidRDefault="00107F26" w:rsidP="00790697">
            <w:pPr>
              <w:pStyle w:val="TAL"/>
              <w:rPr>
                <w:rFonts w:eastAsia="SimSun"/>
              </w:rPr>
            </w:pPr>
          </w:p>
        </w:tc>
        <w:tc>
          <w:tcPr>
            <w:tcW w:w="3654" w:type="dxa"/>
            <w:gridSpan w:val="4"/>
            <w:shd w:val="clear" w:color="auto" w:fill="auto"/>
            <w:vAlign w:val="center"/>
          </w:tcPr>
          <w:p w14:paraId="55E39293" w14:textId="77777777" w:rsidR="00107F26" w:rsidRPr="00C25669" w:rsidRDefault="00107F26" w:rsidP="00790697">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790697">
            <w:pPr>
              <w:pStyle w:val="TAC"/>
              <w:rPr>
                <w:rFonts w:eastAsia="SimSun"/>
              </w:rPr>
            </w:pPr>
          </w:p>
        </w:tc>
        <w:tc>
          <w:tcPr>
            <w:tcW w:w="3352" w:type="dxa"/>
            <w:gridSpan w:val="3"/>
            <w:shd w:val="clear" w:color="auto" w:fill="auto"/>
            <w:vAlign w:val="center"/>
          </w:tcPr>
          <w:p w14:paraId="0679C5DC" w14:textId="77777777" w:rsidR="00107F26" w:rsidRPr="00C25669" w:rsidRDefault="00107F26" w:rsidP="00790697">
            <w:pPr>
              <w:pStyle w:val="TAC"/>
              <w:rPr>
                <w:rFonts w:eastAsia="SimSun"/>
              </w:rPr>
            </w:pPr>
            <w:r w:rsidRPr="00C25669">
              <w:rPr>
                <w:rFonts w:eastAsia="SimSun"/>
              </w:rPr>
              <w:t>0</w:t>
            </w:r>
          </w:p>
        </w:tc>
      </w:tr>
      <w:tr w:rsidR="00107F26" w:rsidRPr="00C25669" w14:paraId="0EB80FCF" w14:textId="77777777" w:rsidTr="00790697">
        <w:tc>
          <w:tcPr>
            <w:tcW w:w="1813" w:type="dxa"/>
            <w:vMerge/>
            <w:shd w:val="clear" w:color="auto" w:fill="auto"/>
            <w:vAlign w:val="center"/>
          </w:tcPr>
          <w:p w14:paraId="3AA5F545" w14:textId="77777777" w:rsidR="00107F26" w:rsidRPr="00C25669" w:rsidRDefault="00107F26" w:rsidP="00790697">
            <w:pPr>
              <w:pStyle w:val="TAL"/>
              <w:rPr>
                <w:rFonts w:eastAsia="SimSun"/>
              </w:rPr>
            </w:pPr>
          </w:p>
        </w:tc>
        <w:tc>
          <w:tcPr>
            <w:tcW w:w="3654" w:type="dxa"/>
            <w:gridSpan w:val="4"/>
            <w:shd w:val="clear" w:color="auto" w:fill="auto"/>
            <w:vAlign w:val="center"/>
          </w:tcPr>
          <w:p w14:paraId="0BBF1E34" w14:textId="77777777" w:rsidR="00107F26" w:rsidRPr="00C25669" w:rsidRDefault="00107F26"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790697">
            <w:pPr>
              <w:pStyle w:val="TAC"/>
              <w:rPr>
                <w:rFonts w:eastAsia="SimSun"/>
              </w:rPr>
            </w:pPr>
          </w:p>
        </w:tc>
        <w:tc>
          <w:tcPr>
            <w:tcW w:w="3352" w:type="dxa"/>
            <w:gridSpan w:val="3"/>
            <w:shd w:val="clear" w:color="auto" w:fill="auto"/>
            <w:vAlign w:val="center"/>
          </w:tcPr>
          <w:p w14:paraId="308C3AC9" w14:textId="77777777" w:rsidR="00107F26" w:rsidRPr="00C25669" w:rsidRDefault="00107F26" w:rsidP="00790697">
            <w:pPr>
              <w:pStyle w:val="TAC"/>
              <w:rPr>
                <w:rFonts w:eastAsia="SimSun"/>
              </w:rPr>
            </w:pPr>
            <w:r w:rsidRPr="00C25669">
              <w:rPr>
                <w:rFonts w:eastAsia="SimSun"/>
              </w:rPr>
              <w:t>2</w:t>
            </w:r>
          </w:p>
        </w:tc>
      </w:tr>
      <w:tr w:rsidR="00107F26" w:rsidRPr="00C25669" w14:paraId="0D9CD281" w14:textId="77777777" w:rsidTr="00790697">
        <w:tc>
          <w:tcPr>
            <w:tcW w:w="1813" w:type="dxa"/>
            <w:vMerge/>
            <w:shd w:val="clear" w:color="auto" w:fill="auto"/>
            <w:vAlign w:val="center"/>
          </w:tcPr>
          <w:p w14:paraId="4643230F" w14:textId="77777777" w:rsidR="00107F26" w:rsidRPr="00C25669" w:rsidRDefault="00107F26" w:rsidP="00790697">
            <w:pPr>
              <w:pStyle w:val="TAL"/>
              <w:rPr>
                <w:rFonts w:eastAsia="SimSun"/>
              </w:rPr>
            </w:pPr>
          </w:p>
        </w:tc>
        <w:tc>
          <w:tcPr>
            <w:tcW w:w="3654" w:type="dxa"/>
            <w:gridSpan w:val="4"/>
            <w:shd w:val="clear" w:color="auto" w:fill="auto"/>
            <w:vAlign w:val="center"/>
          </w:tcPr>
          <w:p w14:paraId="18A4CC65" w14:textId="77777777" w:rsidR="00107F26" w:rsidRPr="00C25669" w:rsidRDefault="00107F26" w:rsidP="00790697">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790697">
            <w:pPr>
              <w:pStyle w:val="TAC"/>
              <w:rPr>
                <w:rFonts w:eastAsia="SimSun"/>
              </w:rPr>
            </w:pPr>
          </w:p>
        </w:tc>
        <w:tc>
          <w:tcPr>
            <w:tcW w:w="3352" w:type="dxa"/>
            <w:gridSpan w:val="3"/>
            <w:shd w:val="clear" w:color="auto" w:fill="auto"/>
            <w:vAlign w:val="center"/>
          </w:tcPr>
          <w:p w14:paraId="4FEB36A9" w14:textId="77777777" w:rsidR="00107F26" w:rsidRPr="00C25669" w:rsidRDefault="00107F26" w:rsidP="00790697">
            <w:pPr>
              <w:pStyle w:val="TAC"/>
              <w:rPr>
                <w:rFonts w:eastAsia="SimSun"/>
              </w:rPr>
            </w:pPr>
            <w:r w:rsidRPr="00C25669">
              <w:rPr>
                <w:rFonts w:eastAsia="SimSun"/>
              </w:rPr>
              <w:t>12</w:t>
            </w:r>
          </w:p>
        </w:tc>
      </w:tr>
      <w:tr w:rsidR="00107F26" w:rsidRPr="00C25669" w14:paraId="6A4B8579" w14:textId="77777777" w:rsidTr="00790697">
        <w:tc>
          <w:tcPr>
            <w:tcW w:w="1813" w:type="dxa"/>
            <w:vMerge/>
            <w:shd w:val="clear" w:color="auto" w:fill="auto"/>
            <w:vAlign w:val="center"/>
          </w:tcPr>
          <w:p w14:paraId="544461EC" w14:textId="77777777" w:rsidR="00107F26" w:rsidRPr="00C25669" w:rsidRDefault="00107F26" w:rsidP="00790697">
            <w:pPr>
              <w:pStyle w:val="TAL"/>
              <w:rPr>
                <w:rFonts w:eastAsia="SimSun"/>
              </w:rPr>
            </w:pPr>
          </w:p>
        </w:tc>
        <w:tc>
          <w:tcPr>
            <w:tcW w:w="3654" w:type="dxa"/>
            <w:gridSpan w:val="4"/>
            <w:shd w:val="clear" w:color="auto" w:fill="auto"/>
            <w:vAlign w:val="center"/>
          </w:tcPr>
          <w:p w14:paraId="5E6D8A60" w14:textId="77777777" w:rsidR="00107F26" w:rsidRPr="00C25669" w:rsidRDefault="00107F26" w:rsidP="00790697">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790697">
            <w:pPr>
              <w:pStyle w:val="TAC"/>
              <w:rPr>
                <w:rFonts w:eastAsia="SimSun"/>
              </w:rPr>
            </w:pPr>
          </w:p>
        </w:tc>
        <w:tc>
          <w:tcPr>
            <w:tcW w:w="3352" w:type="dxa"/>
            <w:gridSpan w:val="3"/>
            <w:shd w:val="clear" w:color="auto" w:fill="auto"/>
            <w:vAlign w:val="center"/>
          </w:tcPr>
          <w:p w14:paraId="7B8CF979" w14:textId="77777777" w:rsidR="00107F26" w:rsidRPr="00C25669" w:rsidRDefault="00107F26" w:rsidP="00790697">
            <w:pPr>
              <w:pStyle w:val="TAC"/>
              <w:rPr>
                <w:rFonts w:eastAsia="SimSun"/>
              </w:rPr>
            </w:pPr>
            <w:r w:rsidRPr="00C25669">
              <w:rPr>
                <w:rFonts w:eastAsia="SimSun"/>
              </w:rPr>
              <w:t>Static</w:t>
            </w:r>
          </w:p>
        </w:tc>
      </w:tr>
      <w:tr w:rsidR="00107F26" w:rsidRPr="00C25669" w14:paraId="141EFF32" w14:textId="77777777" w:rsidTr="00790697">
        <w:tc>
          <w:tcPr>
            <w:tcW w:w="1813" w:type="dxa"/>
            <w:vMerge/>
            <w:shd w:val="clear" w:color="auto" w:fill="auto"/>
            <w:vAlign w:val="center"/>
          </w:tcPr>
          <w:p w14:paraId="6E4C7029" w14:textId="77777777" w:rsidR="00107F26" w:rsidRPr="00C25669" w:rsidRDefault="00107F26" w:rsidP="00790697">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790697">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790697">
            <w:pPr>
              <w:pStyle w:val="TAC"/>
              <w:rPr>
                <w:rFonts w:eastAsia="SimSun"/>
              </w:rPr>
            </w:pPr>
          </w:p>
        </w:tc>
        <w:tc>
          <w:tcPr>
            <w:tcW w:w="3352" w:type="dxa"/>
            <w:gridSpan w:val="3"/>
            <w:shd w:val="clear" w:color="auto" w:fill="auto"/>
            <w:vAlign w:val="center"/>
          </w:tcPr>
          <w:p w14:paraId="0A87BB09" w14:textId="77777777" w:rsidR="00107F26" w:rsidRPr="004E679B" w:rsidRDefault="00107F26" w:rsidP="00790697">
            <w:pPr>
              <w:pStyle w:val="TAC"/>
              <w:rPr>
                <w:rFonts w:eastAsia="SimSun"/>
              </w:rPr>
            </w:pPr>
            <w:r>
              <w:rPr>
                <w:rFonts w:eastAsia="SimSun"/>
              </w:rPr>
              <w:t>2</w:t>
            </w:r>
          </w:p>
        </w:tc>
      </w:tr>
      <w:tr w:rsidR="00107F26" w:rsidRPr="00C25669" w14:paraId="5C1D4E99" w14:textId="77777777" w:rsidTr="00790697">
        <w:tc>
          <w:tcPr>
            <w:tcW w:w="1813" w:type="dxa"/>
            <w:vMerge/>
            <w:shd w:val="clear" w:color="auto" w:fill="auto"/>
            <w:vAlign w:val="center"/>
          </w:tcPr>
          <w:p w14:paraId="0430DA1D" w14:textId="77777777" w:rsidR="00107F26" w:rsidRPr="00C25669" w:rsidRDefault="00107F26" w:rsidP="00790697">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790697">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790697">
            <w:pPr>
              <w:pStyle w:val="TAC"/>
              <w:rPr>
                <w:rFonts w:eastAsia="SimSun"/>
              </w:rPr>
            </w:pPr>
          </w:p>
        </w:tc>
        <w:tc>
          <w:tcPr>
            <w:tcW w:w="3352" w:type="dxa"/>
            <w:gridSpan w:val="3"/>
            <w:shd w:val="clear" w:color="auto" w:fill="auto"/>
            <w:vAlign w:val="center"/>
          </w:tcPr>
          <w:p w14:paraId="7530619A" w14:textId="77777777" w:rsidR="00107F26" w:rsidRPr="00C25669" w:rsidRDefault="00107F26" w:rsidP="00790697">
            <w:pPr>
              <w:pStyle w:val="TAC"/>
              <w:rPr>
                <w:rFonts w:eastAsia="SimSun"/>
              </w:rPr>
            </w:pPr>
            <w:r>
              <w:rPr>
                <w:rFonts w:eastAsia="SimSun"/>
              </w:rPr>
              <w:t>Type 1</w:t>
            </w:r>
          </w:p>
        </w:tc>
      </w:tr>
      <w:tr w:rsidR="00107F26" w:rsidRPr="00C25669" w14:paraId="62FAD19A" w14:textId="77777777" w:rsidTr="00790697">
        <w:tc>
          <w:tcPr>
            <w:tcW w:w="1813" w:type="dxa"/>
            <w:vMerge/>
            <w:shd w:val="clear" w:color="auto" w:fill="auto"/>
            <w:vAlign w:val="center"/>
          </w:tcPr>
          <w:p w14:paraId="6B5D34F2" w14:textId="77777777" w:rsidR="00107F26" w:rsidRPr="00C25669" w:rsidRDefault="00107F26" w:rsidP="00790697">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790697">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790697">
            <w:pPr>
              <w:pStyle w:val="TAC"/>
              <w:rPr>
                <w:rFonts w:eastAsia="SimSun"/>
              </w:rPr>
            </w:pPr>
          </w:p>
        </w:tc>
        <w:tc>
          <w:tcPr>
            <w:tcW w:w="3352" w:type="dxa"/>
            <w:gridSpan w:val="3"/>
            <w:shd w:val="clear" w:color="auto" w:fill="auto"/>
            <w:vAlign w:val="center"/>
          </w:tcPr>
          <w:p w14:paraId="09998E75" w14:textId="77777777" w:rsidR="00107F26" w:rsidRPr="00C25669" w:rsidRDefault="00107F26"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790697">
        <w:tc>
          <w:tcPr>
            <w:tcW w:w="1813" w:type="dxa"/>
            <w:vMerge/>
            <w:shd w:val="clear" w:color="auto" w:fill="auto"/>
            <w:vAlign w:val="center"/>
          </w:tcPr>
          <w:p w14:paraId="4B47FC80" w14:textId="77777777" w:rsidR="00107F26" w:rsidRPr="00C25669" w:rsidRDefault="00107F26" w:rsidP="00790697">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790697">
            <w:pPr>
              <w:pStyle w:val="TAC"/>
              <w:rPr>
                <w:rFonts w:eastAsia="SimSun"/>
              </w:rPr>
            </w:pPr>
          </w:p>
        </w:tc>
        <w:tc>
          <w:tcPr>
            <w:tcW w:w="3352" w:type="dxa"/>
            <w:gridSpan w:val="3"/>
            <w:shd w:val="clear" w:color="auto" w:fill="auto"/>
            <w:vAlign w:val="center"/>
          </w:tcPr>
          <w:p w14:paraId="7D5184C4" w14:textId="77777777" w:rsidR="00107F26" w:rsidRPr="00C25669" w:rsidRDefault="00107F26" w:rsidP="00790697">
            <w:pPr>
              <w:pStyle w:val="TAC"/>
              <w:rPr>
                <w:rFonts w:eastAsia="SimSun"/>
              </w:rPr>
            </w:pPr>
            <w:r w:rsidRPr="00C25669">
              <w:rPr>
                <w:rFonts w:eastAsia="SimSun"/>
              </w:rPr>
              <w:t>Non-interleaved</w:t>
            </w:r>
          </w:p>
        </w:tc>
      </w:tr>
      <w:tr w:rsidR="00107F26" w:rsidRPr="00C25669" w14:paraId="784C2BCE" w14:textId="77777777" w:rsidTr="00790697">
        <w:tc>
          <w:tcPr>
            <w:tcW w:w="1813" w:type="dxa"/>
            <w:vMerge/>
            <w:shd w:val="clear" w:color="auto" w:fill="auto"/>
            <w:vAlign w:val="center"/>
          </w:tcPr>
          <w:p w14:paraId="54F278CD" w14:textId="77777777" w:rsidR="00107F26" w:rsidRPr="00C25669" w:rsidRDefault="00107F26" w:rsidP="00790697">
            <w:pPr>
              <w:pStyle w:val="TAL"/>
              <w:rPr>
                <w:rFonts w:eastAsia="SimSun"/>
              </w:rPr>
            </w:pPr>
          </w:p>
        </w:tc>
        <w:tc>
          <w:tcPr>
            <w:tcW w:w="3654" w:type="dxa"/>
            <w:gridSpan w:val="4"/>
            <w:shd w:val="clear" w:color="auto" w:fill="auto"/>
            <w:vAlign w:val="center"/>
          </w:tcPr>
          <w:p w14:paraId="75112F07" w14:textId="77777777" w:rsidR="00107F26" w:rsidRPr="00C25669" w:rsidRDefault="00107F26"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790697">
            <w:pPr>
              <w:pStyle w:val="TAC"/>
              <w:rPr>
                <w:rFonts w:eastAsia="SimSun"/>
              </w:rPr>
            </w:pPr>
          </w:p>
        </w:tc>
        <w:tc>
          <w:tcPr>
            <w:tcW w:w="3352" w:type="dxa"/>
            <w:gridSpan w:val="3"/>
            <w:shd w:val="clear" w:color="auto" w:fill="auto"/>
            <w:vAlign w:val="center"/>
          </w:tcPr>
          <w:p w14:paraId="318FE4E0" w14:textId="77777777" w:rsidR="00107F26" w:rsidRPr="00C25669" w:rsidRDefault="00107F26" w:rsidP="00790697">
            <w:pPr>
              <w:pStyle w:val="TAC"/>
              <w:rPr>
                <w:rFonts w:eastAsia="SimSun"/>
              </w:rPr>
            </w:pPr>
            <w:r w:rsidRPr="00C25669">
              <w:rPr>
                <w:rFonts w:eastAsia="SimSun"/>
              </w:rPr>
              <w:t>N/A</w:t>
            </w:r>
          </w:p>
        </w:tc>
      </w:tr>
      <w:tr w:rsidR="00107F26" w:rsidRPr="00C25669" w14:paraId="0AD753FC" w14:textId="77777777" w:rsidTr="00790697">
        <w:tc>
          <w:tcPr>
            <w:tcW w:w="1813" w:type="dxa"/>
            <w:vMerge w:val="restart"/>
            <w:shd w:val="clear" w:color="auto" w:fill="auto"/>
            <w:vAlign w:val="center"/>
          </w:tcPr>
          <w:p w14:paraId="1D397426" w14:textId="77777777" w:rsidR="00107F26" w:rsidRPr="00C25669" w:rsidRDefault="00107F26"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790697">
            <w:pPr>
              <w:pStyle w:val="TAC"/>
              <w:rPr>
                <w:rFonts w:eastAsia="SimSun"/>
              </w:rPr>
            </w:pPr>
          </w:p>
        </w:tc>
        <w:tc>
          <w:tcPr>
            <w:tcW w:w="1676" w:type="dxa"/>
            <w:gridSpan w:val="2"/>
            <w:shd w:val="clear" w:color="auto" w:fill="auto"/>
            <w:vAlign w:val="center"/>
          </w:tcPr>
          <w:p w14:paraId="67EF90EB" w14:textId="77777777" w:rsidR="00107F26" w:rsidRPr="00C25669" w:rsidRDefault="00107F26" w:rsidP="00790697">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790697">
            <w:pPr>
              <w:pStyle w:val="TAC"/>
              <w:rPr>
                <w:rFonts w:eastAsia="SimSun"/>
              </w:rPr>
            </w:pPr>
            <w:r>
              <w:rPr>
                <w:rFonts w:eastAsia="SimSun"/>
              </w:rPr>
              <w:t>1002</w:t>
            </w:r>
          </w:p>
        </w:tc>
      </w:tr>
      <w:tr w:rsidR="00107F26" w:rsidRPr="00C25669" w14:paraId="5003EA44" w14:textId="77777777" w:rsidTr="00790697">
        <w:tc>
          <w:tcPr>
            <w:tcW w:w="1813" w:type="dxa"/>
            <w:vMerge/>
            <w:shd w:val="clear" w:color="auto" w:fill="auto"/>
            <w:vAlign w:val="center"/>
          </w:tcPr>
          <w:p w14:paraId="01BDA5D2" w14:textId="77777777" w:rsidR="00107F26" w:rsidRPr="00C25669" w:rsidRDefault="00107F26" w:rsidP="00790697">
            <w:pPr>
              <w:pStyle w:val="TAL"/>
              <w:rPr>
                <w:rFonts w:eastAsia="SimSun"/>
              </w:rPr>
            </w:pPr>
          </w:p>
        </w:tc>
        <w:tc>
          <w:tcPr>
            <w:tcW w:w="3654" w:type="dxa"/>
            <w:gridSpan w:val="4"/>
            <w:shd w:val="clear" w:color="auto" w:fill="auto"/>
            <w:vAlign w:val="center"/>
          </w:tcPr>
          <w:p w14:paraId="638F1066" w14:textId="77777777" w:rsidR="00107F26" w:rsidRDefault="00107F26"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790697">
            <w:pPr>
              <w:pStyle w:val="TAC"/>
              <w:rPr>
                <w:rFonts w:eastAsia="SimSun"/>
              </w:rPr>
            </w:pPr>
          </w:p>
        </w:tc>
        <w:tc>
          <w:tcPr>
            <w:tcW w:w="1676" w:type="dxa"/>
            <w:gridSpan w:val="2"/>
            <w:shd w:val="clear" w:color="auto" w:fill="auto"/>
            <w:vAlign w:val="center"/>
          </w:tcPr>
          <w:p w14:paraId="6048ADCE" w14:textId="77777777" w:rsidR="00107F26" w:rsidRDefault="00107F26" w:rsidP="00790697">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790697">
            <w:pPr>
              <w:pStyle w:val="TAC"/>
              <w:rPr>
                <w:rFonts w:eastAsia="SimSun"/>
              </w:rPr>
            </w:pPr>
            <w:r>
              <w:rPr>
                <w:rFonts w:eastAsia="SimSun"/>
              </w:rPr>
              <w:t>TCI State #2</w:t>
            </w:r>
          </w:p>
        </w:tc>
      </w:tr>
      <w:tr w:rsidR="00107F26" w:rsidRPr="00C25669" w14:paraId="7143919B" w14:textId="77777777" w:rsidTr="00790697">
        <w:tc>
          <w:tcPr>
            <w:tcW w:w="1813" w:type="dxa"/>
            <w:vMerge/>
            <w:shd w:val="clear" w:color="auto" w:fill="auto"/>
            <w:vAlign w:val="center"/>
          </w:tcPr>
          <w:p w14:paraId="413F0D71" w14:textId="77777777" w:rsidR="00107F26" w:rsidRPr="00C25669" w:rsidRDefault="00107F26" w:rsidP="00790697">
            <w:pPr>
              <w:pStyle w:val="TAL"/>
              <w:rPr>
                <w:rFonts w:eastAsia="SimSun"/>
              </w:rPr>
            </w:pPr>
          </w:p>
        </w:tc>
        <w:tc>
          <w:tcPr>
            <w:tcW w:w="3654" w:type="dxa"/>
            <w:gridSpan w:val="4"/>
            <w:shd w:val="clear" w:color="auto" w:fill="auto"/>
            <w:vAlign w:val="center"/>
          </w:tcPr>
          <w:p w14:paraId="2AF3809E" w14:textId="77777777" w:rsidR="00107F26" w:rsidRPr="00C25669" w:rsidRDefault="00107F26"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790697">
            <w:pPr>
              <w:pStyle w:val="TAC"/>
              <w:rPr>
                <w:rFonts w:eastAsia="SimSun"/>
              </w:rPr>
            </w:pPr>
          </w:p>
        </w:tc>
        <w:tc>
          <w:tcPr>
            <w:tcW w:w="3352" w:type="dxa"/>
            <w:gridSpan w:val="3"/>
            <w:shd w:val="clear" w:color="auto" w:fill="auto"/>
            <w:vAlign w:val="center"/>
          </w:tcPr>
          <w:p w14:paraId="6059D4BF" w14:textId="77777777" w:rsidR="00107F26" w:rsidRPr="00C25669" w:rsidRDefault="00107F26" w:rsidP="00790697">
            <w:pPr>
              <w:pStyle w:val="TAC"/>
              <w:rPr>
                <w:rFonts w:eastAsia="SimSun"/>
              </w:rPr>
            </w:pPr>
            <w:r w:rsidRPr="00C25669">
              <w:rPr>
                <w:rFonts w:eastAsia="SimSun"/>
              </w:rPr>
              <w:t>Type 1</w:t>
            </w:r>
          </w:p>
        </w:tc>
      </w:tr>
      <w:tr w:rsidR="00107F26" w:rsidRPr="00C25669" w14:paraId="137932A9" w14:textId="77777777" w:rsidTr="00790697">
        <w:tc>
          <w:tcPr>
            <w:tcW w:w="1813" w:type="dxa"/>
            <w:vMerge/>
            <w:shd w:val="clear" w:color="auto" w:fill="auto"/>
            <w:vAlign w:val="center"/>
          </w:tcPr>
          <w:p w14:paraId="4835C891" w14:textId="77777777" w:rsidR="00107F26" w:rsidRPr="00C25669" w:rsidRDefault="00107F26" w:rsidP="00790697">
            <w:pPr>
              <w:pStyle w:val="TAL"/>
              <w:rPr>
                <w:rFonts w:eastAsia="SimSun"/>
              </w:rPr>
            </w:pPr>
          </w:p>
        </w:tc>
        <w:tc>
          <w:tcPr>
            <w:tcW w:w="3654" w:type="dxa"/>
            <w:gridSpan w:val="4"/>
            <w:shd w:val="clear" w:color="auto" w:fill="auto"/>
            <w:vAlign w:val="center"/>
          </w:tcPr>
          <w:p w14:paraId="525C33D3" w14:textId="77777777" w:rsidR="00107F26" w:rsidRPr="00C25669" w:rsidRDefault="00107F26" w:rsidP="00790697">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790697">
            <w:pPr>
              <w:pStyle w:val="TAC"/>
              <w:rPr>
                <w:rFonts w:eastAsia="SimSun"/>
              </w:rPr>
            </w:pPr>
          </w:p>
        </w:tc>
        <w:tc>
          <w:tcPr>
            <w:tcW w:w="3352" w:type="dxa"/>
            <w:gridSpan w:val="3"/>
            <w:shd w:val="clear" w:color="auto" w:fill="auto"/>
            <w:vAlign w:val="center"/>
          </w:tcPr>
          <w:p w14:paraId="5B818932" w14:textId="77777777" w:rsidR="00107F26" w:rsidRPr="00C25669" w:rsidRDefault="00107F26" w:rsidP="00790697">
            <w:pPr>
              <w:pStyle w:val="TAC"/>
              <w:rPr>
                <w:rFonts w:eastAsia="SimSun"/>
              </w:rPr>
            </w:pPr>
            <w:r>
              <w:rPr>
                <w:rFonts w:eastAsia="SimSun"/>
              </w:rPr>
              <w:t>1</w:t>
            </w:r>
          </w:p>
        </w:tc>
      </w:tr>
      <w:tr w:rsidR="00107F26" w:rsidRPr="00C25669" w14:paraId="08E812E6" w14:textId="77777777" w:rsidTr="00790697">
        <w:tc>
          <w:tcPr>
            <w:tcW w:w="1813" w:type="dxa"/>
            <w:vMerge/>
            <w:shd w:val="clear" w:color="auto" w:fill="auto"/>
            <w:vAlign w:val="center"/>
          </w:tcPr>
          <w:p w14:paraId="2B993BA9" w14:textId="77777777" w:rsidR="00107F26" w:rsidRPr="00C25669" w:rsidRDefault="00107F26" w:rsidP="00790697">
            <w:pPr>
              <w:pStyle w:val="TAL"/>
              <w:rPr>
                <w:rFonts w:eastAsia="SimSun"/>
              </w:rPr>
            </w:pPr>
          </w:p>
        </w:tc>
        <w:tc>
          <w:tcPr>
            <w:tcW w:w="3654" w:type="dxa"/>
            <w:gridSpan w:val="4"/>
            <w:shd w:val="clear" w:color="auto" w:fill="auto"/>
            <w:vAlign w:val="center"/>
          </w:tcPr>
          <w:p w14:paraId="30929A10" w14:textId="77777777" w:rsidR="00107F26" w:rsidRPr="00C25669" w:rsidRDefault="00107F26"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790697">
            <w:pPr>
              <w:pStyle w:val="TAC"/>
              <w:rPr>
                <w:rFonts w:eastAsia="SimSun"/>
              </w:rPr>
            </w:pPr>
          </w:p>
        </w:tc>
        <w:tc>
          <w:tcPr>
            <w:tcW w:w="3352" w:type="dxa"/>
            <w:gridSpan w:val="3"/>
            <w:shd w:val="clear" w:color="auto" w:fill="auto"/>
            <w:vAlign w:val="center"/>
          </w:tcPr>
          <w:p w14:paraId="75138527" w14:textId="77777777" w:rsidR="00107F26" w:rsidRPr="00C25669" w:rsidRDefault="00107F26" w:rsidP="00790697">
            <w:pPr>
              <w:pStyle w:val="TAC"/>
              <w:rPr>
                <w:rFonts w:eastAsia="SimSun"/>
                <w:lang w:eastAsia="zh-CN"/>
              </w:rPr>
            </w:pPr>
            <w:r w:rsidRPr="00C25669">
              <w:rPr>
                <w:rFonts w:eastAsia="SimSun" w:hint="eastAsia"/>
                <w:lang w:eastAsia="zh-CN"/>
              </w:rPr>
              <w:t>1</w:t>
            </w:r>
          </w:p>
        </w:tc>
      </w:tr>
      <w:tr w:rsidR="00107F26" w:rsidRPr="00C25669" w14:paraId="43C3ADB0" w14:textId="77777777" w:rsidTr="00790697">
        <w:tc>
          <w:tcPr>
            <w:tcW w:w="1813" w:type="dxa"/>
            <w:vMerge w:val="restart"/>
            <w:shd w:val="clear" w:color="auto" w:fill="auto"/>
            <w:vAlign w:val="center"/>
          </w:tcPr>
          <w:p w14:paraId="4A29B0FC" w14:textId="77777777" w:rsidR="00107F26" w:rsidRPr="00C25669" w:rsidRDefault="00107F26" w:rsidP="00790697">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790697">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790697">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790697">
            <w:pPr>
              <w:pStyle w:val="TAC"/>
              <w:rPr>
                <w:rFonts w:eastAsia="SimSun"/>
              </w:rPr>
            </w:pPr>
          </w:p>
        </w:tc>
        <w:tc>
          <w:tcPr>
            <w:tcW w:w="1676" w:type="dxa"/>
            <w:gridSpan w:val="2"/>
            <w:shd w:val="clear" w:color="auto" w:fill="auto"/>
            <w:vAlign w:val="center"/>
          </w:tcPr>
          <w:p w14:paraId="7349E44D" w14:textId="77777777" w:rsidR="00107F26" w:rsidRPr="00C25669" w:rsidRDefault="00107F26"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0D571E1" w14:textId="77777777" w:rsidTr="00790697">
        <w:tc>
          <w:tcPr>
            <w:tcW w:w="1813" w:type="dxa"/>
            <w:vMerge/>
            <w:shd w:val="clear" w:color="auto" w:fill="auto"/>
            <w:vAlign w:val="center"/>
          </w:tcPr>
          <w:p w14:paraId="44EB054A"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790697">
            <w:pPr>
              <w:pStyle w:val="TAL"/>
              <w:rPr>
                <w:rFonts w:eastAsia="SimSun"/>
              </w:rPr>
            </w:pPr>
          </w:p>
        </w:tc>
        <w:tc>
          <w:tcPr>
            <w:tcW w:w="1827" w:type="dxa"/>
            <w:shd w:val="clear" w:color="auto" w:fill="auto"/>
            <w:vAlign w:val="center"/>
          </w:tcPr>
          <w:p w14:paraId="5B39C1CD" w14:textId="77777777" w:rsidR="00107F26" w:rsidRPr="00C25669" w:rsidRDefault="00107F26" w:rsidP="00790697">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790697">
            <w:pPr>
              <w:pStyle w:val="TAC"/>
              <w:rPr>
                <w:rFonts w:eastAsia="SimSun"/>
              </w:rPr>
            </w:pPr>
          </w:p>
        </w:tc>
        <w:tc>
          <w:tcPr>
            <w:tcW w:w="1676" w:type="dxa"/>
            <w:gridSpan w:val="2"/>
            <w:shd w:val="clear" w:color="auto" w:fill="auto"/>
            <w:vAlign w:val="center"/>
          </w:tcPr>
          <w:p w14:paraId="341545BF" w14:textId="77777777" w:rsidR="00107F26" w:rsidRPr="00C25669" w:rsidRDefault="00107F26" w:rsidP="00790697">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C485B76" w14:textId="77777777" w:rsidTr="00790697">
        <w:tc>
          <w:tcPr>
            <w:tcW w:w="1813" w:type="dxa"/>
            <w:vMerge/>
            <w:shd w:val="clear" w:color="auto" w:fill="auto"/>
            <w:vAlign w:val="center"/>
          </w:tcPr>
          <w:p w14:paraId="077E8A93" w14:textId="77777777" w:rsidR="00107F26" w:rsidRPr="00C25669" w:rsidRDefault="00107F26" w:rsidP="00790697">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790697">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790697">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790697">
            <w:pPr>
              <w:pStyle w:val="TAC"/>
              <w:rPr>
                <w:rFonts w:eastAsia="SimSun"/>
              </w:rPr>
            </w:pPr>
          </w:p>
        </w:tc>
        <w:tc>
          <w:tcPr>
            <w:tcW w:w="1676" w:type="dxa"/>
            <w:gridSpan w:val="2"/>
            <w:shd w:val="clear" w:color="auto" w:fill="auto"/>
            <w:vAlign w:val="center"/>
          </w:tcPr>
          <w:p w14:paraId="4340B201"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76743A46" w14:textId="77777777" w:rsidTr="00790697">
        <w:tc>
          <w:tcPr>
            <w:tcW w:w="1813" w:type="dxa"/>
            <w:vMerge/>
            <w:shd w:val="clear" w:color="auto" w:fill="auto"/>
            <w:vAlign w:val="center"/>
          </w:tcPr>
          <w:p w14:paraId="3EE9811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790697">
            <w:pPr>
              <w:pStyle w:val="TAL"/>
              <w:rPr>
                <w:rFonts w:eastAsia="SimSun"/>
              </w:rPr>
            </w:pPr>
          </w:p>
        </w:tc>
        <w:tc>
          <w:tcPr>
            <w:tcW w:w="1827" w:type="dxa"/>
            <w:shd w:val="clear" w:color="auto" w:fill="auto"/>
            <w:vAlign w:val="center"/>
          </w:tcPr>
          <w:p w14:paraId="52376002" w14:textId="77777777" w:rsidR="00107F26" w:rsidRPr="00C25669" w:rsidRDefault="00107F26" w:rsidP="00790697">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790697">
            <w:pPr>
              <w:pStyle w:val="TAC"/>
              <w:rPr>
                <w:rFonts w:eastAsia="SimSun"/>
              </w:rPr>
            </w:pPr>
          </w:p>
        </w:tc>
        <w:tc>
          <w:tcPr>
            <w:tcW w:w="1676" w:type="dxa"/>
            <w:gridSpan w:val="2"/>
            <w:shd w:val="clear" w:color="auto" w:fill="auto"/>
            <w:vAlign w:val="center"/>
          </w:tcPr>
          <w:p w14:paraId="7074EB07"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543D27A2" w14:textId="77777777" w:rsidTr="00790697">
        <w:tc>
          <w:tcPr>
            <w:tcW w:w="1813" w:type="dxa"/>
            <w:vMerge w:val="restart"/>
            <w:shd w:val="clear" w:color="auto" w:fill="auto"/>
            <w:vAlign w:val="center"/>
          </w:tcPr>
          <w:p w14:paraId="63EC7B79" w14:textId="77777777" w:rsidR="00107F26" w:rsidRPr="00C25669" w:rsidRDefault="00107F26" w:rsidP="00790697">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790697">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790697">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790697">
            <w:pPr>
              <w:pStyle w:val="TAC"/>
              <w:rPr>
                <w:rFonts w:eastAsia="SimSun"/>
              </w:rPr>
            </w:pPr>
          </w:p>
        </w:tc>
        <w:tc>
          <w:tcPr>
            <w:tcW w:w="1676" w:type="dxa"/>
            <w:gridSpan w:val="2"/>
            <w:shd w:val="clear" w:color="auto" w:fill="auto"/>
            <w:vAlign w:val="center"/>
          </w:tcPr>
          <w:p w14:paraId="6716291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790697">
        <w:tc>
          <w:tcPr>
            <w:tcW w:w="1813" w:type="dxa"/>
            <w:vMerge/>
            <w:shd w:val="clear" w:color="auto" w:fill="auto"/>
            <w:vAlign w:val="center"/>
          </w:tcPr>
          <w:p w14:paraId="492657D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790697">
            <w:pPr>
              <w:pStyle w:val="TAL"/>
              <w:rPr>
                <w:rFonts w:eastAsia="SimSun"/>
              </w:rPr>
            </w:pPr>
          </w:p>
        </w:tc>
        <w:tc>
          <w:tcPr>
            <w:tcW w:w="1827" w:type="dxa"/>
            <w:shd w:val="clear" w:color="auto" w:fill="auto"/>
            <w:vAlign w:val="center"/>
          </w:tcPr>
          <w:p w14:paraId="4165AA22" w14:textId="77777777" w:rsidR="00107F26" w:rsidRDefault="00107F26" w:rsidP="00790697">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790697">
            <w:pPr>
              <w:pStyle w:val="TAC"/>
              <w:rPr>
                <w:rFonts w:eastAsia="SimSun"/>
              </w:rPr>
            </w:pPr>
          </w:p>
        </w:tc>
        <w:tc>
          <w:tcPr>
            <w:tcW w:w="1676" w:type="dxa"/>
            <w:gridSpan w:val="2"/>
            <w:shd w:val="clear" w:color="auto" w:fill="auto"/>
            <w:vAlign w:val="center"/>
          </w:tcPr>
          <w:p w14:paraId="59749AF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790697">
            <w:pPr>
              <w:pStyle w:val="TAC"/>
              <w:rPr>
                <w:rFonts w:eastAsia="SimSun"/>
                <w:lang w:eastAsia="zh-CN"/>
              </w:rPr>
            </w:pPr>
            <w:r>
              <w:rPr>
                <w:rFonts w:eastAsia="SimSun"/>
                <w:lang w:eastAsia="zh-CN"/>
              </w:rPr>
              <w:t>Type A</w:t>
            </w:r>
          </w:p>
        </w:tc>
      </w:tr>
      <w:tr w:rsidR="00107F26" w:rsidRPr="00C25669" w14:paraId="2E03A3E4" w14:textId="77777777" w:rsidTr="00790697">
        <w:tc>
          <w:tcPr>
            <w:tcW w:w="1813" w:type="dxa"/>
            <w:vMerge/>
            <w:shd w:val="clear" w:color="auto" w:fill="auto"/>
            <w:vAlign w:val="center"/>
          </w:tcPr>
          <w:p w14:paraId="4B21D95C" w14:textId="77777777" w:rsidR="00107F26" w:rsidRPr="00C25669" w:rsidRDefault="00107F26" w:rsidP="00790697">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790697">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790697">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790697">
            <w:pPr>
              <w:pStyle w:val="TAC"/>
              <w:rPr>
                <w:rFonts w:eastAsia="SimSun"/>
              </w:rPr>
            </w:pPr>
          </w:p>
        </w:tc>
        <w:tc>
          <w:tcPr>
            <w:tcW w:w="1676" w:type="dxa"/>
            <w:gridSpan w:val="2"/>
            <w:shd w:val="clear" w:color="auto" w:fill="auto"/>
            <w:vAlign w:val="center"/>
          </w:tcPr>
          <w:p w14:paraId="6B466C5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40A23FEE" w14:textId="77777777" w:rsidTr="00790697">
        <w:tc>
          <w:tcPr>
            <w:tcW w:w="1813" w:type="dxa"/>
            <w:vMerge/>
            <w:shd w:val="clear" w:color="auto" w:fill="auto"/>
            <w:vAlign w:val="center"/>
          </w:tcPr>
          <w:p w14:paraId="5CB3218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790697">
            <w:pPr>
              <w:pStyle w:val="TAL"/>
              <w:rPr>
                <w:rFonts w:eastAsia="SimSun"/>
              </w:rPr>
            </w:pPr>
          </w:p>
        </w:tc>
        <w:tc>
          <w:tcPr>
            <w:tcW w:w="1827" w:type="dxa"/>
            <w:shd w:val="clear" w:color="auto" w:fill="auto"/>
            <w:vAlign w:val="center"/>
          </w:tcPr>
          <w:p w14:paraId="7732494B" w14:textId="77777777" w:rsidR="00107F26" w:rsidRDefault="00107F26" w:rsidP="00790697">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790697">
            <w:pPr>
              <w:pStyle w:val="TAC"/>
              <w:rPr>
                <w:rFonts w:eastAsia="SimSun"/>
              </w:rPr>
            </w:pPr>
          </w:p>
        </w:tc>
        <w:tc>
          <w:tcPr>
            <w:tcW w:w="1676" w:type="dxa"/>
            <w:gridSpan w:val="2"/>
            <w:shd w:val="clear" w:color="auto" w:fill="auto"/>
            <w:vAlign w:val="center"/>
          </w:tcPr>
          <w:p w14:paraId="3544369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8667DFC" w14:textId="77777777" w:rsidTr="00790697">
        <w:tc>
          <w:tcPr>
            <w:tcW w:w="5467" w:type="dxa"/>
            <w:gridSpan w:val="5"/>
            <w:shd w:val="clear" w:color="auto" w:fill="auto"/>
            <w:vAlign w:val="center"/>
          </w:tcPr>
          <w:p w14:paraId="2B7B6979" w14:textId="77777777" w:rsidR="00107F26" w:rsidRDefault="00107F26"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790697">
            <w:pPr>
              <w:pStyle w:val="TAC"/>
              <w:rPr>
                <w:rFonts w:eastAsia="SimSun"/>
              </w:rPr>
            </w:pPr>
          </w:p>
        </w:tc>
        <w:tc>
          <w:tcPr>
            <w:tcW w:w="3352" w:type="dxa"/>
            <w:gridSpan w:val="3"/>
            <w:shd w:val="clear" w:color="auto" w:fill="auto"/>
            <w:vAlign w:val="center"/>
          </w:tcPr>
          <w:p w14:paraId="26698029" w14:textId="77777777" w:rsidR="00107F26" w:rsidRDefault="00107F26" w:rsidP="00790697">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790697">
        <w:tc>
          <w:tcPr>
            <w:tcW w:w="5467" w:type="dxa"/>
            <w:gridSpan w:val="5"/>
            <w:shd w:val="clear" w:color="auto" w:fill="auto"/>
            <w:vAlign w:val="center"/>
          </w:tcPr>
          <w:p w14:paraId="4EFC0543" w14:textId="77777777" w:rsidR="00107F26" w:rsidRDefault="00107F26"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790697">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790697">
            <w:pPr>
              <w:pStyle w:val="TAC"/>
              <w:rPr>
                <w:rFonts w:eastAsia="SimSun"/>
                <w:lang w:eastAsia="zh-CN"/>
              </w:rPr>
            </w:pPr>
            <w:r>
              <w:rPr>
                <w:rFonts w:eastAsia="SimSun"/>
                <w:lang w:eastAsia="zh-CN"/>
              </w:rPr>
              <w:t>0</w:t>
            </w:r>
          </w:p>
        </w:tc>
      </w:tr>
      <w:tr w:rsidR="00107F26" w:rsidRPr="00C25669" w14:paraId="412A1EAE" w14:textId="77777777" w:rsidTr="00790697">
        <w:tc>
          <w:tcPr>
            <w:tcW w:w="5467" w:type="dxa"/>
            <w:gridSpan w:val="5"/>
            <w:shd w:val="clear" w:color="auto" w:fill="auto"/>
            <w:vAlign w:val="center"/>
          </w:tcPr>
          <w:p w14:paraId="651ABBFC" w14:textId="77777777" w:rsidR="00107F26" w:rsidRDefault="00107F26"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790697">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790697">
            <w:pPr>
              <w:pStyle w:val="TAC"/>
              <w:rPr>
                <w:rFonts w:eastAsia="SimSun"/>
                <w:lang w:eastAsia="zh-CN"/>
              </w:rPr>
            </w:pPr>
            <w:r>
              <w:rPr>
                <w:rFonts w:eastAsia="SimSun"/>
              </w:rPr>
              <w:t>0</w:t>
            </w:r>
          </w:p>
        </w:tc>
      </w:tr>
      <w:tr w:rsidR="00107F26" w:rsidRPr="00C25669" w14:paraId="4FD564E6"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790697">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790697">
            <w:pPr>
              <w:pStyle w:val="TAC"/>
              <w:rPr>
                <w:rFonts w:eastAsia="SimSun"/>
              </w:rPr>
            </w:pPr>
            <w:r w:rsidRPr="00C25669">
              <w:rPr>
                <w:rFonts w:eastAsia="SimSun"/>
              </w:rPr>
              <w:t xml:space="preserve">4 </w:t>
            </w:r>
          </w:p>
        </w:tc>
      </w:tr>
      <w:tr w:rsidR="00107F26" w:rsidRPr="00C25669" w14:paraId="3E089EA1"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790697">
            <w:pPr>
              <w:pStyle w:val="TAC"/>
              <w:rPr>
                <w:rFonts w:eastAsia="SimSun"/>
                <w:lang w:eastAsia="zh-CN"/>
              </w:rPr>
            </w:pPr>
            <w:r w:rsidRPr="00C25669">
              <w:rPr>
                <w:rFonts w:eastAsia="SimSun" w:hint="eastAsia"/>
                <w:lang w:eastAsia="zh-CN"/>
              </w:rPr>
              <w:t>2</w:t>
            </w:r>
          </w:p>
        </w:tc>
      </w:tr>
      <w:tr w:rsidR="00107F26" w:rsidRPr="00C25669" w14:paraId="76DEABDD"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790697">
            <w:pPr>
              <w:pStyle w:val="TAL"/>
              <w:rPr>
                <w:rFonts w:eastAsia="SimSun"/>
              </w:rPr>
            </w:pPr>
            <w:r w:rsidRPr="00C25669">
              <w:rPr>
                <w:rFonts w:eastAsia="SimSun"/>
              </w:rPr>
              <w:t>ZP CSI-RS configuration</w:t>
            </w:r>
          </w:p>
          <w:p w14:paraId="67593055"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790697">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790697">
            <w:pPr>
              <w:pStyle w:val="TAC"/>
              <w:rPr>
                <w:rFonts w:eastAsia="SimSun"/>
                <w:lang w:eastAsia="zh-CN"/>
              </w:rPr>
            </w:pPr>
            <w:r w:rsidRPr="00C25669">
              <w:rPr>
                <w:rFonts w:eastAsia="SimSun" w:hint="eastAsia"/>
                <w:lang w:eastAsia="zh-CN"/>
              </w:rPr>
              <w:t>4</w:t>
            </w:r>
          </w:p>
        </w:tc>
      </w:tr>
      <w:tr w:rsidR="00107F26" w:rsidRPr="00C25669" w14:paraId="382F54AF" w14:textId="77777777" w:rsidTr="00790697">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790697">
            <w:pPr>
              <w:pStyle w:val="TAC"/>
              <w:rPr>
                <w:rFonts w:eastAsia="SimSun"/>
                <w:lang w:eastAsia="zh-CN"/>
              </w:rPr>
            </w:pPr>
            <w:r w:rsidRPr="00C25669">
              <w:rPr>
                <w:rFonts w:eastAsia="SimSun" w:hint="eastAsia"/>
                <w:lang w:eastAsia="zh-CN"/>
              </w:rPr>
              <w:t>FD-CDM2</w:t>
            </w:r>
          </w:p>
        </w:tc>
      </w:tr>
      <w:tr w:rsidR="00107F26" w:rsidRPr="00C25669" w14:paraId="2B531C95" w14:textId="77777777" w:rsidTr="00790697">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790697">
            <w:pPr>
              <w:pStyle w:val="TAC"/>
              <w:rPr>
                <w:rFonts w:eastAsia="SimSun"/>
                <w:lang w:eastAsia="zh-CN"/>
              </w:rPr>
            </w:pPr>
            <w:r w:rsidRPr="00C25669">
              <w:rPr>
                <w:rFonts w:eastAsia="SimSun" w:hint="eastAsia"/>
                <w:lang w:eastAsia="zh-CN"/>
              </w:rPr>
              <w:t>1</w:t>
            </w:r>
          </w:p>
        </w:tc>
      </w:tr>
      <w:tr w:rsidR="00107F26" w:rsidRPr="00C25669" w14:paraId="104A9DA7" w14:textId="77777777" w:rsidTr="00790697">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790697">
            <w:pPr>
              <w:pStyle w:val="TAC"/>
              <w:rPr>
                <w:rFonts w:eastAsia="SimSun"/>
                <w:lang w:eastAsia="zh-CN"/>
              </w:rPr>
            </w:pPr>
            <w:r>
              <w:rPr>
                <w:lang w:eastAsia="zh-CN"/>
              </w:rPr>
              <w:t>Row 5,(4)</w:t>
            </w:r>
          </w:p>
        </w:tc>
      </w:tr>
      <w:tr w:rsidR="00107F26" w:rsidRPr="00C25669" w14:paraId="54D4A78C" w14:textId="77777777" w:rsidTr="00790697">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790697">
            <w:pPr>
              <w:pStyle w:val="TAC"/>
              <w:rPr>
                <w:rFonts w:eastAsia="SimSun"/>
                <w:lang w:eastAsia="zh-CN"/>
              </w:rPr>
            </w:pPr>
            <w:r w:rsidRPr="00C25669">
              <w:rPr>
                <w:rFonts w:eastAsia="SimSun" w:hint="eastAsia"/>
                <w:lang w:eastAsia="zh-CN"/>
              </w:rPr>
              <w:t>(9)</w:t>
            </w:r>
          </w:p>
        </w:tc>
      </w:tr>
      <w:tr w:rsidR="00107F26" w:rsidRPr="00C25669" w14:paraId="714E0666"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790697">
            <w:pPr>
              <w:pStyle w:val="TAC"/>
              <w:rPr>
                <w:rFonts w:eastAsia="SimSun"/>
                <w:lang w:eastAsia="zh-CN"/>
              </w:rPr>
            </w:pPr>
            <w:r w:rsidRPr="005527F0">
              <w:rPr>
                <w:rFonts w:hint="eastAsia"/>
                <w:lang w:eastAsia="ja-JP"/>
              </w:rPr>
              <w:t>5/1</w:t>
            </w:r>
          </w:p>
        </w:tc>
      </w:tr>
      <w:tr w:rsidR="00107F26" w:rsidRPr="00C25669" w14:paraId="5799E964"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790697">
            <w:pPr>
              <w:pStyle w:val="TAL"/>
              <w:rPr>
                <w:rFonts w:eastAsia="SimSun"/>
              </w:rPr>
            </w:pPr>
            <w:r w:rsidRPr="00C25669">
              <w:rPr>
                <w:rFonts w:eastAsia="SimSun"/>
              </w:rPr>
              <w:t>NZP CSI-RS for CSI acquisition</w:t>
            </w:r>
          </w:p>
          <w:p w14:paraId="2F406F0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790697">
            <w:pPr>
              <w:pStyle w:val="TAC"/>
              <w:rPr>
                <w:lang w:eastAsia="ja-JP"/>
              </w:rPr>
            </w:pPr>
            <w:r>
              <w:rPr>
                <w:rFonts w:eastAsia="SimSun"/>
              </w:rPr>
              <w:t>Resource #10</w:t>
            </w:r>
          </w:p>
        </w:tc>
      </w:tr>
      <w:tr w:rsidR="00107F26" w:rsidRPr="00C25669" w14:paraId="2FC74346" w14:textId="77777777" w:rsidTr="00790697">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790697">
            <w:pPr>
              <w:pStyle w:val="TAC"/>
              <w:rPr>
                <w:lang w:eastAsia="ja-JP"/>
              </w:rPr>
            </w:pPr>
            <w:r w:rsidRPr="00C25669">
              <w:rPr>
                <w:rFonts w:eastAsia="SimSun" w:hint="eastAsia"/>
                <w:lang w:eastAsia="zh-CN"/>
              </w:rPr>
              <w:t>Aperiodic</w:t>
            </w:r>
          </w:p>
        </w:tc>
      </w:tr>
      <w:tr w:rsidR="00107F26" w:rsidRPr="00C25669" w14:paraId="4B74A450" w14:textId="77777777" w:rsidTr="00790697">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790697">
            <w:pPr>
              <w:pStyle w:val="TAC"/>
              <w:rPr>
                <w:lang w:eastAsia="ja-JP"/>
              </w:rPr>
            </w:pPr>
            <w:r w:rsidRPr="00C25669">
              <w:rPr>
                <w:rFonts w:eastAsia="SimSun" w:hint="eastAsia"/>
                <w:lang w:eastAsia="zh-CN"/>
              </w:rPr>
              <w:t>8</w:t>
            </w:r>
          </w:p>
        </w:tc>
      </w:tr>
      <w:tr w:rsidR="00107F26" w:rsidRPr="00C25669" w14:paraId="42057394" w14:textId="77777777" w:rsidTr="00790697">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790697">
            <w:pPr>
              <w:pStyle w:val="TAC"/>
              <w:rPr>
                <w:lang w:eastAsia="ja-JP"/>
              </w:rPr>
            </w:pPr>
            <w:r w:rsidRPr="00C25669">
              <w:rPr>
                <w:rFonts w:eastAsia="SimSun" w:hint="eastAsia"/>
                <w:lang w:eastAsia="zh-CN"/>
              </w:rPr>
              <w:t>CDM4 (FD2, TD2)</w:t>
            </w:r>
          </w:p>
        </w:tc>
      </w:tr>
      <w:tr w:rsidR="00107F26" w:rsidRPr="00C25669" w14:paraId="347676B3" w14:textId="77777777" w:rsidTr="00790697">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790697">
            <w:pPr>
              <w:pStyle w:val="TAC"/>
              <w:rPr>
                <w:lang w:eastAsia="ja-JP"/>
              </w:rPr>
            </w:pPr>
            <w:r w:rsidRPr="00C25669">
              <w:rPr>
                <w:rFonts w:eastAsia="SimSun" w:hint="eastAsia"/>
                <w:lang w:eastAsia="zh-CN"/>
              </w:rPr>
              <w:t>1</w:t>
            </w:r>
          </w:p>
        </w:tc>
      </w:tr>
      <w:tr w:rsidR="00107F26" w:rsidRPr="00C25669" w14:paraId="53FCC0F6" w14:textId="77777777" w:rsidTr="00790697">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790697">
            <w:pPr>
              <w:pStyle w:val="TAC"/>
              <w:rPr>
                <w:lang w:eastAsia="ja-JP"/>
              </w:rPr>
            </w:pPr>
            <w:r w:rsidRPr="00E76E33">
              <w:rPr>
                <w:rFonts w:eastAsia="SimSun" w:hint="eastAsia"/>
                <w:lang w:eastAsia="zh-CN"/>
              </w:rPr>
              <w:t>Row 8, (4,6)</w:t>
            </w:r>
          </w:p>
        </w:tc>
      </w:tr>
      <w:tr w:rsidR="00107F26" w:rsidRPr="00C25669" w14:paraId="660EBD30" w14:textId="77777777" w:rsidTr="00790697">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790697">
            <w:pPr>
              <w:pStyle w:val="TAC"/>
              <w:rPr>
                <w:lang w:eastAsia="ja-JP"/>
              </w:rPr>
            </w:pPr>
            <w:r>
              <w:rPr>
                <w:rFonts w:eastAsia="SimSun"/>
                <w:lang w:eastAsia="zh-CN"/>
              </w:rPr>
              <w:t>(9)</w:t>
            </w:r>
          </w:p>
        </w:tc>
      </w:tr>
      <w:tr w:rsidR="00107F26" w:rsidRPr="00C25669" w14:paraId="201F262A" w14:textId="77777777" w:rsidTr="00790697">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790697">
            <w:pPr>
              <w:pStyle w:val="TAC"/>
              <w:rPr>
                <w:lang w:eastAsia="ja-JP"/>
              </w:rPr>
            </w:pPr>
            <w:r w:rsidRPr="00C25669">
              <w:rPr>
                <w:rFonts w:eastAsia="SimSun" w:hint="eastAsia"/>
                <w:lang w:eastAsia="zh-CN"/>
              </w:rPr>
              <w:t>Not configured</w:t>
            </w:r>
          </w:p>
        </w:tc>
      </w:tr>
      <w:tr w:rsidR="00107F26" w:rsidRPr="00C25669" w14:paraId="789282B9"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790697">
            <w:pPr>
              <w:pStyle w:val="TAC"/>
              <w:rPr>
                <w:lang w:eastAsia="ja-JP"/>
              </w:rPr>
            </w:pPr>
            <w:r w:rsidRPr="00C25669">
              <w:rPr>
                <w:lang w:eastAsia="zh-CN"/>
              </w:rPr>
              <w:t>0</w:t>
            </w:r>
          </w:p>
        </w:tc>
      </w:tr>
      <w:tr w:rsidR="00107F26" w:rsidRPr="00C25669" w14:paraId="643F6DB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790697">
            <w:pPr>
              <w:pStyle w:val="TAC"/>
              <w:rPr>
                <w:lang w:eastAsia="zh-CN"/>
              </w:rPr>
            </w:pPr>
            <w:r w:rsidRPr="00C25669">
              <w:rPr>
                <w:rFonts w:eastAsia="SimSun" w:hint="eastAsia"/>
                <w:lang w:eastAsia="zh-CN"/>
              </w:rPr>
              <w:t>Aperiodic</w:t>
            </w:r>
          </w:p>
        </w:tc>
      </w:tr>
      <w:tr w:rsidR="00107F26" w:rsidRPr="00C25669" w14:paraId="24FBC724" w14:textId="77777777" w:rsidTr="00790697">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790697">
            <w:pPr>
              <w:pStyle w:val="TAC"/>
              <w:rPr>
                <w:lang w:eastAsia="zh-CN"/>
              </w:rPr>
            </w:pPr>
            <w:r w:rsidRPr="00C25669">
              <w:rPr>
                <w:rFonts w:eastAsia="SimSun" w:hint="eastAsia"/>
                <w:lang w:eastAsia="zh-CN"/>
              </w:rPr>
              <w:t>Pattern 0</w:t>
            </w:r>
          </w:p>
        </w:tc>
      </w:tr>
      <w:tr w:rsidR="00107F26" w:rsidRPr="00C25669" w14:paraId="2E046112" w14:textId="77777777" w:rsidTr="00790697">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790697">
            <w:pPr>
              <w:pStyle w:val="TAC"/>
              <w:rPr>
                <w:lang w:eastAsia="zh-CN"/>
              </w:rPr>
            </w:pPr>
            <w:r w:rsidRPr="00C25669">
              <w:rPr>
                <w:rFonts w:eastAsia="SimSun" w:hint="eastAsia"/>
                <w:lang w:eastAsia="zh-CN"/>
              </w:rPr>
              <w:t>(4,9)</w:t>
            </w:r>
          </w:p>
        </w:tc>
      </w:tr>
      <w:tr w:rsidR="00107F26" w:rsidRPr="00C25669" w14:paraId="64BBAA55"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790697">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790697">
            <w:pPr>
              <w:pStyle w:val="TAC"/>
              <w:rPr>
                <w:lang w:eastAsia="zh-CN"/>
              </w:rPr>
            </w:pPr>
            <w:r w:rsidRPr="00C25669">
              <w:rPr>
                <w:rFonts w:eastAsia="SimSun" w:hint="eastAsia"/>
                <w:lang w:eastAsia="zh-CN"/>
              </w:rPr>
              <w:t>Not configured</w:t>
            </w:r>
          </w:p>
        </w:tc>
      </w:tr>
      <w:tr w:rsidR="00107F26" w:rsidRPr="00C25669" w14:paraId="677F113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790697">
            <w:pPr>
              <w:pStyle w:val="TAC"/>
              <w:rPr>
                <w:rFonts w:eastAsia="SimSun"/>
                <w:lang w:eastAsia="zh-CN"/>
              </w:rPr>
            </w:pPr>
            <w:r w:rsidRPr="00C25669">
              <w:rPr>
                <w:rFonts w:eastAsia="SimSun" w:hint="eastAsia"/>
                <w:lang w:eastAsia="zh-CN"/>
              </w:rPr>
              <w:t>Aperiodic</w:t>
            </w:r>
          </w:p>
        </w:tc>
      </w:tr>
      <w:tr w:rsidR="00107F26" w:rsidRPr="00C25669" w14:paraId="20A819A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790697">
            <w:pPr>
              <w:pStyle w:val="TAC"/>
              <w:rPr>
                <w:rFonts w:eastAsia="SimSun"/>
                <w:lang w:eastAsia="zh-CN"/>
              </w:rPr>
            </w:pPr>
            <w:r w:rsidRPr="00C25669">
              <w:rPr>
                <w:rFonts w:eastAsia="SimSun" w:hint="eastAsia"/>
                <w:lang w:eastAsia="zh-CN"/>
              </w:rPr>
              <w:t>Table 1</w:t>
            </w:r>
          </w:p>
        </w:tc>
      </w:tr>
      <w:tr w:rsidR="00107F26" w:rsidRPr="00C25669" w14:paraId="5243ABA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790697">
            <w:pPr>
              <w:pStyle w:val="TAC"/>
              <w:rPr>
                <w:rFonts w:eastAsia="SimSun"/>
                <w:lang w:eastAsia="zh-CN"/>
              </w:rPr>
            </w:pPr>
            <w:r w:rsidRPr="00C25669">
              <w:rPr>
                <w:rFonts w:eastAsia="SimSun"/>
                <w:lang w:eastAsia="zh-CN"/>
              </w:rPr>
              <w:t>cri-RI-PMI-CQI</w:t>
            </w:r>
          </w:p>
        </w:tc>
      </w:tr>
      <w:tr w:rsidR="00107F26" w:rsidRPr="00C25669" w14:paraId="7E62CB5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790697">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790697">
            <w:pPr>
              <w:pStyle w:val="TAC"/>
              <w:rPr>
                <w:rFonts w:eastAsia="SimSun"/>
                <w:color w:val="000000"/>
                <w:szCs w:val="18"/>
              </w:rPr>
            </w:pPr>
          </w:p>
          <w:p w14:paraId="1D4E1B5A" w14:textId="77777777" w:rsidR="00107F26" w:rsidRPr="00294AB6" w:rsidRDefault="00107F26"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790697">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790697">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790697">
            <w:pPr>
              <w:pStyle w:val="TAC"/>
              <w:rPr>
                <w:rFonts w:eastAsia="SimSun"/>
                <w:lang w:eastAsia="zh-CN"/>
              </w:rPr>
            </w:pPr>
            <w:r w:rsidRPr="00C25669">
              <w:rPr>
                <w:rFonts w:eastAsia="SimSun" w:hint="eastAsia"/>
                <w:lang w:eastAsia="zh-CN"/>
              </w:rPr>
              <w:t>Wideband</w:t>
            </w:r>
          </w:p>
        </w:tc>
      </w:tr>
      <w:tr w:rsidR="00107F26" w:rsidRPr="00C25669" w14:paraId="2B4D7D5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790697">
            <w:pPr>
              <w:pStyle w:val="TAC"/>
              <w:rPr>
                <w:rFonts w:eastAsia="SimSun"/>
                <w:lang w:eastAsia="zh-CN"/>
              </w:rPr>
            </w:pPr>
            <w:r w:rsidRPr="00C25669">
              <w:rPr>
                <w:rFonts w:eastAsia="SimSun" w:hint="eastAsia"/>
                <w:lang w:eastAsia="zh-CN"/>
              </w:rPr>
              <w:t>Wideband</w:t>
            </w:r>
          </w:p>
        </w:tc>
      </w:tr>
      <w:tr w:rsidR="00107F26" w:rsidRPr="00C25669" w14:paraId="2C49EF2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790697">
            <w:pPr>
              <w:pStyle w:val="TAC"/>
              <w:rPr>
                <w:rFonts w:eastAsia="SimSun"/>
                <w:lang w:eastAsia="zh-CN"/>
              </w:rPr>
            </w:pPr>
            <w:r w:rsidRPr="00C25669">
              <w:rPr>
                <w:rFonts w:eastAsia="SimSun" w:cs="Arial"/>
                <w:szCs w:val="18"/>
              </w:rPr>
              <w:t>8</w:t>
            </w:r>
          </w:p>
        </w:tc>
      </w:tr>
      <w:tr w:rsidR="00107F26" w:rsidRPr="00C25669" w14:paraId="4273DCD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790697">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790697">
            <w:pPr>
              <w:pStyle w:val="TAC"/>
              <w:rPr>
                <w:rFonts w:eastAsia="SimSun"/>
                <w:lang w:eastAsia="zh-CN"/>
              </w:rPr>
            </w:pPr>
            <w:r w:rsidRPr="00C25669">
              <w:rPr>
                <w:rFonts w:eastAsia="SimSun" w:cs="Arial"/>
                <w:szCs w:val="18"/>
              </w:rPr>
              <w:t>1111111</w:t>
            </w:r>
          </w:p>
        </w:tc>
      </w:tr>
      <w:tr w:rsidR="00107F26" w:rsidRPr="00C25669" w14:paraId="43153265"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790697">
            <w:pPr>
              <w:pStyle w:val="TAC"/>
              <w:rPr>
                <w:rFonts w:eastAsia="SimSun"/>
                <w:lang w:eastAsia="zh-CN"/>
              </w:rPr>
            </w:pPr>
            <w:r>
              <w:rPr>
                <w:rFonts w:eastAsia="SimSun"/>
                <w:lang w:eastAsia="zh-CN"/>
              </w:rPr>
              <w:t>Not configured</w:t>
            </w:r>
          </w:p>
        </w:tc>
      </w:tr>
      <w:tr w:rsidR="00107F26" w:rsidRPr="00C25669" w14:paraId="1275E8D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790697">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790697">
            <w:pPr>
              <w:pStyle w:val="TAC"/>
              <w:rPr>
                <w:rFonts w:eastAsia="SimSun"/>
                <w:lang w:eastAsia="zh-CN"/>
              </w:rPr>
            </w:pPr>
            <w:r w:rsidRPr="00C25669">
              <w:rPr>
                <w:lang w:eastAsia="zh-CN"/>
              </w:rPr>
              <w:t>5</w:t>
            </w:r>
          </w:p>
        </w:tc>
      </w:tr>
      <w:tr w:rsidR="00107F26" w:rsidRPr="00C25669" w14:paraId="3AA3D2D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790697">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790697">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790697">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790697">
            <w:pPr>
              <w:pStyle w:val="TAC"/>
              <w:rPr>
                <w:lang w:eastAsia="zh-CN"/>
              </w:rPr>
            </w:pPr>
            <w:r w:rsidRPr="00C25669">
              <w:rPr>
                <w:lang w:eastAsia="zh-CN"/>
              </w:rPr>
              <w:t>1</w:t>
            </w:r>
          </w:p>
        </w:tc>
      </w:tr>
      <w:tr w:rsidR="00107F26" w:rsidRPr="00C25669" w14:paraId="6808CD5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790697">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790697">
            <w:pPr>
              <w:pStyle w:val="TAC"/>
              <w:rPr>
                <w:lang w:eastAsia="zh-CN"/>
              </w:rPr>
            </w:pPr>
            <w:r w:rsidRPr="00C25669">
              <w:rPr>
                <w:lang w:eastAsia="zh-CN"/>
              </w:rPr>
              <w:t>Associated Report Configuration contains pointers to NZP CSI-RS and CSI-IM</w:t>
            </w:r>
          </w:p>
        </w:tc>
      </w:tr>
      <w:tr w:rsidR="00107F26" w:rsidRPr="00C25669" w14:paraId="22F1916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790697">
            <w:pPr>
              <w:pStyle w:val="TAC"/>
              <w:rPr>
                <w:rFonts w:eastAsia="SimSun"/>
                <w:lang w:eastAsia="zh-CN"/>
              </w:rPr>
            </w:pPr>
            <w:r w:rsidRPr="00C25669">
              <w:rPr>
                <w:rFonts w:eastAsia="SimSun"/>
                <w:lang w:eastAsia="zh-CN"/>
              </w:rPr>
              <w:t>typeI-SinglePanel</w:t>
            </w:r>
          </w:p>
        </w:tc>
      </w:tr>
      <w:tr w:rsidR="00107F26" w:rsidRPr="00C25669" w14:paraId="373ECD1C" w14:textId="77777777" w:rsidTr="00790697">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790697">
            <w:pPr>
              <w:pStyle w:val="TAC"/>
              <w:rPr>
                <w:rFonts w:eastAsia="SimSun"/>
                <w:lang w:eastAsia="zh-CN"/>
              </w:rPr>
            </w:pPr>
            <w:r w:rsidRPr="00C25669">
              <w:rPr>
                <w:rFonts w:eastAsia="SimSun" w:hint="eastAsia"/>
                <w:lang w:eastAsia="zh-CN"/>
              </w:rPr>
              <w:t>1</w:t>
            </w:r>
          </w:p>
        </w:tc>
      </w:tr>
      <w:tr w:rsidR="00107F26" w:rsidRPr="00C25669" w14:paraId="49E6582C" w14:textId="77777777" w:rsidTr="00790697">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790697">
            <w:pPr>
              <w:pStyle w:val="TAC"/>
              <w:rPr>
                <w:rFonts w:eastAsia="SimSun"/>
                <w:lang w:eastAsia="zh-CN"/>
              </w:rPr>
            </w:pPr>
            <w:r w:rsidRPr="00C25669">
              <w:rPr>
                <w:rFonts w:eastAsia="SimSun" w:hint="eastAsia"/>
                <w:lang w:eastAsia="zh-CN"/>
              </w:rPr>
              <w:t>(4,1)</w:t>
            </w:r>
          </w:p>
        </w:tc>
      </w:tr>
      <w:tr w:rsidR="00107F26" w:rsidRPr="00C25669" w14:paraId="787163B1" w14:textId="77777777" w:rsidTr="00790697">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790697">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790697">
            <w:pPr>
              <w:pStyle w:val="TAC"/>
              <w:rPr>
                <w:rFonts w:eastAsia="SimSun"/>
                <w:lang w:eastAsia="zh-CN"/>
              </w:rPr>
            </w:pPr>
            <w:r w:rsidRPr="00C25669">
              <w:rPr>
                <w:rFonts w:eastAsia="SimSun" w:hint="eastAsia"/>
                <w:lang w:eastAsia="zh-CN"/>
              </w:rPr>
              <w:t>0x FFFF</w:t>
            </w:r>
          </w:p>
        </w:tc>
      </w:tr>
      <w:tr w:rsidR="00107F26" w:rsidRPr="00C25669" w14:paraId="160FFD30"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790697">
            <w:pPr>
              <w:pStyle w:val="TAC"/>
              <w:rPr>
                <w:rFonts w:eastAsia="SimSun"/>
                <w:lang w:eastAsia="zh-CN"/>
              </w:rPr>
            </w:pPr>
            <w:r w:rsidRPr="00C25669">
              <w:rPr>
                <w:rFonts w:eastAsia="SimSun" w:hint="eastAsia"/>
                <w:lang w:eastAsia="zh-CN"/>
              </w:rPr>
              <w:t>PUSCH</w:t>
            </w:r>
          </w:p>
        </w:tc>
      </w:tr>
      <w:tr w:rsidR="00107F26" w:rsidRPr="00C25669" w14:paraId="7E0B977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790697">
            <w:pPr>
              <w:pStyle w:val="TAC"/>
              <w:rPr>
                <w:rFonts w:eastAsia="SimSun"/>
                <w:lang w:eastAsia="zh-CN"/>
              </w:rPr>
            </w:pPr>
            <w:r w:rsidRPr="00C25669">
              <w:rPr>
                <w:rFonts w:eastAsia="SimSun" w:hint="eastAsia"/>
                <w:lang w:eastAsia="zh-CN"/>
              </w:rPr>
              <w:t>8</w:t>
            </w:r>
          </w:p>
        </w:tc>
      </w:tr>
      <w:tr w:rsidR="00107F26" w:rsidRPr="00C25669" w14:paraId="3C10008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790697">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790697">
            <w:pPr>
              <w:pStyle w:val="TAC"/>
              <w:rPr>
                <w:rFonts w:eastAsia="SimSun"/>
                <w:lang w:eastAsia="zh-CN"/>
              </w:rPr>
            </w:pPr>
            <w:r w:rsidRPr="00C25669">
              <w:rPr>
                <w:rFonts w:eastAsia="SimSun" w:hint="eastAsia"/>
                <w:lang w:eastAsia="zh-CN"/>
              </w:rPr>
              <w:t>4</w:t>
            </w:r>
          </w:p>
        </w:tc>
      </w:tr>
      <w:tr w:rsidR="00107F26" w:rsidRPr="00C25669" w14:paraId="0F95187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790697">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742B51">
      <w:pPr>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790697">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790697">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742B51">
      <w:pPr>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EE008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EE008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EE008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E008A" w14:paraId="09A9973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3D5C3E" w14:textId="50515C99" w:rsidR="00EE008A" w:rsidRDefault="00EE008A" w:rsidP="00EE008A">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08602F" w14:textId="77777777" w:rsidR="00EE008A" w:rsidRDefault="00EE008A" w:rsidP="00EE008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5EC49C" w14:textId="5C5A30DF" w:rsidR="00EE008A" w:rsidRDefault="00EE008A" w:rsidP="00EE008A">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E008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EE008A" w:rsidRDefault="00EE008A" w:rsidP="00EE008A">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EE008A" w:rsidRDefault="00EE008A" w:rsidP="00EE008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EE008A" w:rsidRDefault="00EE008A" w:rsidP="00EE008A">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E008A" w14:paraId="27D1D9C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597E99F" w14:textId="72F074E9" w:rsidR="00EE008A" w:rsidRDefault="00EE008A" w:rsidP="00EE008A">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FEA56BA" w14:textId="77777777" w:rsidR="00EE008A" w:rsidRDefault="00EE008A" w:rsidP="00EE008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0DC881" w14:textId="0DC1F7C6" w:rsidR="00EE008A" w:rsidRDefault="00EE008A" w:rsidP="00EE008A">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E008A"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E008A" w:rsidRDefault="00EE008A" w:rsidP="00EE008A">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E008A" w:rsidRDefault="00EE008A" w:rsidP="00EE008A">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E008A" w:rsidRDefault="00EE008A" w:rsidP="00EE008A">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E008A" w14:paraId="4DBF23F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7C3A555" w14:textId="227154BD" w:rsidR="00EE008A" w:rsidRDefault="00EE008A" w:rsidP="00EE008A">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AAA206" w14:textId="77777777" w:rsidR="00EE008A" w:rsidRDefault="00EE008A" w:rsidP="00EE008A">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816621F" w14:textId="70CC9227" w:rsidR="00EE008A" w:rsidRDefault="00EE008A" w:rsidP="00EE008A">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E008A"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EE008A" w:rsidRDefault="00EE008A" w:rsidP="00EE008A">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EE008A" w:rsidRDefault="00EE008A" w:rsidP="00EE008A">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EE008A" w:rsidRDefault="00EE008A" w:rsidP="00EE008A">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790697">
        <w:trPr>
          <w:trHeight w:val="75"/>
        </w:trPr>
        <w:tc>
          <w:tcPr>
            <w:tcW w:w="5467" w:type="dxa"/>
            <w:gridSpan w:val="5"/>
            <w:vMerge w:val="restart"/>
            <w:shd w:val="clear" w:color="auto" w:fill="auto"/>
            <w:vAlign w:val="center"/>
          </w:tcPr>
          <w:p w14:paraId="6E8A83B2" w14:textId="77777777" w:rsidR="00B12DF6" w:rsidRPr="00C25669" w:rsidRDefault="00B12DF6" w:rsidP="00790697">
            <w:pPr>
              <w:pStyle w:val="TAH"/>
              <w:rPr>
                <w:rFonts w:eastAsia="SimSun"/>
              </w:rPr>
            </w:pPr>
            <w:r w:rsidRPr="00C25669">
              <w:rPr>
                <w:rFonts w:eastAsia="SimSun"/>
              </w:rPr>
              <w:t>Parameter</w:t>
            </w:r>
          </w:p>
        </w:tc>
        <w:tc>
          <w:tcPr>
            <w:tcW w:w="802" w:type="dxa"/>
            <w:vMerge w:val="restart"/>
            <w:shd w:val="clear" w:color="auto" w:fill="auto"/>
            <w:vAlign w:val="center"/>
          </w:tcPr>
          <w:p w14:paraId="52EB37A7" w14:textId="77777777" w:rsidR="00B12DF6" w:rsidRPr="00C25669" w:rsidRDefault="00B12DF6" w:rsidP="00790697">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790697">
            <w:pPr>
              <w:pStyle w:val="TAH"/>
              <w:rPr>
                <w:rFonts w:eastAsia="SimSun"/>
              </w:rPr>
            </w:pPr>
            <w:r w:rsidRPr="00C25669">
              <w:rPr>
                <w:rFonts w:eastAsia="SimSun"/>
              </w:rPr>
              <w:t>Value</w:t>
            </w:r>
          </w:p>
        </w:tc>
      </w:tr>
      <w:tr w:rsidR="00B12DF6" w:rsidRPr="00C25669" w14:paraId="755DED30" w14:textId="77777777" w:rsidTr="00790697">
        <w:trPr>
          <w:trHeight w:val="75"/>
        </w:trPr>
        <w:tc>
          <w:tcPr>
            <w:tcW w:w="5467" w:type="dxa"/>
            <w:gridSpan w:val="5"/>
            <w:vMerge/>
            <w:shd w:val="clear" w:color="auto" w:fill="auto"/>
          </w:tcPr>
          <w:p w14:paraId="002DEDE4" w14:textId="77777777" w:rsidR="00B12DF6" w:rsidRPr="00C25669" w:rsidRDefault="00B12DF6" w:rsidP="00790697">
            <w:pPr>
              <w:pStyle w:val="TAH"/>
              <w:rPr>
                <w:rFonts w:eastAsia="SimSun"/>
              </w:rPr>
            </w:pPr>
          </w:p>
        </w:tc>
        <w:tc>
          <w:tcPr>
            <w:tcW w:w="802" w:type="dxa"/>
            <w:vMerge/>
            <w:shd w:val="clear" w:color="auto" w:fill="auto"/>
          </w:tcPr>
          <w:p w14:paraId="7D0BE7CA" w14:textId="77777777" w:rsidR="00B12DF6" w:rsidRPr="00C25669" w:rsidRDefault="00B12DF6" w:rsidP="00790697">
            <w:pPr>
              <w:pStyle w:val="TAH"/>
              <w:rPr>
                <w:rFonts w:eastAsia="SimSun"/>
              </w:rPr>
            </w:pPr>
          </w:p>
        </w:tc>
        <w:tc>
          <w:tcPr>
            <w:tcW w:w="1676" w:type="dxa"/>
            <w:gridSpan w:val="2"/>
            <w:shd w:val="clear" w:color="auto" w:fill="auto"/>
          </w:tcPr>
          <w:p w14:paraId="4CC837C7" w14:textId="77777777" w:rsidR="00B12DF6" w:rsidRPr="00C25669" w:rsidRDefault="00B12DF6" w:rsidP="00790697">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790697">
            <w:pPr>
              <w:pStyle w:val="TAH"/>
              <w:rPr>
                <w:rFonts w:eastAsia="SimSun"/>
              </w:rPr>
            </w:pPr>
            <w:r>
              <w:rPr>
                <w:rFonts w:eastAsia="SimSun"/>
              </w:rPr>
              <w:t>TRxP #2(Note 1)</w:t>
            </w:r>
          </w:p>
        </w:tc>
      </w:tr>
      <w:tr w:rsidR="00B12DF6" w:rsidRPr="00C25669" w14:paraId="43EE908E" w14:textId="77777777" w:rsidTr="00790697">
        <w:tc>
          <w:tcPr>
            <w:tcW w:w="5467" w:type="dxa"/>
            <w:gridSpan w:val="5"/>
            <w:shd w:val="clear" w:color="auto" w:fill="auto"/>
            <w:vAlign w:val="center"/>
          </w:tcPr>
          <w:p w14:paraId="2F6146E5" w14:textId="77777777" w:rsidR="00B12DF6" w:rsidRPr="00C25669" w:rsidRDefault="00B12DF6" w:rsidP="00790697">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790697">
            <w:pPr>
              <w:pStyle w:val="TAC"/>
              <w:rPr>
                <w:rFonts w:eastAsia="SimSun"/>
              </w:rPr>
            </w:pPr>
          </w:p>
        </w:tc>
        <w:tc>
          <w:tcPr>
            <w:tcW w:w="3352" w:type="dxa"/>
            <w:gridSpan w:val="3"/>
            <w:shd w:val="clear" w:color="auto" w:fill="auto"/>
            <w:vAlign w:val="center"/>
          </w:tcPr>
          <w:p w14:paraId="37F16CFA" w14:textId="77777777" w:rsidR="00B12DF6" w:rsidRPr="00C25669" w:rsidRDefault="00B12DF6" w:rsidP="00790697">
            <w:pPr>
              <w:pStyle w:val="TAC"/>
              <w:rPr>
                <w:rFonts w:eastAsia="SimSun"/>
              </w:rPr>
            </w:pPr>
            <w:r>
              <w:rPr>
                <w:rFonts w:eastAsia="SimSun"/>
              </w:rPr>
              <w:t>TRxP #1</w:t>
            </w:r>
          </w:p>
        </w:tc>
      </w:tr>
      <w:tr w:rsidR="00B12DF6" w:rsidRPr="00C25669" w14:paraId="2923E099" w14:textId="77777777" w:rsidTr="00790697">
        <w:tc>
          <w:tcPr>
            <w:tcW w:w="2733" w:type="dxa"/>
            <w:gridSpan w:val="3"/>
            <w:vMerge w:val="restart"/>
            <w:shd w:val="clear" w:color="auto" w:fill="auto"/>
            <w:vAlign w:val="center"/>
          </w:tcPr>
          <w:p w14:paraId="322C7A58" w14:textId="77777777" w:rsidR="00B12DF6" w:rsidRPr="00352C60" w:rsidRDefault="00B12DF6" w:rsidP="00790697">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790697">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790697">
            <w:pPr>
              <w:pStyle w:val="TAC"/>
              <w:rPr>
                <w:rFonts w:eastAsia="SimSun"/>
              </w:rPr>
            </w:pPr>
          </w:p>
        </w:tc>
        <w:tc>
          <w:tcPr>
            <w:tcW w:w="3352" w:type="dxa"/>
            <w:gridSpan w:val="3"/>
            <w:shd w:val="clear" w:color="auto" w:fill="auto"/>
            <w:vAlign w:val="center"/>
          </w:tcPr>
          <w:p w14:paraId="2AF8E2DC" w14:textId="77777777" w:rsidR="00B12DF6" w:rsidRPr="00C25669" w:rsidRDefault="00B12DF6" w:rsidP="00790697">
            <w:pPr>
              <w:pStyle w:val="TAC"/>
              <w:rPr>
                <w:rFonts w:eastAsia="SimSun"/>
              </w:rPr>
            </w:pPr>
            <w:r>
              <w:rPr>
                <w:rFonts w:eastAsia="SimSun"/>
              </w:rPr>
              <w:t>TCI State #1</w:t>
            </w:r>
          </w:p>
        </w:tc>
      </w:tr>
      <w:tr w:rsidR="00B12DF6" w:rsidRPr="00C25669" w14:paraId="72C57B78" w14:textId="77777777" w:rsidTr="00790697">
        <w:tc>
          <w:tcPr>
            <w:tcW w:w="2733" w:type="dxa"/>
            <w:gridSpan w:val="3"/>
            <w:vMerge/>
            <w:shd w:val="clear" w:color="auto" w:fill="auto"/>
            <w:vAlign w:val="center"/>
          </w:tcPr>
          <w:p w14:paraId="606C1CC8" w14:textId="77777777" w:rsidR="00B12DF6" w:rsidRPr="00352C60" w:rsidRDefault="00B12DF6" w:rsidP="00790697">
            <w:pPr>
              <w:pStyle w:val="TAL"/>
              <w:rPr>
                <w:rFonts w:eastAsia="SimSun"/>
              </w:rPr>
            </w:pPr>
          </w:p>
        </w:tc>
        <w:tc>
          <w:tcPr>
            <w:tcW w:w="2734" w:type="dxa"/>
            <w:gridSpan w:val="2"/>
            <w:shd w:val="clear" w:color="auto" w:fill="auto"/>
            <w:vAlign w:val="center"/>
          </w:tcPr>
          <w:p w14:paraId="2E98FE46" w14:textId="77777777" w:rsidR="00B12DF6" w:rsidRDefault="00B12DF6" w:rsidP="00790697">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790697">
            <w:pPr>
              <w:pStyle w:val="TAC"/>
              <w:rPr>
                <w:rFonts w:eastAsia="SimSun"/>
              </w:rPr>
            </w:pPr>
          </w:p>
        </w:tc>
        <w:tc>
          <w:tcPr>
            <w:tcW w:w="3352" w:type="dxa"/>
            <w:gridSpan w:val="3"/>
            <w:shd w:val="clear" w:color="auto" w:fill="auto"/>
            <w:vAlign w:val="center"/>
          </w:tcPr>
          <w:p w14:paraId="70C5E3EA" w14:textId="77777777" w:rsidR="00B12DF6" w:rsidRPr="00C25669" w:rsidRDefault="00B12DF6" w:rsidP="00790697">
            <w:pPr>
              <w:pStyle w:val="TAC"/>
              <w:rPr>
                <w:rFonts w:eastAsia="SimSun"/>
              </w:rPr>
            </w:pPr>
            <w:r>
              <w:rPr>
                <w:rFonts w:eastAsia="SimSun"/>
              </w:rPr>
              <w:t>0</w:t>
            </w:r>
          </w:p>
        </w:tc>
      </w:tr>
      <w:tr w:rsidR="00B12DF6" w:rsidRPr="00C25669" w14:paraId="3F199568" w14:textId="77777777" w:rsidTr="00790697">
        <w:tc>
          <w:tcPr>
            <w:tcW w:w="2733" w:type="dxa"/>
            <w:gridSpan w:val="3"/>
            <w:vMerge w:val="restart"/>
            <w:shd w:val="clear" w:color="auto" w:fill="auto"/>
            <w:vAlign w:val="center"/>
          </w:tcPr>
          <w:p w14:paraId="1D1EA75A" w14:textId="77777777" w:rsidR="00B12DF6" w:rsidRPr="00C25669" w:rsidRDefault="00B12DF6" w:rsidP="00790697">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790697">
            <w:pPr>
              <w:pStyle w:val="TAC"/>
              <w:rPr>
                <w:rFonts w:eastAsia="SimSun"/>
              </w:rPr>
            </w:pPr>
          </w:p>
        </w:tc>
        <w:tc>
          <w:tcPr>
            <w:tcW w:w="1676" w:type="dxa"/>
            <w:gridSpan w:val="2"/>
            <w:shd w:val="clear" w:color="auto" w:fill="auto"/>
            <w:vAlign w:val="center"/>
          </w:tcPr>
          <w:p w14:paraId="09E9F227" w14:textId="77777777" w:rsidR="00B12DF6" w:rsidRPr="00C25669" w:rsidRDefault="00B12DF6"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790697">
        <w:tc>
          <w:tcPr>
            <w:tcW w:w="2733" w:type="dxa"/>
            <w:gridSpan w:val="3"/>
            <w:vMerge/>
            <w:shd w:val="clear" w:color="auto" w:fill="auto"/>
            <w:vAlign w:val="center"/>
          </w:tcPr>
          <w:p w14:paraId="53859C02" w14:textId="77777777" w:rsidR="00B12DF6" w:rsidRDefault="00B12DF6" w:rsidP="00790697">
            <w:pPr>
              <w:pStyle w:val="TAL"/>
              <w:rPr>
                <w:rFonts w:eastAsia="SimSun"/>
              </w:rPr>
            </w:pPr>
          </w:p>
        </w:tc>
        <w:tc>
          <w:tcPr>
            <w:tcW w:w="2734" w:type="dxa"/>
            <w:gridSpan w:val="2"/>
            <w:shd w:val="clear" w:color="auto" w:fill="auto"/>
            <w:vAlign w:val="center"/>
          </w:tcPr>
          <w:p w14:paraId="47BEE1C7" w14:textId="77777777" w:rsidR="00B12DF6" w:rsidRPr="003D4A7F" w:rsidRDefault="00B12DF6"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790697">
            <w:pPr>
              <w:pStyle w:val="TAC"/>
              <w:rPr>
                <w:rFonts w:eastAsia="SimSun"/>
              </w:rPr>
            </w:pPr>
          </w:p>
        </w:tc>
        <w:tc>
          <w:tcPr>
            <w:tcW w:w="1676" w:type="dxa"/>
            <w:gridSpan w:val="2"/>
            <w:shd w:val="clear" w:color="auto" w:fill="auto"/>
            <w:vAlign w:val="center"/>
          </w:tcPr>
          <w:p w14:paraId="6D21E586" w14:textId="77777777" w:rsidR="00B12DF6" w:rsidRDefault="00B12DF6" w:rsidP="00790697">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790697">
        <w:tc>
          <w:tcPr>
            <w:tcW w:w="2733" w:type="dxa"/>
            <w:gridSpan w:val="3"/>
            <w:vMerge/>
            <w:shd w:val="clear" w:color="auto" w:fill="auto"/>
            <w:vAlign w:val="center"/>
          </w:tcPr>
          <w:p w14:paraId="25B4E11F" w14:textId="77777777" w:rsidR="00B12DF6" w:rsidRDefault="00B12DF6" w:rsidP="00790697">
            <w:pPr>
              <w:pStyle w:val="TAL"/>
              <w:rPr>
                <w:rFonts w:eastAsia="SimSun"/>
              </w:rPr>
            </w:pPr>
          </w:p>
        </w:tc>
        <w:tc>
          <w:tcPr>
            <w:tcW w:w="2734" w:type="dxa"/>
            <w:gridSpan w:val="2"/>
            <w:shd w:val="clear" w:color="auto" w:fill="auto"/>
            <w:vAlign w:val="center"/>
          </w:tcPr>
          <w:p w14:paraId="272D28C5" w14:textId="77777777" w:rsidR="00B12DF6" w:rsidRPr="003D4A7F" w:rsidRDefault="00B12DF6" w:rsidP="00790697">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790697">
            <w:pPr>
              <w:pStyle w:val="TAC"/>
              <w:rPr>
                <w:rFonts w:eastAsia="SimSun"/>
              </w:rPr>
            </w:pPr>
          </w:p>
        </w:tc>
        <w:tc>
          <w:tcPr>
            <w:tcW w:w="1676" w:type="dxa"/>
            <w:gridSpan w:val="2"/>
            <w:shd w:val="clear" w:color="auto" w:fill="auto"/>
            <w:vAlign w:val="center"/>
          </w:tcPr>
          <w:p w14:paraId="3427377F" w14:textId="77777777" w:rsidR="00B12DF6" w:rsidRPr="00C25669" w:rsidRDefault="00B12DF6" w:rsidP="00790697">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790697">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790697">
        <w:tc>
          <w:tcPr>
            <w:tcW w:w="2733" w:type="dxa"/>
            <w:gridSpan w:val="3"/>
            <w:vMerge/>
            <w:shd w:val="clear" w:color="auto" w:fill="auto"/>
            <w:vAlign w:val="center"/>
          </w:tcPr>
          <w:p w14:paraId="56FC4336" w14:textId="77777777" w:rsidR="00B12DF6" w:rsidRDefault="00B12DF6" w:rsidP="00790697">
            <w:pPr>
              <w:pStyle w:val="TAL"/>
              <w:rPr>
                <w:rFonts w:eastAsia="SimSun"/>
              </w:rPr>
            </w:pPr>
          </w:p>
        </w:tc>
        <w:tc>
          <w:tcPr>
            <w:tcW w:w="2734" w:type="dxa"/>
            <w:gridSpan w:val="2"/>
            <w:shd w:val="clear" w:color="auto" w:fill="auto"/>
            <w:vAlign w:val="center"/>
          </w:tcPr>
          <w:p w14:paraId="26AB5EF0" w14:textId="77777777" w:rsidR="00B12DF6" w:rsidRPr="003D4A7F" w:rsidRDefault="00B12DF6"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790697">
            <w:pPr>
              <w:pStyle w:val="TAC"/>
              <w:rPr>
                <w:rFonts w:eastAsia="SimSun"/>
              </w:rPr>
            </w:pPr>
          </w:p>
        </w:tc>
        <w:tc>
          <w:tcPr>
            <w:tcW w:w="3352" w:type="dxa"/>
            <w:gridSpan w:val="3"/>
            <w:shd w:val="clear" w:color="auto" w:fill="auto"/>
            <w:vAlign w:val="center"/>
          </w:tcPr>
          <w:p w14:paraId="399DE8F0" w14:textId="77777777" w:rsidR="00B12DF6" w:rsidRPr="00575612" w:rsidRDefault="00B12DF6"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790697">
        <w:tc>
          <w:tcPr>
            <w:tcW w:w="2733" w:type="dxa"/>
            <w:gridSpan w:val="3"/>
            <w:vMerge/>
            <w:shd w:val="clear" w:color="auto" w:fill="auto"/>
            <w:vAlign w:val="center"/>
          </w:tcPr>
          <w:p w14:paraId="21EDEBEB" w14:textId="77777777" w:rsidR="00B12DF6" w:rsidRDefault="00B12DF6" w:rsidP="00790697">
            <w:pPr>
              <w:pStyle w:val="TAL"/>
              <w:rPr>
                <w:rFonts w:eastAsia="SimSun"/>
              </w:rPr>
            </w:pPr>
          </w:p>
        </w:tc>
        <w:tc>
          <w:tcPr>
            <w:tcW w:w="2734" w:type="dxa"/>
            <w:gridSpan w:val="2"/>
            <w:shd w:val="clear" w:color="auto" w:fill="auto"/>
            <w:vAlign w:val="center"/>
          </w:tcPr>
          <w:p w14:paraId="3F805D54" w14:textId="77777777" w:rsidR="00B12DF6" w:rsidRPr="003D4A7F" w:rsidRDefault="00B12DF6" w:rsidP="00790697">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790697">
            <w:pPr>
              <w:pStyle w:val="TAC"/>
              <w:rPr>
                <w:rFonts w:eastAsia="SimSun"/>
              </w:rPr>
            </w:pPr>
          </w:p>
        </w:tc>
        <w:tc>
          <w:tcPr>
            <w:tcW w:w="3352" w:type="dxa"/>
            <w:gridSpan w:val="3"/>
            <w:shd w:val="clear" w:color="auto" w:fill="auto"/>
            <w:vAlign w:val="center"/>
          </w:tcPr>
          <w:p w14:paraId="3D7E48D3" w14:textId="77777777" w:rsidR="00B12DF6" w:rsidRPr="00C25669" w:rsidRDefault="00B12DF6" w:rsidP="00790697">
            <w:pPr>
              <w:pStyle w:val="TAC"/>
              <w:rPr>
                <w:rFonts w:eastAsia="SimSun"/>
              </w:rPr>
            </w:pPr>
            <w:r w:rsidRPr="00575612">
              <w:rPr>
                <w:rFonts w:eastAsia="SimSun"/>
              </w:rPr>
              <w:t>3</w:t>
            </w:r>
          </w:p>
        </w:tc>
      </w:tr>
      <w:tr w:rsidR="00B12DF6" w:rsidRPr="00C25669" w14:paraId="4DD2B155" w14:textId="77777777" w:rsidTr="00790697">
        <w:tc>
          <w:tcPr>
            <w:tcW w:w="2733" w:type="dxa"/>
            <w:gridSpan w:val="3"/>
            <w:vMerge/>
            <w:shd w:val="clear" w:color="auto" w:fill="auto"/>
            <w:vAlign w:val="center"/>
          </w:tcPr>
          <w:p w14:paraId="50C1A3CC" w14:textId="77777777" w:rsidR="00B12DF6" w:rsidRDefault="00B12DF6" w:rsidP="00790697">
            <w:pPr>
              <w:pStyle w:val="TAL"/>
              <w:rPr>
                <w:rFonts w:eastAsia="SimSun"/>
              </w:rPr>
            </w:pPr>
          </w:p>
        </w:tc>
        <w:tc>
          <w:tcPr>
            <w:tcW w:w="2734" w:type="dxa"/>
            <w:gridSpan w:val="2"/>
            <w:shd w:val="clear" w:color="auto" w:fill="auto"/>
            <w:vAlign w:val="center"/>
          </w:tcPr>
          <w:p w14:paraId="2FB5A293" w14:textId="77777777" w:rsidR="00B12DF6" w:rsidRPr="003D4A7F" w:rsidRDefault="00B12DF6" w:rsidP="00790697">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790697">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790697">
            <w:pPr>
              <w:pStyle w:val="TAC"/>
              <w:rPr>
                <w:rFonts w:eastAsia="SimSun"/>
              </w:rPr>
            </w:pPr>
            <w:r>
              <w:rPr>
                <w:rFonts w:eastAsia="SimSun"/>
              </w:rPr>
              <w:t>4</w:t>
            </w:r>
            <w:r w:rsidRPr="00575612">
              <w:rPr>
                <w:rFonts w:eastAsia="SimSun"/>
              </w:rPr>
              <w:t>0</w:t>
            </w:r>
          </w:p>
        </w:tc>
      </w:tr>
      <w:tr w:rsidR="00B12DF6" w:rsidRPr="00C25669" w14:paraId="544662E2" w14:textId="77777777" w:rsidTr="00790697">
        <w:tc>
          <w:tcPr>
            <w:tcW w:w="2733" w:type="dxa"/>
            <w:gridSpan w:val="3"/>
            <w:vMerge/>
            <w:shd w:val="clear" w:color="auto" w:fill="auto"/>
            <w:vAlign w:val="center"/>
          </w:tcPr>
          <w:p w14:paraId="26E9E73E" w14:textId="77777777" w:rsidR="00B12DF6" w:rsidRDefault="00B12DF6" w:rsidP="00790697">
            <w:pPr>
              <w:pStyle w:val="TAL"/>
              <w:rPr>
                <w:rFonts w:eastAsia="SimSun"/>
              </w:rPr>
            </w:pPr>
          </w:p>
        </w:tc>
        <w:tc>
          <w:tcPr>
            <w:tcW w:w="2734" w:type="dxa"/>
            <w:gridSpan w:val="2"/>
            <w:shd w:val="clear" w:color="auto" w:fill="auto"/>
            <w:vAlign w:val="center"/>
          </w:tcPr>
          <w:p w14:paraId="7658F56F" w14:textId="77777777" w:rsidR="00B12DF6" w:rsidRPr="003D4A7F" w:rsidRDefault="00B12DF6" w:rsidP="00790697">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790697">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790697">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790697">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790697">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790697">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790697">
        <w:tc>
          <w:tcPr>
            <w:tcW w:w="2733" w:type="dxa"/>
            <w:gridSpan w:val="3"/>
            <w:vMerge/>
            <w:shd w:val="clear" w:color="auto" w:fill="auto"/>
            <w:vAlign w:val="center"/>
          </w:tcPr>
          <w:p w14:paraId="2B4C6BA4" w14:textId="77777777" w:rsidR="00B12DF6" w:rsidRDefault="00B12DF6" w:rsidP="00790697">
            <w:pPr>
              <w:pStyle w:val="TAL"/>
              <w:rPr>
                <w:rFonts w:eastAsia="SimSun"/>
              </w:rPr>
            </w:pPr>
          </w:p>
        </w:tc>
        <w:tc>
          <w:tcPr>
            <w:tcW w:w="2734" w:type="dxa"/>
            <w:gridSpan w:val="2"/>
            <w:shd w:val="clear" w:color="auto" w:fill="auto"/>
            <w:vAlign w:val="center"/>
          </w:tcPr>
          <w:p w14:paraId="2DCA4FDE" w14:textId="77777777" w:rsidR="00B12DF6" w:rsidRPr="003D4A7F" w:rsidRDefault="00B12DF6" w:rsidP="00790697">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790697">
            <w:pPr>
              <w:pStyle w:val="TAC"/>
              <w:rPr>
                <w:rFonts w:eastAsia="SimSun"/>
              </w:rPr>
            </w:pPr>
          </w:p>
        </w:tc>
        <w:tc>
          <w:tcPr>
            <w:tcW w:w="3352" w:type="dxa"/>
            <w:gridSpan w:val="3"/>
            <w:shd w:val="clear" w:color="auto" w:fill="auto"/>
            <w:vAlign w:val="center"/>
          </w:tcPr>
          <w:p w14:paraId="0F9192DC" w14:textId="77777777" w:rsidR="00B12DF6" w:rsidRPr="00C25669" w:rsidRDefault="00B12DF6" w:rsidP="00790697">
            <w:pPr>
              <w:pStyle w:val="TAC"/>
              <w:rPr>
                <w:rFonts w:eastAsia="SimSun"/>
              </w:rPr>
            </w:pPr>
            <w:r w:rsidRPr="003D4A7F">
              <w:rPr>
                <w:rFonts w:eastAsia="SimSun"/>
              </w:rPr>
              <w:t>TCI state #0</w:t>
            </w:r>
          </w:p>
        </w:tc>
      </w:tr>
      <w:tr w:rsidR="00B12DF6" w:rsidRPr="00C25669" w14:paraId="5E6E89B8" w14:textId="77777777" w:rsidTr="00790697">
        <w:tc>
          <w:tcPr>
            <w:tcW w:w="5467" w:type="dxa"/>
            <w:gridSpan w:val="5"/>
            <w:shd w:val="clear" w:color="auto" w:fill="auto"/>
            <w:vAlign w:val="center"/>
          </w:tcPr>
          <w:p w14:paraId="63027206" w14:textId="77777777" w:rsidR="00B12DF6" w:rsidRPr="00C25669" w:rsidRDefault="00B12DF6" w:rsidP="00790697">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790697">
            <w:pPr>
              <w:pStyle w:val="TAC"/>
              <w:rPr>
                <w:rFonts w:eastAsia="SimSun"/>
              </w:rPr>
            </w:pPr>
          </w:p>
        </w:tc>
        <w:tc>
          <w:tcPr>
            <w:tcW w:w="3352" w:type="dxa"/>
            <w:gridSpan w:val="3"/>
            <w:shd w:val="clear" w:color="auto" w:fill="auto"/>
            <w:vAlign w:val="center"/>
          </w:tcPr>
          <w:p w14:paraId="17FCF5CD" w14:textId="77777777" w:rsidR="00B12DF6" w:rsidRPr="00C25669" w:rsidRDefault="00B12DF6" w:rsidP="00790697">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790697">
        <w:tc>
          <w:tcPr>
            <w:tcW w:w="5467" w:type="dxa"/>
            <w:gridSpan w:val="5"/>
            <w:shd w:val="clear" w:color="auto" w:fill="auto"/>
            <w:vAlign w:val="center"/>
          </w:tcPr>
          <w:p w14:paraId="51A6464A" w14:textId="77777777" w:rsidR="00B12DF6" w:rsidRPr="00C25669" w:rsidRDefault="00B12DF6" w:rsidP="00790697">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790697">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790697">
            <w:pPr>
              <w:pStyle w:val="TAC"/>
              <w:rPr>
                <w:rFonts w:eastAsia="SimSun"/>
                <w:lang w:eastAsia="zh-CN"/>
              </w:rPr>
            </w:pPr>
            <w:r>
              <w:rPr>
                <w:rFonts w:eastAsia="SimSun"/>
              </w:rPr>
              <w:t>40</w:t>
            </w:r>
          </w:p>
        </w:tc>
      </w:tr>
      <w:tr w:rsidR="00B12DF6" w:rsidRPr="00C25669" w14:paraId="32CAD78C" w14:textId="77777777" w:rsidTr="00790697">
        <w:tc>
          <w:tcPr>
            <w:tcW w:w="5467" w:type="dxa"/>
            <w:gridSpan w:val="5"/>
            <w:shd w:val="clear" w:color="auto" w:fill="auto"/>
            <w:vAlign w:val="center"/>
          </w:tcPr>
          <w:p w14:paraId="3B27A20B" w14:textId="77777777" w:rsidR="00B12DF6" w:rsidRPr="00C25669" w:rsidRDefault="00B12DF6" w:rsidP="00790697">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790697">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790697">
            <w:pPr>
              <w:pStyle w:val="TAC"/>
              <w:rPr>
                <w:rFonts w:eastAsia="SimSun"/>
                <w:lang w:eastAsia="zh-CN"/>
              </w:rPr>
            </w:pPr>
            <w:r>
              <w:rPr>
                <w:rFonts w:eastAsia="SimSun"/>
              </w:rPr>
              <w:t>30</w:t>
            </w:r>
          </w:p>
        </w:tc>
      </w:tr>
      <w:tr w:rsidR="00B12DF6" w:rsidRPr="00C25669" w14:paraId="4A3157F0" w14:textId="77777777" w:rsidTr="00790697">
        <w:tc>
          <w:tcPr>
            <w:tcW w:w="5467" w:type="dxa"/>
            <w:gridSpan w:val="5"/>
            <w:shd w:val="clear" w:color="auto" w:fill="auto"/>
            <w:vAlign w:val="center"/>
          </w:tcPr>
          <w:p w14:paraId="2ABBE609" w14:textId="77777777" w:rsidR="00B12DF6" w:rsidRPr="00C25669" w:rsidRDefault="00B12DF6" w:rsidP="00790697">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790697">
            <w:pPr>
              <w:pStyle w:val="TAC"/>
              <w:rPr>
                <w:rFonts w:eastAsia="SimSun"/>
              </w:rPr>
            </w:pPr>
          </w:p>
        </w:tc>
        <w:tc>
          <w:tcPr>
            <w:tcW w:w="3352" w:type="dxa"/>
            <w:gridSpan w:val="3"/>
            <w:shd w:val="clear" w:color="auto" w:fill="auto"/>
            <w:vAlign w:val="center"/>
          </w:tcPr>
          <w:p w14:paraId="676C8B85" w14:textId="77777777" w:rsidR="00B12DF6" w:rsidRDefault="00B12DF6" w:rsidP="00790697">
            <w:pPr>
              <w:pStyle w:val="TAC"/>
              <w:rPr>
                <w:rFonts w:eastAsia="SimSun"/>
                <w:lang w:eastAsia="zh-CN"/>
              </w:rPr>
            </w:pPr>
            <w:r w:rsidRPr="00E30C05">
              <w:rPr>
                <w:rFonts w:eastAsia="SimSun" w:hint="eastAsia"/>
              </w:rPr>
              <w:t>FR1.30-1 as specified in Annex A</w:t>
            </w:r>
          </w:p>
        </w:tc>
      </w:tr>
      <w:tr w:rsidR="00B12DF6" w:rsidRPr="00C25669" w14:paraId="0BECF103" w14:textId="77777777" w:rsidTr="00790697">
        <w:tc>
          <w:tcPr>
            <w:tcW w:w="5467" w:type="dxa"/>
            <w:gridSpan w:val="5"/>
            <w:shd w:val="clear" w:color="auto" w:fill="auto"/>
            <w:vAlign w:val="center"/>
          </w:tcPr>
          <w:p w14:paraId="62077E3B" w14:textId="77777777" w:rsidR="00B12DF6" w:rsidRPr="00C25669" w:rsidRDefault="00B12DF6" w:rsidP="00790697">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790697">
            <w:pPr>
              <w:pStyle w:val="TAC"/>
              <w:rPr>
                <w:rFonts w:eastAsia="SimSun"/>
              </w:rPr>
            </w:pPr>
          </w:p>
        </w:tc>
        <w:tc>
          <w:tcPr>
            <w:tcW w:w="3352" w:type="dxa"/>
            <w:gridSpan w:val="3"/>
            <w:shd w:val="clear" w:color="auto" w:fill="auto"/>
            <w:vAlign w:val="center"/>
          </w:tcPr>
          <w:p w14:paraId="31790CCD" w14:textId="77777777" w:rsidR="00B12DF6" w:rsidRPr="00C25669" w:rsidRDefault="00B12DF6" w:rsidP="00790697">
            <w:pPr>
              <w:pStyle w:val="TAC"/>
              <w:rPr>
                <w:rFonts w:eastAsia="SimSun"/>
              </w:rPr>
            </w:pPr>
            <w:r w:rsidRPr="00C25669">
              <w:rPr>
                <w:rFonts w:eastAsia="SimSun"/>
              </w:rPr>
              <w:t>1</w:t>
            </w:r>
          </w:p>
        </w:tc>
      </w:tr>
      <w:tr w:rsidR="00B12DF6" w:rsidRPr="00C25669" w14:paraId="1143574C" w14:textId="77777777" w:rsidTr="00790697">
        <w:tc>
          <w:tcPr>
            <w:tcW w:w="5467" w:type="dxa"/>
            <w:gridSpan w:val="5"/>
            <w:shd w:val="clear" w:color="auto" w:fill="auto"/>
            <w:vAlign w:val="center"/>
          </w:tcPr>
          <w:p w14:paraId="1BE6C015" w14:textId="77777777" w:rsidR="00B12DF6" w:rsidRPr="00294AB6" w:rsidRDefault="00B12DF6" w:rsidP="00790697">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790697">
            <w:pPr>
              <w:pStyle w:val="TAC"/>
              <w:rPr>
                <w:rFonts w:eastAsia="SimSun"/>
              </w:rPr>
            </w:pPr>
          </w:p>
        </w:tc>
        <w:tc>
          <w:tcPr>
            <w:tcW w:w="3352" w:type="dxa"/>
            <w:gridSpan w:val="3"/>
            <w:shd w:val="clear" w:color="auto" w:fill="auto"/>
            <w:vAlign w:val="center"/>
          </w:tcPr>
          <w:p w14:paraId="4EA7AA76" w14:textId="77777777" w:rsidR="00B12DF6" w:rsidRPr="00294AB6" w:rsidRDefault="00B12DF6" w:rsidP="00790697">
            <w:pPr>
              <w:pStyle w:val="TAC"/>
              <w:rPr>
                <w:rFonts w:eastAsia="SimSun"/>
              </w:rPr>
            </w:pPr>
            <w:r w:rsidRPr="00294AB6">
              <w:rPr>
                <w:rFonts w:eastAsia="SimSun"/>
                <w:kern w:val="2"/>
                <w:lang w:eastAsia="zh-CN"/>
              </w:rPr>
              <w:t>TDLA30-10</w:t>
            </w:r>
          </w:p>
        </w:tc>
      </w:tr>
      <w:tr w:rsidR="00B12DF6" w:rsidRPr="00C25669" w14:paraId="4E007575" w14:textId="77777777" w:rsidTr="00790697">
        <w:tc>
          <w:tcPr>
            <w:tcW w:w="5467" w:type="dxa"/>
            <w:gridSpan w:val="5"/>
            <w:shd w:val="clear" w:color="auto" w:fill="auto"/>
            <w:vAlign w:val="center"/>
          </w:tcPr>
          <w:p w14:paraId="5F78BDB3" w14:textId="77777777" w:rsidR="00B12DF6" w:rsidRPr="001424CF" w:rsidRDefault="00B12DF6" w:rsidP="00790697">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790697">
            <w:pPr>
              <w:pStyle w:val="TAC"/>
              <w:rPr>
                <w:rFonts w:eastAsia="SimSun"/>
              </w:rPr>
            </w:pPr>
          </w:p>
        </w:tc>
        <w:tc>
          <w:tcPr>
            <w:tcW w:w="3352" w:type="dxa"/>
            <w:gridSpan w:val="3"/>
            <w:shd w:val="clear" w:color="auto" w:fill="auto"/>
            <w:vAlign w:val="center"/>
          </w:tcPr>
          <w:p w14:paraId="781EBB32" w14:textId="77777777" w:rsidR="00B12DF6" w:rsidRPr="001424CF" w:rsidRDefault="00B12DF6"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790697">
        <w:tc>
          <w:tcPr>
            <w:tcW w:w="5467" w:type="dxa"/>
            <w:gridSpan w:val="5"/>
            <w:shd w:val="clear" w:color="auto" w:fill="auto"/>
            <w:vAlign w:val="center"/>
          </w:tcPr>
          <w:p w14:paraId="02A6F2EF" w14:textId="77777777" w:rsidR="00B12DF6" w:rsidRPr="00C25669" w:rsidRDefault="00B12DF6" w:rsidP="00790697">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790697">
            <w:pPr>
              <w:pStyle w:val="TAC"/>
              <w:rPr>
                <w:rFonts w:eastAsia="SimSun"/>
              </w:rPr>
            </w:pPr>
          </w:p>
        </w:tc>
        <w:tc>
          <w:tcPr>
            <w:tcW w:w="3352" w:type="dxa"/>
            <w:gridSpan w:val="3"/>
            <w:shd w:val="clear" w:color="auto" w:fill="auto"/>
            <w:vAlign w:val="center"/>
          </w:tcPr>
          <w:p w14:paraId="10930E3B" w14:textId="77777777" w:rsidR="00B12DF6" w:rsidRPr="00C25669" w:rsidRDefault="00B12DF6"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790697">
        <w:tc>
          <w:tcPr>
            <w:tcW w:w="1813" w:type="dxa"/>
            <w:vMerge w:val="restart"/>
            <w:shd w:val="clear" w:color="auto" w:fill="auto"/>
            <w:vAlign w:val="center"/>
          </w:tcPr>
          <w:p w14:paraId="2D2DC697" w14:textId="77777777" w:rsidR="00B12DF6" w:rsidRPr="00C25669" w:rsidRDefault="00B12DF6"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790697">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790697">
            <w:pPr>
              <w:pStyle w:val="TAC"/>
              <w:rPr>
                <w:rFonts w:eastAsia="SimSun"/>
              </w:rPr>
            </w:pPr>
          </w:p>
        </w:tc>
        <w:tc>
          <w:tcPr>
            <w:tcW w:w="3352" w:type="dxa"/>
            <w:gridSpan w:val="3"/>
            <w:shd w:val="clear" w:color="auto" w:fill="auto"/>
            <w:vAlign w:val="center"/>
          </w:tcPr>
          <w:p w14:paraId="21F495B2" w14:textId="77777777" w:rsidR="00B12DF6" w:rsidRPr="00C25669" w:rsidRDefault="00B12DF6" w:rsidP="00790697">
            <w:pPr>
              <w:pStyle w:val="TAC"/>
              <w:rPr>
                <w:rFonts w:eastAsia="SimSun"/>
              </w:rPr>
            </w:pPr>
            <w:r w:rsidRPr="00C25669">
              <w:rPr>
                <w:rFonts w:eastAsia="SimSun"/>
              </w:rPr>
              <w:t>Type A</w:t>
            </w:r>
          </w:p>
        </w:tc>
      </w:tr>
      <w:tr w:rsidR="00B12DF6" w:rsidRPr="00C25669" w14:paraId="3983AA08" w14:textId="77777777" w:rsidTr="00790697">
        <w:tc>
          <w:tcPr>
            <w:tcW w:w="1813" w:type="dxa"/>
            <w:vMerge/>
            <w:shd w:val="clear" w:color="auto" w:fill="auto"/>
            <w:vAlign w:val="center"/>
          </w:tcPr>
          <w:p w14:paraId="3919D7B0" w14:textId="77777777" w:rsidR="00B12DF6" w:rsidRPr="00C25669" w:rsidRDefault="00B12DF6" w:rsidP="00790697">
            <w:pPr>
              <w:pStyle w:val="TAL"/>
              <w:rPr>
                <w:rFonts w:eastAsia="SimSun"/>
              </w:rPr>
            </w:pPr>
          </w:p>
        </w:tc>
        <w:tc>
          <w:tcPr>
            <w:tcW w:w="3654" w:type="dxa"/>
            <w:gridSpan w:val="4"/>
            <w:shd w:val="clear" w:color="auto" w:fill="auto"/>
            <w:vAlign w:val="center"/>
          </w:tcPr>
          <w:p w14:paraId="2F74486A" w14:textId="77777777" w:rsidR="00B12DF6" w:rsidRPr="00C25669" w:rsidRDefault="00B12DF6" w:rsidP="00790697">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790697">
            <w:pPr>
              <w:pStyle w:val="TAC"/>
              <w:rPr>
                <w:rFonts w:eastAsia="SimSun"/>
              </w:rPr>
            </w:pPr>
          </w:p>
        </w:tc>
        <w:tc>
          <w:tcPr>
            <w:tcW w:w="3352" w:type="dxa"/>
            <w:gridSpan w:val="3"/>
            <w:shd w:val="clear" w:color="auto" w:fill="auto"/>
            <w:vAlign w:val="center"/>
          </w:tcPr>
          <w:p w14:paraId="0AD8C82A" w14:textId="77777777" w:rsidR="00B12DF6" w:rsidRPr="00C25669" w:rsidRDefault="00B12DF6" w:rsidP="00790697">
            <w:pPr>
              <w:pStyle w:val="TAC"/>
              <w:rPr>
                <w:rFonts w:eastAsia="SimSun"/>
              </w:rPr>
            </w:pPr>
            <w:r w:rsidRPr="00C25669">
              <w:rPr>
                <w:rFonts w:eastAsia="SimSun"/>
              </w:rPr>
              <w:t>0</w:t>
            </w:r>
          </w:p>
        </w:tc>
      </w:tr>
      <w:tr w:rsidR="00B12DF6" w:rsidRPr="00C25669" w14:paraId="4C0AE0EF" w14:textId="77777777" w:rsidTr="00790697">
        <w:tc>
          <w:tcPr>
            <w:tcW w:w="1813" w:type="dxa"/>
            <w:vMerge/>
            <w:shd w:val="clear" w:color="auto" w:fill="auto"/>
            <w:vAlign w:val="center"/>
          </w:tcPr>
          <w:p w14:paraId="0B1EC648" w14:textId="77777777" w:rsidR="00B12DF6" w:rsidRPr="00C25669" w:rsidRDefault="00B12DF6" w:rsidP="00790697">
            <w:pPr>
              <w:pStyle w:val="TAL"/>
              <w:rPr>
                <w:rFonts w:eastAsia="SimSun"/>
              </w:rPr>
            </w:pPr>
          </w:p>
        </w:tc>
        <w:tc>
          <w:tcPr>
            <w:tcW w:w="3654" w:type="dxa"/>
            <w:gridSpan w:val="4"/>
            <w:shd w:val="clear" w:color="auto" w:fill="auto"/>
            <w:vAlign w:val="center"/>
          </w:tcPr>
          <w:p w14:paraId="36A975AC" w14:textId="77777777" w:rsidR="00B12DF6" w:rsidRPr="00C25669" w:rsidRDefault="00B12DF6"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790697">
            <w:pPr>
              <w:pStyle w:val="TAC"/>
              <w:rPr>
                <w:rFonts w:eastAsia="SimSun"/>
              </w:rPr>
            </w:pPr>
          </w:p>
        </w:tc>
        <w:tc>
          <w:tcPr>
            <w:tcW w:w="3352" w:type="dxa"/>
            <w:gridSpan w:val="3"/>
            <w:shd w:val="clear" w:color="auto" w:fill="auto"/>
            <w:vAlign w:val="center"/>
          </w:tcPr>
          <w:p w14:paraId="060A166C" w14:textId="77777777" w:rsidR="00B12DF6" w:rsidRPr="00C25669" w:rsidRDefault="00B12DF6" w:rsidP="00790697">
            <w:pPr>
              <w:pStyle w:val="TAC"/>
              <w:rPr>
                <w:rFonts w:eastAsia="SimSun"/>
              </w:rPr>
            </w:pPr>
            <w:r w:rsidRPr="00C25669">
              <w:rPr>
                <w:rFonts w:eastAsia="SimSun"/>
              </w:rPr>
              <w:t>2</w:t>
            </w:r>
          </w:p>
        </w:tc>
      </w:tr>
      <w:tr w:rsidR="00B12DF6" w:rsidRPr="00C25669" w14:paraId="0B5A6E38" w14:textId="77777777" w:rsidTr="00790697">
        <w:tc>
          <w:tcPr>
            <w:tcW w:w="1813" w:type="dxa"/>
            <w:vMerge/>
            <w:shd w:val="clear" w:color="auto" w:fill="auto"/>
            <w:vAlign w:val="center"/>
          </w:tcPr>
          <w:p w14:paraId="58641766" w14:textId="77777777" w:rsidR="00B12DF6" w:rsidRPr="00C25669" w:rsidRDefault="00B12DF6" w:rsidP="00790697">
            <w:pPr>
              <w:pStyle w:val="TAL"/>
              <w:rPr>
                <w:rFonts w:eastAsia="SimSun"/>
              </w:rPr>
            </w:pPr>
          </w:p>
        </w:tc>
        <w:tc>
          <w:tcPr>
            <w:tcW w:w="3654" w:type="dxa"/>
            <w:gridSpan w:val="4"/>
            <w:shd w:val="clear" w:color="auto" w:fill="auto"/>
            <w:vAlign w:val="center"/>
          </w:tcPr>
          <w:p w14:paraId="12E29773" w14:textId="77777777" w:rsidR="00B12DF6" w:rsidRPr="00C25669" w:rsidRDefault="00B12DF6" w:rsidP="00790697">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790697">
            <w:pPr>
              <w:pStyle w:val="TAC"/>
              <w:rPr>
                <w:rFonts w:eastAsia="SimSun"/>
              </w:rPr>
            </w:pPr>
          </w:p>
        </w:tc>
        <w:tc>
          <w:tcPr>
            <w:tcW w:w="3352" w:type="dxa"/>
            <w:gridSpan w:val="3"/>
            <w:shd w:val="clear" w:color="auto" w:fill="auto"/>
            <w:vAlign w:val="center"/>
          </w:tcPr>
          <w:p w14:paraId="2B418364" w14:textId="77777777" w:rsidR="00B12DF6" w:rsidRPr="00C25669" w:rsidRDefault="00B12DF6" w:rsidP="00790697">
            <w:pPr>
              <w:pStyle w:val="TAC"/>
              <w:rPr>
                <w:rFonts w:eastAsia="SimSun"/>
              </w:rPr>
            </w:pPr>
            <w:r w:rsidRPr="00C25669">
              <w:rPr>
                <w:rFonts w:eastAsia="SimSun"/>
              </w:rPr>
              <w:t>12</w:t>
            </w:r>
          </w:p>
        </w:tc>
      </w:tr>
      <w:tr w:rsidR="00B12DF6" w:rsidRPr="00C25669" w14:paraId="5C104281" w14:textId="77777777" w:rsidTr="00790697">
        <w:tc>
          <w:tcPr>
            <w:tcW w:w="1813" w:type="dxa"/>
            <w:vMerge/>
            <w:shd w:val="clear" w:color="auto" w:fill="auto"/>
            <w:vAlign w:val="center"/>
          </w:tcPr>
          <w:p w14:paraId="27431A7C" w14:textId="77777777" w:rsidR="00B12DF6" w:rsidRPr="00C25669" w:rsidRDefault="00B12DF6" w:rsidP="00790697">
            <w:pPr>
              <w:pStyle w:val="TAL"/>
              <w:rPr>
                <w:rFonts w:eastAsia="SimSun"/>
              </w:rPr>
            </w:pPr>
          </w:p>
        </w:tc>
        <w:tc>
          <w:tcPr>
            <w:tcW w:w="3654" w:type="dxa"/>
            <w:gridSpan w:val="4"/>
            <w:shd w:val="clear" w:color="auto" w:fill="auto"/>
            <w:vAlign w:val="center"/>
          </w:tcPr>
          <w:p w14:paraId="545BCD1B" w14:textId="77777777" w:rsidR="00B12DF6" w:rsidRPr="00C25669" w:rsidRDefault="00B12DF6" w:rsidP="00790697">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790697">
            <w:pPr>
              <w:pStyle w:val="TAC"/>
              <w:rPr>
                <w:rFonts w:eastAsia="SimSun"/>
              </w:rPr>
            </w:pPr>
          </w:p>
        </w:tc>
        <w:tc>
          <w:tcPr>
            <w:tcW w:w="3352" w:type="dxa"/>
            <w:gridSpan w:val="3"/>
            <w:shd w:val="clear" w:color="auto" w:fill="auto"/>
            <w:vAlign w:val="center"/>
          </w:tcPr>
          <w:p w14:paraId="66BF82F8" w14:textId="77777777" w:rsidR="00B12DF6" w:rsidRPr="00C25669" w:rsidRDefault="00B12DF6" w:rsidP="00790697">
            <w:pPr>
              <w:pStyle w:val="TAC"/>
              <w:rPr>
                <w:rFonts w:eastAsia="SimSun"/>
              </w:rPr>
            </w:pPr>
            <w:r w:rsidRPr="00C25669">
              <w:rPr>
                <w:rFonts w:eastAsia="SimSun"/>
              </w:rPr>
              <w:t>Static</w:t>
            </w:r>
          </w:p>
        </w:tc>
      </w:tr>
      <w:tr w:rsidR="00B12DF6" w:rsidRPr="00C25669" w14:paraId="6A3D9457" w14:textId="77777777" w:rsidTr="00790697">
        <w:tc>
          <w:tcPr>
            <w:tcW w:w="1813" w:type="dxa"/>
            <w:vMerge/>
            <w:shd w:val="clear" w:color="auto" w:fill="auto"/>
            <w:vAlign w:val="center"/>
          </w:tcPr>
          <w:p w14:paraId="76D4239B" w14:textId="77777777" w:rsidR="00B12DF6" w:rsidRPr="00C25669" w:rsidRDefault="00B12DF6" w:rsidP="00790697">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790697">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790697">
            <w:pPr>
              <w:pStyle w:val="TAC"/>
              <w:rPr>
                <w:rFonts w:eastAsia="SimSun"/>
              </w:rPr>
            </w:pPr>
          </w:p>
        </w:tc>
        <w:tc>
          <w:tcPr>
            <w:tcW w:w="3352" w:type="dxa"/>
            <w:gridSpan w:val="3"/>
            <w:shd w:val="clear" w:color="auto" w:fill="auto"/>
            <w:vAlign w:val="center"/>
          </w:tcPr>
          <w:p w14:paraId="043B1913" w14:textId="77777777" w:rsidR="00B12DF6" w:rsidRPr="004E679B" w:rsidRDefault="00B12DF6" w:rsidP="00790697">
            <w:pPr>
              <w:pStyle w:val="TAC"/>
              <w:rPr>
                <w:rFonts w:eastAsia="SimSun"/>
              </w:rPr>
            </w:pPr>
            <w:r>
              <w:rPr>
                <w:rFonts w:eastAsia="SimSun"/>
              </w:rPr>
              <w:t>2</w:t>
            </w:r>
          </w:p>
        </w:tc>
      </w:tr>
      <w:tr w:rsidR="00B12DF6" w:rsidRPr="00C25669" w14:paraId="165A1E16" w14:textId="77777777" w:rsidTr="00790697">
        <w:tc>
          <w:tcPr>
            <w:tcW w:w="1813" w:type="dxa"/>
            <w:vMerge/>
            <w:shd w:val="clear" w:color="auto" w:fill="auto"/>
            <w:vAlign w:val="center"/>
          </w:tcPr>
          <w:p w14:paraId="5770AE69" w14:textId="77777777" w:rsidR="00B12DF6" w:rsidRPr="00C25669" w:rsidRDefault="00B12DF6" w:rsidP="00790697">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790697">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790697">
            <w:pPr>
              <w:pStyle w:val="TAC"/>
              <w:rPr>
                <w:rFonts w:eastAsia="SimSun"/>
              </w:rPr>
            </w:pPr>
          </w:p>
        </w:tc>
        <w:tc>
          <w:tcPr>
            <w:tcW w:w="3352" w:type="dxa"/>
            <w:gridSpan w:val="3"/>
            <w:shd w:val="clear" w:color="auto" w:fill="auto"/>
            <w:vAlign w:val="center"/>
          </w:tcPr>
          <w:p w14:paraId="1BE0B3B0" w14:textId="77777777" w:rsidR="00B12DF6" w:rsidRPr="00C25669" w:rsidRDefault="00B12DF6" w:rsidP="00790697">
            <w:pPr>
              <w:pStyle w:val="TAC"/>
              <w:rPr>
                <w:rFonts w:eastAsia="SimSun"/>
              </w:rPr>
            </w:pPr>
            <w:r>
              <w:rPr>
                <w:rFonts w:eastAsia="SimSun"/>
              </w:rPr>
              <w:t>Type 1</w:t>
            </w:r>
          </w:p>
        </w:tc>
      </w:tr>
      <w:tr w:rsidR="00B12DF6" w:rsidRPr="00C25669" w14:paraId="73CB0F8D" w14:textId="77777777" w:rsidTr="00790697">
        <w:tc>
          <w:tcPr>
            <w:tcW w:w="1813" w:type="dxa"/>
            <w:vMerge/>
            <w:shd w:val="clear" w:color="auto" w:fill="auto"/>
            <w:vAlign w:val="center"/>
          </w:tcPr>
          <w:p w14:paraId="1A40FFD8" w14:textId="77777777" w:rsidR="00B12DF6" w:rsidRPr="00C25669" w:rsidRDefault="00B12DF6" w:rsidP="00790697">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790697">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790697">
            <w:pPr>
              <w:pStyle w:val="TAC"/>
              <w:rPr>
                <w:rFonts w:eastAsia="SimSun"/>
              </w:rPr>
            </w:pPr>
          </w:p>
        </w:tc>
        <w:tc>
          <w:tcPr>
            <w:tcW w:w="3352" w:type="dxa"/>
            <w:gridSpan w:val="3"/>
            <w:shd w:val="clear" w:color="auto" w:fill="auto"/>
            <w:vAlign w:val="center"/>
          </w:tcPr>
          <w:p w14:paraId="578DBE51" w14:textId="77777777" w:rsidR="00B12DF6" w:rsidRPr="00C25669" w:rsidRDefault="00B12DF6"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790697">
        <w:tc>
          <w:tcPr>
            <w:tcW w:w="1813" w:type="dxa"/>
            <w:vMerge/>
            <w:shd w:val="clear" w:color="auto" w:fill="auto"/>
            <w:vAlign w:val="center"/>
          </w:tcPr>
          <w:p w14:paraId="5020842A" w14:textId="77777777" w:rsidR="00B12DF6" w:rsidRPr="00C25669" w:rsidRDefault="00B12DF6" w:rsidP="00790697">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790697">
            <w:pPr>
              <w:pStyle w:val="TAC"/>
              <w:rPr>
                <w:rFonts w:eastAsia="SimSun"/>
              </w:rPr>
            </w:pPr>
          </w:p>
        </w:tc>
        <w:tc>
          <w:tcPr>
            <w:tcW w:w="3352" w:type="dxa"/>
            <w:gridSpan w:val="3"/>
            <w:shd w:val="clear" w:color="auto" w:fill="auto"/>
            <w:vAlign w:val="center"/>
          </w:tcPr>
          <w:p w14:paraId="5D792182" w14:textId="77777777" w:rsidR="00B12DF6" w:rsidRPr="00C25669" w:rsidRDefault="00B12DF6" w:rsidP="00790697">
            <w:pPr>
              <w:pStyle w:val="TAC"/>
              <w:rPr>
                <w:rFonts w:eastAsia="SimSun"/>
              </w:rPr>
            </w:pPr>
            <w:r w:rsidRPr="00C25669">
              <w:rPr>
                <w:rFonts w:eastAsia="SimSun"/>
              </w:rPr>
              <w:t>Non-interleaved</w:t>
            </w:r>
          </w:p>
        </w:tc>
      </w:tr>
      <w:tr w:rsidR="00B12DF6" w:rsidRPr="00C25669" w14:paraId="68FFFE54" w14:textId="77777777" w:rsidTr="00790697">
        <w:tc>
          <w:tcPr>
            <w:tcW w:w="1813" w:type="dxa"/>
            <w:vMerge/>
            <w:shd w:val="clear" w:color="auto" w:fill="auto"/>
            <w:vAlign w:val="center"/>
          </w:tcPr>
          <w:p w14:paraId="362E61F5" w14:textId="77777777" w:rsidR="00B12DF6" w:rsidRPr="00C25669" w:rsidRDefault="00B12DF6" w:rsidP="00790697">
            <w:pPr>
              <w:pStyle w:val="TAL"/>
              <w:rPr>
                <w:rFonts w:eastAsia="SimSun"/>
              </w:rPr>
            </w:pPr>
          </w:p>
        </w:tc>
        <w:tc>
          <w:tcPr>
            <w:tcW w:w="3654" w:type="dxa"/>
            <w:gridSpan w:val="4"/>
            <w:shd w:val="clear" w:color="auto" w:fill="auto"/>
            <w:vAlign w:val="center"/>
          </w:tcPr>
          <w:p w14:paraId="2C70BB30" w14:textId="77777777" w:rsidR="00B12DF6" w:rsidRPr="00C25669" w:rsidRDefault="00B12DF6"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790697">
            <w:pPr>
              <w:pStyle w:val="TAC"/>
              <w:rPr>
                <w:rFonts w:eastAsia="SimSun"/>
              </w:rPr>
            </w:pPr>
          </w:p>
        </w:tc>
        <w:tc>
          <w:tcPr>
            <w:tcW w:w="3352" w:type="dxa"/>
            <w:gridSpan w:val="3"/>
            <w:shd w:val="clear" w:color="auto" w:fill="auto"/>
            <w:vAlign w:val="center"/>
          </w:tcPr>
          <w:p w14:paraId="0C09A4B2" w14:textId="77777777" w:rsidR="00B12DF6" w:rsidRPr="00C25669" w:rsidRDefault="00B12DF6" w:rsidP="00790697">
            <w:pPr>
              <w:pStyle w:val="TAC"/>
              <w:rPr>
                <w:rFonts w:eastAsia="SimSun"/>
              </w:rPr>
            </w:pPr>
            <w:r w:rsidRPr="00C25669">
              <w:rPr>
                <w:rFonts w:eastAsia="SimSun"/>
              </w:rPr>
              <w:t>N/A</w:t>
            </w:r>
          </w:p>
        </w:tc>
      </w:tr>
      <w:tr w:rsidR="00B12DF6" w:rsidRPr="00C25669" w14:paraId="4CE934C4" w14:textId="77777777" w:rsidTr="00790697">
        <w:tc>
          <w:tcPr>
            <w:tcW w:w="1813" w:type="dxa"/>
            <w:vMerge w:val="restart"/>
            <w:shd w:val="clear" w:color="auto" w:fill="auto"/>
            <w:vAlign w:val="center"/>
          </w:tcPr>
          <w:p w14:paraId="3FCCC929" w14:textId="77777777" w:rsidR="00B12DF6" w:rsidRPr="00C25669" w:rsidRDefault="00B12DF6"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790697">
            <w:pPr>
              <w:pStyle w:val="TAC"/>
              <w:rPr>
                <w:rFonts w:eastAsia="SimSun"/>
              </w:rPr>
            </w:pPr>
          </w:p>
        </w:tc>
        <w:tc>
          <w:tcPr>
            <w:tcW w:w="1676" w:type="dxa"/>
            <w:gridSpan w:val="2"/>
            <w:shd w:val="clear" w:color="auto" w:fill="auto"/>
            <w:vAlign w:val="center"/>
          </w:tcPr>
          <w:p w14:paraId="50778645" w14:textId="77777777" w:rsidR="00B12DF6" w:rsidRPr="00C25669" w:rsidRDefault="00B12DF6" w:rsidP="00790697">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790697">
            <w:pPr>
              <w:pStyle w:val="TAC"/>
              <w:rPr>
                <w:rFonts w:eastAsia="SimSun"/>
              </w:rPr>
            </w:pPr>
            <w:r>
              <w:rPr>
                <w:rFonts w:eastAsia="SimSun"/>
              </w:rPr>
              <w:t>1002</w:t>
            </w:r>
          </w:p>
        </w:tc>
      </w:tr>
      <w:tr w:rsidR="00B12DF6" w:rsidRPr="00C25669" w14:paraId="38B7BA23" w14:textId="77777777" w:rsidTr="00790697">
        <w:tc>
          <w:tcPr>
            <w:tcW w:w="1813" w:type="dxa"/>
            <w:vMerge/>
            <w:shd w:val="clear" w:color="auto" w:fill="auto"/>
            <w:vAlign w:val="center"/>
          </w:tcPr>
          <w:p w14:paraId="299A2DE7" w14:textId="77777777" w:rsidR="00B12DF6" w:rsidRPr="00C25669" w:rsidRDefault="00B12DF6" w:rsidP="00790697">
            <w:pPr>
              <w:pStyle w:val="TAL"/>
              <w:rPr>
                <w:rFonts w:eastAsia="SimSun"/>
              </w:rPr>
            </w:pPr>
          </w:p>
        </w:tc>
        <w:tc>
          <w:tcPr>
            <w:tcW w:w="3654" w:type="dxa"/>
            <w:gridSpan w:val="4"/>
            <w:shd w:val="clear" w:color="auto" w:fill="auto"/>
            <w:vAlign w:val="center"/>
          </w:tcPr>
          <w:p w14:paraId="1ADFC392" w14:textId="77777777" w:rsidR="00B12DF6" w:rsidRDefault="00B12DF6"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790697">
            <w:pPr>
              <w:pStyle w:val="TAC"/>
              <w:rPr>
                <w:rFonts w:eastAsia="SimSun"/>
              </w:rPr>
            </w:pPr>
          </w:p>
        </w:tc>
        <w:tc>
          <w:tcPr>
            <w:tcW w:w="1676" w:type="dxa"/>
            <w:gridSpan w:val="2"/>
            <w:shd w:val="clear" w:color="auto" w:fill="auto"/>
            <w:vAlign w:val="center"/>
          </w:tcPr>
          <w:p w14:paraId="6703E26F" w14:textId="77777777" w:rsidR="00B12DF6" w:rsidRDefault="00B12DF6" w:rsidP="00790697">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790697">
            <w:pPr>
              <w:pStyle w:val="TAC"/>
              <w:rPr>
                <w:rFonts w:eastAsia="SimSun"/>
              </w:rPr>
            </w:pPr>
            <w:r>
              <w:rPr>
                <w:rFonts w:eastAsia="SimSun"/>
              </w:rPr>
              <w:t>TCI State #2</w:t>
            </w:r>
          </w:p>
        </w:tc>
      </w:tr>
      <w:tr w:rsidR="00B12DF6" w:rsidRPr="00C25669" w14:paraId="345A499F" w14:textId="77777777" w:rsidTr="00790697">
        <w:tc>
          <w:tcPr>
            <w:tcW w:w="1813" w:type="dxa"/>
            <w:vMerge/>
            <w:shd w:val="clear" w:color="auto" w:fill="auto"/>
            <w:vAlign w:val="center"/>
          </w:tcPr>
          <w:p w14:paraId="7B6CB112" w14:textId="77777777" w:rsidR="00B12DF6" w:rsidRPr="00C25669" w:rsidRDefault="00B12DF6" w:rsidP="00790697">
            <w:pPr>
              <w:pStyle w:val="TAL"/>
              <w:rPr>
                <w:rFonts w:eastAsia="SimSun"/>
              </w:rPr>
            </w:pPr>
          </w:p>
        </w:tc>
        <w:tc>
          <w:tcPr>
            <w:tcW w:w="3654" w:type="dxa"/>
            <w:gridSpan w:val="4"/>
            <w:shd w:val="clear" w:color="auto" w:fill="auto"/>
            <w:vAlign w:val="center"/>
          </w:tcPr>
          <w:p w14:paraId="13D1F002" w14:textId="77777777" w:rsidR="00B12DF6" w:rsidRPr="00C25669" w:rsidRDefault="00B12DF6"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790697">
            <w:pPr>
              <w:pStyle w:val="TAC"/>
              <w:rPr>
                <w:rFonts w:eastAsia="SimSun"/>
              </w:rPr>
            </w:pPr>
          </w:p>
        </w:tc>
        <w:tc>
          <w:tcPr>
            <w:tcW w:w="3352" w:type="dxa"/>
            <w:gridSpan w:val="3"/>
            <w:shd w:val="clear" w:color="auto" w:fill="auto"/>
            <w:vAlign w:val="center"/>
          </w:tcPr>
          <w:p w14:paraId="7E87A1E2" w14:textId="77777777" w:rsidR="00B12DF6" w:rsidRPr="00C25669" w:rsidRDefault="00B12DF6" w:rsidP="00790697">
            <w:pPr>
              <w:pStyle w:val="TAC"/>
              <w:rPr>
                <w:rFonts w:eastAsia="SimSun"/>
              </w:rPr>
            </w:pPr>
            <w:r w:rsidRPr="00C25669">
              <w:rPr>
                <w:rFonts w:eastAsia="SimSun"/>
              </w:rPr>
              <w:t>Type 1</w:t>
            </w:r>
          </w:p>
        </w:tc>
      </w:tr>
      <w:tr w:rsidR="00B12DF6" w:rsidRPr="00C25669" w14:paraId="556EEDAA" w14:textId="77777777" w:rsidTr="00790697">
        <w:tc>
          <w:tcPr>
            <w:tcW w:w="1813" w:type="dxa"/>
            <w:vMerge/>
            <w:shd w:val="clear" w:color="auto" w:fill="auto"/>
            <w:vAlign w:val="center"/>
          </w:tcPr>
          <w:p w14:paraId="06C72F9C" w14:textId="77777777" w:rsidR="00B12DF6" w:rsidRPr="00C25669" w:rsidRDefault="00B12DF6" w:rsidP="00790697">
            <w:pPr>
              <w:pStyle w:val="TAL"/>
              <w:rPr>
                <w:rFonts w:eastAsia="SimSun"/>
              </w:rPr>
            </w:pPr>
          </w:p>
        </w:tc>
        <w:tc>
          <w:tcPr>
            <w:tcW w:w="3654" w:type="dxa"/>
            <w:gridSpan w:val="4"/>
            <w:shd w:val="clear" w:color="auto" w:fill="auto"/>
            <w:vAlign w:val="center"/>
          </w:tcPr>
          <w:p w14:paraId="227A14CB" w14:textId="77777777" w:rsidR="00B12DF6" w:rsidRPr="00C25669" w:rsidRDefault="00B12DF6" w:rsidP="00790697">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790697">
            <w:pPr>
              <w:pStyle w:val="TAC"/>
              <w:rPr>
                <w:rFonts w:eastAsia="SimSun"/>
              </w:rPr>
            </w:pPr>
          </w:p>
        </w:tc>
        <w:tc>
          <w:tcPr>
            <w:tcW w:w="3352" w:type="dxa"/>
            <w:gridSpan w:val="3"/>
            <w:shd w:val="clear" w:color="auto" w:fill="auto"/>
            <w:vAlign w:val="center"/>
          </w:tcPr>
          <w:p w14:paraId="009B0080" w14:textId="77777777" w:rsidR="00B12DF6" w:rsidRPr="00C25669" w:rsidRDefault="00B12DF6" w:rsidP="00790697">
            <w:pPr>
              <w:pStyle w:val="TAC"/>
              <w:rPr>
                <w:rFonts w:eastAsia="SimSun"/>
              </w:rPr>
            </w:pPr>
            <w:r>
              <w:rPr>
                <w:rFonts w:eastAsia="SimSun"/>
              </w:rPr>
              <w:t>1</w:t>
            </w:r>
          </w:p>
        </w:tc>
      </w:tr>
      <w:tr w:rsidR="00B12DF6" w:rsidRPr="00C25669" w14:paraId="0BD255C1" w14:textId="77777777" w:rsidTr="00790697">
        <w:tc>
          <w:tcPr>
            <w:tcW w:w="1813" w:type="dxa"/>
            <w:vMerge/>
            <w:shd w:val="clear" w:color="auto" w:fill="auto"/>
            <w:vAlign w:val="center"/>
          </w:tcPr>
          <w:p w14:paraId="1BA07152" w14:textId="77777777" w:rsidR="00B12DF6" w:rsidRPr="00C25669" w:rsidRDefault="00B12DF6" w:rsidP="00790697">
            <w:pPr>
              <w:pStyle w:val="TAL"/>
              <w:rPr>
                <w:rFonts w:eastAsia="SimSun"/>
              </w:rPr>
            </w:pPr>
          </w:p>
        </w:tc>
        <w:tc>
          <w:tcPr>
            <w:tcW w:w="3654" w:type="dxa"/>
            <w:gridSpan w:val="4"/>
            <w:shd w:val="clear" w:color="auto" w:fill="auto"/>
            <w:vAlign w:val="center"/>
          </w:tcPr>
          <w:p w14:paraId="75281E91" w14:textId="77777777" w:rsidR="00B12DF6" w:rsidRPr="00C25669" w:rsidRDefault="00B12DF6"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790697">
            <w:pPr>
              <w:pStyle w:val="TAC"/>
              <w:rPr>
                <w:rFonts w:eastAsia="SimSun"/>
              </w:rPr>
            </w:pPr>
          </w:p>
        </w:tc>
        <w:tc>
          <w:tcPr>
            <w:tcW w:w="3352" w:type="dxa"/>
            <w:gridSpan w:val="3"/>
            <w:shd w:val="clear" w:color="auto" w:fill="auto"/>
            <w:vAlign w:val="center"/>
          </w:tcPr>
          <w:p w14:paraId="1B1EE8B6" w14:textId="77777777" w:rsidR="00B12DF6" w:rsidRPr="00C25669" w:rsidRDefault="00B12DF6" w:rsidP="00790697">
            <w:pPr>
              <w:pStyle w:val="TAC"/>
              <w:rPr>
                <w:rFonts w:eastAsia="SimSun"/>
                <w:lang w:eastAsia="zh-CN"/>
              </w:rPr>
            </w:pPr>
            <w:r w:rsidRPr="00C25669">
              <w:rPr>
                <w:rFonts w:eastAsia="SimSun" w:hint="eastAsia"/>
                <w:lang w:eastAsia="zh-CN"/>
              </w:rPr>
              <w:t>1</w:t>
            </w:r>
          </w:p>
        </w:tc>
      </w:tr>
      <w:tr w:rsidR="00B12DF6" w:rsidRPr="00C25669" w14:paraId="37E62B57" w14:textId="77777777" w:rsidTr="00790697">
        <w:tc>
          <w:tcPr>
            <w:tcW w:w="1813" w:type="dxa"/>
            <w:vMerge w:val="restart"/>
            <w:shd w:val="clear" w:color="auto" w:fill="auto"/>
            <w:vAlign w:val="center"/>
          </w:tcPr>
          <w:p w14:paraId="1F30731B" w14:textId="77777777" w:rsidR="00B12DF6" w:rsidRPr="00C25669" w:rsidRDefault="00B12DF6" w:rsidP="00790697">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790697">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790697">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790697">
            <w:pPr>
              <w:pStyle w:val="TAC"/>
              <w:rPr>
                <w:rFonts w:eastAsia="SimSun"/>
              </w:rPr>
            </w:pPr>
          </w:p>
        </w:tc>
        <w:tc>
          <w:tcPr>
            <w:tcW w:w="1676" w:type="dxa"/>
            <w:gridSpan w:val="2"/>
            <w:shd w:val="clear" w:color="auto" w:fill="auto"/>
            <w:vAlign w:val="center"/>
          </w:tcPr>
          <w:p w14:paraId="77F29C8E" w14:textId="77777777" w:rsidR="00B12DF6" w:rsidRPr="00C25669" w:rsidRDefault="00B12DF6"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07FC58B0" w14:textId="77777777" w:rsidTr="00790697">
        <w:tc>
          <w:tcPr>
            <w:tcW w:w="1813" w:type="dxa"/>
            <w:vMerge/>
            <w:shd w:val="clear" w:color="auto" w:fill="auto"/>
            <w:vAlign w:val="center"/>
          </w:tcPr>
          <w:p w14:paraId="14197C61"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790697">
            <w:pPr>
              <w:pStyle w:val="TAL"/>
              <w:rPr>
                <w:rFonts w:eastAsia="SimSun"/>
              </w:rPr>
            </w:pPr>
          </w:p>
        </w:tc>
        <w:tc>
          <w:tcPr>
            <w:tcW w:w="1827" w:type="dxa"/>
            <w:shd w:val="clear" w:color="auto" w:fill="auto"/>
            <w:vAlign w:val="center"/>
          </w:tcPr>
          <w:p w14:paraId="1BF0A13E" w14:textId="77777777" w:rsidR="00B12DF6" w:rsidRPr="00C25669" w:rsidRDefault="00B12DF6" w:rsidP="00790697">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790697">
            <w:pPr>
              <w:pStyle w:val="TAC"/>
              <w:rPr>
                <w:rFonts w:eastAsia="SimSun"/>
              </w:rPr>
            </w:pPr>
          </w:p>
        </w:tc>
        <w:tc>
          <w:tcPr>
            <w:tcW w:w="1676" w:type="dxa"/>
            <w:gridSpan w:val="2"/>
            <w:shd w:val="clear" w:color="auto" w:fill="auto"/>
            <w:vAlign w:val="center"/>
          </w:tcPr>
          <w:p w14:paraId="6AFF86E1" w14:textId="77777777" w:rsidR="00B12DF6" w:rsidRPr="00C25669" w:rsidRDefault="00B12DF6" w:rsidP="00790697">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2282ADA2" w14:textId="77777777" w:rsidTr="00790697">
        <w:tc>
          <w:tcPr>
            <w:tcW w:w="1813" w:type="dxa"/>
            <w:vMerge/>
            <w:shd w:val="clear" w:color="auto" w:fill="auto"/>
            <w:vAlign w:val="center"/>
          </w:tcPr>
          <w:p w14:paraId="76E30BA3" w14:textId="77777777" w:rsidR="00B12DF6" w:rsidRPr="00C25669" w:rsidRDefault="00B12DF6" w:rsidP="00790697">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790697">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790697">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790697">
            <w:pPr>
              <w:pStyle w:val="TAC"/>
              <w:rPr>
                <w:rFonts w:eastAsia="SimSun"/>
              </w:rPr>
            </w:pPr>
          </w:p>
        </w:tc>
        <w:tc>
          <w:tcPr>
            <w:tcW w:w="1676" w:type="dxa"/>
            <w:gridSpan w:val="2"/>
            <w:shd w:val="clear" w:color="auto" w:fill="auto"/>
            <w:vAlign w:val="center"/>
          </w:tcPr>
          <w:p w14:paraId="1DB4161C"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1913AF1B" w14:textId="77777777" w:rsidTr="00790697">
        <w:tc>
          <w:tcPr>
            <w:tcW w:w="1813" w:type="dxa"/>
            <w:vMerge/>
            <w:shd w:val="clear" w:color="auto" w:fill="auto"/>
            <w:vAlign w:val="center"/>
          </w:tcPr>
          <w:p w14:paraId="0A4BF426"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790697">
            <w:pPr>
              <w:pStyle w:val="TAL"/>
              <w:rPr>
                <w:rFonts w:eastAsia="SimSun"/>
              </w:rPr>
            </w:pPr>
          </w:p>
        </w:tc>
        <w:tc>
          <w:tcPr>
            <w:tcW w:w="1827" w:type="dxa"/>
            <w:shd w:val="clear" w:color="auto" w:fill="auto"/>
            <w:vAlign w:val="center"/>
          </w:tcPr>
          <w:p w14:paraId="6287A9F0" w14:textId="77777777" w:rsidR="00B12DF6" w:rsidRPr="00C25669" w:rsidRDefault="00B12DF6" w:rsidP="00790697">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790697">
            <w:pPr>
              <w:pStyle w:val="TAC"/>
              <w:rPr>
                <w:rFonts w:eastAsia="SimSun"/>
              </w:rPr>
            </w:pPr>
          </w:p>
        </w:tc>
        <w:tc>
          <w:tcPr>
            <w:tcW w:w="1676" w:type="dxa"/>
            <w:gridSpan w:val="2"/>
            <w:shd w:val="clear" w:color="auto" w:fill="auto"/>
            <w:vAlign w:val="center"/>
          </w:tcPr>
          <w:p w14:paraId="55F31DE5"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4B4A53C8" w14:textId="77777777" w:rsidTr="00790697">
        <w:tc>
          <w:tcPr>
            <w:tcW w:w="1813" w:type="dxa"/>
            <w:vMerge w:val="restart"/>
            <w:shd w:val="clear" w:color="auto" w:fill="auto"/>
            <w:vAlign w:val="center"/>
          </w:tcPr>
          <w:p w14:paraId="23314BB1" w14:textId="77777777" w:rsidR="00B12DF6" w:rsidRPr="00C25669" w:rsidRDefault="00B12DF6" w:rsidP="00790697">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790697">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790697">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790697">
            <w:pPr>
              <w:pStyle w:val="TAC"/>
              <w:rPr>
                <w:rFonts w:eastAsia="SimSun"/>
              </w:rPr>
            </w:pPr>
          </w:p>
        </w:tc>
        <w:tc>
          <w:tcPr>
            <w:tcW w:w="1676" w:type="dxa"/>
            <w:gridSpan w:val="2"/>
            <w:shd w:val="clear" w:color="auto" w:fill="auto"/>
            <w:vAlign w:val="center"/>
          </w:tcPr>
          <w:p w14:paraId="3209D2D3"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790697">
        <w:tc>
          <w:tcPr>
            <w:tcW w:w="1813" w:type="dxa"/>
            <w:vMerge/>
            <w:shd w:val="clear" w:color="auto" w:fill="auto"/>
            <w:vAlign w:val="center"/>
          </w:tcPr>
          <w:p w14:paraId="7D7D0328"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790697">
            <w:pPr>
              <w:pStyle w:val="TAL"/>
              <w:rPr>
                <w:rFonts w:eastAsia="SimSun"/>
              </w:rPr>
            </w:pPr>
          </w:p>
        </w:tc>
        <w:tc>
          <w:tcPr>
            <w:tcW w:w="1827" w:type="dxa"/>
            <w:shd w:val="clear" w:color="auto" w:fill="auto"/>
            <w:vAlign w:val="center"/>
          </w:tcPr>
          <w:p w14:paraId="5363908F" w14:textId="77777777" w:rsidR="00B12DF6" w:rsidRDefault="00B12DF6" w:rsidP="00790697">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790697">
            <w:pPr>
              <w:pStyle w:val="TAC"/>
              <w:rPr>
                <w:rFonts w:eastAsia="SimSun"/>
              </w:rPr>
            </w:pPr>
          </w:p>
        </w:tc>
        <w:tc>
          <w:tcPr>
            <w:tcW w:w="1676" w:type="dxa"/>
            <w:gridSpan w:val="2"/>
            <w:shd w:val="clear" w:color="auto" w:fill="auto"/>
            <w:vAlign w:val="center"/>
          </w:tcPr>
          <w:p w14:paraId="787108DF"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790697">
            <w:pPr>
              <w:pStyle w:val="TAC"/>
              <w:rPr>
                <w:rFonts w:eastAsia="SimSun"/>
                <w:lang w:eastAsia="zh-CN"/>
              </w:rPr>
            </w:pPr>
            <w:r>
              <w:rPr>
                <w:rFonts w:eastAsia="SimSun"/>
                <w:lang w:eastAsia="zh-CN"/>
              </w:rPr>
              <w:t>Type A</w:t>
            </w:r>
          </w:p>
        </w:tc>
      </w:tr>
      <w:tr w:rsidR="00B12DF6" w:rsidRPr="00C25669" w14:paraId="4518FA20" w14:textId="77777777" w:rsidTr="00790697">
        <w:tc>
          <w:tcPr>
            <w:tcW w:w="1813" w:type="dxa"/>
            <w:vMerge/>
            <w:shd w:val="clear" w:color="auto" w:fill="auto"/>
            <w:vAlign w:val="center"/>
          </w:tcPr>
          <w:p w14:paraId="67FB3BCF" w14:textId="77777777" w:rsidR="00B12DF6" w:rsidRPr="00C25669" w:rsidRDefault="00B12DF6" w:rsidP="00790697">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790697">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790697">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790697">
            <w:pPr>
              <w:pStyle w:val="TAC"/>
              <w:rPr>
                <w:rFonts w:eastAsia="SimSun"/>
              </w:rPr>
            </w:pPr>
          </w:p>
        </w:tc>
        <w:tc>
          <w:tcPr>
            <w:tcW w:w="1676" w:type="dxa"/>
            <w:gridSpan w:val="2"/>
            <w:shd w:val="clear" w:color="auto" w:fill="auto"/>
            <w:vAlign w:val="center"/>
          </w:tcPr>
          <w:p w14:paraId="1D47661D"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78EE5190" w14:textId="77777777" w:rsidTr="00790697">
        <w:tc>
          <w:tcPr>
            <w:tcW w:w="1813" w:type="dxa"/>
            <w:vMerge/>
            <w:shd w:val="clear" w:color="auto" w:fill="auto"/>
            <w:vAlign w:val="center"/>
          </w:tcPr>
          <w:p w14:paraId="6A406F12"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790697">
            <w:pPr>
              <w:pStyle w:val="TAL"/>
              <w:rPr>
                <w:rFonts w:eastAsia="SimSun"/>
              </w:rPr>
            </w:pPr>
          </w:p>
        </w:tc>
        <w:tc>
          <w:tcPr>
            <w:tcW w:w="1827" w:type="dxa"/>
            <w:shd w:val="clear" w:color="auto" w:fill="auto"/>
            <w:vAlign w:val="center"/>
          </w:tcPr>
          <w:p w14:paraId="109FE08E" w14:textId="77777777" w:rsidR="00B12DF6" w:rsidRDefault="00B12DF6" w:rsidP="00790697">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790697">
            <w:pPr>
              <w:pStyle w:val="TAC"/>
              <w:rPr>
                <w:rFonts w:eastAsia="SimSun"/>
              </w:rPr>
            </w:pPr>
          </w:p>
        </w:tc>
        <w:tc>
          <w:tcPr>
            <w:tcW w:w="1676" w:type="dxa"/>
            <w:gridSpan w:val="2"/>
            <w:shd w:val="clear" w:color="auto" w:fill="auto"/>
            <w:vAlign w:val="center"/>
          </w:tcPr>
          <w:p w14:paraId="3B087E86"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7BAB4F1B" w14:textId="77777777" w:rsidTr="00790697">
        <w:tc>
          <w:tcPr>
            <w:tcW w:w="5467" w:type="dxa"/>
            <w:gridSpan w:val="5"/>
            <w:shd w:val="clear" w:color="auto" w:fill="auto"/>
            <w:vAlign w:val="center"/>
          </w:tcPr>
          <w:p w14:paraId="69BC0BC7" w14:textId="77777777" w:rsidR="00B12DF6" w:rsidRDefault="00B12DF6"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790697">
            <w:pPr>
              <w:pStyle w:val="TAC"/>
              <w:rPr>
                <w:rFonts w:eastAsia="SimSun"/>
              </w:rPr>
            </w:pPr>
          </w:p>
        </w:tc>
        <w:tc>
          <w:tcPr>
            <w:tcW w:w="3352" w:type="dxa"/>
            <w:gridSpan w:val="3"/>
            <w:shd w:val="clear" w:color="auto" w:fill="auto"/>
            <w:vAlign w:val="center"/>
          </w:tcPr>
          <w:p w14:paraId="60BADC89" w14:textId="77777777" w:rsidR="00B12DF6" w:rsidRDefault="00B12DF6" w:rsidP="00790697">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790697">
        <w:tc>
          <w:tcPr>
            <w:tcW w:w="5467" w:type="dxa"/>
            <w:gridSpan w:val="5"/>
            <w:shd w:val="clear" w:color="auto" w:fill="auto"/>
            <w:vAlign w:val="center"/>
          </w:tcPr>
          <w:p w14:paraId="7606A8C1" w14:textId="77777777" w:rsidR="00B12DF6" w:rsidRDefault="00B12DF6"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790697">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790697">
            <w:pPr>
              <w:pStyle w:val="TAC"/>
              <w:rPr>
                <w:rFonts w:eastAsia="SimSun"/>
                <w:lang w:eastAsia="zh-CN"/>
              </w:rPr>
            </w:pPr>
            <w:r>
              <w:rPr>
                <w:rFonts w:eastAsia="SimSun"/>
                <w:lang w:eastAsia="zh-CN"/>
              </w:rPr>
              <w:t>0</w:t>
            </w:r>
          </w:p>
        </w:tc>
      </w:tr>
      <w:tr w:rsidR="00B12DF6" w:rsidRPr="00C25669" w14:paraId="49F0C213" w14:textId="77777777" w:rsidTr="00790697">
        <w:tc>
          <w:tcPr>
            <w:tcW w:w="5467" w:type="dxa"/>
            <w:gridSpan w:val="5"/>
            <w:shd w:val="clear" w:color="auto" w:fill="auto"/>
            <w:vAlign w:val="center"/>
          </w:tcPr>
          <w:p w14:paraId="20D882B9" w14:textId="77777777" w:rsidR="00B12DF6" w:rsidRDefault="00B12DF6"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790697">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790697">
            <w:pPr>
              <w:pStyle w:val="TAC"/>
              <w:rPr>
                <w:rFonts w:eastAsia="SimSun"/>
                <w:lang w:eastAsia="zh-CN"/>
              </w:rPr>
            </w:pPr>
            <w:r>
              <w:rPr>
                <w:rFonts w:eastAsia="SimSun"/>
              </w:rPr>
              <w:t>0</w:t>
            </w:r>
          </w:p>
        </w:tc>
      </w:tr>
      <w:tr w:rsidR="00B12DF6" w:rsidRPr="00C25669" w14:paraId="725944D7"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790697">
            <w:pPr>
              <w:pStyle w:val="TAC"/>
              <w:rPr>
                <w:rFonts w:eastAsia="SimSun"/>
              </w:rPr>
            </w:pPr>
            <w:r w:rsidRPr="007733F2">
              <w:rPr>
                <w:rFonts w:eastAsia="SimSun"/>
              </w:rPr>
              <w:t xml:space="preserve">8 </w:t>
            </w:r>
          </w:p>
        </w:tc>
      </w:tr>
      <w:tr w:rsidR="00B12DF6" w:rsidRPr="00C25669" w14:paraId="06EFF47A"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790697">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790697">
            <w:pPr>
              <w:pStyle w:val="TAL"/>
              <w:rPr>
                <w:rFonts w:eastAsia="SimSun"/>
              </w:rPr>
            </w:pPr>
            <w:r w:rsidRPr="00C25669">
              <w:rPr>
                <w:rFonts w:eastAsia="SimSun"/>
              </w:rPr>
              <w:t>ZP CSI-RS configuration</w:t>
            </w:r>
          </w:p>
          <w:p w14:paraId="31DAA212"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790697">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790697">
            <w:pPr>
              <w:pStyle w:val="TAC"/>
              <w:rPr>
                <w:rFonts w:eastAsia="SimSun"/>
                <w:lang w:eastAsia="zh-CN"/>
              </w:rPr>
            </w:pPr>
            <w:r w:rsidRPr="00C25669">
              <w:rPr>
                <w:rFonts w:eastAsia="SimSun" w:hint="eastAsia"/>
                <w:lang w:eastAsia="zh-CN"/>
              </w:rPr>
              <w:t>4</w:t>
            </w:r>
          </w:p>
        </w:tc>
      </w:tr>
      <w:tr w:rsidR="00B12DF6" w:rsidRPr="00C25669" w14:paraId="6C3EA93A" w14:textId="77777777" w:rsidTr="00790697">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790697">
            <w:pPr>
              <w:pStyle w:val="TAC"/>
              <w:rPr>
                <w:rFonts w:eastAsia="SimSun"/>
                <w:lang w:eastAsia="zh-CN"/>
              </w:rPr>
            </w:pPr>
            <w:r w:rsidRPr="00C25669">
              <w:rPr>
                <w:rFonts w:eastAsia="SimSun" w:hint="eastAsia"/>
                <w:lang w:eastAsia="zh-CN"/>
              </w:rPr>
              <w:t>FD-CDM2</w:t>
            </w:r>
          </w:p>
        </w:tc>
      </w:tr>
      <w:tr w:rsidR="00B12DF6" w:rsidRPr="00C25669" w14:paraId="614654C6" w14:textId="77777777" w:rsidTr="00790697">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790697">
            <w:pPr>
              <w:pStyle w:val="TAC"/>
              <w:rPr>
                <w:rFonts w:eastAsia="SimSun"/>
                <w:lang w:eastAsia="zh-CN"/>
              </w:rPr>
            </w:pPr>
            <w:r w:rsidRPr="00C25669">
              <w:rPr>
                <w:rFonts w:eastAsia="SimSun" w:hint="eastAsia"/>
                <w:lang w:eastAsia="zh-CN"/>
              </w:rPr>
              <w:t>1</w:t>
            </w:r>
          </w:p>
        </w:tc>
      </w:tr>
      <w:tr w:rsidR="00B12DF6" w:rsidRPr="00C25669" w14:paraId="3F5B0E63" w14:textId="77777777" w:rsidTr="00790697">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790697">
            <w:pPr>
              <w:pStyle w:val="TAC"/>
              <w:rPr>
                <w:rFonts w:eastAsia="SimSun"/>
                <w:lang w:eastAsia="zh-CN"/>
              </w:rPr>
            </w:pPr>
            <w:r>
              <w:rPr>
                <w:lang w:eastAsia="zh-CN"/>
              </w:rPr>
              <w:t>Row 5,(4)</w:t>
            </w:r>
          </w:p>
        </w:tc>
      </w:tr>
      <w:tr w:rsidR="00B12DF6" w:rsidRPr="00C25669" w14:paraId="2BCD882C" w14:textId="77777777" w:rsidTr="00790697">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790697">
            <w:pPr>
              <w:pStyle w:val="TAC"/>
              <w:rPr>
                <w:rFonts w:eastAsia="SimSun"/>
                <w:lang w:eastAsia="zh-CN"/>
              </w:rPr>
            </w:pPr>
            <w:r w:rsidRPr="00C25669">
              <w:rPr>
                <w:rFonts w:eastAsia="SimSun" w:hint="eastAsia"/>
                <w:lang w:eastAsia="zh-CN"/>
              </w:rPr>
              <w:t>(9)</w:t>
            </w:r>
          </w:p>
        </w:tc>
      </w:tr>
      <w:tr w:rsidR="00B12DF6" w:rsidRPr="00C25669" w14:paraId="35B4FAE9"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790697">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790697">
            <w:pPr>
              <w:pStyle w:val="TAL"/>
              <w:rPr>
                <w:rFonts w:eastAsia="SimSun"/>
              </w:rPr>
            </w:pPr>
            <w:r w:rsidRPr="00C25669">
              <w:rPr>
                <w:rFonts w:eastAsia="SimSun"/>
              </w:rPr>
              <w:t>NZP CSI-RS for CSI acquisition</w:t>
            </w:r>
          </w:p>
          <w:p w14:paraId="5ED1B503"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790697">
            <w:pPr>
              <w:pStyle w:val="TAC"/>
              <w:rPr>
                <w:lang w:eastAsia="ja-JP"/>
              </w:rPr>
            </w:pPr>
            <w:r>
              <w:rPr>
                <w:rFonts w:eastAsia="SimSun"/>
              </w:rPr>
              <w:t>Resource #10</w:t>
            </w:r>
          </w:p>
        </w:tc>
      </w:tr>
      <w:tr w:rsidR="00B12DF6" w:rsidRPr="00C25669" w14:paraId="719D1919" w14:textId="77777777" w:rsidTr="00790697">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790697">
            <w:pPr>
              <w:pStyle w:val="TAC"/>
              <w:rPr>
                <w:lang w:eastAsia="ja-JP"/>
              </w:rPr>
            </w:pPr>
            <w:r w:rsidRPr="00C25669">
              <w:rPr>
                <w:rFonts w:eastAsia="SimSun" w:hint="eastAsia"/>
                <w:lang w:eastAsia="zh-CN"/>
              </w:rPr>
              <w:t>Aperiodic</w:t>
            </w:r>
          </w:p>
        </w:tc>
      </w:tr>
      <w:tr w:rsidR="00B12DF6" w:rsidRPr="00C25669" w14:paraId="23F18AB3" w14:textId="77777777" w:rsidTr="00790697">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790697">
            <w:pPr>
              <w:pStyle w:val="TAC"/>
              <w:rPr>
                <w:lang w:eastAsia="ja-JP"/>
              </w:rPr>
            </w:pPr>
            <w:r w:rsidRPr="00C25669">
              <w:rPr>
                <w:rFonts w:eastAsia="SimSun" w:hint="eastAsia"/>
                <w:lang w:eastAsia="zh-CN"/>
              </w:rPr>
              <w:t>8</w:t>
            </w:r>
          </w:p>
        </w:tc>
      </w:tr>
      <w:tr w:rsidR="00B12DF6" w:rsidRPr="00C25669" w14:paraId="3C9715BB" w14:textId="77777777" w:rsidTr="00790697">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790697">
            <w:pPr>
              <w:pStyle w:val="TAC"/>
              <w:rPr>
                <w:lang w:eastAsia="ja-JP"/>
              </w:rPr>
            </w:pPr>
            <w:r w:rsidRPr="00C25669">
              <w:rPr>
                <w:rFonts w:eastAsia="SimSun" w:hint="eastAsia"/>
                <w:lang w:eastAsia="zh-CN"/>
              </w:rPr>
              <w:t>CDM4 (FD2, TD2)</w:t>
            </w:r>
          </w:p>
        </w:tc>
      </w:tr>
      <w:tr w:rsidR="00B12DF6" w:rsidRPr="00C25669" w14:paraId="290ADF9B" w14:textId="77777777" w:rsidTr="00790697">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790697">
            <w:pPr>
              <w:pStyle w:val="TAC"/>
              <w:rPr>
                <w:lang w:eastAsia="ja-JP"/>
              </w:rPr>
            </w:pPr>
            <w:r w:rsidRPr="00C25669">
              <w:rPr>
                <w:rFonts w:eastAsia="SimSun" w:hint="eastAsia"/>
                <w:lang w:eastAsia="zh-CN"/>
              </w:rPr>
              <w:t>1</w:t>
            </w:r>
          </w:p>
        </w:tc>
      </w:tr>
      <w:tr w:rsidR="00B12DF6" w:rsidRPr="00C25669" w14:paraId="2F0A0609" w14:textId="77777777" w:rsidTr="00790697">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790697">
            <w:pPr>
              <w:pStyle w:val="TAC"/>
              <w:rPr>
                <w:lang w:eastAsia="ja-JP"/>
              </w:rPr>
            </w:pPr>
            <w:r w:rsidRPr="00E76E33">
              <w:rPr>
                <w:rFonts w:eastAsia="SimSun" w:hint="eastAsia"/>
                <w:lang w:eastAsia="zh-CN"/>
              </w:rPr>
              <w:t>Row 8, (4,6)</w:t>
            </w:r>
          </w:p>
        </w:tc>
      </w:tr>
      <w:tr w:rsidR="00B12DF6" w:rsidRPr="00C25669" w14:paraId="70580D01" w14:textId="77777777" w:rsidTr="00790697">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790697">
            <w:pPr>
              <w:pStyle w:val="TAC"/>
              <w:rPr>
                <w:lang w:eastAsia="ja-JP"/>
              </w:rPr>
            </w:pPr>
            <w:r>
              <w:rPr>
                <w:rFonts w:eastAsia="SimSun"/>
                <w:lang w:eastAsia="zh-CN"/>
              </w:rPr>
              <w:t>(9)</w:t>
            </w:r>
          </w:p>
        </w:tc>
      </w:tr>
      <w:tr w:rsidR="00B12DF6" w:rsidRPr="00C25669" w14:paraId="670E6517" w14:textId="77777777" w:rsidTr="00790697">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790697">
            <w:pPr>
              <w:pStyle w:val="TAC"/>
              <w:rPr>
                <w:lang w:eastAsia="ja-JP"/>
              </w:rPr>
            </w:pPr>
            <w:r w:rsidRPr="00C25669">
              <w:rPr>
                <w:rFonts w:eastAsia="SimSun" w:hint="eastAsia"/>
                <w:lang w:eastAsia="zh-CN"/>
              </w:rPr>
              <w:t>Not configured</w:t>
            </w:r>
          </w:p>
        </w:tc>
      </w:tr>
      <w:tr w:rsidR="00B12DF6" w:rsidRPr="00C25669" w14:paraId="6630E18B"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790697">
            <w:pPr>
              <w:pStyle w:val="TAC"/>
              <w:rPr>
                <w:lang w:eastAsia="ja-JP"/>
              </w:rPr>
            </w:pPr>
            <w:r w:rsidRPr="00C25669">
              <w:rPr>
                <w:lang w:eastAsia="zh-CN"/>
              </w:rPr>
              <w:t>0</w:t>
            </w:r>
          </w:p>
        </w:tc>
      </w:tr>
      <w:tr w:rsidR="00B12DF6" w:rsidRPr="00C25669" w14:paraId="03F5083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790697">
            <w:pPr>
              <w:pStyle w:val="TAC"/>
              <w:rPr>
                <w:lang w:eastAsia="zh-CN"/>
              </w:rPr>
            </w:pPr>
            <w:r w:rsidRPr="00C25669">
              <w:rPr>
                <w:rFonts w:eastAsia="SimSun" w:hint="eastAsia"/>
                <w:lang w:eastAsia="zh-CN"/>
              </w:rPr>
              <w:t>Aperiodic</w:t>
            </w:r>
          </w:p>
        </w:tc>
      </w:tr>
      <w:tr w:rsidR="00B12DF6" w:rsidRPr="00C25669" w14:paraId="5B923D54" w14:textId="77777777" w:rsidTr="00790697">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790697">
            <w:pPr>
              <w:pStyle w:val="TAC"/>
              <w:rPr>
                <w:lang w:eastAsia="zh-CN"/>
              </w:rPr>
            </w:pPr>
            <w:r w:rsidRPr="00C25669">
              <w:rPr>
                <w:rFonts w:eastAsia="SimSun" w:hint="eastAsia"/>
                <w:lang w:eastAsia="zh-CN"/>
              </w:rPr>
              <w:t>Pattern 0</w:t>
            </w:r>
          </w:p>
        </w:tc>
      </w:tr>
      <w:tr w:rsidR="00B12DF6" w:rsidRPr="00C25669" w14:paraId="031147E9" w14:textId="77777777" w:rsidTr="00790697">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790697">
            <w:pPr>
              <w:pStyle w:val="TAC"/>
              <w:rPr>
                <w:lang w:eastAsia="zh-CN"/>
              </w:rPr>
            </w:pPr>
            <w:r w:rsidRPr="00C25669">
              <w:rPr>
                <w:rFonts w:eastAsia="SimSun" w:hint="eastAsia"/>
                <w:lang w:eastAsia="zh-CN"/>
              </w:rPr>
              <w:t>(4,9)</w:t>
            </w:r>
          </w:p>
        </w:tc>
      </w:tr>
      <w:tr w:rsidR="00B12DF6" w:rsidRPr="00C25669" w14:paraId="3D642A77"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790697">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790697">
            <w:pPr>
              <w:pStyle w:val="TAC"/>
              <w:rPr>
                <w:lang w:eastAsia="zh-CN"/>
              </w:rPr>
            </w:pPr>
            <w:r w:rsidRPr="00C25669">
              <w:rPr>
                <w:rFonts w:eastAsia="SimSun" w:hint="eastAsia"/>
                <w:lang w:eastAsia="zh-CN"/>
              </w:rPr>
              <w:t>Not configured</w:t>
            </w:r>
          </w:p>
        </w:tc>
      </w:tr>
      <w:tr w:rsidR="00B12DF6" w:rsidRPr="00C25669" w14:paraId="1064782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790697">
            <w:pPr>
              <w:pStyle w:val="TAC"/>
              <w:rPr>
                <w:rFonts w:eastAsia="SimSun"/>
                <w:lang w:eastAsia="zh-CN"/>
              </w:rPr>
            </w:pPr>
            <w:r w:rsidRPr="00C25669">
              <w:rPr>
                <w:rFonts w:eastAsia="SimSun" w:hint="eastAsia"/>
                <w:lang w:eastAsia="zh-CN"/>
              </w:rPr>
              <w:t>Aperiodic</w:t>
            </w:r>
          </w:p>
        </w:tc>
      </w:tr>
      <w:tr w:rsidR="00B12DF6" w:rsidRPr="00C25669" w14:paraId="2CA5FAF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790697">
            <w:pPr>
              <w:pStyle w:val="TAC"/>
              <w:rPr>
                <w:rFonts w:eastAsia="SimSun"/>
                <w:lang w:eastAsia="zh-CN"/>
              </w:rPr>
            </w:pPr>
            <w:r w:rsidRPr="00C25669">
              <w:rPr>
                <w:rFonts w:eastAsia="SimSun" w:hint="eastAsia"/>
                <w:lang w:eastAsia="zh-CN"/>
              </w:rPr>
              <w:t>Table 1</w:t>
            </w:r>
          </w:p>
        </w:tc>
      </w:tr>
      <w:tr w:rsidR="00B12DF6" w:rsidRPr="00C25669" w14:paraId="17F6DD2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790697">
            <w:pPr>
              <w:pStyle w:val="TAC"/>
              <w:rPr>
                <w:rFonts w:eastAsia="SimSun"/>
                <w:lang w:eastAsia="zh-CN"/>
              </w:rPr>
            </w:pPr>
            <w:r w:rsidRPr="00C25669">
              <w:rPr>
                <w:rFonts w:eastAsia="SimSun"/>
                <w:lang w:eastAsia="zh-CN"/>
              </w:rPr>
              <w:t>cri-RI-PMI-CQI</w:t>
            </w:r>
          </w:p>
        </w:tc>
      </w:tr>
      <w:tr w:rsidR="00B12DF6" w:rsidRPr="00C25669" w14:paraId="77B7F49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790697">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790697">
            <w:pPr>
              <w:pStyle w:val="TAC"/>
              <w:rPr>
                <w:rFonts w:eastAsia="SimSun"/>
                <w:color w:val="000000"/>
                <w:szCs w:val="18"/>
              </w:rPr>
            </w:pPr>
          </w:p>
          <w:p w14:paraId="6BBF88B7" w14:textId="77777777" w:rsidR="00B12DF6" w:rsidRPr="00294AB6" w:rsidRDefault="00B12DF6"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790697">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790697">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790697">
            <w:pPr>
              <w:pStyle w:val="TAC"/>
              <w:rPr>
                <w:rFonts w:eastAsia="SimSun"/>
                <w:lang w:eastAsia="zh-CN"/>
              </w:rPr>
            </w:pPr>
            <w:r w:rsidRPr="00C25669">
              <w:rPr>
                <w:rFonts w:eastAsia="SimSun" w:hint="eastAsia"/>
                <w:lang w:eastAsia="zh-CN"/>
              </w:rPr>
              <w:t>Wideband</w:t>
            </w:r>
          </w:p>
        </w:tc>
      </w:tr>
      <w:tr w:rsidR="00B12DF6" w:rsidRPr="00C25669" w14:paraId="7ED4D94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790697">
            <w:pPr>
              <w:pStyle w:val="TAC"/>
              <w:rPr>
                <w:rFonts w:eastAsia="SimSun"/>
                <w:lang w:eastAsia="zh-CN"/>
              </w:rPr>
            </w:pPr>
            <w:r w:rsidRPr="00C25669">
              <w:rPr>
                <w:rFonts w:eastAsia="SimSun" w:hint="eastAsia"/>
                <w:lang w:eastAsia="zh-CN"/>
              </w:rPr>
              <w:t>Wideband</w:t>
            </w:r>
          </w:p>
        </w:tc>
      </w:tr>
      <w:tr w:rsidR="00B12DF6" w:rsidRPr="00C25669" w14:paraId="761010C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790697">
            <w:pPr>
              <w:pStyle w:val="TAC"/>
              <w:rPr>
                <w:rFonts w:eastAsia="SimSun"/>
                <w:lang w:eastAsia="zh-CN"/>
              </w:rPr>
            </w:pPr>
            <w:r w:rsidRPr="00C25669">
              <w:rPr>
                <w:rFonts w:eastAsia="SimSun" w:cs="Arial"/>
                <w:szCs w:val="18"/>
              </w:rPr>
              <w:t>8</w:t>
            </w:r>
          </w:p>
        </w:tc>
      </w:tr>
      <w:tr w:rsidR="00B12DF6" w:rsidRPr="00C25669" w14:paraId="4D26C98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790697">
            <w:pPr>
              <w:pStyle w:val="TAC"/>
              <w:rPr>
                <w:rFonts w:eastAsia="SimSun"/>
                <w:lang w:eastAsia="zh-CN"/>
              </w:rPr>
            </w:pPr>
            <w:r w:rsidRPr="00C25669">
              <w:rPr>
                <w:rFonts w:eastAsia="SimSun" w:cs="Arial"/>
                <w:szCs w:val="18"/>
              </w:rPr>
              <w:t>1111111</w:t>
            </w:r>
          </w:p>
        </w:tc>
      </w:tr>
      <w:tr w:rsidR="00B12DF6" w:rsidRPr="00C25669" w14:paraId="0D8395E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790697">
            <w:pPr>
              <w:pStyle w:val="TAC"/>
              <w:rPr>
                <w:rFonts w:eastAsia="SimSun"/>
                <w:lang w:eastAsia="zh-CN"/>
              </w:rPr>
            </w:pPr>
            <w:r>
              <w:rPr>
                <w:rFonts w:eastAsia="SimSun"/>
                <w:lang w:eastAsia="zh-CN"/>
              </w:rPr>
              <w:t>Not configured</w:t>
            </w:r>
          </w:p>
        </w:tc>
      </w:tr>
      <w:tr w:rsidR="00B12DF6" w:rsidRPr="00C25669" w14:paraId="445721A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790697">
            <w:pPr>
              <w:pStyle w:val="TAC"/>
              <w:rPr>
                <w:rFonts w:eastAsia="SimSun"/>
                <w:lang w:eastAsia="zh-CN"/>
              </w:rPr>
            </w:pPr>
            <w:r w:rsidRPr="00C25669">
              <w:rPr>
                <w:lang w:eastAsia="zh-CN"/>
              </w:rPr>
              <w:t>5</w:t>
            </w:r>
          </w:p>
        </w:tc>
      </w:tr>
      <w:tr w:rsidR="00B12DF6" w:rsidRPr="00C25669" w14:paraId="702CA99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790697">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790697">
            <w:pPr>
              <w:pStyle w:val="TAC"/>
              <w:rPr>
                <w:lang w:eastAsia="zh-CN"/>
              </w:rPr>
            </w:pPr>
            <w:r w:rsidRPr="00C25669">
              <w:rPr>
                <w:lang w:eastAsia="zh-CN"/>
              </w:rPr>
              <w:t>1</w:t>
            </w:r>
          </w:p>
        </w:tc>
      </w:tr>
      <w:tr w:rsidR="00B12DF6" w:rsidRPr="00C25669" w14:paraId="28FAD20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790697">
            <w:pPr>
              <w:pStyle w:val="TAC"/>
              <w:rPr>
                <w:lang w:eastAsia="zh-CN"/>
              </w:rPr>
            </w:pPr>
            <w:r w:rsidRPr="00C25669">
              <w:rPr>
                <w:lang w:eastAsia="zh-CN"/>
              </w:rPr>
              <w:t>Associated Report Configuration contains pointers to NZP CSI-RS and CSI-IM</w:t>
            </w:r>
          </w:p>
        </w:tc>
      </w:tr>
      <w:tr w:rsidR="00B12DF6" w:rsidRPr="00C25669" w14:paraId="669F8D4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790697">
            <w:pPr>
              <w:pStyle w:val="TAC"/>
              <w:rPr>
                <w:rFonts w:eastAsia="SimSun"/>
                <w:lang w:eastAsia="zh-CN"/>
              </w:rPr>
            </w:pPr>
            <w:r w:rsidRPr="00C25669">
              <w:rPr>
                <w:rFonts w:eastAsia="SimSun"/>
                <w:lang w:eastAsia="zh-CN"/>
              </w:rPr>
              <w:t>typeI-SinglePanel</w:t>
            </w:r>
          </w:p>
        </w:tc>
      </w:tr>
      <w:tr w:rsidR="00B12DF6" w:rsidRPr="00C25669" w14:paraId="37CD18A9" w14:textId="77777777" w:rsidTr="00790697">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790697">
            <w:pPr>
              <w:pStyle w:val="TAC"/>
              <w:rPr>
                <w:rFonts w:eastAsia="SimSun"/>
                <w:lang w:eastAsia="zh-CN"/>
              </w:rPr>
            </w:pPr>
            <w:r w:rsidRPr="00C25669">
              <w:rPr>
                <w:rFonts w:eastAsia="SimSun" w:hint="eastAsia"/>
                <w:lang w:eastAsia="zh-CN"/>
              </w:rPr>
              <w:t>1</w:t>
            </w:r>
          </w:p>
        </w:tc>
      </w:tr>
      <w:tr w:rsidR="00B12DF6" w:rsidRPr="00C25669" w14:paraId="7BCE2345" w14:textId="77777777" w:rsidTr="00790697">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790697">
            <w:pPr>
              <w:pStyle w:val="TAC"/>
              <w:rPr>
                <w:rFonts w:eastAsia="SimSun"/>
                <w:lang w:eastAsia="zh-CN"/>
              </w:rPr>
            </w:pPr>
            <w:r w:rsidRPr="00C25669">
              <w:rPr>
                <w:rFonts w:eastAsia="SimSun" w:hint="eastAsia"/>
                <w:lang w:eastAsia="zh-CN"/>
              </w:rPr>
              <w:t>(4,1)</w:t>
            </w:r>
          </w:p>
        </w:tc>
      </w:tr>
      <w:tr w:rsidR="00B12DF6" w:rsidRPr="00C25669" w14:paraId="0E8ABF45" w14:textId="77777777" w:rsidTr="00790697">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790697">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790697">
            <w:pPr>
              <w:pStyle w:val="TAC"/>
              <w:rPr>
                <w:rFonts w:eastAsia="SimSun"/>
                <w:lang w:eastAsia="zh-CN"/>
              </w:rPr>
            </w:pPr>
            <w:r w:rsidRPr="00C25669">
              <w:rPr>
                <w:rFonts w:eastAsia="SimSun" w:hint="eastAsia"/>
                <w:lang w:eastAsia="zh-CN"/>
              </w:rPr>
              <w:t>0x FFFF</w:t>
            </w:r>
          </w:p>
        </w:tc>
      </w:tr>
      <w:tr w:rsidR="00B12DF6" w:rsidRPr="00C25669" w14:paraId="6574BC4F"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790697">
            <w:pPr>
              <w:pStyle w:val="TAC"/>
              <w:rPr>
                <w:rFonts w:eastAsia="SimSun"/>
                <w:lang w:eastAsia="zh-CN"/>
              </w:rPr>
            </w:pPr>
            <w:r w:rsidRPr="00C25669">
              <w:rPr>
                <w:rFonts w:eastAsia="SimSun" w:hint="eastAsia"/>
                <w:lang w:eastAsia="zh-CN"/>
              </w:rPr>
              <w:t>PUSCH</w:t>
            </w:r>
          </w:p>
        </w:tc>
      </w:tr>
      <w:tr w:rsidR="00B12DF6" w:rsidRPr="00C25669" w14:paraId="1B47F35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790697">
            <w:pPr>
              <w:pStyle w:val="TAC"/>
              <w:rPr>
                <w:rFonts w:eastAsia="SimSun"/>
                <w:lang w:eastAsia="zh-CN"/>
              </w:rPr>
            </w:pPr>
            <w:r>
              <w:rPr>
                <w:rFonts w:eastAsia="SimSun"/>
                <w:lang w:eastAsia="zh-CN"/>
              </w:rPr>
              <w:t>6.5</w:t>
            </w:r>
          </w:p>
        </w:tc>
      </w:tr>
      <w:tr w:rsidR="00B12DF6" w:rsidRPr="00C25669" w14:paraId="33AF063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790697">
            <w:pPr>
              <w:pStyle w:val="TAC"/>
              <w:rPr>
                <w:rFonts w:eastAsia="SimSun"/>
                <w:lang w:eastAsia="zh-CN"/>
              </w:rPr>
            </w:pPr>
            <w:r w:rsidRPr="007733F2">
              <w:rPr>
                <w:rFonts w:eastAsia="SimSun" w:hint="eastAsia"/>
                <w:lang w:eastAsia="zh-CN"/>
              </w:rPr>
              <w:t>4</w:t>
            </w:r>
          </w:p>
        </w:tc>
      </w:tr>
      <w:tr w:rsidR="00B12DF6" w:rsidRPr="00C25669" w14:paraId="2070A31C"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790697">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790697">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79069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790697">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790697">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790697">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790697">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790697">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790697">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790697">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790697">
            <w:pPr>
              <w:keepNext/>
              <w:keepLines/>
              <w:spacing w:after="0"/>
              <w:rPr>
                <w:rFonts w:ascii="Arial" w:eastAsia="SimSun" w:hAnsi="Arial"/>
                <w:sz w:val="18"/>
              </w:rPr>
            </w:pPr>
          </w:p>
          <w:p w14:paraId="7EEC537F"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790697">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790697">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790697">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790697">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790697">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790697">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790697">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790697">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790697">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790697">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790697">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790697">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790697">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790697">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790697">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790697">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790697">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790697">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790697">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790697">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790697">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790697">
        <w:trPr>
          <w:jc w:val="center"/>
        </w:trPr>
        <w:tc>
          <w:tcPr>
            <w:tcW w:w="1984" w:type="dxa"/>
            <w:tcBorders>
              <w:bottom w:val="nil"/>
            </w:tcBorders>
          </w:tcPr>
          <w:p w14:paraId="11E27F4B" w14:textId="77777777" w:rsidR="00973D47" w:rsidRPr="00C25669" w:rsidRDefault="00973D47" w:rsidP="00790697">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790697">
        <w:trPr>
          <w:cantSplit/>
          <w:jc w:val="center"/>
        </w:trPr>
        <w:tc>
          <w:tcPr>
            <w:tcW w:w="1984" w:type="dxa"/>
          </w:tcPr>
          <w:p w14:paraId="433C4A44" w14:textId="77777777" w:rsidR="00973D47" w:rsidRPr="00C25669" w:rsidRDefault="00973D47" w:rsidP="0079069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790697">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79069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790697">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790697">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790697">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790697">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790697">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790697">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790697">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790697">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790697">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790697">
            <w:pPr>
              <w:keepNext/>
              <w:keepLines/>
              <w:spacing w:after="0"/>
              <w:rPr>
                <w:rFonts w:ascii="Arial" w:eastAsia="SimSun" w:hAnsi="Arial"/>
                <w:sz w:val="18"/>
              </w:rPr>
            </w:pPr>
          </w:p>
          <w:p w14:paraId="3FC48D6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790697">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790697">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790697">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790697">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790697">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790697">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790697">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790697">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790697">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790697">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790697">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790697">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790697">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790697">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790697">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790697">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790697">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790697">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790697">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790697">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790697">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790697">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790697">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790697">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790697">
        <w:trPr>
          <w:jc w:val="center"/>
        </w:trPr>
        <w:tc>
          <w:tcPr>
            <w:tcW w:w="1984" w:type="dxa"/>
            <w:tcBorders>
              <w:bottom w:val="nil"/>
            </w:tcBorders>
          </w:tcPr>
          <w:p w14:paraId="496575A0" w14:textId="77777777" w:rsidR="00973D47" w:rsidRPr="00C25669" w:rsidRDefault="00973D47" w:rsidP="00790697">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790697">
        <w:trPr>
          <w:cantSplit/>
          <w:jc w:val="center"/>
        </w:trPr>
        <w:tc>
          <w:tcPr>
            <w:tcW w:w="1984" w:type="dxa"/>
          </w:tcPr>
          <w:p w14:paraId="1F7FD10E" w14:textId="77777777" w:rsidR="00973D47" w:rsidRPr="00C25669" w:rsidRDefault="00973D47" w:rsidP="0079069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790697">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31F5A4EE"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00E85338">
        <w:rPr>
          <w:rFonts w:eastAsia="SimSun"/>
          <w:lang w:eastAsia="zh-CN"/>
        </w:rPr>
        <w:t>.. The minimum requirements</w:t>
      </w:r>
      <w:r w:rsidR="00E85338" w:rsidRPr="00C25669">
        <w:rPr>
          <w:rFonts w:eastAsia="SimSun"/>
        </w:rPr>
        <w:t xml:space="preserve"> </w:t>
      </w:r>
      <w:r w:rsidR="00E85338">
        <w:rPr>
          <w:rFonts w:eastAsia="SimSun"/>
        </w:rPr>
        <w:t>for FR2-1 is applicable for</w:t>
      </w:r>
      <w:r w:rsidRPr="00C25669">
        <w:rPr>
          <w:rFonts w:eastAsia="SimSun"/>
        </w:rPr>
        <w:t xml:space="preserve">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r w:rsidR="00233AD9">
        <w:t xml:space="preserve"> and 7.1.1.8</w:t>
      </w:r>
      <w:r w:rsidR="004D69D8" w:rsidRPr="005B1E3A">
        <w:t>.</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955"/>
        <w:gridCol w:w="859"/>
        <w:gridCol w:w="2420"/>
        <w:gridCol w:w="6"/>
        <w:gridCol w:w="2547"/>
      </w:tblGrid>
      <w:tr w:rsidR="005B3300" w:rsidRPr="00C25669" w14:paraId="7E6A355F" w14:textId="77777777" w:rsidTr="007D5E4A">
        <w:trPr>
          <w:trHeight w:val="58"/>
        </w:trPr>
        <w:tc>
          <w:tcPr>
            <w:tcW w:w="1478"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6"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1" w:type="pct"/>
            <w:gridSpan w:val="2"/>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7D5E4A">
        <w:trPr>
          <w:trHeight w:val="153"/>
        </w:trPr>
        <w:tc>
          <w:tcPr>
            <w:tcW w:w="1478"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5"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6"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1" w:type="pct"/>
            <w:gridSpan w:val="2"/>
          </w:tcPr>
          <w:p w14:paraId="54BE498E" w14:textId="77777777" w:rsidR="005B3300" w:rsidRPr="00C25669" w:rsidRDefault="005B3300" w:rsidP="00FB27FE">
            <w:pPr>
              <w:pStyle w:val="TAL"/>
              <w:rPr>
                <w:lang w:val="en-US" w:eastAsia="zh-CN"/>
              </w:rPr>
            </w:pPr>
          </w:p>
        </w:tc>
      </w:tr>
      <w:tr w:rsidR="005B3300" w:rsidRPr="00C25669" w14:paraId="3444E147" w14:textId="77777777" w:rsidTr="007D5E4A">
        <w:trPr>
          <w:trHeight w:val="153"/>
        </w:trPr>
        <w:tc>
          <w:tcPr>
            <w:tcW w:w="1478"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5"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6"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1" w:type="pct"/>
            <w:gridSpan w:val="2"/>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7D5E4A">
        <w:trPr>
          <w:trHeight w:val="153"/>
        </w:trPr>
        <w:tc>
          <w:tcPr>
            <w:tcW w:w="1478"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5"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6"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1" w:type="pct"/>
            <w:gridSpan w:val="2"/>
          </w:tcPr>
          <w:p w14:paraId="04905946" w14:textId="77777777" w:rsidR="00656E47" w:rsidRPr="00C25669" w:rsidRDefault="00656E47" w:rsidP="00656E47">
            <w:pPr>
              <w:pStyle w:val="TAL"/>
              <w:rPr>
                <w:lang w:val="en-US" w:eastAsia="zh-CN"/>
              </w:rPr>
            </w:pPr>
          </w:p>
        </w:tc>
      </w:tr>
      <w:tr w:rsidR="00D36EBA" w:rsidRPr="00C25669" w14:paraId="25504605" w14:textId="77777777" w:rsidTr="007D5E4A">
        <w:trPr>
          <w:trHeight w:val="153"/>
        </w:trPr>
        <w:tc>
          <w:tcPr>
            <w:tcW w:w="1478"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5"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6"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1" w:type="pct"/>
            <w:gridSpan w:val="2"/>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7D5E4A" w:rsidRPr="00C25669" w14:paraId="3FF41CAC" w14:textId="77777777" w:rsidTr="007D5E4A">
        <w:trPr>
          <w:trHeight w:val="153"/>
        </w:trPr>
        <w:tc>
          <w:tcPr>
            <w:tcW w:w="1479" w:type="pct"/>
          </w:tcPr>
          <w:p w14:paraId="7CD092F1" w14:textId="77777777" w:rsidR="007D5E4A" w:rsidRDefault="007D5E4A" w:rsidP="00790697">
            <w:pPr>
              <w:pStyle w:val="TAL"/>
              <w:rPr>
                <w:lang w:eastAsia="zh-CN"/>
              </w:rPr>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496" w:type="pct"/>
          </w:tcPr>
          <w:p w14:paraId="68A234CA" w14:textId="77777777" w:rsidR="007D5E4A" w:rsidRDefault="007D5E4A" w:rsidP="00790697">
            <w:pPr>
              <w:pStyle w:val="TAL"/>
              <w:rPr>
                <w:rFonts w:eastAsia="SimSun"/>
                <w:lang w:eastAsia="zh-CN"/>
              </w:rPr>
            </w:pPr>
            <w:r>
              <w:rPr>
                <w:rFonts w:eastAsia="SimSun" w:hint="eastAsia"/>
                <w:lang w:eastAsia="zh-CN"/>
              </w:rPr>
              <w:t>F</w:t>
            </w:r>
            <w:r>
              <w:rPr>
                <w:rFonts w:eastAsia="SimSun"/>
                <w:lang w:eastAsia="zh-CN"/>
              </w:rPr>
              <w:t>R2 TDD</w:t>
            </w:r>
          </w:p>
        </w:tc>
        <w:tc>
          <w:tcPr>
            <w:tcW w:w="446" w:type="pct"/>
            <w:shd w:val="clear" w:color="auto" w:fill="auto"/>
          </w:tcPr>
          <w:p w14:paraId="31D0125C" w14:textId="77777777" w:rsidR="007D5E4A" w:rsidRDefault="007D5E4A" w:rsidP="00790697">
            <w:pPr>
              <w:pStyle w:val="TAL"/>
              <w:rPr>
                <w:rFonts w:eastAsia="SimSun"/>
                <w:lang w:eastAsia="zh-CN"/>
              </w:rPr>
            </w:pPr>
            <w:r>
              <w:rPr>
                <w:rFonts w:eastAsia="SimSun" w:hint="eastAsia"/>
                <w:lang w:eastAsia="zh-CN"/>
              </w:rPr>
              <w:t>P</w:t>
            </w:r>
            <w:r>
              <w:rPr>
                <w:rFonts w:eastAsia="SimSun"/>
                <w:lang w:eastAsia="zh-CN"/>
              </w:rPr>
              <w:t>DSCH</w:t>
            </w:r>
          </w:p>
        </w:tc>
        <w:tc>
          <w:tcPr>
            <w:tcW w:w="1257" w:type="pct"/>
            <w:gridSpan w:val="2"/>
            <w:shd w:val="clear" w:color="auto" w:fill="auto"/>
          </w:tcPr>
          <w:p w14:paraId="165D1942" w14:textId="77777777" w:rsidR="007D5E4A" w:rsidRDefault="007D5E4A" w:rsidP="00790697">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C9EB78C" w14:textId="77777777" w:rsidR="007D5E4A" w:rsidRPr="00C25669" w:rsidRDefault="007D5E4A" w:rsidP="00790697">
            <w:pPr>
              <w:pStyle w:val="TAL"/>
              <w:rPr>
                <w:lang w:val="en-US" w:eastAsia="zh-CN"/>
              </w:rPr>
            </w:pPr>
          </w:p>
        </w:tc>
      </w:tr>
      <w:tr w:rsidR="001F7570" w:rsidRPr="00C25669" w14:paraId="210B8D51" w14:textId="77777777" w:rsidTr="007D5E4A">
        <w:trPr>
          <w:trHeight w:val="153"/>
        </w:trPr>
        <w:tc>
          <w:tcPr>
            <w:tcW w:w="1478"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5"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6"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1" w:type="pct"/>
            <w:gridSpan w:val="2"/>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7D5E4A">
        <w:trPr>
          <w:trHeight w:val="153"/>
        </w:trPr>
        <w:tc>
          <w:tcPr>
            <w:tcW w:w="1478"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5"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6"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1" w:type="pct"/>
            <w:gridSpan w:val="2"/>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7D5E4A">
        <w:trPr>
          <w:trHeight w:val="153"/>
        </w:trPr>
        <w:tc>
          <w:tcPr>
            <w:tcW w:w="1478"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5"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6"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1" w:type="pct"/>
            <w:gridSpan w:val="2"/>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5"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790697">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790697">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3C117E90" w14:textId="77777777" w:rsidTr="007D5E4A">
        <w:trPr>
          <w:trHeight w:val="153"/>
        </w:trPr>
        <w:tc>
          <w:tcPr>
            <w:tcW w:w="1478" w:type="pct"/>
            <w:tcBorders>
              <w:top w:val="nil"/>
              <w:left w:val="single" w:sz="4" w:space="0" w:color="auto"/>
              <w:bottom w:val="nil"/>
              <w:right w:val="single" w:sz="4" w:space="0" w:color="auto"/>
            </w:tcBorders>
            <w:vAlign w:val="center"/>
          </w:tcPr>
          <w:p w14:paraId="0D6D026F" w14:textId="77777777" w:rsidR="00D02001" w:rsidRPr="00E238CD" w:rsidRDefault="00D02001" w:rsidP="00790697">
            <w:pPr>
              <w:keepNext/>
              <w:keepLines/>
              <w:spacing w:after="0"/>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2A0318CB" w14:textId="77777777" w:rsidR="00D02001" w:rsidRPr="00E238CD" w:rsidRDefault="00D02001" w:rsidP="00790697">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3F30C3CE" w14:textId="77777777" w:rsidTr="007D5E4A">
        <w:trPr>
          <w:trHeight w:val="153"/>
        </w:trPr>
        <w:tc>
          <w:tcPr>
            <w:tcW w:w="1478" w:type="pct"/>
            <w:tcBorders>
              <w:top w:val="nil"/>
              <w:left w:val="single" w:sz="4" w:space="0" w:color="auto"/>
              <w:right w:val="single" w:sz="4" w:space="0" w:color="auto"/>
            </w:tcBorders>
            <w:vAlign w:val="center"/>
          </w:tcPr>
          <w:p w14:paraId="063135CE" w14:textId="77777777" w:rsidR="00D02001" w:rsidRPr="00E238CD" w:rsidRDefault="00D02001" w:rsidP="00790697">
            <w:pPr>
              <w:keepNext/>
              <w:keepLines/>
              <w:spacing w:after="0"/>
              <w:rPr>
                <w:rFonts w:ascii="Arial" w:eastAsia="DengXian" w:hAnsi="Arial"/>
                <w:sz w:val="18"/>
                <w:lang w:eastAsia="zh-CN"/>
              </w:rPr>
            </w:pPr>
          </w:p>
        </w:tc>
        <w:tc>
          <w:tcPr>
            <w:tcW w:w="495" w:type="pct"/>
            <w:tcBorders>
              <w:top w:val="nil"/>
              <w:left w:val="single" w:sz="4" w:space="0" w:color="auto"/>
              <w:right w:val="single" w:sz="4" w:space="0" w:color="auto"/>
            </w:tcBorders>
            <w:vAlign w:val="center"/>
          </w:tcPr>
          <w:p w14:paraId="28E9CAFF" w14:textId="77777777" w:rsidR="00D02001" w:rsidRPr="00E238CD" w:rsidRDefault="00D02001" w:rsidP="00790697">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790697">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790697">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790697">
            <w:pPr>
              <w:keepNext/>
              <w:keepLines/>
              <w:spacing w:after="0"/>
              <w:rPr>
                <w:rFonts w:ascii="Arial" w:hAnsi="Arial"/>
                <w:sz w:val="18"/>
                <w:lang w:val="en-US" w:eastAsia="zh-CN"/>
              </w:rPr>
            </w:pP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15F11F20"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5"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790697">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790697">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7D5E4A">
        <w:trPr>
          <w:trHeight w:val="153"/>
        </w:trPr>
        <w:tc>
          <w:tcPr>
            <w:tcW w:w="1478"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790697">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7D5E4A">
        <w:trPr>
          <w:trHeight w:val="153"/>
        </w:trPr>
        <w:tc>
          <w:tcPr>
            <w:tcW w:w="1478"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790697">
            <w:pPr>
              <w:keepNext/>
              <w:keepLines/>
              <w:spacing w:after="0"/>
              <w:rPr>
                <w:rFonts w:ascii="Arial" w:hAnsi="Arial"/>
                <w:sz w:val="18"/>
              </w:rPr>
            </w:pPr>
            <w:r w:rsidRPr="00E238CD">
              <w:rPr>
                <w:rFonts w:ascii="Arial" w:hAnsi="Arial"/>
                <w:sz w:val="18"/>
              </w:rPr>
              <w:t>(Table 7.4.2.2-2: Test 4)</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790697">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0B5A1709" w:rsidR="00421B82" w:rsidRPr="00E20919" w:rsidRDefault="00421B82" w:rsidP="00421B82">
      <w:bookmarkStart w:id="2273" w:name="_Hlk71138765"/>
      <w:r w:rsidRPr="00E20919">
        <w:t>The applicability rules for FR2</w:t>
      </w:r>
      <w:r w:rsidR="00943DF8">
        <w:t>-1</w:t>
      </w:r>
      <w:r w:rsidRPr="00E20919">
        <w:t xml:space="preserve">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790697">
            <w:pPr>
              <w:pStyle w:val="TAH"/>
            </w:pPr>
            <w:r>
              <w:t>Test type</w:t>
            </w:r>
          </w:p>
        </w:tc>
        <w:tc>
          <w:tcPr>
            <w:tcW w:w="2879" w:type="dxa"/>
          </w:tcPr>
          <w:p w14:paraId="1980C539" w14:textId="77777777" w:rsidR="00421B82" w:rsidRDefault="00421B82" w:rsidP="00790697">
            <w:pPr>
              <w:pStyle w:val="TAH"/>
            </w:pPr>
            <w:r>
              <w:t>Test list</w:t>
            </w:r>
          </w:p>
        </w:tc>
        <w:tc>
          <w:tcPr>
            <w:tcW w:w="3535" w:type="dxa"/>
          </w:tcPr>
          <w:p w14:paraId="7C1ADBEB" w14:textId="77777777" w:rsidR="00421B82" w:rsidRDefault="00421B82" w:rsidP="00790697">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790697">
            <w:pPr>
              <w:pStyle w:val="TAC"/>
            </w:pPr>
            <w:r>
              <w:t>PDSCH</w:t>
            </w:r>
          </w:p>
        </w:tc>
        <w:tc>
          <w:tcPr>
            <w:tcW w:w="2879" w:type="dxa"/>
          </w:tcPr>
          <w:p w14:paraId="07C261CD" w14:textId="77777777" w:rsidR="00AA4DCC" w:rsidRDefault="00AA4DCC" w:rsidP="00790697">
            <w:pPr>
              <w:pStyle w:val="TAC"/>
            </w:pPr>
            <w:r>
              <w:t>Clause 7.2.2.2.1 (Test 1-4)</w:t>
            </w:r>
          </w:p>
        </w:tc>
        <w:tc>
          <w:tcPr>
            <w:tcW w:w="3535" w:type="dxa"/>
          </w:tcPr>
          <w:p w14:paraId="472EB59C" w14:textId="5DC4B653" w:rsidR="00AA4DCC" w:rsidRDefault="00AA4DCC" w:rsidP="00790697">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790697">
            <w:pPr>
              <w:pStyle w:val="TAC"/>
            </w:pPr>
          </w:p>
        </w:tc>
        <w:tc>
          <w:tcPr>
            <w:tcW w:w="1604" w:type="dxa"/>
          </w:tcPr>
          <w:p w14:paraId="7FBE529C" w14:textId="77777777" w:rsidR="00AA4DCC" w:rsidRDefault="00AA4DCC" w:rsidP="00790697">
            <w:pPr>
              <w:pStyle w:val="TAC"/>
            </w:pPr>
            <w:r>
              <w:t>PDSCH</w:t>
            </w:r>
          </w:p>
        </w:tc>
        <w:tc>
          <w:tcPr>
            <w:tcW w:w="2879" w:type="dxa"/>
          </w:tcPr>
          <w:p w14:paraId="43742F72" w14:textId="77777777" w:rsidR="00AA4DCC" w:rsidRDefault="00AA4DCC" w:rsidP="00790697">
            <w:pPr>
              <w:pStyle w:val="TAC"/>
            </w:pPr>
            <w:r>
              <w:t>Clause 7.2.2.2.1 (Test 2-6)</w:t>
            </w:r>
          </w:p>
          <w:p w14:paraId="5B4CFD28" w14:textId="77777777" w:rsidR="00AA4DCC" w:rsidRDefault="00AA4DCC" w:rsidP="00790697">
            <w:pPr>
              <w:pStyle w:val="TAC"/>
            </w:pPr>
            <w:r>
              <w:t>Clause 7.2.2.2.1 (Test 3-1)</w:t>
            </w:r>
          </w:p>
        </w:tc>
        <w:tc>
          <w:tcPr>
            <w:tcW w:w="3535" w:type="dxa"/>
          </w:tcPr>
          <w:p w14:paraId="3398D215" w14:textId="77777777" w:rsidR="00AA4DCC" w:rsidRDefault="00AA4DCC" w:rsidP="00790697">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790697">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790697">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790697">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790697">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790697">
            <w:pPr>
              <w:pStyle w:val="TAH"/>
              <w:rPr>
                <w:lang w:eastAsia="ko-KR"/>
              </w:rPr>
            </w:pPr>
            <w:r w:rsidRPr="00C25669">
              <w:rPr>
                <w:lang w:eastAsia="ko-KR"/>
              </w:rPr>
              <w:t>Applicability notes</w:t>
            </w:r>
          </w:p>
        </w:tc>
      </w:tr>
      <w:tr w:rsidR="000279B1" w:rsidRPr="00C25669" w14:paraId="38C8EBB8" w14:textId="77777777" w:rsidTr="00790697">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790697">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790697">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790697">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790697">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790697">
            <w:pPr>
              <w:pStyle w:val="TAL"/>
              <w:rPr>
                <w:lang w:val="en-US" w:eastAsia="zh-CN"/>
              </w:rPr>
            </w:pPr>
          </w:p>
        </w:tc>
      </w:tr>
      <w:tr w:rsidR="000279B1" w:rsidRPr="00C25669" w14:paraId="7E30BE36" w14:textId="77777777" w:rsidTr="00790697">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790697">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790697">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790697">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790697">
            <w:pPr>
              <w:pStyle w:val="TAL"/>
              <w:rPr>
                <w:lang w:val="en-US" w:eastAsia="zh-CN"/>
              </w:rPr>
            </w:pPr>
          </w:p>
        </w:tc>
      </w:tr>
      <w:tr w:rsidR="000279B1" w:rsidRPr="00C25669" w14:paraId="46727164" w14:textId="77777777" w:rsidTr="00790697">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790697">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790697">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790697">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790697">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790697">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790697">
            <w:pPr>
              <w:pStyle w:val="TAL"/>
              <w:rPr>
                <w:lang w:val="en-US" w:eastAsia="zh-CN"/>
              </w:rPr>
            </w:pPr>
          </w:p>
        </w:tc>
      </w:tr>
      <w:tr w:rsidR="000279B1" w:rsidRPr="00C25669" w14:paraId="375A29E5" w14:textId="77777777" w:rsidTr="00790697">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790697">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790697">
            <w:pPr>
              <w:pStyle w:val="TAL"/>
              <w:rPr>
                <w:rFonts w:eastAsia="SimSun"/>
                <w:lang w:val="en-US" w:eastAsia="zh-CN"/>
              </w:rPr>
            </w:pPr>
          </w:p>
        </w:tc>
        <w:tc>
          <w:tcPr>
            <w:tcW w:w="532" w:type="pct"/>
            <w:shd w:val="clear" w:color="auto" w:fill="auto"/>
          </w:tcPr>
          <w:p w14:paraId="0F7D0A71" w14:textId="77777777" w:rsidR="000279B1" w:rsidRPr="0062375F" w:rsidRDefault="000279B1" w:rsidP="00790697">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790697">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790697">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790697">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790697">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790697">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790697">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790697">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790697">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790697">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790697">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697">
        <w:trPr>
          <w:trHeight w:val="187"/>
          <w:jc w:val="center"/>
        </w:trPr>
        <w:tc>
          <w:tcPr>
            <w:tcW w:w="3249" w:type="pct"/>
            <w:gridSpan w:val="3"/>
            <w:shd w:val="clear" w:color="auto" w:fill="auto"/>
          </w:tcPr>
          <w:p w14:paraId="12B2CF05" w14:textId="77777777" w:rsidR="00363EA2" w:rsidRPr="00661924" w:rsidRDefault="00363EA2" w:rsidP="00790697">
            <w:pPr>
              <w:pStyle w:val="TAH"/>
            </w:pPr>
            <w:r w:rsidRPr="00661924">
              <w:t>Parameter</w:t>
            </w:r>
          </w:p>
        </w:tc>
        <w:tc>
          <w:tcPr>
            <w:tcW w:w="549" w:type="pct"/>
            <w:shd w:val="clear" w:color="auto" w:fill="auto"/>
          </w:tcPr>
          <w:p w14:paraId="70BCA4CA" w14:textId="77777777" w:rsidR="00363EA2" w:rsidRPr="00661924" w:rsidRDefault="00363EA2" w:rsidP="00790697">
            <w:pPr>
              <w:pStyle w:val="TAH"/>
            </w:pPr>
            <w:r w:rsidRPr="00661924">
              <w:t>Unit</w:t>
            </w:r>
          </w:p>
        </w:tc>
        <w:tc>
          <w:tcPr>
            <w:tcW w:w="1202" w:type="pct"/>
            <w:shd w:val="clear" w:color="auto" w:fill="auto"/>
          </w:tcPr>
          <w:p w14:paraId="100ADF82" w14:textId="77777777" w:rsidR="00363EA2" w:rsidRPr="00661924" w:rsidRDefault="00363EA2" w:rsidP="00790697">
            <w:pPr>
              <w:pStyle w:val="TAH"/>
            </w:pPr>
            <w:r w:rsidRPr="00661924">
              <w:t>Value</w:t>
            </w:r>
          </w:p>
        </w:tc>
      </w:tr>
      <w:tr w:rsidR="00363EA2" w:rsidRPr="00661924" w14:paraId="0DF5E139" w14:textId="77777777" w:rsidTr="00790697">
        <w:trPr>
          <w:trHeight w:val="187"/>
          <w:jc w:val="center"/>
        </w:trPr>
        <w:tc>
          <w:tcPr>
            <w:tcW w:w="3249" w:type="pct"/>
            <w:gridSpan w:val="3"/>
            <w:shd w:val="clear" w:color="auto" w:fill="auto"/>
            <w:vAlign w:val="center"/>
          </w:tcPr>
          <w:p w14:paraId="3DA78EC0" w14:textId="77777777" w:rsidR="00363EA2" w:rsidRPr="00661924" w:rsidRDefault="00363EA2" w:rsidP="0079069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697">
            <w:pPr>
              <w:pStyle w:val="TAC"/>
            </w:pPr>
          </w:p>
        </w:tc>
        <w:tc>
          <w:tcPr>
            <w:tcW w:w="1202" w:type="pct"/>
            <w:shd w:val="clear" w:color="auto" w:fill="auto"/>
            <w:vAlign w:val="center"/>
          </w:tcPr>
          <w:p w14:paraId="36B662B7" w14:textId="77777777" w:rsidR="00363EA2" w:rsidRPr="00661924" w:rsidRDefault="00363EA2" w:rsidP="00790697">
            <w:pPr>
              <w:pStyle w:val="TAC"/>
            </w:pPr>
            <w:r w:rsidRPr="00661924">
              <w:t>Transmission scheme 1</w:t>
            </w:r>
          </w:p>
        </w:tc>
      </w:tr>
      <w:tr w:rsidR="00363EA2" w:rsidRPr="00661924" w14:paraId="261B8813" w14:textId="77777777" w:rsidTr="00790697">
        <w:trPr>
          <w:trHeight w:val="187"/>
          <w:jc w:val="center"/>
        </w:trPr>
        <w:tc>
          <w:tcPr>
            <w:tcW w:w="3249" w:type="pct"/>
            <w:gridSpan w:val="3"/>
            <w:shd w:val="clear" w:color="auto" w:fill="auto"/>
            <w:vAlign w:val="center"/>
          </w:tcPr>
          <w:p w14:paraId="2CCDF9E9" w14:textId="77777777" w:rsidR="00363EA2" w:rsidRPr="00661924" w:rsidRDefault="00363EA2" w:rsidP="0079069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697">
            <w:pPr>
              <w:pStyle w:val="TAC"/>
            </w:pPr>
          </w:p>
        </w:tc>
        <w:tc>
          <w:tcPr>
            <w:tcW w:w="1202" w:type="pct"/>
            <w:shd w:val="clear" w:color="auto" w:fill="auto"/>
            <w:vAlign w:val="center"/>
          </w:tcPr>
          <w:p w14:paraId="16646FA3" w14:textId="77777777" w:rsidR="00363EA2" w:rsidRPr="00661924" w:rsidRDefault="00363EA2" w:rsidP="00790697">
            <w:pPr>
              <w:pStyle w:val="TAC"/>
            </w:pPr>
            <w:r w:rsidRPr="00661924">
              <w:t>0</w:t>
            </w:r>
          </w:p>
        </w:tc>
      </w:tr>
      <w:tr w:rsidR="00363EA2" w:rsidRPr="00661924" w14:paraId="4DB1226B" w14:textId="77777777" w:rsidTr="00790697">
        <w:trPr>
          <w:trHeight w:val="187"/>
          <w:jc w:val="center"/>
        </w:trPr>
        <w:tc>
          <w:tcPr>
            <w:tcW w:w="1004" w:type="pct"/>
            <w:vMerge w:val="restart"/>
            <w:shd w:val="clear" w:color="auto" w:fill="auto"/>
            <w:vAlign w:val="center"/>
          </w:tcPr>
          <w:p w14:paraId="093FFBCD" w14:textId="77777777" w:rsidR="00363EA2" w:rsidRPr="00661924" w:rsidRDefault="00363EA2" w:rsidP="0079069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69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697">
            <w:pPr>
              <w:pStyle w:val="TAC"/>
            </w:pPr>
            <w:r w:rsidRPr="00661924">
              <w:t>RBs</w:t>
            </w:r>
          </w:p>
        </w:tc>
        <w:tc>
          <w:tcPr>
            <w:tcW w:w="1202" w:type="pct"/>
            <w:shd w:val="clear" w:color="auto" w:fill="auto"/>
            <w:vAlign w:val="center"/>
          </w:tcPr>
          <w:p w14:paraId="39CECD92" w14:textId="77777777" w:rsidR="00363EA2" w:rsidRPr="00661924" w:rsidRDefault="00363EA2" w:rsidP="00790697">
            <w:pPr>
              <w:pStyle w:val="TAC"/>
            </w:pPr>
            <w:r w:rsidRPr="00661924">
              <w:t>0</w:t>
            </w:r>
          </w:p>
        </w:tc>
      </w:tr>
      <w:tr w:rsidR="00363EA2" w:rsidRPr="00661924" w14:paraId="6B5D531A" w14:textId="77777777" w:rsidTr="00790697">
        <w:trPr>
          <w:trHeight w:val="187"/>
          <w:jc w:val="center"/>
        </w:trPr>
        <w:tc>
          <w:tcPr>
            <w:tcW w:w="1004" w:type="pct"/>
            <w:vMerge/>
            <w:shd w:val="clear" w:color="auto" w:fill="auto"/>
            <w:vAlign w:val="center"/>
          </w:tcPr>
          <w:p w14:paraId="1F824E8C" w14:textId="77777777" w:rsidR="00363EA2" w:rsidRPr="00661924" w:rsidRDefault="00363EA2" w:rsidP="00790697">
            <w:pPr>
              <w:pStyle w:val="TAL"/>
              <w:rPr>
                <w:lang w:eastAsia="ja-JP"/>
              </w:rPr>
            </w:pPr>
          </w:p>
        </w:tc>
        <w:tc>
          <w:tcPr>
            <w:tcW w:w="2245" w:type="pct"/>
            <w:gridSpan w:val="2"/>
            <w:shd w:val="clear" w:color="auto" w:fill="auto"/>
            <w:vAlign w:val="center"/>
          </w:tcPr>
          <w:p w14:paraId="650C0502" w14:textId="77777777" w:rsidR="00363EA2" w:rsidRPr="00661924" w:rsidRDefault="00363EA2" w:rsidP="0079069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697">
            <w:pPr>
              <w:pStyle w:val="TAC"/>
            </w:pPr>
            <w:r w:rsidRPr="00661924">
              <w:t>kHz</w:t>
            </w:r>
          </w:p>
        </w:tc>
        <w:tc>
          <w:tcPr>
            <w:tcW w:w="1202" w:type="pct"/>
            <w:shd w:val="clear" w:color="auto" w:fill="auto"/>
            <w:vAlign w:val="center"/>
          </w:tcPr>
          <w:p w14:paraId="561B2B6A" w14:textId="5C9AF458" w:rsidR="00363EA2" w:rsidRPr="00661924" w:rsidRDefault="00363EA2" w:rsidP="00790697">
            <w:pPr>
              <w:pStyle w:val="TAC"/>
            </w:pPr>
            <w:r w:rsidRPr="00661924">
              <w:t>60 or 120</w:t>
            </w:r>
            <w:r w:rsidR="00713D7D">
              <w:t xml:space="preserve"> or 480</w:t>
            </w:r>
          </w:p>
        </w:tc>
      </w:tr>
      <w:tr w:rsidR="00363EA2" w:rsidRPr="00661924" w14:paraId="53B28C95" w14:textId="77777777" w:rsidTr="00790697">
        <w:trPr>
          <w:trHeight w:val="187"/>
          <w:jc w:val="center"/>
        </w:trPr>
        <w:tc>
          <w:tcPr>
            <w:tcW w:w="1004" w:type="pct"/>
            <w:vMerge w:val="restart"/>
            <w:shd w:val="clear" w:color="auto" w:fill="auto"/>
            <w:vAlign w:val="center"/>
          </w:tcPr>
          <w:p w14:paraId="764A053A" w14:textId="77777777" w:rsidR="00363EA2" w:rsidRPr="00661924" w:rsidRDefault="00363EA2" w:rsidP="0079069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69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697">
            <w:pPr>
              <w:pStyle w:val="TAC"/>
            </w:pPr>
          </w:p>
        </w:tc>
        <w:tc>
          <w:tcPr>
            <w:tcW w:w="1202" w:type="pct"/>
            <w:shd w:val="clear" w:color="auto" w:fill="auto"/>
            <w:vAlign w:val="center"/>
          </w:tcPr>
          <w:p w14:paraId="6DD306A3" w14:textId="77777777" w:rsidR="00363EA2" w:rsidRPr="00661924" w:rsidRDefault="00363EA2" w:rsidP="00790697">
            <w:pPr>
              <w:pStyle w:val="TAC"/>
            </w:pPr>
            <w:r w:rsidRPr="00661924">
              <w:t>Normal</w:t>
            </w:r>
          </w:p>
        </w:tc>
      </w:tr>
      <w:tr w:rsidR="00363EA2" w:rsidRPr="00661924" w14:paraId="591B82F5" w14:textId="77777777" w:rsidTr="00790697">
        <w:trPr>
          <w:trHeight w:val="187"/>
          <w:jc w:val="center"/>
        </w:trPr>
        <w:tc>
          <w:tcPr>
            <w:tcW w:w="1004" w:type="pct"/>
            <w:vMerge/>
            <w:shd w:val="clear" w:color="auto" w:fill="auto"/>
            <w:vAlign w:val="center"/>
          </w:tcPr>
          <w:p w14:paraId="03C8033A" w14:textId="77777777" w:rsidR="00363EA2" w:rsidRPr="00661924" w:rsidRDefault="00363EA2" w:rsidP="00790697">
            <w:pPr>
              <w:pStyle w:val="TAL"/>
            </w:pPr>
          </w:p>
        </w:tc>
        <w:tc>
          <w:tcPr>
            <w:tcW w:w="2245" w:type="pct"/>
            <w:gridSpan w:val="2"/>
            <w:shd w:val="clear" w:color="auto" w:fill="auto"/>
            <w:vAlign w:val="center"/>
          </w:tcPr>
          <w:p w14:paraId="2B308C68" w14:textId="77777777" w:rsidR="00363EA2" w:rsidRPr="00661924" w:rsidRDefault="00363EA2" w:rsidP="00790697">
            <w:pPr>
              <w:pStyle w:val="TAL"/>
            </w:pPr>
            <w:r w:rsidRPr="00661924">
              <w:t>RB offset</w:t>
            </w:r>
          </w:p>
        </w:tc>
        <w:tc>
          <w:tcPr>
            <w:tcW w:w="549" w:type="pct"/>
            <w:shd w:val="clear" w:color="auto" w:fill="auto"/>
            <w:vAlign w:val="center"/>
          </w:tcPr>
          <w:p w14:paraId="00873E70" w14:textId="77777777" w:rsidR="00363EA2" w:rsidRPr="00661924" w:rsidRDefault="00363EA2" w:rsidP="00790697">
            <w:pPr>
              <w:pStyle w:val="TAC"/>
            </w:pPr>
            <w:r w:rsidRPr="00661924">
              <w:t>RBs</w:t>
            </w:r>
          </w:p>
        </w:tc>
        <w:tc>
          <w:tcPr>
            <w:tcW w:w="1202" w:type="pct"/>
            <w:shd w:val="clear" w:color="auto" w:fill="auto"/>
            <w:vAlign w:val="center"/>
          </w:tcPr>
          <w:p w14:paraId="5F72FB31" w14:textId="77777777" w:rsidR="00363EA2" w:rsidRPr="00661924" w:rsidRDefault="00363EA2" w:rsidP="00790697">
            <w:pPr>
              <w:pStyle w:val="TAC"/>
            </w:pPr>
            <w:r w:rsidRPr="00661924">
              <w:t>0</w:t>
            </w:r>
          </w:p>
        </w:tc>
      </w:tr>
      <w:tr w:rsidR="00363EA2" w:rsidRPr="00661924" w14:paraId="47394770" w14:textId="77777777" w:rsidTr="00790697">
        <w:trPr>
          <w:trHeight w:val="187"/>
          <w:jc w:val="center"/>
        </w:trPr>
        <w:tc>
          <w:tcPr>
            <w:tcW w:w="1004" w:type="pct"/>
            <w:vMerge/>
            <w:shd w:val="clear" w:color="auto" w:fill="auto"/>
            <w:vAlign w:val="center"/>
          </w:tcPr>
          <w:p w14:paraId="0F7BD57C" w14:textId="77777777" w:rsidR="00363EA2" w:rsidRPr="00661924" w:rsidRDefault="00363EA2" w:rsidP="00790697">
            <w:pPr>
              <w:pStyle w:val="TAL"/>
            </w:pPr>
          </w:p>
        </w:tc>
        <w:tc>
          <w:tcPr>
            <w:tcW w:w="2245" w:type="pct"/>
            <w:gridSpan w:val="2"/>
            <w:shd w:val="clear" w:color="auto" w:fill="auto"/>
            <w:vAlign w:val="center"/>
          </w:tcPr>
          <w:p w14:paraId="1CB9BFC7" w14:textId="77777777" w:rsidR="00363EA2" w:rsidRPr="00661924" w:rsidRDefault="00363EA2" w:rsidP="0079069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697">
            <w:pPr>
              <w:pStyle w:val="TAC"/>
            </w:pPr>
            <w:r w:rsidRPr="00661924">
              <w:t>PRBs</w:t>
            </w:r>
          </w:p>
        </w:tc>
        <w:tc>
          <w:tcPr>
            <w:tcW w:w="1202" w:type="pct"/>
            <w:shd w:val="clear" w:color="auto" w:fill="auto"/>
            <w:vAlign w:val="center"/>
          </w:tcPr>
          <w:p w14:paraId="7E6D6E9C" w14:textId="77777777" w:rsidR="00363EA2" w:rsidRPr="00661924" w:rsidRDefault="00363EA2" w:rsidP="0079069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697">
        <w:trPr>
          <w:trHeight w:val="187"/>
          <w:jc w:val="center"/>
        </w:trPr>
        <w:tc>
          <w:tcPr>
            <w:tcW w:w="1004" w:type="pct"/>
            <w:vMerge w:val="restart"/>
            <w:shd w:val="clear" w:color="auto" w:fill="auto"/>
            <w:vAlign w:val="center"/>
          </w:tcPr>
          <w:p w14:paraId="7B767BC2" w14:textId="77777777" w:rsidR="00363EA2" w:rsidRPr="00661924" w:rsidRDefault="00363EA2" w:rsidP="0079069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697">
            <w:pPr>
              <w:pStyle w:val="TAL"/>
            </w:pPr>
            <w:r w:rsidRPr="00661924">
              <w:t>Physical Cell ID</w:t>
            </w:r>
          </w:p>
        </w:tc>
        <w:tc>
          <w:tcPr>
            <w:tcW w:w="549" w:type="pct"/>
            <w:shd w:val="clear" w:color="auto" w:fill="auto"/>
            <w:vAlign w:val="center"/>
          </w:tcPr>
          <w:p w14:paraId="67A8CE18" w14:textId="77777777" w:rsidR="00363EA2" w:rsidRPr="00661924" w:rsidRDefault="00363EA2" w:rsidP="00790697">
            <w:pPr>
              <w:pStyle w:val="TAC"/>
            </w:pPr>
          </w:p>
        </w:tc>
        <w:tc>
          <w:tcPr>
            <w:tcW w:w="1202" w:type="pct"/>
            <w:shd w:val="clear" w:color="auto" w:fill="auto"/>
            <w:vAlign w:val="center"/>
          </w:tcPr>
          <w:p w14:paraId="51F75DC3" w14:textId="77777777" w:rsidR="00363EA2" w:rsidRPr="00661924" w:rsidRDefault="00363EA2" w:rsidP="00790697">
            <w:pPr>
              <w:pStyle w:val="TAC"/>
            </w:pPr>
            <w:r w:rsidRPr="00661924">
              <w:t>0</w:t>
            </w:r>
          </w:p>
        </w:tc>
      </w:tr>
      <w:tr w:rsidR="00363EA2" w:rsidRPr="00661924" w14:paraId="4E28B9EC" w14:textId="77777777" w:rsidTr="00790697">
        <w:trPr>
          <w:trHeight w:val="187"/>
          <w:jc w:val="center"/>
        </w:trPr>
        <w:tc>
          <w:tcPr>
            <w:tcW w:w="1004" w:type="pct"/>
            <w:vMerge/>
            <w:shd w:val="clear" w:color="auto" w:fill="auto"/>
            <w:vAlign w:val="center"/>
          </w:tcPr>
          <w:p w14:paraId="17162736" w14:textId="77777777" w:rsidR="00363EA2" w:rsidRPr="00661924" w:rsidRDefault="00363EA2" w:rsidP="00790697">
            <w:pPr>
              <w:pStyle w:val="TAL"/>
            </w:pPr>
          </w:p>
        </w:tc>
        <w:tc>
          <w:tcPr>
            <w:tcW w:w="2245" w:type="pct"/>
            <w:gridSpan w:val="2"/>
            <w:shd w:val="clear" w:color="auto" w:fill="auto"/>
            <w:vAlign w:val="center"/>
          </w:tcPr>
          <w:p w14:paraId="47EB07C7" w14:textId="77777777" w:rsidR="00363EA2" w:rsidRPr="00661924" w:rsidRDefault="00363EA2" w:rsidP="0079069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697">
            <w:pPr>
              <w:pStyle w:val="TAC"/>
            </w:pPr>
          </w:p>
        </w:tc>
        <w:tc>
          <w:tcPr>
            <w:tcW w:w="1202" w:type="pct"/>
            <w:shd w:val="clear" w:color="auto" w:fill="auto"/>
            <w:vAlign w:val="center"/>
          </w:tcPr>
          <w:p w14:paraId="01D11BEB" w14:textId="77777777" w:rsidR="00363EA2" w:rsidRPr="00661924" w:rsidRDefault="00363EA2" w:rsidP="00790697">
            <w:pPr>
              <w:pStyle w:val="TAC"/>
            </w:pPr>
            <w:r w:rsidRPr="00661924">
              <w:rPr>
                <w:rFonts w:eastAsia="SimSun"/>
              </w:rPr>
              <w:t>First SSB in Slot #0</w:t>
            </w:r>
          </w:p>
        </w:tc>
      </w:tr>
      <w:tr w:rsidR="00363EA2" w:rsidRPr="00661924" w14:paraId="48F3D00E" w14:textId="77777777" w:rsidTr="00790697">
        <w:trPr>
          <w:trHeight w:val="187"/>
          <w:jc w:val="center"/>
        </w:trPr>
        <w:tc>
          <w:tcPr>
            <w:tcW w:w="1004" w:type="pct"/>
            <w:vMerge/>
            <w:shd w:val="clear" w:color="auto" w:fill="auto"/>
            <w:vAlign w:val="center"/>
          </w:tcPr>
          <w:p w14:paraId="0B716B61" w14:textId="77777777" w:rsidR="00363EA2" w:rsidRPr="00661924" w:rsidRDefault="00363EA2" w:rsidP="00790697">
            <w:pPr>
              <w:pStyle w:val="TAL"/>
            </w:pPr>
          </w:p>
        </w:tc>
        <w:tc>
          <w:tcPr>
            <w:tcW w:w="2245" w:type="pct"/>
            <w:gridSpan w:val="2"/>
            <w:shd w:val="clear" w:color="auto" w:fill="auto"/>
            <w:vAlign w:val="center"/>
          </w:tcPr>
          <w:p w14:paraId="19312E26" w14:textId="77777777" w:rsidR="00363EA2" w:rsidRPr="00661924" w:rsidRDefault="00363EA2" w:rsidP="00790697">
            <w:pPr>
              <w:pStyle w:val="TAL"/>
            </w:pPr>
            <w:r w:rsidRPr="00661924">
              <w:t>SSB periodicity</w:t>
            </w:r>
          </w:p>
        </w:tc>
        <w:tc>
          <w:tcPr>
            <w:tcW w:w="549" w:type="pct"/>
            <w:shd w:val="clear" w:color="auto" w:fill="auto"/>
            <w:vAlign w:val="center"/>
          </w:tcPr>
          <w:p w14:paraId="0EC42D57" w14:textId="77777777" w:rsidR="00363EA2" w:rsidRPr="00661924" w:rsidRDefault="00363EA2" w:rsidP="00790697">
            <w:pPr>
              <w:pStyle w:val="TAC"/>
            </w:pPr>
            <w:r w:rsidRPr="00661924">
              <w:t>ms</w:t>
            </w:r>
          </w:p>
        </w:tc>
        <w:tc>
          <w:tcPr>
            <w:tcW w:w="1202" w:type="pct"/>
            <w:shd w:val="clear" w:color="auto" w:fill="auto"/>
            <w:vAlign w:val="center"/>
          </w:tcPr>
          <w:p w14:paraId="170C2BAA" w14:textId="77777777" w:rsidR="00363EA2" w:rsidRPr="00661924" w:rsidRDefault="00363EA2" w:rsidP="00790697">
            <w:pPr>
              <w:pStyle w:val="TAC"/>
            </w:pPr>
            <w:r w:rsidRPr="00661924">
              <w:t>20</w:t>
            </w:r>
          </w:p>
        </w:tc>
      </w:tr>
      <w:tr w:rsidR="00363EA2" w:rsidRPr="00661924" w14:paraId="6A336CC7" w14:textId="77777777" w:rsidTr="00790697">
        <w:trPr>
          <w:trHeight w:val="187"/>
          <w:jc w:val="center"/>
        </w:trPr>
        <w:tc>
          <w:tcPr>
            <w:tcW w:w="1004" w:type="pct"/>
            <w:vMerge w:val="restart"/>
            <w:shd w:val="clear" w:color="auto" w:fill="auto"/>
            <w:vAlign w:val="center"/>
          </w:tcPr>
          <w:p w14:paraId="4C8184DF" w14:textId="77777777" w:rsidR="00363EA2" w:rsidRPr="00661924" w:rsidRDefault="00363EA2" w:rsidP="0079069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69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697">
        <w:trPr>
          <w:trHeight w:val="187"/>
          <w:jc w:val="center"/>
        </w:trPr>
        <w:tc>
          <w:tcPr>
            <w:tcW w:w="1004" w:type="pct"/>
            <w:vMerge/>
            <w:shd w:val="clear" w:color="auto" w:fill="auto"/>
            <w:vAlign w:val="center"/>
          </w:tcPr>
          <w:p w14:paraId="51E101FB"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69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697">
            <w:pPr>
              <w:pStyle w:val="TAC"/>
            </w:pPr>
            <w:r w:rsidRPr="00661924">
              <w:t>0</w:t>
            </w:r>
          </w:p>
        </w:tc>
      </w:tr>
      <w:tr w:rsidR="00363EA2" w:rsidRPr="00661924" w14:paraId="1F749B8C" w14:textId="77777777" w:rsidTr="00790697">
        <w:trPr>
          <w:trHeight w:val="187"/>
          <w:jc w:val="center"/>
        </w:trPr>
        <w:tc>
          <w:tcPr>
            <w:tcW w:w="1004" w:type="pct"/>
            <w:vMerge/>
            <w:shd w:val="clear" w:color="auto" w:fill="auto"/>
            <w:vAlign w:val="center"/>
          </w:tcPr>
          <w:p w14:paraId="4FF7FF34"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69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697">
            <w:pPr>
              <w:pStyle w:val="TAC"/>
            </w:pPr>
            <w:r w:rsidRPr="00661924">
              <w:t>Table 7.2-2 for tested channel bandwidth and subcarrier spacing</w:t>
            </w:r>
          </w:p>
        </w:tc>
      </w:tr>
      <w:tr w:rsidR="00363EA2" w:rsidRPr="00661924" w14:paraId="705FB3EE" w14:textId="77777777" w:rsidTr="00790697">
        <w:trPr>
          <w:trHeight w:val="187"/>
          <w:jc w:val="center"/>
        </w:trPr>
        <w:tc>
          <w:tcPr>
            <w:tcW w:w="1004" w:type="pct"/>
            <w:vMerge/>
            <w:shd w:val="clear" w:color="auto" w:fill="auto"/>
            <w:vAlign w:val="center"/>
          </w:tcPr>
          <w:p w14:paraId="5780002E"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69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697">
            <w:pPr>
              <w:pStyle w:val="TAC"/>
              <w:rPr>
                <w:lang w:eastAsia="zh-CN"/>
              </w:rPr>
            </w:pPr>
            <w:r w:rsidRPr="00661924">
              <w:rPr>
                <w:rFonts w:hint="eastAsia"/>
                <w:lang w:eastAsia="zh-CN"/>
              </w:rPr>
              <w:t>1/AL8</w:t>
            </w:r>
          </w:p>
        </w:tc>
      </w:tr>
      <w:tr w:rsidR="00363EA2" w:rsidRPr="00661924" w14:paraId="41DA71BC" w14:textId="77777777" w:rsidTr="00790697">
        <w:trPr>
          <w:trHeight w:val="187"/>
          <w:jc w:val="center"/>
        </w:trPr>
        <w:tc>
          <w:tcPr>
            <w:tcW w:w="1004" w:type="pct"/>
            <w:vMerge/>
            <w:shd w:val="clear" w:color="auto" w:fill="auto"/>
            <w:vAlign w:val="center"/>
          </w:tcPr>
          <w:p w14:paraId="22869412"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69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697">
            <w:pPr>
              <w:pStyle w:val="TAC"/>
              <w:rPr>
                <w:lang w:eastAsia="zh-CN"/>
              </w:rPr>
            </w:pPr>
            <w:r w:rsidRPr="00661924">
              <w:t>Non-interleaved</w:t>
            </w:r>
          </w:p>
        </w:tc>
      </w:tr>
      <w:tr w:rsidR="00363EA2" w:rsidRPr="00661924" w14:paraId="479658D4" w14:textId="77777777" w:rsidTr="00790697">
        <w:trPr>
          <w:trHeight w:val="187"/>
          <w:jc w:val="center"/>
        </w:trPr>
        <w:tc>
          <w:tcPr>
            <w:tcW w:w="1004" w:type="pct"/>
            <w:vMerge/>
            <w:shd w:val="clear" w:color="auto" w:fill="auto"/>
            <w:vAlign w:val="center"/>
          </w:tcPr>
          <w:p w14:paraId="744A0B57"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69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697">
            <w:pPr>
              <w:pStyle w:val="TAC"/>
              <w:rPr>
                <w:lang w:eastAsia="zh-CN"/>
              </w:rPr>
            </w:pPr>
            <w:r w:rsidRPr="00661924">
              <w:rPr>
                <w:rFonts w:hint="eastAsia"/>
                <w:lang w:eastAsia="zh-CN"/>
              </w:rPr>
              <w:t>1_1</w:t>
            </w:r>
          </w:p>
        </w:tc>
      </w:tr>
      <w:tr w:rsidR="00363EA2" w:rsidRPr="00661924" w14:paraId="6D518CBE" w14:textId="77777777" w:rsidTr="00790697">
        <w:trPr>
          <w:trHeight w:val="187"/>
          <w:jc w:val="center"/>
        </w:trPr>
        <w:tc>
          <w:tcPr>
            <w:tcW w:w="1004" w:type="pct"/>
            <w:vMerge/>
            <w:shd w:val="clear" w:color="auto" w:fill="auto"/>
            <w:vAlign w:val="center"/>
          </w:tcPr>
          <w:p w14:paraId="6DDA9248"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69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697">
            <w:pPr>
              <w:pStyle w:val="TAC"/>
              <w:rPr>
                <w:lang w:eastAsia="zh-CN"/>
              </w:rPr>
            </w:pPr>
            <w:r w:rsidRPr="00661924">
              <w:rPr>
                <w:rFonts w:hint="eastAsia"/>
                <w:lang w:eastAsia="zh-CN"/>
              </w:rPr>
              <w:t>TCI state #1</w:t>
            </w:r>
          </w:p>
        </w:tc>
      </w:tr>
      <w:tr w:rsidR="00363EA2" w:rsidRPr="00661924" w14:paraId="2A6C73C8" w14:textId="77777777" w:rsidTr="00790697">
        <w:trPr>
          <w:trHeight w:val="187"/>
          <w:jc w:val="center"/>
        </w:trPr>
        <w:tc>
          <w:tcPr>
            <w:tcW w:w="1004" w:type="pct"/>
            <w:vMerge/>
            <w:shd w:val="clear" w:color="auto" w:fill="auto"/>
            <w:vAlign w:val="center"/>
          </w:tcPr>
          <w:p w14:paraId="6C913A8D"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69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69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69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697">
            <w:pPr>
              <w:pStyle w:val="TAC"/>
            </w:pPr>
            <w:r w:rsidRPr="00661924">
              <w:t>Not configured</w:t>
            </w:r>
          </w:p>
        </w:tc>
      </w:tr>
      <w:tr w:rsidR="00363EA2" w:rsidRPr="00661924" w14:paraId="25A296EC" w14:textId="77777777" w:rsidTr="00790697">
        <w:trPr>
          <w:trHeight w:val="187"/>
          <w:jc w:val="center"/>
        </w:trPr>
        <w:tc>
          <w:tcPr>
            <w:tcW w:w="1004" w:type="pct"/>
            <w:vMerge w:val="restart"/>
            <w:shd w:val="clear" w:color="auto" w:fill="auto"/>
            <w:vAlign w:val="center"/>
          </w:tcPr>
          <w:p w14:paraId="0071A6F0" w14:textId="77777777" w:rsidR="00363EA2" w:rsidRPr="00661924" w:rsidRDefault="00363EA2" w:rsidP="0079069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69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697">
            <w:pPr>
              <w:pStyle w:val="TAC"/>
            </w:pPr>
            <w:r w:rsidRPr="00661924">
              <w:t>0 for CSI-RS resource 1,2,3,4</w:t>
            </w:r>
          </w:p>
        </w:tc>
      </w:tr>
      <w:tr w:rsidR="00363EA2" w:rsidRPr="00661924" w14:paraId="7787DF73" w14:textId="77777777" w:rsidTr="00790697">
        <w:trPr>
          <w:trHeight w:val="187"/>
          <w:jc w:val="center"/>
        </w:trPr>
        <w:tc>
          <w:tcPr>
            <w:tcW w:w="1004" w:type="pct"/>
            <w:vMerge/>
            <w:shd w:val="clear" w:color="auto" w:fill="auto"/>
            <w:vAlign w:val="center"/>
          </w:tcPr>
          <w:p w14:paraId="6984AE14"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69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697">
            <w:pPr>
              <w:pStyle w:val="TAC"/>
            </w:pPr>
            <w:r w:rsidRPr="00661924">
              <w:t>6 for CSI-RS resource 1 and 3</w:t>
            </w:r>
            <w:r w:rsidRPr="00661924">
              <w:br/>
              <w:t>10 for CSI-RS resource 2 and 4</w:t>
            </w:r>
          </w:p>
          <w:p w14:paraId="57C68FCF" w14:textId="77777777" w:rsidR="00363EA2" w:rsidRPr="00661924" w:rsidRDefault="00363EA2" w:rsidP="00790697">
            <w:pPr>
              <w:pStyle w:val="TAC"/>
            </w:pPr>
          </w:p>
        </w:tc>
      </w:tr>
      <w:tr w:rsidR="00363EA2" w:rsidRPr="00661924" w14:paraId="33F1D8B8" w14:textId="77777777" w:rsidTr="00790697">
        <w:trPr>
          <w:trHeight w:val="187"/>
          <w:jc w:val="center"/>
        </w:trPr>
        <w:tc>
          <w:tcPr>
            <w:tcW w:w="1004" w:type="pct"/>
            <w:vMerge/>
            <w:shd w:val="clear" w:color="auto" w:fill="auto"/>
            <w:vAlign w:val="center"/>
          </w:tcPr>
          <w:p w14:paraId="32942428"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69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697">
            <w:pPr>
              <w:pStyle w:val="TAC"/>
            </w:pPr>
            <w:r w:rsidRPr="00661924">
              <w:t>1 for CSI-RS resource 1,2,3,4</w:t>
            </w:r>
          </w:p>
        </w:tc>
      </w:tr>
      <w:tr w:rsidR="00363EA2" w:rsidRPr="00661924" w14:paraId="2CEEF0C8" w14:textId="77777777" w:rsidTr="00790697">
        <w:trPr>
          <w:trHeight w:val="187"/>
          <w:jc w:val="center"/>
        </w:trPr>
        <w:tc>
          <w:tcPr>
            <w:tcW w:w="1004" w:type="pct"/>
            <w:vMerge/>
            <w:shd w:val="clear" w:color="auto" w:fill="auto"/>
            <w:vAlign w:val="center"/>
          </w:tcPr>
          <w:p w14:paraId="6013DE3D"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69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69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697">
        <w:trPr>
          <w:trHeight w:val="187"/>
          <w:jc w:val="center"/>
        </w:trPr>
        <w:tc>
          <w:tcPr>
            <w:tcW w:w="1004" w:type="pct"/>
            <w:vMerge/>
            <w:shd w:val="clear" w:color="auto" w:fill="auto"/>
            <w:vAlign w:val="center"/>
          </w:tcPr>
          <w:p w14:paraId="6597FED2"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69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697">
            <w:pPr>
              <w:pStyle w:val="TAC"/>
            </w:pPr>
            <w:r w:rsidRPr="00661924">
              <w:t>3 for CSI-RS resource 1,2,3,4</w:t>
            </w:r>
          </w:p>
        </w:tc>
      </w:tr>
      <w:tr w:rsidR="00D40622" w:rsidRPr="00661924" w14:paraId="2D5C31CF" w14:textId="77777777" w:rsidTr="0079069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1524C213" w:rsidR="00D40622" w:rsidRPr="00661924" w:rsidRDefault="00D40622" w:rsidP="00D40622">
            <w:pPr>
              <w:pStyle w:val="TAC"/>
            </w:pPr>
            <w:r>
              <w:t>480 kHz SCS: 640 for CSI-RS resource 1, 2, 3, 4</w:t>
            </w:r>
          </w:p>
        </w:tc>
      </w:tr>
      <w:tr w:rsidR="00D40622" w:rsidRPr="00661924" w14:paraId="1A0301B8" w14:textId="77777777" w:rsidTr="0079069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69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69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69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69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69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69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69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69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69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69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69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69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69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69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69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69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69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69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69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69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69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69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69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69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69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69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69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69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69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69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69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69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69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69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69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69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69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69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69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69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69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69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697">
        <w:trPr>
          <w:trHeight w:val="187"/>
          <w:jc w:val="center"/>
        </w:trPr>
        <w:tc>
          <w:tcPr>
            <w:tcW w:w="1004" w:type="pct"/>
            <w:vMerge w:val="restart"/>
            <w:shd w:val="clear" w:color="auto" w:fill="auto"/>
            <w:vAlign w:val="center"/>
          </w:tcPr>
          <w:p w14:paraId="02734266" w14:textId="72F5F35F" w:rsidR="00D40622" w:rsidRPr="00661924" w:rsidRDefault="008C182B" w:rsidP="00D40622">
            <w:pPr>
              <w:pStyle w:val="TAL"/>
            </w:pPr>
            <w:r w:rsidRPr="00661924">
              <w:rPr>
                <w:lang w:val="en-US"/>
              </w:rPr>
              <w:t xml:space="preserve">PTRS </w:t>
            </w:r>
            <w:r>
              <w:rPr>
                <w:lang w:val="en-US"/>
              </w:rPr>
              <w:t>(Note 4)</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69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69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69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69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697">
        <w:trPr>
          <w:trHeight w:val="187"/>
          <w:jc w:val="center"/>
        </w:trPr>
        <w:tc>
          <w:tcPr>
            <w:tcW w:w="3249" w:type="pct"/>
            <w:gridSpan w:val="3"/>
            <w:tcBorders>
              <w:right w:val="single" w:sz="4" w:space="0" w:color="auto"/>
            </w:tcBorders>
            <w:shd w:val="clear" w:color="auto" w:fill="auto"/>
            <w:vAlign w:val="center"/>
          </w:tcPr>
          <w:p w14:paraId="2214F855" w14:textId="1AB7C1DB" w:rsidR="00D40622" w:rsidRPr="00661924" w:rsidRDefault="00673F26" w:rsidP="00D40622">
            <w:pPr>
              <w:pStyle w:val="TAL"/>
            </w:pPr>
            <w:r>
              <w:rPr>
                <w:rFonts w:eastAsia="SimSun"/>
              </w:rPr>
              <w:t>PUCCH HARQ ACK spaitial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1694A123" w:rsidR="00D40622" w:rsidRPr="00661924" w:rsidRDefault="00E97452" w:rsidP="00D40622">
            <w:pPr>
              <w:pStyle w:val="TAC"/>
            </w:pPr>
            <w:r>
              <w:rPr>
                <w:rFonts w:eastAsia="SimSun"/>
              </w:rPr>
              <w:t>Not configured</w:t>
            </w:r>
          </w:p>
        </w:tc>
      </w:tr>
      <w:tr w:rsidR="00D40622" w:rsidRPr="00661924" w14:paraId="27ECF849" w14:textId="77777777" w:rsidTr="0079069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69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69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4E80A9B2" w14:textId="77777777" w:rsidR="009E602D" w:rsidRDefault="009E602D" w:rsidP="009E602D">
            <w:pPr>
              <w:pStyle w:val="TAC"/>
            </w:pPr>
          </w:p>
          <w:p w14:paraId="38FADF5E" w14:textId="77777777" w:rsidR="009E602D" w:rsidRDefault="009E602D" w:rsidP="009E602D">
            <w:pPr>
              <w:pStyle w:val="TAC"/>
            </w:pPr>
            <w:r>
              <w:t>No OCNG symbols on unused REs for FR2-2 with 120kHz.</w:t>
            </w:r>
          </w:p>
          <w:p w14:paraId="0B57DA7D" w14:textId="77777777" w:rsidR="009E602D" w:rsidRDefault="009E602D" w:rsidP="009E602D">
            <w:pPr>
              <w:pStyle w:val="TAC"/>
              <w:rPr>
                <w:lang w:eastAsia="zh-CN"/>
              </w:rPr>
            </w:pPr>
          </w:p>
          <w:p w14:paraId="4465AFDF" w14:textId="77777777" w:rsidR="009E602D" w:rsidRDefault="009E602D" w:rsidP="009E602D">
            <w:pPr>
              <w:pStyle w:val="TAC"/>
              <w:rPr>
                <w:lang w:eastAsia="zh-CN"/>
              </w:rPr>
            </w:pPr>
          </w:p>
          <w:p w14:paraId="0C18DC46" w14:textId="77777777" w:rsidR="009E602D" w:rsidRDefault="009E602D" w:rsidP="009E602D">
            <w:pPr>
              <w:pStyle w:val="TAC"/>
              <w:rPr>
                <w:lang w:eastAsia="zh-CN"/>
              </w:rPr>
            </w:pPr>
            <w:r>
              <w:rPr>
                <w:rFonts w:hint="eastAsia"/>
                <w:lang w:eastAsia="zh-CN"/>
              </w:rPr>
              <w:t>For</w:t>
            </w:r>
            <w:r>
              <w:rPr>
                <w:lang w:eastAsia="zh-CN"/>
              </w:rPr>
              <w:t xml:space="preserve"> test 4-5 in </w:t>
            </w:r>
            <w:r>
              <w:t>Table 7.2.2.2</w:t>
            </w:r>
            <w:r>
              <w:rPr>
                <w:lang w:eastAsia="zh-CN"/>
              </w:rPr>
              <w:t>.1</w:t>
            </w:r>
            <w:r>
              <w:t>-6:</w:t>
            </w:r>
          </w:p>
          <w:p w14:paraId="30C7303D" w14:textId="77777777" w:rsidR="009E602D" w:rsidRDefault="009E602D" w:rsidP="009E602D">
            <w:pPr>
              <w:pStyle w:val="TAC"/>
              <w:rPr>
                <w:lang w:eastAsia="zh-CN"/>
              </w:rPr>
            </w:pPr>
            <w:r>
              <w:rPr>
                <w:rFonts w:hint="eastAsia"/>
                <w:lang w:eastAsia="zh-CN"/>
              </w:rPr>
              <w:t>O</w:t>
            </w:r>
            <w:r>
              <w:rPr>
                <w:lang w:eastAsia="zh-CN"/>
              </w:rPr>
              <w:t>P.1 TDD with Data Region for first symbol of slots with PDSCH without PDCCH</w:t>
            </w:r>
          </w:p>
          <w:p w14:paraId="64926096" w14:textId="77777777" w:rsidR="009E602D" w:rsidRDefault="009E602D" w:rsidP="009E602D">
            <w:pPr>
              <w:pStyle w:val="TAC"/>
              <w:rPr>
                <w:lang w:eastAsia="zh-CN"/>
              </w:rPr>
            </w:pPr>
            <w:r>
              <w:rPr>
                <w:rFonts w:hint="eastAsia"/>
                <w:lang w:eastAsia="zh-CN"/>
              </w:rPr>
              <w:t>N</w:t>
            </w:r>
            <w:r>
              <w:rPr>
                <w:lang w:eastAsia="zh-CN"/>
              </w:rPr>
              <w:t>o OCNG symbols on other unused REs</w:t>
            </w:r>
          </w:p>
          <w:p w14:paraId="5E903ED2" w14:textId="77777777" w:rsidR="009E602D" w:rsidRDefault="009E602D" w:rsidP="009E602D">
            <w:pPr>
              <w:pStyle w:val="TAC"/>
              <w:jc w:val="left"/>
              <w:rPr>
                <w:lang w:eastAsia="zh-CN"/>
              </w:rPr>
            </w:pPr>
          </w:p>
          <w:p w14:paraId="5EC6E072" w14:textId="77777777" w:rsidR="009E602D" w:rsidRDefault="009E602D" w:rsidP="009E602D">
            <w:pPr>
              <w:pStyle w:val="TAC"/>
              <w:rPr>
                <w:lang w:eastAsia="zh-CN"/>
              </w:rPr>
            </w:pPr>
            <w:r>
              <w:rPr>
                <w:rFonts w:hint="eastAsia"/>
                <w:lang w:eastAsia="zh-CN"/>
              </w:rPr>
              <w:t>F</w:t>
            </w:r>
            <w:r>
              <w:rPr>
                <w:lang w:eastAsia="zh-CN"/>
              </w:rPr>
              <w:t xml:space="preserve">or test 4-6 in </w:t>
            </w:r>
            <w:r>
              <w:t>Table 7.2.2.2</w:t>
            </w:r>
            <w:r>
              <w:rPr>
                <w:lang w:eastAsia="zh-CN"/>
              </w:rPr>
              <w:t>.1</w:t>
            </w:r>
            <w:r>
              <w:t>-6:</w:t>
            </w:r>
          </w:p>
          <w:p w14:paraId="0E9D4D4F" w14:textId="77777777" w:rsidR="009E602D" w:rsidRPr="002F677A" w:rsidRDefault="009E602D" w:rsidP="009E602D">
            <w:pPr>
              <w:pStyle w:val="TAC"/>
              <w:rPr>
                <w:lang w:eastAsia="zh-CN"/>
              </w:rPr>
            </w:pPr>
            <w:r>
              <w:rPr>
                <w:rFonts w:hint="eastAsia"/>
                <w:lang w:eastAsia="zh-CN"/>
              </w:rPr>
              <w:t>O</w:t>
            </w:r>
            <w:r>
              <w:rPr>
                <w:lang w:eastAsia="zh-CN"/>
              </w:rPr>
              <w:t>P.1 TDD with Data Region with the same RB allocation as PDSCH for two symbols of slots with PDSCH without PDCCH</w:t>
            </w:r>
          </w:p>
          <w:p w14:paraId="0DFD6A9A" w14:textId="2C7839F8" w:rsidR="009E602D" w:rsidRDefault="009E602D" w:rsidP="005C43F3">
            <w:pPr>
              <w:pStyle w:val="TAC"/>
              <w:rPr>
                <w:lang w:eastAsia="zh-CN"/>
              </w:rPr>
            </w:pPr>
            <w:r>
              <w:rPr>
                <w:rFonts w:hint="eastAsia"/>
                <w:lang w:eastAsia="zh-CN"/>
              </w:rPr>
              <w:t>N</w:t>
            </w:r>
            <w:r>
              <w:rPr>
                <w:lang w:eastAsia="zh-CN"/>
              </w:rPr>
              <w:t>o OCNG symbols on other unused REs</w:t>
            </w:r>
          </w:p>
          <w:p w14:paraId="015CF9EC" w14:textId="21164DB3" w:rsidR="00D40622" w:rsidRPr="00661924" w:rsidRDefault="00D40622" w:rsidP="00D40622">
            <w:pPr>
              <w:pStyle w:val="TAC"/>
            </w:pPr>
          </w:p>
        </w:tc>
      </w:tr>
      <w:tr w:rsidR="00D40622" w:rsidRPr="00661924" w14:paraId="1F539786" w14:textId="77777777" w:rsidTr="0079069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69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11CBD8FB" w14:textId="6D4480D1" w:rsidR="008C182B" w:rsidRDefault="00D40622" w:rsidP="008C182B">
            <w:pPr>
              <w:pStyle w:val="TAN"/>
            </w:pPr>
            <w:r>
              <w:t>Note 3:</w:t>
            </w:r>
            <w:r w:rsidRPr="00661924">
              <w:rPr>
                <w:rFonts w:eastAsia="SimSun"/>
              </w:rPr>
              <w:tab/>
            </w:r>
            <w:r>
              <w:t>Refer to Table 7.4.1.5.3-1 in [9]</w:t>
            </w:r>
            <w:r w:rsidR="008C182B">
              <w:t xml:space="preserve"> .</w:t>
            </w:r>
          </w:p>
          <w:p w14:paraId="3F214168" w14:textId="2060DB56" w:rsidR="00D40622" w:rsidRPr="00661924" w:rsidRDefault="008C182B" w:rsidP="008C182B">
            <w:pPr>
              <w:pStyle w:val="TAN"/>
              <w:rPr>
                <w:lang w:eastAsia="zh-CN"/>
              </w:rPr>
            </w:pPr>
            <w:r>
              <w:rPr>
                <w:rFonts w:hint="eastAsia"/>
                <w:lang w:eastAsia="zh-CN"/>
              </w:rPr>
              <w:t>N</w:t>
            </w:r>
            <w:r>
              <w:rPr>
                <w:lang w:eastAsia="zh-CN"/>
              </w:rPr>
              <w:t>ote 4</w:t>
            </w:r>
            <w:r>
              <w:rPr>
                <w:rFonts w:hint="eastAsia"/>
                <w:lang w:eastAsia="zh-CN"/>
              </w:rPr>
              <w:t>:</w:t>
            </w:r>
            <w:r w:rsidRPr="00661924">
              <w:rPr>
                <w:rFonts w:eastAsia="SimSun"/>
              </w:rPr>
              <w:tab/>
            </w:r>
            <w:r>
              <w:rPr>
                <w:lang w:eastAsia="zh-CN"/>
              </w:rPr>
              <w:t>T</w:t>
            </w:r>
            <w:r>
              <w:rPr>
                <w:lang w:val="en-US" w:eastAsia="zh-CN"/>
              </w:rPr>
              <w:t xml:space="preserve">he </w:t>
            </w:r>
            <w:r w:rsidRPr="00404D30">
              <w:rPr>
                <w:i/>
                <w:iCs/>
                <w:lang w:val="en-US" w:eastAsia="zh-CN"/>
              </w:rPr>
              <w:t>frequencyDensity</w:t>
            </w:r>
            <w:r>
              <w:rPr>
                <w:lang w:val="en-US" w:eastAsia="zh-CN"/>
              </w:rPr>
              <w:t xml:space="preserve"> and </w:t>
            </w:r>
            <w:r w:rsidRPr="00404D30">
              <w:rPr>
                <w:i/>
                <w:iCs/>
                <w:lang w:val="en-US" w:eastAsia="zh-CN"/>
              </w:rPr>
              <w:t>timeDensity</w:t>
            </w:r>
            <w:r>
              <w:rPr>
                <w:lang w:val="en-US" w:eastAsia="zh-CN"/>
              </w:rPr>
              <w:t xml:space="preserve"> in </w:t>
            </w:r>
            <w:r w:rsidRPr="00404D30">
              <w:rPr>
                <w:i/>
                <w:iCs/>
                <w:lang w:val="en-US" w:eastAsia="zh-CN"/>
              </w:rPr>
              <w:t>phaseTrackingRS</w:t>
            </w:r>
            <w:r w:rsidRPr="00404D30">
              <w:rPr>
                <w:lang w:val="en-US" w:eastAsia="zh-CN"/>
              </w:rPr>
              <w:t xml:space="preserve"> </w:t>
            </w:r>
            <w:r>
              <w:rPr>
                <w:lang w:val="en-US" w:eastAsia="zh-CN"/>
              </w:rPr>
              <w:t>are configured</w:t>
            </w:r>
            <w:r>
              <w:t>. The actual PT-RS configuration depends on the scheduled MCS according to section 5.1.6.3 from TS 38.214[12].</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79069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790697">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790697">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5EF6867E"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w:t>
      </w:r>
      <w:r w:rsidR="006E5F0E">
        <w:rPr>
          <w:rFonts w:ascii="Times-Roman" w:eastAsia="SimSun" w:hAnsi="Times-Roman"/>
        </w:rPr>
        <w:t>2</w:t>
      </w:r>
      <w:r w:rsidRPr="00C25669">
        <w:rPr>
          <w:rFonts w:ascii="Times-Roman" w:eastAsia="SimSun" w:hAnsi="Times-Roman"/>
        </w:rPr>
        <w:t>.1-1</w:t>
      </w:r>
      <w:r w:rsidRPr="00C25669">
        <w:rPr>
          <w:rFonts w:ascii="Times-Roman" w:eastAsia="SimSun" w:hAnsi="Times-Roman" w:hint="eastAsia"/>
          <w:lang w:eastAsia="zh-CN"/>
        </w:rPr>
        <w:t>.</w:t>
      </w:r>
    </w:p>
    <w:p w14:paraId="78BF17A2" w14:textId="32927441" w:rsidR="005B3300" w:rsidRPr="00C25669" w:rsidRDefault="005B3300" w:rsidP="005B3300">
      <w:pPr>
        <w:pStyle w:val="TH"/>
      </w:pPr>
      <w:r w:rsidRPr="00C25669">
        <w:t>Table 7.2.2.</w:t>
      </w:r>
      <w:r w:rsidR="004D7696">
        <w:t>2</w:t>
      </w:r>
      <w:r w:rsidRPr="00C25669">
        <w:t>.1-1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3782AB58" w:rsidR="008D1350" w:rsidRPr="00C25669" w:rsidRDefault="008D1350" w:rsidP="008D1350">
            <w:pPr>
              <w:pStyle w:val="TAL"/>
              <w:rPr>
                <w:rFonts w:eastAsia="SimSun"/>
              </w:rPr>
            </w:pPr>
            <w:r>
              <w:t xml:space="preserve">Verify the PDSCH mapping Type A normal performance in FR2-2 under 2 receive antenna conditions and with different channel models, MCSs </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C7E4738"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120kHz SCS:</w:t>
            </w:r>
          </w:p>
          <w:p w14:paraId="737F134C" w14:textId="77777777" w:rsidR="00E42287" w:rsidRDefault="00E42287" w:rsidP="00E42287">
            <w:pPr>
              <w:keepNext/>
              <w:keepLines/>
              <w:spacing w:after="0"/>
              <w:jc w:val="center"/>
              <w:rPr>
                <w:rFonts w:ascii="Arial" w:eastAsia="SimSun" w:hAnsi="Arial"/>
                <w:sz w:val="18"/>
              </w:rPr>
            </w:pPr>
            <w:r w:rsidRPr="00C25669">
              <w:rPr>
                <w:rFonts w:ascii="Arial" w:eastAsia="SimSun" w:hAnsi="Arial"/>
                <w:sz w:val="18"/>
              </w:rPr>
              <w:t>0</w:t>
            </w:r>
            <w:r>
              <w:rPr>
                <w:rFonts w:ascii="Arial" w:eastAsia="SimSun" w:hAnsi="Arial"/>
                <w:sz w:val="18"/>
              </w:rPr>
              <w:t xml:space="preserve"> </w:t>
            </w:r>
          </w:p>
          <w:p w14:paraId="6D143049"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480kHz SCS:</w:t>
            </w:r>
          </w:p>
          <w:p w14:paraId="3A8D4D17" w14:textId="77777777" w:rsidR="00E42287" w:rsidRDefault="00E42287" w:rsidP="00E42287">
            <w:pPr>
              <w:keepNext/>
              <w:keepLines/>
              <w:spacing w:after="0"/>
              <w:jc w:val="center"/>
              <w:rPr>
                <w:rFonts w:ascii="Arial" w:eastAsia="SimSun" w:hAnsi="Arial"/>
                <w:sz w:val="18"/>
              </w:rPr>
            </w:pPr>
            <w:r>
              <w:rPr>
                <w:rFonts w:ascii="Arial" w:eastAsia="SimSun" w:hAnsi="Arial"/>
                <w:sz w:val="18"/>
              </w:rPr>
              <w:t xml:space="preserve"> k0={0,1} for DCI transmitted in slot i=322 : </w:t>
            </w:r>
          </w:p>
          <w:p w14:paraId="59D34CD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 for DCI transmitted in slot i={1}</w:t>
            </w:r>
          </w:p>
          <w:p w14:paraId="1A3793A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k0={0,1,2,8} for DCI transmitted in slot mod(i,40)=12</w:t>
            </w:r>
          </w:p>
          <w:p w14:paraId="6127FBFA"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k0={0,1,2,3} for DCI transmitted in slot mod(i,40)={4,8,21,25,29}, where i is slot index per 2 frames</w:t>
            </w:r>
          </w:p>
          <w:p w14:paraId="28FB3EF3" w14:textId="2AF41E9E" w:rsidR="005B3300" w:rsidRPr="00C25669" w:rsidRDefault="005B3300" w:rsidP="000811C5">
            <w:pPr>
              <w:keepNext/>
              <w:keepLines/>
              <w:spacing w:after="0"/>
              <w:jc w:val="center"/>
              <w:rPr>
                <w:rFonts w:ascii="Arial" w:eastAsia="SimSun" w:hAnsi="Arial"/>
                <w:sz w:val="18"/>
              </w:rPr>
            </w:pP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3DE6B7A3"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78BD80BF"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592EAC28"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102AFE12"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28563B0B"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6DDC7873"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79069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79069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79069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79069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79069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790697">
        <w:trPr>
          <w:trHeight w:val="20"/>
        </w:trPr>
        <w:tc>
          <w:tcPr>
            <w:tcW w:w="0" w:type="auto"/>
            <w:vMerge/>
            <w:vAlign w:val="center"/>
            <w:hideMark/>
          </w:tcPr>
          <w:p w14:paraId="6278BDDF"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790697">
        <w:trPr>
          <w:trHeight w:val="20"/>
        </w:trPr>
        <w:tc>
          <w:tcPr>
            <w:tcW w:w="0" w:type="auto"/>
            <w:vMerge/>
            <w:vAlign w:val="center"/>
            <w:hideMark/>
          </w:tcPr>
          <w:p w14:paraId="50B56488"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790697">
        <w:trPr>
          <w:trHeight w:val="20"/>
        </w:trPr>
        <w:tc>
          <w:tcPr>
            <w:tcW w:w="0" w:type="auto"/>
            <w:vMerge/>
            <w:vAlign w:val="center"/>
            <w:hideMark/>
          </w:tcPr>
          <w:p w14:paraId="22FD1388"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790697">
        <w:trPr>
          <w:trHeight w:val="20"/>
        </w:trPr>
        <w:tc>
          <w:tcPr>
            <w:tcW w:w="0" w:type="auto"/>
            <w:vMerge/>
            <w:vAlign w:val="center"/>
            <w:hideMark/>
          </w:tcPr>
          <w:p w14:paraId="410AA51C"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790697">
        <w:trPr>
          <w:trHeight w:val="20"/>
        </w:trPr>
        <w:tc>
          <w:tcPr>
            <w:tcW w:w="0" w:type="auto"/>
            <w:vMerge/>
            <w:vAlign w:val="center"/>
            <w:hideMark/>
          </w:tcPr>
          <w:p w14:paraId="32B026E0"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790697">
        <w:trPr>
          <w:trHeight w:val="20"/>
        </w:trPr>
        <w:tc>
          <w:tcPr>
            <w:tcW w:w="0" w:type="auto"/>
            <w:vMerge/>
            <w:vAlign w:val="center"/>
            <w:hideMark/>
          </w:tcPr>
          <w:p w14:paraId="5FB8BD2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790697">
        <w:trPr>
          <w:trHeight w:val="20"/>
        </w:trPr>
        <w:tc>
          <w:tcPr>
            <w:tcW w:w="0" w:type="auto"/>
            <w:vMerge/>
            <w:vAlign w:val="center"/>
            <w:hideMark/>
          </w:tcPr>
          <w:p w14:paraId="1F35BB4F"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790697">
        <w:trPr>
          <w:trHeight w:val="20"/>
        </w:trPr>
        <w:tc>
          <w:tcPr>
            <w:tcW w:w="0" w:type="auto"/>
            <w:vMerge/>
            <w:vAlign w:val="center"/>
            <w:hideMark/>
          </w:tcPr>
          <w:p w14:paraId="4176CA8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790697">
        <w:trPr>
          <w:trHeight w:val="20"/>
        </w:trPr>
        <w:tc>
          <w:tcPr>
            <w:tcW w:w="0" w:type="auto"/>
            <w:vMerge/>
            <w:vAlign w:val="center"/>
            <w:hideMark/>
          </w:tcPr>
          <w:p w14:paraId="7F422455"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790697">
        <w:trPr>
          <w:trHeight w:val="20"/>
        </w:trPr>
        <w:tc>
          <w:tcPr>
            <w:tcW w:w="0" w:type="auto"/>
            <w:vMerge/>
            <w:vAlign w:val="center"/>
            <w:hideMark/>
          </w:tcPr>
          <w:p w14:paraId="14F051E3"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790697">
        <w:trPr>
          <w:trHeight w:val="20"/>
        </w:trPr>
        <w:tc>
          <w:tcPr>
            <w:tcW w:w="0" w:type="auto"/>
            <w:vMerge/>
            <w:vAlign w:val="center"/>
          </w:tcPr>
          <w:p w14:paraId="146231E1"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79069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790697">
        <w:trPr>
          <w:trHeight w:val="20"/>
        </w:trPr>
        <w:tc>
          <w:tcPr>
            <w:tcW w:w="0" w:type="auto"/>
            <w:vMerge/>
            <w:vAlign w:val="center"/>
            <w:hideMark/>
          </w:tcPr>
          <w:p w14:paraId="76D6DCCB"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790697">
        <w:trPr>
          <w:trHeight w:val="20"/>
        </w:trPr>
        <w:tc>
          <w:tcPr>
            <w:tcW w:w="0" w:type="auto"/>
            <w:vMerge/>
            <w:vAlign w:val="center"/>
            <w:hideMark/>
          </w:tcPr>
          <w:p w14:paraId="7025C4B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79069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79069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137478F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2</w:t>
            </w:r>
            <w:r w:rsidR="002E569C" w:rsidRPr="00EE6FCE">
              <w:rPr>
                <w:rFonts w:eastAsia="DengXian" w:cs="Arial"/>
                <w:szCs w:val="18"/>
                <w:lang w:eastAsia="zh-CN"/>
              </w:rPr>
              <w:t xml:space="preserve"> </w:t>
            </w:r>
            <w:r w:rsidRPr="00EE6FCE">
              <w:rPr>
                <w:rFonts w:eastAsia="DengXian" w:cs="Arial"/>
                <w:szCs w:val="18"/>
                <w:lang w:eastAsia="zh-CN"/>
              </w:rPr>
              <w:t>for CSI-RS resource 1 and 3</w:t>
            </w:r>
          </w:p>
        </w:tc>
      </w:tr>
      <w:tr w:rsidR="0028021E" w:rsidRPr="006F39FB" w14:paraId="05E36D60" w14:textId="77777777" w:rsidTr="00790697">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76514C48"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6</w:t>
            </w:r>
            <w:r w:rsidR="002E569C" w:rsidRPr="00EE6FCE">
              <w:rPr>
                <w:rFonts w:eastAsia="DengXian" w:cs="Arial"/>
                <w:szCs w:val="18"/>
                <w:lang w:eastAsia="zh-CN"/>
              </w:rPr>
              <w:t xml:space="preserve"> </w:t>
            </w:r>
            <w:r w:rsidRPr="00EE6FCE">
              <w:rPr>
                <w:rFonts w:eastAsia="DengXian" w:cs="Arial"/>
                <w:szCs w:val="18"/>
                <w:lang w:eastAsia="zh-CN"/>
              </w:rPr>
              <w:t>for CSI-RS resource 2 and 4</w:t>
            </w:r>
          </w:p>
        </w:tc>
      </w:tr>
      <w:tr w:rsidR="0028021E" w:rsidRPr="006F39FB" w14:paraId="4D70B537" w14:textId="77777777" w:rsidTr="0079069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79069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79069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79069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79069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79069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79069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79069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10BB5CB9"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790697">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7EE0E9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79069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79069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27E85AF9" w:rsidR="0028021E" w:rsidRPr="006F39FB" w:rsidRDefault="00000D8A"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5 and 6</w:t>
            </w:r>
          </w:p>
        </w:tc>
      </w:tr>
      <w:tr w:rsidR="0028021E" w:rsidRPr="006F39FB" w14:paraId="0843B039" w14:textId="77777777" w:rsidTr="0079069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17F6BCD4" w:rsidR="0028021E" w:rsidRPr="006F39FB" w:rsidRDefault="00000D8A"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7 and 8</w:t>
            </w:r>
          </w:p>
        </w:tc>
      </w:tr>
      <w:tr w:rsidR="0028021E" w:rsidRPr="006F39FB" w14:paraId="33F13AFC" w14:textId="77777777" w:rsidTr="0079069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79069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79069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79069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79069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1569664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79069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078588F0"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79069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79069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6FB6D798" w:rsidR="0028021E" w:rsidRPr="006F39FB" w:rsidRDefault="006B1E65"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9 and 10</w:t>
            </w:r>
          </w:p>
        </w:tc>
      </w:tr>
      <w:tr w:rsidR="0028021E" w:rsidRPr="006F39FB" w14:paraId="404599D6" w14:textId="77777777" w:rsidTr="0079069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5479E677" w:rsidR="0028021E" w:rsidRPr="006F39FB" w:rsidRDefault="006B1E65" w:rsidP="0028021E">
            <w:pPr>
              <w:pStyle w:val="TAC"/>
              <w:rPr>
                <w:rFonts w:eastAsia="SimSun"/>
                <w:lang w:eastAsia="zh-CN"/>
              </w:rPr>
            </w:pPr>
            <w:r>
              <w:rPr>
                <w:rFonts w:eastAsia="SimSun"/>
                <w:lang w:eastAsia="zh-CN"/>
              </w:rPr>
              <w:t>6</w:t>
            </w:r>
            <w:r w:rsidRPr="006F39FB">
              <w:rPr>
                <w:rFonts w:eastAsia="SimSun"/>
                <w:lang w:eastAsia="zh-CN"/>
              </w:rPr>
              <w:t xml:space="preserve"> </w:t>
            </w:r>
            <w:r w:rsidR="0028021E" w:rsidRPr="006F39FB">
              <w:rPr>
                <w:rFonts w:eastAsia="SimSun"/>
                <w:lang w:eastAsia="zh-CN"/>
              </w:rPr>
              <w:t>for CSI-RS resource 11 and 12</w:t>
            </w:r>
          </w:p>
        </w:tc>
      </w:tr>
      <w:tr w:rsidR="0028021E" w:rsidRPr="006F39FB" w14:paraId="5279A4D7" w14:textId="77777777" w:rsidTr="0079069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79069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79069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79069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79069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8E31C2E"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79069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2BBCE502"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79069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79069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638B53FF" w:rsidR="0028021E" w:rsidRPr="006F39FB" w:rsidRDefault="005E1821"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13 and 14</w:t>
            </w:r>
          </w:p>
        </w:tc>
      </w:tr>
      <w:tr w:rsidR="0028021E" w:rsidRPr="006F39FB" w14:paraId="4BD9C2A7" w14:textId="77777777" w:rsidTr="0079069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32245A2" w:rsidR="0028021E" w:rsidRPr="006F39FB" w:rsidRDefault="005E1821" w:rsidP="0028021E">
            <w:pPr>
              <w:pStyle w:val="TAC"/>
              <w:rPr>
                <w:rFonts w:eastAsia="SimSun" w:cs="Arial"/>
                <w:szCs w:val="18"/>
                <w:lang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15 and 16</w:t>
            </w:r>
          </w:p>
        </w:tc>
      </w:tr>
      <w:tr w:rsidR="0028021E" w:rsidRPr="006F39FB" w14:paraId="6F13A1E4" w14:textId="77777777" w:rsidTr="0079069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79069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79069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79069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79069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08AA3E78"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79069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062B32A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79069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79069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04D65C8E" w:rsidR="0028021E" w:rsidRPr="006F39FB" w:rsidRDefault="004B19A1"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17 and 18</w:t>
            </w:r>
          </w:p>
        </w:tc>
      </w:tr>
      <w:tr w:rsidR="0028021E" w:rsidRPr="006F39FB" w14:paraId="2D3C6179" w14:textId="77777777" w:rsidTr="0079069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2EA95B13" w:rsidR="0028021E" w:rsidRPr="006F39FB" w:rsidRDefault="004B19A1"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19 and 20</w:t>
            </w:r>
          </w:p>
        </w:tc>
      </w:tr>
      <w:tr w:rsidR="0028021E" w:rsidRPr="006F39FB" w14:paraId="32E7458D" w14:textId="77777777" w:rsidTr="0079069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79069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79069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79069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79069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4243C9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79069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3D904582"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79069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79069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3217B72D" w:rsidR="0028021E" w:rsidRPr="006F39FB" w:rsidRDefault="00953490"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21 and 22</w:t>
            </w:r>
          </w:p>
        </w:tc>
      </w:tr>
      <w:tr w:rsidR="0028021E" w:rsidRPr="006F39FB" w14:paraId="5889720E" w14:textId="77777777" w:rsidTr="0079069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52DB19EE" w:rsidR="0028021E" w:rsidRPr="006F39FB" w:rsidRDefault="00953490"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23 and 24</w:t>
            </w:r>
          </w:p>
        </w:tc>
      </w:tr>
      <w:tr w:rsidR="0028021E" w:rsidRPr="006F39FB" w14:paraId="5897ADB5" w14:textId="77777777" w:rsidTr="0079069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79069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79069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79069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79069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62C74E76"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79069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1319F497"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79069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79069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3A7E9E78" w:rsidR="0028021E" w:rsidRPr="006F39FB" w:rsidRDefault="007C2EEA"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25 and 26</w:t>
            </w:r>
          </w:p>
        </w:tc>
      </w:tr>
      <w:tr w:rsidR="0028021E" w:rsidRPr="006F39FB" w14:paraId="31A147F3" w14:textId="77777777" w:rsidTr="0079069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269247B9" w:rsidR="0028021E" w:rsidRPr="006F39FB" w:rsidRDefault="007C2EEA"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27 and 28</w:t>
            </w:r>
          </w:p>
        </w:tc>
      </w:tr>
      <w:tr w:rsidR="0028021E" w:rsidRPr="006F39FB" w14:paraId="23E9C1AF" w14:textId="77777777" w:rsidTr="0079069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79069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79069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79069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79069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65C8F1A9"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79069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68EBD20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79069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79069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54D64DC9"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29 and 30</w:t>
            </w:r>
          </w:p>
        </w:tc>
      </w:tr>
      <w:tr w:rsidR="0028021E" w:rsidRPr="006F39FB" w14:paraId="1DB04E1B" w14:textId="77777777" w:rsidTr="0079069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3C730018"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31 and 32</w:t>
            </w:r>
          </w:p>
        </w:tc>
      </w:tr>
      <w:tr w:rsidR="0028021E" w:rsidRPr="006F39FB" w14:paraId="636E8BDE" w14:textId="77777777" w:rsidTr="0079069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79069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79069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79069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79069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79069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79069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79069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79069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79069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79069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79069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79069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79069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79069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79069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79069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79069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79069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79069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79069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79069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79069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79069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79069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79069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79069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79069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79069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79069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79069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79069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79069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79069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79069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79069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79069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79069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79069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79069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79069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79069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79069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79069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79069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79069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79069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79069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79069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79069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79069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79069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79069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79069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79069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79069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79069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79069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79069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79069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79069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79069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79069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79069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79069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79069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79069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79069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79069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79069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79069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79069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79069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79069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79069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79069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79069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79069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79069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79069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79069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79069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79069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79069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79069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79069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79069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79069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79069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79069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79069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79069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79069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79069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79069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79069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79069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79069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79069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79069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79069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79069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79069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79069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79069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79069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79069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79069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79069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79069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79069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79069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79069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79069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79069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79069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79069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79069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79069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79069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79069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79069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79069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79069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79069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79069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79069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79069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79069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79069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79069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79069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79069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79069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79069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79069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79069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79069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79069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79069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79069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79069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79069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79069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79069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79069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79069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79069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79069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790697">
        <w:trPr>
          <w:trHeight w:val="20"/>
        </w:trPr>
        <w:tc>
          <w:tcPr>
            <w:tcW w:w="0" w:type="auto"/>
            <w:gridSpan w:val="5"/>
            <w:shd w:val="clear" w:color="auto" w:fill="auto"/>
            <w:vAlign w:val="center"/>
          </w:tcPr>
          <w:p w14:paraId="78D1D143" w14:textId="77777777" w:rsidR="002B6405" w:rsidRDefault="0028021E" w:rsidP="0028021E">
            <w:pPr>
              <w:pStyle w:val="TAN"/>
              <w:rPr>
                <w:rFonts w:eastAsia="SimSun"/>
                <w:lang w:eastAsia="zh-CN"/>
              </w:rPr>
            </w:pPr>
            <w:r w:rsidRPr="006F39FB">
              <w:rPr>
                <w:rFonts w:eastAsia="SimSun"/>
                <w:lang w:eastAsia="zh-CN"/>
              </w:rPr>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xml:space="preserve">). </w:t>
            </w:r>
          </w:p>
          <w:p w14:paraId="0FC74F87" w14:textId="77777777" w:rsidR="002B6405" w:rsidRDefault="002B6405" w:rsidP="0028021E">
            <w:pPr>
              <w:pStyle w:val="TAN"/>
              <w:rPr>
                <w:rFonts w:eastAsia="SimSun"/>
                <w:lang w:eastAsia="zh-CN"/>
              </w:rPr>
            </w:pPr>
          </w:p>
          <w:p w14:paraId="50BF595A" w14:textId="2455EF3A" w:rsidR="0028021E" w:rsidRPr="006F39FB" w:rsidRDefault="0028021E" w:rsidP="0028021E">
            <w:pPr>
              <w:pStyle w:val="TAN"/>
              <w:rPr>
                <w:rFonts w:eastAsia="SimSun"/>
                <w:lang w:eastAsia="zh-CN"/>
              </w:rPr>
            </w:pPr>
            <w:r w:rsidRPr="006F39FB">
              <w:rPr>
                <w:rFonts w:eastAsia="SimSun"/>
                <w:lang w:eastAsia="zh-CN"/>
              </w:rPr>
              <w:t>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3CCC67CB" w:rsidR="0028021E" w:rsidRPr="006F39FB" w:rsidRDefault="00000000" w:rsidP="002B6405">
            <w:pPr>
              <w:pStyle w:val="TAN"/>
              <w:jc w:val="center"/>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8554970" w:rsidR="0028021E" w:rsidRPr="006F39FB" w:rsidRDefault="0028021E" w:rsidP="002B6405">
            <w:pPr>
              <w:pStyle w:val="TAN"/>
              <w:jc w:val="center"/>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1173E658" w14:textId="77777777" w:rsidR="002B6405" w:rsidRDefault="0028021E" w:rsidP="0028021E">
            <w:pPr>
              <w:pStyle w:val="TAN"/>
              <w:rPr>
                <w:rFonts w:eastAsia="SimSun"/>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p>
          <w:p w14:paraId="2B834E63" w14:textId="77777777" w:rsidR="002B6405" w:rsidRDefault="002B6405" w:rsidP="0028021E">
            <w:pPr>
              <w:pStyle w:val="TAN"/>
              <w:rPr>
                <w:rFonts w:eastAsia="SimSun"/>
                <w:szCs w:val="18"/>
                <w:lang w:eastAsia="zh-CN"/>
              </w:rPr>
            </w:pPr>
          </w:p>
          <w:p w14:paraId="64F021B6" w14:textId="26587B6A" w:rsidR="0028021E" w:rsidRDefault="0028021E" w:rsidP="0028021E">
            <w:pPr>
              <w:pStyle w:val="TAN"/>
              <w:rPr>
                <w:rFonts w:eastAsia="SimSun"/>
                <w:szCs w:val="18"/>
                <w:lang w:eastAsia="zh-CN"/>
              </w:rPr>
            </w:pP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5D5CAC03" w14:textId="77777777" w:rsidR="002B6405"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xml:space="preserve">. </w:t>
            </w:r>
          </w:p>
          <w:p w14:paraId="749C092C" w14:textId="77777777" w:rsidR="002B6405" w:rsidRDefault="002B6405" w:rsidP="0028021E">
            <w:pPr>
              <w:pStyle w:val="TAN"/>
              <w:rPr>
                <w:rFonts w:eastAsia="SimSun"/>
                <w:lang w:eastAsia="zh-CN"/>
              </w:rPr>
            </w:pPr>
          </w:p>
          <w:p w14:paraId="6B4A2472" w14:textId="473FC602" w:rsidR="0028021E" w:rsidRPr="006F39FB" w:rsidRDefault="0028021E" w:rsidP="0028021E">
            <w:pPr>
              <w:pStyle w:val="TAN"/>
              <w:rPr>
                <w:rFonts w:eastAsia="SimSun"/>
                <w:lang w:eastAsia="zh-CN"/>
              </w:rPr>
            </w:pPr>
            <w:r w:rsidRPr="006F39FB">
              <w:rPr>
                <w:rFonts w:eastAsia="SimSun"/>
                <w:lang w:eastAsia="zh-CN"/>
              </w:rPr>
              <w:t>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3255FD78"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3FA570" w14:textId="27E9C1E2" w:rsidR="002B6405" w:rsidRDefault="0028021E" w:rsidP="0028021E">
            <w:pPr>
              <w:pStyle w:val="TAN"/>
            </w:pPr>
            <w:r w:rsidRPr="006F39FB">
              <w:rPr>
                <w:rFonts w:eastAsia="SimSun"/>
                <w:lang w:eastAsia="zh-CN"/>
              </w:rPr>
              <w:t xml:space="preserve">where k is the RRH number, n = 57600 is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p>
          <w:p w14:paraId="524B8954" w14:textId="77777777" w:rsidR="002B6405" w:rsidRDefault="002B6405" w:rsidP="0028021E">
            <w:pPr>
              <w:pStyle w:val="TAN"/>
              <w:rPr>
                <w:rFonts w:eastAsia="SimSun"/>
                <w:lang w:eastAsia="zh-CN"/>
              </w:rPr>
            </w:pPr>
          </w:p>
          <w:p w14:paraId="0DFD7A67" w14:textId="5DBA61EC" w:rsidR="0028021E" w:rsidRPr="006F39FB" w:rsidRDefault="0028021E" w:rsidP="0028021E">
            <w:pPr>
              <w:pStyle w:val="TAN"/>
              <w:rPr>
                <w:rFonts w:eastAsia="SimSun"/>
                <w:lang w:eastAsia="zh-CN"/>
              </w:rPr>
            </w:pP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90697">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90697">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90697">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90697">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90697">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90697">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90697">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90697">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90697">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90697">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953490" w:rsidRDefault="00CC27C7" w:rsidP="00CC27C7">
            <w:pPr>
              <w:keepNext/>
              <w:keepLines/>
              <w:spacing w:after="0"/>
              <w:jc w:val="center"/>
              <w:rPr>
                <w:rFonts w:ascii="Arial" w:eastAsia="SimSun" w:hAnsi="Arial"/>
                <w:sz w:val="18"/>
                <w:highlight w:val="yellow"/>
                <w:lang w:val="fr-FR"/>
              </w:rPr>
            </w:pPr>
            <w:r w:rsidRPr="00953490">
              <w:rPr>
                <w:rFonts w:ascii="Arial" w:eastAsia="SimSun" w:hAnsi="Arial"/>
                <w:sz w:val="18"/>
                <w:lang w:val="fr-FR"/>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lang w:eastAsia="zh-CN"/>
        </w:rPr>
      </w:pPr>
      <w:bookmarkStart w:id="2496" w:name="_Toc114565992"/>
      <w:bookmarkStart w:id="2497" w:name="_Toc123936304"/>
      <w:bookmarkStart w:id="2498" w:name="_Toc124377319"/>
      <w:r>
        <w:t>7</w:t>
      </w:r>
      <w:r w:rsidRPr="00DB033E">
        <w:t>.</w:t>
      </w:r>
      <w:r w:rsidRPr="00DB033E">
        <w:rPr>
          <w:rFonts w:hint="eastAsia"/>
        </w:rPr>
        <w:t>2</w:t>
      </w:r>
      <w:r w:rsidRPr="00DB033E">
        <w:t>A</w:t>
      </w:r>
      <w:r w:rsidRPr="00DB033E">
        <w:rPr>
          <w:rFonts w:hint="eastAsia"/>
          <w:lang w:eastAsia="zh-CN"/>
        </w:rPr>
        <w:tab/>
      </w:r>
      <w:r w:rsidRPr="00DB033E">
        <w:rPr>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t>7</w:t>
      </w:r>
      <w:r w:rsidRPr="00DB033E">
        <w:t>.</w:t>
      </w:r>
      <w:r w:rsidRPr="00DB033E">
        <w:rPr>
          <w:rFonts w:hint="eastAsia"/>
          <w:lang w:eastAsia="zh-CN"/>
        </w:rPr>
        <w:t>2</w:t>
      </w:r>
      <w:r w:rsidRPr="00DB033E">
        <w:rPr>
          <w:lang w:eastAsia="zh-CN"/>
        </w:rPr>
        <w:t>A</w:t>
      </w:r>
      <w:r w:rsidRPr="00DB033E">
        <w:t>.1</w:t>
      </w:r>
      <w:r w:rsidRPr="00DB033E">
        <w:rPr>
          <w:rFonts w:hint="eastAsia"/>
          <w:lang w:eastAsia="zh-CN"/>
        </w:rPr>
        <w:tab/>
      </w:r>
      <w:r w:rsidRPr="00DB033E">
        <w:rPr>
          <w:rFonts w:hint="eastAsia"/>
        </w:rPr>
        <w:t>1</w:t>
      </w:r>
      <w:r w:rsidRPr="00DB033E">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t>7</w:t>
      </w:r>
      <w:r w:rsidRPr="00DB033E">
        <w:t>.</w:t>
      </w:r>
      <w:r w:rsidRPr="00DB033E">
        <w:rPr>
          <w:rFonts w:hint="eastAsia"/>
        </w:rPr>
        <w:t>2</w:t>
      </w:r>
      <w:r w:rsidRPr="00DB033E">
        <w:t>A.</w:t>
      </w:r>
      <w:r w:rsidRPr="00DB033E">
        <w:rPr>
          <w:rFonts w:hint="eastAsia"/>
          <w:lang w:eastAsia="zh-CN"/>
        </w:rPr>
        <w:t>2</w:t>
      </w:r>
      <w:r w:rsidRPr="00DB033E">
        <w:rPr>
          <w:rFonts w:hint="eastAsia"/>
          <w:lang w:eastAsia="zh-CN"/>
        </w:rPr>
        <w:tab/>
      </w:r>
      <w:r w:rsidRPr="00DB033E">
        <w:rPr>
          <w:rFonts w:hint="eastAsia"/>
        </w:rPr>
        <w:t>2</w:t>
      </w:r>
      <w:r w:rsidRPr="00DB033E">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t>7</w:t>
      </w:r>
      <w:r w:rsidRPr="00DB033E">
        <w:t>.</w:t>
      </w:r>
      <w:r w:rsidRPr="00DB033E">
        <w:rPr>
          <w:rFonts w:hint="eastAsia"/>
        </w:rPr>
        <w:t>2</w:t>
      </w:r>
      <w:r w:rsidRPr="00DB033E">
        <w:t>A.</w:t>
      </w:r>
      <w:r>
        <w:t>2</w:t>
      </w:r>
      <w:r w:rsidRPr="00DB033E">
        <w:t>.1</w:t>
      </w:r>
      <w:r w:rsidRPr="00DB033E">
        <w:rPr>
          <w:rFonts w:hint="eastAsia"/>
        </w:rPr>
        <w:tab/>
      </w:r>
      <w:r w:rsidRPr="00DB033E">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lang w:eastAsia="zh-CN"/>
        </w:rPr>
      </w:pPr>
      <w:r w:rsidRPr="00DB033E">
        <w:rPr>
          <w:rFonts w:hint="eastAsia"/>
          <w:lang w:eastAsia="zh-CN"/>
        </w:rPr>
        <w:t xml:space="preserve">For CA with different numbers of DL </w:t>
      </w:r>
      <w:r w:rsidRPr="00DB033E">
        <w:rPr>
          <w:snapToGrid w:val="0"/>
          <w:lang w:eastAsia="zh-CN"/>
        </w:rPr>
        <w:t>component carrier</w:t>
      </w:r>
      <w:r w:rsidRPr="00DB033E">
        <w:rPr>
          <w:rFonts w:hint="eastAsia"/>
          <w:lang w:eastAsia="zh-CN"/>
        </w:rPr>
        <w:t xml:space="preserve">s, the </w:t>
      </w:r>
      <w:r w:rsidRPr="00DB033E">
        <w:rPr>
          <w:rFonts w:hint="eastAsia"/>
        </w:rPr>
        <w:t>requirements</w:t>
      </w:r>
      <w:r w:rsidRPr="00DB033E">
        <w:rPr>
          <w:rFonts w:hint="eastAsia"/>
          <w:lang w:eastAsia="zh-CN"/>
        </w:rPr>
        <w:t xml:space="preserve"> are defined in </w:t>
      </w:r>
      <w:r w:rsidRPr="00DB033E">
        <w:t xml:space="preserve">Table </w:t>
      </w:r>
      <w:r>
        <w:t>7</w:t>
      </w:r>
      <w:r w:rsidRPr="00DB033E">
        <w:t>.2A.</w:t>
      </w:r>
      <w:r>
        <w:rPr>
          <w:lang w:eastAsia="zh-CN"/>
        </w:rPr>
        <w:t>2</w:t>
      </w:r>
      <w:r w:rsidRPr="00DB033E">
        <w:t>.1-</w:t>
      </w:r>
      <w:r>
        <w:t>3</w:t>
      </w:r>
      <w:r w:rsidRPr="00DB033E">
        <w:rPr>
          <w:rFonts w:hint="eastAsia"/>
          <w:lang w:eastAsia="zh-CN"/>
        </w:rPr>
        <w:t xml:space="preserve"> based on t</w:t>
      </w:r>
      <w:r w:rsidRPr="00DB033E">
        <w:t xml:space="preserve">he single carrier requirements for different bandwidth specified in Table </w:t>
      </w:r>
      <w:r>
        <w:t>7</w:t>
      </w:r>
      <w:r w:rsidRPr="00DB033E">
        <w:t>.2A.</w:t>
      </w:r>
      <w:r>
        <w:t>2</w:t>
      </w:r>
      <w:r w:rsidRPr="00DB033E">
        <w:t>.1-</w:t>
      </w:r>
      <w:r>
        <w:t>2</w:t>
      </w:r>
      <w:r w:rsidRPr="00DB033E">
        <w:rPr>
          <w:rFonts w:hint="eastAsia"/>
          <w:lang w:eastAsia="zh-CN"/>
        </w:rPr>
        <w:t>,</w:t>
      </w:r>
      <w:r w:rsidRPr="00DB033E">
        <w:t xml:space="preserve"> with the parameters in Table </w:t>
      </w:r>
      <w:r>
        <w:t>7</w:t>
      </w:r>
      <w:r w:rsidRPr="00DB033E">
        <w:t>.2A.</w:t>
      </w:r>
      <w:r>
        <w:t>2</w:t>
      </w:r>
      <w:r w:rsidRPr="00DB033E">
        <w:t>.1-</w:t>
      </w:r>
      <w:r w:rsidRPr="00DB033E">
        <w:rPr>
          <w:rFonts w:hint="eastAsia"/>
          <w:lang w:eastAsia="zh-CN"/>
        </w:rPr>
        <w:t>1</w:t>
      </w:r>
      <w:r w:rsidRPr="00DB033E">
        <w:t xml:space="preserve"> and the downlink physical channel setup according to Annex C.</w:t>
      </w:r>
      <w:r>
        <w:t>5</w:t>
      </w:r>
      <w:r w:rsidRPr="00DB033E">
        <w:t xml:space="preserve">.1. The performance requirements </w:t>
      </w:r>
      <w:r w:rsidRPr="00DB033E">
        <w:rPr>
          <w:rFonts w:hint="eastAsia"/>
          <w:lang w:eastAsia="zh-CN"/>
        </w:rPr>
        <w:t xml:space="preserve">specified in this sub-cluase </w:t>
      </w:r>
      <w:r w:rsidRPr="00DB033E">
        <w:t xml:space="preserve">do not apply for </w:t>
      </w:r>
      <w:r w:rsidRPr="00DB033E">
        <w:rPr>
          <w:rFonts w:hint="eastAsia"/>
          <w:lang w:eastAsia="zh-CN"/>
        </w:rPr>
        <w:t xml:space="preserve">UE </w:t>
      </w:r>
      <w:r w:rsidRPr="00DB033E">
        <w:t>single carrier test.</w:t>
      </w:r>
    </w:p>
    <w:p w14:paraId="32AB190A" w14:textId="77777777" w:rsidR="00E623E6" w:rsidRPr="00DB033E" w:rsidRDefault="00E623E6" w:rsidP="00FB27FE">
      <w:pPr>
        <w:pStyle w:val="TH"/>
      </w:pPr>
      <w:r w:rsidRPr="00DB033E">
        <w:t xml:space="preserve">Table </w:t>
      </w:r>
      <w:r>
        <w:t>7</w:t>
      </w:r>
      <w:r w:rsidRPr="00DB033E">
        <w:t>.2A.</w:t>
      </w:r>
      <w:r>
        <w:t>2</w:t>
      </w:r>
      <w:r w:rsidRPr="00DB033E">
        <w:t>.1-</w:t>
      </w:r>
      <w:r w:rsidRPr="00DB033E">
        <w:rPr>
          <w:rFonts w:hint="eastAsia"/>
          <w:lang w:eastAsia="zh-CN"/>
        </w:rPr>
        <w:t>1:</w:t>
      </w:r>
      <w:r w:rsidRPr="00DB033E">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lang w:eastAsia="zh-CN"/>
        </w:rPr>
      </w:pPr>
    </w:p>
    <w:p w14:paraId="30AD369D" w14:textId="77777777" w:rsidR="00E623E6" w:rsidRPr="00DB033E" w:rsidRDefault="00E623E6" w:rsidP="00FB27FE">
      <w:pPr>
        <w:pStyle w:val="TH"/>
      </w:pPr>
      <w:r w:rsidRPr="00DB033E">
        <w:t xml:space="preserve">Table </w:t>
      </w:r>
      <w:r>
        <w:t>7</w:t>
      </w:r>
      <w:r w:rsidRPr="00DB033E">
        <w:t>.2A.</w:t>
      </w:r>
      <w:r>
        <w:t>2</w:t>
      </w:r>
      <w:r w:rsidRPr="00DB033E">
        <w:t>.1-</w:t>
      </w:r>
      <w:r>
        <w:t>2</w:t>
      </w:r>
      <w:r w:rsidRPr="00DB033E">
        <w:t xml:space="preserve">: Single carrier performance for </w:t>
      </w:r>
      <w:r>
        <w:t>T</w:t>
      </w:r>
      <w:r w:rsidRPr="00DB033E">
        <w:t>DD 1</w:t>
      </w:r>
      <w:r>
        <w:t>20</w:t>
      </w:r>
      <w:r w:rsidRPr="00DB033E">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cs="Arial"/>
              </w:rPr>
            </w:pPr>
            <w:r w:rsidRPr="00DB033E">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cs="Arial"/>
              </w:rPr>
            </w:pPr>
            <w:r w:rsidRPr="00DB033E">
              <w:rPr>
                <w:rFonts w:cs="Arial"/>
              </w:rPr>
              <w:t>Reference</w:t>
            </w:r>
            <w:r w:rsidRPr="00DB033E">
              <w:rPr>
                <w:rFonts w:cs="Arial" w:hint="eastAsia"/>
                <w:lang w:eastAsia="zh-CN"/>
              </w:rPr>
              <w:t xml:space="preserve"> </w:t>
            </w:r>
            <w:r w:rsidRPr="00DB033E">
              <w:rPr>
                <w:rFonts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cs="Arial"/>
                <w:lang w:eastAsia="zh-CN"/>
              </w:rPr>
            </w:pPr>
            <w:r w:rsidRPr="00DB033E">
              <w:rPr>
                <w:rFonts w:cs="Arial"/>
              </w:rPr>
              <w:t>Modulation format</w:t>
            </w:r>
            <w:r w:rsidRPr="00DB033E">
              <w:rPr>
                <w:rFonts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cs="Arial"/>
              </w:rPr>
            </w:pPr>
            <w:r w:rsidRPr="00DB033E">
              <w:rPr>
                <w:rFonts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cs="Arial"/>
              </w:rPr>
            </w:pPr>
            <w:r w:rsidRPr="00DB033E">
              <w:rPr>
                <w:rFonts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cs="Arial"/>
              </w:rPr>
            </w:pPr>
            <w:r w:rsidRPr="00DB033E">
              <w:rPr>
                <w:rFonts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cs="Arial"/>
              </w:rPr>
            </w:pPr>
          </w:p>
        </w:tc>
        <w:tc>
          <w:tcPr>
            <w:tcW w:w="769" w:type="pct"/>
            <w:vMerge/>
            <w:shd w:val="clear" w:color="auto" w:fill="FFFFFF"/>
            <w:vAlign w:val="center"/>
          </w:tcPr>
          <w:p w14:paraId="200FD46E" w14:textId="77777777" w:rsidR="00E623E6" w:rsidRPr="00DB033E" w:rsidRDefault="00E623E6" w:rsidP="00FB27FE">
            <w:pPr>
              <w:pStyle w:val="TAH"/>
              <w:rPr>
                <w:rFonts w:cs="Arial"/>
              </w:rPr>
            </w:pPr>
          </w:p>
        </w:tc>
        <w:tc>
          <w:tcPr>
            <w:tcW w:w="728" w:type="pct"/>
            <w:vMerge/>
            <w:shd w:val="clear" w:color="auto" w:fill="FFFFFF"/>
          </w:tcPr>
          <w:p w14:paraId="1A553AB5" w14:textId="77777777" w:rsidR="00E623E6" w:rsidRPr="00DB033E" w:rsidRDefault="00E623E6" w:rsidP="00FB27FE">
            <w:pPr>
              <w:pStyle w:val="TAH"/>
              <w:rPr>
                <w:rFonts w:cs="Arial"/>
              </w:rPr>
            </w:pPr>
          </w:p>
        </w:tc>
        <w:tc>
          <w:tcPr>
            <w:tcW w:w="826" w:type="pct"/>
            <w:vMerge/>
            <w:shd w:val="clear" w:color="auto" w:fill="FFFFFF"/>
            <w:vAlign w:val="center"/>
          </w:tcPr>
          <w:p w14:paraId="52B9F4D0" w14:textId="77777777" w:rsidR="00E623E6" w:rsidRPr="00DB033E" w:rsidRDefault="00E623E6" w:rsidP="00FB27FE">
            <w:pPr>
              <w:pStyle w:val="TAH"/>
              <w:rPr>
                <w:rFonts w:cs="Arial"/>
              </w:rPr>
            </w:pPr>
          </w:p>
        </w:tc>
        <w:tc>
          <w:tcPr>
            <w:tcW w:w="739" w:type="pct"/>
            <w:vMerge/>
            <w:shd w:val="clear" w:color="auto" w:fill="FFFFFF"/>
            <w:vAlign w:val="center"/>
          </w:tcPr>
          <w:p w14:paraId="42F1BF35" w14:textId="77777777" w:rsidR="00E623E6" w:rsidRPr="00DB033E" w:rsidRDefault="00E623E6" w:rsidP="00FB27FE">
            <w:pPr>
              <w:pStyle w:val="TAH"/>
              <w:rPr>
                <w:rFonts w:cs="Arial"/>
              </w:rPr>
            </w:pPr>
          </w:p>
        </w:tc>
        <w:tc>
          <w:tcPr>
            <w:tcW w:w="834" w:type="pct"/>
            <w:shd w:val="clear" w:color="auto" w:fill="FFFFFF"/>
            <w:vAlign w:val="center"/>
          </w:tcPr>
          <w:p w14:paraId="4F412075" w14:textId="77777777" w:rsidR="00E623E6" w:rsidRPr="00DB033E" w:rsidRDefault="00E623E6" w:rsidP="00FB27FE">
            <w:pPr>
              <w:pStyle w:val="TAH"/>
              <w:rPr>
                <w:rFonts w:cs="Arial"/>
              </w:rPr>
            </w:pPr>
            <w:r w:rsidRPr="00DB033E">
              <w:rPr>
                <w:rFonts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cs="Arial"/>
              </w:rPr>
            </w:pPr>
            <w:r w:rsidRPr="00DB033E">
              <w:rPr>
                <w:rFonts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cs="Arial"/>
              </w:rPr>
            </w:pPr>
            <w:r w:rsidRPr="00DB033E">
              <w:t>5</w:t>
            </w:r>
            <w:r>
              <w:t>0</w:t>
            </w:r>
          </w:p>
        </w:tc>
        <w:tc>
          <w:tcPr>
            <w:tcW w:w="769" w:type="pct"/>
            <w:shd w:val="clear" w:color="auto" w:fill="FFFFFF"/>
            <w:vAlign w:val="center"/>
          </w:tcPr>
          <w:p w14:paraId="66BD7B22" w14:textId="77777777" w:rsidR="00B329D2" w:rsidRPr="00DB033E" w:rsidRDefault="00B329D2" w:rsidP="00B329D2">
            <w:pPr>
              <w:pStyle w:val="TAC"/>
              <w:rPr>
                <w:rFonts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cs="Arial"/>
              </w:rPr>
            </w:pPr>
            <w:r w:rsidRPr="00DB033E">
              <w:t>16QAM, 0.</w:t>
            </w:r>
            <w:r>
              <w:t>33</w:t>
            </w:r>
          </w:p>
        </w:tc>
        <w:tc>
          <w:tcPr>
            <w:tcW w:w="826" w:type="pct"/>
            <w:shd w:val="clear" w:color="auto" w:fill="FFFFFF"/>
            <w:vAlign w:val="center"/>
          </w:tcPr>
          <w:p w14:paraId="705B6C7A" w14:textId="77777777" w:rsidR="00B329D2" w:rsidRPr="00DB033E" w:rsidRDefault="00B329D2" w:rsidP="00B329D2">
            <w:pPr>
              <w:pStyle w:val="TAC"/>
              <w:rPr>
                <w:rFonts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lang w:eastAsia="zh-CN"/>
              </w:rPr>
            </w:pPr>
            <w:r w:rsidRPr="00DB033E">
              <w:rPr>
                <w:rFonts w:hint="eastAsia"/>
                <w:lang w:eastAsia="zh-CN"/>
              </w:rPr>
              <w:t>10</w:t>
            </w:r>
            <w:r>
              <w:rPr>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pPr>
            <w:r w:rsidRPr="00DB033E">
              <w:t>16QAM, 0.</w:t>
            </w:r>
            <w: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lang w:eastAsia="zh-CN"/>
              </w:rPr>
            </w:pPr>
            <w:r>
              <w:rPr>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pPr>
            <w:r w:rsidRPr="00DB033E">
              <w:t>16QAM, 0.</w:t>
            </w:r>
            <w: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lang w:eastAsia="zh-CN"/>
              </w:rPr>
            </w:pPr>
            <w:r>
              <w:rPr>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pPr>
            <w:r w:rsidRPr="00DB033E">
              <w:t>16QAM, 0.</w:t>
            </w:r>
            <w: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lang w:eastAsia="zh-CN"/>
        </w:rPr>
      </w:pPr>
    </w:p>
    <w:p w14:paraId="1006E8C3" w14:textId="77777777" w:rsidR="00E623E6" w:rsidRPr="00DB033E" w:rsidRDefault="00E623E6" w:rsidP="00E623E6">
      <w:pPr>
        <w:keepNext/>
        <w:keepLines/>
        <w:spacing w:before="60"/>
        <w:jc w:val="center"/>
        <w:rPr>
          <w:rFonts w:ascii="Arial" w:hAnsi="Arial"/>
          <w:b/>
          <w:lang w:eastAsia="zh-CN"/>
        </w:rPr>
      </w:pPr>
      <w:r w:rsidRPr="00DB033E">
        <w:rPr>
          <w:rFonts w:ascii="Arial" w:hAnsi="Arial"/>
          <w:b/>
        </w:rPr>
        <w:t xml:space="preserve">Table </w:t>
      </w:r>
      <w:r>
        <w:rPr>
          <w:rFonts w:ascii="Arial" w:hAnsi="Arial"/>
          <w:b/>
        </w:rPr>
        <w:t>7</w:t>
      </w:r>
      <w:r w:rsidRPr="00DB033E">
        <w:rPr>
          <w:rFonts w:ascii="Arial" w:hAnsi="Arial"/>
          <w:b/>
        </w:rPr>
        <w:t>.2A.</w:t>
      </w:r>
      <w:r>
        <w:rPr>
          <w:rFonts w:ascii="Arial" w:hAnsi="Arial"/>
          <w:b/>
          <w:lang w:eastAsia="zh-CN"/>
        </w:rPr>
        <w:t>2</w:t>
      </w:r>
      <w:r w:rsidRPr="00DB033E">
        <w:rPr>
          <w:rFonts w:ascii="Arial" w:hAnsi="Arial"/>
          <w:b/>
        </w:rPr>
        <w:t>.1-</w:t>
      </w:r>
      <w:r>
        <w:rPr>
          <w:rFonts w:ascii="Arial" w:hAnsi="Arial"/>
          <w:b/>
        </w:rPr>
        <w:t>3</w:t>
      </w:r>
      <w:r w:rsidRPr="00DB033E">
        <w:rPr>
          <w:rFonts w:ascii="Arial" w:hAnsi="Arial"/>
          <w:b/>
        </w:rPr>
        <w:t xml:space="preserve">: Minimum performance </w:t>
      </w:r>
      <w:r w:rsidRPr="00DB033E">
        <w:rPr>
          <w:rFonts w:ascii="Arial"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790697">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790697">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790697">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790697">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790697">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790697">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790697">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790697">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4A60D991"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00254EA9" w:rsidRPr="00606BA4">
        <w:rPr>
          <w:snapToGrid w:val="0"/>
          <w:lang w:eastAsia="zh-CN"/>
        </w:rPr>
        <w:t>Minimum requirements with 1TX antenna</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790697">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790697">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671E8917"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18FB4813"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18E8744F"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598E0BBF"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r>
      <w:r w:rsidR="003B60B0" w:rsidRPr="00606BA4">
        <w:rPr>
          <w:snapToGrid w:val="0"/>
          <w:lang w:eastAsia="zh-CN"/>
        </w:rPr>
        <w:t xml:space="preserve">Minimum requirements with </w:t>
      </w:r>
      <w:r w:rsidR="003B60B0">
        <w:rPr>
          <w:snapToGrid w:val="0"/>
          <w:lang w:eastAsia="zh-CN"/>
        </w:rPr>
        <w:t>2</w:t>
      </w:r>
      <w:r w:rsidR="003B60B0" w:rsidRPr="00606BA4">
        <w:rPr>
          <w:snapToGrid w:val="0"/>
          <w:lang w:eastAsia="zh-CN"/>
        </w:rPr>
        <w:t>TX antenna</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790697">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790697">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790697">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790697">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790697">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790697">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790697">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790697">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790697">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790697">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50A93A1F"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14919D23"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65D64C0E"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4969"/>
        <w:gridCol w:w="566"/>
        <w:gridCol w:w="4086"/>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763A7F24" w14:textId="77777777" w:rsidR="00863ED0" w:rsidRDefault="00863ED0" w:rsidP="00863ED0">
            <w:pPr>
              <w:keepNext/>
              <w:keepLines/>
              <w:widowControl w:val="0"/>
              <w:spacing w:after="0"/>
              <w:jc w:val="center"/>
              <w:rPr>
                <w:rFonts w:ascii="Arial" w:hAnsi="Arial"/>
                <w:sz w:val="18"/>
                <w:szCs w:val="18"/>
              </w:rPr>
            </w:pPr>
            <w:r>
              <w:rPr>
                <w:rFonts w:ascii="Arial" w:hAnsi="Arial"/>
                <w:sz w:val="18"/>
                <w:szCs w:val="18"/>
              </w:rPr>
              <w:t>FR2.120-1 for Tests 1-1,1-2,1-3 in Table 7.4.2.2-2</w:t>
            </w:r>
            <w:r>
              <w:rPr>
                <w:rFonts w:ascii="Arial" w:hAnsi="Arial"/>
                <w:sz w:val="18"/>
                <w:szCs w:val="18"/>
              </w:rPr>
              <w:br/>
              <w:t xml:space="preserve"> and Tests 2-1, 2-2 in Table 7.4.2.2.3 </w:t>
            </w:r>
          </w:p>
          <w:p w14:paraId="753F4725" w14:textId="3D2C7BC5" w:rsidR="005B3300" w:rsidRPr="001C6C61" w:rsidRDefault="00863ED0" w:rsidP="00863ED0">
            <w:pPr>
              <w:keepNext/>
              <w:keepLines/>
              <w:spacing w:after="0"/>
              <w:jc w:val="center"/>
              <w:rPr>
                <w:rFonts w:ascii="Arial" w:hAnsi="Arial"/>
                <w:sz w:val="18"/>
              </w:rPr>
            </w:pPr>
            <w:r>
              <w:rPr>
                <w:rFonts w:ascii="Arial" w:hAnsi="Arial"/>
                <w:sz w:val="18"/>
                <w:szCs w:val="18"/>
              </w:rPr>
              <w:t>FR2.480-1 for Test 1-4 in Table 7.4.2.2-2</w:t>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863ED0" w:rsidRPr="001C6C61" w14:paraId="4BC8B42B" w14:textId="77777777" w:rsidTr="000811C5">
        <w:trPr>
          <w:jc w:val="center"/>
        </w:trPr>
        <w:tc>
          <w:tcPr>
            <w:tcW w:w="0" w:type="auto"/>
          </w:tcPr>
          <w:p w14:paraId="41FE8139" w14:textId="25D097F1" w:rsidR="00863ED0" w:rsidRPr="001C6C61" w:rsidRDefault="00863ED0" w:rsidP="00863ED0">
            <w:pPr>
              <w:keepNext/>
              <w:keepLines/>
              <w:spacing w:after="0"/>
              <w:jc w:val="center"/>
              <w:rPr>
                <w:rFonts w:ascii="Arial" w:eastAsia="SimSun" w:hAnsi="Arial"/>
                <w:sz w:val="18"/>
              </w:rPr>
            </w:pPr>
            <w:r>
              <w:rPr>
                <w:rFonts w:ascii="Arial" w:hAnsi="Arial"/>
                <w:sz w:val="18"/>
                <w:szCs w:val="18"/>
              </w:rPr>
              <w:t>1-1</w:t>
            </w:r>
          </w:p>
        </w:tc>
        <w:tc>
          <w:tcPr>
            <w:tcW w:w="0" w:type="auto"/>
          </w:tcPr>
          <w:p w14:paraId="5BB04418"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863ED0" w:rsidRPr="001C6C61" w:rsidRDefault="00863ED0" w:rsidP="00863ED0">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863ED0" w:rsidRPr="001C6C61" w14:paraId="2CC79839" w14:textId="77777777" w:rsidTr="000811C5">
        <w:trPr>
          <w:jc w:val="center"/>
        </w:trPr>
        <w:tc>
          <w:tcPr>
            <w:tcW w:w="0" w:type="auto"/>
          </w:tcPr>
          <w:p w14:paraId="6DB4B946" w14:textId="14E8F085" w:rsidR="00863ED0" w:rsidRPr="001C6C61" w:rsidRDefault="00863ED0" w:rsidP="00863ED0">
            <w:pPr>
              <w:keepNext/>
              <w:keepLines/>
              <w:spacing w:after="0"/>
              <w:jc w:val="center"/>
              <w:rPr>
                <w:rFonts w:ascii="Arial" w:eastAsia="SimSun" w:hAnsi="Arial"/>
                <w:sz w:val="18"/>
              </w:rPr>
            </w:pPr>
            <w:r>
              <w:rPr>
                <w:rFonts w:ascii="Arial" w:hAnsi="Arial"/>
                <w:sz w:val="18"/>
                <w:szCs w:val="18"/>
              </w:rPr>
              <w:t>1-2</w:t>
            </w:r>
          </w:p>
        </w:tc>
        <w:tc>
          <w:tcPr>
            <w:tcW w:w="0" w:type="auto"/>
          </w:tcPr>
          <w:p w14:paraId="4934A299"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863ED0" w:rsidRPr="001C6C61" w:rsidRDefault="00863ED0" w:rsidP="00863ED0">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863ED0" w:rsidRPr="001C6C61" w:rsidRDefault="00863ED0" w:rsidP="00863ED0">
            <w:pPr>
              <w:keepNext/>
              <w:keepLines/>
              <w:spacing w:after="0"/>
              <w:jc w:val="center"/>
              <w:rPr>
                <w:rFonts w:ascii="Arial" w:eastAsia="SimSun" w:hAnsi="Arial"/>
                <w:sz w:val="18"/>
              </w:rPr>
            </w:pPr>
            <w:r w:rsidRPr="001C6C61">
              <w:rPr>
                <w:rFonts w:ascii="Arial" w:hAnsi="Arial"/>
                <w:sz w:val="18"/>
              </w:rPr>
              <w:t>-6.1</w:t>
            </w:r>
          </w:p>
        </w:tc>
      </w:tr>
      <w:tr w:rsidR="00863ED0" w:rsidRPr="001C6C61" w14:paraId="2B1A75EF" w14:textId="77777777" w:rsidTr="000811C5">
        <w:trPr>
          <w:jc w:val="center"/>
        </w:trPr>
        <w:tc>
          <w:tcPr>
            <w:tcW w:w="0" w:type="auto"/>
          </w:tcPr>
          <w:p w14:paraId="51D75A88" w14:textId="419B8EF2" w:rsidR="00863ED0" w:rsidRPr="001C6C61" w:rsidRDefault="00863ED0" w:rsidP="00863ED0">
            <w:pPr>
              <w:keepNext/>
              <w:keepLines/>
              <w:spacing w:after="0"/>
              <w:jc w:val="center"/>
              <w:rPr>
                <w:rFonts w:ascii="Arial" w:hAnsi="Arial"/>
                <w:sz w:val="18"/>
              </w:rPr>
            </w:pPr>
            <w:r>
              <w:rPr>
                <w:rFonts w:ascii="Arial" w:hAnsi="Arial"/>
                <w:sz w:val="18"/>
                <w:szCs w:val="18"/>
              </w:rPr>
              <w:t>1-3</w:t>
            </w:r>
          </w:p>
        </w:tc>
        <w:tc>
          <w:tcPr>
            <w:tcW w:w="0" w:type="auto"/>
          </w:tcPr>
          <w:p w14:paraId="4DB8F63C" w14:textId="3CFFE5FB" w:rsidR="00863ED0" w:rsidRPr="001C6C61" w:rsidRDefault="00863ED0" w:rsidP="00863ED0">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863ED0" w:rsidRPr="001C6C61" w:rsidRDefault="00863ED0" w:rsidP="00863ED0">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863ED0" w:rsidRPr="001C6C61" w:rsidRDefault="00863ED0" w:rsidP="00863ED0">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863ED0" w:rsidRPr="001C6C61" w:rsidRDefault="00863ED0" w:rsidP="00863ED0">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863ED0" w:rsidRPr="001C6C61" w:rsidRDefault="00863ED0" w:rsidP="00863ED0">
            <w:pPr>
              <w:keepNext/>
              <w:keepLines/>
              <w:spacing w:after="0"/>
              <w:jc w:val="center"/>
              <w:rPr>
                <w:rFonts w:ascii="Arial" w:hAnsi="Arial"/>
                <w:sz w:val="18"/>
              </w:rPr>
            </w:pPr>
            <w:r w:rsidRPr="001C6C61">
              <w:rPr>
                <w:rFonts w:ascii="Arial" w:hAnsi="Arial"/>
                <w:sz w:val="18"/>
              </w:rPr>
              <w:t>1</w:t>
            </w:r>
          </w:p>
        </w:tc>
        <w:tc>
          <w:tcPr>
            <w:tcW w:w="0" w:type="auto"/>
          </w:tcPr>
          <w:p w14:paraId="4F8B391A" w14:textId="0ACA7F07" w:rsidR="00863ED0" w:rsidRPr="001C6C61" w:rsidRDefault="00863ED0" w:rsidP="00863ED0">
            <w:pPr>
              <w:keepNext/>
              <w:keepLines/>
              <w:spacing w:after="0"/>
              <w:jc w:val="center"/>
              <w:rPr>
                <w:rFonts w:ascii="Arial" w:hAnsi="Arial"/>
                <w:sz w:val="18"/>
              </w:rPr>
            </w:pPr>
            <w:r w:rsidRPr="001C6C61">
              <w:rPr>
                <w:rFonts w:ascii="Arial" w:hAnsi="Arial"/>
                <w:sz w:val="18"/>
              </w:rPr>
              <w:t>-4.5</w:t>
            </w:r>
          </w:p>
        </w:tc>
      </w:tr>
      <w:tr w:rsidR="00863ED0" w:rsidRPr="00C25669" w14:paraId="704CBCA1" w14:textId="77777777" w:rsidTr="000811C5">
        <w:trPr>
          <w:jc w:val="center"/>
        </w:trPr>
        <w:tc>
          <w:tcPr>
            <w:tcW w:w="0" w:type="auto"/>
          </w:tcPr>
          <w:p w14:paraId="5A8F9AD3" w14:textId="11D4F579" w:rsidR="00863ED0" w:rsidRPr="001C6C61" w:rsidRDefault="00863ED0" w:rsidP="00863ED0">
            <w:pPr>
              <w:keepNext/>
              <w:keepLines/>
              <w:spacing w:after="0"/>
              <w:jc w:val="center"/>
              <w:rPr>
                <w:rFonts w:ascii="Arial" w:hAnsi="Arial"/>
                <w:sz w:val="18"/>
              </w:rPr>
            </w:pPr>
            <w:r>
              <w:rPr>
                <w:rFonts w:ascii="Arial" w:hAnsi="Arial"/>
                <w:sz w:val="18"/>
                <w:szCs w:val="18"/>
              </w:rPr>
              <w:t>1-4</w:t>
            </w:r>
          </w:p>
        </w:tc>
        <w:tc>
          <w:tcPr>
            <w:tcW w:w="0" w:type="auto"/>
          </w:tcPr>
          <w:p w14:paraId="52337162" w14:textId="0DBB35C8" w:rsidR="00863ED0" w:rsidRPr="001C6C61" w:rsidRDefault="00863ED0" w:rsidP="00863ED0">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863ED0" w:rsidRPr="001C6C61" w:rsidRDefault="00863ED0" w:rsidP="00863ED0">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863ED0" w:rsidRPr="001C6C61" w:rsidRDefault="00863ED0" w:rsidP="00863ED0">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863ED0" w:rsidRPr="001C6C61" w:rsidRDefault="00863ED0" w:rsidP="00863ED0">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863ED0" w:rsidRPr="001C6C61" w:rsidRDefault="00863ED0" w:rsidP="00863ED0">
            <w:pPr>
              <w:keepNext/>
              <w:keepLines/>
              <w:spacing w:after="0"/>
              <w:jc w:val="center"/>
              <w:rPr>
                <w:rFonts w:ascii="Arial" w:hAnsi="Arial"/>
                <w:sz w:val="18"/>
              </w:rPr>
            </w:pPr>
            <w:r w:rsidRPr="001C6C61">
              <w:rPr>
                <w:rFonts w:ascii="Arial" w:hAnsi="Arial"/>
                <w:sz w:val="18"/>
              </w:rPr>
              <w:t>1</w:t>
            </w:r>
          </w:p>
        </w:tc>
        <w:tc>
          <w:tcPr>
            <w:tcW w:w="0" w:type="auto"/>
          </w:tcPr>
          <w:p w14:paraId="1D8E1F1F" w14:textId="32449463" w:rsidR="00863ED0" w:rsidRPr="00C25669" w:rsidRDefault="00863ED0" w:rsidP="00863ED0">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863ED0" w:rsidRPr="00C25669" w14:paraId="6A403DAC" w14:textId="77777777" w:rsidTr="000811C5">
        <w:trPr>
          <w:jc w:val="center"/>
        </w:trPr>
        <w:tc>
          <w:tcPr>
            <w:tcW w:w="0" w:type="auto"/>
            <w:shd w:val="clear" w:color="auto" w:fill="auto"/>
          </w:tcPr>
          <w:p w14:paraId="3E042557" w14:textId="7971E8E4" w:rsidR="00863ED0" w:rsidRPr="00C25669" w:rsidRDefault="00863ED0" w:rsidP="00863ED0">
            <w:pPr>
              <w:pStyle w:val="TAC"/>
              <w:rPr>
                <w:szCs w:val="22"/>
              </w:rPr>
            </w:pPr>
            <w:r>
              <w:t>2-1</w:t>
            </w:r>
          </w:p>
        </w:tc>
        <w:tc>
          <w:tcPr>
            <w:tcW w:w="0" w:type="auto"/>
            <w:shd w:val="clear" w:color="auto" w:fill="auto"/>
          </w:tcPr>
          <w:p w14:paraId="40194037" w14:textId="77777777" w:rsidR="00863ED0" w:rsidRPr="00C25669" w:rsidRDefault="00863ED0" w:rsidP="00863ED0">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863ED0" w:rsidRPr="00C25669" w:rsidRDefault="00863ED0" w:rsidP="00863ED0">
            <w:pPr>
              <w:pStyle w:val="TAC"/>
              <w:rPr>
                <w:szCs w:val="22"/>
              </w:rPr>
            </w:pPr>
            <w:r w:rsidRPr="00C25669">
              <w:rPr>
                <w:szCs w:val="22"/>
              </w:rPr>
              <w:t>R.PBCH.5</w:t>
            </w:r>
          </w:p>
        </w:tc>
        <w:tc>
          <w:tcPr>
            <w:tcW w:w="0" w:type="auto"/>
            <w:shd w:val="clear" w:color="auto" w:fill="auto"/>
          </w:tcPr>
          <w:p w14:paraId="49DA55E7" w14:textId="77777777" w:rsidR="00863ED0" w:rsidRPr="00C25669" w:rsidRDefault="00863ED0" w:rsidP="00863ED0">
            <w:pPr>
              <w:pStyle w:val="TAC"/>
              <w:rPr>
                <w:szCs w:val="22"/>
              </w:rPr>
            </w:pPr>
            <w:r w:rsidRPr="00C25669">
              <w:rPr>
                <w:szCs w:val="22"/>
              </w:rPr>
              <w:t>TDLA30-300</w:t>
            </w:r>
          </w:p>
        </w:tc>
        <w:tc>
          <w:tcPr>
            <w:tcW w:w="0" w:type="auto"/>
            <w:shd w:val="clear" w:color="auto" w:fill="auto"/>
          </w:tcPr>
          <w:p w14:paraId="581E5B14" w14:textId="77777777" w:rsidR="00863ED0" w:rsidRPr="00C25669" w:rsidRDefault="00863ED0" w:rsidP="00863ED0">
            <w:pPr>
              <w:pStyle w:val="TAC"/>
              <w:rPr>
                <w:szCs w:val="22"/>
              </w:rPr>
            </w:pPr>
            <w:r w:rsidRPr="00C25669">
              <w:rPr>
                <w:szCs w:val="22"/>
              </w:rPr>
              <w:t>1 x 2 Low</w:t>
            </w:r>
          </w:p>
        </w:tc>
        <w:tc>
          <w:tcPr>
            <w:tcW w:w="0" w:type="auto"/>
            <w:shd w:val="clear" w:color="auto" w:fill="auto"/>
          </w:tcPr>
          <w:p w14:paraId="1F98F824" w14:textId="77777777" w:rsidR="00863ED0" w:rsidRPr="00C25669" w:rsidRDefault="00863ED0" w:rsidP="00863ED0">
            <w:pPr>
              <w:pStyle w:val="TAC"/>
              <w:rPr>
                <w:szCs w:val="22"/>
              </w:rPr>
            </w:pPr>
            <w:r w:rsidRPr="00C25669">
              <w:rPr>
                <w:szCs w:val="22"/>
              </w:rPr>
              <w:t>1</w:t>
            </w:r>
          </w:p>
        </w:tc>
        <w:tc>
          <w:tcPr>
            <w:tcW w:w="0" w:type="auto"/>
            <w:shd w:val="clear" w:color="auto" w:fill="auto"/>
          </w:tcPr>
          <w:p w14:paraId="4A7449CE" w14:textId="77777777" w:rsidR="00863ED0" w:rsidRPr="00C25669" w:rsidRDefault="00863ED0" w:rsidP="00863ED0">
            <w:pPr>
              <w:pStyle w:val="TAC"/>
              <w:rPr>
                <w:szCs w:val="22"/>
                <w:lang w:eastAsia="zh-CN"/>
              </w:rPr>
            </w:pPr>
            <w:r w:rsidRPr="00C25669">
              <w:rPr>
                <w:rFonts w:hint="eastAsia"/>
                <w:szCs w:val="22"/>
                <w:lang w:eastAsia="zh-CN"/>
              </w:rPr>
              <w:t>-7.9</w:t>
            </w:r>
          </w:p>
        </w:tc>
      </w:tr>
      <w:tr w:rsidR="00863ED0" w:rsidRPr="00C25669" w14:paraId="352D5A02" w14:textId="77777777" w:rsidTr="000811C5">
        <w:trPr>
          <w:jc w:val="center"/>
        </w:trPr>
        <w:tc>
          <w:tcPr>
            <w:tcW w:w="0" w:type="auto"/>
            <w:shd w:val="clear" w:color="auto" w:fill="auto"/>
          </w:tcPr>
          <w:p w14:paraId="3D8AE785" w14:textId="063E4C2D" w:rsidR="00863ED0" w:rsidRPr="00C25669" w:rsidRDefault="00863ED0" w:rsidP="00863ED0">
            <w:pPr>
              <w:pStyle w:val="TAC"/>
              <w:rPr>
                <w:szCs w:val="22"/>
              </w:rPr>
            </w:pPr>
            <w:r>
              <w:t>2-2</w:t>
            </w:r>
          </w:p>
        </w:tc>
        <w:tc>
          <w:tcPr>
            <w:tcW w:w="0" w:type="auto"/>
            <w:shd w:val="clear" w:color="auto" w:fill="auto"/>
          </w:tcPr>
          <w:p w14:paraId="14E0B2B5" w14:textId="77777777" w:rsidR="00863ED0" w:rsidRPr="00C25669" w:rsidRDefault="00863ED0" w:rsidP="00863ED0">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863ED0" w:rsidRPr="00C25669" w:rsidRDefault="00863ED0" w:rsidP="00863ED0">
            <w:pPr>
              <w:pStyle w:val="TAC"/>
              <w:rPr>
                <w:szCs w:val="22"/>
              </w:rPr>
            </w:pPr>
            <w:r w:rsidRPr="00C25669">
              <w:rPr>
                <w:szCs w:val="22"/>
              </w:rPr>
              <w:t>R.PBCH.6</w:t>
            </w:r>
          </w:p>
        </w:tc>
        <w:tc>
          <w:tcPr>
            <w:tcW w:w="0" w:type="auto"/>
            <w:shd w:val="clear" w:color="auto" w:fill="auto"/>
          </w:tcPr>
          <w:p w14:paraId="7BB743EF" w14:textId="77777777" w:rsidR="00863ED0" w:rsidRPr="00C25669" w:rsidRDefault="00863ED0" w:rsidP="00863ED0">
            <w:pPr>
              <w:pStyle w:val="TAC"/>
              <w:rPr>
                <w:szCs w:val="22"/>
              </w:rPr>
            </w:pPr>
            <w:r w:rsidRPr="00C25669">
              <w:rPr>
                <w:szCs w:val="22"/>
              </w:rPr>
              <w:t>TDLA30-75</w:t>
            </w:r>
          </w:p>
        </w:tc>
        <w:tc>
          <w:tcPr>
            <w:tcW w:w="0" w:type="auto"/>
            <w:shd w:val="clear" w:color="auto" w:fill="auto"/>
          </w:tcPr>
          <w:p w14:paraId="40B61A2A" w14:textId="77777777" w:rsidR="00863ED0" w:rsidRPr="00C25669" w:rsidRDefault="00863ED0" w:rsidP="00863ED0">
            <w:pPr>
              <w:pStyle w:val="TAC"/>
              <w:rPr>
                <w:szCs w:val="22"/>
              </w:rPr>
            </w:pPr>
            <w:r w:rsidRPr="00C25669">
              <w:rPr>
                <w:szCs w:val="22"/>
              </w:rPr>
              <w:t>1 x 2 Low</w:t>
            </w:r>
          </w:p>
        </w:tc>
        <w:tc>
          <w:tcPr>
            <w:tcW w:w="0" w:type="auto"/>
            <w:shd w:val="clear" w:color="auto" w:fill="auto"/>
          </w:tcPr>
          <w:p w14:paraId="25169E4B" w14:textId="77777777" w:rsidR="00863ED0" w:rsidRPr="00C25669" w:rsidRDefault="00863ED0" w:rsidP="00863ED0">
            <w:pPr>
              <w:pStyle w:val="TAC"/>
              <w:rPr>
                <w:szCs w:val="22"/>
              </w:rPr>
            </w:pPr>
            <w:r w:rsidRPr="00C25669">
              <w:rPr>
                <w:szCs w:val="22"/>
              </w:rPr>
              <w:t>1</w:t>
            </w:r>
          </w:p>
        </w:tc>
        <w:tc>
          <w:tcPr>
            <w:tcW w:w="0" w:type="auto"/>
            <w:shd w:val="clear" w:color="auto" w:fill="auto"/>
          </w:tcPr>
          <w:p w14:paraId="6FC35F56" w14:textId="77777777" w:rsidR="00863ED0" w:rsidRPr="00C25669" w:rsidRDefault="00863ED0" w:rsidP="00863ED0">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rPr>
      </w:pPr>
      <w:r w:rsidRPr="00C25669">
        <w:rPr>
          <w:rFonts w:ascii="Times-Roman" w:eastAsia="SimSun" w:hAnsi="Times-Roman"/>
        </w:rPr>
        <w:t>The requirements in this clause are applicable to the FR2 single carrier case.</w:t>
      </w:r>
    </w:p>
    <w:p w14:paraId="176CF999" w14:textId="2C75C9E1" w:rsidR="005B3300" w:rsidRDefault="005B3300" w:rsidP="005B3300">
      <w:pPr>
        <w:rPr>
          <w:rFonts w:ascii="Times-Roman" w:eastAsia="SimSun" w:hAnsi="Times-Roman"/>
        </w:rPr>
      </w:pPr>
      <w:r w:rsidRPr="00C25669">
        <w:rPr>
          <w:rFonts w:ascii="Times-Roman" w:eastAsia="SimSun" w:hAnsi="Times-Roman"/>
        </w:rPr>
        <w:t>The requirements and procedure defined in Clause 7.5A.1 apply using operating band instead of CA configuration, and bandwidth instead of bandwidth combination.</w:t>
      </w:r>
    </w:p>
    <w:p w14:paraId="3DCE7A41" w14:textId="3534EE53" w:rsidR="003967CC" w:rsidRPr="00C25669" w:rsidRDefault="003967CC" w:rsidP="005B3300">
      <w:pPr>
        <w:rPr>
          <w:rFonts w:eastAsia="SimSun"/>
        </w:rPr>
      </w:pPr>
      <w:r>
        <w:rPr>
          <w:rFonts w:ascii="Times-Roman" w:eastAsia="SimSun" w:hAnsi="Times-Roman"/>
        </w:rPr>
        <w:t>For RedCap, the requirements and procedure are defined in Clause 7.5A.1 except that the MIMO layers are configured to 2 for UE supporting 2 MIMO layers and 1 for UE supporting 1 MIMO layers for all operating band. A</w:t>
      </w:r>
      <w:r>
        <w:rPr>
          <w:rFonts w:eastAsia="SimSun" w:cs="Arial"/>
        </w:rPr>
        <w:t>ntenna configuration is 1x2 for UE supporting 1 layer and 2x2 for UE supporting 2 layers.</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0BFD6EDD"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60867480" w:rsidR="002F790A" w:rsidRPr="00C25669" w:rsidRDefault="008C182B" w:rsidP="002F790A">
            <w:pPr>
              <w:pStyle w:val="TAL"/>
              <w:rPr>
                <w:rFonts w:eastAsia="SimSun"/>
              </w:rPr>
            </w:pPr>
            <w:r w:rsidRPr="00C25669">
              <w:t xml:space="preserve">PTRS </w:t>
            </w:r>
            <w:r>
              <w:t>(Note 4)</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2477075" w:rsidR="002F790A" w:rsidRPr="00C25669" w:rsidRDefault="007524BF" w:rsidP="002F790A">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39B22946" w:rsidR="002F790A" w:rsidRPr="00C25669" w:rsidRDefault="0017300E" w:rsidP="002F790A">
            <w:pPr>
              <w:pStyle w:val="TAC"/>
              <w:rPr>
                <w:rFonts w:eastAsia="SimSun"/>
              </w:rPr>
            </w:pPr>
            <w:r>
              <w:rPr>
                <w:rFonts w:eastAsia="SimSun"/>
              </w:rPr>
              <w:t>Not configured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ED2D5D3" w14:textId="77777777" w:rsidR="008C182B" w:rsidRDefault="002F790A" w:rsidP="008C182B">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p w14:paraId="1BD46BF7" w14:textId="7DC096E9" w:rsidR="002F790A" w:rsidRPr="00C25669" w:rsidRDefault="008C182B" w:rsidP="008C182B">
            <w:pPr>
              <w:pStyle w:val="TAN"/>
            </w:pPr>
            <w:r>
              <w:rPr>
                <w:rFonts w:hint="eastAsia"/>
                <w:lang w:eastAsia="zh-CN"/>
              </w:rPr>
              <w:t>N</w:t>
            </w:r>
            <w:r>
              <w:rPr>
                <w:lang w:eastAsia="zh-CN"/>
              </w:rPr>
              <w:t>ote 4</w:t>
            </w:r>
            <w:r>
              <w:rPr>
                <w:rFonts w:hint="eastAsia"/>
                <w:lang w:eastAsia="zh-CN"/>
              </w:rPr>
              <w:t>:</w:t>
            </w:r>
            <w:r w:rsidRPr="00C25669">
              <w:rPr>
                <w:lang w:eastAsia="zh-CN"/>
              </w:rPr>
              <w:tab/>
            </w:r>
            <w:r>
              <w:rPr>
                <w:lang w:eastAsia="zh-CN"/>
              </w:rPr>
              <w:t>T</w:t>
            </w:r>
            <w:r>
              <w:rPr>
                <w:lang w:val="en-US" w:eastAsia="zh-CN"/>
              </w:rPr>
              <w:t xml:space="preserve">he </w:t>
            </w:r>
            <w:r w:rsidRPr="00404D30">
              <w:rPr>
                <w:i/>
                <w:iCs/>
                <w:lang w:val="en-US" w:eastAsia="zh-CN"/>
              </w:rPr>
              <w:t>frequencyDensity</w:t>
            </w:r>
            <w:r>
              <w:rPr>
                <w:lang w:val="en-US" w:eastAsia="zh-CN"/>
              </w:rPr>
              <w:t xml:space="preserve"> and </w:t>
            </w:r>
            <w:r w:rsidRPr="00404D30">
              <w:rPr>
                <w:i/>
                <w:iCs/>
                <w:lang w:val="en-US" w:eastAsia="zh-CN"/>
              </w:rPr>
              <w:t>timeDensity</w:t>
            </w:r>
            <w:r>
              <w:rPr>
                <w:lang w:val="en-US" w:eastAsia="zh-CN"/>
              </w:rPr>
              <w:t xml:space="preserve"> in </w:t>
            </w:r>
            <w:r w:rsidRPr="00404D30">
              <w:rPr>
                <w:i/>
                <w:iCs/>
                <w:lang w:val="en-US" w:eastAsia="zh-CN"/>
              </w:rPr>
              <w:t>phaseTrackingRS</w:t>
            </w:r>
            <w:r w:rsidRPr="00404D30">
              <w:rPr>
                <w:lang w:val="en-US" w:eastAsia="zh-CN"/>
              </w:rPr>
              <w:t xml:space="preserve"> </w:t>
            </w:r>
            <w:r>
              <w:rPr>
                <w:lang w:val="en-US" w:eastAsia="zh-CN"/>
              </w:rPr>
              <w:t>are configured</w:t>
            </w:r>
            <w:r>
              <w:t>. The actual PT-RS configuration depends on the scheduled MCS according to section 5.1.6.3 from TS 38.214[12].</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152401B9" w:rsidR="005B3300" w:rsidRPr="00C25669" w:rsidRDefault="005B3300" w:rsidP="005B3300">
      <w:pPr>
        <w:pStyle w:val="TH"/>
      </w:pPr>
      <w:r w:rsidRPr="00C25669">
        <w:t>Table 7.5A.1-4: SNR required to achieve 85% of peak throughput</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3" w:name="_Toc21338291"/>
      <w:bookmarkStart w:id="2994" w:name="_Toc29808399"/>
      <w:bookmarkStart w:id="2995" w:name="_Toc37068318"/>
      <w:bookmarkStart w:id="2996" w:name="_Toc37083863"/>
      <w:bookmarkStart w:id="2997" w:name="_Toc37084205"/>
      <w:bookmarkStart w:id="2998" w:name="_Toc40209567"/>
      <w:bookmarkStart w:id="2999" w:name="_Toc40209909"/>
      <w:bookmarkStart w:id="3000" w:name="_Toc45892868"/>
      <w:bookmarkStart w:id="3001" w:name="_Toc53176733"/>
      <w:bookmarkStart w:id="3002" w:name="_Toc61121055"/>
      <w:bookmarkStart w:id="3003" w:name="_Toc67918242"/>
      <w:bookmarkStart w:id="3004" w:name="_Toc76298286"/>
      <w:bookmarkStart w:id="3005" w:name="_Toc76572298"/>
      <w:bookmarkStart w:id="3006" w:name="_Toc76652165"/>
      <w:bookmarkStart w:id="3007" w:name="_Toc76653003"/>
      <w:bookmarkStart w:id="3008" w:name="_Toc83742276"/>
      <w:bookmarkStart w:id="3009" w:name="_Toc91440766"/>
      <w:bookmarkStart w:id="3010" w:name="_Toc98849556"/>
      <w:bookmarkStart w:id="3011" w:name="_Toc106543410"/>
      <w:bookmarkStart w:id="3012" w:name="_Toc106737508"/>
      <w:bookmarkStart w:id="3013" w:name="_Toc107233275"/>
      <w:bookmarkStart w:id="3014" w:name="_Toc107234890"/>
      <w:bookmarkStart w:id="3015" w:name="_Toc107419860"/>
      <w:bookmarkStart w:id="3016" w:name="_Toc107477156"/>
      <w:bookmarkStart w:id="3017" w:name="_Toc114566013"/>
      <w:bookmarkStart w:id="3018" w:name="_Toc123936325"/>
      <w:bookmarkStart w:id="3019" w:name="_Toc124377340"/>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BCA954" w14:textId="77777777" w:rsidR="005B3300" w:rsidRPr="00C25669" w:rsidRDefault="005B3300" w:rsidP="005B3300">
      <w:pPr>
        <w:pStyle w:val="Heading2"/>
        <w:rPr>
          <w:lang w:eastAsia="zh-CN"/>
        </w:rPr>
      </w:pPr>
      <w:bookmarkStart w:id="3020" w:name="_Toc21338292"/>
      <w:bookmarkStart w:id="3021" w:name="_Toc29808400"/>
      <w:bookmarkStart w:id="3022" w:name="_Toc37068319"/>
      <w:bookmarkStart w:id="3023" w:name="_Toc37083864"/>
      <w:bookmarkStart w:id="3024" w:name="_Toc37084206"/>
      <w:bookmarkStart w:id="3025" w:name="_Toc40209568"/>
      <w:bookmarkStart w:id="3026" w:name="_Toc40209910"/>
      <w:bookmarkStart w:id="3027" w:name="_Toc45892869"/>
      <w:bookmarkStart w:id="3028" w:name="_Toc53176734"/>
      <w:bookmarkStart w:id="3029" w:name="_Toc61121056"/>
      <w:bookmarkStart w:id="3030" w:name="_Toc67918243"/>
      <w:bookmarkStart w:id="3031" w:name="_Toc76298287"/>
      <w:bookmarkStart w:id="3032" w:name="_Toc76572299"/>
      <w:bookmarkStart w:id="3033" w:name="_Toc76652166"/>
      <w:bookmarkStart w:id="3034" w:name="_Toc76653004"/>
      <w:bookmarkStart w:id="3035" w:name="_Toc83742277"/>
      <w:bookmarkStart w:id="3036" w:name="_Toc91440767"/>
      <w:bookmarkStart w:id="3037" w:name="_Toc98849557"/>
      <w:bookmarkStart w:id="3038" w:name="_Toc106543411"/>
      <w:bookmarkStart w:id="3039" w:name="_Toc106737509"/>
      <w:bookmarkStart w:id="3040" w:name="_Toc107233276"/>
      <w:bookmarkStart w:id="3041" w:name="_Toc107234891"/>
      <w:bookmarkStart w:id="3042" w:name="_Toc107419861"/>
      <w:bookmarkStart w:id="3043" w:name="_Toc107477157"/>
      <w:bookmarkStart w:id="3044" w:name="_Toc114566014"/>
      <w:bookmarkStart w:id="3045" w:name="_Toc123936326"/>
      <w:bookmarkStart w:id="3046" w:name="_Toc124377341"/>
      <w:r w:rsidRPr="00C25669">
        <w:rPr>
          <w:rFonts w:hint="eastAsia"/>
          <w:lang w:eastAsia="zh-CN"/>
        </w:rPr>
        <w:t>8</w:t>
      </w:r>
      <w:r w:rsidRPr="00C25669">
        <w:t>.1</w:t>
      </w:r>
      <w:r w:rsidRPr="00C25669">
        <w:rPr>
          <w:rFonts w:hint="eastAsia"/>
          <w:lang w:eastAsia="zh-CN"/>
        </w:rPr>
        <w:tab/>
        <w:t>General</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47" w:name="_Toc21338293"/>
      <w:bookmarkStart w:id="3048" w:name="_Toc29808401"/>
      <w:bookmarkStart w:id="3049" w:name="_Toc37068320"/>
      <w:bookmarkStart w:id="3050" w:name="_Toc37083865"/>
      <w:bookmarkStart w:id="3051" w:name="_Toc37084207"/>
      <w:bookmarkStart w:id="3052" w:name="_Toc40209569"/>
      <w:bookmarkStart w:id="3053" w:name="_Toc40209911"/>
      <w:bookmarkStart w:id="3054" w:name="_Toc45892870"/>
      <w:bookmarkStart w:id="3055" w:name="_Toc53176735"/>
      <w:bookmarkStart w:id="3056" w:name="_Toc61121057"/>
      <w:bookmarkStart w:id="3057" w:name="_Toc67918244"/>
      <w:bookmarkStart w:id="3058" w:name="_Toc76298288"/>
      <w:bookmarkStart w:id="3059" w:name="_Toc76572300"/>
      <w:bookmarkStart w:id="3060" w:name="_Toc76652167"/>
      <w:bookmarkStart w:id="3061" w:name="_Toc76653005"/>
      <w:bookmarkStart w:id="3062" w:name="_Toc83742278"/>
      <w:bookmarkStart w:id="3063" w:name="_Toc91440768"/>
      <w:bookmarkStart w:id="3064" w:name="_Toc98849558"/>
      <w:bookmarkStart w:id="3065" w:name="_Toc106543412"/>
      <w:bookmarkStart w:id="3066" w:name="_Toc106737510"/>
      <w:bookmarkStart w:id="3067" w:name="_Toc107233277"/>
      <w:bookmarkStart w:id="3068" w:name="_Toc107234892"/>
      <w:bookmarkStart w:id="3069" w:name="_Toc107419862"/>
      <w:bookmarkStart w:id="3070" w:name="_Toc107477158"/>
      <w:bookmarkStart w:id="3071" w:name="_Toc114566015"/>
      <w:bookmarkStart w:id="3072" w:name="_Toc123936327"/>
      <w:bookmarkStart w:id="3073" w:name="_Toc124377342"/>
      <w:r w:rsidRPr="00C25669">
        <w:t>8.1.1</w:t>
      </w:r>
      <w:r w:rsidRPr="00C25669">
        <w:rPr>
          <w:rFonts w:hint="eastAsia"/>
          <w:lang w:eastAsia="zh-CN"/>
        </w:rPr>
        <w:tab/>
      </w:r>
      <w:r w:rsidRPr="00C25669">
        <w:rPr>
          <w:lang w:eastAsia="zh-CN"/>
        </w:rPr>
        <w:t>Applicability of requirements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FD7A96E" w14:textId="77777777" w:rsidR="005B3300" w:rsidRPr="00C25669" w:rsidRDefault="005B3300" w:rsidP="005B3300">
      <w:pPr>
        <w:pStyle w:val="Heading4"/>
        <w:rPr>
          <w:lang w:eastAsia="zh-CN"/>
        </w:rPr>
      </w:pPr>
      <w:bookmarkStart w:id="3074" w:name="_Toc21338294"/>
      <w:bookmarkStart w:id="3075" w:name="_Toc29808402"/>
      <w:bookmarkStart w:id="3076" w:name="_Toc37068321"/>
      <w:bookmarkStart w:id="3077" w:name="_Toc37083866"/>
      <w:bookmarkStart w:id="3078" w:name="_Toc37084208"/>
      <w:bookmarkStart w:id="3079" w:name="_Toc40209570"/>
      <w:bookmarkStart w:id="3080" w:name="_Toc40209912"/>
      <w:bookmarkStart w:id="3081" w:name="_Toc45892871"/>
      <w:bookmarkStart w:id="3082" w:name="_Toc53176736"/>
      <w:bookmarkStart w:id="3083" w:name="_Toc61121058"/>
      <w:bookmarkStart w:id="3084" w:name="_Toc67918245"/>
      <w:bookmarkStart w:id="3085" w:name="_Toc76298289"/>
      <w:bookmarkStart w:id="3086" w:name="_Toc76572301"/>
      <w:bookmarkStart w:id="3087" w:name="_Toc76652168"/>
      <w:bookmarkStart w:id="3088" w:name="_Toc76653006"/>
      <w:bookmarkStart w:id="3089" w:name="_Toc83742279"/>
      <w:bookmarkStart w:id="3090" w:name="_Toc91440769"/>
      <w:bookmarkStart w:id="3091" w:name="_Toc98849559"/>
      <w:bookmarkStart w:id="3092" w:name="_Toc106543413"/>
      <w:bookmarkStart w:id="3093" w:name="_Toc106737511"/>
      <w:bookmarkStart w:id="3094" w:name="_Toc107233278"/>
      <w:bookmarkStart w:id="3095" w:name="_Toc107234893"/>
      <w:bookmarkStart w:id="3096" w:name="_Toc107419863"/>
      <w:bookmarkStart w:id="3097" w:name="_Toc107477159"/>
      <w:bookmarkStart w:id="3098" w:name="_Toc114566016"/>
      <w:bookmarkStart w:id="3099" w:name="_Toc123936328"/>
      <w:bookmarkStart w:id="3100" w:name="_Toc124377343"/>
      <w:r w:rsidRPr="00C25669">
        <w:rPr>
          <w:lang w:eastAsia="zh-CN"/>
        </w:rPr>
        <w:t>8.1.1.1</w:t>
      </w:r>
      <w:r w:rsidRPr="00C25669">
        <w:rPr>
          <w:lang w:eastAsia="zh-CN"/>
        </w:rP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1" w:name="_Toc21338295"/>
      <w:bookmarkStart w:id="3102" w:name="_Toc29808403"/>
      <w:bookmarkStart w:id="3103" w:name="_Toc37068322"/>
      <w:bookmarkStart w:id="3104" w:name="_Toc37083867"/>
      <w:bookmarkStart w:id="3105" w:name="_Toc37084209"/>
      <w:bookmarkStart w:id="3106" w:name="_Toc40209571"/>
      <w:bookmarkStart w:id="3107" w:name="_Toc40209913"/>
      <w:bookmarkStart w:id="3108" w:name="_Toc45892872"/>
      <w:bookmarkStart w:id="3109" w:name="_Toc53176737"/>
      <w:bookmarkStart w:id="3110" w:name="_Toc61121059"/>
      <w:bookmarkStart w:id="3111"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2" w:name="_Toc76298290"/>
      <w:bookmarkStart w:id="3113" w:name="_Toc76572302"/>
      <w:bookmarkStart w:id="3114" w:name="_Toc76652169"/>
      <w:bookmarkStart w:id="3115" w:name="_Toc76653007"/>
      <w:bookmarkStart w:id="3116" w:name="_Toc83742280"/>
      <w:bookmarkStart w:id="3117" w:name="_Toc91440770"/>
      <w:bookmarkStart w:id="3118" w:name="_Toc98849560"/>
      <w:bookmarkStart w:id="3119" w:name="_Toc106543414"/>
      <w:bookmarkStart w:id="3120" w:name="_Toc106737512"/>
      <w:bookmarkStart w:id="3121" w:name="_Toc107233279"/>
      <w:bookmarkStart w:id="3122" w:name="_Toc107234894"/>
      <w:bookmarkStart w:id="3123" w:name="_Toc107419864"/>
      <w:bookmarkStart w:id="3124" w:name="_Toc107477160"/>
      <w:bookmarkStart w:id="3125" w:name="_Toc114566017"/>
      <w:bookmarkStart w:id="3126" w:name="_Toc123936329"/>
      <w:bookmarkStart w:id="3127" w:name="_Toc124377344"/>
      <w:r w:rsidRPr="00C25669">
        <w:rPr>
          <w:lang w:eastAsia="zh-CN"/>
        </w:rPr>
        <w:t>8.1.1.2</w:t>
      </w:r>
      <w:r w:rsidRPr="00C25669">
        <w:rPr>
          <w:lang w:eastAsia="zh-CN"/>
        </w:rPr>
        <w:tab/>
        <w:t>Applicability of requirements for different number of RX antenna ports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28" w:name="_Toc21338296"/>
      <w:bookmarkStart w:id="3129" w:name="_Toc29808404"/>
      <w:bookmarkStart w:id="3130" w:name="_Toc37068323"/>
      <w:bookmarkStart w:id="3131" w:name="_Toc37083868"/>
      <w:bookmarkStart w:id="3132" w:name="_Toc37084210"/>
      <w:bookmarkStart w:id="3133" w:name="_Toc40209572"/>
      <w:bookmarkStart w:id="3134" w:name="_Toc40209914"/>
      <w:bookmarkStart w:id="3135" w:name="_Toc45892873"/>
      <w:bookmarkStart w:id="3136" w:name="_Toc53176738"/>
      <w:bookmarkStart w:id="3137" w:name="_Toc61121060"/>
      <w:bookmarkStart w:id="3138" w:name="_Toc67918247"/>
      <w:bookmarkStart w:id="3139" w:name="_Toc76298291"/>
      <w:bookmarkStart w:id="3140" w:name="_Toc76572303"/>
      <w:bookmarkStart w:id="3141" w:name="_Toc76652170"/>
      <w:bookmarkStart w:id="3142" w:name="_Toc76653008"/>
      <w:bookmarkStart w:id="3143" w:name="_Toc83742281"/>
      <w:bookmarkStart w:id="3144" w:name="_Toc91440771"/>
      <w:bookmarkStart w:id="3145" w:name="_Toc98849561"/>
      <w:bookmarkStart w:id="3146" w:name="_Toc106543415"/>
      <w:bookmarkStart w:id="3147" w:name="_Toc106737513"/>
      <w:bookmarkStart w:id="3148" w:name="_Toc107233280"/>
      <w:bookmarkStart w:id="3149" w:name="_Toc107234895"/>
      <w:bookmarkStart w:id="3150" w:name="_Toc107419865"/>
      <w:bookmarkStart w:id="3151" w:name="_Toc107477161"/>
      <w:bookmarkStart w:id="3152" w:name="_Toc114566018"/>
      <w:bookmarkStart w:id="3153" w:name="_Toc123936330"/>
      <w:bookmarkStart w:id="3154" w:name="_Toc124377345"/>
      <w:r w:rsidRPr="00C25669">
        <w:rPr>
          <w:lang w:eastAsia="zh-CN"/>
        </w:rPr>
        <w:t>8.1.1.3</w:t>
      </w:r>
      <w:r w:rsidRPr="00C25669">
        <w:rPr>
          <w:lang w:eastAsia="zh-CN"/>
        </w:rPr>
        <w:tab/>
        <w:t>Applicability of requirements for optional UE features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AB72EB7" w14:textId="77777777" w:rsidR="00052208" w:rsidRPr="00C25669" w:rsidRDefault="00052208" w:rsidP="00052208">
      <w:pPr>
        <w:rPr>
          <w:rFonts w:eastAsia="SimSun"/>
        </w:rPr>
      </w:pPr>
      <w:bookmarkStart w:id="3155" w:name="_Toc21338297"/>
      <w:bookmarkStart w:id="3156" w:name="_Toc29808405"/>
      <w:bookmarkStart w:id="3157" w:name="_Toc37068324"/>
      <w:bookmarkStart w:id="3158" w:name="_Toc37083869"/>
      <w:bookmarkStart w:id="3159" w:name="_Toc37084211"/>
      <w:bookmarkStart w:id="3160" w:name="_Toc40209573"/>
      <w:bookmarkStart w:id="3161" w:name="_Toc40209915"/>
      <w:bookmarkStart w:id="3162" w:name="_Toc45892874"/>
      <w:bookmarkStart w:id="3163" w:name="_Toc53176739"/>
      <w:bookmarkStart w:id="3164"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5" w:name="_Toc67918248"/>
      <w:bookmarkStart w:id="3166" w:name="_Toc76298292"/>
      <w:bookmarkStart w:id="3167" w:name="_Toc76572304"/>
      <w:bookmarkStart w:id="3168" w:name="_Toc76652171"/>
      <w:bookmarkStart w:id="3169" w:name="_Toc76653009"/>
      <w:bookmarkStart w:id="3170" w:name="_Toc83742282"/>
      <w:bookmarkStart w:id="3171" w:name="_Toc91440772"/>
      <w:bookmarkStart w:id="3172" w:name="_Toc98849562"/>
      <w:bookmarkStart w:id="3173" w:name="_Toc106543416"/>
      <w:bookmarkStart w:id="3174" w:name="_Toc106737514"/>
      <w:bookmarkStart w:id="3175" w:name="_Toc107233281"/>
      <w:bookmarkStart w:id="3176" w:name="_Toc107234896"/>
      <w:bookmarkStart w:id="3177" w:name="_Toc107419866"/>
      <w:bookmarkStart w:id="3178" w:name="_Toc107477162"/>
      <w:bookmarkStart w:id="3179" w:name="_Toc114566019"/>
      <w:bookmarkStart w:id="3180" w:name="_Toc123936331"/>
      <w:bookmarkStart w:id="3181" w:name="_Toc124377346"/>
      <w:r w:rsidRPr="00C25669">
        <w:rPr>
          <w:lang w:eastAsia="zh-CN"/>
        </w:rPr>
        <w:t>8.1.1.4</w:t>
      </w:r>
      <w:r w:rsidRPr="00C25669">
        <w:rPr>
          <w:lang w:eastAsia="zh-CN"/>
        </w:rPr>
        <w:tab/>
        <w:t>Applicability of requirements for mandatory UE features with capability signalling</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015A8263" w:rsidR="005B3300" w:rsidRPr="00C25669" w:rsidRDefault="005B3300" w:rsidP="005B3300"/>
    <w:p w14:paraId="3E2F8B34" w14:textId="77777777"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2" w:name="_Toc67918249"/>
      <w:bookmarkStart w:id="3183" w:name="_Toc76298293"/>
      <w:bookmarkStart w:id="3184" w:name="_Toc76572305"/>
      <w:bookmarkStart w:id="3185" w:name="_Toc76652172"/>
      <w:bookmarkStart w:id="3186" w:name="_Toc76653010"/>
      <w:bookmarkStart w:id="3187" w:name="_Toc83742283"/>
      <w:bookmarkStart w:id="3188" w:name="_Toc91440773"/>
      <w:bookmarkStart w:id="3189" w:name="_Toc98849563"/>
      <w:bookmarkStart w:id="3190" w:name="_Toc106543417"/>
      <w:bookmarkStart w:id="3191" w:name="_Toc106737515"/>
      <w:bookmarkStart w:id="3192" w:name="_Toc107233282"/>
      <w:bookmarkStart w:id="3193" w:name="_Toc107234897"/>
      <w:bookmarkStart w:id="3194" w:name="_Toc107419867"/>
      <w:bookmarkStart w:id="3195" w:name="_Toc107477163"/>
      <w:bookmarkStart w:id="3196" w:name="_Toc114566020"/>
      <w:bookmarkStart w:id="3197" w:name="_Toc123936332"/>
      <w:bookmarkStart w:id="3198" w:name="_Toc124377347"/>
      <w:bookmarkStart w:id="3199" w:name="_Toc21338298"/>
      <w:bookmarkStart w:id="3200" w:name="_Toc29808406"/>
      <w:bookmarkStart w:id="3201" w:name="_Toc37068325"/>
      <w:bookmarkStart w:id="3202" w:name="_Toc37083870"/>
      <w:bookmarkStart w:id="3203" w:name="_Toc37084212"/>
      <w:bookmarkStart w:id="3204" w:name="_Toc40209574"/>
      <w:bookmarkStart w:id="3205" w:name="_Toc40209916"/>
      <w:bookmarkStart w:id="3206" w:name="_Toc45892875"/>
      <w:bookmarkStart w:id="3207" w:name="_Toc53176740"/>
      <w:bookmarkStart w:id="3208"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3DAE42E" w14:textId="77777777" w:rsidR="006A208F" w:rsidRPr="0052508C" w:rsidRDefault="006A208F" w:rsidP="006A208F">
      <w:pPr>
        <w:pStyle w:val="Heading5"/>
        <w:rPr>
          <w:snapToGrid w:val="0"/>
          <w:kern w:val="2"/>
        </w:rPr>
      </w:pPr>
      <w:bookmarkStart w:id="3209" w:name="_Toc67918250"/>
      <w:bookmarkStart w:id="3210" w:name="_Toc76298294"/>
      <w:bookmarkStart w:id="3211" w:name="_Toc76572306"/>
      <w:bookmarkStart w:id="3212" w:name="_Toc76652173"/>
      <w:bookmarkStart w:id="3213" w:name="_Toc76653011"/>
      <w:bookmarkStart w:id="3214" w:name="_Toc83742284"/>
      <w:bookmarkStart w:id="3215" w:name="_Toc91440774"/>
      <w:bookmarkStart w:id="3216" w:name="_Toc98849564"/>
      <w:bookmarkStart w:id="3217" w:name="_Toc106543418"/>
      <w:bookmarkStart w:id="3218" w:name="_Toc106737516"/>
      <w:bookmarkStart w:id="3219" w:name="_Toc107233283"/>
      <w:bookmarkStart w:id="3220" w:name="_Toc107234898"/>
      <w:bookmarkStart w:id="3221" w:name="_Toc107419868"/>
      <w:bookmarkStart w:id="3222" w:name="_Toc107477164"/>
      <w:bookmarkStart w:id="3223" w:name="_Toc114566021"/>
      <w:bookmarkStart w:id="3224" w:name="_Toc123936333"/>
      <w:bookmarkStart w:id="3225"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7A63B100" w14:textId="1492C00C"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5CDE42D5"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6" w:name="_Toc67918251"/>
      <w:bookmarkStart w:id="3227" w:name="_Toc76298295"/>
      <w:bookmarkStart w:id="3228" w:name="_Toc76572307"/>
      <w:bookmarkStart w:id="3229" w:name="_Toc76652174"/>
      <w:bookmarkStart w:id="3230" w:name="_Toc76653012"/>
      <w:bookmarkStart w:id="3231" w:name="_Toc83742285"/>
      <w:bookmarkStart w:id="3232" w:name="_Toc91440775"/>
      <w:bookmarkStart w:id="3233" w:name="_Toc98849565"/>
      <w:bookmarkStart w:id="3234" w:name="_Toc106543419"/>
      <w:bookmarkStart w:id="3235" w:name="_Toc106737517"/>
      <w:bookmarkStart w:id="3236" w:name="_Toc107233284"/>
      <w:bookmarkStart w:id="3237" w:name="_Toc107234899"/>
      <w:bookmarkStart w:id="3238" w:name="_Toc107419869"/>
      <w:bookmarkStart w:id="3239" w:name="_Toc107477165"/>
      <w:bookmarkStart w:id="3240" w:name="_Toc114566022"/>
      <w:bookmarkStart w:id="3241" w:name="_Toc123936334"/>
      <w:bookmarkStart w:id="324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3" w:name="_Toc114566023"/>
      <w:bookmarkStart w:id="3244" w:name="_Toc123936335"/>
      <w:bookmarkStart w:id="324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3"/>
      <w:bookmarkEnd w:id="3244"/>
      <w:bookmarkEnd w:id="324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790697">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790697">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790697">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790697">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790697">
            <w:pPr>
              <w:pStyle w:val="TAH"/>
              <w:rPr>
                <w:lang w:eastAsia="ko-KR"/>
              </w:rPr>
            </w:pPr>
            <w:r w:rsidRPr="00C25669">
              <w:rPr>
                <w:lang w:eastAsia="ko-KR"/>
              </w:rPr>
              <w:t>Applicability notes</w:t>
            </w:r>
          </w:p>
        </w:tc>
      </w:tr>
      <w:tr w:rsidR="00764920" w:rsidRPr="00C25669" w14:paraId="08AB6476" w14:textId="77777777" w:rsidTr="00790697">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790697">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790697">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790697">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790697">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790697">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790697">
            <w:pPr>
              <w:pStyle w:val="TAL"/>
              <w:rPr>
                <w:lang w:val="en-US" w:eastAsia="zh-CN"/>
              </w:rPr>
            </w:pPr>
          </w:p>
        </w:tc>
      </w:tr>
      <w:tr w:rsidR="00764920" w:rsidRPr="00C25669" w14:paraId="18C1DFD7" w14:textId="77777777" w:rsidTr="00790697">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790697">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790697">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790697">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79069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790697">
            <w:pPr>
              <w:pStyle w:val="TAL"/>
              <w:rPr>
                <w:lang w:val="en-US" w:eastAsia="zh-CN"/>
              </w:rPr>
            </w:pPr>
          </w:p>
        </w:tc>
      </w:tr>
      <w:tr w:rsidR="00764920" w:rsidRPr="00C25669" w14:paraId="79F1FE09" w14:textId="77777777" w:rsidTr="00790697">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790697">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790697">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790697">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790697">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790697">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6" w:name="_Toc67918252"/>
      <w:bookmarkStart w:id="3247" w:name="_Toc76298296"/>
      <w:bookmarkStart w:id="3248" w:name="_Toc76572308"/>
      <w:bookmarkStart w:id="3249" w:name="_Toc76652175"/>
      <w:bookmarkStart w:id="3250" w:name="_Toc76653013"/>
      <w:bookmarkStart w:id="3251" w:name="_Toc83742286"/>
      <w:bookmarkStart w:id="3252" w:name="_Toc91440776"/>
      <w:bookmarkStart w:id="3253" w:name="_Toc98849566"/>
      <w:bookmarkStart w:id="3254" w:name="_Toc106543420"/>
      <w:bookmarkStart w:id="3255" w:name="_Toc106737518"/>
      <w:bookmarkStart w:id="3256" w:name="_Toc107233285"/>
      <w:bookmarkStart w:id="3257" w:name="_Toc107234900"/>
      <w:bookmarkStart w:id="3258" w:name="_Toc107419870"/>
      <w:bookmarkStart w:id="3259" w:name="_Toc107477166"/>
      <w:bookmarkStart w:id="3260" w:name="_Toc114566024"/>
      <w:bookmarkStart w:id="3261" w:name="_Toc123936336"/>
      <w:bookmarkStart w:id="3262" w:name="_Toc124377351"/>
      <w:r w:rsidRPr="00C25669">
        <w:t>8.1.2</w:t>
      </w:r>
      <w:r w:rsidRPr="00C25669">
        <w:rPr>
          <w:rFonts w:hint="eastAsia"/>
          <w:lang w:eastAsia="zh-CN"/>
        </w:rPr>
        <w:tab/>
      </w:r>
      <w:r w:rsidRPr="00C25669">
        <w:rPr>
          <w:lang w:eastAsia="zh-CN"/>
        </w:rPr>
        <w:t>Common test parameters</w:t>
      </w:r>
      <w:bookmarkEnd w:id="3199"/>
      <w:bookmarkEnd w:id="3200"/>
      <w:bookmarkEnd w:id="3201"/>
      <w:bookmarkEnd w:id="3202"/>
      <w:bookmarkEnd w:id="3203"/>
      <w:bookmarkEnd w:id="3204"/>
      <w:bookmarkEnd w:id="3205"/>
      <w:bookmarkEnd w:id="3206"/>
      <w:bookmarkEnd w:id="3207"/>
      <w:bookmarkEnd w:id="3208"/>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27B9DDB" w:rsidR="005B3300" w:rsidRPr="00C25669" w:rsidRDefault="008C182B" w:rsidP="00F155BD">
            <w:pPr>
              <w:pStyle w:val="TAL"/>
              <w:rPr>
                <w:rFonts w:eastAsia="SimSun"/>
              </w:rPr>
            </w:pPr>
            <w:r w:rsidRPr="00C25669">
              <w:rPr>
                <w:lang w:val="en-US"/>
              </w:rPr>
              <w:t xml:space="preserve">PTRS </w:t>
            </w:r>
            <w:r>
              <w:rPr>
                <w:lang w:val="en-US"/>
              </w:rPr>
              <w:t>(Note 5)</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02E62425" w:rsidR="005B3300" w:rsidRPr="00C25669" w:rsidRDefault="006653F1" w:rsidP="00F155BD">
            <w:pPr>
              <w:pStyle w:val="TAL"/>
              <w:rPr>
                <w:rFonts w:eastAsia="SimSun"/>
                <w:szCs w:val="18"/>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52055E61" w:rsidR="005B3300" w:rsidRPr="00C25669" w:rsidRDefault="00E226E0" w:rsidP="00F155BD">
            <w:pPr>
              <w:pStyle w:val="TAC"/>
              <w:rPr>
                <w:rFonts w:eastAsia="SimSun"/>
                <w:szCs w:val="18"/>
                <w:lang w:eastAsia="zh-CN"/>
              </w:rPr>
            </w:pPr>
            <w:r>
              <w:rPr>
                <w:rFonts w:eastAsia="SimSun"/>
              </w:rPr>
              <w:t>Not configured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BEA06FC" w14:textId="77777777" w:rsidR="008C182B" w:rsidRDefault="00411F44" w:rsidP="008C182B">
            <w:pPr>
              <w:pStyle w:val="TAN"/>
            </w:pPr>
            <w:r>
              <w:t>Note 4:</w:t>
            </w:r>
            <w:r w:rsidRPr="00C25669">
              <w:tab/>
            </w:r>
            <w:r>
              <w:t>Additional PDCCH configuration for aperiodic reporting is only for test cases with aperiodic CSI reporting configured.</w:t>
            </w:r>
          </w:p>
          <w:p w14:paraId="382ECCC5" w14:textId="3A81418C" w:rsidR="005B3300" w:rsidRPr="00C25669" w:rsidRDefault="008C182B" w:rsidP="008C182B">
            <w:pPr>
              <w:pStyle w:val="TAN"/>
              <w:rPr>
                <w:lang w:eastAsia="zh-CN"/>
              </w:rPr>
            </w:pPr>
            <w:r>
              <w:rPr>
                <w:rFonts w:hint="eastAsia"/>
                <w:lang w:eastAsia="zh-CN"/>
              </w:rPr>
              <w:t>N</w:t>
            </w:r>
            <w:r>
              <w:rPr>
                <w:lang w:eastAsia="zh-CN"/>
              </w:rPr>
              <w:t xml:space="preserve">ote </w:t>
            </w:r>
            <w:r>
              <w:rPr>
                <w:rFonts w:hint="eastAsia"/>
                <w:lang w:eastAsia="ko-KR"/>
              </w:rPr>
              <w:t>5</w:t>
            </w:r>
            <w:r>
              <w:rPr>
                <w:rFonts w:hint="eastAsia"/>
                <w:lang w:eastAsia="zh-CN"/>
              </w:rPr>
              <w:t>:</w:t>
            </w:r>
            <w:r w:rsidRPr="00C25669">
              <w:tab/>
            </w:r>
            <w:r>
              <w:rPr>
                <w:lang w:eastAsia="zh-CN"/>
              </w:rPr>
              <w:t>T</w:t>
            </w:r>
            <w:r>
              <w:rPr>
                <w:lang w:val="en-US" w:eastAsia="zh-CN"/>
              </w:rPr>
              <w:t xml:space="preserve">he </w:t>
            </w:r>
            <w:r w:rsidRPr="00404D30">
              <w:rPr>
                <w:i/>
                <w:iCs/>
                <w:lang w:val="en-US" w:eastAsia="zh-CN"/>
              </w:rPr>
              <w:t>frequencyDensity</w:t>
            </w:r>
            <w:r>
              <w:rPr>
                <w:lang w:val="en-US" w:eastAsia="zh-CN"/>
              </w:rPr>
              <w:t xml:space="preserve"> and </w:t>
            </w:r>
            <w:r w:rsidRPr="00404D30">
              <w:rPr>
                <w:i/>
                <w:iCs/>
                <w:lang w:val="en-US" w:eastAsia="zh-CN"/>
              </w:rPr>
              <w:t>timeDensity</w:t>
            </w:r>
            <w:r>
              <w:rPr>
                <w:lang w:val="en-US" w:eastAsia="zh-CN"/>
              </w:rPr>
              <w:t xml:space="preserve"> in </w:t>
            </w:r>
            <w:r w:rsidRPr="00404D30">
              <w:rPr>
                <w:i/>
                <w:iCs/>
                <w:lang w:val="en-US" w:eastAsia="zh-CN"/>
              </w:rPr>
              <w:t>phaseTrackingRS</w:t>
            </w:r>
            <w:r w:rsidRPr="00404D30">
              <w:rPr>
                <w:lang w:val="en-US" w:eastAsia="zh-CN"/>
              </w:rPr>
              <w:t xml:space="preserve"> </w:t>
            </w:r>
            <w:r>
              <w:rPr>
                <w:lang w:val="en-US" w:eastAsia="zh-CN"/>
              </w:rPr>
              <w:t>are configured</w:t>
            </w:r>
            <w:r>
              <w:t>. The actual PT-RS configuration depends on the scheduled MCS according to section 5.1.6.3 from TS 38.214[12].</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3" w:name="_Toc21338299"/>
      <w:bookmarkStart w:id="3264" w:name="_Toc29808407"/>
      <w:bookmarkStart w:id="3265" w:name="_Toc37068326"/>
      <w:bookmarkStart w:id="3266" w:name="_Toc37083871"/>
      <w:bookmarkStart w:id="3267" w:name="_Toc37084213"/>
      <w:bookmarkStart w:id="3268" w:name="_Toc40209575"/>
      <w:bookmarkStart w:id="3269" w:name="_Toc40209917"/>
      <w:bookmarkStart w:id="3270" w:name="_Toc45892876"/>
      <w:bookmarkStart w:id="3271" w:name="_Toc53176741"/>
      <w:bookmarkStart w:id="3272" w:name="_Toc61121063"/>
      <w:bookmarkStart w:id="3273" w:name="_Toc67918253"/>
      <w:bookmarkStart w:id="3274" w:name="_Toc76298297"/>
      <w:bookmarkStart w:id="3275" w:name="_Toc76572309"/>
      <w:bookmarkStart w:id="3276" w:name="_Toc76652176"/>
      <w:bookmarkStart w:id="3277" w:name="_Toc76653014"/>
      <w:bookmarkStart w:id="3278" w:name="_Toc83742287"/>
      <w:bookmarkStart w:id="3279" w:name="_Toc91440777"/>
      <w:bookmarkStart w:id="3280" w:name="_Toc98849567"/>
      <w:bookmarkStart w:id="3281" w:name="_Toc106543421"/>
      <w:bookmarkStart w:id="3282" w:name="_Toc106737519"/>
      <w:bookmarkStart w:id="3283" w:name="_Toc107233286"/>
      <w:bookmarkStart w:id="3284" w:name="_Toc107234901"/>
      <w:bookmarkStart w:id="3285" w:name="_Toc107419871"/>
      <w:bookmarkStart w:id="3286" w:name="_Toc107477167"/>
      <w:bookmarkStart w:id="3287" w:name="_Toc114566025"/>
      <w:bookmarkStart w:id="3288" w:name="_Toc123936337"/>
      <w:bookmarkStart w:id="328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094C6EB" w14:textId="77777777" w:rsidR="005B3300" w:rsidRPr="00C25669" w:rsidRDefault="005B3300" w:rsidP="005B3300">
      <w:pPr>
        <w:pStyle w:val="Heading3"/>
        <w:rPr>
          <w:lang w:eastAsia="zh-CN"/>
        </w:rPr>
      </w:pPr>
      <w:bookmarkStart w:id="3290" w:name="_Toc21338300"/>
      <w:bookmarkStart w:id="3291" w:name="_Toc29808408"/>
      <w:bookmarkStart w:id="3292" w:name="_Toc37068327"/>
      <w:bookmarkStart w:id="3293" w:name="_Toc37083872"/>
      <w:bookmarkStart w:id="3294" w:name="_Toc37084214"/>
      <w:bookmarkStart w:id="3295" w:name="_Toc40209576"/>
      <w:bookmarkStart w:id="3296" w:name="_Toc40209918"/>
      <w:bookmarkStart w:id="3297" w:name="_Toc45892877"/>
      <w:bookmarkStart w:id="3298" w:name="_Toc53176742"/>
      <w:bookmarkStart w:id="3299" w:name="_Toc61121064"/>
      <w:bookmarkStart w:id="3300" w:name="_Toc67918254"/>
      <w:bookmarkStart w:id="3301" w:name="_Toc76298298"/>
      <w:bookmarkStart w:id="3302" w:name="_Toc76572310"/>
      <w:bookmarkStart w:id="3303" w:name="_Toc76652177"/>
      <w:bookmarkStart w:id="3304" w:name="_Toc76653015"/>
      <w:bookmarkStart w:id="3305" w:name="_Toc83742288"/>
      <w:bookmarkStart w:id="3306" w:name="_Toc91440778"/>
      <w:bookmarkStart w:id="3307" w:name="_Toc98849568"/>
      <w:bookmarkStart w:id="3308" w:name="_Toc106543422"/>
      <w:bookmarkStart w:id="3309" w:name="_Toc106737520"/>
      <w:bookmarkStart w:id="3310" w:name="_Toc107233287"/>
      <w:bookmarkStart w:id="3311" w:name="_Toc107234902"/>
      <w:bookmarkStart w:id="3312" w:name="_Toc107419872"/>
      <w:bookmarkStart w:id="3313" w:name="_Toc107477168"/>
      <w:bookmarkStart w:id="3314" w:name="_Toc114566026"/>
      <w:bookmarkStart w:id="3315" w:name="_Toc123936338"/>
      <w:bookmarkStart w:id="331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17" w:name="_Toc21338301"/>
      <w:bookmarkStart w:id="3318" w:name="_Toc29808409"/>
      <w:bookmarkStart w:id="3319" w:name="_Toc37068328"/>
      <w:bookmarkStart w:id="3320" w:name="_Toc37083873"/>
      <w:bookmarkStart w:id="3321" w:name="_Toc37084215"/>
      <w:bookmarkStart w:id="3322" w:name="_Toc40209577"/>
      <w:bookmarkStart w:id="3323" w:name="_Toc40209919"/>
      <w:bookmarkStart w:id="3324" w:name="_Toc45892878"/>
      <w:bookmarkStart w:id="3325" w:name="_Toc53176743"/>
      <w:bookmarkStart w:id="3326" w:name="_Toc61121065"/>
      <w:bookmarkStart w:id="3327" w:name="_Toc67918255"/>
      <w:bookmarkStart w:id="3328" w:name="_Toc76298299"/>
      <w:bookmarkStart w:id="3329" w:name="_Toc76572311"/>
      <w:bookmarkStart w:id="3330" w:name="_Toc76652178"/>
      <w:bookmarkStart w:id="3331" w:name="_Toc76653016"/>
      <w:bookmarkStart w:id="3332" w:name="_Toc83742289"/>
      <w:bookmarkStart w:id="3333" w:name="_Toc91440779"/>
      <w:bookmarkStart w:id="3334" w:name="_Toc98849569"/>
      <w:bookmarkStart w:id="3335" w:name="_Toc106543423"/>
      <w:bookmarkStart w:id="3336" w:name="_Toc106737521"/>
      <w:bookmarkStart w:id="3337" w:name="_Toc107233288"/>
      <w:bookmarkStart w:id="3338" w:name="_Toc107234903"/>
      <w:bookmarkStart w:id="3339" w:name="_Toc107419873"/>
      <w:bookmarkStart w:id="3340" w:name="_Toc107477169"/>
      <w:bookmarkStart w:id="3341" w:name="_Toc114566027"/>
      <w:bookmarkStart w:id="3342" w:name="_Toc123936339"/>
      <w:bookmarkStart w:id="334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E80226D" w14:textId="77777777" w:rsidR="005B3300" w:rsidRPr="00C25669" w:rsidRDefault="005B3300" w:rsidP="005B3300">
      <w:pPr>
        <w:pStyle w:val="Heading4"/>
        <w:rPr>
          <w:lang w:eastAsia="zh-CN"/>
        </w:rPr>
      </w:pPr>
      <w:bookmarkStart w:id="3344" w:name="_Toc21338302"/>
      <w:bookmarkStart w:id="3345" w:name="_Toc29808410"/>
      <w:bookmarkStart w:id="3346" w:name="_Toc37068329"/>
      <w:bookmarkStart w:id="3347" w:name="_Toc37083874"/>
      <w:bookmarkStart w:id="3348" w:name="_Toc37084216"/>
      <w:bookmarkStart w:id="3349" w:name="_Toc40209578"/>
      <w:bookmarkStart w:id="3350" w:name="_Toc40209920"/>
      <w:bookmarkStart w:id="3351" w:name="_Toc45892879"/>
      <w:bookmarkStart w:id="3352" w:name="_Toc53176744"/>
      <w:bookmarkStart w:id="3353" w:name="_Toc61121066"/>
      <w:bookmarkStart w:id="3354" w:name="_Toc67918256"/>
      <w:bookmarkStart w:id="3355" w:name="_Toc76298300"/>
      <w:bookmarkStart w:id="3356" w:name="_Toc76572312"/>
      <w:bookmarkStart w:id="3357" w:name="_Toc76652179"/>
      <w:bookmarkStart w:id="3358" w:name="_Toc76653017"/>
      <w:bookmarkStart w:id="3359" w:name="_Toc83742290"/>
      <w:bookmarkStart w:id="3360" w:name="_Toc91440780"/>
      <w:bookmarkStart w:id="3361" w:name="_Toc98849570"/>
      <w:bookmarkStart w:id="3362" w:name="_Toc106543424"/>
      <w:bookmarkStart w:id="3363" w:name="_Toc106737522"/>
      <w:bookmarkStart w:id="3364" w:name="_Toc107233289"/>
      <w:bookmarkStart w:id="3365" w:name="_Toc107234904"/>
      <w:bookmarkStart w:id="3366" w:name="_Toc107419874"/>
      <w:bookmarkStart w:id="3367" w:name="_Toc107477170"/>
      <w:bookmarkStart w:id="3368" w:name="_Toc114566028"/>
      <w:bookmarkStart w:id="3369" w:name="_Toc123936340"/>
      <w:bookmarkStart w:id="337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1" w:name="_Toc21338303"/>
      <w:bookmarkStart w:id="3372" w:name="_Toc29808411"/>
      <w:bookmarkStart w:id="3373" w:name="_Toc37068330"/>
      <w:bookmarkStart w:id="3374" w:name="_Toc37083875"/>
      <w:bookmarkStart w:id="3375" w:name="_Toc37084217"/>
      <w:bookmarkStart w:id="3376" w:name="_Toc40209579"/>
      <w:bookmarkStart w:id="3377" w:name="_Toc40209921"/>
      <w:bookmarkStart w:id="3378" w:name="_Toc45892880"/>
      <w:bookmarkStart w:id="3379" w:name="_Toc53176745"/>
      <w:bookmarkStart w:id="3380" w:name="_Toc61121067"/>
      <w:bookmarkStart w:id="3381" w:name="_Toc67918257"/>
      <w:bookmarkStart w:id="3382" w:name="_Toc76298301"/>
      <w:bookmarkStart w:id="3383" w:name="_Toc76572313"/>
      <w:bookmarkStart w:id="3384" w:name="_Toc76652180"/>
      <w:bookmarkStart w:id="3385" w:name="_Toc76653018"/>
      <w:bookmarkStart w:id="3386" w:name="_Toc83742291"/>
      <w:bookmarkStart w:id="3387" w:name="_Toc91440781"/>
      <w:bookmarkStart w:id="3388" w:name="_Toc98849571"/>
      <w:bookmarkStart w:id="3389" w:name="_Toc106543425"/>
      <w:bookmarkStart w:id="3390" w:name="_Toc106737523"/>
      <w:bookmarkStart w:id="3391" w:name="_Toc107233290"/>
      <w:bookmarkStart w:id="3392" w:name="_Toc107234905"/>
      <w:bookmarkStart w:id="3393" w:name="_Toc107419875"/>
      <w:bookmarkStart w:id="3394" w:name="_Toc107477171"/>
      <w:bookmarkStart w:id="3395" w:name="_Toc114566029"/>
      <w:bookmarkStart w:id="3396" w:name="_Toc123936341"/>
      <w:bookmarkStart w:id="339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791E96B" w14:textId="77777777" w:rsidR="005B3300" w:rsidRPr="00C25669" w:rsidRDefault="005B3300" w:rsidP="005B3300">
      <w:pPr>
        <w:pStyle w:val="Heading5"/>
        <w:rPr>
          <w:lang w:eastAsia="zh-CN"/>
        </w:rPr>
      </w:pPr>
      <w:bookmarkStart w:id="3398" w:name="_Toc21338304"/>
      <w:bookmarkStart w:id="3399" w:name="_Toc29808412"/>
      <w:bookmarkStart w:id="3400" w:name="_Toc37068331"/>
      <w:bookmarkStart w:id="3401" w:name="_Toc37083876"/>
      <w:bookmarkStart w:id="3402" w:name="_Toc37084218"/>
      <w:bookmarkStart w:id="3403" w:name="_Toc40209580"/>
      <w:bookmarkStart w:id="3404" w:name="_Toc40209922"/>
      <w:bookmarkStart w:id="3405" w:name="_Toc45892881"/>
      <w:bookmarkStart w:id="3406" w:name="_Toc53176746"/>
      <w:bookmarkStart w:id="3407" w:name="_Toc61121068"/>
      <w:bookmarkStart w:id="3408" w:name="_Toc67918258"/>
      <w:bookmarkStart w:id="3409" w:name="_Toc76298302"/>
      <w:bookmarkStart w:id="3410" w:name="_Toc76572314"/>
      <w:bookmarkStart w:id="3411" w:name="_Toc76652181"/>
      <w:bookmarkStart w:id="3412" w:name="_Toc76653019"/>
      <w:bookmarkStart w:id="3413" w:name="_Toc83742292"/>
      <w:bookmarkStart w:id="3414" w:name="_Toc91440782"/>
      <w:bookmarkStart w:id="3415" w:name="_Toc98849572"/>
      <w:bookmarkStart w:id="3416" w:name="_Toc106543426"/>
      <w:bookmarkStart w:id="3417" w:name="_Toc106737524"/>
      <w:bookmarkStart w:id="3418" w:name="_Toc107233291"/>
      <w:bookmarkStart w:id="3419" w:name="_Toc107234906"/>
      <w:bookmarkStart w:id="3420" w:name="_Toc107419876"/>
      <w:bookmarkStart w:id="3421" w:name="_Toc107477172"/>
      <w:bookmarkStart w:id="3422" w:name="_Toc114566030"/>
      <w:bookmarkStart w:id="3423" w:name="_Toc123936342"/>
      <w:bookmarkStart w:id="3424" w:name="_Toc124377357"/>
      <w:r w:rsidRPr="00C25669">
        <w:rPr>
          <w:lang w:eastAsia="zh-CN"/>
        </w:rPr>
        <w:t>8.2.2.2.1</w:t>
      </w:r>
      <w:r w:rsidRPr="00C25669">
        <w:rPr>
          <w:rFonts w:hint="eastAsia"/>
          <w:lang w:eastAsia="zh-CN"/>
        </w:rPr>
        <w:tab/>
      </w:r>
      <w:r w:rsidRPr="00C25669">
        <w:rPr>
          <w:lang w:eastAsia="zh-CN"/>
        </w:rPr>
        <w:t>CQI reporting under AWGN conditions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5" w:name="_Toc107234907"/>
      <w:bookmarkStart w:id="3426" w:name="_Toc107419877"/>
      <w:bookmarkStart w:id="3427" w:name="_Toc107477173"/>
      <w:bookmarkStart w:id="3428" w:name="_Toc114566031"/>
      <w:bookmarkStart w:id="3429" w:name="_Toc123936343"/>
      <w:bookmarkStart w:id="343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5"/>
      <w:bookmarkEnd w:id="3426"/>
      <w:bookmarkEnd w:id="3427"/>
      <w:bookmarkEnd w:id="3428"/>
      <w:bookmarkEnd w:id="3429"/>
      <w:bookmarkEnd w:id="343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790697">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790697">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790697">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790697">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790697">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790697">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790697">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790697">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790697">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790697">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790697">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79069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790697">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79069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790697">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790697">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790697">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790697">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790697">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79069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790697">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790697">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790697">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790697">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790697">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790697">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790697">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79069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790697">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79069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790697">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79069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790697">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79069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790697">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176CAA75"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790697">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1" w:name="_Toc21338305"/>
      <w:bookmarkStart w:id="3432" w:name="_Toc29808413"/>
      <w:bookmarkStart w:id="3433" w:name="_Toc37068332"/>
      <w:bookmarkStart w:id="3434" w:name="_Toc37083877"/>
      <w:bookmarkStart w:id="3435" w:name="_Toc37084219"/>
      <w:bookmarkStart w:id="3436" w:name="_Toc40209581"/>
      <w:bookmarkStart w:id="3437" w:name="_Toc40209923"/>
      <w:bookmarkStart w:id="3438" w:name="_Toc45892882"/>
      <w:bookmarkStart w:id="3439" w:name="_Toc53176747"/>
      <w:bookmarkStart w:id="3440" w:name="_Toc61121069"/>
      <w:bookmarkStart w:id="3441" w:name="_Toc67918259"/>
      <w:bookmarkStart w:id="3442" w:name="_Toc76298303"/>
      <w:bookmarkStart w:id="3443" w:name="_Toc76572315"/>
      <w:bookmarkStart w:id="3444" w:name="_Toc76652182"/>
      <w:bookmarkStart w:id="3445" w:name="_Toc76653020"/>
      <w:bookmarkStart w:id="3446" w:name="_Toc83742293"/>
      <w:bookmarkStart w:id="3447" w:name="_Toc91440783"/>
      <w:bookmarkStart w:id="3448" w:name="_Toc98849573"/>
      <w:bookmarkStart w:id="3449" w:name="_Toc106543427"/>
      <w:bookmarkStart w:id="3450" w:name="_Toc106737525"/>
      <w:bookmarkStart w:id="3451" w:name="_Toc107233292"/>
      <w:bookmarkStart w:id="3452" w:name="_Toc107234908"/>
      <w:bookmarkStart w:id="3453" w:name="_Toc107419878"/>
      <w:bookmarkStart w:id="3454" w:name="_Toc107477174"/>
      <w:bookmarkStart w:id="3455" w:name="_Toc114566032"/>
      <w:bookmarkStart w:id="3456" w:name="_Toc123936344"/>
      <w:bookmarkStart w:id="3457" w:name="_Toc124377359"/>
      <w:r w:rsidRPr="00C25669">
        <w:rPr>
          <w:lang w:eastAsia="zh-CN"/>
        </w:rPr>
        <w:t>8.2.2.2.2</w:t>
      </w:r>
      <w:r w:rsidRPr="00C25669">
        <w:rPr>
          <w:rFonts w:hint="eastAsia"/>
          <w:lang w:eastAsia="zh-CN"/>
        </w:rPr>
        <w:tab/>
      </w:r>
      <w:r w:rsidRPr="00C25669">
        <w:rPr>
          <w:lang w:eastAsia="zh-CN"/>
        </w:rPr>
        <w:t>CQI reporting under fading conditions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E7D8123" w14:textId="77777777" w:rsidR="005B3300" w:rsidRPr="00C25669" w:rsidRDefault="005B3300" w:rsidP="00FA6457">
      <w:pPr>
        <w:pStyle w:val="Heading6"/>
        <w:rPr>
          <w:lang w:eastAsia="zh-CN"/>
        </w:rPr>
      </w:pPr>
      <w:bookmarkStart w:id="3458" w:name="_Toc107234909"/>
      <w:bookmarkStart w:id="3459" w:name="_Toc107419879"/>
      <w:bookmarkStart w:id="3460" w:name="_Toc107477175"/>
      <w:bookmarkStart w:id="3461" w:name="_Toc114566033"/>
      <w:bookmarkStart w:id="3462" w:name="_Toc123936345"/>
      <w:bookmarkStart w:id="3463"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58"/>
      <w:bookmarkEnd w:id="3459"/>
      <w:bookmarkEnd w:id="3460"/>
      <w:bookmarkEnd w:id="3461"/>
      <w:bookmarkEnd w:id="3462"/>
      <w:bookmarkEnd w:id="3463"/>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0"/>
        <w:gridCol w:w="2652"/>
        <w:gridCol w:w="740"/>
        <w:gridCol w:w="524"/>
        <w:gridCol w:w="513"/>
        <w:gridCol w:w="524"/>
        <w:gridCol w:w="508"/>
        <w:gridCol w:w="516"/>
        <w:gridCol w:w="516"/>
        <w:gridCol w:w="516"/>
        <w:gridCol w:w="520"/>
      </w:tblGrid>
      <w:tr w:rsidR="00DD7A8E" w:rsidRPr="00C25669" w14:paraId="082870AC" w14:textId="6FDA375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6"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8"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20"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790697">
        <w:trPr>
          <w:trHeight w:val="70"/>
          <w:jc w:val="center"/>
        </w:trPr>
        <w:tc>
          <w:tcPr>
            <w:tcW w:w="1194"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790697">
        <w:trPr>
          <w:trHeight w:val="70"/>
          <w:jc w:val="center"/>
        </w:trPr>
        <w:tc>
          <w:tcPr>
            <w:tcW w:w="1194"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790697">
        <w:trPr>
          <w:trHeight w:val="70"/>
          <w:jc w:val="center"/>
        </w:trPr>
        <w:tc>
          <w:tcPr>
            <w:tcW w:w="1194"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790697">
        <w:trPr>
          <w:trHeight w:val="70"/>
          <w:jc w:val="center"/>
        </w:trPr>
        <w:tc>
          <w:tcPr>
            <w:tcW w:w="1194"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790697">
        <w:trPr>
          <w:trHeight w:val="70"/>
          <w:jc w:val="center"/>
        </w:trPr>
        <w:tc>
          <w:tcPr>
            <w:tcW w:w="1194"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790697">
        <w:trPr>
          <w:trHeight w:val="70"/>
          <w:jc w:val="center"/>
        </w:trPr>
        <w:tc>
          <w:tcPr>
            <w:tcW w:w="1194"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790697">
        <w:trPr>
          <w:trHeight w:val="70"/>
          <w:jc w:val="center"/>
        </w:trPr>
        <w:tc>
          <w:tcPr>
            <w:tcW w:w="1194"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790697">
        <w:trPr>
          <w:trHeight w:val="70"/>
          <w:jc w:val="center"/>
        </w:trPr>
        <w:tc>
          <w:tcPr>
            <w:tcW w:w="1194"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790697">
        <w:trPr>
          <w:trHeight w:val="70"/>
          <w:jc w:val="center"/>
        </w:trPr>
        <w:tc>
          <w:tcPr>
            <w:tcW w:w="1194"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790697">
        <w:trPr>
          <w:trHeight w:val="70"/>
          <w:jc w:val="center"/>
        </w:trPr>
        <w:tc>
          <w:tcPr>
            <w:tcW w:w="1194"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790697">
        <w:trPr>
          <w:trHeight w:val="70"/>
          <w:jc w:val="center"/>
        </w:trPr>
        <w:tc>
          <w:tcPr>
            <w:tcW w:w="1194"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790697">
        <w:trPr>
          <w:trHeight w:val="70"/>
          <w:jc w:val="center"/>
        </w:trPr>
        <w:tc>
          <w:tcPr>
            <w:tcW w:w="1194"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790697">
        <w:trPr>
          <w:trHeight w:val="70"/>
          <w:jc w:val="center"/>
        </w:trPr>
        <w:tc>
          <w:tcPr>
            <w:tcW w:w="1194"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790697">
        <w:trPr>
          <w:trHeight w:val="70"/>
          <w:jc w:val="center"/>
        </w:trPr>
        <w:tc>
          <w:tcPr>
            <w:tcW w:w="1194"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790697">
        <w:trPr>
          <w:trHeight w:val="70"/>
          <w:jc w:val="center"/>
        </w:trPr>
        <w:tc>
          <w:tcPr>
            <w:tcW w:w="1194"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790697">
        <w:trPr>
          <w:trHeight w:val="70"/>
          <w:jc w:val="center"/>
        </w:trPr>
        <w:tc>
          <w:tcPr>
            <w:tcW w:w="1194"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8"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790697" w:rsidRPr="00C25669" w:rsidDel="00790697" w14:paraId="39512649" w14:textId="7777777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2B1D3BC1" w14:textId="483B2B40" w:rsidR="00790697" w:rsidRPr="00C25669" w:rsidDel="00790697" w:rsidRDefault="00790697" w:rsidP="0079069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B8A1B08" w14:textId="77777777" w:rsidR="00790697" w:rsidRPr="00C25669" w:rsidDel="00790697" w:rsidRDefault="00790697" w:rsidP="00790697">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tcBorders>
            <w:vAlign w:val="center"/>
          </w:tcPr>
          <w:p w14:paraId="594FD578" w14:textId="20F70693" w:rsidR="00790697" w:rsidRPr="00C25669" w:rsidDel="00790697" w:rsidRDefault="00790697" w:rsidP="00790697">
            <w:pPr>
              <w:keepNext/>
              <w:keepLines/>
              <w:spacing w:after="0"/>
              <w:jc w:val="center"/>
              <w:rPr>
                <w:rFonts w:ascii="Arial" w:hAnsi="Arial"/>
                <w:sz w:val="18"/>
              </w:rPr>
            </w:pPr>
            <w:r w:rsidRPr="00C25669">
              <w:rPr>
                <w:rFonts w:ascii="Arial" w:hAnsi="Arial"/>
                <w:sz w:val="18"/>
              </w:rPr>
              <w:t>111111111</w:t>
            </w:r>
          </w:p>
        </w:tc>
        <w:tc>
          <w:tcPr>
            <w:tcW w:w="2068" w:type="dxa"/>
            <w:gridSpan w:val="4"/>
            <w:tcBorders>
              <w:top w:val="single" w:sz="4" w:space="0" w:color="auto"/>
              <w:left w:val="single" w:sz="4" w:space="0" w:color="auto"/>
              <w:bottom w:val="single" w:sz="4" w:space="0" w:color="auto"/>
            </w:tcBorders>
            <w:vAlign w:val="center"/>
          </w:tcPr>
          <w:p w14:paraId="1C3BB310" w14:textId="3FC40474" w:rsidR="00790697" w:rsidRPr="00C25669" w:rsidDel="00790697" w:rsidRDefault="00790697" w:rsidP="00790697">
            <w:pPr>
              <w:keepNext/>
              <w:keepLines/>
              <w:spacing w:after="0"/>
              <w:jc w:val="center"/>
              <w:rPr>
                <w:rFonts w:ascii="Arial" w:hAnsi="Arial"/>
                <w:sz w:val="18"/>
              </w:rPr>
            </w:pPr>
            <w:r>
              <w:rPr>
                <w:rFonts w:ascii="Arial" w:hAnsi="Arial"/>
                <w:sz w:val="18"/>
              </w:rPr>
              <w:t>1111</w:t>
            </w:r>
          </w:p>
        </w:tc>
      </w:tr>
      <w:tr w:rsidR="00DD7A8E" w:rsidRPr="00C25669" w14:paraId="7EDE9D83" w14:textId="29423ED1"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790697">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2"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790697">
        <w:trPr>
          <w:trHeight w:val="70"/>
          <w:jc w:val="center"/>
        </w:trPr>
        <w:tc>
          <w:tcPr>
            <w:tcW w:w="1264"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790697">
        <w:trPr>
          <w:trHeight w:val="70"/>
          <w:jc w:val="center"/>
        </w:trPr>
        <w:tc>
          <w:tcPr>
            <w:tcW w:w="1264"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790697">
        <w:trPr>
          <w:trHeight w:val="70"/>
          <w:jc w:val="center"/>
        </w:trPr>
        <w:tc>
          <w:tcPr>
            <w:tcW w:w="1264"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790697">
        <w:trPr>
          <w:trHeight w:val="70"/>
          <w:jc w:val="center"/>
        </w:trPr>
        <w:tc>
          <w:tcPr>
            <w:tcW w:w="1264"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4" w:name="_Toc67918260"/>
      <w:bookmarkStart w:id="3465" w:name="_Toc76298304"/>
      <w:bookmarkStart w:id="3466" w:name="_Toc76572316"/>
      <w:bookmarkStart w:id="3467" w:name="_Toc76652183"/>
      <w:bookmarkStart w:id="3468" w:name="_Toc76653021"/>
      <w:bookmarkStart w:id="3469" w:name="_Toc83742294"/>
      <w:bookmarkStart w:id="3470" w:name="_Toc91440784"/>
      <w:bookmarkStart w:id="3471" w:name="_Toc98849574"/>
      <w:bookmarkStart w:id="3472" w:name="_Toc106543428"/>
      <w:bookmarkStart w:id="3473" w:name="_Toc106737526"/>
      <w:bookmarkStart w:id="3474" w:name="_Toc107233293"/>
      <w:bookmarkStart w:id="3475" w:name="_Toc107234910"/>
      <w:bookmarkStart w:id="3476" w:name="_Toc107419880"/>
      <w:bookmarkStart w:id="3477" w:name="_Toc107477176"/>
      <w:bookmarkStart w:id="3478" w:name="_Toc114566034"/>
      <w:bookmarkStart w:id="3479" w:name="_Toc123936346"/>
      <w:bookmarkStart w:id="3480" w:name="_Toc124377361"/>
      <w:bookmarkStart w:id="3481" w:name="_Toc21338306"/>
      <w:bookmarkStart w:id="3482" w:name="_Toc29808414"/>
      <w:bookmarkStart w:id="3483" w:name="_Toc37068333"/>
      <w:bookmarkStart w:id="3484" w:name="_Toc37083878"/>
      <w:bookmarkStart w:id="3485" w:name="_Toc37084220"/>
      <w:bookmarkStart w:id="3486" w:name="_Toc40209582"/>
      <w:bookmarkStart w:id="3487" w:name="_Toc40209924"/>
      <w:bookmarkStart w:id="3488" w:name="_Toc45892883"/>
      <w:bookmarkStart w:id="3489" w:name="_Toc53176748"/>
      <w:bookmarkStart w:id="3490"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1FDABF8C" w14:textId="77777777" w:rsidR="006A208F" w:rsidRDefault="006A208F" w:rsidP="006A208F">
      <w:pPr>
        <w:pStyle w:val="Heading3"/>
        <w:rPr>
          <w:lang w:eastAsia="zh-CN"/>
        </w:rPr>
      </w:pPr>
      <w:bookmarkStart w:id="3491" w:name="_Toc67918261"/>
      <w:bookmarkStart w:id="3492" w:name="_Toc76298305"/>
      <w:bookmarkStart w:id="3493" w:name="_Toc76572317"/>
      <w:bookmarkStart w:id="3494" w:name="_Toc76652184"/>
      <w:bookmarkStart w:id="3495" w:name="_Toc76653022"/>
      <w:bookmarkStart w:id="3496" w:name="_Toc83742295"/>
      <w:bookmarkStart w:id="3497" w:name="_Toc91440785"/>
      <w:bookmarkStart w:id="3498" w:name="_Toc98849575"/>
      <w:bookmarkStart w:id="3499" w:name="_Toc106543429"/>
      <w:bookmarkStart w:id="3500" w:name="_Toc106737527"/>
      <w:bookmarkStart w:id="3501" w:name="_Toc107233294"/>
      <w:bookmarkStart w:id="3502" w:name="_Toc107234911"/>
      <w:bookmarkStart w:id="3503" w:name="_Toc107419881"/>
      <w:bookmarkStart w:id="3504" w:name="_Toc107477177"/>
      <w:bookmarkStart w:id="3505" w:name="_Toc114566035"/>
      <w:bookmarkStart w:id="3506" w:name="_Toc123936347"/>
      <w:bookmarkStart w:id="3507"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08" w:name="_Toc67918262"/>
      <w:bookmarkStart w:id="3509" w:name="_Toc76298306"/>
      <w:bookmarkStart w:id="3510" w:name="_Toc76572318"/>
      <w:bookmarkStart w:id="3511" w:name="_Toc76652185"/>
      <w:bookmarkStart w:id="3512" w:name="_Toc76653023"/>
      <w:bookmarkStart w:id="3513" w:name="_Toc83742296"/>
      <w:bookmarkStart w:id="3514" w:name="_Toc91440786"/>
      <w:bookmarkStart w:id="3515" w:name="_Toc98849576"/>
      <w:bookmarkStart w:id="3516" w:name="_Toc106543430"/>
      <w:bookmarkStart w:id="3517" w:name="_Toc106737528"/>
      <w:bookmarkStart w:id="3518" w:name="_Toc107233295"/>
      <w:bookmarkStart w:id="3519" w:name="_Toc107234912"/>
      <w:bookmarkStart w:id="3520" w:name="_Toc107419882"/>
      <w:bookmarkStart w:id="3521" w:name="_Toc107477178"/>
      <w:bookmarkStart w:id="3522" w:name="_Toc114566036"/>
      <w:bookmarkStart w:id="3523" w:name="_Toc123936348"/>
      <w:bookmarkStart w:id="3524"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5" w:name="_Toc67918263"/>
      <w:bookmarkStart w:id="3526" w:name="_Toc76298307"/>
      <w:bookmarkStart w:id="3527" w:name="_Toc76572319"/>
      <w:bookmarkStart w:id="3528" w:name="_Toc76652186"/>
      <w:bookmarkStart w:id="3529" w:name="_Toc76653024"/>
      <w:bookmarkStart w:id="3530" w:name="_Toc83742297"/>
      <w:bookmarkStart w:id="3531" w:name="_Toc91440787"/>
      <w:bookmarkStart w:id="3532" w:name="_Toc98849577"/>
      <w:bookmarkStart w:id="3533" w:name="_Toc106543431"/>
      <w:bookmarkStart w:id="3534" w:name="_Toc106737529"/>
      <w:bookmarkStart w:id="3535" w:name="_Toc107233296"/>
      <w:bookmarkStart w:id="3536" w:name="_Toc107234913"/>
      <w:bookmarkStart w:id="3537" w:name="_Toc107419883"/>
      <w:bookmarkStart w:id="3538" w:name="_Toc107477179"/>
      <w:bookmarkStart w:id="3539" w:name="_Toc114566037"/>
      <w:bookmarkStart w:id="3540" w:name="_Toc123936349"/>
      <w:bookmarkStart w:id="3541"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982FCF3" w14:textId="77777777" w:rsidR="006A208F" w:rsidRDefault="006A208F" w:rsidP="006A208F">
      <w:pPr>
        <w:pStyle w:val="Heading4"/>
        <w:rPr>
          <w:lang w:eastAsia="zh-CN"/>
        </w:rPr>
      </w:pPr>
      <w:bookmarkStart w:id="3542" w:name="_Toc67918264"/>
      <w:bookmarkStart w:id="3543" w:name="_Toc76298308"/>
      <w:bookmarkStart w:id="3544" w:name="_Toc76572320"/>
      <w:bookmarkStart w:id="3545" w:name="_Toc76652187"/>
      <w:bookmarkStart w:id="3546" w:name="_Toc76653025"/>
      <w:bookmarkStart w:id="3547" w:name="_Toc83742298"/>
      <w:bookmarkStart w:id="3548" w:name="_Toc91440788"/>
      <w:bookmarkStart w:id="3549" w:name="_Toc98849578"/>
      <w:bookmarkStart w:id="3550" w:name="_Toc106543432"/>
      <w:bookmarkStart w:id="3551" w:name="_Toc106737530"/>
      <w:bookmarkStart w:id="3552" w:name="_Toc107233297"/>
      <w:bookmarkStart w:id="3553" w:name="_Toc107234914"/>
      <w:bookmarkStart w:id="3554" w:name="_Toc107419884"/>
      <w:bookmarkStart w:id="3555" w:name="_Toc107477180"/>
      <w:bookmarkStart w:id="3556" w:name="_Toc114566038"/>
      <w:bookmarkStart w:id="3557" w:name="_Toc123936350"/>
      <w:bookmarkStart w:id="3558"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12EDA28" w14:textId="77777777" w:rsidR="006A208F" w:rsidRPr="002C3C89" w:rsidRDefault="006A208F" w:rsidP="006A208F">
      <w:pPr>
        <w:pStyle w:val="Heading5"/>
      </w:pPr>
      <w:bookmarkStart w:id="3559" w:name="_Toc67918265"/>
      <w:bookmarkStart w:id="3560" w:name="_Toc76298309"/>
      <w:bookmarkStart w:id="3561" w:name="_Toc76572321"/>
      <w:bookmarkStart w:id="3562" w:name="_Toc76652188"/>
      <w:bookmarkStart w:id="3563" w:name="_Toc76653026"/>
      <w:bookmarkStart w:id="3564" w:name="_Toc83742299"/>
      <w:bookmarkStart w:id="3565" w:name="_Toc91440789"/>
      <w:bookmarkStart w:id="3566" w:name="_Toc98849579"/>
      <w:bookmarkStart w:id="3567" w:name="_Toc106543433"/>
      <w:bookmarkStart w:id="3568" w:name="_Toc106737531"/>
      <w:bookmarkStart w:id="3569" w:name="_Toc107233298"/>
      <w:bookmarkStart w:id="3570" w:name="_Toc107234915"/>
      <w:bookmarkStart w:id="3571" w:name="_Toc107419885"/>
      <w:bookmarkStart w:id="3572" w:name="_Toc107477181"/>
      <w:bookmarkStart w:id="3573" w:name="_Toc114566039"/>
      <w:bookmarkStart w:id="3574" w:name="_Toc123936351"/>
      <w:bookmarkStart w:id="3575"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740F3E" w14:textId="77777777" w:rsidR="006A208F" w:rsidRDefault="006A208F" w:rsidP="006A208F">
      <w:pPr>
        <w:rPr>
          <w:rFonts w:ascii="Times-Roman" w:eastAsia="SimSun" w:hAnsi="Times-Roman"/>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716757" w:rsidRPr="00273BEB" w14:paraId="4BC88C40" w14:textId="77777777" w:rsidTr="00790697">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69BA6A7" w14:textId="77777777" w:rsidR="00716757" w:rsidRPr="00C25669" w:rsidRDefault="00716757" w:rsidP="00790697">
            <w:pPr>
              <w:pStyle w:val="TAL"/>
              <w:rPr>
                <w:rFonts w:eastAsia="SimSun"/>
              </w:rPr>
            </w:pPr>
            <w:r>
              <w:rPr>
                <w:lang w:val="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C550320" w14:textId="77777777" w:rsidR="00716757" w:rsidRPr="00C25669" w:rsidRDefault="00716757" w:rsidP="00790697">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465ADC8" w14:textId="77777777" w:rsidR="00716757" w:rsidRPr="00515093" w:rsidRDefault="00716757" w:rsidP="00790697">
            <w:pPr>
              <w:pStyle w:val="TAC"/>
              <w:rPr>
                <w:lang w:val="fr-FR"/>
              </w:rPr>
            </w:pPr>
            <w:r>
              <w:rPr>
                <w:lang w:val="fr-FR"/>
              </w:rPr>
              <w:t>cri-RI-PMI-CQI (Note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BF220F" w:rsidRPr="004763A0" w14:paraId="0E846F0C" w14:textId="77777777" w:rsidTr="00790697">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BC19566" w14:textId="77777777" w:rsidR="00BF220F" w:rsidRPr="00C25669" w:rsidRDefault="00BF220F" w:rsidP="00790697">
            <w:pPr>
              <w:pStyle w:val="TAL"/>
              <w:rPr>
                <w:rFonts w:eastAsia="SimSun"/>
              </w:rPr>
            </w:pPr>
            <w:r>
              <w:rPr>
                <w:lang w:val="fr-FR"/>
              </w:rPr>
              <w:t>Codebook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C8D374E" w14:textId="77777777" w:rsidR="00BF220F" w:rsidRPr="00C25669" w:rsidRDefault="00BF220F" w:rsidP="00790697">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08F8F97" w14:textId="77777777" w:rsidR="00BF220F" w:rsidRPr="004763A0" w:rsidRDefault="00BF220F" w:rsidP="00790697">
            <w:pPr>
              <w:pStyle w:val="TAC"/>
              <w:rPr>
                <w:rFonts w:eastAsia="SimSun"/>
              </w:rPr>
            </w:pPr>
            <w:r>
              <w:rPr>
                <w:lang w:val="fr-FR"/>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r w:rsidR="00C82B2B" w:rsidRPr="001A6DAB" w14:paraId="121B4160" w14:textId="77777777" w:rsidTr="00790697">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vAlign w:val="center"/>
          </w:tcPr>
          <w:p w14:paraId="3B644E43" w14:textId="77777777" w:rsidR="00C82B2B" w:rsidRPr="001A6DAB" w:rsidRDefault="00C82B2B"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6" w:name="_Toc67918266"/>
      <w:bookmarkStart w:id="3577" w:name="_Toc76298310"/>
      <w:bookmarkStart w:id="3578" w:name="_Toc76572322"/>
      <w:bookmarkStart w:id="3579" w:name="_Toc76652189"/>
      <w:bookmarkStart w:id="3580" w:name="_Toc76653027"/>
      <w:bookmarkStart w:id="3581" w:name="_Toc83742300"/>
      <w:bookmarkStart w:id="3582" w:name="_Toc91440790"/>
      <w:bookmarkStart w:id="3583" w:name="_Toc98849580"/>
      <w:bookmarkStart w:id="3584" w:name="_Toc106543434"/>
      <w:bookmarkStart w:id="3585" w:name="_Toc106737532"/>
      <w:bookmarkStart w:id="3586" w:name="_Toc107233299"/>
      <w:bookmarkStart w:id="3587" w:name="_Toc107234916"/>
      <w:bookmarkStart w:id="3588" w:name="_Toc107419886"/>
      <w:bookmarkStart w:id="3589" w:name="_Toc107477182"/>
      <w:bookmarkStart w:id="3590" w:name="_Toc114566040"/>
      <w:bookmarkStart w:id="3591" w:name="_Toc123936352"/>
      <w:bookmarkStart w:id="3592"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1"/>
      <w:bookmarkEnd w:id="3482"/>
      <w:bookmarkEnd w:id="3483"/>
      <w:bookmarkEnd w:id="3484"/>
      <w:bookmarkEnd w:id="3485"/>
      <w:bookmarkEnd w:id="3486"/>
      <w:bookmarkEnd w:id="3487"/>
      <w:bookmarkEnd w:id="3488"/>
      <w:bookmarkEnd w:id="3489"/>
      <w:bookmarkEnd w:id="3490"/>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0.5pt;height:36pt" o:ole="">
            <v:imagedata r:id="rId19" o:title=""/>
          </v:shape>
          <o:OLEObject Type="Embed" ProgID="Equation.3" ShapeID="_x0000_i1043" DrawAspect="Content" ObjectID="_1788876555"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5pt;height:21.5pt" o:ole="">
            <v:imagedata r:id="rId21" o:title=""/>
          </v:shape>
          <o:OLEObject Type="Embed" ProgID="Equation.DSMT4" ShapeID="_x0000_i1044" DrawAspect="Content" ObjectID="_1788876556"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pt;height:21.5pt" o:ole="">
            <v:imagedata r:id="rId23" o:title=""/>
          </v:shape>
          <o:OLEObject Type="Embed" ProgID="Equation.DSMT4" ShapeID="_x0000_i1045" DrawAspect="Content" ObjectID="_1788876557"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1.5pt;height:21.5pt" o:ole="">
            <v:imagedata r:id="rId25" o:title=""/>
          </v:shape>
          <o:OLEObject Type="Embed" ProgID="Equation.DSMT4" ShapeID="_x0000_i1046" DrawAspect="Content" ObjectID="_1788876558"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pt;height:21.5pt" o:ole="">
            <v:imagedata r:id="rId23" o:title=""/>
          </v:shape>
          <o:OLEObject Type="Embed" ProgID="Equation.DSMT4" ShapeID="_x0000_i1047" DrawAspect="Content" ObjectID="_1788876559"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3" w:name="_Toc21338307"/>
      <w:bookmarkStart w:id="3594" w:name="_Toc29808415"/>
      <w:bookmarkStart w:id="3595" w:name="_Toc37068334"/>
      <w:bookmarkStart w:id="3596" w:name="_Toc37083879"/>
      <w:bookmarkStart w:id="3597" w:name="_Toc37084221"/>
      <w:bookmarkStart w:id="3598" w:name="_Toc40209583"/>
      <w:bookmarkStart w:id="3599" w:name="_Toc40209925"/>
      <w:bookmarkStart w:id="3600" w:name="_Toc45892884"/>
      <w:bookmarkStart w:id="3601" w:name="_Toc53176749"/>
      <w:bookmarkStart w:id="3602" w:name="_Toc61121071"/>
      <w:bookmarkStart w:id="3603" w:name="_Toc67918267"/>
      <w:bookmarkStart w:id="3604" w:name="_Toc76298311"/>
      <w:bookmarkStart w:id="3605" w:name="_Toc76572323"/>
      <w:bookmarkStart w:id="3606" w:name="_Toc76652190"/>
      <w:bookmarkStart w:id="3607" w:name="_Toc76653028"/>
      <w:bookmarkStart w:id="3608" w:name="_Toc83742301"/>
      <w:bookmarkStart w:id="3609" w:name="_Toc91440791"/>
      <w:bookmarkStart w:id="3610" w:name="_Toc98849581"/>
      <w:bookmarkStart w:id="3611" w:name="_Toc106543435"/>
      <w:bookmarkStart w:id="3612" w:name="_Toc106737533"/>
      <w:bookmarkStart w:id="3613" w:name="_Toc107233300"/>
      <w:bookmarkStart w:id="3614" w:name="_Toc107234917"/>
      <w:bookmarkStart w:id="3615" w:name="_Toc107419887"/>
      <w:bookmarkStart w:id="3616" w:name="_Toc107477183"/>
      <w:bookmarkStart w:id="3617" w:name="_Toc114566041"/>
      <w:bookmarkStart w:id="3618" w:name="_Toc123936353"/>
      <w:bookmarkStart w:id="3619"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0" w:name="_Toc21338308"/>
      <w:bookmarkStart w:id="3621" w:name="_Toc29808416"/>
      <w:bookmarkStart w:id="3622" w:name="_Toc37068335"/>
      <w:bookmarkStart w:id="3623" w:name="_Toc37083880"/>
      <w:bookmarkStart w:id="3624" w:name="_Toc37084222"/>
      <w:bookmarkStart w:id="3625" w:name="_Toc40209584"/>
      <w:bookmarkStart w:id="3626" w:name="_Toc40209926"/>
      <w:bookmarkStart w:id="3627" w:name="_Toc45892885"/>
      <w:bookmarkStart w:id="3628" w:name="_Toc53176750"/>
      <w:bookmarkStart w:id="3629" w:name="_Toc61121072"/>
      <w:bookmarkStart w:id="3630" w:name="_Toc67918268"/>
      <w:bookmarkStart w:id="3631" w:name="_Toc76298312"/>
      <w:bookmarkStart w:id="3632" w:name="_Toc76572324"/>
      <w:bookmarkStart w:id="3633" w:name="_Toc76652191"/>
      <w:bookmarkStart w:id="3634" w:name="_Toc76653029"/>
      <w:bookmarkStart w:id="3635" w:name="_Toc83742302"/>
      <w:bookmarkStart w:id="3636" w:name="_Toc91440792"/>
      <w:bookmarkStart w:id="3637" w:name="_Toc98849582"/>
      <w:bookmarkStart w:id="3638" w:name="_Toc106543436"/>
      <w:bookmarkStart w:id="3639" w:name="_Toc106737534"/>
      <w:bookmarkStart w:id="3640" w:name="_Toc107233301"/>
      <w:bookmarkStart w:id="3641" w:name="_Toc107234918"/>
      <w:bookmarkStart w:id="3642" w:name="_Toc107419888"/>
      <w:bookmarkStart w:id="3643" w:name="_Toc107477184"/>
      <w:bookmarkStart w:id="3644" w:name="_Toc114566042"/>
      <w:bookmarkStart w:id="3645" w:name="_Toc123936354"/>
      <w:bookmarkStart w:id="3646"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3F4C623" w14:textId="77777777" w:rsidR="005B3300" w:rsidRPr="00C25669" w:rsidRDefault="005B3300" w:rsidP="005B3300">
      <w:pPr>
        <w:pStyle w:val="Heading4"/>
        <w:rPr>
          <w:lang w:eastAsia="zh-CN"/>
        </w:rPr>
      </w:pPr>
      <w:bookmarkStart w:id="3647" w:name="_Toc21338309"/>
      <w:bookmarkStart w:id="3648" w:name="_Toc29808417"/>
      <w:bookmarkStart w:id="3649" w:name="_Toc37068336"/>
      <w:bookmarkStart w:id="3650" w:name="_Toc37083881"/>
      <w:bookmarkStart w:id="3651" w:name="_Toc37084223"/>
      <w:bookmarkStart w:id="3652" w:name="_Toc40209585"/>
      <w:bookmarkStart w:id="3653" w:name="_Toc40209927"/>
      <w:bookmarkStart w:id="3654" w:name="_Toc45892886"/>
      <w:bookmarkStart w:id="3655" w:name="_Toc53176751"/>
      <w:bookmarkStart w:id="3656" w:name="_Toc61121073"/>
      <w:bookmarkStart w:id="3657" w:name="_Toc67918269"/>
      <w:bookmarkStart w:id="3658" w:name="_Toc76298313"/>
      <w:bookmarkStart w:id="3659" w:name="_Toc76572325"/>
      <w:bookmarkStart w:id="3660" w:name="_Toc76652192"/>
      <w:bookmarkStart w:id="3661" w:name="_Toc76653030"/>
      <w:bookmarkStart w:id="3662" w:name="_Toc83742303"/>
      <w:bookmarkStart w:id="3663" w:name="_Toc91440793"/>
      <w:bookmarkStart w:id="3664" w:name="_Toc98849583"/>
      <w:bookmarkStart w:id="3665" w:name="_Toc106543437"/>
      <w:bookmarkStart w:id="3666" w:name="_Toc106737535"/>
      <w:bookmarkStart w:id="3667" w:name="_Toc107233302"/>
      <w:bookmarkStart w:id="3668" w:name="_Toc107234919"/>
      <w:bookmarkStart w:id="3669" w:name="_Toc107419889"/>
      <w:bookmarkStart w:id="3670" w:name="_Toc107477185"/>
      <w:bookmarkStart w:id="3671" w:name="_Toc114566043"/>
      <w:bookmarkStart w:id="3672" w:name="_Toc123936355"/>
      <w:bookmarkStart w:id="3673"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4" w:name="_Toc21338310"/>
      <w:bookmarkStart w:id="3675" w:name="_Toc29808418"/>
      <w:bookmarkStart w:id="3676" w:name="_Toc37068337"/>
      <w:bookmarkStart w:id="3677" w:name="_Toc37083882"/>
      <w:bookmarkStart w:id="3678" w:name="_Toc37084224"/>
      <w:bookmarkStart w:id="3679" w:name="_Toc40209586"/>
      <w:bookmarkStart w:id="3680" w:name="_Toc40209928"/>
      <w:bookmarkStart w:id="3681" w:name="_Toc45892887"/>
      <w:bookmarkStart w:id="3682" w:name="_Toc53176752"/>
      <w:bookmarkStart w:id="3683" w:name="_Toc61121074"/>
      <w:bookmarkStart w:id="3684" w:name="_Toc67918270"/>
      <w:bookmarkStart w:id="3685" w:name="_Toc76298314"/>
      <w:bookmarkStart w:id="3686" w:name="_Toc76572326"/>
      <w:bookmarkStart w:id="3687" w:name="_Toc76652193"/>
      <w:bookmarkStart w:id="3688" w:name="_Toc76653031"/>
      <w:bookmarkStart w:id="3689" w:name="_Toc83742304"/>
      <w:bookmarkStart w:id="3690" w:name="_Toc91440794"/>
      <w:bookmarkStart w:id="3691" w:name="_Toc98849584"/>
      <w:bookmarkStart w:id="3692" w:name="_Toc106543438"/>
      <w:bookmarkStart w:id="3693" w:name="_Toc106737536"/>
      <w:bookmarkStart w:id="3694" w:name="_Toc107233303"/>
      <w:bookmarkStart w:id="3695" w:name="_Toc107234920"/>
      <w:bookmarkStart w:id="3696" w:name="_Toc107419890"/>
      <w:bookmarkStart w:id="3697" w:name="_Toc107477186"/>
      <w:bookmarkStart w:id="3698" w:name="_Toc114566044"/>
      <w:bookmarkStart w:id="3699" w:name="_Toc123936356"/>
      <w:bookmarkStart w:id="3700"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678B24D" w14:textId="77777777" w:rsidR="005B3300" w:rsidRPr="00C25669" w:rsidRDefault="005B3300" w:rsidP="005B3300">
      <w:pPr>
        <w:pStyle w:val="Heading5"/>
        <w:rPr>
          <w:lang w:val="en-US" w:eastAsia="zh-CN"/>
        </w:rPr>
      </w:pPr>
      <w:bookmarkStart w:id="3701" w:name="_Toc21338311"/>
      <w:bookmarkStart w:id="3702" w:name="_Toc29808419"/>
      <w:bookmarkStart w:id="3703" w:name="_Toc37068338"/>
      <w:bookmarkStart w:id="3704" w:name="_Toc37083883"/>
      <w:bookmarkStart w:id="3705" w:name="_Toc37084225"/>
      <w:bookmarkStart w:id="3706" w:name="_Toc40209587"/>
      <w:bookmarkStart w:id="3707" w:name="_Toc40209929"/>
      <w:bookmarkStart w:id="3708" w:name="_Toc45892888"/>
      <w:bookmarkStart w:id="3709" w:name="_Toc53176753"/>
      <w:bookmarkStart w:id="3710" w:name="_Toc61121075"/>
      <w:bookmarkStart w:id="3711" w:name="_Toc67918271"/>
      <w:bookmarkStart w:id="3712" w:name="_Toc76298315"/>
      <w:bookmarkStart w:id="3713" w:name="_Toc76572327"/>
      <w:bookmarkStart w:id="3714" w:name="_Toc76652194"/>
      <w:bookmarkStart w:id="3715" w:name="_Toc76653032"/>
      <w:bookmarkStart w:id="3716" w:name="_Toc83742305"/>
      <w:bookmarkStart w:id="3717" w:name="_Toc91440795"/>
      <w:bookmarkStart w:id="3718" w:name="_Toc98849585"/>
      <w:bookmarkStart w:id="3719" w:name="_Toc106543439"/>
      <w:bookmarkStart w:id="3720" w:name="_Toc106737537"/>
      <w:bookmarkStart w:id="3721" w:name="_Toc107233304"/>
      <w:bookmarkStart w:id="3722" w:name="_Toc107234921"/>
      <w:bookmarkStart w:id="3723" w:name="_Toc107419891"/>
      <w:bookmarkStart w:id="3724" w:name="_Toc107477187"/>
      <w:bookmarkStart w:id="3725" w:name="_Toc114566045"/>
      <w:bookmarkStart w:id="3726" w:name="_Toc123936357"/>
      <w:bookmarkStart w:id="3727"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EE008A" w:rsidRPr="00C25669" w14:paraId="239301CE" w14:textId="77777777" w:rsidTr="00F2498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C02FC3" w14:textId="13FB0F7E" w:rsidR="00EE008A" w:rsidRPr="00C25669" w:rsidRDefault="00EE008A" w:rsidP="00EE008A">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912" w:type="dxa"/>
            <w:tcBorders>
              <w:top w:val="single" w:sz="4" w:space="0" w:color="auto"/>
              <w:left w:val="single" w:sz="4" w:space="0" w:color="auto"/>
              <w:bottom w:val="single" w:sz="4" w:space="0" w:color="auto"/>
              <w:right w:val="single" w:sz="4" w:space="0" w:color="auto"/>
            </w:tcBorders>
            <w:vAlign w:val="center"/>
          </w:tcPr>
          <w:p w14:paraId="4FF4FFEA" w14:textId="77777777" w:rsidR="00EE008A" w:rsidRPr="00C25669" w:rsidRDefault="00EE008A" w:rsidP="00EE008A">
            <w:pPr>
              <w:keepNext/>
              <w:keepLines/>
              <w:spacing w:after="0"/>
              <w:jc w:val="center"/>
              <w:rPr>
                <w:rFonts w:ascii="Arial" w:hAnsi="Arial"/>
                <w:sz w:val="18"/>
              </w:rPr>
            </w:pPr>
          </w:p>
        </w:tc>
        <w:tc>
          <w:tcPr>
            <w:tcW w:w="3001" w:type="dxa"/>
            <w:gridSpan w:val="2"/>
            <w:tcBorders>
              <w:top w:val="single" w:sz="4" w:space="0" w:color="auto"/>
              <w:left w:val="single" w:sz="4" w:space="0" w:color="auto"/>
              <w:bottom w:val="single" w:sz="4" w:space="0" w:color="auto"/>
              <w:right w:val="single" w:sz="4" w:space="0" w:color="auto"/>
            </w:tcBorders>
            <w:vAlign w:val="center"/>
          </w:tcPr>
          <w:p w14:paraId="02521F9A" w14:textId="5D353A9F" w:rsidR="00EE008A" w:rsidRPr="00C25669" w:rsidRDefault="00EE008A" w:rsidP="00EE008A">
            <w:pPr>
              <w:keepNext/>
              <w:keepLines/>
              <w:spacing w:after="0"/>
              <w:jc w:val="center"/>
              <w:rPr>
                <w:rFonts w:ascii="Arial" w:hAnsi="Arial" w:cs="Arial"/>
                <w:sz w:val="18"/>
                <w:szCs w:val="18"/>
              </w:rPr>
            </w:pPr>
            <w:r w:rsidRPr="006A1244">
              <w:rPr>
                <w:rFonts w:ascii="Arial" w:hAnsi="Arial" w:cs="Arial"/>
                <w:sz w:val="18"/>
                <w:szCs w:val="18"/>
              </w:rPr>
              <w:t xml:space="preserve">Single Panel Type I, Random precoder selection updated per slot, with equal probability of each applicable </w:t>
            </w:r>
            <w:r>
              <w:rPr>
                <w:rFonts w:ascii="Arial" w:hAnsi="Arial" w:cs="Arial"/>
                <w:sz w:val="18"/>
                <w:szCs w:val="18"/>
              </w:rPr>
              <w:t>codebook index, chosen from section 5.2.2.2.1 of TS 38.214 [12]</w:t>
            </w:r>
            <w:r w:rsidRPr="006A1244">
              <w:rPr>
                <w:rFonts w:ascii="Arial" w:hAnsi="Arial" w:cs="Arial"/>
                <w:sz w:val="18"/>
                <w:szCs w:val="18"/>
              </w:rPr>
              <w:t>, and with Wideband granularity</w:t>
            </w:r>
          </w:p>
        </w:tc>
      </w:tr>
      <w:tr w:rsidR="00EE008A"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EE008A" w:rsidRPr="00C25669" w:rsidRDefault="00EE008A" w:rsidP="00EE008A">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EE008A" w:rsidRPr="00C25669" w:rsidRDefault="00EE008A" w:rsidP="00EE008A">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EE008A" w:rsidRPr="00C25669" w:rsidRDefault="00EE008A" w:rsidP="00EE008A">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28" w:name="_Toc21338312"/>
      <w:bookmarkStart w:id="3729" w:name="_Toc29808420"/>
      <w:bookmarkStart w:id="3730" w:name="_Toc37068339"/>
      <w:bookmarkStart w:id="3731" w:name="_Toc37083884"/>
      <w:bookmarkStart w:id="3732" w:name="_Toc37084226"/>
      <w:bookmarkStart w:id="3733" w:name="_Toc40209588"/>
      <w:bookmarkStart w:id="3734" w:name="_Toc40209930"/>
      <w:bookmarkStart w:id="3735" w:name="_Toc45892889"/>
      <w:bookmarkStart w:id="3736" w:name="_Toc53176754"/>
      <w:bookmarkStart w:id="3737" w:name="_Toc61121076"/>
      <w:bookmarkStart w:id="3738" w:name="_Toc67918272"/>
      <w:bookmarkStart w:id="3739" w:name="_Toc76298316"/>
      <w:bookmarkStart w:id="3740" w:name="_Toc76572328"/>
      <w:bookmarkStart w:id="3741" w:name="_Toc76652195"/>
      <w:bookmarkStart w:id="3742" w:name="_Toc76653033"/>
      <w:bookmarkStart w:id="3743" w:name="_Toc83742306"/>
      <w:bookmarkStart w:id="3744" w:name="_Toc91440796"/>
      <w:bookmarkStart w:id="3745" w:name="_Toc98849586"/>
      <w:bookmarkStart w:id="3746" w:name="_Toc106543440"/>
      <w:bookmarkStart w:id="3747" w:name="_Toc106737538"/>
      <w:bookmarkStart w:id="3748" w:name="_Toc107233305"/>
      <w:bookmarkStart w:id="3749" w:name="_Toc107234922"/>
      <w:bookmarkStart w:id="3750" w:name="_Toc107419892"/>
      <w:bookmarkStart w:id="3751" w:name="_Toc107477188"/>
      <w:bookmarkStart w:id="3752" w:name="_Toc114566046"/>
      <w:bookmarkStart w:id="3753" w:name="_Toc123936358"/>
      <w:bookmarkStart w:id="3754"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5" w:name="_Toc21338313"/>
      <w:bookmarkStart w:id="3756" w:name="_Toc29808421"/>
      <w:bookmarkStart w:id="3757" w:name="_Toc37068340"/>
      <w:bookmarkStart w:id="3758" w:name="_Toc37083885"/>
      <w:bookmarkStart w:id="3759" w:name="_Toc37084227"/>
      <w:bookmarkStart w:id="3760" w:name="_Toc40209589"/>
      <w:bookmarkStart w:id="3761" w:name="_Toc40209931"/>
      <w:bookmarkStart w:id="3762" w:name="_Toc45892890"/>
      <w:bookmarkStart w:id="3763" w:name="_Toc53176755"/>
      <w:bookmarkStart w:id="3764" w:name="_Toc61121077"/>
      <w:bookmarkStart w:id="3765" w:name="_Toc67918273"/>
      <w:bookmarkStart w:id="3766" w:name="_Toc76298317"/>
      <w:bookmarkStart w:id="3767" w:name="_Toc76572329"/>
      <w:bookmarkStart w:id="3768" w:name="_Toc76652196"/>
      <w:bookmarkStart w:id="3769" w:name="_Toc76653034"/>
      <w:bookmarkStart w:id="3770" w:name="_Toc83742307"/>
      <w:bookmarkStart w:id="3771" w:name="_Toc91440797"/>
      <w:bookmarkStart w:id="3772" w:name="_Toc98849587"/>
      <w:bookmarkStart w:id="3773" w:name="_Toc106543441"/>
      <w:bookmarkStart w:id="3774" w:name="_Toc106737539"/>
      <w:bookmarkStart w:id="3775" w:name="_Toc107233306"/>
      <w:bookmarkStart w:id="3776" w:name="_Toc107234923"/>
      <w:bookmarkStart w:id="3777" w:name="_Toc107419893"/>
      <w:bookmarkStart w:id="3778" w:name="_Toc107477189"/>
      <w:bookmarkStart w:id="3779" w:name="_Toc114566047"/>
      <w:bookmarkStart w:id="3780" w:name="_Toc123936359"/>
      <w:bookmarkStart w:id="3781"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2" w:name="_Toc21338314"/>
      <w:bookmarkStart w:id="3783" w:name="_Toc29808422"/>
      <w:bookmarkStart w:id="3784" w:name="_Toc37068341"/>
      <w:bookmarkStart w:id="3785" w:name="_Toc37083886"/>
      <w:bookmarkStart w:id="3786" w:name="_Toc37084228"/>
      <w:bookmarkStart w:id="3787" w:name="_Toc40209590"/>
      <w:bookmarkStart w:id="3788" w:name="_Toc40209932"/>
      <w:bookmarkStart w:id="3789" w:name="_Toc45892891"/>
      <w:bookmarkStart w:id="3790" w:name="_Toc53176756"/>
      <w:bookmarkStart w:id="3791" w:name="_Toc61121078"/>
      <w:bookmarkStart w:id="3792" w:name="_Toc67918274"/>
      <w:bookmarkStart w:id="3793" w:name="_Toc76298318"/>
      <w:bookmarkStart w:id="3794" w:name="_Toc76572330"/>
      <w:bookmarkStart w:id="3795" w:name="_Toc76652197"/>
      <w:bookmarkStart w:id="3796" w:name="_Toc76653035"/>
      <w:bookmarkStart w:id="3797" w:name="_Toc83742308"/>
      <w:bookmarkStart w:id="3798" w:name="_Toc91440798"/>
      <w:bookmarkStart w:id="3799" w:name="_Toc98849588"/>
      <w:bookmarkStart w:id="3800" w:name="_Toc106543442"/>
      <w:bookmarkStart w:id="3801" w:name="_Toc106737540"/>
      <w:bookmarkStart w:id="3802" w:name="_Toc107233307"/>
      <w:bookmarkStart w:id="3803" w:name="_Toc107234924"/>
      <w:bookmarkStart w:id="3804" w:name="_Toc107419894"/>
      <w:bookmarkStart w:id="3805" w:name="_Toc107477190"/>
      <w:bookmarkStart w:id="3806" w:name="_Toc114566048"/>
      <w:bookmarkStart w:id="3807" w:name="_Toc123936360"/>
      <w:bookmarkStart w:id="3808" w:name="_Toc124377375"/>
      <w:r w:rsidRPr="00C25669">
        <w:rPr>
          <w:rFonts w:hint="eastAsia"/>
          <w:lang w:eastAsia="zh-CN"/>
        </w:rPr>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9419F5D" w14:textId="77777777" w:rsidR="005B3300" w:rsidRPr="00C25669" w:rsidRDefault="005B3300" w:rsidP="005B3300">
      <w:pPr>
        <w:pStyle w:val="Heading4"/>
        <w:rPr>
          <w:lang w:eastAsia="zh-CN"/>
        </w:rPr>
      </w:pPr>
      <w:bookmarkStart w:id="3809" w:name="_Toc21338315"/>
      <w:bookmarkStart w:id="3810" w:name="_Toc29808423"/>
      <w:bookmarkStart w:id="3811" w:name="_Toc37068342"/>
      <w:bookmarkStart w:id="3812" w:name="_Toc37083887"/>
      <w:bookmarkStart w:id="3813" w:name="_Toc37084229"/>
      <w:bookmarkStart w:id="3814" w:name="_Toc40209591"/>
      <w:bookmarkStart w:id="3815" w:name="_Toc40209933"/>
      <w:bookmarkStart w:id="3816" w:name="_Toc45892892"/>
      <w:bookmarkStart w:id="3817" w:name="_Toc53176757"/>
      <w:bookmarkStart w:id="3818" w:name="_Toc61121079"/>
      <w:bookmarkStart w:id="3819" w:name="_Toc67918275"/>
      <w:bookmarkStart w:id="3820" w:name="_Toc76298319"/>
      <w:bookmarkStart w:id="3821" w:name="_Toc76572331"/>
      <w:bookmarkStart w:id="3822" w:name="_Toc76652198"/>
      <w:bookmarkStart w:id="3823" w:name="_Toc76653036"/>
      <w:bookmarkStart w:id="3824" w:name="_Toc83742309"/>
      <w:bookmarkStart w:id="3825" w:name="_Toc91440799"/>
      <w:bookmarkStart w:id="3826" w:name="_Toc98849589"/>
      <w:bookmarkStart w:id="3827" w:name="_Toc106543443"/>
      <w:bookmarkStart w:id="3828" w:name="_Toc106737541"/>
      <w:bookmarkStart w:id="3829" w:name="_Toc107233308"/>
      <w:bookmarkStart w:id="3830" w:name="_Toc107234925"/>
      <w:bookmarkStart w:id="3831" w:name="_Toc107419895"/>
      <w:bookmarkStart w:id="3832" w:name="_Toc107477191"/>
      <w:bookmarkStart w:id="3833" w:name="_Toc114566049"/>
      <w:bookmarkStart w:id="3834" w:name="_Toc123936361"/>
      <w:bookmarkStart w:id="3835"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6" w:name="_Toc21338316"/>
      <w:bookmarkStart w:id="3837" w:name="_Toc29808424"/>
      <w:bookmarkStart w:id="3838" w:name="_Toc37068343"/>
      <w:bookmarkStart w:id="3839" w:name="_Toc37083888"/>
      <w:bookmarkStart w:id="3840" w:name="_Toc37084230"/>
      <w:bookmarkStart w:id="3841" w:name="_Toc40209592"/>
      <w:bookmarkStart w:id="3842" w:name="_Toc40209934"/>
      <w:bookmarkStart w:id="3843" w:name="_Toc45892893"/>
      <w:bookmarkStart w:id="3844" w:name="_Toc53176758"/>
      <w:bookmarkStart w:id="3845" w:name="_Toc61121080"/>
      <w:bookmarkStart w:id="3846" w:name="_Toc67918276"/>
      <w:bookmarkStart w:id="3847" w:name="_Toc76298320"/>
      <w:bookmarkStart w:id="3848" w:name="_Toc76572332"/>
      <w:bookmarkStart w:id="3849" w:name="_Toc76652199"/>
      <w:bookmarkStart w:id="3850" w:name="_Toc76653037"/>
      <w:bookmarkStart w:id="3851" w:name="_Toc83742310"/>
      <w:bookmarkStart w:id="3852" w:name="_Toc91440800"/>
      <w:bookmarkStart w:id="3853" w:name="_Toc98849590"/>
      <w:bookmarkStart w:id="3854" w:name="_Toc106543444"/>
      <w:bookmarkStart w:id="3855" w:name="_Toc106737542"/>
      <w:bookmarkStart w:id="3856" w:name="_Toc107233309"/>
      <w:bookmarkStart w:id="3857" w:name="_Toc107234926"/>
      <w:bookmarkStart w:id="3858" w:name="_Toc107419896"/>
      <w:bookmarkStart w:id="3859" w:name="_Toc107477192"/>
      <w:bookmarkStart w:id="3860" w:name="_Toc114566050"/>
      <w:bookmarkStart w:id="3861" w:name="_Toc123936362"/>
      <w:bookmarkStart w:id="3862"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3" w:name="_Toc21338317"/>
      <w:bookmarkStart w:id="3864" w:name="_Toc29808425"/>
      <w:bookmarkStart w:id="3865" w:name="_Toc37068344"/>
      <w:bookmarkStart w:id="3866" w:name="_Toc37083889"/>
      <w:bookmarkStart w:id="3867" w:name="_Toc37084231"/>
      <w:bookmarkStart w:id="3868" w:name="_Toc40209593"/>
      <w:bookmarkStart w:id="3869" w:name="_Toc40209935"/>
      <w:bookmarkStart w:id="3870" w:name="_Toc45892894"/>
      <w:bookmarkStart w:id="3871" w:name="_Toc53176759"/>
      <w:bookmarkStart w:id="3872" w:name="_Toc61121081"/>
      <w:bookmarkStart w:id="3873" w:name="_Toc67918277"/>
      <w:bookmarkStart w:id="3874" w:name="_Toc76298321"/>
      <w:bookmarkStart w:id="3875" w:name="_Toc76572333"/>
      <w:bookmarkStart w:id="3876" w:name="_Toc76652200"/>
      <w:bookmarkStart w:id="3877" w:name="_Toc76653038"/>
      <w:bookmarkStart w:id="3878" w:name="_Toc83742311"/>
      <w:bookmarkStart w:id="3879" w:name="_Toc91440801"/>
      <w:bookmarkStart w:id="3880" w:name="_Toc98849591"/>
      <w:bookmarkStart w:id="3881" w:name="_Toc106543445"/>
      <w:bookmarkStart w:id="3882" w:name="_Toc106737543"/>
      <w:bookmarkStart w:id="3883" w:name="_Toc107233310"/>
      <w:bookmarkStart w:id="3884" w:name="_Toc107234927"/>
      <w:bookmarkStart w:id="3885" w:name="_Toc107419897"/>
      <w:bookmarkStart w:id="3886" w:name="_Toc107477193"/>
      <w:bookmarkStart w:id="3887" w:name="_Toc114566051"/>
      <w:bookmarkStart w:id="3888" w:name="_Toc123936363"/>
      <w:bookmarkStart w:id="3889"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759F432" w14:textId="77777777" w:rsidR="005B3300" w:rsidRPr="00C25669" w:rsidRDefault="005B3300" w:rsidP="005B3300">
      <w:pPr>
        <w:pStyle w:val="Heading2"/>
      </w:pPr>
      <w:bookmarkStart w:id="3890" w:name="_Toc21338318"/>
      <w:bookmarkStart w:id="3891" w:name="_Toc29808426"/>
      <w:bookmarkStart w:id="3892" w:name="_Toc37068345"/>
      <w:bookmarkStart w:id="3893" w:name="_Toc37083890"/>
      <w:bookmarkStart w:id="3894" w:name="_Toc37084232"/>
      <w:bookmarkStart w:id="3895" w:name="_Toc40209594"/>
      <w:bookmarkStart w:id="3896" w:name="_Toc40209936"/>
      <w:bookmarkStart w:id="3897" w:name="_Toc45892895"/>
      <w:bookmarkStart w:id="3898" w:name="_Toc53176760"/>
      <w:bookmarkStart w:id="3899" w:name="_Toc61121082"/>
      <w:bookmarkStart w:id="3900" w:name="_Toc67918278"/>
      <w:bookmarkStart w:id="3901" w:name="_Toc76298322"/>
      <w:bookmarkStart w:id="3902" w:name="_Toc76572334"/>
      <w:bookmarkStart w:id="3903" w:name="_Toc76652201"/>
      <w:bookmarkStart w:id="3904" w:name="_Toc76653039"/>
      <w:bookmarkStart w:id="3905" w:name="_Toc83742312"/>
      <w:bookmarkStart w:id="3906" w:name="_Toc91440802"/>
      <w:bookmarkStart w:id="3907" w:name="_Toc98849592"/>
      <w:bookmarkStart w:id="3908" w:name="_Toc106543446"/>
      <w:bookmarkStart w:id="3909" w:name="_Toc106737544"/>
      <w:bookmarkStart w:id="3910" w:name="_Toc107233311"/>
      <w:bookmarkStart w:id="3911" w:name="_Toc107234928"/>
      <w:bookmarkStart w:id="3912" w:name="_Toc107419898"/>
      <w:bookmarkStart w:id="3913" w:name="_Toc107477194"/>
      <w:bookmarkStart w:id="3914" w:name="_Toc114566052"/>
      <w:bookmarkStart w:id="3915" w:name="_Toc123936364"/>
      <w:bookmarkStart w:id="3916" w:name="_Toc124377379"/>
      <w:r w:rsidRPr="00C25669">
        <w:rPr>
          <w:rFonts w:hint="eastAsia"/>
        </w:rPr>
        <w:t>9.1</w:t>
      </w:r>
      <w:r w:rsidRPr="00C25669">
        <w:rPr>
          <w:rFonts w:hint="eastAsia"/>
          <w:lang w:eastAsia="zh-CN"/>
        </w:rPr>
        <w:tab/>
      </w:r>
      <w:r w:rsidRPr="00C25669">
        <w:rPr>
          <w:rFonts w:hint="eastAsia"/>
        </w:rPr>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17" w:name="_Toc21338319"/>
      <w:bookmarkStart w:id="3918" w:name="_Toc29808427"/>
      <w:bookmarkStart w:id="3919" w:name="_Toc37068346"/>
      <w:bookmarkStart w:id="3920" w:name="_Toc37083891"/>
      <w:bookmarkStart w:id="3921" w:name="_Toc37084233"/>
      <w:bookmarkStart w:id="3922" w:name="_Toc40209595"/>
      <w:bookmarkStart w:id="3923" w:name="_Toc40209937"/>
      <w:bookmarkStart w:id="3924" w:name="_Toc45892896"/>
      <w:bookmarkStart w:id="3925" w:name="_Toc53176761"/>
      <w:bookmarkStart w:id="3926" w:name="_Toc61121083"/>
      <w:bookmarkStart w:id="3927" w:name="_Toc67918279"/>
      <w:bookmarkStart w:id="3928" w:name="_Toc76298323"/>
      <w:bookmarkStart w:id="3929" w:name="_Toc76572335"/>
      <w:bookmarkStart w:id="3930" w:name="_Toc76652202"/>
      <w:bookmarkStart w:id="3931" w:name="_Toc76653040"/>
      <w:bookmarkStart w:id="3932" w:name="_Toc83742313"/>
      <w:bookmarkStart w:id="3933" w:name="_Toc91440803"/>
      <w:bookmarkStart w:id="3934" w:name="_Toc98849593"/>
      <w:bookmarkStart w:id="3935" w:name="_Toc106543447"/>
      <w:bookmarkStart w:id="3936" w:name="_Toc106737545"/>
      <w:bookmarkStart w:id="3937" w:name="_Toc107233312"/>
      <w:bookmarkStart w:id="3938" w:name="_Toc107234929"/>
      <w:bookmarkStart w:id="3939" w:name="_Toc107419899"/>
      <w:bookmarkStart w:id="3940" w:name="_Toc107477195"/>
      <w:bookmarkStart w:id="3941" w:name="_Toc114566053"/>
      <w:bookmarkStart w:id="3942" w:name="_Toc123936365"/>
      <w:bookmarkStart w:id="3943" w:name="_Toc124377380"/>
      <w:r w:rsidRPr="00C25669">
        <w:t>9.1.1</w:t>
      </w:r>
      <w:r w:rsidRPr="00C25669">
        <w:rPr>
          <w:rFonts w:hint="eastAsia"/>
          <w:lang w:eastAsia="zh-CN"/>
        </w:rPr>
        <w:tab/>
      </w:r>
      <w:r w:rsidRPr="00C25669">
        <w:rPr>
          <w:lang w:eastAsia="zh-CN"/>
        </w:rPr>
        <w:t>Applicability of requirements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4" w:name="_Toc21338320"/>
      <w:bookmarkStart w:id="3945" w:name="_Toc29808428"/>
      <w:bookmarkStart w:id="3946" w:name="_Toc37068347"/>
      <w:bookmarkStart w:id="3947" w:name="_Toc37083892"/>
      <w:bookmarkStart w:id="3948" w:name="_Toc37084234"/>
      <w:bookmarkStart w:id="3949" w:name="_Toc40209596"/>
      <w:bookmarkStart w:id="3950" w:name="_Toc40209938"/>
      <w:bookmarkStart w:id="3951" w:name="_Toc45892897"/>
      <w:bookmarkStart w:id="3952" w:name="_Toc53176762"/>
      <w:bookmarkStart w:id="3953" w:name="_Toc61121084"/>
      <w:bookmarkStart w:id="3954" w:name="_Toc67918280"/>
      <w:bookmarkStart w:id="3955" w:name="_Toc76298324"/>
      <w:bookmarkStart w:id="3956" w:name="_Toc76572336"/>
      <w:bookmarkStart w:id="3957" w:name="_Toc76652203"/>
      <w:bookmarkStart w:id="3958" w:name="_Toc76653041"/>
      <w:bookmarkStart w:id="3959" w:name="_Toc83742314"/>
      <w:bookmarkStart w:id="3960" w:name="_Toc91440804"/>
      <w:bookmarkStart w:id="3961" w:name="_Toc98849594"/>
      <w:bookmarkStart w:id="3962" w:name="_Toc106543448"/>
      <w:bookmarkStart w:id="3963" w:name="_Toc106737546"/>
      <w:bookmarkStart w:id="3964" w:name="_Toc107233313"/>
      <w:bookmarkStart w:id="3965" w:name="_Toc107234930"/>
      <w:bookmarkStart w:id="3966" w:name="_Toc107419900"/>
      <w:bookmarkStart w:id="3967" w:name="_Toc107477196"/>
      <w:bookmarkStart w:id="3968" w:name="_Toc114566054"/>
      <w:bookmarkStart w:id="3969" w:name="_Toc123936366"/>
      <w:bookmarkStart w:id="3970" w:name="_Toc124377381"/>
      <w:r w:rsidRPr="00C25669">
        <w:t>9.1.1.1</w:t>
      </w:r>
      <w:r w:rsidRPr="00C25669">
        <w:rPr>
          <w:rFonts w:hint="eastAsia"/>
        </w:rPr>
        <w:tab/>
      </w:r>
      <w:r w:rsidRPr="00C25669">
        <w:t>Applicability of requirements for optional UE features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790697">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790697">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790697">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790697">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1" w:name="_Toc21338321"/>
      <w:bookmarkStart w:id="3972" w:name="_Toc29808429"/>
      <w:bookmarkStart w:id="3973" w:name="_Toc37068348"/>
      <w:bookmarkStart w:id="3974" w:name="_Toc37083893"/>
      <w:bookmarkStart w:id="3975" w:name="_Toc37084235"/>
      <w:bookmarkStart w:id="3976" w:name="_Toc40209597"/>
      <w:bookmarkStart w:id="3977" w:name="_Toc40209939"/>
      <w:bookmarkStart w:id="3978" w:name="_Toc45892898"/>
      <w:bookmarkStart w:id="3979" w:name="_Toc53176763"/>
      <w:bookmarkStart w:id="3980" w:name="_Toc61121085"/>
      <w:bookmarkStart w:id="3981" w:name="_Toc67918281"/>
      <w:bookmarkStart w:id="3982" w:name="_Toc76298325"/>
      <w:bookmarkStart w:id="3983" w:name="_Toc76572337"/>
      <w:bookmarkStart w:id="3984" w:name="_Toc76652204"/>
      <w:bookmarkStart w:id="3985" w:name="_Toc76653042"/>
      <w:bookmarkStart w:id="3986" w:name="_Toc83742315"/>
      <w:bookmarkStart w:id="3987" w:name="_Toc91440805"/>
      <w:bookmarkStart w:id="3988" w:name="_Toc98849595"/>
      <w:bookmarkStart w:id="3989" w:name="_Toc106543449"/>
      <w:bookmarkStart w:id="3990" w:name="_Toc106737547"/>
      <w:bookmarkStart w:id="3991" w:name="_Toc107233314"/>
      <w:bookmarkStart w:id="3992" w:name="_Toc107234931"/>
      <w:bookmarkStart w:id="3993" w:name="_Toc107419901"/>
      <w:bookmarkStart w:id="3994" w:name="_Toc107477197"/>
      <w:bookmarkStart w:id="3995" w:name="_Toc114566055"/>
      <w:bookmarkStart w:id="3996" w:name="_Toc123936367"/>
      <w:bookmarkStart w:id="3997" w:name="_Toc124377382"/>
      <w:r w:rsidRPr="00C25669">
        <w:t>9.1.1.2</w:t>
      </w:r>
      <w:r w:rsidRPr="00C25669">
        <w:rPr>
          <w:rFonts w:hint="eastAsia"/>
        </w:rPr>
        <w:tab/>
      </w:r>
      <w:r w:rsidRPr="00C25669">
        <w:t>Applicability of requirements for mandatory UE features with capability signalling</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790697">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790697">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790697">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790697">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790697">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790697">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790697">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790697">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790697">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3998" w:name="_Toc21338322"/>
      <w:bookmarkStart w:id="3999" w:name="_Toc29808430"/>
      <w:bookmarkStart w:id="4000" w:name="_Toc37068349"/>
      <w:bookmarkStart w:id="4001" w:name="_Toc37083894"/>
      <w:bookmarkStart w:id="4002" w:name="_Toc37084236"/>
      <w:bookmarkStart w:id="4003" w:name="_Toc40209598"/>
      <w:bookmarkStart w:id="4004" w:name="_Toc40209940"/>
      <w:bookmarkStart w:id="4005" w:name="_Toc45892899"/>
      <w:bookmarkStart w:id="4006" w:name="_Toc53176764"/>
      <w:bookmarkStart w:id="4007" w:name="_Toc61121086"/>
      <w:bookmarkStart w:id="4008" w:name="_Toc67918282"/>
      <w:bookmarkStart w:id="4009" w:name="_Toc76298326"/>
      <w:bookmarkStart w:id="4010" w:name="_Toc76572338"/>
      <w:bookmarkStart w:id="4011" w:name="_Toc76652205"/>
      <w:bookmarkStart w:id="4012" w:name="_Toc76653043"/>
      <w:bookmarkStart w:id="4013" w:name="_Toc83742316"/>
      <w:bookmarkStart w:id="4014" w:name="_Toc91440806"/>
      <w:bookmarkStart w:id="4015" w:name="_Toc98849596"/>
      <w:bookmarkStart w:id="4016" w:name="_Toc106543450"/>
      <w:bookmarkStart w:id="4017" w:name="_Toc106737548"/>
      <w:bookmarkStart w:id="4018" w:name="_Toc107233315"/>
      <w:bookmarkStart w:id="4019" w:name="_Toc107234932"/>
      <w:bookmarkStart w:id="4020" w:name="_Toc107419902"/>
      <w:bookmarkStart w:id="4021" w:name="_Toc107477198"/>
      <w:bookmarkStart w:id="4022" w:name="_Toc114566056"/>
      <w:bookmarkStart w:id="4023" w:name="_Toc123936368"/>
      <w:bookmarkStart w:id="4024"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5" w:name="_Toc21338323"/>
      <w:bookmarkStart w:id="4026" w:name="_Toc29808431"/>
      <w:bookmarkStart w:id="4027" w:name="_Toc37068350"/>
      <w:bookmarkStart w:id="4028" w:name="_Toc37083895"/>
      <w:bookmarkStart w:id="4029" w:name="_Toc37084237"/>
      <w:bookmarkStart w:id="4030" w:name="_Toc40209599"/>
      <w:bookmarkStart w:id="4031" w:name="_Toc40209941"/>
      <w:bookmarkStart w:id="4032" w:name="_Toc45892900"/>
      <w:bookmarkStart w:id="4033" w:name="_Toc53176765"/>
      <w:bookmarkStart w:id="4034" w:name="_Toc61121087"/>
      <w:bookmarkStart w:id="4035" w:name="_Toc67918283"/>
      <w:bookmarkStart w:id="4036" w:name="_Toc76298327"/>
      <w:bookmarkStart w:id="4037" w:name="_Toc76572339"/>
      <w:bookmarkStart w:id="4038" w:name="_Toc76652206"/>
      <w:bookmarkStart w:id="4039" w:name="_Toc76653044"/>
      <w:bookmarkStart w:id="4040" w:name="_Toc83742317"/>
      <w:bookmarkStart w:id="4041" w:name="_Toc91440807"/>
      <w:bookmarkStart w:id="4042" w:name="_Toc98849597"/>
      <w:bookmarkStart w:id="4043" w:name="_Toc106543451"/>
      <w:bookmarkStart w:id="4044" w:name="_Toc106737549"/>
      <w:bookmarkStart w:id="4045" w:name="_Toc107233316"/>
      <w:bookmarkStart w:id="4046" w:name="_Toc107234933"/>
      <w:bookmarkStart w:id="4047" w:name="_Toc107419903"/>
      <w:bookmarkStart w:id="4048" w:name="_Toc107477199"/>
      <w:bookmarkStart w:id="4049" w:name="_Toc114566057"/>
      <w:bookmarkStart w:id="4050" w:name="_Toc123936369"/>
      <w:bookmarkStart w:id="4051"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2" w:name="_Toc21338324"/>
      <w:bookmarkStart w:id="4053" w:name="_Toc29808432"/>
      <w:bookmarkStart w:id="4054" w:name="_Toc37068351"/>
      <w:bookmarkStart w:id="4055" w:name="_Toc37083896"/>
      <w:bookmarkStart w:id="4056" w:name="_Toc37084238"/>
      <w:bookmarkStart w:id="4057" w:name="_Toc40209600"/>
      <w:bookmarkStart w:id="4058" w:name="_Toc40209942"/>
      <w:bookmarkStart w:id="4059" w:name="_Toc45892901"/>
      <w:bookmarkStart w:id="4060" w:name="_Toc53176766"/>
      <w:bookmarkStart w:id="4061" w:name="_Toc61121088"/>
      <w:bookmarkStart w:id="4062" w:name="_Toc67918284"/>
      <w:bookmarkStart w:id="4063" w:name="_Toc76298328"/>
      <w:bookmarkStart w:id="4064" w:name="_Toc76572340"/>
      <w:bookmarkStart w:id="4065" w:name="_Toc76652207"/>
      <w:bookmarkStart w:id="4066" w:name="_Toc76653045"/>
      <w:bookmarkStart w:id="4067" w:name="_Toc83742318"/>
      <w:bookmarkStart w:id="4068" w:name="_Toc91440808"/>
      <w:bookmarkStart w:id="4069" w:name="_Toc98849598"/>
      <w:bookmarkStart w:id="4070" w:name="_Toc106543452"/>
      <w:bookmarkStart w:id="4071" w:name="_Toc106737550"/>
      <w:bookmarkStart w:id="4072" w:name="_Toc107233317"/>
      <w:bookmarkStart w:id="4073" w:name="_Toc107234934"/>
      <w:bookmarkStart w:id="4074" w:name="_Toc107419904"/>
      <w:bookmarkStart w:id="4075" w:name="_Toc107477200"/>
      <w:bookmarkStart w:id="4076" w:name="_Toc114566058"/>
      <w:bookmarkStart w:id="4077" w:name="_Toc123936370"/>
      <w:bookmarkStart w:id="4078"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79" w:name="_Toc21338325"/>
      <w:bookmarkStart w:id="4080" w:name="_Toc29808433"/>
      <w:bookmarkStart w:id="4081" w:name="_Toc37068352"/>
      <w:bookmarkStart w:id="4082" w:name="_Toc37083897"/>
      <w:bookmarkStart w:id="4083" w:name="_Toc37084239"/>
      <w:bookmarkStart w:id="4084" w:name="_Toc40209601"/>
      <w:bookmarkStart w:id="4085" w:name="_Toc40209943"/>
      <w:bookmarkStart w:id="4086" w:name="_Toc45892902"/>
      <w:bookmarkStart w:id="4087" w:name="_Toc53176767"/>
      <w:bookmarkStart w:id="4088" w:name="_Toc61121089"/>
      <w:bookmarkStart w:id="4089" w:name="_Toc67918285"/>
      <w:bookmarkStart w:id="4090" w:name="_Toc76298329"/>
      <w:bookmarkStart w:id="4091" w:name="_Toc76572341"/>
      <w:bookmarkStart w:id="4092" w:name="_Toc76652208"/>
      <w:bookmarkStart w:id="4093" w:name="_Toc76653046"/>
      <w:bookmarkStart w:id="4094" w:name="_Toc83742319"/>
      <w:bookmarkStart w:id="4095" w:name="_Toc91440809"/>
      <w:bookmarkStart w:id="4096" w:name="_Toc98849599"/>
      <w:bookmarkStart w:id="4097" w:name="_Toc106543453"/>
      <w:bookmarkStart w:id="4098" w:name="_Toc106737551"/>
      <w:bookmarkStart w:id="4099" w:name="_Toc107233318"/>
      <w:bookmarkStart w:id="4100" w:name="_Toc107234935"/>
      <w:bookmarkStart w:id="4101" w:name="_Toc107419905"/>
      <w:bookmarkStart w:id="4102" w:name="_Toc107477201"/>
      <w:bookmarkStart w:id="4103" w:name="_Toc114566059"/>
      <w:bookmarkStart w:id="4104" w:name="_Toc123936371"/>
      <w:bookmarkStart w:id="4105"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43BF058E" w14:textId="77777777" w:rsidR="005B3300" w:rsidRPr="00C25669" w:rsidRDefault="005B3300" w:rsidP="005B3300">
      <w:pPr>
        <w:pStyle w:val="Heading2"/>
        <w:rPr>
          <w:lang w:eastAsia="zh-CN"/>
        </w:rPr>
      </w:pPr>
      <w:bookmarkStart w:id="4106" w:name="_Toc21338326"/>
      <w:bookmarkStart w:id="4107" w:name="_Toc29808434"/>
      <w:bookmarkStart w:id="4108" w:name="_Toc37068353"/>
      <w:bookmarkStart w:id="4109" w:name="_Toc37083898"/>
      <w:bookmarkStart w:id="4110" w:name="_Toc37084240"/>
      <w:bookmarkStart w:id="4111" w:name="_Toc40209602"/>
      <w:bookmarkStart w:id="4112" w:name="_Toc40209944"/>
      <w:bookmarkStart w:id="4113" w:name="_Toc45892903"/>
      <w:bookmarkStart w:id="4114" w:name="_Toc53176768"/>
      <w:bookmarkStart w:id="4115" w:name="_Toc61121090"/>
      <w:bookmarkStart w:id="4116" w:name="_Toc67918286"/>
      <w:bookmarkStart w:id="4117" w:name="_Toc76298330"/>
      <w:bookmarkStart w:id="4118" w:name="_Toc76572342"/>
      <w:bookmarkStart w:id="4119" w:name="_Toc76652209"/>
      <w:bookmarkStart w:id="4120" w:name="_Toc76653047"/>
      <w:bookmarkStart w:id="4121" w:name="_Toc83742320"/>
      <w:bookmarkStart w:id="4122" w:name="_Toc91440810"/>
      <w:bookmarkStart w:id="4123" w:name="_Toc98849600"/>
      <w:bookmarkStart w:id="4124" w:name="_Toc106543454"/>
      <w:bookmarkStart w:id="4125" w:name="_Toc106737552"/>
      <w:bookmarkStart w:id="4126" w:name="_Toc107233319"/>
      <w:bookmarkStart w:id="4127" w:name="_Toc107234936"/>
      <w:bookmarkStart w:id="4128" w:name="_Toc107419906"/>
      <w:bookmarkStart w:id="4129" w:name="_Toc107477202"/>
      <w:bookmarkStart w:id="4130" w:name="_Toc114566060"/>
      <w:bookmarkStart w:id="4131" w:name="_Toc123936372"/>
      <w:bookmarkStart w:id="4132"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244E6BD" w14:textId="77777777" w:rsidR="005B3300" w:rsidRPr="00C25669" w:rsidRDefault="005B3300" w:rsidP="005B3300">
      <w:pPr>
        <w:pStyle w:val="Heading3"/>
        <w:rPr>
          <w:lang w:eastAsia="zh-CN"/>
        </w:rPr>
      </w:pPr>
      <w:bookmarkStart w:id="4133" w:name="_Toc21338327"/>
      <w:bookmarkStart w:id="4134" w:name="_Toc29808435"/>
      <w:bookmarkStart w:id="4135" w:name="_Toc37068354"/>
      <w:bookmarkStart w:id="4136" w:name="_Toc37083899"/>
      <w:bookmarkStart w:id="4137" w:name="_Toc37084241"/>
      <w:bookmarkStart w:id="4138" w:name="_Toc40209603"/>
      <w:bookmarkStart w:id="4139" w:name="_Toc40209945"/>
      <w:bookmarkStart w:id="4140" w:name="_Toc45892904"/>
      <w:bookmarkStart w:id="4141" w:name="_Toc53176769"/>
      <w:bookmarkStart w:id="4142" w:name="_Toc61121091"/>
      <w:bookmarkStart w:id="4143" w:name="_Toc67918287"/>
      <w:bookmarkStart w:id="4144" w:name="_Toc76298331"/>
      <w:bookmarkStart w:id="4145" w:name="_Toc76572343"/>
      <w:bookmarkStart w:id="4146" w:name="_Toc76652210"/>
      <w:bookmarkStart w:id="4147" w:name="_Toc76653048"/>
      <w:bookmarkStart w:id="4148" w:name="_Toc83742321"/>
      <w:bookmarkStart w:id="4149" w:name="_Toc91440811"/>
      <w:bookmarkStart w:id="4150" w:name="_Toc98849601"/>
      <w:bookmarkStart w:id="4151" w:name="_Toc106543455"/>
      <w:bookmarkStart w:id="4152" w:name="_Toc106737553"/>
      <w:bookmarkStart w:id="4153" w:name="_Toc107233320"/>
      <w:bookmarkStart w:id="4154" w:name="_Toc107234937"/>
      <w:bookmarkStart w:id="4155" w:name="_Toc107419907"/>
      <w:bookmarkStart w:id="4156" w:name="_Toc107477203"/>
      <w:bookmarkStart w:id="4157" w:name="_Toc114566061"/>
      <w:bookmarkStart w:id="4158" w:name="_Toc123936373"/>
      <w:bookmarkStart w:id="415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790697">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790697">
            <w:pPr>
              <w:pStyle w:val="TAH"/>
            </w:pPr>
            <w:bookmarkStart w:id="4160" w:name="_Hlk120855508"/>
            <w:r>
              <w:t>Test numer</w:t>
            </w:r>
          </w:p>
        </w:tc>
        <w:tc>
          <w:tcPr>
            <w:tcW w:w="1427" w:type="dxa"/>
          </w:tcPr>
          <w:p w14:paraId="15FB4179" w14:textId="77777777" w:rsidR="00D40622" w:rsidRDefault="00D40622" w:rsidP="00790697">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790697">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790697">
            <w:pPr>
              <w:pStyle w:val="TAH"/>
            </w:pPr>
            <w:r w:rsidRPr="00C25669">
              <w:rPr>
                <w:rFonts w:eastAsia="SimSun"/>
              </w:rPr>
              <w:t>L</w:t>
            </w:r>
            <w:r w:rsidRPr="00C25669">
              <w:rPr>
                <w:rFonts w:eastAsia="SimSun"/>
                <w:vertAlign w:val="subscript"/>
              </w:rPr>
              <w:t>RBs</w:t>
            </w:r>
          </w:p>
        </w:tc>
      </w:tr>
      <w:tr w:rsidR="00D40622" w:rsidRPr="00C25669" w14:paraId="2E11C8F3" w14:textId="77777777" w:rsidTr="00790697">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790697">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790697">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790697">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790697">
            <w:pPr>
              <w:pStyle w:val="TAC"/>
            </w:pPr>
            <w:r>
              <w:t>66</w:t>
            </w:r>
          </w:p>
        </w:tc>
      </w:tr>
      <w:tr w:rsidR="00D40622" w:rsidRPr="00C25669" w14:paraId="5FBD5CF2" w14:textId="77777777" w:rsidTr="00790697">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790697">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790697">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790697">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790697">
            <w:pPr>
              <w:pStyle w:val="TAC"/>
              <w:rPr>
                <w:rFonts w:eastAsia="Yu Mincho"/>
              </w:rPr>
            </w:pPr>
          </w:p>
        </w:tc>
      </w:tr>
      <w:tr w:rsidR="00D40622" w:rsidRPr="00C25669" w14:paraId="3C341F58" w14:textId="77777777" w:rsidTr="00790697">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790697">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790697">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790697">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790697">
            <w:pPr>
              <w:pStyle w:val="TAC"/>
              <w:rPr>
                <w:rFonts w:eastAsia="Yu Mincho"/>
              </w:rPr>
            </w:pPr>
          </w:p>
        </w:tc>
      </w:tr>
      <w:tr w:rsidR="00D40622" w:rsidRPr="00C25669" w14:paraId="667BD1D0" w14:textId="77777777" w:rsidTr="00790697">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790697">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790697">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790697">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790697">
            <w:pPr>
              <w:pStyle w:val="TAC"/>
              <w:rPr>
                <w:rFonts w:eastAsia="Yu Mincho"/>
              </w:rPr>
            </w:pPr>
          </w:p>
        </w:tc>
      </w:tr>
      <w:tr w:rsidR="00D40622" w:rsidRPr="00C25669" w14:paraId="223BCD33" w14:textId="77777777" w:rsidTr="00790697">
        <w:trPr>
          <w:jc w:val="center"/>
        </w:trPr>
        <w:tc>
          <w:tcPr>
            <w:tcW w:w="1413" w:type="dxa"/>
            <w:shd w:val="clear" w:color="auto" w:fill="auto"/>
            <w:tcMar>
              <w:top w:w="15" w:type="dxa"/>
              <w:left w:w="81" w:type="dxa"/>
              <w:bottom w:w="0" w:type="dxa"/>
              <w:right w:w="81" w:type="dxa"/>
            </w:tcMar>
          </w:tcPr>
          <w:p w14:paraId="3A7CB636" w14:textId="33DFC6C3" w:rsidR="00D40622" w:rsidRDefault="00D40622" w:rsidP="00790697">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790697">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790697">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790697">
            <w:pPr>
              <w:pStyle w:val="TAC"/>
              <w:rPr>
                <w:lang w:eastAsia="zh-CN"/>
              </w:rPr>
            </w:pPr>
            <w:r>
              <w:rPr>
                <w:lang w:eastAsia="zh-CN"/>
              </w:rPr>
              <w:t>20</w:t>
            </w:r>
          </w:p>
        </w:tc>
      </w:tr>
      <w:tr w:rsidR="00D40622" w:rsidRPr="00C25669" w14:paraId="4844EC3E" w14:textId="77777777" w:rsidTr="00790697">
        <w:trPr>
          <w:jc w:val="center"/>
        </w:trPr>
        <w:tc>
          <w:tcPr>
            <w:tcW w:w="1413" w:type="dxa"/>
            <w:shd w:val="clear" w:color="auto" w:fill="auto"/>
            <w:tcMar>
              <w:top w:w="15" w:type="dxa"/>
              <w:left w:w="81" w:type="dxa"/>
              <w:bottom w:w="0" w:type="dxa"/>
              <w:right w:w="81" w:type="dxa"/>
            </w:tcMar>
          </w:tcPr>
          <w:p w14:paraId="6B3BEF46" w14:textId="2AD90421" w:rsidR="00D40622" w:rsidRDefault="00D40622" w:rsidP="00790697">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790697">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790697">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790697">
            <w:pPr>
              <w:pStyle w:val="TAC"/>
              <w:rPr>
                <w:lang w:eastAsia="zh-CN"/>
              </w:rPr>
            </w:pPr>
            <w:r>
              <w:rPr>
                <w:lang w:eastAsia="zh-CN"/>
              </w:rPr>
              <w:t>N/A</w:t>
            </w:r>
          </w:p>
        </w:tc>
      </w:tr>
      <w:tr w:rsidR="00D40622" w:rsidRPr="00C25669" w14:paraId="6D4D7EAF" w14:textId="77777777" w:rsidTr="00790697">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790697">
            <w:pPr>
              <w:pStyle w:val="TAC"/>
              <w:jc w:val="left"/>
              <w:rPr>
                <w:lang w:eastAsia="zh-CN"/>
              </w:rPr>
            </w:pPr>
            <w:r>
              <w:rPr>
                <w:rFonts w:hint="eastAsia"/>
                <w:lang w:eastAsia="zh-CN"/>
              </w:rPr>
              <w:t>N</w:t>
            </w:r>
            <w:r>
              <w:rPr>
                <w:lang w:eastAsia="zh-CN"/>
              </w:rPr>
              <w:t xml:space="preserve">ote 1: Full BWP is allocated for PDSCH </w:t>
            </w:r>
          </w:p>
        </w:tc>
      </w:tr>
      <w:bookmarkEnd w:id="4160"/>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790697">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790697">
            <w:pPr>
              <w:pStyle w:val="TAH"/>
            </w:pPr>
            <w:r w:rsidRPr="00C25669">
              <w:t>Test index</w:t>
            </w:r>
          </w:p>
        </w:tc>
      </w:tr>
      <w:tr w:rsidR="00066149" w:rsidRPr="00C25669" w14:paraId="137948CF" w14:textId="77777777" w:rsidTr="00790697">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790697">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790697">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790697">
        <w:tc>
          <w:tcPr>
            <w:tcW w:w="5467" w:type="dxa"/>
            <w:gridSpan w:val="2"/>
            <w:shd w:val="clear" w:color="auto" w:fill="auto"/>
          </w:tcPr>
          <w:p w14:paraId="5096A7CC"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790697">
        <w:tc>
          <w:tcPr>
            <w:tcW w:w="5467" w:type="dxa"/>
            <w:gridSpan w:val="2"/>
            <w:shd w:val="clear" w:color="auto" w:fill="auto"/>
          </w:tcPr>
          <w:p w14:paraId="29C68185" w14:textId="77777777" w:rsidR="00066149" w:rsidRPr="00D43F4A" w:rsidRDefault="00066149" w:rsidP="00790697">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790697">
        <w:tc>
          <w:tcPr>
            <w:tcW w:w="5467" w:type="dxa"/>
            <w:gridSpan w:val="2"/>
            <w:shd w:val="clear" w:color="auto" w:fill="auto"/>
          </w:tcPr>
          <w:p w14:paraId="042B900A" w14:textId="77777777" w:rsidR="00066149" w:rsidRPr="00D43F4A" w:rsidRDefault="00066149" w:rsidP="00790697">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790697">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790697">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790697">
        <w:tc>
          <w:tcPr>
            <w:tcW w:w="5467" w:type="dxa"/>
            <w:gridSpan w:val="2"/>
            <w:shd w:val="clear" w:color="auto" w:fill="auto"/>
          </w:tcPr>
          <w:p w14:paraId="02230DFD" w14:textId="77777777" w:rsidR="00066149" w:rsidRPr="00D43F4A" w:rsidRDefault="00066149" w:rsidP="00790697">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790697">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790697">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790697">
        <w:tc>
          <w:tcPr>
            <w:tcW w:w="5467" w:type="dxa"/>
            <w:gridSpan w:val="2"/>
            <w:shd w:val="clear" w:color="auto" w:fill="auto"/>
          </w:tcPr>
          <w:p w14:paraId="0D137FED" w14:textId="77777777" w:rsidR="00066149" w:rsidRPr="00D43F4A" w:rsidRDefault="00066149" w:rsidP="00790697">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79069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790697">
        <w:tc>
          <w:tcPr>
            <w:tcW w:w="5467" w:type="dxa"/>
            <w:gridSpan w:val="2"/>
            <w:shd w:val="clear" w:color="auto" w:fill="auto"/>
          </w:tcPr>
          <w:p w14:paraId="33B4491E" w14:textId="77777777" w:rsidR="00066149" w:rsidRPr="00D43F4A" w:rsidRDefault="00066149" w:rsidP="00790697">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790697">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790697">
        <w:tc>
          <w:tcPr>
            <w:tcW w:w="1812" w:type="dxa"/>
            <w:tcBorders>
              <w:bottom w:val="nil"/>
            </w:tcBorders>
            <w:shd w:val="clear" w:color="auto" w:fill="auto"/>
          </w:tcPr>
          <w:p w14:paraId="52D1B915" w14:textId="77777777" w:rsidR="00066149" w:rsidRPr="00D43F4A" w:rsidRDefault="00066149" w:rsidP="00790697">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790697">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790697">
        <w:tc>
          <w:tcPr>
            <w:tcW w:w="1812" w:type="dxa"/>
            <w:tcBorders>
              <w:top w:val="nil"/>
              <w:bottom w:val="nil"/>
            </w:tcBorders>
            <w:shd w:val="clear" w:color="auto" w:fill="auto"/>
          </w:tcPr>
          <w:p w14:paraId="52348BB3"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790697">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790697">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790697">
        <w:tc>
          <w:tcPr>
            <w:tcW w:w="1812" w:type="dxa"/>
            <w:tcBorders>
              <w:top w:val="nil"/>
              <w:bottom w:val="nil"/>
            </w:tcBorders>
            <w:shd w:val="clear" w:color="auto" w:fill="auto"/>
          </w:tcPr>
          <w:p w14:paraId="6953712F"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790697">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790697">
        <w:tc>
          <w:tcPr>
            <w:tcW w:w="1812" w:type="dxa"/>
            <w:tcBorders>
              <w:top w:val="nil"/>
              <w:bottom w:val="nil"/>
            </w:tcBorders>
            <w:shd w:val="clear" w:color="auto" w:fill="auto"/>
          </w:tcPr>
          <w:p w14:paraId="73C0E206"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790697">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790697">
            <w:pPr>
              <w:keepNext/>
              <w:keepLines/>
              <w:spacing w:after="0"/>
              <w:jc w:val="center"/>
              <w:rPr>
                <w:rFonts w:ascii="Arial" w:hAnsi="Arial"/>
                <w:sz w:val="18"/>
              </w:rPr>
            </w:pPr>
            <w:r>
              <w:rPr>
                <w:rFonts w:ascii="Arial" w:hAnsi="Arial"/>
                <w:sz w:val="18"/>
              </w:rPr>
              <w:t>12</w:t>
            </w:r>
          </w:p>
        </w:tc>
      </w:tr>
      <w:tr w:rsidR="00066149" w:rsidRPr="00D43F4A" w14:paraId="508EE3B2" w14:textId="77777777" w:rsidTr="00790697">
        <w:tc>
          <w:tcPr>
            <w:tcW w:w="1812" w:type="dxa"/>
            <w:tcBorders>
              <w:top w:val="nil"/>
              <w:bottom w:val="nil"/>
            </w:tcBorders>
            <w:shd w:val="clear" w:color="auto" w:fill="auto"/>
          </w:tcPr>
          <w:p w14:paraId="43CFDEDA"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790697">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790697">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790697">
        <w:tc>
          <w:tcPr>
            <w:tcW w:w="1812" w:type="dxa"/>
            <w:tcBorders>
              <w:top w:val="nil"/>
              <w:bottom w:val="nil"/>
            </w:tcBorders>
            <w:shd w:val="clear" w:color="auto" w:fill="auto"/>
          </w:tcPr>
          <w:p w14:paraId="14C21449"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790697">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790697">
        <w:tc>
          <w:tcPr>
            <w:tcW w:w="1812" w:type="dxa"/>
            <w:tcBorders>
              <w:top w:val="nil"/>
              <w:bottom w:val="nil"/>
            </w:tcBorders>
            <w:shd w:val="clear" w:color="auto" w:fill="auto"/>
          </w:tcPr>
          <w:p w14:paraId="01851EC1"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790697">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790697">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790697">
        <w:tc>
          <w:tcPr>
            <w:tcW w:w="1812" w:type="dxa"/>
            <w:tcBorders>
              <w:top w:val="nil"/>
              <w:bottom w:val="nil"/>
            </w:tcBorders>
            <w:shd w:val="clear" w:color="auto" w:fill="auto"/>
          </w:tcPr>
          <w:p w14:paraId="68E7955A"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790697">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790697">
        <w:tc>
          <w:tcPr>
            <w:tcW w:w="1812" w:type="dxa"/>
            <w:tcBorders>
              <w:top w:val="nil"/>
              <w:bottom w:val="nil"/>
            </w:tcBorders>
            <w:shd w:val="clear" w:color="auto" w:fill="auto"/>
          </w:tcPr>
          <w:p w14:paraId="6333727C"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790697">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790697">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790697">
        <w:tc>
          <w:tcPr>
            <w:tcW w:w="1812" w:type="dxa"/>
            <w:tcBorders>
              <w:top w:val="nil"/>
              <w:bottom w:val="nil"/>
            </w:tcBorders>
            <w:shd w:val="clear" w:color="auto" w:fill="auto"/>
          </w:tcPr>
          <w:p w14:paraId="65F0EF16"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790697">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790697">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790697">
        <w:tc>
          <w:tcPr>
            <w:tcW w:w="1812" w:type="dxa"/>
            <w:tcBorders>
              <w:top w:val="nil"/>
              <w:bottom w:val="single" w:sz="4" w:space="0" w:color="auto"/>
            </w:tcBorders>
            <w:shd w:val="clear" w:color="auto" w:fill="auto"/>
          </w:tcPr>
          <w:p w14:paraId="6E0E6E9D"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790697">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790697">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790697">
        <w:tc>
          <w:tcPr>
            <w:tcW w:w="1812" w:type="dxa"/>
            <w:tcBorders>
              <w:bottom w:val="nil"/>
            </w:tcBorders>
            <w:shd w:val="clear" w:color="auto" w:fill="auto"/>
          </w:tcPr>
          <w:p w14:paraId="53822463" w14:textId="77777777" w:rsidR="00066149" w:rsidRPr="00D43F4A" w:rsidRDefault="00066149" w:rsidP="00790697">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790697">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790697">
        <w:tc>
          <w:tcPr>
            <w:tcW w:w="1812" w:type="dxa"/>
            <w:tcBorders>
              <w:top w:val="nil"/>
              <w:bottom w:val="nil"/>
            </w:tcBorders>
            <w:shd w:val="clear" w:color="auto" w:fill="auto"/>
          </w:tcPr>
          <w:p w14:paraId="3CA1B322"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790697">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790697">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790697">
        <w:tc>
          <w:tcPr>
            <w:tcW w:w="1812" w:type="dxa"/>
            <w:tcBorders>
              <w:top w:val="nil"/>
              <w:bottom w:val="single" w:sz="4" w:space="0" w:color="auto"/>
            </w:tcBorders>
            <w:shd w:val="clear" w:color="auto" w:fill="auto"/>
          </w:tcPr>
          <w:p w14:paraId="0A72D72F"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790697">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790697">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790697">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790697">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790697">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790697">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790697">
        <w:tc>
          <w:tcPr>
            <w:tcW w:w="2830" w:type="dxa"/>
          </w:tcPr>
          <w:p w14:paraId="619C9752" w14:textId="77777777" w:rsidR="00066149" w:rsidRPr="005C4A73" w:rsidRDefault="00066149" w:rsidP="00790697">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790697">
            <w:pPr>
              <w:jc w:val="center"/>
              <w:rPr>
                <w:rFonts w:ascii="Arial" w:hAnsi="Arial"/>
                <w:b/>
                <w:sz w:val="18"/>
              </w:rPr>
            </w:pPr>
            <w:r w:rsidRPr="005C4A73">
              <w:rPr>
                <w:rFonts w:ascii="Arial" w:hAnsi="Arial"/>
                <w:b/>
                <w:sz w:val="18"/>
              </w:rPr>
              <w:t>K1 values</w:t>
            </w:r>
          </w:p>
        </w:tc>
      </w:tr>
      <w:tr w:rsidR="00066149" w14:paraId="2CBCAA9C" w14:textId="77777777" w:rsidTr="00790697">
        <w:tc>
          <w:tcPr>
            <w:tcW w:w="2830" w:type="dxa"/>
          </w:tcPr>
          <w:p w14:paraId="30547B7B" w14:textId="77777777" w:rsidR="00066149" w:rsidRPr="005C4A73" w:rsidRDefault="00066149" w:rsidP="00790697">
            <w:pPr>
              <w:pStyle w:val="TAL"/>
            </w:pPr>
            <w:r w:rsidRPr="005C4A73">
              <w:t>Pcell CC</w:t>
            </w:r>
          </w:p>
        </w:tc>
        <w:tc>
          <w:tcPr>
            <w:tcW w:w="6799" w:type="dxa"/>
          </w:tcPr>
          <w:p w14:paraId="3411DF9F" w14:textId="77777777" w:rsidR="00066149" w:rsidRPr="005C4A73" w:rsidRDefault="00066149" w:rsidP="00790697">
            <w:pPr>
              <w:pStyle w:val="TAC"/>
            </w:pPr>
            <w:r w:rsidRPr="005C4A73">
              <w:rPr>
                <w:rFonts w:hint="eastAsia"/>
              </w:rPr>
              <w:t>{</w:t>
            </w:r>
            <w:r w:rsidRPr="005C4A73">
              <w:t>8,7,6,5,4,3,2}</w:t>
            </w:r>
          </w:p>
        </w:tc>
      </w:tr>
      <w:tr w:rsidR="00066149" w14:paraId="5EE9EE63" w14:textId="77777777" w:rsidTr="00790697">
        <w:tc>
          <w:tcPr>
            <w:tcW w:w="2830" w:type="dxa"/>
          </w:tcPr>
          <w:p w14:paraId="5CE9DFF6" w14:textId="77777777" w:rsidR="00066149" w:rsidRPr="005C4A73" w:rsidRDefault="00066149" w:rsidP="00790697">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790697">
            <w:pPr>
              <w:pStyle w:val="TAC"/>
            </w:pPr>
            <w:r w:rsidRPr="005C4A73">
              <w:rPr>
                <w:rFonts w:hint="eastAsia"/>
              </w:rPr>
              <w:t>{</w:t>
            </w:r>
            <w:r w:rsidRPr="005C4A73">
              <w:t>8,8,8,8,7,7,7,7</w:t>
            </w:r>
            <w:r w:rsidRPr="005C4A73">
              <w:rPr>
                <w:rFonts w:hint="eastAsia"/>
              </w:rPr>
              <w:t>}</w:t>
            </w:r>
          </w:p>
        </w:tc>
      </w:tr>
      <w:tr w:rsidR="00066149" w14:paraId="5B435AED" w14:textId="77777777" w:rsidTr="00790697">
        <w:tc>
          <w:tcPr>
            <w:tcW w:w="2830" w:type="dxa"/>
          </w:tcPr>
          <w:p w14:paraId="4F6B24E7" w14:textId="77777777" w:rsidR="00066149" w:rsidRPr="005C4A73" w:rsidRDefault="00066149" w:rsidP="00790697">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790697">
            <w:pPr>
              <w:pStyle w:val="TAC"/>
            </w:pPr>
            <w:r w:rsidRPr="005C4A73">
              <w:rPr>
                <w:rFonts w:hint="eastAsia"/>
              </w:rPr>
              <w:t>{</w:t>
            </w:r>
            <w:r w:rsidRPr="005C4A73">
              <w:t>8,8,8,7</w:t>
            </w:r>
            <w:r w:rsidRPr="005C4A73">
              <w:rPr>
                <w:rFonts w:hint="eastAsia"/>
              </w:rPr>
              <w:t>}</w:t>
            </w:r>
          </w:p>
        </w:tc>
      </w:tr>
      <w:tr w:rsidR="00066149" w14:paraId="3439F573" w14:textId="77777777" w:rsidTr="00790697">
        <w:tc>
          <w:tcPr>
            <w:tcW w:w="9629" w:type="dxa"/>
            <w:gridSpan w:val="2"/>
          </w:tcPr>
          <w:p w14:paraId="42042631" w14:textId="586A91BA" w:rsidR="00066149" w:rsidRPr="005C4A73" w:rsidRDefault="00D40622" w:rsidP="00790697">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790697">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790697">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790697">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790697">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790697">
            <w:pPr>
              <w:pStyle w:val="TAC"/>
            </w:pPr>
          </w:p>
        </w:tc>
        <w:tc>
          <w:tcPr>
            <w:tcW w:w="608" w:type="pct"/>
            <w:vMerge/>
            <w:shd w:val="clear" w:color="auto" w:fill="FFFFFF"/>
            <w:vAlign w:val="center"/>
          </w:tcPr>
          <w:p w14:paraId="464A790E" w14:textId="77777777" w:rsidR="00066149" w:rsidRPr="00D9240A" w:rsidRDefault="00066149" w:rsidP="00790697">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790697">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790697">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790697">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0B6563CA"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06C4002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28464C8E"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FD3BA7D"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38A6131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2406598A"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22A5B94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2E0CFD6C"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4362F3F2"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0B49FC10"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3057A30B"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57A28D41"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1" w:name="_Toc21338328"/>
      <w:bookmarkStart w:id="4162" w:name="_Toc29808436"/>
      <w:bookmarkStart w:id="4163" w:name="_Toc37068355"/>
      <w:bookmarkStart w:id="4164" w:name="_Toc37083900"/>
      <w:bookmarkStart w:id="4165" w:name="_Toc37084242"/>
      <w:bookmarkStart w:id="4166" w:name="_Toc40209604"/>
      <w:bookmarkStart w:id="4167" w:name="_Toc40209946"/>
      <w:bookmarkStart w:id="4168" w:name="_Toc45892905"/>
      <w:bookmarkStart w:id="4169" w:name="_Toc53176770"/>
      <w:bookmarkStart w:id="4170" w:name="_Toc61121092"/>
      <w:bookmarkStart w:id="4171" w:name="_Toc67918288"/>
      <w:bookmarkStart w:id="4172" w:name="_Toc76298332"/>
      <w:bookmarkStart w:id="4173" w:name="_Toc76572344"/>
      <w:bookmarkStart w:id="4174" w:name="_Toc76652211"/>
      <w:bookmarkStart w:id="4175" w:name="_Toc76653049"/>
      <w:bookmarkStart w:id="4176" w:name="_Toc83742322"/>
      <w:bookmarkStart w:id="4177" w:name="_Toc91440812"/>
      <w:bookmarkStart w:id="4178" w:name="_Toc98849602"/>
      <w:bookmarkStart w:id="4179" w:name="_Toc106543456"/>
      <w:bookmarkStart w:id="4180" w:name="_Toc106737554"/>
      <w:bookmarkStart w:id="4181" w:name="_Toc107233321"/>
      <w:bookmarkStart w:id="4182" w:name="_Toc107234938"/>
      <w:bookmarkStart w:id="4183" w:name="_Toc107419908"/>
      <w:bookmarkStart w:id="4184" w:name="_Toc107477204"/>
      <w:bookmarkStart w:id="4185" w:name="_Toc114566062"/>
      <w:bookmarkStart w:id="4186" w:name="_Toc123936374"/>
      <w:bookmarkStart w:id="4187"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841402B" w14:textId="77777777" w:rsidR="005B3300" w:rsidRPr="00C25669" w:rsidRDefault="005B3300" w:rsidP="005B3300">
      <w:pPr>
        <w:pStyle w:val="Heading3"/>
        <w:rPr>
          <w:lang w:val="sv-FI" w:eastAsia="zh-CN"/>
        </w:rPr>
      </w:pPr>
      <w:bookmarkStart w:id="4188" w:name="_Toc21338329"/>
      <w:bookmarkStart w:id="4189" w:name="_Toc29808437"/>
      <w:bookmarkStart w:id="4190" w:name="_Toc37068356"/>
      <w:bookmarkStart w:id="4191" w:name="_Toc37083901"/>
      <w:bookmarkStart w:id="4192" w:name="_Toc37084243"/>
      <w:bookmarkStart w:id="4193" w:name="_Toc40209605"/>
      <w:bookmarkStart w:id="4194" w:name="_Toc40209947"/>
      <w:bookmarkStart w:id="4195" w:name="_Toc45892906"/>
      <w:bookmarkStart w:id="4196" w:name="_Toc53176771"/>
      <w:bookmarkStart w:id="4197" w:name="_Toc61121093"/>
      <w:bookmarkStart w:id="4198" w:name="_Toc67918289"/>
      <w:bookmarkStart w:id="4199" w:name="_Toc76298333"/>
      <w:bookmarkStart w:id="4200" w:name="_Toc76572345"/>
      <w:bookmarkStart w:id="4201" w:name="_Toc76652212"/>
      <w:bookmarkStart w:id="4202" w:name="_Toc76653050"/>
      <w:bookmarkStart w:id="4203" w:name="_Toc83742323"/>
      <w:bookmarkStart w:id="4204" w:name="_Toc91440813"/>
      <w:bookmarkStart w:id="4205" w:name="_Toc98849603"/>
      <w:bookmarkStart w:id="4206" w:name="_Toc106543457"/>
      <w:bookmarkStart w:id="4207" w:name="_Toc106737555"/>
      <w:bookmarkStart w:id="4208" w:name="_Toc107233322"/>
      <w:bookmarkStart w:id="4209" w:name="_Toc107234939"/>
      <w:bookmarkStart w:id="4210" w:name="_Toc107419909"/>
      <w:bookmarkStart w:id="4211" w:name="_Toc107477205"/>
      <w:bookmarkStart w:id="4212" w:name="_Toc114566063"/>
      <w:bookmarkStart w:id="4213" w:name="_Toc123936375"/>
      <w:bookmarkStart w:id="4214" w:name="_Toc124377390"/>
      <w:r w:rsidRPr="00C25669">
        <w:rPr>
          <w:rFonts w:hint="eastAsia"/>
          <w:lang w:val="sv-FI" w:eastAsia="zh-CN"/>
        </w:rPr>
        <w:t>9.2B.1</w:t>
      </w:r>
      <w:r w:rsidRPr="00C25669">
        <w:rPr>
          <w:rFonts w:hint="eastAsia"/>
          <w:lang w:val="sv-FI" w:eastAsia="zh-CN"/>
        </w:rPr>
        <w:tab/>
        <w:t>EN-DC</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A47B6FD" w14:textId="77777777" w:rsidR="005B3300" w:rsidRPr="00C25669" w:rsidRDefault="005B3300" w:rsidP="005B3300">
      <w:pPr>
        <w:pStyle w:val="Heading4"/>
        <w:rPr>
          <w:lang w:eastAsia="zh-CN"/>
        </w:rPr>
      </w:pPr>
      <w:bookmarkStart w:id="4215" w:name="_Toc21338330"/>
      <w:bookmarkStart w:id="4216" w:name="_Toc29808438"/>
      <w:bookmarkStart w:id="4217" w:name="_Toc37068357"/>
      <w:bookmarkStart w:id="4218" w:name="_Toc37083902"/>
      <w:bookmarkStart w:id="4219" w:name="_Toc37084244"/>
      <w:bookmarkStart w:id="4220" w:name="_Toc40209606"/>
      <w:bookmarkStart w:id="4221" w:name="_Toc40209948"/>
      <w:bookmarkStart w:id="4222" w:name="_Toc45892907"/>
      <w:bookmarkStart w:id="4223" w:name="_Toc53176772"/>
      <w:bookmarkStart w:id="4224" w:name="_Toc61121094"/>
      <w:bookmarkStart w:id="4225" w:name="_Toc67918290"/>
      <w:bookmarkStart w:id="4226" w:name="_Toc76298334"/>
      <w:bookmarkStart w:id="4227" w:name="_Toc76572346"/>
      <w:bookmarkStart w:id="4228" w:name="_Toc76652213"/>
      <w:bookmarkStart w:id="4229" w:name="_Toc76653051"/>
      <w:bookmarkStart w:id="4230" w:name="_Toc83742324"/>
      <w:bookmarkStart w:id="4231" w:name="_Toc91440814"/>
      <w:bookmarkStart w:id="4232" w:name="_Toc98849604"/>
      <w:bookmarkStart w:id="4233" w:name="_Toc106543458"/>
      <w:bookmarkStart w:id="4234" w:name="_Toc106737556"/>
      <w:bookmarkStart w:id="4235" w:name="_Toc107233323"/>
      <w:bookmarkStart w:id="4236" w:name="_Toc107234940"/>
      <w:bookmarkStart w:id="4237" w:name="_Toc107419910"/>
      <w:bookmarkStart w:id="4238" w:name="_Toc107477206"/>
      <w:bookmarkStart w:id="4239" w:name="_Toc114566064"/>
      <w:bookmarkStart w:id="4240" w:name="_Toc123936376"/>
      <w:bookmarkStart w:id="4241" w:name="_Toc124377391"/>
      <w:r w:rsidRPr="00C25669">
        <w:rPr>
          <w:rFonts w:hint="eastAsia"/>
          <w:lang w:eastAsia="zh-CN"/>
        </w:rPr>
        <w:t>9.2B.1.1</w:t>
      </w:r>
      <w:r w:rsidRPr="00C25669">
        <w:rPr>
          <w:rFonts w:hint="eastAsia"/>
          <w:lang w:eastAsia="zh-CN"/>
        </w:rPr>
        <w:tab/>
        <w:t>EN-DC within FR1</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C441467" w14:textId="77777777" w:rsidR="005B3300" w:rsidRPr="00C25669" w:rsidRDefault="005B3300" w:rsidP="005B3300">
      <w:pPr>
        <w:pStyle w:val="Heading5"/>
        <w:rPr>
          <w:lang w:eastAsia="zh-CN"/>
        </w:rPr>
      </w:pPr>
      <w:bookmarkStart w:id="4242" w:name="_Toc21338331"/>
      <w:bookmarkStart w:id="4243" w:name="_Toc29808439"/>
      <w:bookmarkStart w:id="4244" w:name="_Toc37068358"/>
      <w:bookmarkStart w:id="4245" w:name="_Toc37083903"/>
      <w:bookmarkStart w:id="4246" w:name="_Toc37084245"/>
      <w:bookmarkStart w:id="4247" w:name="_Toc40209607"/>
      <w:bookmarkStart w:id="4248" w:name="_Toc40209949"/>
      <w:bookmarkStart w:id="4249" w:name="_Toc45892908"/>
      <w:bookmarkStart w:id="4250" w:name="_Toc53176773"/>
      <w:bookmarkStart w:id="4251" w:name="_Toc61121095"/>
      <w:bookmarkStart w:id="4252" w:name="_Toc67918291"/>
      <w:bookmarkStart w:id="4253" w:name="_Toc76298335"/>
      <w:bookmarkStart w:id="4254" w:name="_Toc76572347"/>
      <w:bookmarkStart w:id="4255" w:name="_Toc76652214"/>
      <w:bookmarkStart w:id="4256" w:name="_Toc76653052"/>
      <w:bookmarkStart w:id="4257" w:name="_Toc83742325"/>
      <w:bookmarkStart w:id="4258" w:name="_Toc91440815"/>
      <w:bookmarkStart w:id="4259" w:name="_Toc98849605"/>
      <w:bookmarkStart w:id="4260" w:name="_Toc106543459"/>
      <w:bookmarkStart w:id="4261" w:name="_Toc106737557"/>
      <w:bookmarkStart w:id="4262" w:name="_Toc107233324"/>
      <w:bookmarkStart w:id="4263" w:name="_Toc107234941"/>
      <w:bookmarkStart w:id="4264" w:name="_Toc107419911"/>
      <w:bookmarkStart w:id="4265" w:name="_Toc107477207"/>
      <w:bookmarkStart w:id="4266" w:name="_Toc114566065"/>
      <w:bookmarkStart w:id="4267" w:name="_Toc123936377"/>
      <w:bookmarkStart w:id="4268" w:name="_Toc124377392"/>
      <w:r w:rsidRPr="00C25669">
        <w:rPr>
          <w:rFonts w:hint="eastAsia"/>
          <w:lang w:eastAsia="zh-CN"/>
        </w:rPr>
        <w:t>9.2B.1.1.1</w:t>
      </w:r>
      <w:r w:rsidRPr="00C25669">
        <w:rPr>
          <w:rFonts w:hint="eastAsia"/>
          <w:lang w:eastAsia="zh-CN"/>
        </w:rPr>
        <w:tab/>
        <w:t>PDSCH</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69" w:name="_Toc21338332"/>
      <w:bookmarkStart w:id="4270" w:name="_Toc29808440"/>
      <w:bookmarkStart w:id="4271" w:name="_Toc37068359"/>
      <w:bookmarkStart w:id="4272" w:name="_Toc37083904"/>
      <w:bookmarkStart w:id="4273" w:name="_Toc37084246"/>
      <w:bookmarkStart w:id="4274" w:name="_Toc40209608"/>
      <w:bookmarkStart w:id="4275" w:name="_Toc40209950"/>
      <w:bookmarkStart w:id="4276" w:name="_Toc45892909"/>
      <w:bookmarkStart w:id="4277" w:name="_Toc53176774"/>
      <w:bookmarkStart w:id="4278" w:name="_Toc61121096"/>
      <w:bookmarkStart w:id="4279" w:name="_Toc67918292"/>
      <w:bookmarkStart w:id="4280" w:name="_Toc76298336"/>
      <w:bookmarkStart w:id="4281" w:name="_Toc76572348"/>
      <w:bookmarkStart w:id="4282" w:name="_Toc76652215"/>
      <w:bookmarkStart w:id="4283" w:name="_Toc76653053"/>
      <w:bookmarkStart w:id="4284" w:name="_Toc83742326"/>
      <w:bookmarkStart w:id="4285" w:name="_Toc91440816"/>
      <w:bookmarkStart w:id="4286" w:name="_Toc98849606"/>
      <w:bookmarkStart w:id="4287" w:name="_Toc106543460"/>
      <w:bookmarkStart w:id="4288" w:name="_Toc106737558"/>
      <w:bookmarkStart w:id="4289" w:name="_Toc107233325"/>
      <w:bookmarkStart w:id="4290" w:name="_Toc107234942"/>
      <w:bookmarkStart w:id="4291" w:name="_Toc107419912"/>
      <w:bookmarkStart w:id="4292" w:name="_Toc107477208"/>
      <w:bookmarkStart w:id="4293" w:name="_Toc114566066"/>
      <w:bookmarkStart w:id="4294" w:name="_Toc123936378"/>
      <w:bookmarkStart w:id="4295" w:name="_Toc124377393"/>
      <w:r w:rsidRPr="00C25669">
        <w:rPr>
          <w:rFonts w:hint="eastAsia"/>
          <w:lang w:eastAsia="zh-CN"/>
        </w:rPr>
        <w:t>9.2B.1.2</w:t>
      </w:r>
      <w:r w:rsidRPr="00C25669">
        <w:rPr>
          <w:rFonts w:hint="eastAsia"/>
          <w:lang w:eastAsia="zh-CN"/>
        </w:rPr>
        <w:tab/>
        <w:t>EN-DC including FR2 NR carrier only</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0E8D74F" w14:textId="77777777" w:rsidR="005B3300" w:rsidRPr="00C25669" w:rsidRDefault="005B3300" w:rsidP="005B3300">
      <w:pPr>
        <w:pStyle w:val="Heading5"/>
        <w:rPr>
          <w:lang w:eastAsia="zh-CN"/>
        </w:rPr>
      </w:pPr>
      <w:bookmarkStart w:id="4296" w:name="_Toc21338333"/>
      <w:bookmarkStart w:id="4297" w:name="_Toc29808441"/>
      <w:bookmarkStart w:id="4298" w:name="_Toc37068360"/>
      <w:bookmarkStart w:id="4299" w:name="_Toc37083905"/>
      <w:bookmarkStart w:id="4300" w:name="_Toc37084247"/>
      <w:bookmarkStart w:id="4301" w:name="_Toc40209609"/>
      <w:bookmarkStart w:id="4302" w:name="_Toc40209951"/>
      <w:bookmarkStart w:id="4303" w:name="_Toc45892910"/>
      <w:bookmarkStart w:id="4304" w:name="_Toc53176775"/>
      <w:bookmarkStart w:id="4305" w:name="_Toc61121097"/>
      <w:bookmarkStart w:id="4306" w:name="_Toc67918293"/>
      <w:bookmarkStart w:id="4307" w:name="_Toc76298337"/>
      <w:bookmarkStart w:id="4308" w:name="_Toc76572349"/>
      <w:bookmarkStart w:id="4309" w:name="_Toc76652216"/>
      <w:bookmarkStart w:id="4310" w:name="_Toc76653054"/>
      <w:bookmarkStart w:id="4311" w:name="_Toc83742327"/>
      <w:bookmarkStart w:id="4312" w:name="_Toc91440817"/>
      <w:bookmarkStart w:id="4313" w:name="_Toc98849607"/>
      <w:bookmarkStart w:id="4314" w:name="_Toc106543461"/>
      <w:bookmarkStart w:id="4315" w:name="_Toc106737559"/>
      <w:bookmarkStart w:id="4316" w:name="_Toc107233326"/>
      <w:bookmarkStart w:id="4317" w:name="_Toc107234943"/>
      <w:bookmarkStart w:id="4318" w:name="_Toc107419913"/>
      <w:bookmarkStart w:id="4319" w:name="_Toc107477209"/>
      <w:bookmarkStart w:id="4320" w:name="_Toc114566067"/>
      <w:bookmarkStart w:id="4321" w:name="_Toc123936379"/>
      <w:bookmarkStart w:id="4322" w:name="_Toc124377394"/>
      <w:r w:rsidRPr="00C25669">
        <w:rPr>
          <w:rFonts w:hint="eastAsia"/>
          <w:lang w:eastAsia="zh-CN"/>
        </w:rPr>
        <w:t>9.2B.1.2.1</w:t>
      </w:r>
      <w:r w:rsidRPr="00C25669">
        <w:rPr>
          <w:rFonts w:hint="eastAsia"/>
          <w:lang w:eastAsia="zh-CN"/>
        </w:rPr>
        <w:tab/>
        <w:t>PDSCH</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3" w:name="_Toc21338334"/>
      <w:bookmarkStart w:id="4324" w:name="_Toc29808442"/>
      <w:bookmarkStart w:id="4325" w:name="_Toc37068361"/>
      <w:bookmarkStart w:id="4326" w:name="_Toc37083906"/>
      <w:bookmarkStart w:id="4327" w:name="_Toc37084248"/>
      <w:bookmarkStart w:id="4328" w:name="_Toc40209610"/>
      <w:bookmarkStart w:id="4329" w:name="_Toc40209952"/>
      <w:bookmarkStart w:id="4330" w:name="_Toc45892911"/>
      <w:bookmarkStart w:id="4331" w:name="_Toc53176776"/>
      <w:bookmarkStart w:id="4332" w:name="_Toc61121098"/>
      <w:bookmarkStart w:id="4333" w:name="_Toc67918294"/>
      <w:bookmarkStart w:id="4334" w:name="_Toc76298338"/>
      <w:bookmarkStart w:id="4335" w:name="_Toc76572350"/>
      <w:bookmarkStart w:id="4336" w:name="_Toc76652217"/>
      <w:bookmarkStart w:id="4337" w:name="_Toc76653055"/>
      <w:bookmarkStart w:id="4338" w:name="_Toc83742328"/>
      <w:bookmarkStart w:id="4339" w:name="_Toc91440818"/>
      <w:bookmarkStart w:id="4340" w:name="_Toc98849608"/>
      <w:bookmarkStart w:id="4341" w:name="_Toc106543462"/>
      <w:bookmarkStart w:id="4342" w:name="_Toc106737560"/>
      <w:bookmarkStart w:id="4343" w:name="_Toc107233327"/>
      <w:bookmarkStart w:id="4344" w:name="_Toc107234944"/>
      <w:bookmarkStart w:id="4345" w:name="_Toc107419914"/>
      <w:bookmarkStart w:id="4346" w:name="_Toc107477210"/>
      <w:bookmarkStart w:id="4347" w:name="_Toc114566068"/>
      <w:bookmarkStart w:id="4348" w:name="_Toc123936380"/>
      <w:bookmarkStart w:id="4349" w:name="_Toc124377395"/>
      <w:r w:rsidRPr="00C25669">
        <w:rPr>
          <w:rFonts w:hint="eastAsia"/>
          <w:lang w:eastAsia="zh-CN"/>
        </w:rPr>
        <w:t>9.2B.1.3</w:t>
      </w:r>
      <w:r w:rsidRPr="00C25669">
        <w:rPr>
          <w:rFonts w:hint="eastAsia"/>
          <w:lang w:eastAsia="zh-CN"/>
        </w:rPr>
        <w:tab/>
        <w:t>EN-DC including FR1 and FR2 NR carriers</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1" w:name="_Toc29808443"/>
      <w:bookmarkStart w:id="4352" w:name="_Toc37068362"/>
      <w:bookmarkStart w:id="4353" w:name="_Toc37083907"/>
      <w:bookmarkStart w:id="4354" w:name="_Toc37084249"/>
      <w:bookmarkStart w:id="4355" w:name="_Toc40209611"/>
      <w:bookmarkStart w:id="4356" w:name="_Toc40209953"/>
      <w:bookmarkStart w:id="4357" w:name="_Toc45892912"/>
      <w:bookmarkStart w:id="4358" w:name="_Toc53176777"/>
      <w:bookmarkStart w:id="4359" w:name="_Toc61121099"/>
      <w:bookmarkStart w:id="4360" w:name="_Toc67918295"/>
      <w:bookmarkStart w:id="4361" w:name="_Toc76298339"/>
      <w:bookmarkStart w:id="4362" w:name="_Toc76572351"/>
      <w:bookmarkStart w:id="4363" w:name="_Toc76652218"/>
      <w:bookmarkStart w:id="4364" w:name="_Toc76653056"/>
      <w:bookmarkStart w:id="4365" w:name="_Toc83742329"/>
      <w:bookmarkStart w:id="4366" w:name="_Toc91440819"/>
      <w:bookmarkStart w:id="4367" w:name="_Toc98849609"/>
      <w:bookmarkStart w:id="4368" w:name="_Toc106543463"/>
      <w:bookmarkStart w:id="4369" w:name="_Toc106737561"/>
      <w:bookmarkStart w:id="4370" w:name="_Toc107233328"/>
      <w:bookmarkStart w:id="4371" w:name="_Toc107234945"/>
      <w:bookmarkStart w:id="4372" w:name="_Toc107419915"/>
      <w:bookmarkStart w:id="4373" w:name="_Toc107477211"/>
      <w:bookmarkStart w:id="4374" w:name="_Toc114566069"/>
      <w:bookmarkStart w:id="4375" w:name="_Toc123936381"/>
      <w:bookmarkStart w:id="4376" w:name="_Toc124377396"/>
      <w:r w:rsidRPr="00C25669">
        <w:rPr>
          <w:rFonts w:hint="eastAsia"/>
          <w:lang w:eastAsia="zh-CN"/>
        </w:rPr>
        <w:t>9.2B.2</w:t>
      </w:r>
      <w:r w:rsidRPr="00C25669">
        <w:rPr>
          <w:rFonts w:hint="eastAsia"/>
          <w:lang w:eastAsia="zh-CN"/>
        </w:rPr>
        <w:tab/>
        <w:t>NR DC between FR1 and FR2</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77" w:name="_Toc21338336"/>
      <w:bookmarkStart w:id="4378" w:name="_Toc29808444"/>
      <w:bookmarkStart w:id="4379" w:name="_Toc37068363"/>
      <w:bookmarkStart w:id="4380" w:name="_Toc37083908"/>
      <w:bookmarkStart w:id="4381" w:name="_Toc37084250"/>
      <w:bookmarkStart w:id="4382" w:name="_Toc40209612"/>
      <w:bookmarkStart w:id="4383" w:name="_Toc40209954"/>
      <w:bookmarkStart w:id="4384" w:name="_Toc45892913"/>
      <w:bookmarkStart w:id="4385" w:name="_Toc53176778"/>
      <w:bookmarkStart w:id="4386" w:name="_Toc61121100"/>
      <w:bookmarkStart w:id="4387" w:name="_Toc67918296"/>
      <w:bookmarkStart w:id="4388" w:name="_Toc76298340"/>
      <w:bookmarkStart w:id="4389" w:name="_Toc76572352"/>
      <w:bookmarkStart w:id="4390" w:name="_Toc76652219"/>
      <w:bookmarkStart w:id="4391" w:name="_Toc76653057"/>
      <w:bookmarkStart w:id="4392" w:name="_Toc83742330"/>
      <w:bookmarkStart w:id="4393" w:name="_Toc91440820"/>
      <w:bookmarkStart w:id="4394" w:name="_Toc98849610"/>
      <w:bookmarkStart w:id="4395" w:name="_Toc106543464"/>
      <w:bookmarkStart w:id="4396" w:name="_Toc106737562"/>
      <w:bookmarkStart w:id="4397" w:name="_Toc107233329"/>
      <w:bookmarkStart w:id="4398" w:name="_Toc107234946"/>
      <w:bookmarkStart w:id="4399" w:name="_Toc107419916"/>
      <w:bookmarkStart w:id="4400" w:name="_Toc107477212"/>
      <w:bookmarkStart w:id="4401" w:name="_Toc114566070"/>
      <w:bookmarkStart w:id="4402" w:name="_Toc123936382"/>
      <w:bookmarkStart w:id="4403"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536F736" w14:textId="77777777" w:rsidR="005B3300" w:rsidRPr="00C25669" w:rsidRDefault="005B3300" w:rsidP="005B3300">
      <w:pPr>
        <w:pStyle w:val="Heading2"/>
        <w:rPr>
          <w:lang w:eastAsia="zh-CN"/>
        </w:rPr>
      </w:pPr>
      <w:bookmarkStart w:id="4404" w:name="_Toc21338337"/>
      <w:bookmarkStart w:id="4405" w:name="_Toc29808445"/>
      <w:bookmarkStart w:id="4406" w:name="_Toc37068364"/>
      <w:bookmarkStart w:id="4407" w:name="_Toc37083909"/>
      <w:bookmarkStart w:id="4408" w:name="_Toc37084251"/>
      <w:bookmarkStart w:id="4409" w:name="_Toc40209613"/>
      <w:bookmarkStart w:id="4410" w:name="_Toc40209955"/>
      <w:bookmarkStart w:id="4411" w:name="_Toc45892914"/>
      <w:bookmarkStart w:id="4412" w:name="_Toc53176779"/>
      <w:bookmarkStart w:id="4413" w:name="_Toc61121101"/>
      <w:bookmarkStart w:id="4414" w:name="_Toc67918297"/>
      <w:bookmarkStart w:id="4415" w:name="_Toc76298341"/>
      <w:bookmarkStart w:id="4416" w:name="_Toc76572353"/>
      <w:bookmarkStart w:id="4417" w:name="_Toc76652220"/>
      <w:bookmarkStart w:id="4418" w:name="_Toc76653058"/>
      <w:bookmarkStart w:id="4419" w:name="_Toc83742331"/>
      <w:bookmarkStart w:id="4420" w:name="_Toc91440821"/>
      <w:bookmarkStart w:id="4421" w:name="_Toc98849611"/>
      <w:bookmarkStart w:id="4422" w:name="_Toc106543465"/>
      <w:bookmarkStart w:id="4423" w:name="_Toc106737563"/>
      <w:bookmarkStart w:id="4424" w:name="_Toc107233330"/>
      <w:bookmarkStart w:id="4425" w:name="_Toc107234947"/>
      <w:bookmarkStart w:id="4426" w:name="_Toc107419917"/>
      <w:bookmarkStart w:id="4427" w:name="_Toc107477213"/>
      <w:bookmarkStart w:id="4428" w:name="_Toc114566071"/>
      <w:bookmarkStart w:id="4429" w:name="_Toc123936383"/>
      <w:bookmarkStart w:id="4430"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8B6C795" w14:textId="77777777" w:rsidR="005B3300" w:rsidRPr="00C25669" w:rsidRDefault="005B3300" w:rsidP="005B3300">
      <w:pPr>
        <w:pStyle w:val="Heading3"/>
        <w:rPr>
          <w:lang w:eastAsia="zh-CN"/>
        </w:rPr>
      </w:pPr>
      <w:bookmarkStart w:id="4431" w:name="_Toc21338338"/>
      <w:bookmarkStart w:id="4432" w:name="_Toc29808446"/>
      <w:bookmarkStart w:id="4433" w:name="_Toc37068365"/>
      <w:bookmarkStart w:id="4434" w:name="_Toc37083910"/>
      <w:bookmarkStart w:id="4435" w:name="_Toc37084252"/>
      <w:bookmarkStart w:id="4436" w:name="_Toc40209614"/>
      <w:bookmarkStart w:id="4437" w:name="_Toc40209956"/>
      <w:bookmarkStart w:id="4438" w:name="_Toc45892915"/>
      <w:bookmarkStart w:id="4439" w:name="_Toc53176780"/>
      <w:bookmarkStart w:id="4440" w:name="_Toc61121102"/>
      <w:bookmarkStart w:id="4441" w:name="_Toc67918298"/>
      <w:bookmarkStart w:id="4442" w:name="_Toc76298342"/>
      <w:bookmarkStart w:id="4443" w:name="_Toc76572354"/>
      <w:bookmarkStart w:id="4444" w:name="_Toc76652221"/>
      <w:bookmarkStart w:id="4445" w:name="_Toc76653059"/>
      <w:bookmarkStart w:id="4446" w:name="_Toc83742332"/>
      <w:bookmarkStart w:id="4447" w:name="_Toc91440822"/>
      <w:bookmarkStart w:id="4448" w:name="_Toc98849612"/>
      <w:bookmarkStart w:id="4449" w:name="_Toc106543466"/>
      <w:bookmarkStart w:id="4450" w:name="_Toc106737564"/>
      <w:bookmarkStart w:id="4451" w:name="_Toc107233331"/>
      <w:bookmarkStart w:id="4452" w:name="_Toc107234948"/>
      <w:bookmarkStart w:id="4453" w:name="_Toc107419918"/>
      <w:bookmarkStart w:id="4454" w:name="_Toc107477214"/>
      <w:bookmarkStart w:id="4455" w:name="_Toc114566072"/>
      <w:bookmarkStart w:id="4456" w:name="_Toc123936384"/>
      <w:bookmarkStart w:id="4457"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58" w:name="_Toc21338339"/>
      <w:bookmarkStart w:id="4459" w:name="_Toc29808447"/>
      <w:bookmarkStart w:id="4460" w:name="_Toc37068366"/>
      <w:bookmarkStart w:id="4461" w:name="_Toc37083911"/>
      <w:bookmarkStart w:id="4462" w:name="_Toc37084253"/>
      <w:bookmarkStart w:id="4463" w:name="_Toc40209615"/>
      <w:bookmarkStart w:id="4464" w:name="_Toc40209957"/>
      <w:bookmarkStart w:id="4465" w:name="_Toc45892916"/>
      <w:bookmarkStart w:id="4466" w:name="_Toc53176781"/>
      <w:bookmarkStart w:id="4467" w:name="_Toc61121103"/>
      <w:bookmarkStart w:id="4468" w:name="_Toc67918299"/>
      <w:bookmarkStart w:id="4469" w:name="_Toc76298343"/>
      <w:bookmarkStart w:id="4470" w:name="_Toc76572355"/>
      <w:bookmarkStart w:id="4471" w:name="_Toc76652222"/>
      <w:bookmarkStart w:id="4472" w:name="_Toc76653060"/>
      <w:bookmarkStart w:id="4473" w:name="_Toc83742333"/>
      <w:bookmarkStart w:id="4474" w:name="_Toc91440823"/>
      <w:bookmarkStart w:id="4475" w:name="_Toc98849613"/>
      <w:bookmarkStart w:id="4476" w:name="_Toc106543467"/>
      <w:bookmarkStart w:id="4477" w:name="_Toc106737565"/>
      <w:bookmarkStart w:id="4478" w:name="_Toc107233332"/>
      <w:bookmarkStart w:id="4479" w:name="_Toc107234949"/>
      <w:bookmarkStart w:id="4480" w:name="_Toc107419919"/>
      <w:bookmarkStart w:id="4481" w:name="_Toc107477215"/>
      <w:bookmarkStart w:id="4482" w:name="_Toc114566073"/>
      <w:bookmarkStart w:id="4483" w:name="_Toc123936385"/>
      <w:bookmarkStart w:id="4484"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2D26B4A" w14:textId="77777777" w:rsidR="005B3300" w:rsidRPr="00C25669" w:rsidRDefault="005B3300" w:rsidP="005B3300">
      <w:pPr>
        <w:pStyle w:val="Heading3"/>
        <w:rPr>
          <w:lang w:val="sv-FI" w:eastAsia="zh-CN"/>
        </w:rPr>
      </w:pPr>
      <w:bookmarkStart w:id="4485" w:name="_Toc21338340"/>
      <w:bookmarkStart w:id="4486" w:name="_Toc29808448"/>
      <w:bookmarkStart w:id="4487" w:name="_Toc37068367"/>
      <w:bookmarkStart w:id="4488" w:name="_Toc37083912"/>
      <w:bookmarkStart w:id="4489" w:name="_Toc37084254"/>
      <w:bookmarkStart w:id="4490" w:name="_Toc40209616"/>
      <w:bookmarkStart w:id="4491" w:name="_Toc40209958"/>
      <w:bookmarkStart w:id="4492" w:name="_Toc45892917"/>
      <w:bookmarkStart w:id="4493" w:name="_Toc53176782"/>
      <w:bookmarkStart w:id="4494" w:name="_Toc61121104"/>
      <w:bookmarkStart w:id="4495" w:name="_Toc67918300"/>
      <w:bookmarkStart w:id="4496" w:name="_Toc76298344"/>
      <w:bookmarkStart w:id="4497" w:name="_Toc76572356"/>
      <w:bookmarkStart w:id="4498" w:name="_Toc76652223"/>
      <w:bookmarkStart w:id="4499" w:name="_Toc76653061"/>
      <w:bookmarkStart w:id="4500" w:name="_Toc83742334"/>
      <w:bookmarkStart w:id="4501" w:name="_Toc91440824"/>
      <w:bookmarkStart w:id="4502" w:name="_Toc98849614"/>
      <w:bookmarkStart w:id="4503" w:name="_Toc106543468"/>
      <w:bookmarkStart w:id="4504" w:name="_Toc106737566"/>
      <w:bookmarkStart w:id="4505" w:name="_Toc107233333"/>
      <w:bookmarkStart w:id="4506" w:name="_Toc107234950"/>
      <w:bookmarkStart w:id="4507" w:name="_Toc107419920"/>
      <w:bookmarkStart w:id="4508" w:name="_Toc107477216"/>
      <w:bookmarkStart w:id="4509" w:name="_Toc114566074"/>
      <w:bookmarkStart w:id="4510" w:name="_Toc123936386"/>
      <w:bookmarkStart w:id="4511"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D6AB8F1" w14:textId="77777777" w:rsidR="005B3300" w:rsidRPr="00C25669" w:rsidRDefault="005B3300" w:rsidP="005B3300">
      <w:pPr>
        <w:pStyle w:val="Heading4"/>
        <w:rPr>
          <w:lang w:val="sv-FI" w:eastAsia="zh-CN"/>
        </w:rPr>
      </w:pPr>
      <w:bookmarkStart w:id="4512" w:name="_Toc21338341"/>
      <w:bookmarkStart w:id="4513" w:name="_Toc29808449"/>
      <w:bookmarkStart w:id="4514" w:name="_Toc37068368"/>
      <w:bookmarkStart w:id="4515" w:name="_Toc37083913"/>
      <w:bookmarkStart w:id="4516" w:name="_Toc37084255"/>
      <w:bookmarkStart w:id="4517" w:name="_Toc40209617"/>
      <w:bookmarkStart w:id="4518" w:name="_Toc40209959"/>
      <w:bookmarkStart w:id="4519" w:name="_Toc45892918"/>
      <w:bookmarkStart w:id="4520" w:name="_Toc53176783"/>
      <w:bookmarkStart w:id="4521" w:name="_Toc61121105"/>
      <w:bookmarkStart w:id="4522" w:name="_Toc67918301"/>
      <w:bookmarkStart w:id="4523" w:name="_Toc76298345"/>
      <w:bookmarkStart w:id="4524" w:name="_Toc76572357"/>
      <w:bookmarkStart w:id="4525" w:name="_Toc76652224"/>
      <w:bookmarkStart w:id="4526" w:name="_Toc76653062"/>
      <w:bookmarkStart w:id="4527" w:name="_Toc83742335"/>
      <w:bookmarkStart w:id="4528" w:name="_Toc91440825"/>
      <w:bookmarkStart w:id="4529" w:name="_Toc98849615"/>
      <w:bookmarkStart w:id="4530" w:name="_Toc106543469"/>
      <w:bookmarkStart w:id="4531" w:name="_Toc106737567"/>
      <w:bookmarkStart w:id="4532" w:name="_Toc107233334"/>
      <w:bookmarkStart w:id="4533" w:name="_Toc107234951"/>
      <w:bookmarkStart w:id="4534" w:name="_Toc107419921"/>
      <w:bookmarkStart w:id="4535" w:name="_Toc107477217"/>
      <w:bookmarkStart w:id="4536" w:name="_Toc114566075"/>
      <w:bookmarkStart w:id="4537" w:name="_Toc123936387"/>
      <w:bookmarkStart w:id="4538"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6245E532" w14:textId="77777777" w:rsidR="005B3300" w:rsidRPr="00C25669" w:rsidRDefault="005B3300" w:rsidP="005B3300">
      <w:pPr>
        <w:pStyle w:val="Heading5"/>
        <w:rPr>
          <w:lang w:val="sv-FI" w:eastAsia="zh-CN"/>
        </w:rPr>
      </w:pPr>
      <w:bookmarkStart w:id="4539" w:name="_Toc21338342"/>
      <w:bookmarkStart w:id="4540" w:name="_Toc29808450"/>
      <w:bookmarkStart w:id="4541" w:name="_Toc37068369"/>
      <w:bookmarkStart w:id="4542" w:name="_Toc37083914"/>
      <w:bookmarkStart w:id="4543" w:name="_Toc37084256"/>
      <w:bookmarkStart w:id="4544" w:name="_Toc40209618"/>
      <w:bookmarkStart w:id="4545" w:name="_Toc40209960"/>
      <w:bookmarkStart w:id="4546" w:name="_Toc45892919"/>
      <w:bookmarkStart w:id="4547" w:name="_Toc53176784"/>
      <w:bookmarkStart w:id="4548" w:name="_Toc61121106"/>
      <w:bookmarkStart w:id="4549" w:name="_Toc67918302"/>
      <w:bookmarkStart w:id="4550" w:name="_Toc76298346"/>
      <w:bookmarkStart w:id="4551" w:name="_Toc76572358"/>
      <w:bookmarkStart w:id="4552" w:name="_Toc76652225"/>
      <w:bookmarkStart w:id="4553" w:name="_Toc76653063"/>
      <w:bookmarkStart w:id="4554" w:name="_Toc83742336"/>
      <w:bookmarkStart w:id="4555" w:name="_Toc91440826"/>
      <w:bookmarkStart w:id="4556" w:name="_Toc98849616"/>
      <w:bookmarkStart w:id="4557" w:name="_Toc106543470"/>
      <w:bookmarkStart w:id="4558" w:name="_Toc106737568"/>
      <w:bookmarkStart w:id="4559" w:name="_Toc107233335"/>
      <w:bookmarkStart w:id="4560" w:name="_Toc107234952"/>
      <w:bookmarkStart w:id="4561" w:name="_Toc107419922"/>
      <w:bookmarkStart w:id="4562" w:name="_Toc107477218"/>
      <w:bookmarkStart w:id="4563" w:name="_Toc114566076"/>
      <w:bookmarkStart w:id="4564" w:name="_Toc123936388"/>
      <w:bookmarkStart w:id="4565"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6" w:name="_Toc21338343"/>
      <w:bookmarkStart w:id="4567" w:name="_Toc29808451"/>
      <w:bookmarkStart w:id="4568" w:name="_Toc37068370"/>
      <w:bookmarkStart w:id="4569" w:name="_Toc37083915"/>
      <w:bookmarkStart w:id="4570" w:name="_Toc37084257"/>
      <w:bookmarkStart w:id="4571" w:name="_Toc40209619"/>
      <w:bookmarkStart w:id="4572" w:name="_Toc40209961"/>
      <w:bookmarkStart w:id="4573" w:name="_Toc45892920"/>
      <w:bookmarkStart w:id="4574" w:name="_Toc53176785"/>
      <w:bookmarkStart w:id="4575" w:name="_Toc61121107"/>
      <w:bookmarkStart w:id="4576" w:name="_Toc67918303"/>
      <w:bookmarkStart w:id="4577" w:name="_Toc76298347"/>
      <w:bookmarkStart w:id="4578" w:name="_Toc76572359"/>
      <w:bookmarkStart w:id="4579" w:name="_Toc76652226"/>
      <w:bookmarkStart w:id="4580" w:name="_Toc76653064"/>
      <w:bookmarkStart w:id="4581" w:name="_Toc83742337"/>
      <w:bookmarkStart w:id="4582" w:name="_Toc91440827"/>
      <w:bookmarkStart w:id="4583" w:name="_Toc98849617"/>
      <w:bookmarkStart w:id="4584" w:name="_Toc106543471"/>
      <w:bookmarkStart w:id="4585" w:name="_Toc106737569"/>
      <w:bookmarkStart w:id="4586" w:name="_Toc107233336"/>
      <w:bookmarkStart w:id="4587" w:name="_Toc107234953"/>
      <w:bookmarkStart w:id="4588" w:name="_Toc107419923"/>
      <w:bookmarkStart w:id="4589" w:name="_Toc107477219"/>
      <w:bookmarkStart w:id="4590" w:name="_Toc114566077"/>
      <w:bookmarkStart w:id="4591" w:name="_Toc123936389"/>
      <w:bookmarkStart w:id="4592"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2C8FFD" w14:textId="77777777" w:rsidR="005B3300" w:rsidRPr="00C25669" w:rsidRDefault="005B3300" w:rsidP="005B3300">
      <w:pPr>
        <w:pStyle w:val="Heading5"/>
        <w:rPr>
          <w:lang w:eastAsia="zh-CN"/>
        </w:rPr>
      </w:pPr>
      <w:bookmarkStart w:id="4593" w:name="_Toc21338344"/>
      <w:bookmarkStart w:id="4594" w:name="_Toc29808452"/>
      <w:bookmarkStart w:id="4595" w:name="_Toc37068371"/>
      <w:bookmarkStart w:id="4596" w:name="_Toc37083916"/>
      <w:bookmarkStart w:id="4597" w:name="_Toc37084258"/>
      <w:bookmarkStart w:id="4598" w:name="_Toc40209620"/>
      <w:bookmarkStart w:id="4599" w:name="_Toc40209962"/>
      <w:bookmarkStart w:id="4600" w:name="_Toc45892921"/>
      <w:bookmarkStart w:id="4601" w:name="_Toc53176786"/>
      <w:bookmarkStart w:id="4602" w:name="_Toc61121108"/>
      <w:bookmarkStart w:id="4603" w:name="_Toc67918304"/>
      <w:bookmarkStart w:id="4604" w:name="_Toc76298348"/>
      <w:bookmarkStart w:id="4605" w:name="_Toc76572360"/>
      <w:bookmarkStart w:id="4606" w:name="_Toc76652227"/>
      <w:bookmarkStart w:id="4607" w:name="_Toc76653065"/>
      <w:bookmarkStart w:id="4608" w:name="_Toc83742338"/>
      <w:bookmarkStart w:id="4609" w:name="_Toc91440828"/>
      <w:bookmarkStart w:id="4610" w:name="_Toc98849618"/>
      <w:bookmarkStart w:id="4611" w:name="_Toc106543472"/>
      <w:bookmarkStart w:id="4612" w:name="_Toc106737570"/>
      <w:bookmarkStart w:id="4613" w:name="_Toc107233337"/>
      <w:bookmarkStart w:id="4614" w:name="_Toc107234954"/>
      <w:bookmarkStart w:id="4615" w:name="_Toc107419924"/>
      <w:bookmarkStart w:id="4616" w:name="_Toc107477220"/>
      <w:bookmarkStart w:id="4617" w:name="_Toc114566078"/>
      <w:bookmarkStart w:id="4618" w:name="_Toc123936390"/>
      <w:bookmarkStart w:id="4619"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0" w:name="_Toc21338345"/>
      <w:bookmarkStart w:id="4621" w:name="_Toc29808453"/>
      <w:bookmarkStart w:id="4622" w:name="_Toc37068372"/>
      <w:bookmarkStart w:id="4623" w:name="_Toc37083917"/>
      <w:bookmarkStart w:id="4624" w:name="_Toc37084259"/>
      <w:bookmarkStart w:id="4625" w:name="_Toc40209621"/>
      <w:bookmarkStart w:id="4626" w:name="_Toc40209963"/>
      <w:bookmarkStart w:id="4627" w:name="_Toc45892922"/>
      <w:bookmarkStart w:id="4628" w:name="_Toc53176787"/>
      <w:bookmarkStart w:id="4629" w:name="_Toc61121109"/>
      <w:bookmarkStart w:id="4630" w:name="_Toc67918305"/>
      <w:bookmarkStart w:id="4631" w:name="_Toc76298349"/>
      <w:bookmarkStart w:id="4632" w:name="_Toc76572361"/>
      <w:bookmarkStart w:id="4633" w:name="_Toc76652228"/>
      <w:bookmarkStart w:id="4634" w:name="_Toc76653066"/>
      <w:bookmarkStart w:id="4635" w:name="_Toc83742339"/>
      <w:bookmarkStart w:id="4636" w:name="_Toc91440829"/>
      <w:bookmarkStart w:id="4637" w:name="_Toc98849619"/>
      <w:bookmarkStart w:id="4638" w:name="_Toc106543473"/>
      <w:bookmarkStart w:id="4639" w:name="_Toc106737571"/>
      <w:bookmarkStart w:id="4640" w:name="_Toc107233338"/>
      <w:bookmarkStart w:id="4641" w:name="_Toc107234955"/>
      <w:bookmarkStart w:id="4642" w:name="_Toc107419925"/>
      <w:bookmarkStart w:id="4643" w:name="_Toc107477221"/>
      <w:bookmarkStart w:id="4644" w:name="_Toc114566079"/>
      <w:bookmarkStart w:id="4645" w:name="_Toc123936391"/>
      <w:bookmarkStart w:id="4646"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4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48" w:name="_Toc29808454"/>
      <w:bookmarkStart w:id="4649" w:name="_Toc37068373"/>
      <w:bookmarkStart w:id="4650" w:name="_Toc37083918"/>
      <w:bookmarkStart w:id="4651" w:name="_Toc37084260"/>
      <w:bookmarkStart w:id="4652" w:name="_Toc40209622"/>
      <w:bookmarkStart w:id="4653" w:name="_Toc40209964"/>
      <w:bookmarkStart w:id="4654" w:name="_Toc45892923"/>
      <w:bookmarkStart w:id="4655" w:name="_Toc53176788"/>
      <w:bookmarkStart w:id="4656" w:name="_Toc61121110"/>
      <w:bookmarkStart w:id="4657" w:name="_Toc67918306"/>
      <w:bookmarkStart w:id="4658" w:name="_Toc76298350"/>
      <w:bookmarkStart w:id="4659" w:name="_Toc76572362"/>
      <w:bookmarkStart w:id="4660" w:name="_Toc76652229"/>
      <w:bookmarkStart w:id="4661" w:name="_Toc76653067"/>
      <w:bookmarkStart w:id="4662" w:name="_Toc83742340"/>
      <w:bookmarkStart w:id="4663" w:name="_Toc91440830"/>
      <w:bookmarkStart w:id="4664" w:name="_Toc98849620"/>
      <w:bookmarkStart w:id="4665" w:name="_Toc106543474"/>
      <w:bookmarkStart w:id="4666" w:name="_Toc106737572"/>
      <w:bookmarkStart w:id="4667" w:name="_Toc107233339"/>
      <w:bookmarkStart w:id="4668" w:name="_Toc107234956"/>
      <w:bookmarkStart w:id="4669" w:name="_Toc107419926"/>
      <w:bookmarkStart w:id="4670" w:name="_Toc107477222"/>
      <w:bookmarkStart w:id="4671" w:name="_Toc114566080"/>
      <w:bookmarkStart w:id="4672" w:name="_Toc123936392"/>
      <w:bookmarkStart w:id="4673"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4" w:name="_Toc21338347"/>
      <w:bookmarkStart w:id="4675" w:name="_Toc29808455"/>
      <w:bookmarkStart w:id="4676" w:name="_Toc37068374"/>
      <w:bookmarkStart w:id="4677" w:name="_Toc37083919"/>
      <w:bookmarkStart w:id="4678" w:name="_Toc37084261"/>
      <w:bookmarkStart w:id="4679" w:name="_Toc40209623"/>
      <w:bookmarkStart w:id="4680" w:name="_Toc40209965"/>
      <w:bookmarkStart w:id="4681" w:name="_Toc45892924"/>
      <w:bookmarkStart w:id="4682" w:name="_Toc53176789"/>
      <w:bookmarkStart w:id="4683" w:name="_Toc61121111"/>
      <w:bookmarkStart w:id="4684" w:name="_Toc67918307"/>
      <w:bookmarkStart w:id="4685" w:name="_Toc76298351"/>
      <w:bookmarkStart w:id="4686" w:name="_Toc76572363"/>
      <w:bookmarkStart w:id="4687" w:name="_Toc76652230"/>
      <w:bookmarkStart w:id="4688" w:name="_Toc76653068"/>
      <w:bookmarkStart w:id="4689" w:name="_Toc83742341"/>
      <w:bookmarkStart w:id="4690" w:name="_Toc91440831"/>
      <w:bookmarkStart w:id="4691" w:name="_Toc98849621"/>
      <w:bookmarkStart w:id="4692" w:name="_Toc106543475"/>
      <w:bookmarkStart w:id="4693" w:name="_Toc106737573"/>
      <w:bookmarkStart w:id="4694" w:name="_Toc107233340"/>
      <w:bookmarkStart w:id="4695" w:name="_Toc107234957"/>
      <w:bookmarkStart w:id="4696" w:name="_Toc107419927"/>
      <w:bookmarkStart w:id="4697" w:name="_Toc107477223"/>
      <w:bookmarkStart w:id="4698" w:name="_Toc114566081"/>
      <w:bookmarkStart w:id="4699" w:name="_Toc123936393"/>
      <w:bookmarkStart w:id="4700" w:name="_Toc124377408"/>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E75A998" w14:textId="77777777" w:rsidR="005B3300" w:rsidRPr="00C25669" w:rsidRDefault="005B3300" w:rsidP="005B3300">
      <w:pPr>
        <w:pStyle w:val="Heading2"/>
        <w:rPr>
          <w:lang w:eastAsia="zh-CN"/>
        </w:rPr>
      </w:pPr>
      <w:bookmarkStart w:id="4701" w:name="_Toc21338348"/>
      <w:bookmarkStart w:id="4702" w:name="_Toc29808456"/>
      <w:bookmarkStart w:id="4703" w:name="_Toc37068375"/>
      <w:bookmarkStart w:id="4704" w:name="_Toc37083920"/>
      <w:bookmarkStart w:id="4705" w:name="_Toc37084262"/>
      <w:bookmarkStart w:id="4706" w:name="_Toc40209624"/>
      <w:bookmarkStart w:id="4707" w:name="_Toc40209966"/>
      <w:bookmarkStart w:id="4708" w:name="_Toc45892925"/>
      <w:bookmarkStart w:id="4709" w:name="_Toc53176790"/>
      <w:bookmarkStart w:id="4710" w:name="_Toc61121112"/>
      <w:bookmarkStart w:id="4711" w:name="_Toc67918308"/>
      <w:bookmarkStart w:id="4712" w:name="_Toc76298352"/>
      <w:bookmarkStart w:id="4713" w:name="_Toc76572364"/>
      <w:bookmarkStart w:id="4714" w:name="_Toc76652231"/>
      <w:bookmarkStart w:id="4715" w:name="_Toc76653069"/>
      <w:bookmarkStart w:id="4716" w:name="_Toc83742342"/>
      <w:bookmarkStart w:id="4717" w:name="_Toc91440832"/>
      <w:bookmarkStart w:id="4718" w:name="_Toc98849622"/>
      <w:bookmarkStart w:id="4719" w:name="_Toc106543476"/>
      <w:bookmarkStart w:id="4720" w:name="_Toc106737574"/>
      <w:bookmarkStart w:id="4721" w:name="_Toc107233341"/>
      <w:bookmarkStart w:id="4722" w:name="_Toc107234958"/>
      <w:bookmarkStart w:id="4723" w:name="_Toc107419928"/>
      <w:bookmarkStart w:id="4724" w:name="_Toc107477224"/>
      <w:bookmarkStart w:id="4725" w:name="_Toc114566082"/>
      <w:bookmarkStart w:id="4726" w:name="_Toc123936394"/>
      <w:bookmarkStart w:id="4727"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2F7E504" w14:textId="77777777" w:rsidR="005B3300" w:rsidRPr="00C25669" w:rsidRDefault="005B3300" w:rsidP="005B3300">
      <w:pPr>
        <w:pStyle w:val="Heading3"/>
        <w:rPr>
          <w:lang w:eastAsia="zh-CN"/>
        </w:rPr>
      </w:pPr>
      <w:bookmarkStart w:id="4728" w:name="_Toc21338349"/>
      <w:bookmarkStart w:id="4729" w:name="_Toc29808457"/>
      <w:bookmarkStart w:id="4730" w:name="_Toc37068376"/>
      <w:bookmarkStart w:id="4731" w:name="_Toc37083921"/>
      <w:bookmarkStart w:id="4732" w:name="_Toc37084263"/>
      <w:bookmarkStart w:id="4733" w:name="_Toc40209625"/>
      <w:bookmarkStart w:id="4734" w:name="_Toc40209967"/>
      <w:bookmarkStart w:id="4735" w:name="_Toc45892926"/>
      <w:bookmarkStart w:id="4736" w:name="_Toc53176791"/>
      <w:bookmarkStart w:id="4737" w:name="_Toc61121113"/>
      <w:bookmarkStart w:id="4738" w:name="_Toc67918309"/>
      <w:bookmarkStart w:id="4739" w:name="_Toc76298353"/>
      <w:bookmarkStart w:id="4740" w:name="_Toc76572365"/>
      <w:bookmarkStart w:id="4741" w:name="_Toc76652232"/>
      <w:bookmarkStart w:id="4742" w:name="_Toc76653070"/>
      <w:bookmarkStart w:id="4743" w:name="_Toc83742343"/>
      <w:bookmarkStart w:id="4744" w:name="_Toc91440833"/>
      <w:bookmarkStart w:id="4745" w:name="_Toc98849623"/>
      <w:bookmarkStart w:id="4746" w:name="_Toc106543477"/>
      <w:bookmarkStart w:id="4747" w:name="_Toc106737575"/>
      <w:bookmarkStart w:id="4748" w:name="_Toc107233342"/>
      <w:bookmarkStart w:id="4749" w:name="_Toc107234959"/>
      <w:bookmarkStart w:id="4750" w:name="_Toc107419929"/>
      <w:bookmarkStart w:id="4751" w:name="_Toc107477225"/>
      <w:bookmarkStart w:id="4752" w:name="_Toc114566083"/>
      <w:bookmarkStart w:id="4753" w:name="_Toc123936395"/>
      <w:bookmarkStart w:id="4754"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5" w:name="_Toc21338350"/>
      <w:bookmarkStart w:id="4756" w:name="_Toc29808458"/>
      <w:bookmarkStart w:id="4757" w:name="_Toc37068377"/>
      <w:bookmarkStart w:id="4758" w:name="_Toc37083922"/>
      <w:bookmarkStart w:id="4759" w:name="_Toc37084264"/>
      <w:bookmarkStart w:id="4760" w:name="_Toc40209626"/>
      <w:bookmarkStart w:id="4761" w:name="_Toc40209968"/>
      <w:bookmarkStart w:id="4762" w:name="_Toc45892927"/>
      <w:bookmarkStart w:id="4763" w:name="_Toc53176792"/>
      <w:bookmarkStart w:id="4764" w:name="_Toc61121114"/>
      <w:bookmarkStart w:id="4765" w:name="_Toc67918310"/>
      <w:bookmarkStart w:id="4766" w:name="_Toc76298354"/>
      <w:bookmarkStart w:id="4767" w:name="_Toc76572366"/>
      <w:bookmarkStart w:id="4768" w:name="_Toc76652233"/>
      <w:bookmarkStart w:id="4769" w:name="_Toc76653071"/>
      <w:bookmarkStart w:id="4770" w:name="_Toc83742344"/>
      <w:bookmarkStart w:id="4771" w:name="_Toc91440834"/>
      <w:bookmarkStart w:id="4772" w:name="_Toc98849624"/>
      <w:bookmarkStart w:id="4773" w:name="_Toc106543478"/>
      <w:bookmarkStart w:id="4774" w:name="_Toc106737576"/>
      <w:bookmarkStart w:id="4775" w:name="_Toc107233343"/>
      <w:bookmarkStart w:id="4776" w:name="_Toc107234960"/>
      <w:bookmarkStart w:id="4777" w:name="_Toc107419930"/>
      <w:bookmarkStart w:id="4778" w:name="_Toc107477226"/>
      <w:bookmarkStart w:id="4779" w:name="_Toc114566084"/>
      <w:bookmarkStart w:id="4780" w:name="_Toc123936396"/>
      <w:bookmarkStart w:id="4781"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293AAC3" w14:textId="77777777" w:rsidR="005B3300" w:rsidRPr="00C25669" w:rsidRDefault="005B3300" w:rsidP="005B3300">
      <w:pPr>
        <w:pStyle w:val="Heading3"/>
        <w:rPr>
          <w:lang w:eastAsia="zh-CN"/>
        </w:rPr>
      </w:pPr>
      <w:bookmarkStart w:id="4782" w:name="_Toc21338351"/>
      <w:bookmarkStart w:id="4783" w:name="_Toc29808459"/>
      <w:bookmarkStart w:id="4784" w:name="_Toc37068378"/>
      <w:bookmarkStart w:id="4785" w:name="_Toc37083923"/>
      <w:bookmarkStart w:id="4786" w:name="_Toc37084265"/>
      <w:bookmarkStart w:id="4787" w:name="_Toc40209627"/>
      <w:bookmarkStart w:id="4788" w:name="_Toc40209969"/>
      <w:bookmarkStart w:id="4789" w:name="_Toc45892928"/>
      <w:bookmarkStart w:id="4790" w:name="_Toc53176793"/>
      <w:bookmarkStart w:id="4791" w:name="_Toc61121115"/>
      <w:bookmarkStart w:id="4792" w:name="_Toc67918311"/>
      <w:bookmarkStart w:id="4793" w:name="_Toc76298355"/>
      <w:bookmarkStart w:id="4794" w:name="_Toc76572367"/>
      <w:bookmarkStart w:id="4795" w:name="_Toc76652234"/>
      <w:bookmarkStart w:id="4796" w:name="_Toc76653072"/>
      <w:bookmarkStart w:id="4797" w:name="_Toc83742345"/>
      <w:bookmarkStart w:id="4798" w:name="_Toc91440835"/>
      <w:bookmarkStart w:id="4799" w:name="_Toc98849625"/>
      <w:bookmarkStart w:id="4800" w:name="_Toc106543479"/>
      <w:bookmarkStart w:id="4801" w:name="_Toc106737577"/>
      <w:bookmarkStart w:id="4802" w:name="_Toc107233344"/>
      <w:bookmarkStart w:id="4803" w:name="_Toc107234961"/>
      <w:bookmarkStart w:id="4804" w:name="_Toc107419931"/>
      <w:bookmarkStart w:id="4805" w:name="_Toc107477227"/>
      <w:bookmarkStart w:id="4806" w:name="_Toc114566085"/>
      <w:bookmarkStart w:id="4807" w:name="_Toc123936397"/>
      <w:bookmarkStart w:id="4808"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09" w:name="_Toc21338352"/>
      <w:bookmarkStart w:id="4810" w:name="_Toc29808460"/>
      <w:bookmarkStart w:id="4811" w:name="_Toc37068379"/>
      <w:bookmarkStart w:id="4812" w:name="_Toc37083924"/>
      <w:bookmarkStart w:id="4813" w:name="_Toc37084266"/>
      <w:bookmarkStart w:id="4814" w:name="_Toc40209628"/>
      <w:bookmarkStart w:id="4815" w:name="_Toc40209970"/>
      <w:bookmarkStart w:id="4816" w:name="_Toc45892929"/>
      <w:bookmarkStart w:id="4817" w:name="_Toc53176794"/>
      <w:bookmarkStart w:id="4818" w:name="_Toc61121116"/>
      <w:bookmarkStart w:id="4819" w:name="_Toc67918312"/>
      <w:bookmarkStart w:id="4820" w:name="_Toc76298356"/>
      <w:bookmarkStart w:id="4821" w:name="_Toc76572368"/>
      <w:bookmarkStart w:id="4822" w:name="_Toc76652235"/>
      <w:bookmarkStart w:id="4823" w:name="_Toc76653073"/>
      <w:bookmarkStart w:id="4824" w:name="_Toc83742346"/>
      <w:bookmarkStart w:id="4825" w:name="_Toc91440836"/>
      <w:bookmarkStart w:id="4826" w:name="_Toc98849626"/>
      <w:bookmarkStart w:id="4827" w:name="_Toc106543480"/>
      <w:bookmarkStart w:id="4828" w:name="_Toc106737578"/>
      <w:bookmarkStart w:id="4829" w:name="_Toc107233345"/>
      <w:bookmarkStart w:id="4830" w:name="_Toc107234962"/>
      <w:bookmarkStart w:id="4831" w:name="_Toc107419932"/>
      <w:bookmarkStart w:id="4832" w:name="_Toc107477228"/>
      <w:bookmarkStart w:id="4833" w:name="_Toc114566086"/>
      <w:bookmarkStart w:id="4834" w:name="_Toc123936398"/>
      <w:bookmarkStart w:id="4835"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3A71DDC1" w14:textId="77777777" w:rsidR="005B3300" w:rsidRPr="00C25669" w:rsidRDefault="005B3300" w:rsidP="005B3300">
      <w:pPr>
        <w:pStyle w:val="Heading5"/>
        <w:rPr>
          <w:lang w:eastAsia="zh-CN"/>
        </w:rPr>
      </w:pPr>
      <w:bookmarkStart w:id="4836" w:name="_Hlk11311706"/>
      <w:bookmarkStart w:id="4837" w:name="_Toc21338353"/>
      <w:bookmarkStart w:id="4838" w:name="_Toc29808461"/>
      <w:bookmarkStart w:id="4839" w:name="_Toc37068380"/>
      <w:bookmarkStart w:id="4840" w:name="_Toc37083925"/>
      <w:bookmarkStart w:id="4841" w:name="_Toc37084267"/>
      <w:bookmarkStart w:id="4842" w:name="_Toc40209629"/>
      <w:bookmarkStart w:id="4843" w:name="_Toc40209971"/>
      <w:bookmarkStart w:id="4844" w:name="_Toc45892930"/>
      <w:bookmarkStart w:id="4845" w:name="_Toc53176795"/>
      <w:bookmarkStart w:id="4846" w:name="_Toc61121117"/>
      <w:bookmarkStart w:id="4847" w:name="_Toc67918313"/>
      <w:bookmarkStart w:id="4848" w:name="_Toc76298357"/>
      <w:bookmarkStart w:id="4849" w:name="_Toc76572369"/>
      <w:bookmarkStart w:id="4850" w:name="_Toc76652236"/>
      <w:bookmarkStart w:id="4851" w:name="_Toc76653074"/>
      <w:bookmarkStart w:id="4852" w:name="_Toc83742347"/>
      <w:bookmarkStart w:id="4853" w:name="_Toc91440837"/>
      <w:bookmarkStart w:id="4854" w:name="_Toc98849627"/>
      <w:bookmarkStart w:id="4855" w:name="_Toc106543481"/>
      <w:bookmarkStart w:id="4856" w:name="_Toc106737579"/>
      <w:bookmarkStart w:id="4857" w:name="_Toc107233346"/>
      <w:bookmarkStart w:id="4858" w:name="_Toc107234963"/>
      <w:bookmarkStart w:id="4859" w:name="_Toc107419933"/>
      <w:bookmarkStart w:id="4860" w:name="_Toc107477229"/>
      <w:bookmarkStart w:id="4861" w:name="_Toc114566087"/>
      <w:bookmarkStart w:id="4862" w:name="_Toc123936399"/>
      <w:bookmarkStart w:id="4863"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6"/>
      <w:r w:rsidRPr="00C25669">
        <w:rPr>
          <w:rFonts w:hint="eastAsia"/>
          <w:lang w:eastAsia="zh-CN"/>
        </w:rPr>
        <w:tab/>
        <w:t>SDR test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46B522CA" w:rsidR="005B3300" w:rsidRPr="00C25669" w:rsidRDefault="005B3300" w:rsidP="005B3300">
      <w:pPr>
        <w:pStyle w:val="B10"/>
      </w:pPr>
      <w:r w:rsidRPr="00C25669">
        <w:t>-</w:t>
      </w:r>
      <w:r w:rsidRPr="00C25669">
        <w:tab/>
        <w:t xml:space="preserve">For each NR FR1 CC in EN-DC bandwidth combination, use Table 5.5A-5 </w:t>
      </w:r>
      <w:r w:rsidR="00FB7A72">
        <w:t xml:space="preserve">and </w:t>
      </w:r>
      <w:r w:rsidR="00FB7A72" w:rsidRPr="009B0047">
        <w:t>Table 5.5A-6</w:t>
      </w:r>
      <w:r w:rsidR="00FB7A72">
        <w:t xml:space="preserve"> </w:t>
      </w:r>
      <w:r w:rsidRPr="00C25669">
        <w:t xml:space="preserve">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4"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t>Table 9.4B.1.1.1-1</w:t>
      </w:r>
      <w:bookmarkEnd w:id="486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5pt;height:15.5pt" o:ole="">
                  <v:imagedata r:id="rId45" o:title=""/>
                </v:shape>
                <o:OLEObject Type="Embed" ProgID="Equation.3" ShapeID="_x0000_i1048" DrawAspect="Content" ObjectID="_1788876560" r:id="rId46"/>
              </w:object>
            </w:r>
            <w:r w:rsidRPr="00C25669">
              <w:t xml:space="preserve"> = -3dB, </w:t>
            </w:r>
            <w:r w:rsidRPr="00C25669">
              <w:rPr>
                <w:bCs/>
              </w:rPr>
              <w:object w:dxaOrig="320" w:dyaOrig="340" w14:anchorId="173F3ED2">
                <v:shape id="_x0000_i1049" type="#_x0000_t75" style="width:15.5pt;height:15.5pt" o:ole="">
                  <v:imagedata r:id="rId47" o:title=""/>
                </v:shape>
                <o:OLEObject Type="Embed" ProgID="Equation.3" ShapeID="_x0000_i1049" DrawAspect="Content" ObjectID="_1788876561"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5pt;height:15.5pt" o:ole="">
                  <v:imagedata r:id="rId45" o:title=""/>
                </v:shape>
                <o:OLEObject Type="Embed" ProgID="Equation.3" ShapeID="_x0000_i1050" DrawAspect="Content" ObjectID="_1788876562" r:id="rId49"/>
              </w:object>
            </w:r>
            <w:r w:rsidRPr="00C25669">
              <w:t xml:space="preserve"> = -6dB, </w:t>
            </w:r>
            <w:r w:rsidRPr="00C25669">
              <w:rPr>
                <w:bCs/>
              </w:rPr>
              <w:object w:dxaOrig="320" w:dyaOrig="340" w14:anchorId="2875C276">
                <v:shape id="_x0000_i1051" type="#_x0000_t75" style="width:15.5pt;height:15.5pt" o:ole="">
                  <v:imagedata r:id="rId47" o:title=""/>
                </v:shape>
                <o:OLEObject Type="Embed" ProgID="Equation.3" ShapeID="_x0000_i1051" DrawAspect="Content" ObjectID="_1788876563"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5" w:name="_Toc21338354"/>
      <w:bookmarkStart w:id="4866" w:name="_Toc29808462"/>
      <w:bookmarkStart w:id="4867" w:name="_Toc37068381"/>
      <w:bookmarkStart w:id="4868" w:name="_Toc37083926"/>
      <w:bookmarkStart w:id="4869" w:name="_Toc37084268"/>
      <w:bookmarkStart w:id="4870" w:name="_Toc40209630"/>
      <w:bookmarkStart w:id="4871" w:name="_Toc40209972"/>
      <w:bookmarkStart w:id="4872" w:name="_Toc45892931"/>
      <w:bookmarkStart w:id="4873" w:name="_Toc53176796"/>
      <w:bookmarkStart w:id="4874" w:name="_Toc61121118"/>
      <w:bookmarkStart w:id="4875" w:name="_Toc67918314"/>
      <w:bookmarkStart w:id="4876" w:name="_Toc76298358"/>
      <w:bookmarkStart w:id="4877" w:name="_Toc76572370"/>
      <w:bookmarkStart w:id="4878" w:name="_Toc76652237"/>
      <w:bookmarkStart w:id="4879" w:name="_Toc76653075"/>
      <w:bookmarkStart w:id="4880" w:name="_Toc83742348"/>
      <w:bookmarkStart w:id="4881" w:name="_Toc91440838"/>
      <w:bookmarkStart w:id="4882" w:name="_Toc98849628"/>
      <w:bookmarkStart w:id="4883" w:name="_Toc106543482"/>
      <w:bookmarkStart w:id="4884" w:name="_Toc106737580"/>
      <w:bookmarkStart w:id="4885" w:name="_Toc107233347"/>
      <w:bookmarkStart w:id="4886" w:name="_Toc107234964"/>
      <w:bookmarkStart w:id="4887" w:name="_Toc107419934"/>
      <w:bookmarkStart w:id="4888" w:name="_Toc107477230"/>
      <w:bookmarkStart w:id="4889" w:name="_Toc114566088"/>
      <w:bookmarkStart w:id="4890" w:name="_Toc123936400"/>
      <w:bookmarkStart w:id="4891"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8401A6F" w14:textId="77777777" w:rsidR="005B3300" w:rsidRPr="00C25669" w:rsidRDefault="005B3300" w:rsidP="005B3300">
      <w:pPr>
        <w:pStyle w:val="Heading5"/>
        <w:rPr>
          <w:lang w:eastAsia="zh-CN"/>
        </w:rPr>
      </w:pPr>
      <w:bookmarkStart w:id="4892" w:name="_Toc21338355"/>
      <w:bookmarkStart w:id="4893" w:name="_Toc29808463"/>
      <w:bookmarkStart w:id="4894" w:name="_Toc37068382"/>
      <w:bookmarkStart w:id="4895" w:name="_Toc37083927"/>
      <w:bookmarkStart w:id="4896" w:name="_Toc37084269"/>
      <w:bookmarkStart w:id="4897" w:name="_Toc40209631"/>
      <w:bookmarkStart w:id="4898" w:name="_Toc40209973"/>
      <w:bookmarkStart w:id="4899" w:name="_Toc45892932"/>
      <w:bookmarkStart w:id="4900" w:name="_Toc53176797"/>
      <w:bookmarkStart w:id="4901" w:name="_Toc61121119"/>
      <w:bookmarkStart w:id="4902" w:name="_Toc67918315"/>
      <w:bookmarkStart w:id="4903" w:name="_Toc76298359"/>
      <w:bookmarkStart w:id="4904" w:name="_Toc76572371"/>
      <w:bookmarkStart w:id="4905" w:name="_Toc76652238"/>
      <w:bookmarkStart w:id="4906" w:name="_Toc76653076"/>
      <w:bookmarkStart w:id="4907" w:name="_Toc83742349"/>
      <w:bookmarkStart w:id="4908" w:name="_Toc91440839"/>
      <w:bookmarkStart w:id="4909" w:name="_Toc98849629"/>
      <w:bookmarkStart w:id="4910" w:name="_Toc106543483"/>
      <w:bookmarkStart w:id="4911" w:name="_Toc106737581"/>
      <w:bookmarkStart w:id="4912" w:name="_Toc107233348"/>
      <w:bookmarkStart w:id="4913" w:name="_Toc107234965"/>
      <w:bookmarkStart w:id="4914" w:name="_Toc107419935"/>
      <w:bookmarkStart w:id="4915" w:name="_Toc107477231"/>
      <w:bookmarkStart w:id="4916" w:name="_Toc114566089"/>
      <w:bookmarkStart w:id="4917" w:name="_Toc123936401"/>
      <w:bookmarkStart w:id="4918"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19" w:name="_Toc21338356"/>
      <w:bookmarkStart w:id="4920" w:name="_Toc29808464"/>
      <w:bookmarkStart w:id="4921" w:name="_Toc37068383"/>
      <w:bookmarkStart w:id="4922" w:name="_Toc37083928"/>
      <w:bookmarkStart w:id="4923" w:name="_Toc37084270"/>
      <w:bookmarkStart w:id="4924" w:name="_Toc40209632"/>
      <w:bookmarkStart w:id="4925" w:name="_Toc40209974"/>
      <w:bookmarkStart w:id="4926" w:name="_Toc45892933"/>
      <w:bookmarkStart w:id="4927" w:name="_Toc53176798"/>
      <w:bookmarkStart w:id="4928" w:name="_Toc61121120"/>
      <w:bookmarkStart w:id="4929" w:name="_Toc67918316"/>
      <w:bookmarkStart w:id="4930" w:name="_Toc76298360"/>
      <w:bookmarkStart w:id="4931" w:name="_Toc76572372"/>
      <w:bookmarkStart w:id="4932" w:name="_Toc76652239"/>
      <w:bookmarkStart w:id="4933" w:name="_Toc76653077"/>
      <w:bookmarkStart w:id="4934" w:name="_Toc83742350"/>
      <w:bookmarkStart w:id="4935" w:name="_Toc91440840"/>
      <w:bookmarkStart w:id="4936" w:name="_Toc98849630"/>
      <w:bookmarkStart w:id="4937" w:name="_Toc106543484"/>
      <w:bookmarkStart w:id="4938" w:name="_Toc106737582"/>
      <w:bookmarkStart w:id="4939" w:name="_Toc107233349"/>
      <w:bookmarkStart w:id="4940" w:name="_Toc107234966"/>
      <w:bookmarkStart w:id="4941" w:name="_Toc107419936"/>
      <w:bookmarkStart w:id="4942" w:name="_Toc107477232"/>
      <w:bookmarkStart w:id="4943" w:name="_Toc114566090"/>
      <w:bookmarkStart w:id="4944" w:name="_Toc123936402"/>
      <w:bookmarkStart w:id="4945"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6" w:name="_Toc13090864"/>
      <w:bookmarkStart w:id="4947" w:name="_Toc107234967"/>
      <w:bookmarkStart w:id="4948" w:name="_Toc107419937"/>
      <w:bookmarkStart w:id="4949" w:name="_Toc107477233"/>
      <w:bookmarkStart w:id="4950" w:name="_Toc114566091"/>
      <w:bookmarkStart w:id="4951" w:name="_Toc123936403"/>
      <w:bookmarkStart w:id="4952" w:name="_Toc124377418"/>
      <w:bookmarkStart w:id="4953"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6"/>
      <w:bookmarkEnd w:id="4947"/>
      <w:bookmarkEnd w:id="4948"/>
      <w:bookmarkEnd w:id="4949"/>
      <w:bookmarkEnd w:id="4950"/>
      <w:bookmarkEnd w:id="4951"/>
      <w:bookmarkEnd w:id="4952"/>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4" w:name="_Toc29808465"/>
      <w:bookmarkStart w:id="4955" w:name="_Toc37068384"/>
      <w:bookmarkStart w:id="4956" w:name="_Toc37083929"/>
      <w:bookmarkStart w:id="4957" w:name="_Toc37084271"/>
      <w:bookmarkStart w:id="4958" w:name="_Toc40209633"/>
      <w:bookmarkStart w:id="4959" w:name="_Toc40209975"/>
      <w:bookmarkStart w:id="4960" w:name="_Toc45892934"/>
      <w:bookmarkStart w:id="4961" w:name="_Toc53176799"/>
      <w:bookmarkStart w:id="4962" w:name="_Toc61121121"/>
      <w:bookmarkStart w:id="4963" w:name="_Toc67918317"/>
      <w:bookmarkStart w:id="4964" w:name="_Toc76298361"/>
      <w:bookmarkStart w:id="4965" w:name="_Toc76572373"/>
      <w:bookmarkStart w:id="4966" w:name="_Toc76652240"/>
      <w:bookmarkStart w:id="4967" w:name="_Toc76653078"/>
      <w:bookmarkStart w:id="4968" w:name="_Toc83742351"/>
      <w:bookmarkStart w:id="4969" w:name="_Toc91440841"/>
      <w:bookmarkStart w:id="4970" w:name="_Toc98849631"/>
      <w:bookmarkStart w:id="4971" w:name="_Toc106543485"/>
      <w:bookmarkStart w:id="4972" w:name="_Toc106737583"/>
      <w:bookmarkStart w:id="4973" w:name="_Toc107233350"/>
      <w:bookmarkStart w:id="4974" w:name="_Toc107234968"/>
      <w:bookmarkStart w:id="4975" w:name="_Toc107419938"/>
      <w:bookmarkStart w:id="4976" w:name="_Toc107477234"/>
      <w:bookmarkStart w:id="4977" w:name="_Toc114566092"/>
      <w:bookmarkStart w:id="4978" w:name="_Toc123936404"/>
      <w:bookmarkStart w:id="4979"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0" w:name="_Toc61121122"/>
      <w:bookmarkStart w:id="4981" w:name="_Toc67918318"/>
      <w:bookmarkStart w:id="4982" w:name="_Toc76298362"/>
      <w:bookmarkStart w:id="4983" w:name="_Toc76572374"/>
      <w:bookmarkStart w:id="4984" w:name="_Toc76652241"/>
      <w:bookmarkStart w:id="4985" w:name="_Toc76653079"/>
      <w:bookmarkStart w:id="4986" w:name="_Toc83742352"/>
      <w:bookmarkStart w:id="4987" w:name="_Toc91440842"/>
      <w:bookmarkStart w:id="4988" w:name="_Toc98849632"/>
      <w:bookmarkStart w:id="4989" w:name="_Toc106543486"/>
      <w:bookmarkStart w:id="4990" w:name="_Toc106737584"/>
      <w:bookmarkStart w:id="4991" w:name="_Toc107233351"/>
      <w:bookmarkStart w:id="4992" w:name="_Toc107234969"/>
      <w:bookmarkStart w:id="4993" w:name="_Toc107419939"/>
      <w:bookmarkStart w:id="4994" w:name="_Toc107477235"/>
      <w:bookmarkStart w:id="4995" w:name="_Toc114566093"/>
      <w:bookmarkStart w:id="4996" w:name="_Toc123936405"/>
      <w:bookmarkStart w:id="4997" w:name="_Toc124377420"/>
      <w:bookmarkStart w:id="4998" w:name="_Toc29808466"/>
      <w:bookmarkStart w:id="4999" w:name="_Toc37068385"/>
      <w:bookmarkStart w:id="5000" w:name="_Toc37083930"/>
      <w:bookmarkStart w:id="5001" w:name="_Toc37084272"/>
      <w:bookmarkStart w:id="5002" w:name="_Toc40209634"/>
      <w:bookmarkStart w:id="5003" w:name="_Toc40209976"/>
      <w:bookmarkStart w:id="5004" w:name="_Toc45892935"/>
      <w:bookmarkStart w:id="5005" w:name="_Toc53176800"/>
      <w:r w:rsidRPr="00FB27FE">
        <w:rPr>
          <w:rFonts w:cs="Arial"/>
          <w:lang w:eastAsia="zh-CN"/>
        </w:rPr>
        <w:t>9.5B</w:t>
      </w:r>
      <w:r w:rsidRPr="00FB27FE">
        <w:rPr>
          <w:rFonts w:cs="Arial"/>
          <w:lang w:eastAsia="zh-CN"/>
        </w:rPr>
        <w:tab/>
        <w:t>PDSCH demodulation for DC with power imbalance</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C5225F9" w14:textId="77777777" w:rsidR="002C4583" w:rsidRPr="00FB27FE" w:rsidRDefault="002C4583" w:rsidP="002C4583">
      <w:pPr>
        <w:pStyle w:val="Heading3"/>
        <w:rPr>
          <w:rFonts w:cs="Arial"/>
          <w:lang w:eastAsia="zh-CN"/>
        </w:rPr>
      </w:pPr>
      <w:bookmarkStart w:id="5006" w:name="_Toc61121123"/>
      <w:bookmarkStart w:id="5007" w:name="_Toc67918319"/>
      <w:bookmarkStart w:id="5008" w:name="_Toc76298363"/>
      <w:bookmarkStart w:id="5009" w:name="_Toc76572375"/>
      <w:bookmarkStart w:id="5010" w:name="_Toc76652242"/>
      <w:bookmarkStart w:id="5011" w:name="_Toc76653080"/>
      <w:bookmarkStart w:id="5012" w:name="_Toc83742353"/>
      <w:bookmarkStart w:id="5013" w:name="_Toc91440843"/>
      <w:bookmarkStart w:id="5014" w:name="_Toc98849633"/>
      <w:bookmarkStart w:id="5015" w:name="_Toc106543487"/>
      <w:bookmarkStart w:id="5016" w:name="_Toc106737585"/>
      <w:bookmarkStart w:id="5017" w:name="_Toc107233352"/>
      <w:bookmarkStart w:id="5018" w:name="_Toc107234970"/>
      <w:bookmarkStart w:id="5019" w:name="_Toc107419940"/>
      <w:bookmarkStart w:id="5020" w:name="_Toc107477236"/>
      <w:bookmarkStart w:id="5021" w:name="_Toc114566094"/>
      <w:bookmarkStart w:id="5022" w:name="_Toc123936406"/>
      <w:bookmarkStart w:id="5023" w:name="_Toc124377421"/>
      <w:r w:rsidRPr="00FB27FE">
        <w:rPr>
          <w:rFonts w:cs="Arial"/>
          <w:lang w:eastAsia="zh-CN"/>
        </w:rPr>
        <w:t>9.5B.1</w:t>
      </w:r>
      <w:r w:rsidRPr="00FB27FE">
        <w:rPr>
          <w:rFonts w:cs="Arial"/>
          <w:lang w:eastAsia="zh-CN"/>
        </w:rPr>
        <w:tab/>
        <w:t>EN-DC</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36879DFF" w14:textId="77777777" w:rsidR="002C4583" w:rsidRPr="00FD4592" w:rsidRDefault="002C4583" w:rsidP="002C4583">
      <w:pPr>
        <w:pStyle w:val="Heading4"/>
        <w:rPr>
          <w:rFonts w:cs="Arial"/>
          <w:lang w:eastAsia="zh-CN"/>
        </w:rPr>
      </w:pPr>
      <w:bookmarkStart w:id="5024" w:name="_Toc61121124"/>
      <w:bookmarkStart w:id="5025" w:name="_Toc67918320"/>
      <w:bookmarkStart w:id="5026" w:name="_Toc76298364"/>
      <w:bookmarkStart w:id="5027" w:name="_Toc76572376"/>
      <w:bookmarkStart w:id="5028" w:name="_Toc76652243"/>
      <w:bookmarkStart w:id="5029" w:name="_Toc76653081"/>
      <w:bookmarkStart w:id="5030" w:name="_Toc83742354"/>
      <w:bookmarkStart w:id="5031" w:name="_Toc91440844"/>
      <w:bookmarkStart w:id="5032" w:name="_Toc98849634"/>
      <w:bookmarkStart w:id="5033" w:name="_Toc106543488"/>
      <w:bookmarkStart w:id="5034" w:name="_Toc106737586"/>
      <w:bookmarkStart w:id="5035" w:name="_Toc107233353"/>
      <w:bookmarkStart w:id="5036" w:name="_Toc107234971"/>
      <w:bookmarkStart w:id="5037" w:name="_Toc107419941"/>
      <w:bookmarkStart w:id="5038" w:name="_Toc107477237"/>
      <w:bookmarkStart w:id="5039" w:name="_Toc114566095"/>
      <w:bookmarkStart w:id="5040" w:name="_Toc123936407"/>
      <w:bookmarkStart w:id="5041" w:name="_Toc124377422"/>
      <w:r w:rsidRPr="00FD4592">
        <w:rPr>
          <w:rFonts w:cs="Arial"/>
          <w:lang w:eastAsia="zh-CN"/>
        </w:rPr>
        <w:t>9.5B.1.1</w:t>
      </w:r>
      <w:r w:rsidRPr="00FD4592">
        <w:rPr>
          <w:rFonts w:cs="Arial"/>
          <w:lang w:eastAsia="zh-CN"/>
        </w:rPr>
        <w:tab/>
        <w:t>Intra-band contiguous EN-DC within FR1</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BC4FFA1" w14:textId="77777777" w:rsidR="002C4583" w:rsidRPr="00FD4592" w:rsidRDefault="002C4583" w:rsidP="002C4583">
      <w:pPr>
        <w:pStyle w:val="Heading5"/>
        <w:rPr>
          <w:lang w:eastAsia="zh-CN"/>
        </w:rPr>
      </w:pPr>
      <w:bookmarkStart w:id="5042" w:name="_Toc61121125"/>
      <w:bookmarkStart w:id="5043" w:name="_Toc67918321"/>
      <w:bookmarkStart w:id="5044" w:name="_Toc76298365"/>
      <w:bookmarkStart w:id="5045" w:name="_Toc76572377"/>
      <w:bookmarkStart w:id="5046" w:name="_Toc76652244"/>
      <w:bookmarkStart w:id="5047" w:name="_Toc76653082"/>
      <w:bookmarkStart w:id="5048" w:name="_Toc83742355"/>
      <w:bookmarkStart w:id="5049" w:name="_Toc91440845"/>
      <w:bookmarkStart w:id="5050" w:name="_Toc98849635"/>
      <w:bookmarkStart w:id="5051" w:name="_Toc106543489"/>
      <w:bookmarkStart w:id="5052" w:name="_Toc106737587"/>
      <w:bookmarkStart w:id="5053" w:name="_Toc107233354"/>
      <w:bookmarkStart w:id="5054" w:name="_Toc107234972"/>
      <w:bookmarkStart w:id="5055" w:name="_Toc107419942"/>
      <w:bookmarkStart w:id="5056" w:name="_Toc107477238"/>
      <w:bookmarkStart w:id="5057" w:name="_Toc114566096"/>
      <w:bookmarkStart w:id="5058" w:name="_Toc123936408"/>
      <w:bookmarkStart w:id="5059" w:name="_Toc124377423"/>
      <w:r w:rsidRPr="00FD4592">
        <w:rPr>
          <w:lang w:eastAsia="zh-CN"/>
        </w:rPr>
        <w:t>9.5B.1.1.1</w:t>
      </w:r>
      <w:r w:rsidRPr="00FD4592">
        <w:rPr>
          <w:lang w:eastAsia="zh-CN"/>
        </w:rPr>
        <w:tab/>
        <w:t>PDSCH</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0" w:name="_Toc61121126"/>
      <w:bookmarkStart w:id="5061" w:name="_Toc67918322"/>
      <w:bookmarkStart w:id="5062" w:name="_Toc76298366"/>
      <w:bookmarkStart w:id="5063" w:name="_Toc76572378"/>
      <w:bookmarkStart w:id="5064" w:name="_Toc76652245"/>
      <w:bookmarkStart w:id="5065" w:name="_Toc76653083"/>
      <w:bookmarkStart w:id="5066" w:name="_Toc83742356"/>
      <w:bookmarkStart w:id="5067" w:name="_Toc91440846"/>
      <w:bookmarkStart w:id="5068" w:name="_Toc98849636"/>
      <w:bookmarkStart w:id="5069" w:name="_Toc106543490"/>
      <w:bookmarkStart w:id="5070" w:name="_Toc106737588"/>
      <w:bookmarkStart w:id="5071" w:name="_Toc107233355"/>
      <w:bookmarkStart w:id="5072" w:name="_Toc107234973"/>
      <w:bookmarkStart w:id="5073" w:name="_Toc107419943"/>
      <w:bookmarkStart w:id="5074" w:name="_Toc107477239"/>
      <w:bookmarkStart w:id="5075" w:name="_Toc114566097"/>
      <w:bookmarkStart w:id="5076" w:name="_Toc123936409"/>
      <w:bookmarkStart w:id="5077" w:name="_Toc124377424"/>
      <w:r w:rsidRPr="00FD4592">
        <w:rPr>
          <w:rFonts w:cs="Arial"/>
          <w:lang w:eastAsia="zh-CN"/>
        </w:rPr>
        <w:t>9.5B.1.2</w:t>
      </w:r>
      <w:r w:rsidRPr="00FD4592">
        <w:rPr>
          <w:rFonts w:cs="Arial"/>
          <w:lang w:eastAsia="zh-CN"/>
        </w:rPr>
        <w:tab/>
        <w:t>Intra-band non-contiguous EN-DC within FR1</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B583A3C" w14:textId="77777777" w:rsidR="002C4583" w:rsidRPr="00FD4592" w:rsidRDefault="002C4583" w:rsidP="002C4583">
      <w:pPr>
        <w:pStyle w:val="Heading5"/>
        <w:rPr>
          <w:lang w:eastAsia="zh-CN"/>
        </w:rPr>
      </w:pPr>
      <w:bookmarkStart w:id="5078" w:name="_Toc61121127"/>
      <w:bookmarkStart w:id="5079" w:name="_Toc67918323"/>
      <w:bookmarkStart w:id="5080" w:name="_Toc76298367"/>
      <w:bookmarkStart w:id="5081" w:name="_Toc76572379"/>
      <w:bookmarkStart w:id="5082" w:name="_Toc76652246"/>
      <w:bookmarkStart w:id="5083" w:name="_Toc76653084"/>
      <w:bookmarkStart w:id="5084" w:name="_Toc83742357"/>
      <w:bookmarkStart w:id="5085" w:name="_Toc91440847"/>
      <w:bookmarkStart w:id="5086" w:name="_Toc98849637"/>
      <w:bookmarkStart w:id="5087" w:name="_Toc106543491"/>
      <w:bookmarkStart w:id="5088" w:name="_Toc106737589"/>
      <w:bookmarkStart w:id="5089" w:name="_Toc107233356"/>
      <w:bookmarkStart w:id="5090" w:name="_Toc107234974"/>
      <w:bookmarkStart w:id="5091" w:name="_Toc107419944"/>
      <w:bookmarkStart w:id="5092" w:name="_Toc107477240"/>
      <w:bookmarkStart w:id="5093" w:name="_Toc114566098"/>
      <w:bookmarkStart w:id="5094" w:name="_Toc123936410"/>
      <w:bookmarkStart w:id="5095" w:name="_Toc124377425"/>
      <w:r w:rsidRPr="00FD4592">
        <w:rPr>
          <w:lang w:eastAsia="zh-CN"/>
        </w:rPr>
        <w:t>9.5B.1.2.1</w:t>
      </w:r>
      <w:r w:rsidRPr="00FD4592">
        <w:rPr>
          <w:lang w:eastAsia="zh-CN"/>
        </w:rPr>
        <w:tab/>
        <w:t>PDSCH</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742B51">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6" w:name="_Toc61121128"/>
      <w:bookmarkStart w:id="5097" w:name="_Toc67918324"/>
      <w:bookmarkStart w:id="5098" w:name="_Toc76298368"/>
      <w:bookmarkStart w:id="5099" w:name="_Toc76572380"/>
      <w:bookmarkStart w:id="5100" w:name="_Toc76652247"/>
      <w:bookmarkStart w:id="5101" w:name="_Toc76653085"/>
      <w:bookmarkStart w:id="5102" w:name="_Toc83742358"/>
      <w:bookmarkStart w:id="5103" w:name="_Toc91440848"/>
      <w:bookmarkStart w:id="5104" w:name="_Toc98849638"/>
      <w:bookmarkStart w:id="5105" w:name="_Toc106543492"/>
      <w:bookmarkStart w:id="5106" w:name="_Toc106737590"/>
      <w:bookmarkStart w:id="5107" w:name="_Toc107233357"/>
      <w:bookmarkStart w:id="5108" w:name="_Toc107234975"/>
      <w:bookmarkStart w:id="5109" w:name="_Toc107419945"/>
      <w:bookmarkStart w:id="5110" w:name="_Toc107477241"/>
      <w:bookmarkStart w:id="5111" w:name="_Toc114566099"/>
      <w:bookmarkStart w:id="5112" w:name="_Toc123936411"/>
      <w:bookmarkStart w:id="5113" w:name="_Toc12437742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4953"/>
      <w:bookmarkEnd w:id="4998"/>
      <w:bookmarkEnd w:id="4999"/>
      <w:bookmarkEnd w:id="5000"/>
      <w:bookmarkEnd w:id="5001"/>
      <w:bookmarkEnd w:id="5002"/>
      <w:bookmarkEnd w:id="5003"/>
      <w:bookmarkEnd w:id="5004"/>
      <w:bookmarkEnd w:id="500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41793BB" w14:textId="77777777" w:rsidR="005B3300" w:rsidRPr="00C25669" w:rsidRDefault="005B3300" w:rsidP="005B3300">
      <w:pPr>
        <w:pStyle w:val="Heading2"/>
        <w:rPr>
          <w:lang w:eastAsia="zh-CN"/>
        </w:rPr>
      </w:pPr>
      <w:bookmarkStart w:id="5114" w:name="_Toc21338359"/>
      <w:bookmarkStart w:id="5115" w:name="_Toc29808467"/>
      <w:bookmarkStart w:id="5116" w:name="_Toc37068386"/>
      <w:bookmarkStart w:id="5117" w:name="_Toc37083931"/>
      <w:bookmarkStart w:id="5118" w:name="_Toc37084273"/>
      <w:bookmarkStart w:id="5119" w:name="_Toc40209635"/>
      <w:bookmarkStart w:id="5120" w:name="_Toc40209977"/>
      <w:bookmarkStart w:id="5121" w:name="_Toc45892936"/>
      <w:bookmarkStart w:id="5122" w:name="_Toc53176801"/>
      <w:bookmarkStart w:id="5123" w:name="_Toc61121129"/>
      <w:bookmarkStart w:id="5124" w:name="_Toc67918325"/>
      <w:bookmarkStart w:id="5125" w:name="_Toc76298369"/>
      <w:bookmarkStart w:id="5126" w:name="_Toc76572381"/>
      <w:bookmarkStart w:id="5127" w:name="_Toc76652248"/>
      <w:bookmarkStart w:id="5128" w:name="_Toc76653086"/>
      <w:bookmarkStart w:id="5129" w:name="_Toc83742359"/>
      <w:bookmarkStart w:id="5130" w:name="_Toc91440849"/>
      <w:bookmarkStart w:id="5131" w:name="_Toc98849639"/>
      <w:bookmarkStart w:id="5132" w:name="_Toc106543493"/>
      <w:bookmarkStart w:id="5133" w:name="_Toc106737591"/>
      <w:bookmarkStart w:id="5134" w:name="_Toc107233358"/>
      <w:bookmarkStart w:id="5135" w:name="_Toc107234976"/>
      <w:bookmarkStart w:id="5136" w:name="_Toc107419946"/>
      <w:bookmarkStart w:id="5137" w:name="_Toc107477242"/>
      <w:bookmarkStart w:id="5138" w:name="_Toc114566100"/>
      <w:bookmarkStart w:id="5139" w:name="_Toc123936412"/>
      <w:bookmarkStart w:id="5140" w:name="_Toc124377427"/>
      <w:r w:rsidRPr="00C25669">
        <w:rPr>
          <w:rFonts w:hint="eastAsia"/>
          <w:lang w:eastAsia="zh-CN"/>
        </w:rPr>
        <w:t>10.1</w:t>
      </w:r>
      <w:r w:rsidRPr="00C25669">
        <w:rPr>
          <w:rFonts w:hint="eastAsia"/>
          <w:lang w:eastAsia="zh-CN"/>
        </w:rPr>
        <w:tab/>
        <w:t>General</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1" w:name="_Toc21338360"/>
      <w:bookmarkStart w:id="5142" w:name="_Toc29808468"/>
      <w:bookmarkStart w:id="5143" w:name="_Toc37068387"/>
      <w:bookmarkStart w:id="5144" w:name="_Toc37083932"/>
      <w:bookmarkStart w:id="5145" w:name="_Toc37084274"/>
      <w:bookmarkStart w:id="5146" w:name="_Toc40209636"/>
      <w:bookmarkStart w:id="5147" w:name="_Toc40209978"/>
      <w:bookmarkStart w:id="5148" w:name="_Toc45892937"/>
      <w:bookmarkStart w:id="5149" w:name="_Toc53176802"/>
      <w:bookmarkStart w:id="5150" w:name="_Toc61121130"/>
      <w:bookmarkStart w:id="5151" w:name="_Toc67918326"/>
      <w:bookmarkStart w:id="5152" w:name="_Toc76298370"/>
      <w:bookmarkStart w:id="5153" w:name="_Toc76572382"/>
      <w:bookmarkStart w:id="5154" w:name="_Toc76652249"/>
      <w:bookmarkStart w:id="5155" w:name="_Toc76653087"/>
      <w:bookmarkStart w:id="5156" w:name="_Toc83742360"/>
      <w:bookmarkStart w:id="5157" w:name="_Toc91440850"/>
      <w:bookmarkStart w:id="5158" w:name="_Toc98849640"/>
      <w:bookmarkStart w:id="5159" w:name="_Toc106543494"/>
      <w:bookmarkStart w:id="5160" w:name="_Toc106737592"/>
      <w:bookmarkStart w:id="5161" w:name="_Toc107233359"/>
      <w:bookmarkStart w:id="5162" w:name="_Toc107234977"/>
      <w:bookmarkStart w:id="5163" w:name="_Toc107419947"/>
      <w:bookmarkStart w:id="5164" w:name="_Toc107477243"/>
      <w:bookmarkStart w:id="5165" w:name="_Toc114566101"/>
      <w:bookmarkStart w:id="5166" w:name="_Toc123936413"/>
      <w:bookmarkStart w:id="5167" w:name="_Toc124377428"/>
      <w:r w:rsidRPr="00C25669">
        <w:t>10.1.1</w:t>
      </w:r>
      <w:r w:rsidRPr="00C25669">
        <w:rPr>
          <w:rFonts w:hint="eastAsia"/>
          <w:lang w:eastAsia="zh-CN"/>
        </w:rPr>
        <w:tab/>
      </w:r>
      <w:r w:rsidRPr="00C25669">
        <w:rPr>
          <w:lang w:eastAsia="zh-CN"/>
        </w:rPr>
        <w:t>Applicability of requirements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68" w:name="_Toc21338361"/>
      <w:bookmarkStart w:id="5169" w:name="_Toc29808469"/>
      <w:bookmarkStart w:id="5170" w:name="_Toc37068388"/>
      <w:bookmarkStart w:id="5171" w:name="_Toc37083933"/>
      <w:bookmarkStart w:id="5172" w:name="_Toc37084275"/>
      <w:bookmarkStart w:id="5173" w:name="_Toc40209637"/>
      <w:bookmarkStart w:id="5174" w:name="_Toc40209979"/>
      <w:bookmarkStart w:id="5175" w:name="_Toc45892938"/>
      <w:bookmarkStart w:id="5176" w:name="_Toc53176803"/>
      <w:bookmarkStart w:id="5177" w:name="_Toc61121131"/>
      <w:bookmarkStart w:id="5178" w:name="_Toc67918327"/>
      <w:bookmarkStart w:id="5179" w:name="_Toc76298371"/>
      <w:bookmarkStart w:id="5180" w:name="_Toc76572383"/>
      <w:bookmarkStart w:id="5181" w:name="_Toc76652250"/>
      <w:bookmarkStart w:id="5182" w:name="_Toc76653088"/>
      <w:bookmarkStart w:id="5183" w:name="_Toc83742361"/>
      <w:bookmarkStart w:id="5184" w:name="_Toc91440851"/>
      <w:bookmarkStart w:id="5185" w:name="_Toc98849641"/>
      <w:bookmarkStart w:id="5186" w:name="_Toc106543495"/>
      <w:bookmarkStart w:id="5187" w:name="_Toc106737593"/>
      <w:bookmarkStart w:id="5188" w:name="_Toc107233360"/>
      <w:bookmarkStart w:id="5189" w:name="_Toc107234978"/>
      <w:bookmarkStart w:id="5190" w:name="_Toc107419948"/>
      <w:bookmarkStart w:id="5191" w:name="_Toc107477244"/>
      <w:bookmarkStart w:id="5192" w:name="_Toc114566102"/>
      <w:bookmarkStart w:id="5193" w:name="_Toc123936414"/>
      <w:bookmarkStart w:id="5194" w:name="_Toc124377429"/>
      <w:r w:rsidRPr="00C25669">
        <w:t>10.1.1.1</w:t>
      </w:r>
      <w:r w:rsidRPr="00C25669">
        <w:rPr>
          <w:rFonts w:hint="eastAsia"/>
        </w:rPr>
        <w:tab/>
      </w:r>
      <w:r w:rsidRPr="00C25669">
        <w:t>Applicability of requirements for optional UE features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5" w:name="_Toc21338362"/>
      <w:bookmarkStart w:id="5196" w:name="_Toc29808470"/>
      <w:bookmarkStart w:id="5197" w:name="_Toc37068389"/>
      <w:bookmarkStart w:id="5198" w:name="_Toc37083934"/>
      <w:bookmarkStart w:id="5199" w:name="_Toc37084276"/>
      <w:bookmarkStart w:id="5200" w:name="_Toc40209638"/>
      <w:bookmarkStart w:id="5201" w:name="_Toc40209980"/>
      <w:bookmarkStart w:id="5202" w:name="_Toc45892939"/>
      <w:bookmarkStart w:id="5203" w:name="_Toc53176804"/>
      <w:bookmarkStart w:id="5204" w:name="_Toc61121132"/>
      <w:bookmarkStart w:id="5205" w:name="_Toc67918328"/>
      <w:bookmarkStart w:id="5206" w:name="_Toc76298372"/>
      <w:bookmarkStart w:id="5207" w:name="_Toc76572384"/>
      <w:bookmarkStart w:id="5208" w:name="_Toc76652251"/>
      <w:bookmarkStart w:id="5209" w:name="_Toc76653089"/>
      <w:bookmarkStart w:id="5210" w:name="_Toc83742362"/>
      <w:bookmarkStart w:id="5211" w:name="_Toc91440852"/>
      <w:bookmarkStart w:id="5212" w:name="_Toc98849642"/>
      <w:bookmarkStart w:id="5213" w:name="_Toc106543496"/>
      <w:bookmarkStart w:id="5214" w:name="_Toc106737594"/>
      <w:bookmarkStart w:id="5215" w:name="_Toc107233361"/>
      <w:bookmarkStart w:id="5216" w:name="_Toc107234979"/>
      <w:bookmarkStart w:id="5217" w:name="_Toc107419949"/>
      <w:bookmarkStart w:id="5218" w:name="_Toc107477245"/>
      <w:bookmarkStart w:id="5219" w:name="_Toc114566103"/>
      <w:bookmarkStart w:id="5220" w:name="_Toc123936415"/>
      <w:bookmarkStart w:id="5221" w:name="_Toc124377430"/>
      <w:r w:rsidRPr="00C25669">
        <w:t>10.1.1.2</w:t>
      </w:r>
      <w:r w:rsidRPr="00C25669">
        <w:rPr>
          <w:rFonts w:hint="eastAsia"/>
        </w:rPr>
        <w:tab/>
      </w:r>
      <w:r w:rsidRPr="00C25669">
        <w:t>Applicability of requirements for mandatory UE features with capability signalling</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2" w:name="_Toc21338363"/>
      <w:bookmarkStart w:id="5223" w:name="_Toc29808471"/>
      <w:bookmarkStart w:id="5224" w:name="_Toc37068390"/>
      <w:bookmarkStart w:id="5225" w:name="_Toc37083935"/>
      <w:bookmarkStart w:id="5226" w:name="_Toc37084277"/>
      <w:bookmarkStart w:id="5227" w:name="_Toc40209639"/>
      <w:bookmarkStart w:id="5228" w:name="_Toc40209981"/>
      <w:bookmarkStart w:id="5229" w:name="_Toc45892940"/>
      <w:bookmarkStart w:id="5230" w:name="_Toc53176805"/>
      <w:bookmarkStart w:id="5231" w:name="_Toc61121133"/>
      <w:bookmarkStart w:id="5232" w:name="_Toc67918329"/>
      <w:bookmarkStart w:id="5233" w:name="_Toc76298373"/>
      <w:bookmarkStart w:id="5234" w:name="_Toc76572385"/>
      <w:bookmarkStart w:id="5235" w:name="_Toc76652252"/>
      <w:bookmarkStart w:id="5236" w:name="_Toc76653090"/>
      <w:bookmarkStart w:id="5237" w:name="_Toc83742363"/>
      <w:bookmarkStart w:id="5238" w:name="_Toc91440853"/>
      <w:bookmarkStart w:id="5239" w:name="_Toc98849643"/>
      <w:bookmarkStart w:id="5240" w:name="_Toc106543497"/>
      <w:bookmarkStart w:id="5241" w:name="_Toc106737595"/>
      <w:bookmarkStart w:id="5242" w:name="_Toc107233362"/>
      <w:bookmarkStart w:id="5243" w:name="_Toc107234980"/>
      <w:bookmarkStart w:id="5244" w:name="_Toc107419950"/>
      <w:bookmarkStart w:id="5245" w:name="_Toc107477246"/>
      <w:bookmarkStart w:id="5246" w:name="_Toc114566104"/>
      <w:bookmarkStart w:id="5247" w:name="_Toc123936416"/>
      <w:bookmarkStart w:id="5248"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C006A59" w14:textId="77777777" w:rsidR="005B3300" w:rsidRPr="00C25669" w:rsidRDefault="005B3300" w:rsidP="005B3300">
      <w:pPr>
        <w:pStyle w:val="Heading2"/>
        <w:rPr>
          <w:lang w:eastAsia="zh-CN"/>
        </w:rPr>
      </w:pPr>
      <w:bookmarkStart w:id="5249" w:name="_Toc21338364"/>
      <w:bookmarkStart w:id="5250" w:name="_Toc29808472"/>
      <w:bookmarkStart w:id="5251" w:name="_Toc37068391"/>
      <w:bookmarkStart w:id="5252" w:name="_Toc37083936"/>
      <w:bookmarkStart w:id="5253" w:name="_Toc37084278"/>
      <w:bookmarkStart w:id="5254" w:name="_Toc40209640"/>
      <w:bookmarkStart w:id="5255" w:name="_Toc40209982"/>
      <w:bookmarkStart w:id="5256" w:name="_Toc45892941"/>
      <w:bookmarkStart w:id="5257" w:name="_Toc53176806"/>
      <w:bookmarkStart w:id="5258" w:name="_Toc61121134"/>
      <w:bookmarkStart w:id="5259" w:name="_Toc67918330"/>
      <w:bookmarkStart w:id="5260" w:name="_Toc76298374"/>
      <w:bookmarkStart w:id="5261" w:name="_Toc76572386"/>
      <w:bookmarkStart w:id="5262" w:name="_Toc76652253"/>
      <w:bookmarkStart w:id="5263" w:name="_Toc76653091"/>
      <w:bookmarkStart w:id="5264" w:name="_Toc83742364"/>
      <w:bookmarkStart w:id="5265" w:name="_Toc91440854"/>
      <w:bookmarkStart w:id="5266" w:name="_Toc98849644"/>
      <w:bookmarkStart w:id="5267" w:name="_Toc106543498"/>
      <w:bookmarkStart w:id="5268" w:name="_Toc106737596"/>
      <w:bookmarkStart w:id="5269" w:name="_Toc107233363"/>
      <w:bookmarkStart w:id="5270" w:name="_Toc107234981"/>
      <w:bookmarkStart w:id="5271" w:name="_Toc107419951"/>
      <w:bookmarkStart w:id="5272" w:name="_Toc107477247"/>
      <w:bookmarkStart w:id="5273" w:name="_Toc114566105"/>
      <w:bookmarkStart w:id="5274" w:name="_Toc123936417"/>
      <w:bookmarkStart w:id="5275"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6" w:name="_Toc21338365"/>
      <w:bookmarkStart w:id="5277" w:name="_Toc29808473"/>
      <w:bookmarkStart w:id="5278" w:name="_Toc37068392"/>
      <w:bookmarkStart w:id="5279" w:name="_Toc37083937"/>
      <w:bookmarkStart w:id="5280" w:name="_Toc37084279"/>
      <w:bookmarkStart w:id="5281" w:name="_Toc40209641"/>
      <w:bookmarkStart w:id="5282" w:name="_Toc40209983"/>
      <w:bookmarkStart w:id="5283" w:name="_Toc45892942"/>
      <w:bookmarkStart w:id="5284" w:name="_Toc53176807"/>
      <w:bookmarkStart w:id="5285" w:name="_Toc61121135"/>
      <w:bookmarkStart w:id="5286" w:name="_Toc67918331"/>
      <w:bookmarkStart w:id="5287" w:name="_Toc76298375"/>
      <w:bookmarkStart w:id="5288" w:name="_Toc76572387"/>
      <w:bookmarkStart w:id="5289" w:name="_Toc76652254"/>
      <w:bookmarkStart w:id="5290" w:name="_Toc76653092"/>
      <w:bookmarkStart w:id="5291" w:name="_Toc83742365"/>
      <w:bookmarkStart w:id="5292" w:name="_Toc91440855"/>
      <w:bookmarkStart w:id="5293" w:name="_Toc98849645"/>
      <w:bookmarkStart w:id="5294" w:name="_Toc106543499"/>
      <w:bookmarkStart w:id="5295" w:name="_Toc106737597"/>
      <w:bookmarkStart w:id="5296" w:name="_Toc107233364"/>
      <w:bookmarkStart w:id="5297" w:name="_Toc107234982"/>
      <w:bookmarkStart w:id="5298" w:name="_Toc107419952"/>
      <w:bookmarkStart w:id="5299" w:name="_Toc107477248"/>
      <w:bookmarkStart w:id="5300" w:name="_Toc114566106"/>
      <w:bookmarkStart w:id="5301" w:name="_Toc123936418"/>
      <w:bookmarkStart w:id="5302"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0D43DB7" w14:textId="77777777" w:rsidR="005B3300" w:rsidRPr="00C25669" w:rsidRDefault="005B3300" w:rsidP="005B3300">
      <w:pPr>
        <w:pStyle w:val="Heading3"/>
        <w:rPr>
          <w:lang w:eastAsia="zh-CN"/>
        </w:rPr>
      </w:pPr>
      <w:bookmarkStart w:id="5303" w:name="_Toc21338366"/>
      <w:bookmarkStart w:id="5304" w:name="_Toc29808474"/>
      <w:bookmarkStart w:id="5305" w:name="_Toc37068393"/>
      <w:bookmarkStart w:id="5306" w:name="_Toc37083938"/>
      <w:bookmarkStart w:id="5307" w:name="_Toc37084280"/>
      <w:bookmarkStart w:id="5308" w:name="_Toc40209642"/>
      <w:bookmarkStart w:id="5309" w:name="_Toc40209984"/>
      <w:bookmarkStart w:id="5310" w:name="_Toc45892943"/>
      <w:bookmarkStart w:id="5311" w:name="_Toc53176808"/>
      <w:bookmarkStart w:id="5312" w:name="_Toc61121136"/>
      <w:bookmarkStart w:id="5313" w:name="_Toc67918332"/>
      <w:bookmarkStart w:id="5314" w:name="_Toc76298376"/>
      <w:bookmarkStart w:id="5315" w:name="_Toc76572388"/>
      <w:bookmarkStart w:id="5316" w:name="_Toc76652255"/>
      <w:bookmarkStart w:id="5317" w:name="_Toc76653093"/>
      <w:bookmarkStart w:id="5318" w:name="_Toc83742366"/>
      <w:bookmarkStart w:id="5319" w:name="_Toc91440856"/>
      <w:bookmarkStart w:id="5320" w:name="_Toc98849646"/>
      <w:bookmarkStart w:id="5321" w:name="_Toc106543500"/>
      <w:bookmarkStart w:id="5322" w:name="_Toc106737598"/>
      <w:bookmarkStart w:id="5323" w:name="_Toc107233365"/>
      <w:bookmarkStart w:id="5324" w:name="_Toc107234983"/>
      <w:bookmarkStart w:id="5325" w:name="_Toc107419953"/>
      <w:bookmarkStart w:id="5326" w:name="_Toc107477249"/>
      <w:bookmarkStart w:id="5327" w:name="_Toc114566107"/>
      <w:bookmarkStart w:id="5328" w:name="_Toc123936419"/>
      <w:bookmarkStart w:id="5329"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49508234" w14:textId="77777777" w:rsidR="005B3300" w:rsidRPr="00C25669" w:rsidRDefault="005B3300" w:rsidP="005B3300">
      <w:pPr>
        <w:pStyle w:val="Heading4"/>
        <w:rPr>
          <w:lang w:eastAsia="zh-CN"/>
        </w:rPr>
      </w:pPr>
      <w:bookmarkStart w:id="5330" w:name="_Toc21338367"/>
      <w:bookmarkStart w:id="5331" w:name="_Toc29808475"/>
      <w:bookmarkStart w:id="5332" w:name="_Toc37068394"/>
      <w:bookmarkStart w:id="5333" w:name="_Toc37083939"/>
      <w:bookmarkStart w:id="5334" w:name="_Toc37084281"/>
      <w:bookmarkStart w:id="5335" w:name="_Toc40209643"/>
      <w:bookmarkStart w:id="5336" w:name="_Toc40209985"/>
      <w:bookmarkStart w:id="5337" w:name="_Toc45892944"/>
      <w:bookmarkStart w:id="5338" w:name="_Toc53176809"/>
      <w:bookmarkStart w:id="5339" w:name="_Toc61121137"/>
      <w:bookmarkStart w:id="5340" w:name="_Toc67918333"/>
      <w:bookmarkStart w:id="5341" w:name="_Toc76298377"/>
      <w:bookmarkStart w:id="5342" w:name="_Toc76572389"/>
      <w:bookmarkStart w:id="5343" w:name="_Toc76652256"/>
      <w:bookmarkStart w:id="5344" w:name="_Toc76653094"/>
      <w:bookmarkStart w:id="5345" w:name="_Toc83742367"/>
      <w:bookmarkStart w:id="5346" w:name="_Toc91440857"/>
      <w:bookmarkStart w:id="5347" w:name="_Toc98849647"/>
      <w:bookmarkStart w:id="5348" w:name="_Toc106543501"/>
      <w:bookmarkStart w:id="5349" w:name="_Toc106737599"/>
      <w:bookmarkStart w:id="5350" w:name="_Toc107233366"/>
      <w:bookmarkStart w:id="5351" w:name="_Toc107234984"/>
      <w:bookmarkStart w:id="5352" w:name="_Toc107419954"/>
      <w:bookmarkStart w:id="5353" w:name="_Toc107477250"/>
      <w:bookmarkStart w:id="5354" w:name="_Toc114566108"/>
      <w:bookmarkStart w:id="5355" w:name="_Toc123936420"/>
      <w:bookmarkStart w:id="5356"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57" w:name="_Toc21338368"/>
      <w:bookmarkStart w:id="5358" w:name="_Toc29808476"/>
      <w:bookmarkStart w:id="5359" w:name="_Toc37068395"/>
      <w:bookmarkStart w:id="5360" w:name="_Toc37083940"/>
      <w:bookmarkStart w:id="5361" w:name="_Toc37084282"/>
      <w:bookmarkStart w:id="5362" w:name="_Toc40209644"/>
      <w:bookmarkStart w:id="5363" w:name="_Toc40209986"/>
      <w:bookmarkStart w:id="5364" w:name="_Toc45892945"/>
      <w:bookmarkStart w:id="5365" w:name="_Toc53176810"/>
      <w:bookmarkStart w:id="5366" w:name="_Toc61121138"/>
      <w:bookmarkStart w:id="5367" w:name="_Toc67918334"/>
      <w:bookmarkStart w:id="5368" w:name="_Toc76298378"/>
      <w:bookmarkStart w:id="5369" w:name="_Toc76572390"/>
      <w:bookmarkStart w:id="5370" w:name="_Toc76652257"/>
      <w:bookmarkStart w:id="5371" w:name="_Toc76653095"/>
      <w:bookmarkStart w:id="5372" w:name="_Toc83742368"/>
      <w:bookmarkStart w:id="5373" w:name="_Toc91440858"/>
      <w:bookmarkStart w:id="5374" w:name="_Toc98849648"/>
      <w:bookmarkStart w:id="5375" w:name="_Toc106543502"/>
      <w:bookmarkStart w:id="5376" w:name="_Toc106737600"/>
      <w:bookmarkStart w:id="5377" w:name="_Toc107233367"/>
      <w:bookmarkStart w:id="5378" w:name="_Toc107234985"/>
      <w:bookmarkStart w:id="5379" w:name="_Toc107419955"/>
      <w:bookmarkStart w:id="5380" w:name="_Toc107477251"/>
      <w:bookmarkStart w:id="5381" w:name="_Toc114566109"/>
      <w:bookmarkStart w:id="5382" w:name="_Toc123936421"/>
      <w:bookmarkStart w:id="5383"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4" w:name="_Toc21338369"/>
      <w:bookmarkStart w:id="5385" w:name="_Toc29808477"/>
      <w:bookmarkStart w:id="5386" w:name="_Toc37068396"/>
      <w:bookmarkStart w:id="5387" w:name="_Toc37083941"/>
      <w:bookmarkStart w:id="5388" w:name="_Toc37084283"/>
      <w:bookmarkStart w:id="5389" w:name="_Toc40209645"/>
      <w:bookmarkStart w:id="5390" w:name="_Toc40209987"/>
      <w:bookmarkStart w:id="5391" w:name="_Toc45892946"/>
      <w:bookmarkStart w:id="5392" w:name="_Toc53176811"/>
      <w:bookmarkStart w:id="5393" w:name="_Toc61121139"/>
      <w:bookmarkStart w:id="5394" w:name="_Toc67918335"/>
      <w:bookmarkStart w:id="5395" w:name="_Toc76298379"/>
      <w:bookmarkStart w:id="5396" w:name="_Toc76572391"/>
      <w:bookmarkStart w:id="5397" w:name="_Toc76652258"/>
      <w:bookmarkStart w:id="5398" w:name="_Toc76653096"/>
      <w:bookmarkStart w:id="5399" w:name="_Toc83742369"/>
      <w:bookmarkStart w:id="5400" w:name="_Toc91440859"/>
      <w:bookmarkStart w:id="5401" w:name="_Toc98849649"/>
      <w:bookmarkStart w:id="5402" w:name="_Toc106543503"/>
      <w:bookmarkStart w:id="5403" w:name="_Toc106737601"/>
      <w:bookmarkStart w:id="5404" w:name="_Toc107233368"/>
      <w:bookmarkStart w:id="5405" w:name="_Toc107234986"/>
      <w:bookmarkStart w:id="5406" w:name="_Toc107419956"/>
      <w:bookmarkStart w:id="5407" w:name="_Toc107477252"/>
      <w:bookmarkStart w:id="5408" w:name="_Toc114566110"/>
      <w:bookmarkStart w:id="5409" w:name="_Toc123936422"/>
      <w:bookmarkStart w:id="5410"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2" w:name="_Toc29808478"/>
      <w:bookmarkStart w:id="5413" w:name="_Toc37068397"/>
      <w:bookmarkStart w:id="5414" w:name="_Toc37083942"/>
      <w:bookmarkStart w:id="5415" w:name="_Toc37084284"/>
      <w:bookmarkStart w:id="5416" w:name="_Toc40209646"/>
      <w:bookmarkStart w:id="5417" w:name="_Toc40209988"/>
      <w:bookmarkStart w:id="5418" w:name="_Toc45892947"/>
      <w:bookmarkStart w:id="5419" w:name="_Toc53176812"/>
      <w:bookmarkStart w:id="5420" w:name="_Toc61121140"/>
      <w:bookmarkStart w:id="5421" w:name="_Toc67918336"/>
      <w:bookmarkStart w:id="5422" w:name="_Toc76298380"/>
      <w:bookmarkStart w:id="5423" w:name="_Toc76572392"/>
      <w:bookmarkStart w:id="5424" w:name="_Toc76652259"/>
      <w:bookmarkStart w:id="5425" w:name="_Toc76653097"/>
      <w:bookmarkStart w:id="5426" w:name="_Toc83742370"/>
      <w:bookmarkStart w:id="5427" w:name="_Toc91440860"/>
      <w:bookmarkStart w:id="5428" w:name="_Toc98849650"/>
      <w:bookmarkStart w:id="5429" w:name="_Toc106543504"/>
      <w:bookmarkStart w:id="5430" w:name="_Toc106737602"/>
      <w:bookmarkStart w:id="5431" w:name="_Toc107233369"/>
      <w:bookmarkStart w:id="5432" w:name="_Toc107234987"/>
      <w:bookmarkStart w:id="5433" w:name="_Toc107419957"/>
      <w:bookmarkStart w:id="5434" w:name="_Toc107477253"/>
      <w:bookmarkStart w:id="5435" w:name="_Toc114566111"/>
      <w:bookmarkStart w:id="5436" w:name="_Toc123936423"/>
      <w:bookmarkStart w:id="5437" w:name="_Toc124377438"/>
      <w:r w:rsidRPr="00C25669">
        <w:rPr>
          <w:rFonts w:hint="eastAsia"/>
          <w:lang w:eastAsia="zh-CN"/>
        </w:rPr>
        <w:t>10.2B.2</w:t>
      </w:r>
      <w:r w:rsidRPr="00C25669">
        <w:rPr>
          <w:rFonts w:hint="eastAsia"/>
          <w:lang w:eastAsia="zh-CN"/>
        </w:rPr>
        <w:tab/>
        <w:t>NR DC between FR1 and FR2</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38" w:name="_Toc21338371"/>
      <w:bookmarkStart w:id="5439" w:name="_Toc29808479"/>
      <w:bookmarkStart w:id="5440" w:name="_Toc37068398"/>
      <w:bookmarkStart w:id="5441" w:name="_Toc37083943"/>
      <w:bookmarkStart w:id="5442" w:name="_Toc37084285"/>
      <w:bookmarkStart w:id="5443" w:name="_Toc40209647"/>
      <w:bookmarkStart w:id="5444" w:name="_Toc40209989"/>
      <w:bookmarkStart w:id="5445" w:name="_Toc45892948"/>
      <w:bookmarkStart w:id="5446" w:name="_Toc53176813"/>
      <w:bookmarkStart w:id="5447" w:name="_Toc61121141"/>
      <w:bookmarkStart w:id="5448" w:name="_Toc67918337"/>
      <w:bookmarkStart w:id="5449" w:name="_Toc76298381"/>
      <w:bookmarkStart w:id="5450" w:name="_Toc76572393"/>
      <w:bookmarkStart w:id="5451" w:name="_Toc76652260"/>
      <w:bookmarkStart w:id="5452" w:name="_Toc76653098"/>
      <w:bookmarkStart w:id="5453" w:name="_Toc83742371"/>
      <w:bookmarkStart w:id="5454" w:name="_Toc91440861"/>
      <w:bookmarkStart w:id="5455" w:name="_Toc98849651"/>
      <w:bookmarkStart w:id="5456" w:name="_Toc106543505"/>
      <w:bookmarkStart w:id="5457" w:name="_Toc106737603"/>
      <w:bookmarkStart w:id="5458" w:name="_Toc107233370"/>
      <w:bookmarkStart w:id="5459" w:name="_Toc107234988"/>
      <w:bookmarkStart w:id="5460" w:name="_Toc107419958"/>
      <w:bookmarkStart w:id="5461" w:name="_Toc107477254"/>
      <w:bookmarkStart w:id="5462" w:name="_Toc114566112"/>
      <w:bookmarkStart w:id="5463" w:name="_Toc123936424"/>
      <w:bookmarkStart w:id="5464"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7817EE4" w14:textId="77777777" w:rsidR="005B3300" w:rsidRPr="00C25669" w:rsidRDefault="005B3300" w:rsidP="005B3300">
      <w:pPr>
        <w:pStyle w:val="Heading2"/>
        <w:rPr>
          <w:lang w:eastAsia="zh-CN"/>
        </w:rPr>
      </w:pPr>
      <w:bookmarkStart w:id="5465" w:name="_Toc21338372"/>
      <w:bookmarkStart w:id="5466" w:name="_Toc29808480"/>
      <w:bookmarkStart w:id="5467" w:name="_Toc37068399"/>
      <w:bookmarkStart w:id="5468" w:name="_Toc37083944"/>
      <w:bookmarkStart w:id="5469" w:name="_Toc37084286"/>
      <w:bookmarkStart w:id="5470" w:name="_Toc40209648"/>
      <w:bookmarkStart w:id="5471" w:name="_Toc40209990"/>
      <w:bookmarkStart w:id="5472" w:name="_Toc45892949"/>
      <w:bookmarkStart w:id="5473" w:name="_Toc53176814"/>
      <w:bookmarkStart w:id="5474" w:name="_Toc61121142"/>
      <w:bookmarkStart w:id="5475" w:name="_Toc67918338"/>
      <w:bookmarkStart w:id="5476" w:name="_Toc76298382"/>
      <w:bookmarkStart w:id="5477" w:name="_Toc76572394"/>
      <w:bookmarkStart w:id="5478" w:name="_Toc76652261"/>
      <w:bookmarkStart w:id="5479" w:name="_Toc76653099"/>
      <w:bookmarkStart w:id="5480" w:name="_Toc83742372"/>
      <w:bookmarkStart w:id="5481" w:name="_Toc91440862"/>
      <w:bookmarkStart w:id="5482" w:name="_Toc98849652"/>
      <w:bookmarkStart w:id="5483" w:name="_Toc106543506"/>
      <w:bookmarkStart w:id="5484" w:name="_Toc106737604"/>
      <w:bookmarkStart w:id="5485" w:name="_Toc107233371"/>
      <w:bookmarkStart w:id="5486" w:name="_Toc107234989"/>
      <w:bookmarkStart w:id="5487" w:name="_Toc107419959"/>
      <w:bookmarkStart w:id="5488" w:name="_Toc107477255"/>
      <w:bookmarkStart w:id="5489" w:name="_Toc114566113"/>
      <w:bookmarkStart w:id="5490" w:name="_Toc123936425"/>
      <w:bookmarkStart w:id="5491"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2" w:name="_Toc21338373"/>
      <w:bookmarkStart w:id="5493" w:name="_Toc29808481"/>
      <w:bookmarkStart w:id="5494" w:name="_Toc37068400"/>
      <w:bookmarkStart w:id="5495" w:name="_Toc37083945"/>
      <w:bookmarkStart w:id="5496" w:name="_Toc37084287"/>
      <w:bookmarkStart w:id="5497" w:name="_Toc40209649"/>
      <w:bookmarkStart w:id="5498" w:name="_Toc40209991"/>
      <w:bookmarkStart w:id="5499" w:name="_Toc45892950"/>
      <w:bookmarkStart w:id="5500" w:name="_Toc53176815"/>
      <w:bookmarkStart w:id="5501" w:name="_Toc61121143"/>
      <w:bookmarkStart w:id="5502" w:name="_Toc67918339"/>
      <w:bookmarkStart w:id="5503" w:name="_Toc76298383"/>
      <w:bookmarkStart w:id="5504" w:name="_Toc76572395"/>
      <w:bookmarkStart w:id="5505" w:name="_Toc76652262"/>
      <w:bookmarkStart w:id="5506" w:name="_Toc76653100"/>
      <w:bookmarkStart w:id="5507" w:name="_Toc83742373"/>
      <w:bookmarkStart w:id="5508" w:name="_Toc91440863"/>
      <w:bookmarkStart w:id="5509" w:name="_Toc98849653"/>
      <w:bookmarkStart w:id="5510" w:name="_Toc106543507"/>
      <w:bookmarkStart w:id="5511" w:name="_Toc106737605"/>
      <w:bookmarkStart w:id="5512" w:name="_Toc107233372"/>
      <w:bookmarkStart w:id="5513" w:name="_Toc107234990"/>
      <w:bookmarkStart w:id="5514" w:name="_Toc107419960"/>
      <w:bookmarkStart w:id="5515" w:name="_Toc107477256"/>
      <w:bookmarkStart w:id="5516" w:name="_Toc114566114"/>
      <w:bookmarkStart w:id="5517" w:name="_Toc123936426"/>
      <w:bookmarkStart w:id="5518" w:name="_Toc12437744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28B29EA" w14:textId="77777777" w:rsidR="005B3300" w:rsidRPr="00C25669" w:rsidRDefault="005B3300" w:rsidP="005B3300">
      <w:pPr>
        <w:pStyle w:val="Heading3"/>
        <w:rPr>
          <w:lang w:eastAsia="zh-CN"/>
        </w:rPr>
      </w:pPr>
      <w:bookmarkStart w:id="5519" w:name="_Toc21338374"/>
      <w:bookmarkStart w:id="5520" w:name="_Toc29808482"/>
      <w:bookmarkStart w:id="5521" w:name="_Toc37068401"/>
      <w:bookmarkStart w:id="5522" w:name="_Toc37083946"/>
      <w:bookmarkStart w:id="5523" w:name="_Toc37084288"/>
      <w:bookmarkStart w:id="5524" w:name="_Toc40209650"/>
      <w:bookmarkStart w:id="5525" w:name="_Toc40209992"/>
      <w:bookmarkStart w:id="5526" w:name="_Toc45892951"/>
      <w:bookmarkStart w:id="5527" w:name="_Toc53176816"/>
      <w:bookmarkStart w:id="5528" w:name="_Toc61121144"/>
      <w:bookmarkStart w:id="5529" w:name="_Toc67918340"/>
      <w:bookmarkStart w:id="5530" w:name="_Toc76298384"/>
      <w:bookmarkStart w:id="5531" w:name="_Toc76572396"/>
      <w:bookmarkStart w:id="5532" w:name="_Toc76652263"/>
      <w:bookmarkStart w:id="5533" w:name="_Toc76653101"/>
      <w:bookmarkStart w:id="5534" w:name="_Toc83742374"/>
      <w:bookmarkStart w:id="5535" w:name="_Toc91440864"/>
      <w:bookmarkStart w:id="5536" w:name="_Toc98849654"/>
      <w:bookmarkStart w:id="5537" w:name="_Toc106543508"/>
      <w:bookmarkStart w:id="5538" w:name="_Toc106737606"/>
      <w:bookmarkStart w:id="5539" w:name="_Toc107233373"/>
      <w:bookmarkStart w:id="5540" w:name="_Toc107234991"/>
      <w:bookmarkStart w:id="5541" w:name="_Toc107419961"/>
      <w:bookmarkStart w:id="5542" w:name="_Toc107477257"/>
      <w:bookmarkStart w:id="5543" w:name="_Toc114566115"/>
      <w:bookmarkStart w:id="5544" w:name="_Toc123936427"/>
      <w:bookmarkStart w:id="5545"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FD3E055" w14:textId="77777777" w:rsidR="005B3300" w:rsidRPr="00C25669" w:rsidRDefault="005B3300" w:rsidP="005B3300">
      <w:pPr>
        <w:pStyle w:val="Heading4"/>
        <w:rPr>
          <w:lang w:eastAsia="zh-CN"/>
        </w:rPr>
      </w:pPr>
      <w:bookmarkStart w:id="5546" w:name="_Toc21338375"/>
      <w:bookmarkStart w:id="5547" w:name="_Toc29808483"/>
      <w:bookmarkStart w:id="5548" w:name="_Toc37068402"/>
      <w:bookmarkStart w:id="5549" w:name="_Toc37083947"/>
      <w:bookmarkStart w:id="5550" w:name="_Toc37084289"/>
      <w:bookmarkStart w:id="5551" w:name="_Toc40209651"/>
      <w:bookmarkStart w:id="5552" w:name="_Toc40209993"/>
      <w:bookmarkStart w:id="5553" w:name="_Toc45892952"/>
      <w:bookmarkStart w:id="5554" w:name="_Toc53176817"/>
      <w:bookmarkStart w:id="5555" w:name="_Toc61121145"/>
      <w:bookmarkStart w:id="5556" w:name="_Toc67918341"/>
      <w:bookmarkStart w:id="5557" w:name="_Toc76298385"/>
      <w:bookmarkStart w:id="5558" w:name="_Toc76572397"/>
      <w:bookmarkStart w:id="5559" w:name="_Toc76652264"/>
      <w:bookmarkStart w:id="5560" w:name="_Toc76653102"/>
      <w:bookmarkStart w:id="5561" w:name="_Toc83742375"/>
      <w:bookmarkStart w:id="5562" w:name="_Toc91440865"/>
      <w:bookmarkStart w:id="5563" w:name="_Toc98849655"/>
      <w:bookmarkStart w:id="5564" w:name="_Toc106543509"/>
      <w:bookmarkStart w:id="5565" w:name="_Toc106737607"/>
      <w:bookmarkStart w:id="5566" w:name="_Toc107233374"/>
      <w:bookmarkStart w:id="5567" w:name="_Toc107234992"/>
      <w:bookmarkStart w:id="5568" w:name="_Toc107419962"/>
      <w:bookmarkStart w:id="5569" w:name="_Toc107477258"/>
      <w:bookmarkStart w:id="5570" w:name="_Toc114566116"/>
      <w:bookmarkStart w:id="5571" w:name="_Toc123936428"/>
      <w:bookmarkStart w:id="5572"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3" w:name="_Toc21338376"/>
      <w:bookmarkStart w:id="5574" w:name="_Toc29808484"/>
      <w:bookmarkStart w:id="5575" w:name="_Toc37068403"/>
      <w:bookmarkStart w:id="5576" w:name="_Toc37083948"/>
      <w:bookmarkStart w:id="5577" w:name="_Toc37084290"/>
      <w:bookmarkStart w:id="5578" w:name="_Toc40209652"/>
      <w:bookmarkStart w:id="5579" w:name="_Toc40209994"/>
      <w:bookmarkStart w:id="5580" w:name="_Toc45892953"/>
      <w:bookmarkStart w:id="5581" w:name="_Toc53176818"/>
      <w:bookmarkStart w:id="5582" w:name="_Toc61121146"/>
      <w:bookmarkStart w:id="5583" w:name="_Toc67918342"/>
      <w:bookmarkStart w:id="5584" w:name="_Toc76298386"/>
      <w:bookmarkStart w:id="5585" w:name="_Toc76572398"/>
      <w:bookmarkStart w:id="5586" w:name="_Toc76652265"/>
      <w:bookmarkStart w:id="5587" w:name="_Toc76653103"/>
      <w:bookmarkStart w:id="5588" w:name="_Toc83742376"/>
      <w:bookmarkStart w:id="5589" w:name="_Toc91440866"/>
      <w:bookmarkStart w:id="5590" w:name="_Toc98849656"/>
      <w:bookmarkStart w:id="5591" w:name="_Toc106543510"/>
      <w:bookmarkStart w:id="5592" w:name="_Toc106737608"/>
      <w:bookmarkStart w:id="5593" w:name="_Toc107233375"/>
      <w:bookmarkStart w:id="5594" w:name="_Toc107234993"/>
      <w:bookmarkStart w:id="5595" w:name="_Toc107419963"/>
      <w:bookmarkStart w:id="5596" w:name="_Toc107477259"/>
      <w:bookmarkStart w:id="5597" w:name="_Toc114566117"/>
      <w:bookmarkStart w:id="5598" w:name="_Toc123936429"/>
      <w:bookmarkStart w:id="5599"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0" w:name="_Toc21338377"/>
      <w:bookmarkStart w:id="5601" w:name="_Toc29808485"/>
      <w:bookmarkStart w:id="5602" w:name="_Toc37068404"/>
      <w:bookmarkStart w:id="5603" w:name="_Toc37083949"/>
      <w:bookmarkStart w:id="5604" w:name="_Toc37084291"/>
      <w:bookmarkStart w:id="5605" w:name="_Toc40209653"/>
      <w:bookmarkStart w:id="5606" w:name="_Toc40209995"/>
      <w:bookmarkStart w:id="5607" w:name="_Toc45892954"/>
      <w:bookmarkStart w:id="5608" w:name="_Toc53176819"/>
      <w:bookmarkStart w:id="5609" w:name="_Toc61121147"/>
      <w:bookmarkStart w:id="5610" w:name="_Toc67918343"/>
      <w:bookmarkStart w:id="5611" w:name="_Toc76298387"/>
      <w:bookmarkStart w:id="5612" w:name="_Toc76572399"/>
      <w:bookmarkStart w:id="5613" w:name="_Toc76652266"/>
      <w:bookmarkStart w:id="5614" w:name="_Toc76653104"/>
      <w:bookmarkStart w:id="5615" w:name="_Toc83742377"/>
      <w:bookmarkStart w:id="5616" w:name="_Toc91440867"/>
      <w:bookmarkStart w:id="5617" w:name="_Toc98849657"/>
      <w:bookmarkStart w:id="5618" w:name="_Toc106543511"/>
      <w:bookmarkStart w:id="5619" w:name="_Toc106737609"/>
      <w:bookmarkStart w:id="5620" w:name="_Toc107233376"/>
      <w:bookmarkStart w:id="5621" w:name="_Toc107234994"/>
      <w:bookmarkStart w:id="5622" w:name="_Toc107419964"/>
      <w:bookmarkStart w:id="5623" w:name="_Toc107477260"/>
      <w:bookmarkStart w:id="5624" w:name="_Toc114566118"/>
      <w:bookmarkStart w:id="5625" w:name="_Toc123936430"/>
      <w:bookmarkStart w:id="5626"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2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28" w:name="_Toc29808486"/>
      <w:bookmarkStart w:id="5629" w:name="_Toc37068405"/>
      <w:bookmarkStart w:id="5630" w:name="_Toc37083950"/>
      <w:bookmarkStart w:id="5631" w:name="_Toc37084292"/>
      <w:bookmarkStart w:id="5632" w:name="_Toc40209654"/>
      <w:bookmarkStart w:id="5633" w:name="_Toc40209996"/>
      <w:bookmarkStart w:id="5634" w:name="_Toc45892955"/>
      <w:bookmarkStart w:id="5635" w:name="_Toc53176820"/>
      <w:bookmarkStart w:id="5636" w:name="_Toc61121148"/>
      <w:bookmarkStart w:id="5637" w:name="_Toc67918344"/>
      <w:bookmarkStart w:id="5638" w:name="_Toc76298388"/>
      <w:bookmarkStart w:id="5639" w:name="_Toc76572400"/>
      <w:bookmarkStart w:id="5640" w:name="_Toc76652267"/>
      <w:bookmarkStart w:id="5641" w:name="_Toc76653105"/>
      <w:bookmarkStart w:id="5642" w:name="_Toc83742378"/>
      <w:bookmarkStart w:id="5643" w:name="_Toc91440868"/>
      <w:bookmarkStart w:id="5644" w:name="_Toc98849658"/>
      <w:bookmarkStart w:id="5645" w:name="_Toc106543512"/>
      <w:bookmarkStart w:id="5646" w:name="_Toc106737610"/>
      <w:bookmarkStart w:id="5647" w:name="_Toc107233377"/>
      <w:bookmarkStart w:id="5648" w:name="_Toc107234995"/>
      <w:bookmarkStart w:id="5649" w:name="_Toc107419965"/>
      <w:bookmarkStart w:id="5650" w:name="_Toc107477261"/>
      <w:bookmarkStart w:id="5651" w:name="_Toc114566119"/>
      <w:bookmarkStart w:id="5652" w:name="_Toc123936431"/>
      <w:bookmarkStart w:id="5653" w:name="_Toc124377446"/>
      <w:r w:rsidRPr="00C25669">
        <w:rPr>
          <w:rFonts w:hint="eastAsia"/>
          <w:lang w:eastAsia="zh-CN"/>
        </w:rPr>
        <w:t>10.3B.2</w:t>
      </w:r>
      <w:r w:rsidRPr="00C25669">
        <w:rPr>
          <w:rFonts w:hint="eastAsia"/>
          <w:lang w:eastAsia="zh-CN"/>
        </w:rPr>
        <w:tab/>
        <w:t>NR DC between FR1 and FR2</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4" w:name="_Toc21338379"/>
      <w:bookmarkStart w:id="5655" w:name="_Toc29808487"/>
      <w:bookmarkStart w:id="5656" w:name="_Toc37068406"/>
      <w:bookmarkStart w:id="5657" w:name="_Toc37083951"/>
      <w:bookmarkStart w:id="5658" w:name="_Toc37084293"/>
      <w:bookmarkStart w:id="5659" w:name="_Toc40209655"/>
      <w:bookmarkStart w:id="5660" w:name="_Toc40209997"/>
      <w:bookmarkStart w:id="5661" w:name="_Toc45892956"/>
      <w:bookmarkStart w:id="5662" w:name="_Toc53176821"/>
      <w:bookmarkStart w:id="5663" w:name="_Toc61121149"/>
      <w:bookmarkStart w:id="5664" w:name="_Toc67918345"/>
      <w:bookmarkStart w:id="5665" w:name="_Toc76298389"/>
      <w:bookmarkStart w:id="5666" w:name="_Toc76572401"/>
      <w:bookmarkStart w:id="5667" w:name="_Toc76652268"/>
      <w:bookmarkStart w:id="5668" w:name="_Toc76653106"/>
      <w:bookmarkStart w:id="5669" w:name="_Toc83742379"/>
      <w:bookmarkStart w:id="5670" w:name="_Toc91440869"/>
      <w:bookmarkStart w:id="5671" w:name="_Toc98849659"/>
      <w:bookmarkStart w:id="5672" w:name="_Toc106543513"/>
      <w:bookmarkStart w:id="5673" w:name="_Toc106737611"/>
      <w:bookmarkStart w:id="5674" w:name="_Toc107233378"/>
      <w:bookmarkStart w:id="5675" w:name="_Toc107234996"/>
      <w:bookmarkStart w:id="5676" w:name="_Toc107419966"/>
      <w:bookmarkStart w:id="5677" w:name="_Toc107477262"/>
      <w:bookmarkStart w:id="5678" w:name="_Toc114566120"/>
      <w:bookmarkStart w:id="5679" w:name="_Toc123936432"/>
      <w:bookmarkStart w:id="5680"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F2984E2" w14:textId="77777777" w:rsidR="005B3300" w:rsidRPr="00C25669" w:rsidRDefault="005B3300" w:rsidP="005B3300">
      <w:pPr>
        <w:pStyle w:val="Heading2"/>
        <w:rPr>
          <w:lang w:eastAsia="zh-CN"/>
        </w:rPr>
      </w:pPr>
      <w:bookmarkStart w:id="5681" w:name="_Toc21338380"/>
      <w:bookmarkStart w:id="5682" w:name="_Toc29808488"/>
      <w:bookmarkStart w:id="5683" w:name="_Toc37068407"/>
      <w:bookmarkStart w:id="5684" w:name="_Toc37083952"/>
      <w:bookmarkStart w:id="5685" w:name="_Toc37084294"/>
      <w:bookmarkStart w:id="5686" w:name="_Toc40209656"/>
      <w:bookmarkStart w:id="5687" w:name="_Toc40209998"/>
      <w:bookmarkStart w:id="5688" w:name="_Toc45892957"/>
      <w:bookmarkStart w:id="5689" w:name="_Toc53176822"/>
      <w:bookmarkStart w:id="5690" w:name="_Toc61121150"/>
      <w:bookmarkStart w:id="5691" w:name="_Toc67918346"/>
      <w:bookmarkStart w:id="5692" w:name="_Toc76298390"/>
      <w:bookmarkStart w:id="5693" w:name="_Toc76572402"/>
      <w:bookmarkStart w:id="5694" w:name="_Toc76652269"/>
      <w:bookmarkStart w:id="5695" w:name="_Toc76653107"/>
      <w:bookmarkStart w:id="5696" w:name="_Toc83742380"/>
      <w:bookmarkStart w:id="5697" w:name="_Toc91440870"/>
      <w:bookmarkStart w:id="5698" w:name="_Toc98849660"/>
      <w:bookmarkStart w:id="5699" w:name="_Toc106543514"/>
      <w:bookmarkStart w:id="5700" w:name="_Toc106737612"/>
      <w:bookmarkStart w:id="5701" w:name="_Toc107233379"/>
      <w:bookmarkStart w:id="5702" w:name="_Toc107234997"/>
      <w:bookmarkStart w:id="5703" w:name="_Toc107419967"/>
      <w:bookmarkStart w:id="5704" w:name="_Toc107477263"/>
      <w:bookmarkStart w:id="5705" w:name="_Toc114566121"/>
      <w:bookmarkStart w:id="5706" w:name="_Toc123936433"/>
      <w:bookmarkStart w:id="5707"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26DBD0E2" w14:textId="77777777" w:rsidR="005B3300" w:rsidRPr="00C25669" w:rsidRDefault="005B3300" w:rsidP="005B3300">
      <w:pPr>
        <w:pStyle w:val="Heading2"/>
        <w:rPr>
          <w:lang w:eastAsia="zh-CN"/>
        </w:rPr>
      </w:pPr>
      <w:bookmarkStart w:id="5708" w:name="_Toc21338381"/>
      <w:bookmarkStart w:id="5709" w:name="_Toc29808489"/>
      <w:bookmarkStart w:id="5710" w:name="_Toc37068408"/>
      <w:bookmarkStart w:id="5711" w:name="_Toc37083953"/>
      <w:bookmarkStart w:id="5712" w:name="_Toc37084295"/>
      <w:bookmarkStart w:id="5713" w:name="_Toc40209657"/>
      <w:bookmarkStart w:id="5714" w:name="_Toc40209999"/>
      <w:bookmarkStart w:id="5715" w:name="_Toc45892958"/>
      <w:bookmarkStart w:id="5716" w:name="_Toc53176823"/>
      <w:bookmarkStart w:id="5717" w:name="_Toc61121151"/>
      <w:bookmarkStart w:id="5718" w:name="_Toc67918347"/>
      <w:bookmarkStart w:id="5719" w:name="_Toc76298391"/>
      <w:bookmarkStart w:id="5720" w:name="_Toc76572403"/>
      <w:bookmarkStart w:id="5721" w:name="_Toc76652270"/>
      <w:bookmarkStart w:id="5722" w:name="_Toc76653108"/>
      <w:bookmarkStart w:id="5723" w:name="_Toc83742381"/>
      <w:bookmarkStart w:id="5724" w:name="_Toc91440871"/>
      <w:bookmarkStart w:id="5725" w:name="_Toc98849661"/>
      <w:bookmarkStart w:id="5726" w:name="_Toc106543515"/>
      <w:bookmarkStart w:id="5727" w:name="_Toc106737613"/>
      <w:bookmarkStart w:id="5728" w:name="_Toc107233380"/>
      <w:bookmarkStart w:id="5729" w:name="_Toc107234998"/>
      <w:bookmarkStart w:id="5730" w:name="_Toc107419968"/>
      <w:bookmarkStart w:id="5731" w:name="_Toc107477264"/>
      <w:bookmarkStart w:id="5732" w:name="_Toc114566122"/>
      <w:bookmarkStart w:id="5733" w:name="_Toc123936434"/>
      <w:bookmarkStart w:id="5734"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E92E77" w14:textId="77777777" w:rsidR="005B3300" w:rsidRPr="00C25669" w:rsidRDefault="005B3300" w:rsidP="005B3300">
      <w:pPr>
        <w:pStyle w:val="Heading3"/>
        <w:rPr>
          <w:lang w:eastAsia="zh-CN"/>
        </w:rPr>
      </w:pPr>
      <w:bookmarkStart w:id="5735" w:name="_Toc21338382"/>
      <w:bookmarkStart w:id="5736" w:name="_Toc29808490"/>
      <w:bookmarkStart w:id="5737" w:name="_Toc37068409"/>
      <w:bookmarkStart w:id="5738" w:name="_Toc37083954"/>
      <w:bookmarkStart w:id="5739" w:name="_Toc37084296"/>
      <w:bookmarkStart w:id="5740" w:name="_Toc40209658"/>
      <w:bookmarkStart w:id="5741" w:name="_Toc40210000"/>
      <w:bookmarkStart w:id="5742" w:name="_Toc45892959"/>
      <w:bookmarkStart w:id="5743" w:name="_Toc53176824"/>
      <w:bookmarkStart w:id="5744" w:name="_Toc61121152"/>
      <w:bookmarkStart w:id="5745" w:name="_Toc67918348"/>
      <w:bookmarkStart w:id="5746" w:name="_Toc76298392"/>
      <w:bookmarkStart w:id="5747" w:name="_Toc76572404"/>
      <w:bookmarkStart w:id="5748" w:name="_Toc76652271"/>
      <w:bookmarkStart w:id="5749" w:name="_Toc76653109"/>
      <w:bookmarkStart w:id="5750" w:name="_Toc83742382"/>
      <w:bookmarkStart w:id="5751" w:name="_Toc91440872"/>
      <w:bookmarkStart w:id="5752" w:name="_Toc98849662"/>
      <w:bookmarkStart w:id="5753" w:name="_Toc106543516"/>
      <w:bookmarkStart w:id="5754" w:name="_Toc106737614"/>
      <w:bookmarkStart w:id="5755" w:name="_Toc107233381"/>
      <w:bookmarkStart w:id="5756" w:name="_Toc107234999"/>
      <w:bookmarkStart w:id="5757" w:name="_Toc107419969"/>
      <w:bookmarkStart w:id="5758" w:name="_Toc107477265"/>
      <w:bookmarkStart w:id="5759" w:name="_Toc114566123"/>
      <w:bookmarkStart w:id="5760" w:name="_Toc123936435"/>
      <w:bookmarkStart w:id="5761"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1A86631" w14:textId="77777777" w:rsidR="005B3300" w:rsidRPr="00C25669" w:rsidRDefault="005B3300" w:rsidP="005B3300">
      <w:pPr>
        <w:pStyle w:val="Heading4"/>
        <w:rPr>
          <w:lang w:eastAsia="zh-CN"/>
        </w:rPr>
      </w:pPr>
      <w:bookmarkStart w:id="5762" w:name="_Toc21338383"/>
      <w:bookmarkStart w:id="5763" w:name="_Toc29808491"/>
      <w:bookmarkStart w:id="5764" w:name="_Toc37068410"/>
      <w:bookmarkStart w:id="5765" w:name="_Toc37083955"/>
      <w:bookmarkStart w:id="5766" w:name="_Toc37084297"/>
      <w:bookmarkStart w:id="5767" w:name="_Toc40209659"/>
      <w:bookmarkStart w:id="5768" w:name="_Toc40210001"/>
      <w:bookmarkStart w:id="5769" w:name="_Toc45892960"/>
      <w:bookmarkStart w:id="5770" w:name="_Toc53176825"/>
      <w:bookmarkStart w:id="5771" w:name="_Toc61121153"/>
      <w:bookmarkStart w:id="5772" w:name="_Toc67918349"/>
      <w:bookmarkStart w:id="5773" w:name="_Toc76298393"/>
      <w:bookmarkStart w:id="5774" w:name="_Toc76572405"/>
      <w:bookmarkStart w:id="5775" w:name="_Toc76652272"/>
      <w:bookmarkStart w:id="5776" w:name="_Toc76653110"/>
      <w:bookmarkStart w:id="5777" w:name="_Toc83742383"/>
      <w:bookmarkStart w:id="5778" w:name="_Toc91440873"/>
      <w:bookmarkStart w:id="5779" w:name="_Toc98849663"/>
      <w:bookmarkStart w:id="5780" w:name="_Toc106543517"/>
      <w:bookmarkStart w:id="5781" w:name="_Toc106737615"/>
      <w:bookmarkStart w:id="5782" w:name="_Toc107233382"/>
      <w:bookmarkStart w:id="5783" w:name="_Toc107235000"/>
      <w:bookmarkStart w:id="5784" w:name="_Toc107419970"/>
      <w:bookmarkStart w:id="5785" w:name="_Toc107477266"/>
      <w:bookmarkStart w:id="5786" w:name="_Toc114566124"/>
      <w:bookmarkStart w:id="5787" w:name="_Toc123936436"/>
      <w:bookmarkStart w:id="5788"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89" w:name="_Toc21338384"/>
      <w:bookmarkStart w:id="5790" w:name="_Toc29808492"/>
      <w:bookmarkStart w:id="5791" w:name="_Toc37068411"/>
      <w:bookmarkStart w:id="5792" w:name="_Toc37083956"/>
      <w:bookmarkStart w:id="5793" w:name="_Toc37084298"/>
      <w:bookmarkStart w:id="5794" w:name="_Toc40209660"/>
      <w:bookmarkStart w:id="5795" w:name="_Toc40210002"/>
      <w:bookmarkStart w:id="5796" w:name="_Toc45892961"/>
      <w:bookmarkStart w:id="5797" w:name="_Toc53176826"/>
      <w:bookmarkStart w:id="5798" w:name="_Toc61121154"/>
      <w:bookmarkStart w:id="5799" w:name="_Toc67918350"/>
      <w:bookmarkStart w:id="5800" w:name="_Toc76298394"/>
      <w:bookmarkStart w:id="5801" w:name="_Toc76572406"/>
      <w:bookmarkStart w:id="5802" w:name="_Toc76652273"/>
      <w:bookmarkStart w:id="5803" w:name="_Toc76653111"/>
      <w:bookmarkStart w:id="5804" w:name="_Toc83742384"/>
      <w:bookmarkStart w:id="5805" w:name="_Toc91440874"/>
      <w:bookmarkStart w:id="5806" w:name="_Toc98849664"/>
      <w:bookmarkStart w:id="5807" w:name="_Toc106543518"/>
      <w:bookmarkStart w:id="5808" w:name="_Toc106737616"/>
      <w:bookmarkStart w:id="5809" w:name="_Toc107233383"/>
      <w:bookmarkStart w:id="5810" w:name="_Toc107235001"/>
      <w:bookmarkStart w:id="5811" w:name="_Toc107419971"/>
      <w:bookmarkStart w:id="5812" w:name="_Toc107477267"/>
      <w:bookmarkStart w:id="5813" w:name="_Toc114566125"/>
      <w:bookmarkStart w:id="5814" w:name="_Toc123936437"/>
      <w:bookmarkStart w:id="5815"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6" w:name="_Toc21338385"/>
      <w:bookmarkStart w:id="5817" w:name="_Toc29808493"/>
      <w:bookmarkStart w:id="5818" w:name="_Toc37068412"/>
      <w:bookmarkStart w:id="5819" w:name="_Toc37083957"/>
      <w:bookmarkStart w:id="5820" w:name="_Toc37084299"/>
      <w:bookmarkStart w:id="5821" w:name="_Toc40209661"/>
      <w:bookmarkStart w:id="5822" w:name="_Toc40210003"/>
      <w:bookmarkStart w:id="5823" w:name="_Toc45892962"/>
      <w:bookmarkStart w:id="5824" w:name="_Toc53176827"/>
      <w:bookmarkStart w:id="5825" w:name="_Toc61121155"/>
      <w:bookmarkStart w:id="5826" w:name="_Toc67918351"/>
      <w:bookmarkStart w:id="5827" w:name="_Toc76298395"/>
      <w:bookmarkStart w:id="5828" w:name="_Toc76572407"/>
      <w:bookmarkStart w:id="5829" w:name="_Toc76652274"/>
      <w:bookmarkStart w:id="5830" w:name="_Toc76653112"/>
      <w:bookmarkStart w:id="5831" w:name="_Toc83742385"/>
      <w:bookmarkStart w:id="5832" w:name="_Toc91440875"/>
      <w:bookmarkStart w:id="5833" w:name="_Toc98849665"/>
      <w:bookmarkStart w:id="5834" w:name="_Toc106543519"/>
      <w:bookmarkStart w:id="5835" w:name="_Toc106737617"/>
      <w:bookmarkStart w:id="5836" w:name="_Toc107233384"/>
      <w:bookmarkStart w:id="5837" w:name="_Toc107235002"/>
      <w:bookmarkStart w:id="5838" w:name="_Toc107419972"/>
      <w:bookmarkStart w:id="5839" w:name="_Toc107477268"/>
      <w:bookmarkStart w:id="5840" w:name="_Toc114566126"/>
      <w:bookmarkStart w:id="5841" w:name="_Toc123936438"/>
      <w:bookmarkStart w:id="5842"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72B4AA43" w14:textId="77777777" w:rsidR="005B3300" w:rsidRPr="00D9587A" w:rsidRDefault="005B3300" w:rsidP="005B3300">
      <w:bookmarkStart w:id="5843"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4" w:name="_Toc29808494"/>
      <w:bookmarkStart w:id="5845" w:name="_Toc37068413"/>
      <w:bookmarkStart w:id="5846" w:name="_Toc37083958"/>
      <w:bookmarkStart w:id="5847" w:name="_Toc37084300"/>
      <w:bookmarkStart w:id="5848" w:name="_Toc40209662"/>
      <w:bookmarkStart w:id="5849" w:name="_Toc40210004"/>
      <w:bookmarkStart w:id="5850" w:name="_Toc45892963"/>
      <w:bookmarkStart w:id="5851" w:name="_Toc53176828"/>
      <w:bookmarkStart w:id="5852" w:name="_Toc61121156"/>
      <w:bookmarkStart w:id="5853" w:name="_Toc67918352"/>
      <w:bookmarkStart w:id="5854" w:name="_Toc76298396"/>
      <w:bookmarkStart w:id="5855" w:name="_Toc76572408"/>
      <w:bookmarkStart w:id="5856" w:name="_Toc76652275"/>
      <w:bookmarkStart w:id="5857" w:name="_Toc76653113"/>
      <w:bookmarkStart w:id="5858" w:name="_Toc83742386"/>
      <w:bookmarkStart w:id="5859" w:name="_Toc91440876"/>
      <w:bookmarkStart w:id="5860" w:name="_Toc98849666"/>
      <w:bookmarkStart w:id="5861" w:name="_Toc106543520"/>
      <w:bookmarkStart w:id="5862" w:name="_Toc106737618"/>
      <w:bookmarkStart w:id="5863" w:name="_Toc107233385"/>
      <w:bookmarkStart w:id="5864" w:name="_Toc107235003"/>
      <w:bookmarkStart w:id="5865" w:name="_Toc107419973"/>
      <w:bookmarkStart w:id="5866" w:name="_Toc107477269"/>
      <w:bookmarkStart w:id="5867" w:name="_Toc114566127"/>
      <w:bookmarkStart w:id="5868" w:name="_Toc123936439"/>
      <w:bookmarkStart w:id="5869" w:name="_Toc124377454"/>
      <w:r w:rsidRPr="00C25669">
        <w:rPr>
          <w:rFonts w:hint="eastAsia"/>
          <w:lang w:eastAsia="zh-CN"/>
        </w:rPr>
        <w:t>10.4B.2</w:t>
      </w:r>
      <w:r w:rsidRPr="00C25669">
        <w:rPr>
          <w:rFonts w:hint="eastAsia"/>
          <w:lang w:eastAsia="zh-CN"/>
        </w:rPr>
        <w:tab/>
        <w:t>NR DC between FR1 and FR2</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55FFE91C" w:rsidR="005B3300" w:rsidRPr="00C25669" w:rsidRDefault="005B3300" w:rsidP="005B3300">
      <w:pPr>
        <w:pStyle w:val="Heading8"/>
      </w:pPr>
      <w:r w:rsidRPr="00C25669">
        <w:br w:type="page"/>
      </w:r>
    </w:p>
    <w:p w14:paraId="3E3ECCB6" w14:textId="77777777" w:rsidR="00F60B18" w:rsidRDefault="00F60B18" w:rsidP="00B140F2">
      <w:pPr>
        <w:pStyle w:val="Heading1"/>
      </w:pPr>
      <w:bookmarkStart w:id="5870" w:name="_Toc13090857"/>
      <w:bookmarkStart w:id="5871" w:name="_Toc506297208"/>
      <w:bookmarkStart w:id="5872" w:name="_Toc21338388"/>
      <w:bookmarkStart w:id="5873" w:name="_Toc29808496"/>
      <w:bookmarkStart w:id="5874" w:name="_Toc37068415"/>
      <w:bookmarkStart w:id="5875" w:name="_Toc37083960"/>
      <w:bookmarkStart w:id="5876" w:name="_Toc37084302"/>
      <w:bookmarkStart w:id="5877" w:name="_Toc40209664"/>
      <w:bookmarkStart w:id="5878" w:name="_Toc40210006"/>
      <w:bookmarkStart w:id="5879" w:name="_Toc45892965"/>
      <w:bookmarkStart w:id="5880" w:name="_Toc53176830"/>
      <w:bookmarkStart w:id="5881" w:name="_Toc61121158"/>
      <w:bookmarkStart w:id="5882" w:name="_Toc67918354"/>
      <w:r>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3" w:name="_Toc76298398"/>
      <w:bookmarkStart w:id="5884" w:name="_Toc76572410"/>
      <w:bookmarkStart w:id="5885" w:name="_Toc76652277"/>
      <w:bookmarkStart w:id="5886" w:name="_Toc76653115"/>
      <w:bookmarkStart w:id="5887" w:name="_Toc83742388"/>
      <w:bookmarkStart w:id="5888" w:name="_Toc91440878"/>
      <w:bookmarkStart w:id="5889" w:name="_Toc98849668"/>
      <w:bookmarkStart w:id="5890" w:name="_Toc106543522"/>
      <w:bookmarkStart w:id="5891" w:name="_Toc106737620"/>
      <w:bookmarkStart w:id="5892" w:name="_Toc107233387"/>
      <w:bookmarkStart w:id="5893" w:name="_Toc107235005"/>
      <w:bookmarkStart w:id="5894" w:name="_Toc107419975"/>
      <w:bookmarkStart w:id="5895" w:name="_Toc107477271"/>
      <w:bookmarkStart w:id="5896" w:name="_Toc114566129"/>
      <w:bookmarkStart w:id="5897" w:name="_Toc123936441"/>
      <w:bookmarkStart w:id="5898" w:name="_Toc124377456"/>
      <w:r>
        <w:t>11.1</w:t>
      </w:r>
      <w:r w:rsidRPr="009E46DA">
        <w:rPr>
          <w:lang w:eastAsia="zh-CN"/>
        </w:rPr>
        <w:tab/>
      </w:r>
      <w:r w:rsidRPr="009E46DA">
        <w:t>Demodulation performance requirements (Conducted requirements)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899" w:name="_Toc76298399"/>
      <w:bookmarkStart w:id="5900" w:name="_Toc76572411"/>
      <w:bookmarkStart w:id="5901" w:name="_Toc76652278"/>
      <w:bookmarkStart w:id="5902" w:name="_Toc76653116"/>
      <w:bookmarkStart w:id="5903" w:name="_Toc83742389"/>
      <w:bookmarkStart w:id="5904" w:name="_Toc91440879"/>
      <w:bookmarkStart w:id="5905" w:name="_Toc98849669"/>
      <w:bookmarkStart w:id="5906" w:name="_Toc106543523"/>
      <w:bookmarkStart w:id="5907" w:name="_Toc106737621"/>
      <w:bookmarkStart w:id="5908" w:name="_Toc107233388"/>
      <w:bookmarkStart w:id="5909" w:name="_Toc107235006"/>
      <w:bookmarkStart w:id="5910" w:name="_Toc107419976"/>
      <w:bookmarkStart w:id="5911" w:name="_Toc107477272"/>
      <w:bookmarkStart w:id="5912" w:name="_Toc114566130"/>
      <w:bookmarkStart w:id="5913" w:name="_Toc123936442"/>
      <w:bookmarkStart w:id="5914" w:name="_Toc124377457"/>
      <w:r w:rsidRPr="008E1368">
        <w:t>11.1.1.1</w:t>
      </w:r>
      <w:r w:rsidRPr="008E1368">
        <w:tab/>
        <w:t>Applicability of requirements</w:t>
      </w:r>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57A35DD3" w14:textId="77777777" w:rsidR="00F60B18" w:rsidRPr="003D3858" w:rsidRDefault="00F60B18" w:rsidP="00F60B18">
      <w:pPr>
        <w:pStyle w:val="Heading5"/>
      </w:pPr>
      <w:bookmarkStart w:id="5915" w:name="_Toc76298400"/>
      <w:bookmarkStart w:id="5916" w:name="_Toc76572412"/>
      <w:bookmarkStart w:id="5917" w:name="_Toc76652279"/>
      <w:bookmarkStart w:id="5918" w:name="_Toc76653117"/>
      <w:bookmarkStart w:id="5919" w:name="_Toc83742390"/>
      <w:bookmarkStart w:id="5920" w:name="_Toc91440880"/>
      <w:bookmarkStart w:id="5921" w:name="_Toc98849670"/>
      <w:bookmarkStart w:id="5922" w:name="_Toc106543524"/>
      <w:bookmarkStart w:id="5923" w:name="_Toc106737622"/>
      <w:bookmarkStart w:id="5924" w:name="_Toc107233389"/>
      <w:bookmarkStart w:id="5925" w:name="_Toc107235007"/>
      <w:bookmarkStart w:id="5926" w:name="_Toc107419977"/>
      <w:bookmarkStart w:id="5927" w:name="_Toc107477273"/>
      <w:bookmarkStart w:id="5928" w:name="_Toc114566131"/>
      <w:bookmarkStart w:id="5929" w:name="_Toc123936443"/>
      <w:bookmarkStart w:id="5930" w:name="_Toc124377458"/>
      <w:r w:rsidRPr="003D3858">
        <w:t>11.1.1.1</w:t>
      </w:r>
      <w:r>
        <w:t>.1</w:t>
      </w:r>
      <w:r w:rsidRPr="003D3858">
        <w:tab/>
      </w:r>
      <w:r>
        <w:t>General</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1" w:name="_Toc76298401"/>
      <w:bookmarkStart w:id="5932" w:name="_Toc76572413"/>
      <w:bookmarkStart w:id="5933" w:name="_Toc76652280"/>
      <w:bookmarkStart w:id="5934" w:name="_Toc76653118"/>
      <w:bookmarkStart w:id="5935" w:name="_Toc83742391"/>
      <w:bookmarkStart w:id="5936" w:name="_Toc91440881"/>
      <w:bookmarkStart w:id="5937" w:name="_Toc98849671"/>
      <w:bookmarkStart w:id="5938" w:name="_Toc106543525"/>
      <w:bookmarkStart w:id="5939" w:name="_Toc106737623"/>
      <w:bookmarkStart w:id="5940" w:name="_Toc107233390"/>
      <w:bookmarkStart w:id="5941" w:name="_Toc107235008"/>
      <w:bookmarkStart w:id="5942" w:name="_Toc107419978"/>
      <w:bookmarkStart w:id="5943" w:name="_Toc107477274"/>
      <w:bookmarkStart w:id="5944" w:name="_Toc114566132"/>
      <w:bookmarkStart w:id="5945" w:name="_Toc123936444"/>
      <w:bookmarkStart w:id="5946"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790697">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790697">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790697">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790697">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790697">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790697">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790697">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790697">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790697">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790697">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790697">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47" w:name="_Toc76298402"/>
      <w:bookmarkStart w:id="5948" w:name="_Toc76572414"/>
      <w:bookmarkStart w:id="5949" w:name="_Toc76652281"/>
      <w:bookmarkStart w:id="5950" w:name="_Toc76653119"/>
      <w:bookmarkStart w:id="5951" w:name="_Toc83742392"/>
      <w:bookmarkStart w:id="5952" w:name="_Toc91440882"/>
      <w:bookmarkStart w:id="5953" w:name="_Toc98849672"/>
      <w:bookmarkStart w:id="5954" w:name="_Toc106543526"/>
      <w:bookmarkStart w:id="5955" w:name="_Toc106737624"/>
      <w:bookmarkStart w:id="5956" w:name="_Toc107233391"/>
      <w:bookmarkStart w:id="5957" w:name="_Toc107235009"/>
      <w:bookmarkStart w:id="5958" w:name="_Toc107419979"/>
      <w:bookmarkStart w:id="5959" w:name="_Toc107477275"/>
      <w:bookmarkStart w:id="5960" w:name="_Toc114566133"/>
      <w:bookmarkStart w:id="5961" w:name="_Toc123936445"/>
      <w:bookmarkStart w:id="5962" w:name="_Toc124377460"/>
      <w:r w:rsidRPr="008E1368">
        <w:t>11.1.1.</w:t>
      </w:r>
      <w:r>
        <w:t>2</w:t>
      </w:r>
      <w:r w:rsidRPr="008E1368">
        <w:tab/>
      </w:r>
      <w:r w:rsidRPr="00E93272">
        <w:t>Common test parameters</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0"/>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3" w:name="_Toc76298403"/>
      <w:bookmarkStart w:id="5964" w:name="_Toc76572415"/>
      <w:bookmarkStart w:id="5965" w:name="_Toc76652282"/>
      <w:bookmarkStart w:id="5966" w:name="_Toc76653120"/>
      <w:bookmarkStart w:id="5967" w:name="_Toc83742393"/>
      <w:bookmarkStart w:id="5968" w:name="_Toc91440883"/>
      <w:bookmarkStart w:id="5969" w:name="_Toc98849673"/>
      <w:bookmarkStart w:id="5970" w:name="_Toc106543527"/>
      <w:bookmarkStart w:id="5971" w:name="_Toc106737625"/>
      <w:bookmarkStart w:id="5972" w:name="_Toc107233392"/>
      <w:bookmarkStart w:id="5973" w:name="_Toc107235010"/>
      <w:bookmarkStart w:id="5974" w:name="_Toc107419980"/>
      <w:bookmarkStart w:id="5975" w:name="_Toc107477276"/>
      <w:bookmarkStart w:id="5976" w:name="_Toc114566134"/>
      <w:bookmarkStart w:id="5977" w:name="_Toc123936446"/>
      <w:bookmarkStart w:id="5978" w:name="_Toc124377461"/>
      <w:bookmarkEnd w:id="5871"/>
      <w:r w:rsidRPr="00C25669">
        <w:t>1</w:t>
      </w:r>
      <w:r>
        <w:t>1</w:t>
      </w:r>
      <w:r w:rsidRPr="00C25669">
        <w:t>.1.</w:t>
      </w:r>
      <w:r>
        <w:t>2</w:t>
      </w:r>
      <w:r w:rsidRPr="00C25669">
        <w:rPr>
          <w:rFonts w:hint="eastAsia"/>
          <w:lang w:eastAsia="zh-CN"/>
        </w:rPr>
        <w:tab/>
      </w:r>
      <w:r>
        <w:rPr>
          <w:lang w:eastAsia="zh-CN"/>
        </w:rPr>
        <w:t>PSSCH demodulation requirements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27ECCAF5" w14:textId="77777777" w:rsidR="00F60B18" w:rsidRDefault="00F60B18" w:rsidP="00F60B18">
      <w:pPr>
        <w:pStyle w:val="Heading4"/>
      </w:pPr>
      <w:bookmarkStart w:id="5979" w:name="_Toc76298404"/>
      <w:bookmarkStart w:id="5980" w:name="_Toc76572416"/>
      <w:bookmarkStart w:id="5981" w:name="_Toc76652283"/>
      <w:bookmarkStart w:id="5982" w:name="_Toc76653121"/>
      <w:bookmarkStart w:id="5983" w:name="_Toc83742394"/>
      <w:bookmarkStart w:id="5984" w:name="_Toc91440884"/>
      <w:bookmarkStart w:id="5985" w:name="_Toc98849674"/>
      <w:bookmarkStart w:id="5986" w:name="_Toc106543528"/>
      <w:bookmarkStart w:id="5987" w:name="_Toc106737626"/>
      <w:bookmarkStart w:id="5988" w:name="_Toc107233393"/>
      <w:bookmarkStart w:id="5989" w:name="_Toc107235011"/>
      <w:bookmarkStart w:id="5990" w:name="_Toc107419981"/>
      <w:bookmarkStart w:id="5991" w:name="_Toc107477277"/>
      <w:bookmarkStart w:id="5992" w:name="_Toc114566135"/>
      <w:bookmarkStart w:id="5993" w:name="_Toc123936447"/>
      <w:bookmarkStart w:id="5994" w:name="_Toc124377462"/>
      <w:r w:rsidRPr="00B91B67">
        <w:t>11.1.2.1</w:t>
      </w:r>
      <w:r w:rsidRPr="00B91B67">
        <w:rPr>
          <w:rFonts w:hint="eastAsia"/>
        </w:rPr>
        <w:tab/>
      </w:r>
      <w:r>
        <w:t>2Rx requirements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4232DCD0" w14:textId="77777777" w:rsidR="00F60B18" w:rsidRPr="0069084F" w:rsidRDefault="00F60B18" w:rsidP="00F60B18">
      <w:pPr>
        <w:pStyle w:val="Heading5"/>
      </w:pPr>
      <w:bookmarkStart w:id="5995" w:name="_Toc76298405"/>
      <w:bookmarkStart w:id="5996" w:name="_Toc76572417"/>
      <w:bookmarkStart w:id="5997" w:name="_Toc76652284"/>
      <w:bookmarkStart w:id="5998" w:name="_Toc76653122"/>
      <w:bookmarkStart w:id="5999" w:name="_Toc83742395"/>
      <w:bookmarkStart w:id="6000" w:name="_Toc91440885"/>
      <w:bookmarkStart w:id="6001" w:name="_Toc98849675"/>
      <w:bookmarkStart w:id="6002" w:name="_Toc106543529"/>
      <w:bookmarkStart w:id="6003" w:name="_Toc106737627"/>
      <w:bookmarkStart w:id="6004" w:name="_Toc107233394"/>
      <w:bookmarkStart w:id="6005" w:name="_Toc107235012"/>
      <w:bookmarkStart w:id="6006" w:name="_Toc107419982"/>
      <w:bookmarkStart w:id="6007" w:name="_Toc107477278"/>
      <w:bookmarkStart w:id="6008" w:name="_Toc114566136"/>
      <w:bookmarkStart w:id="6009" w:name="_Toc123936448"/>
      <w:bookmarkStart w:id="6010"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1" w:name="_Toc76298406"/>
      <w:bookmarkStart w:id="6012" w:name="_Toc76572418"/>
      <w:bookmarkStart w:id="6013" w:name="_Toc76652285"/>
      <w:bookmarkStart w:id="6014" w:name="_Toc76653123"/>
      <w:bookmarkStart w:id="6015" w:name="_Toc83742396"/>
      <w:bookmarkStart w:id="6016" w:name="_Toc91440886"/>
      <w:bookmarkStart w:id="6017" w:name="_Toc98849676"/>
      <w:bookmarkStart w:id="6018" w:name="_Toc106543530"/>
      <w:bookmarkStart w:id="6019" w:name="_Toc106737628"/>
      <w:bookmarkStart w:id="6020" w:name="_Toc107233395"/>
      <w:bookmarkStart w:id="6021" w:name="_Toc107235013"/>
      <w:bookmarkStart w:id="6022" w:name="_Toc107419983"/>
      <w:bookmarkStart w:id="6023" w:name="_Toc107477279"/>
      <w:bookmarkStart w:id="6024" w:name="_Toc114566137"/>
      <w:bookmarkStart w:id="6025" w:name="_Toc123936449"/>
      <w:bookmarkStart w:id="6026" w:name="_Toc124377464"/>
      <w:r w:rsidRPr="00F62C0B">
        <w:t>11.1.3.1</w:t>
      </w:r>
      <w:r w:rsidRPr="00F62C0B">
        <w:tab/>
      </w:r>
      <w:r w:rsidRPr="00F62C0B">
        <w:rPr>
          <w:rFonts w:hint="eastAsia"/>
        </w:rPr>
        <w:t>2Rx requirements</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02D169A9" w14:textId="77777777" w:rsidR="00F60B18" w:rsidRPr="0069084F" w:rsidRDefault="00F60B18" w:rsidP="00F60B18">
      <w:pPr>
        <w:pStyle w:val="Heading5"/>
      </w:pPr>
      <w:bookmarkStart w:id="6027" w:name="_Toc76298407"/>
      <w:bookmarkStart w:id="6028" w:name="_Toc76572419"/>
      <w:bookmarkStart w:id="6029" w:name="_Toc76652286"/>
      <w:bookmarkStart w:id="6030" w:name="_Toc76653124"/>
      <w:bookmarkStart w:id="6031" w:name="_Toc83742397"/>
      <w:bookmarkStart w:id="6032" w:name="_Toc91440887"/>
      <w:bookmarkStart w:id="6033" w:name="_Toc98849677"/>
      <w:bookmarkStart w:id="6034" w:name="_Toc106543531"/>
      <w:bookmarkStart w:id="6035" w:name="_Toc106737629"/>
      <w:bookmarkStart w:id="6036" w:name="_Toc107233396"/>
      <w:bookmarkStart w:id="6037" w:name="_Toc107235014"/>
      <w:bookmarkStart w:id="6038" w:name="_Toc107419984"/>
      <w:bookmarkStart w:id="6039" w:name="_Toc107477280"/>
      <w:bookmarkStart w:id="6040" w:name="_Toc114566138"/>
      <w:bookmarkStart w:id="6041" w:name="_Toc123936450"/>
      <w:bookmarkStart w:id="6042"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3" w:name="_Toc76298408"/>
      <w:bookmarkStart w:id="6044" w:name="_Toc76572420"/>
      <w:bookmarkStart w:id="6045" w:name="_Toc76652287"/>
      <w:bookmarkStart w:id="6046" w:name="_Toc76653125"/>
      <w:bookmarkStart w:id="6047" w:name="_Toc83742398"/>
      <w:bookmarkStart w:id="6048" w:name="_Toc91440888"/>
      <w:bookmarkStart w:id="6049" w:name="_Toc98849678"/>
      <w:bookmarkStart w:id="6050" w:name="_Toc106543532"/>
      <w:bookmarkStart w:id="6051" w:name="_Toc106737630"/>
      <w:bookmarkStart w:id="6052" w:name="_Toc107233397"/>
      <w:bookmarkStart w:id="6053" w:name="_Toc107235015"/>
      <w:bookmarkStart w:id="6054" w:name="_Toc107419985"/>
      <w:bookmarkStart w:id="6055" w:name="_Toc107477281"/>
      <w:bookmarkStart w:id="6056" w:name="_Toc114566139"/>
      <w:bookmarkStart w:id="6057" w:name="_Toc123936451"/>
      <w:bookmarkStart w:id="6058" w:name="_Toc124377466"/>
      <w:r w:rsidRPr="000A1784">
        <w:t>11.1.4.1</w:t>
      </w:r>
      <w:r w:rsidRPr="000A1784">
        <w:rPr>
          <w:rFonts w:hint="eastAsia"/>
        </w:rPr>
        <w:tab/>
      </w:r>
      <w:r w:rsidRPr="000A1784">
        <w:t>2Rx requirements</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04C7C860" w14:textId="77777777" w:rsidR="00F60B18" w:rsidRPr="002D0E4E" w:rsidRDefault="00F60B18" w:rsidP="00F60B18">
      <w:pPr>
        <w:pStyle w:val="Heading5"/>
      </w:pPr>
      <w:bookmarkStart w:id="6059" w:name="_Toc76298409"/>
      <w:bookmarkStart w:id="6060" w:name="_Toc76572421"/>
      <w:bookmarkStart w:id="6061" w:name="_Toc76652288"/>
      <w:bookmarkStart w:id="6062" w:name="_Toc76653126"/>
      <w:bookmarkStart w:id="6063" w:name="_Toc83742399"/>
      <w:bookmarkStart w:id="6064" w:name="_Toc91440889"/>
      <w:bookmarkStart w:id="6065" w:name="_Toc98849679"/>
      <w:bookmarkStart w:id="6066" w:name="_Toc106543533"/>
      <w:bookmarkStart w:id="6067" w:name="_Toc106737631"/>
      <w:bookmarkStart w:id="6068" w:name="_Toc107233398"/>
      <w:bookmarkStart w:id="6069" w:name="_Toc107235016"/>
      <w:bookmarkStart w:id="6070" w:name="_Toc107419986"/>
      <w:bookmarkStart w:id="6071" w:name="_Toc107477282"/>
      <w:bookmarkStart w:id="6072" w:name="_Toc114566140"/>
      <w:bookmarkStart w:id="6073" w:name="_Toc123936452"/>
      <w:bookmarkStart w:id="6074"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CA398DA"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p>
    <w:p w14:paraId="1DF13F21" w14:textId="3BD478C0" w:rsidR="00B359A5" w:rsidRPr="00B359A5" w:rsidRDefault="00B359A5" w:rsidP="00B359A5">
      <w:pPr>
        <w:pStyle w:val="TH"/>
      </w:pPr>
      <w:r w:rsidRPr="00A74798">
        <w:rPr>
          <w:rFonts w:eastAsia="Malgun Gothic"/>
        </w:rPr>
        <w:t xml:space="preserve">Table </w:t>
      </w:r>
      <w:r w:rsidRPr="00A74798">
        <w:rPr>
          <w:rFonts w:eastAsia="Malgun Gothic"/>
        </w:rPr>
        <w:fldChar w:fldCharType="begin"/>
      </w:r>
      <w:r w:rsidRPr="00A74798">
        <w:rPr>
          <w:rFonts w:eastAsia="Malgun Gothic"/>
        </w:rPr>
        <w:instrText xml:space="preserve"> SEQ Table \* ARABIC </w:instrText>
      </w:r>
      <w:r w:rsidRPr="00A74798">
        <w:rPr>
          <w:rFonts w:eastAsia="Malgun Gothic"/>
        </w:rPr>
        <w:fldChar w:fldCharType="separate"/>
      </w:r>
      <w:r w:rsidRPr="00A74798">
        <w:rPr>
          <w:rFonts w:eastAsia="Malgun Gothic"/>
        </w:rPr>
        <w:t>1</w:t>
      </w:r>
      <w:r w:rsidRPr="00A74798">
        <w:rPr>
          <w:rFonts w:eastAsia="Malgun Gothic"/>
        </w:rPr>
        <w:fldChar w:fldCharType="end"/>
      </w:r>
      <w:r w:rsidRPr="00A74798">
        <w:rPr>
          <w:rFonts w:eastAsia="Malgun Gothic"/>
        </w:rPr>
        <w:t>1.1.4.1.1-1: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5" w:name="_Toc76298410"/>
      <w:bookmarkStart w:id="6076" w:name="_Toc76572422"/>
      <w:bookmarkStart w:id="6077" w:name="_Toc76652289"/>
      <w:bookmarkStart w:id="6078" w:name="_Toc76653127"/>
      <w:bookmarkStart w:id="6079" w:name="_Toc83742400"/>
      <w:bookmarkStart w:id="6080" w:name="_Toc91440890"/>
      <w:bookmarkStart w:id="6081" w:name="_Toc98849680"/>
      <w:bookmarkStart w:id="6082" w:name="_Toc106543534"/>
      <w:bookmarkStart w:id="6083" w:name="_Toc106737632"/>
      <w:bookmarkStart w:id="6084" w:name="_Toc107233399"/>
      <w:bookmarkStart w:id="6085" w:name="_Toc107235017"/>
      <w:bookmarkStart w:id="6086" w:name="_Toc107419987"/>
      <w:bookmarkStart w:id="6087" w:name="_Toc107477283"/>
      <w:bookmarkStart w:id="6088" w:name="_Toc114566141"/>
      <w:bookmarkStart w:id="6089" w:name="_Toc123936453"/>
      <w:bookmarkStart w:id="6090" w:name="_Toc124377468"/>
      <w:r w:rsidRPr="000A1784">
        <w:t>11.1.5.1</w:t>
      </w:r>
      <w:r>
        <w:tab/>
      </w:r>
      <w:r w:rsidRPr="000A1784">
        <w:t>2Rx requirements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3AD2A1D" w14:textId="77777777" w:rsidR="00F60B18" w:rsidRPr="000A1784" w:rsidRDefault="00F60B18" w:rsidP="00F60B18">
      <w:pPr>
        <w:pStyle w:val="Heading5"/>
      </w:pPr>
      <w:bookmarkStart w:id="6091" w:name="_Toc76298411"/>
      <w:bookmarkStart w:id="6092" w:name="_Toc76572423"/>
      <w:bookmarkStart w:id="6093" w:name="_Toc76652290"/>
      <w:bookmarkStart w:id="6094" w:name="_Toc76653128"/>
      <w:bookmarkStart w:id="6095" w:name="_Toc83742401"/>
      <w:bookmarkStart w:id="6096" w:name="_Toc91440891"/>
      <w:bookmarkStart w:id="6097" w:name="_Toc98849681"/>
      <w:bookmarkStart w:id="6098" w:name="_Toc106543535"/>
      <w:bookmarkStart w:id="6099" w:name="_Toc106737633"/>
      <w:bookmarkStart w:id="6100" w:name="_Toc107233400"/>
      <w:bookmarkStart w:id="6101" w:name="_Toc107235018"/>
      <w:bookmarkStart w:id="6102" w:name="_Toc107419988"/>
      <w:bookmarkStart w:id="6103" w:name="_Toc107477284"/>
      <w:bookmarkStart w:id="6104" w:name="_Toc114566142"/>
      <w:bookmarkStart w:id="6105" w:name="_Toc123936454"/>
      <w:bookmarkStart w:id="6106" w:name="_Toc124377469"/>
      <w:r>
        <w:t>11.1.5.1.1</w:t>
      </w:r>
      <w:r>
        <w:tab/>
      </w:r>
      <w:r w:rsidRPr="000A1784">
        <w:t>Minimum requirements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45355E6C" w14:textId="77777777" w:rsidR="00F60B18" w:rsidRPr="005B7A7E" w:rsidRDefault="00F60B18" w:rsidP="00D35940">
      <w:pPr>
        <w:pStyle w:val="Heading6"/>
      </w:pPr>
      <w:bookmarkStart w:id="6107" w:name="_Toc107477285"/>
      <w:bookmarkStart w:id="6108" w:name="_Toc114566143"/>
      <w:bookmarkStart w:id="6109" w:name="_Toc123936455"/>
      <w:bookmarkStart w:id="6110" w:name="_Toc124377470"/>
      <w:r w:rsidRPr="003D0525">
        <w:t>11</w:t>
      </w:r>
      <w:r w:rsidRPr="005B7A7E">
        <w:t>.1.5.1.1.1</w:t>
      </w:r>
      <w:r w:rsidRPr="005B7A7E">
        <w:tab/>
        <w:t>NACK missed detection requirements</w:t>
      </w:r>
      <w:bookmarkEnd w:id="6107"/>
      <w:bookmarkEnd w:id="6108"/>
      <w:bookmarkEnd w:id="6109"/>
      <w:bookmarkEnd w:id="6110"/>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1" w:name="_Toc107477286"/>
      <w:bookmarkStart w:id="6112" w:name="_Toc114566144"/>
      <w:bookmarkStart w:id="6113" w:name="_Toc123936456"/>
      <w:bookmarkStart w:id="6114" w:name="_Toc124377471"/>
      <w:r w:rsidRPr="000A1784">
        <w:t>11</w:t>
      </w:r>
      <w:r w:rsidRPr="005B7A7E">
        <w:t>.1.5</w:t>
      </w:r>
      <w:r w:rsidRPr="000A1784">
        <w:t>.1.1.2</w:t>
      </w:r>
      <w:r>
        <w:tab/>
      </w:r>
      <w:r w:rsidRPr="000A1784">
        <w:t>DTX to NACK requirements</w:t>
      </w:r>
      <w:bookmarkEnd w:id="6111"/>
      <w:bookmarkEnd w:id="6112"/>
      <w:bookmarkEnd w:id="6113"/>
      <w:bookmarkEnd w:id="6114"/>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6572DD28" w:rsidR="00F60B18" w:rsidRDefault="00F60B18" w:rsidP="00F60B18">
      <w:r>
        <w:t>The test parameters</w:t>
      </w:r>
      <w:r w:rsidRPr="00D15522">
        <w:t xml:space="preserve"> </w:t>
      </w:r>
      <w:r>
        <w:t>are configured in table 11.</w:t>
      </w:r>
      <w:r w:rsidR="00597BAA">
        <w:t>1.</w:t>
      </w:r>
      <w:r>
        <w:t>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5" w:name="OLE_LINK93"/>
      <w:bookmarkStart w:id="6116" w:name="_Toc76298412"/>
      <w:bookmarkStart w:id="6117" w:name="_Toc76572424"/>
      <w:bookmarkStart w:id="6118" w:name="_Toc76652291"/>
      <w:bookmarkStart w:id="6119" w:name="_Toc76653129"/>
      <w:bookmarkStart w:id="6120" w:name="_Toc83742402"/>
      <w:bookmarkStart w:id="6121" w:name="_Toc91440892"/>
      <w:bookmarkStart w:id="6122" w:name="_Toc98849682"/>
      <w:bookmarkStart w:id="6123" w:name="_Toc106543536"/>
      <w:bookmarkStart w:id="6124" w:name="_Toc106737634"/>
      <w:bookmarkStart w:id="6125" w:name="_Toc107233401"/>
      <w:bookmarkStart w:id="6126" w:name="_Toc107235019"/>
      <w:bookmarkStart w:id="6127" w:name="_Toc107419989"/>
      <w:bookmarkStart w:id="6128" w:name="_Toc107477287"/>
      <w:bookmarkStart w:id="6129" w:name="_Toc114566145"/>
      <w:bookmarkStart w:id="6130" w:name="_Toc123936457"/>
      <w:bookmarkStart w:id="6131" w:name="_Toc124377472"/>
      <w:r>
        <w:rPr>
          <w:rFonts w:hint="eastAsia"/>
          <w:lang w:eastAsia="ko-KR"/>
        </w:rPr>
        <w:t>1</w:t>
      </w:r>
      <w:r>
        <w:rPr>
          <w:lang w:eastAsia="ko-KR"/>
        </w:rPr>
        <w:t>1</w:t>
      </w:r>
      <w:r w:rsidRPr="00C25669">
        <w:rPr>
          <w:rFonts w:hint="eastAsia"/>
          <w:lang w:eastAsia="ko-KR"/>
        </w:rPr>
        <w:t>.1</w:t>
      </w:r>
      <w:r>
        <w:rPr>
          <w:lang w:eastAsia="ko-KR"/>
        </w:rPr>
        <w:t>.</w:t>
      </w:r>
      <w:bookmarkEnd w:id="6115"/>
      <w:r>
        <w:rPr>
          <w:lang w:eastAsia="ko-KR"/>
        </w:rPr>
        <w:t>6</w:t>
      </w:r>
      <w:r>
        <w:rPr>
          <w:lang w:eastAsia="ko-KR"/>
        </w:rPr>
        <w:tab/>
        <w:t>Power imbalance performance with two links</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3AF465DD" w14:textId="77777777" w:rsidR="00F60B18" w:rsidRDefault="00F60B18" w:rsidP="00F60B18">
      <w:pPr>
        <w:pStyle w:val="Heading4"/>
        <w:rPr>
          <w:lang w:eastAsia="ko-KR"/>
        </w:rPr>
      </w:pPr>
      <w:bookmarkStart w:id="6132" w:name="_Toc76298413"/>
      <w:bookmarkStart w:id="6133" w:name="_Toc76572425"/>
      <w:bookmarkStart w:id="6134" w:name="_Toc76652292"/>
      <w:bookmarkStart w:id="6135" w:name="_Toc76653130"/>
      <w:bookmarkStart w:id="6136" w:name="_Toc83742403"/>
      <w:bookmarkStart w:id="6137" w:name="_Toc91440893"/>
      <w:bookmarkStart w:id="6138" w:name="_Toc98849683"/>
      <w:bookmarkStart w:id="6139" w:name="_Toc106543537"/>
      <w:bookmarkStart w:id="6140" w:name="_Toc106737635"/>
      <w:bookmarkStart w:id="6141" w:name="_Toc107233402"/>
      <w:bookmarkStart w:id="6142" w:name="_Toc107235020"/>
      <w:bookmarkStart w:id="6143" w:name="_Toc107419990"/>
      <w:bookmarkStart w:id="6144" w:name="_Toc107477288"/>
      <w:bookmarkStart w:id="6145" w:name="_Toc114566146"/>
      <w:bookmarkStart w:id="6146" w:name="_Toc123936458"/>
      <w:bookmarkStart w:id="6147"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4CF49A10" w14:textId="77777777" w:rsidR="00F60B18" w:rsidRPr="00D86539" w:rsidRDefault="00F60B18" w:rsidP="00F60B18">
      <w:pPr>
        <w:pStyle w:val="Heading5"/>
        <w:rPr>
          <w:rFonts w:eastAsia="Malgun Gothic"/>
          <w:lang w:eastAsia="ko-KR"/>
        </w:rPr>
      </w:pPr>
      <w:bookmarkStart w:id="6148" w:name="_Toc76298414"/>
      <w:bookmarkStart w:id="6149" w:name="_Toc76572426"/>
      <w:bookmarkStart w:id="6150" w:name="_Toc76652293"/>
      <w:bookmarkStart w:id="6151" w:name="_Toc76653131"/>
      <w:bookmarkStart w:id="6152" w:name="_Toc83742404"/>
      <w:bookmarkStart w:id="6153" w:name="_Toc91440894"/>
      <w:bookmarkStart w:id="6154" w:name="_Toc98849684"/>
      <w:bookmarkStart w:id="6155" w:name="_Toc106543538"/>
      <w:bookmarkStart w:id="6156" w:name="_Toc106737636"/>
      <w:bookmarkStart w:id="6157" w:name="_Toc107233403"/>
      <w:bookmarkStart w:id="6158" w:name="_Toc107235021"/>
      <w:bookmarkStart w:id="6159" w:name="_Toc107419991"/>
      <w:bookmarkStart w:id="6160" w:name="_Toc107477289"/>
      <w:bookmarkStart w:id="6161" w:name="_Toc114566147"/>
      <w:bookmarkStart w:id="6162" w:name="_Toc123936459"/>
      <w:bookmarkStart w:id="6163"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4" w:name="OLE_LINK103"/>
      <w:r w:rsidRPr="002A34B3">
        <w:rPr>
          <w:rFonts w:ascii="Arial" w:hAnsi="Arial" w:cs="Arial"/>
          <w:b/>
        </w:rPr>
        <w:t>Table 11.1.6.1.1-1:</w:t>
      </w:r>
      <w:bookmarkEnd w:id="6164"/>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5" w:name="OLE_LINK148"/>
            <w:r>
              <w:rPr>
                <w:rFonts w:cs="Arial"/>
                <w:szCs w:val="18"/>
                <w:lang w:eastAsia="zh-CN"/>
              </w:rPr>
              <w:t>PSSCH DMRS pattern</w:t>
            </w:r>
            <w:bookmarkEnd w:id="6165"/>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6" w:name="OLE_LINK149"/>
            <w:r>
              <w:rPr>
                <w:rFonts w:cs="Arial" w:hint="eastAsia"/>
                <w:szCs w:val="18"/>
                <w:lang w:eastAsia="zh-CN"/>
              </w:rPr>
              <w:t>{</w:t>
            </w:r>
            <w:r>
              <w:rPr>
                <w:rFonts w:cs="Arial"/>
                <w:szCs w:val="18"/>
                <w:lang w:eastAsia="zh-CN"/>
              </w:rPr>
              <w:t>2,3}</w:t>
            </w:r>
            <w:bookmarkEnd w:id="6166"/>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67" w:name="OLE_LINK150"/>
            <w:r w:rsidRPr="002A34B3">
              <w:rPr>
                <w:rFonts w:cs="Arial"/>
                <w:szCs w:val="18"/>
              </w:rPr>
              <w:t xml:space="preserve">(Note </w:t>
            </w:r>
            <w:r>
              <w:rPr>
                <w:rFonts w:cs="Arial"/>
                <w:szCs w:val="18"/>
              </w:rPr>
              <w:t>2</w:t>
            </w:r>
            <w:r w:rsidRPr="002A34B3">
              <w:rPr>
                <w:rFonts w:cs="Arial"/>
                <w:szCs w:val="18"/>
              </w:rPr>
              <w:t>)</w:t>
            </w:r>
            <w:bookmarkEnd w:id="6167"/>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68" w:name="OLE_LINK17"/>
            <w:r w:rsidRPr="00F31F66">
              <w:rPr>
                <w:rFonts w:cs="Arial"/>
              </w:rPr>
              <w:t>Propagation condition</w:t>
            </w:r>
            <w:bookmarkEnd w:id="6168"/>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69" w:name="_Toc76298415"/>
      <w:bookmarkStart w:id="6170" w:name="_Toc76572427"/>
      <w:bookmarkStart w:id="6171" w:name="_Toc76652294"/>
      <w:bookmarkStart w:id="6172" w:name="_Toc76653132"/>
      <w:bookmarkStart w:id="6173" w:name="_Toc83742405"/>
      <w:bookmarkStart w:id="6174" w:name="_Toc91440895"/>
      <w:bookmarkStart w:id="6175" w:name="_Toc98849685"/>
      <w:bookmarkStart w:id="6176" w:name="_Toc106543539"/>
      <w:bookmarkStart w:id="6177" w:name="_Toc106737637"/>
      <w:bookmarkStart w:id="6178" w:name="_Toc107233404"/>
      <w:bookmarkStart w:id="6179" w:name="_Toc107235022"/>
      <w:bookmarkStart w:id="6180" w:name="_Toc107419992"/>
      <w:bookmarkStart w:id="6181" w:name="_Toc107477290"/>
      <w:bookmarkStart w:id="6182" w:name="_Toc114566148"/>
      <w:bookmarkStart w:id="6183" w:name="_Toc123936460"/>
      <w:bookmarkStart w:id="6184" w:name="_Toc124377475"/>
      <w:r>
        <w:rPr>
          <w:rFonts w:eastAsia="PMingLiU"/>
          <w:lang w:eastAsia="zh-TW"/>
        </w:rPr>
        <w:t>11.</w:t>
      </w:r>
      <w:r w:rsidRPr="005B7A7E">
        <w:rPr>
          <w:rFonts w:eastAsia="PMingLiU"/>
          <w:lang w:eastAsia="zh-TW"/>
        </w:rPr>
        <w:t>1.7</w:t>
      </w:r>
      <w:r w:rsidRPr="005B7A7E">
        <w:tab/>
        <w:t>HARQ buffer soft combining test</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2D447B59" w14:textId="77777777" w:rsidR="00F60B18" w:rsidRPr="005B7A7E" w:rsidRDefault="00F60B18" w:rsidP="00F60B18">
      <w:pPr>
        <w:pStyle w:val="Heading4"/>
      </w:pPr>
      <w:bookmarkStart w:id="6185" w:name="_Toc76298416"/>
      <w:bookmarkStart w:id="6186" w:name="_Toc76572428"/>
      <w:bookmarkStart w:id="6187" w:name="_Toc76652295"/>
      <w:bookmarkStart w:id="6188" w:name="_Toc76653133"/>
      <w:bookmarkStart w:id="6189" w:name="_Toc83742406"/>
      <w:bookmarkStart w:id="6190" w:name="_Toc91440896"/>
      <w:bookmarkStart w:id="6191" w:name="_Toc98849686"/>
      <w:bookmarkStart w:id="6192" w:name="_Toc106543540"/>
      <w:bookmarkStart w:id="6193" w:name="_Toc106737638"/>
      <w:bookmarkStart w:id="6194" w:name="_Toc107233405"/>
      <w:bookmarkStart w:id="6195" w:name="_Toc107235023"/>
      <w:bookmarkStart w:id="6196" w:name="_Toc107419993"/>
      <w:bookmarkStart w:id="6197" w:name="_Toc107477291"/>
      <w:bookmarkStart w:id="6198" w:name="_Toc114566149"/>
      <w:bookmarkStart w:id="6199" w:name="_Toc123936461"/>
      <w:bookmarkStart w:id="6200" w:name="_Toc124377476"/>
      <w:r w:rsidRPr="005B7A7E">
        <w:t>11.1.7.1</w:t>
      </w:r>
      <w:r w:rsidRPr="005B7A7E">
        <w:tab/>
        <w:t>2Rx requirement</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73CD222" w14:textId="77777777" w:rsidR="00F60B18" w:rsidRPr="005B7A7E" w:rsidRDefault="00F60B18" w:rsidP="00F60B18">
      <w:pPr>
        <w:pStyle w:val="Heading5"/>
      </w:pPr>
      <w:bookmarkStart w:id="6201" w:name="_Toc76298417"/>
      <w:bookmarkStart w:id="6202" w:name="_Toc76572429"/>
      <w:bookmarkStart w:id="6203" w:name="_Toc76652296"/>
      <w:bookmarkStart w:id="6204" w:name="_Toc76653134"/>
      <w:bookmarkStart w:id="6205" w:name="_Toc83742407"/>
      <w:bookmarkStart w:id="6206" w:name="_Toc91440897"/>
      <w:bookmarkStart w:id="6207" w:name="_Toc98849687"/>
      <w:bookmarkStart w:id="6208" w:name="_Toc106543541"/>
      <w:bookmarkStart w:id="6209" w:name="_Toc106737639"/>
      <w:bookmarkStart w:id="6210" w:name="_Toc107233406"/>
      <w:bookmarkStart w:id="6211" w:name="_Toc107235024"/>
      <w:bookmarkStart w:id="6212" w:name="_Toc107419994"/>
      <w:bookmarkStart w:id="6213" w:name="_Toc107477292"/>
      <w:bookmarkStart w:id="6214" w:name="_Toc114566150"/>
      <w:bookmarkStart w:id="6215" w:name="_Toc123936462"/>
      <w:bookmarkStart w:id="6216" w:name="_Toc124377477"/>
      <w:r w:rsidRPr="005B7A7E">
        <w:t>11.1.7.1.1</w:t>
      </w:r>
      <w:r w:rsidRPr="005B7A7E">
        <w:tab/>
        <w:t>Minimum requirement</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17" w:name="_Toc76298418"/>
      <w:bookmarkStart w:id="6218" w:name="_Toc76572430"/>
      <w:bookmarkStart w:id="6219" w:name="_Toc76652297"/>
      <w:bookmarkStart w:id="6220" w:name="_Toc76653135"/>
      <w:bookmarkStart w:id="6221" w:name="_Toc83742408"/>
      <w:bookmarkStart w:id="6222" w:name="_Toc91440898"/>
      <w:bookmarkStart w:id="6223" w:name="_Toc98849688"/>
      <w:bookmarkStart w:id="6224" w:name="_Toc106543542"/>
      <w:bookmarkStart w:id="6225" w:name="_Toc106737640"/>
      <w:bookmarkStart w:id="6226" w:name="_Toc107233407"/>
      <w:bookmarkStart w:id="6227" w:name="_Toc107235025"/>
      <w:bookmarkStart w:id="6228" w:name="_Toc107419995"/>
      <w:bookmarkStart w:id="6229" w:name="_Toc107477293"/>
      <w:bookmarkStart w:id="6230" w:name="_Toc114566151"/>
      <w:bookmarkStart w:id="6231" w:name="_Toc123936463"/>
      <w:bookmarkStart w:id="6232" w:name="_Toc124377478"/>
      <w:bookmarkStart w:id="6233" w:name="OLE_LINK110"/>
      <w:r>
        <w:t>11.1.8</w:t>
      </w:r>
      <w:r>
        <w:tab/>
        <w:t>PSCCH decoding capability test</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22719ABD" w14:textId="77777777" w:rsidR="00F60B18" w:rsidRDefault="00F60B18" w:rsidP="00F60B18">
      <w:pPr>
        <w:pStyle w:val="Heading4"/>
      </w:pPr>
      <w:bookmarkStart w:id="6234" w:name="_Toc76298419"/>
      <w:bookmarkStart w:id="6235" w:name="_Toc76572431"/>
      <w:bookmarkStart w:id="6236" w:name="_Toc76652298"/>
      <w:bookmarkStart w:id="6237" w:name="_Toc76653136"/>
      <w:bookmarkStart w:id="6238" w:name="_Toc83742409"/>
      <w:bookmarkStart w:id="6239" w:name="_Toc91440899"/>
      <w:bookmarkStart w:id="6240" w:name="_Toc98849689"/>
      <w:bookmarkStart w:id="6241" w:name="_Toc106543543"/>
      <w:bookmarkStart w:id="6242" w:name="_Toc106737641"/>
      <w:bookmarkStart w:id="6243" w:name="_Toc107233408"/>
      <w:bookmarkStart w:id="6244" w:name="_Toc107235026"/>
      <w:bookmarkStart w:id="6245" w:name="_Toc107419996"/>
      <w:bookmarkStart w:id="6246" w:name="_Toc107477294"/>
      <w:bookmarkStart w:id="6247" w:name="_Toc114566152"/>
      <w:bookmarkStart w:id="6248" w:name="_Toc123936464"/>
      <w:bookmarkStart w:id="6249" w:name="_Toc124377479"/>
      <w:r>
        <w:t>11.1.8.1</w:t>
      </w:r>
      <w:r>
        <w:tab/>
        <w:t>2RX requirements</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p>
    <w:p w14:paraId="7B4A1009" w14:textId="77777777" w:rsidR="00F60B18" w:rsidRPr="001065D8" w:rsidRDefault="00F60B18" w:rsidP="00F60B18">
      <w:pPr>
        <w:pStyle w:val="Heading5"/>
      </w:pPr>
      <w:bookmarkStart w:id="6250" w:name="_Toc76298420"/>
      <w:bookmarkStart w:id="6251" w:name="_Toc76572432"/>
      <w:bookmarkStart w:id="6252" w:name="_Toc76652299"/>
      <w:bookmarkStart w:id="6253" w:name="_Toc76653137"/>
      <w:bookmarkStart w:id="6254" w:name="_Toc83742410"/>
      <w:bookmarkStart w:id="6255" w:name="_Toc91440900"/>
      <w:bookmarkStart w:id="6256" w:name="_Toc98849690"/>
      <w:bookmarkStart w:id="6257" w:name="_Toc106543544"/>
      <w:bookmarkStart w:id="6258" w:name="_Toc106737642"/>
      <w:bookmarkStart w:id="6259" w:name="_Toc107233409"/>
      <w:bookmarkStart w:id="6260" w:name="_Toc107235027"/>
      <w:bookmarkStart w:id="6261" w:name="_Toc107419997"/>
      <w:bookmarkStart w:id="6262" w:name="_Toc107477295"/>
      <w:bookmarkStart w:id="6263" w:name="_Toc114566153"/>
      <w:bookmarkStart w:id="6264" w:name="_Toc123936465"/>
      <w:bookmarkStart w:id="6265" w:name="_Toc124377480"/>
      <w:r>
        <w:t>11.1.8.1.1</w:t>
      </w:r>
      <w:r>
        <w:tab/>
        <w:t>Minimum requirements</w:t>
      </w:r>
      <w:bookmarkEnd w:id="6233"/>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6" w:name="OLE_LINK114"/>
      <w:r w:rsidRPr="00CA4768">
        <w:t>Table 11.1.8.1.1-1:</w:t>
      </w:r>
      <w:bookmarkEnd w:id="6266"/>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67"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68" w:name="OLE_LINK44"/>
            <w:r>
              <w:rPr>
                <w:lang w:eastAsia="ko-KR"/>
              </w:rPr>
              <w:t>R.PSSCH.2-1.</w:t>
            </w:r>
            <w:bookmarkEnd w:id="6268"/>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69" w:name="OLE_LINK46"/>
            <w:r w:rsidRPr="0060190E">
              <w:rPr>
                <w:lang w:eastAsia="ko-KR"/>
              </w:rPr>
              <w:t>R.PSCCH.2-1.1</w:t>
            </w:r>
            <w:bookmarkEnd w:id="6269"/>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0" w:name="OLE_LINK21"/>
            <w:r w:rsidRPr="003068D1">
              <w:rPr>
                <w:lang w:eastAsia="ko-KR"/>
              </w:rPr>
              <w:t>[9].</w:t>
            </w:r>
            <w:bookmarkEnd w:id="6270"/>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67"/>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1"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2"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2"/>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1"/>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3" w:name="_Toc76298421"/>
      <w:bookmarkStart w:id="6274" w:name="_Toc76572433"/>
      <w:bookmarkStart w:id="6275" w:name="_Toc76652300"/>
      <w:bookmarkStart w:id="6276" w:name="_Toc76653138"/>
      <w:bookmarkStart w:id="6277" w:name="_Toc83742411"/>
      <w:bookmarkStart w:id="6278" w:name="_Toc91440901"/>
      <w:bookmarkStart w:id="6279" w:name="_Toc98849691"/>
      <w:bookmarkStart w:id="6280" w:name="_Toc106543545"/>
      <w:bookmarkStart w:id="6281" w:name="_Toc106737643"/>
      <w:bookmarkStart w:id="6282" w:name="_Toc107233410"/>
      <w:bookmarkStart w:id="6283" w:name="_Toc107235028"/>
      <w:bookmarkStart w:id="6284" w:name="_Toc107419998"/>
      <w:bookmarkStart w:id="6285" w:name="_Toc107477296"/>
      <w:bookmarkStart w:id="6286" w:name="_Toc114566154"/>
      <w:bookmarkStart w:id="6287" w:name="_Toc123936466"/>
      <w:bookmarkStart w:id="6288" w:name="_Toc124377481"/>
      <w:r>
        <w:rPr>
          <w:lang w:eastAsia="ko-KR"/>
        </w:rPr>
        <w:t>11.1.9</w:t>
      </w:r>
      <w:r>
        <w:rPr>
          <w:lang w:eastAsia="ko-KR"/>
        </w:rPr>
        <w:tab/>
        <w:t>PSFCH decoding capability test</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2D9FAC08" w14:textId="77777777" w:rsidR="00F60B18" w:rsidRDefault="00F60B18" w:rsidP="00F60B18">
      <w:pPr>
        <w:pStyle w:val="Heading4"/>
        <w:rPr>
          <w:lang w:eastAsia="ko-KR"/>
        </w:rPr>
      </w:pPr>
      <w:bookmarkStart w:id="6289" w:name="_Toc76298422"/>
      <w:bookmarkStart w:id="6290" w:name="_Toc76572434"/>
      <w:bookmarkStart w:id="6291" w:name="_Toc76652301"/>
      <w:bookmarkStart w:id="6292" w:name="_Toc76653139"/>
      <w:bookmarkStart w:id="6293" w:name="_Toc83742412"/>
      <w:bookmarkStart w:id="6294" w:name="_Toc91440902"/>
      <w:bookmarkStart w:id="6295" w:name="_Toc98849692"/>
      <w:bookmarkStart w:id="6296" w:name="_Toc106543546"/>
      <w:bookmarkStart w:id="6297" w:name="_Toc106737644"/>
      <w:bookmarkStart w:id="6298" w:name="_Toc107233411"/>
      <w:bookmarkStart w:id="6299" w:name="_Toc107235029"/>
      <w:bookmarkStart w:id="6300" w:name="_Toc107419999"/>
      <w:bookmarkStart w:id="6301" w:name="_Toc107477297"/>
      <w:bookmarkStart w:id="6302" w:name="_Toc114566155"/>
      <w:bookmarkStart w:id="6303" w:name="_Toc123936467"/>
      <w:bookmarkStart w:id="6304" w:name="_Toc124377482"/>
      <w:r>
        <w:rPr>
          <w:lang w:eastAsia="ko-KR"/>
        </w:rPr>
        <w:t>11.1.9.1</w:t>
      </w:r>
      <w:r>
        <w:rPr>
          <w:lang w:eastAsia="ko-KR"/>
        </w:rPr>
        <w:tab/>
        <w:t>2RX requirements</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61976DFF" w14:textId="77777777" w:rsidR="00F60B18" w:rsidRDefault="00F60B18" w:rsidP="00F60B18">
      <w:pPr>
        <w:pStyle w:val="Heading5"/>
        <w:rPr>
          <w:rFonts w:eastAsia="Malgun Gothic"/>
          <w:lang w:eastAsia="ko-KR"/>
        </w:rPr>
      </w:pPr>
      <w:bookmarkStart w:id="6305" w:name="_Toc76298423"/>
      <w:bookmarkStart w:id="6306" w:name="_Toc76572435"/>
      <w:bookmarkStart w:id="6307" w:name="_Toc76652302"/>
      <w:bookmarkStart w:id="6308" w:name="_Toc76653140"/>
      <w:bookmarkStart w:id="6309" w:name="_Toc83742413"/>
      <w:bookmarkStart w:id="6310" w:name="_Toc91440903"/>
      <w:bookmarkStart w:id="6311" w:name="_Toc98849693"/>
      <w:bookmarkStart w:id="6312" w:name="_Toc106543547"/>
      <w:bookmarkStart w:id="6313" w:name="_Toc106737645"/>
      <w:bookmarkStart w:id="6314" w:name="_Toc107233412"/>
      <w:bookmarkStart w:id="6315" w:name="_Toc107235030"/>
      <w:bookmarkStart w:id="6316" w:name="_Toc107420000"/>
      <w:bookmarkStart w:id="6317" w:name="_Toc107477298"/>
      <w:bookmarkStart w:id="6318" w:name="_Toc114566156"/>
      <w:bookmarkStart w:id="6319" w:name="_Toc123936468"/>
      <w:bookmarkStart w:id="6320" w:name="_Toc124377483"/>
      <w:r>
        <w:rPr>
          <w:lang w:eastAsia="ko-KR"/>
        </w:rPr>
        <w:t>11.1.9.1.1</w:t>
      </w:r>
      <w:r>
        <w:rPr>
          <w:lang w:eastAsia="ko-KR"/>
        </w:rPr>
        <w:tab/>
        <w:t>Minimum requirements</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1" w:name="OLE_LINK35"/>
            <w:r w:rsidRPr="00E07D0A">
              <w:rPr>
                <w:rFonts w:cs="Arial"/>
                <w:lang w:eastAsia="zh-CN"/>
              </w:rPr>
              <w:t>Member ID</w:t>
            </w:r>
            <w:bookmarkEnd w:id="6321"/>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2" w:name="OLE_LINK49"/>
            <w:r w:rsidRPr="00E07D0A">
              <w:rPr>
                <w:rFonts w:cs="Arial"/>
                <w:lang w:eastAsia="zh-CN"/>
              </w:rPr>
              <w:t xml:space="preserve">N UEs transmit PSFCHs one by one on each RB with CS pair index 0. i.e. </w:t>
            </w:r>
            <w:bookmarkStart w:id="6323" w:name="OLE_LINK94"/>
            <w:r w:rsidRPr="00E07D0A">
              <w:rPr>
                <w:rFonts w:cs="Arial"/>
                <w:lang w:eastAsia="zh-CN"/>
              </w:rPr>
              <w:t>UE 0 transmits PSFCH on RB 0</w:t>
            </w:r>
            <w:bookmarkEnd w:id="6323"/>
            <w:r w:rsidRPr="00E07D0A">
              <w:rPr>
                <w:rFonts w:cs="Arial"/>
                <w:lang w:eastAsia="zh-CN"/>
              </w:rPr>
              <w:t>, UE 1 transmits PSFCH on RB 1,…, UE (N-1) transmits PSFCH on RB N-1</w:t>
            </w:r>
            <w:bookmarkEnd w:id="6322"/>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4" w:name="OLE_LINK112"/>
            <w:r w:rsidRPr="00E07D0A">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4"/>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57F8F2A" w:rsidR="00F60B18" w:rsidRPr="00101F03" w:rsidRDefault="00F60B18" w:rsidP="002231D2">
            <w:pPr>
              <w:pStyle w:val="TAH"/>
            </w:pPr>
            <w:bookmarkStart w:id="6325" w:name="OLE_LINK167"/>
            <w:r w:rsidRPr="00101F03">
              <w:t xml:space="preserve">Probability of </w:t>
            </w:r>
            <w:bookmarkEnd w:id="6325"/>
            <w:r w:rsidRPr="00101F03">
              <w:t>success detection slot with ACK only</w:t>
            </w:r>
            <w:r w:rsidR="00893789">
              <w:t xml:space="preserve"> (%)</w:t>
            </w:r>
          </w:p>
        </w:tc>
        <w:tc>
          <w:tcPr>
            <w:tcW w:w="2197" w:type="dxa"/>
            <w:vAlign w:val="center"/>
          </w:tcPr>
          <w:p w14:paraId="29A4C7D1" w14:textId="411D2E1E" w:rsidR="00F60B18" w:rsidRPr="00101F03" w:rsidRDefault="00F60B18" w:rsidP="002231D2">
            <w:pPr>
              <w:pStyle w:val="TAH"/>
            </w:pPr>
            <w:r w:rsidRPr="00101F03">
              <w:t>Probability of success detection slot with NACK or DTX</w:t>
            </w:r>
            <w:r w:rsidR="00893789">
              <w:t xml:space="preserve"> (%)</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6"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6"/>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27"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27"/>
          </w:p>
        </w:tc>
      </w:tr>
      <w:bookmarkEnd w:id="27"/>
      <w:bookmarkEnd w:id="5872"/>
      <w:bookmarkEnd w:id="5873"/>
      <w:bookmarkEnd w:id="5874"/>
      <w:bookmarkEnd w:id="5875"/>
      <w:bookmarkEnd w:id="5876"/>
      <w:bookmarkEnd w:id="5877"/>
      <w:bookmarkEnd w:id="5878"/>
      <w:bookmarkEnd w:id="5879"/>
      <w:bookmarkEnd w:id="5880"/>
      <w:bookmarkEnd w:id="5881"/>
      <w:bookmarkEnd w:id="5882"/>
    </w:tbl>
    <w:p w14:paraId="7F04FAD6" w14:textId="77777777" w:rsidR="00F60B18" w:rsidRPr="00CA4768" w:rsidRDefault="00F60B18" w:rsidP="00402C54">
      <w:pPr>
        <w:rPr>
          <w:rFonts w:eastAsia="SimSun"/>
          <w:lang w:eastAsia="zh-CN"/>
        </w:rPr>
      </w:pPr>
    </w:p>
    <w:sectPr w:rsidR="00F60B18" w:rsidRPr="00CA4768" w:rsidSect="0093450B">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9BB1D" w14:textId="77777777" w:rsidR="00BC6211" w:rsidRDefault="00BC6211">
      <w:r>
        <w:separator/>
      </w:r>
    </w:p>
  </w:endnote>
  <w:endnote w:type="continuationSeparator" w:id="0">
    <w:p w14:paraId="29F0ACE5" w14:textId="77777777" w:rsidR="00BC6211" w:rsidRDefault="00BC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790697" w:rsidRDefault="007906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E9240" w14:textId="77777777" w:rsidR="00BC6211" w:rsidRDefault="00BC6211">
      <w:r>
        <w:separator/>
      </w:r>
    </w:p>
  </w:footnote>
  <w:footnote w:type="continuationSeparator" w:id="0">
    <w:p w14:paraId="4C4BA20C" w14:textId="77777777" w:rsidR="00BC6211" w:rsidRDefault="00BC6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E749E" w14:textId="7369F88B" w:rsidR="00790697" w:rsidRDefault="00790697"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F54605">
      <w:rPr>
        <w:rFonts w:ascii="Arial" w:hAnsi="Arial"/>
        <w:b/>
        <w:noProof/>
        <w:sz w:val="18"/>
        <w:lang w:eastAsia="en-GB"/>
      </w:rPr>
      <w:t>2</w:t>
    </w:r>
    <w:r>
      <w:rPr>
        <w:rFonts w:ascii="Arial" w:hAnsi="Arial"/>
        <w:b/>
        <w:noProof/>
        <w:sz w:val="18"/>
        <w:lang w:eastAsia="en-GB"/>
      </w:rPr>
      <w:t>.0 (202</w:t>
    </w:r>
    <w:r w:rsidR="00F54605">
      <w:rPr>
        <w:rFonts w:ascii="Arial" w:hAnsi="Arial"/>
        <w:b/>
        <w:noProof/>
        <w:sz w:val="18"/>
        <w:lang w:eastAsia="en-GB"/>
      </w:rPr>
      <w:t>4</w:t>
    </w:r>
    <w:r>
      <w:rPr>
        <w:rFonts w:ascii="Arial" w:hAnsi="Arial"/>
        <w:b/>
        <w:noProof/>
        <w:sz w:val="18"/>
        <w:lang w:eastAsia="en-GB"/>
      </w:rPr>
      <w:t>-</w:t>
    </w:r>
    <w:r w:rsidR="00F54605">
      <w:rPr>
        <w:rFonts w:ascii="Arial" w:hAnsi="Arial"/>
        <w:b/>
        <w:noProof/>
        <w:sz w:val="18"/>
        <w:lang w:eastAsia="en-GB"/>
      </w:rPr>
      <w:t>03</w:t>
    </w:r>
    <w:r>
      <w:rPr>
        <w:rFonts w:ascii="Arial" w:hAnsi="Arial"/>
        <w:b/>
        <w:noProof/>
        <w:sz w:val="18"/>
        <w:lang w:eastAsia="en-GB"/>
      </w:rPr>
      <w:t>)</w:t>
    </w:r>
  </w:p>
  <w:p w14:paraId="2A8C7D5E" w14:textId="77777777" w:rsidR="00790697" w:rsidRDefault="007906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790697" w:rsidRDefault="00790697"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790697" w:rsidRDefault="00790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7214F" w14:textId="77777777" w:rsidR="00790697" w:rsidRDefault="00790697"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790697" w:rsidRDefault="00790697"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26B7F704" w:rsidR="00790697" w:rsidRDefault="00790697"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CE4389">
      <w:rPr>
        <w:rFonts w:ascii="Arial" w:hAnsi="Arial"/>
        <w:b/>
        <w:noProof/>
        <w:sz w:val="18"/>
        <w:lang w:eastAsia="en-GB"/>
      </w:rPr>
      <w:t>1</w:t>
    </w:r>
    <w:r w:rsidR="008934C4">
      <w:rPr>
        <w:rFonts w:ascii="Arial" w:hAnsi="Arial"/>
        <w:b/>
        <w:noProof/>
        <w:sz w:val="18"/>
        <w:lang w:eastAsia="en-GB"/>
      </w:rPr>
      <w:t>4</w:t>
    </w:r>
    <w:r>
      <w:rPr>
        <w:rFonts w:ascii="Arial" w:hAnsi="Arial"/>
        <w:b/>
        <w:noProof/>
        <w:sz w:val="18"/>
        <w:lang w:eastAsia="en-GB"/>
      </w:rPr>
      <w:t>.0 (2024-0</w:t>
    </w:r>
    <w:r w:rsidR="008934C4">
      <w:rPr>
        <w:rFonts w:ascii="Arial" w:hAnsi="Arial"/>
        <w:b/>
        <w:noProof/>
        <w:sz w:val="18"/>
        <w:lang w:eastAsia="en-GB"/>
      </w:rPr>
      <w:t>9)</w:t>
    </w:r>
  </w:p>
  <w:p w14:paraId="24F7DCEF" w14:textId="0C6D75BD" w:rsidR="00790697" w:rsidRDefault="00790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276232">
    <w:abstractNumId w:val="7"/>
  </w:num>
  <w:num w:numId="2" w16cid:durableId="953630989">
    <w:abstractNumId w:val="31"/>
  </w:num>
  <w:num w:numId="3" w16cid:durableId="2122646932">
    <w:abstractNumId w:val="4"/>
  </w:num>
  <w:num w:numId="4" w16cid:durableId="1632857512">
    <w:abstractNumId w:val="18"/>
  </w:num>
  <w:num w:numId="5" w16cid:durableId="1240361323">
    <w:abstractNumId w:val="11"/>
  </w:num>
  <w:num w:numId="6" w16cid:durableId="905646393">
    <w:abstractNumId w:val="26"/>
  </w:num>
  <w:num w:numId="7" w16cid:durableId="449129500">
    <w:abstractNumId w:val="32"/>
  </w:num>
  <w:num w:numId="8" w16cid:durableId="1912739514">
    <w:abstractNumId w:val="24"/>
  </w:num>
  <w:num w:numId="9" w16cid:durableId="791631678">
    <w:abstractNumId w:val="33"/>
  </w:num>
  <w:num w:numId="10" w16cid:durableId="1210653132">
    <w:abstractNumId w:val="8"/>
  </w:num>
  <w:num w:numId="11" w16cid:durableId="1417287032">
    <w:abstractNumId w:val="9"/>
  </w:num>
  <w:num w:numId="12" w16cid:durableId="1322924776">
    <w:abstractNumId w:val="5"/>
  </w:num>
  <w:num w:numId="13" w16cid:durableId="866991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1952230">
    <w:abstractNumId w:val="23"/>
  </w:num>
  <w:num w:numId="15" w16cid:durableId="462574452">
    <w:abstractNumId w:val="1"/>
  </w:num>
  <w:num w:numId="16" w16cid:durableId="330836320">
    <w:abstractNumId w:val="2"/>
  </w:num>
  <w:num w:numId="17" w16cid:durableId="1905295310">
    <w:abstractNumId w:val="27"/>
  </w:num>
  <w:num w:numId="18" w16cid:durableId="733090939">
    <w:abstractNumId w:val="17"/>
  </w:num>
  <w:num w:numId="19" w16cid:durableId="236862658">
    <w:abstractNumId w:val="30"/>
  </w:num>
  <w:num w:numId="20" w16cid:durableId="2781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2457493">
    <w:abstractNumId w:val="19"/>
  </w:num>
  <w:num w:numId="22" w16cid:durableId="584462678">
    <w:abstractNumId w:val="3"/>
  </w:num>
  <w:num w:numId="23" w16cid:durableId="19409407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49032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35456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8891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019150">
    <w:abstractNumId w:val="22"/>
  </w:num>
  <w:num w:numId="29" w16cid:durableId="1162429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8135098">
    <w:abstractNumId w:val="6"/>
  </w:num>
  <w:num w:numId="31" w16cid:durableId="20486783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58402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4667997">
    <w:abstractNumId w:val="13"/>
    <w:lvlOverride w:ilvl="0">
      <w:startOverride w:val="1"/>
    </w:lvlOverride>
  </w:num>
  <w:num w:numId="34" w16cid:durableId="3999113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072125">
    <w:abstractNumId w:val="25"/>
  </w:num>
  <w:num w:numId="36" w16cid:durableId="191358725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4599906">
    <w:abstractNumId w:val="14"/>
  </w:num>
  <w:num w:numId="38" w16cid:durableId="617831702">
    <w:abstractNumId w:val="15"/>
  </w:num>
  <w:num w:numId="39" w16cid:durableId="124861139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6139"/>
    <w:rsid w:val="00016636"/>
    <w:rsid w:val="00020EDE"/>
    <w:rsid w:val="00021872"/>
    <w:rsid w:val="00024025"/>
    <w:rsid w:val="000252CD"/>
    <w:rsid w:val="000277B0"/>
    <w:rsid w:val="000279B1"/>
    <w:rsid w:val="00027A2A"/>
    <w:rsid w:val="00027A3E"/>
    <w:rsid w:val="00030922"/>
    <w:rsid w:val="00030A48"/>
    <w:rsid w:val="00032E75"/>
    <w:rsid w:val="00033397"/>
    <w:rsid w:val="0003401F"/>
    <w:rsid w:val="00035578"/>
    <w:rsid w:val="0003684F"/>
    <w:rsid w:val="00040095"/>
    <w:rsid w:val="000412BE"/>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69D4"/>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2E0"/>
    <w:rsid w:val="000F4CD9"/>
    <w:rsid w:val="000F4DDF"/>
    <w:rsid w:val="000F6085"/>
    <w:rsid w:val="00100590"/>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300E"/>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0FE8"/>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5C7E"/>
    <w:rsid w:val="00216BFF"/>
    <w:rsid w:val="00217F6D"/>
    <w:rsid w:val="002217E6"/>
    <w:rsid w:val="002231D2"/>
    <w:rsid w:val="00224901"/>
    <w:rsid w:val="00227F7A"/>
    <w:rsid w:val="0023361A"/>
    <w:rsid w:val="002336C3"/>
    <w:rsid w:val="00233A06"/>
    <w:rsid w:val="00233AD9"/>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4EA9"/>
    <w:rsid w:val="0025594C"/>
    <w:rsid w:val="00257254"/>
    <w:rsid w:val="00257678"/>
    <w:rsid w:val="002608E3"/>
    <w:rsid w:val="00263490"/>
    <w:rsid w:val="002644A7"/>
    <w:rsid w:val="002654DF"/>
    <w:rsid w:val="00265C07"/>
    <w:rsid w:val="0026627A"/>
    <w:rsid w:val="0026634B"/>
    <w:rsid w:val="00266C20"/>
    <w:rsid w:val="00267059"/>
    <w:rsid w:val="00267287"/>
    <w:rsid w:val="002675F0"/>
    <w:rsid w:val="0026797A"/>
    <w:rsid w:val="002721BD"/>
    <w:rsid w:val="002739E0"/>
    <w:rsid w:val="00273BEB"/>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405"/>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E569C"/>
    <w:rsid w:val="002E68AA"/>
    <w:rsid w:val="002F195D"/>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BCC"/>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5A7"/>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BD"/>
    <w:rsid w:val="003765B8"/>
    <w:rsid w:val="00380AC2"/>
    <w:rsid w:val="00380B2C"/>
    <w:rsid w:val="00383740"/>
    <w:rsid w:val="0038535C"/>
    <w:rsid w:val="003864A4"/>
    <w:rsid w:val="00387A09"/>
    <w:rsid w:val="00387B2D"/>
    <w:rsid w:val="00391B0C"/>
    <w:rsid w:val="00391CF4"/>
    <w:rsid w:val="0039224D"/>
    <w:rsid w:val="00392688"/>
    <w:rsid w:val="00393AF4"/>
    <w:rsid w:val="00394899"/>
    <w:rsid w:val="003952AB"/>
    <w:rsid w:val="003967CC"/>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60B0"/>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0395"/>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0C5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7B2"/>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B7F47"/>
    <w:rsid w:val="004C18FE"/>
    <w:rsid w:val="004C461C"/>
    <w:rsid w:val="004C56F2"/>
    <w:rsid w:val="004C5C32"/>
    <w:rsid w:val="004C66C1"/>
    <w:rsid w:val="004C7C5F"/>
    <w:rsid w:val="004C7D48"/>
    <w:rsid w:val="004D0B8A"/>
    <w:rsid w:val="004D14FB"/>
    <w:rsid w:val="004D19DA"/>
    <w:rsid w:val="004D1C57"/>
    <w:rsid w:val="004D3578"/>
    <w:rsid w:val="004D69D8"/>
    <w:rsid w:val="004D7696"/>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4F4CA7"/>
    <w:rsid w:val="00500392"/>
    <w:rsid w:val="005021DE"/>
    <w:rsid w:val="005025D2"/>
    <w:rsid w:val="00504196"/>
    <w:rsid w:val="005068C6"/>
    <w:rsid w:val="0050788A"/>
    <w:rsid w:val="00507C21"/>
    <w:rsid w:val="00510209"/>
    <w:rsid w:val="00511E8E"/>
    <w:rsid w:val="0051320D"/>
    <w:rsid w:val="00513BE9"/>
    <w:rsid w:val="00515135"/>
    <w:rsid w:val="00517B06"/>
    <w:rsid w:val="0052157A"/>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BAA"/>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43F3"/>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5E22"/>
    <w:rsid w:val="005F65C8"/>
    <w:rsid w:val="005F7F7A"/>
    <w:rsid w:val="006004B1"/>
    <w:rsid w:val="006004D0"/>
    <w:rsid w:val="006011F7"/>
    <w:rsid w:val="006014B7"/>
    <w:rsid w:val="00602AEA"/>
    <w:rsid w:val="00602EFE"/>
    <w:rsid w:val="00604728"/>
    <w:rsid w:val="00605E5A"/>
    <w:rsid w:val="00607CAB"/>
    <w:rsid w:val="0061164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C08"/>
    <w:rsid w:val="00663EE7"/>
    <w:rsid w:val="006642CD"/>
    <w:rsid w:val="006653F1"/>
    <w:rsid w:val="006656C6"/>
    <w:rsid w:val="006700AA"/>
    <w:rsid w:val="0067077A"/>
    <w:rsid w:val="00670A0C"/>
    <w:rsid w:val="00670C28"/>
    <w:rsid w:val="0067281C"/>
    <w:rsid w:val="00673740"/>
    <w:rsid w:val="00673F26"/>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5F0E"/>
    <w:rsid w:val="006E7E69"/>
    <w:rsid w:val="006F01FF"/>
    <w:rsid w:val="006F2879"/>
    <w:rsid w:val="006F2AF5"/>
    <w:rsid w:val="006F2E7A"/>
    <w:rsid w:val="006F3404"/>
    <w:rsid w:val="006F3E5A"/>
    <w:rsid w:val="006F49DE"/>
    <w:rsid w:val="006F4E76"/>
    <w:rsid w:val="006F6864"/>
    <w:rsid w:val="006F752A"/>
    <w:rsid w:val="007006B8"/>
    <w:rsid w:val="00700A8D"/>
    <w:rsid w:val="00700B4E"/>
    <w:rsid w:val="00701116"/>
    <w:rsid w:val="00701461"/>
    <w:rsid w:val="00702A80"/>
    <w:rsid w:val="00703544"/>
    <w:rsid w:val="00704D9C"/>
    <w:rsid w:val="00707A1F"/>
    <w:rsid w:val="00711480"/>
    <w:rsid w:val="00711A11"/>
    <w:rsid w:val="00713C44"/>
    <w:rsid w:val="00713D7D"/>
    <w:rsid w:val="00715A4D"/>
    <w:rsid w:val="00715AC8"/>
    <w:rsid w:val="00716757"/>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461B7"/>
    <w:rsid w:val="007512D8"/>
    <w:rsid w:val="00751338"/>
    <w:rsid w:val="007524BF"/>
    <w:rsid w:val="007541FE"/>
    <w:rsid w:val="0075462F"/>
    <w:rsid w:val="007555EF"/>
    <w:rsid w:val="00755EEB"/>
    <w:rsid w:val="007568A7"/>
    <w:rsid w:val="007570D8"/>
    <w:rsid w:val="00764920"/>
    <w:rsid w:val="00770045"/>
    <w:rsid w:val="007738CD"/>
    <w:rsid w:val="00773C69"/>
    <w:rsid w:val="00774DA4"/>
    <w:rsid w:val="00776C42"/>
    <w:rsid w:val="007772CF"/>
    <w:rsid w:val="0078132B"/>
    <w:rsid w:val="00781F0F"/>
    <w:rsid w:val="0078338D"/>
    <w:rsid w:val="007838C1"/>
    <w:rsid w:val="00785A5F"/>
    <w:rsid w:val="00787611"/>
    <w:rsid w:val="00787E8B"/>
    <w:rsid w:val="00790697"/>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5E4A"/>
    <w:rsid w:val="007D7E5D"/>
    <w:rsid w:val="007E07CB"/>
    <w:rsid w:val="007E1200"/>
    <w:rsid w:val="007E1C9C"/>
    <w:rsid w:val="007E285E"/>
    <w:rsid w:val="007E3D97"/>
    <w:rsid w:val="007E50C8"/>
    <w:rsid w:val="007E68CA"/>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3482"/>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3ED0"/>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34C4"/>
    <w:rsid w:val="0089378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182B"/>
    <w:rsid w:val="008C384C"/>
    <w:rsid w:val="008C5BC5"/>
    <w:rsid w:val="008C5CBA"/>
    <w:rsid w:val="008C682C"/>
    <w:rsid w:val="008D0FED"/>
    <w:rsid w:val="008D1126"/>
    <w:rsid w:val="008D1350"/>
    <w:rsid w:val="008D2E11"/>
    <w:rsid w:val="008D3B58"/>
    <w:rsid w:val="008D432F"/>
    <w:rsid w:val="008D4651"/>
    <w:rsid w:val="008D492A"/>
    <w:rsid w:val="008D53B8"/>
    <w:rsid w:val="008D6166"/>
    <w:rsid w:val="008E0E3F"/>
    <w:rsid w:val="008E2D85"/>
    <w:rsid w:val="008F0BFF"/>
    <w:rsid w:val="008F267F"/>
    <w:rsid w:val="008F3E3D"/>
    <w:rsid w:val="008F4F69"/>
    <w:rsid w:val="008F680A"/>
    <w:rsid w:val="009000E0"/>
    <w:rsid w:val="009003DB"/>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6B12"/>
    <w:rsid w:val="00940FBA"/>
    <w:rsid w:val="009416C3"/>
    <w:rsid w:val="009422C9"/>
    <w:rsid w:val="00942EC2"/>
    <w:rsid w:val="00943DF8"/>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1242"/>
    <w:rsid w:val="009D20EC"/>
    <w:rsid w:val="009D3550"/>
    <w:rsid w:val="009D3CB2"/>
    <w:rsid w:val="009D4487"/>
    <w:rsid w:val="009D4AD5"/>
    <w:rsid w:val="009D4FEE"/>
    <w:rsid w:val="009E2A0D"/>
    <w:rsid w:val="009E4D54"/>
    <w:rsid w:val="009E5D7D"/>
    <w:rsid w:val="009E5E48"/>
    <w:rsid w:val="009E602D"/>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552"/>
    <w:rsid w:val="00A11D38"/>
    <w:rsid w:val="00A1245A"/>
    <w:rsid w:val="00A124DF"/>
    <w:rsid w:val="00A12AB9"/>
    <w:rsid w:val="00A13D06"/>
    <w:rsid w:val="00A158B3"/>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32C9"/>
    <w:rsid w:val="00A44A50"/>
    <w:rsid w:val="00A4578D"/>
    <w:rsid w:val="00A460B0"/>
    <w:rsid w:val="00A4665B"/>
    <w:rsid w:val="00A522B6"/>
    <w:rsid w:val="00A53724"/>
    <w:rsid w:val="00A53C97"/>
    <w:rsid w:val="00A56066"/>
    <w:rsid w:val="00A57A91"/>
    <w:rsid w:val="00A64FAE"/>
    <w:rsid w:val="00A674FF"/>
    <w:rsid w:val="00A73028"/>
    <w:rsid w:val="00A73129"/>
    <w:rsid w:val="00A74703"/>
    <w:rsid w:val="00A74798"/>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2FAF"/>
    <w:rsid w:val="00AB3C60"/>
    <w:rsid w:val="00AB53B8"/>
    <w:rsid w:val="00AB6831"/>
    <w:rsid w:val="00AB718D"/>
    <w:rsid w:val="00AC0595"/>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5853"/>
    <w:rsid w:val="00AF750F"/>
    <w:rsid w:val="00AF7684"/>
    <w:rsid w:val="00B001AD"/>
    <w:rsid w:val="00B00363"/>
    <w:rsid w:val="00B01ABE"/>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59A5"/>
    <w:rsid w:val="00B4030C"/>
    <w:rsid w:val="00B472A4"/>
    <w:rsid w:val="00B47391"/>
    <w:rsid w:val="00B4763A"/>
    <w:rsid w:val="00B47916"/>
    <w:rsid w:val="00B47F1C"/>
    <w:rsid w:val="00B549FD"/>
    <w:rsid w:val="00B56B76"/>
    <w:rsid w:val="00B578F2"/>
    <w:rsid w:val="00B61781"/>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6211"/>
    <w:rsid w:val="00BC7B9B"/>
    <w:rsid w:val="00BD49AB"/>
    <w:rsid w:val="00BD55E3"/>
    <w:rsid w:val="00BD7D31"/>
    <w:rsid w:val="00BE2748"/>
    <w:rsid w:val="00BE2C31"/>
    <w:rsid w:val="00BE3255"/>
    <w:rsid w:val="00BE3FC4"/>
    <w:rsid w:val="00BE4394"/>
    <w:rsid w:val="00BE50AC"/>
    <w:rsid w:val="00BE7723"/>
    <w:rsid w:val="00BF128E"/>
    <w:rsid w:val="00BF1DA2"/>
    <w:rsid w:val="00BF220F"/>
    <w:rsid w:val="00BF5702"/>
    <w:rsid w:val="00BF5AF1"/>
    <w:rsid w:val="00BF5C41"/>
    <w:rsid w:val="00C00046"/>
    <w:rsid w:val="00C00A15"/>
    <w:rsid w:val="00C02948"/>
    <w:rsid w:val="00C03E7E"/>
    <w:rsid w:val="00C072BC"/>
    <w:rsid w:val="00C074DD"/>
    <w:rsid w:val="00C1070E"/>
    <w:rsid w:val="00C10974"/>
    <w:rsid w:val="00C10A8F"/>
    <w:rsid w:val="00C10AAC"/>
    <w:rsid w:val="00C12411"/>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08B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244E"/>
    <w:rsid w:val="00C6347D"/>
    <w:rsid w:val="00C63CAA"/>
    <w:rsid w:val="00C6682B"/>
    <w:rsid w:val="00C67359"/>
    <w:rsid w:val="00C70BDA"/>
    <w:rsid w:val="00C70D4B"/>
    <w:rsid w:val="00C72833"/>
    <w:rsid w:val="00C72D6E"/>
    <w:rsid w:val="00C80F1D"/>
    <w:rsid w:val="00C80F49"/>
    <w:rsid w:val="00C82B2B"/>
    <w:rsid w:val="00C839A1"/>
    <w:rsid w:val="00C83A84"/>
    <w:rsid w:val="00C846AC"/>
    <w:rsid w:val="00C8576B"/>
    <w:rsid w:val="00C85A6E"/>
    <w:rsid w:val="00C8643F"/>
    <w:rsid w:val="00C86982"/>
    <w:rsid w:val="00C86BBF"/>
    <w:rsid w:val="00C87813"/>
    <w:rsid w:val="00C87AC1"/>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2D55"/>
    <w:rsid w:val="00CD380F"/>
    <w:rsid w:val="00CD39FE"/>
    <w:rsid w:val="00CD4D9D"/>
    <w:rsid w:val="00CD5061"/>
    <w:rsid w:val="00CD6FC0"/>
    <w:rsid w:val="00CE0FEC"/>
    <w:rsid w:val="00CE4389"/>
    <w:rsid w:val="00CE4A93"/>
    <w:rsid w:val="00CE5EC5"/>
    <w:rsid w:val="00CE6166"/>
    <w:rsid w:val="00CE676C"/>
    <w:rsid w:val="00CF159B"/>
    <w:rsid w:val="00CF17E0"/>
    <w:rsid w:val="00CF18BF"/>
    <w:rsid w:val="00CF20CF"/>
    <w:rsid w:val="00CF2E20"/>
    <w:rsid w:val="00CF639D"/>
    <w:rsid w:val="00CF6A8B"/>
    <w:rsid w:val="00CF6B0D"/>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683A"/>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26F"/>
    <w:rsid w:val="00DA0F67"/>
    <w:rsid w:val="00DA2593"/>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1C17"/>
    <w:rsid w:val="00DE34E7"/>
    <w:rsid w:val="00DE6FA7"/>
    <w:rsid w:val="00DF1C1A"/>
    <w:rsid w:val="00DF2972"/>
    <w:rsid w:val="00DF2B1F"/>
    <w:rsid w:val="00DF484F"/>
    <w:rsid w:val="00DF62CD"/>
    <w:rsid w:val="00E04E2A"/>
    <w:rsid w:val="00E06335"/>
    <w:rsid w:val="00E07E26"/>
    <w:rsid w:val="00E07EE2"/>
    <w:rsid w:val="00E11F59"/>
    <w:rsid w:val="00E12599"/>
    <w:rsid w:val="00E12A12"/>
    <w:rsid w:val="00E15C10"/>
    <w:rsid w:val="00E16356"/>
    <w:rsid w:val="00E16509"/>
    <w:rsid w:val="00E17E2B"/>
    <w:rsid w:val="00E20387"/>
    <w:rsid w:val="00E20919"/>
    <w:rsid w:val="00E20E5C"/>
    <w:rsid w:val="00E226E0"/>
    <w:rsid w:val="00E233C1"/>
    <w:rsid w:val="00E24B44"/>
    <w:rsid w:val="00E24EE5"/>
    <w:rsid w:val="00E26859"/>
    <w:rsid w:val="00E27D89"/>
    <w:rsid w:val="00E30285"/>
    <w:rsid w:val="00E30B75"/>
    <w:rsid w:val="00E30F6B"/>
    <w:rsid w:val="00E31F83"/>
    <w:rsid w:val="00E33212"/>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2287"/>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5338"/>
    <w:rsid w:val="00E86325"/>
    <w:rsid w:val="00E8678F"/>
    <w:rsid w:val="00E86A66"/>
    <w:rsid w:val="00E86C90"/>
    <w:rsid w:val="00E87C96"/>
    <w:rsid w:val="00E9004B"/>
    <w:rsid w:val="00E94E94"/>
    <w:rsid w:val="00E95843"/>
    <w:rsid w:val="00E97452"/>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008A"/>
    <w:rsid w:val="00EE2022"/>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38A8"/>
    <w:rsid w:val="00F35D6B"/>
    <w:rsid w:val="00F41721"/>
    <w:rsid w:val="00F41A2A"/>
    <w:rsid w:val="00F4361E"/>
    <w:rsid w:val="00F43F5A"/>
    <w:rsid w:val="00F4601D"/>
    <w:rsid w:val="00F4617B"/>
    <w:rsid w:val="00F477E3"/>
    <w:rsid w:val="00F4795C"/>
    <w:rsid w:val="00F51547"/>
    <w:rsid w:val="00F5247E"/>
    <w:rsid w:val="00F52CDA"/>
    <w:rsid w:val="00F54605"/>
    <w:rsid w:val="00F5475C"/>
    <w:rsid w:val="00F54D77"/>
    <w:rsid w:val="00F555A7"/>
    <w:rsid w:val="00F55F5D"/>
    <w:rsid w:val="00F5677B"/>
    <w:rsid w:val="00F5747C"/>
    <w:rsid w:val="00F60B18"/>
    <w:rsid w:val="00F61062"/>
    <w:rsid w:val="00F62E06"/>
    <w:rsid w:val="00F63177"/>
    <w:rsid w:val="00F639C7"/>
    <w:rsid w:val="00F63BF8"/>
    <w:rsid w:val="00F641D9"/>
    <w:rsid w:val="00F653B8"/>
    <w:rsid w:val="00F65DFB"/>
    <w:rsid w:val="00F66057"/>
    <w:rsid w:val="00F66BA6"/>
    <w:rsid w:val="00F66C89"/>
    <w:rsid w:val="00F66D67"/>
    <w:rsid w:val="00F67858"/>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18CA"/>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B7A72"/>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5941-1C80-45EC-91CA-53664EBF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1285</TotalTime>
  <Pages>4</Pages>
  <Words>67510</Words>
  <Characters>384812</Characters>
  <Application>Microsoft Office Word</Application>
  <DocSecurity>0</DocSecurity>
  <Lines>3206</Lines>
  <Paragraphs>902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232</cp:revision>
  <cp:lastPrinted>2019-02-25T14:05:00Z</cp:lastPrinted>
  <dcterms:created xsi:type="dcterms:W3CDTF">2023-02-10T13:09:00Z</dcterms:created>
  <dcterms:modified xsi:type="dcterms:W3CDTF">2024-09-26T15:22:00Z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