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6B66A1C9"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C009B0">
              <w:t>1</w:t>
            </w:r>
            <w:r w:rsidRPr="009C4728">
              <w:t>.</w:t>
            </w:r>
            <w:bookmarkEnd w:id="3"/>
            <w:r w:rsidRPr="009C4728">
              <w:t xml:space="preserve">0 </w:t>
            </w:r>
            <w:r w:rsidRPr="009C4728">
              <w:rPr>
                <w:sz w:val="32"/>
              </w:rPr>
              <w:t>(</w:t>
            </w:r>
            <w:bookmarkStart w:id="4" w:name="issueDate"/>
            <w:r w:rsidR="00C009B0" w:rsidRPr="009C4728">
              <w:rPr>
                <w:sz w:val="32"/>
              </w:rPr>
              <w:t>202</w:t>
            </w:r>
            <w:r w:rsidR="00C009B0">
              <w:rPr>
                <w:sz w:val="32"/>
              </w:rPr>
              <w:t>1</w:t>
            </w:r>
            <w:r w:rsidRPr="009C4728">
              <w:rPr>
                <w:sz w:val="32"/>
              </w:rPr>
              <w:t>-</w:t>
            </w:r>
            <w:bookmarkEnd w:id="4"/>
            <w:r w:rsidR="00C009B0">
              <w:rPr>
                <w:sz w:val="32"/>
              </w:rPr>
              <w:t>03</w:t>
            </w:r>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7C59E52"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C009B0">
              <w:rPr>
                <w:noProof/>
                <w:sz w:val="18"/>
              </w:rPr>
              <w:t>1</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6A1DF8A1" w14:textId="19297F69" w:rsidR="002A74CD" w:rsidRDefault="002A74C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_Toc66804536 \h </w:instrText>
      </w:r>
      <w:r>
        <w:fldChar w:fldCharType="separate"/>
      </w:r>
      <w:r>
        <w:t>6</w:t>
      </w:r>
      <w:r>
        <w:fldChar w:fldCharType="end"/>
      </w:r>
    </w:p>
    <w:p w14:paraId="1AD82536" w14:textId="5177D48E" w:rsidR="002A74CD" w:rsidRDefault="002A74C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_Toc66804537 \h </w:instrText>
      </w:r>
      <w:r>
        <w:fldChar w:fldCharType="separate"/>
      </w:r>
      <w:r>
        <w:t>8</w:t>
      </w:r>
      <w:r>
        <w:fldChar w:fldCharType="end"/>
      </w:r>
    </w:p>
    <w:p w14:paraId="71185198" w14:textId="4903F0B3" w:rsidR="002A74CD" w:rsidRDefault="002A74C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_Toc66804538 \h </w:instrText>
      </w:r>
      <w:r>
        <w:fldChar w:fldCharType="separate"/>
      </w:r>
      <w:r>
        <w:t>8</w:t>
      </w:r>
      <w:r>
        <w:fldChar w:fldCharType="end"/>
      </w:r>
    </w:p>
    <w:p w14:paraId="4CFF3146" w14:textId="1CB0A8D2" w:rsidR="002A74CD" w:rsidRDefault="002A74C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_Toc66804539 \h </w:instrText>
      </w:r>
      <w:r>
        <w:fldChar w:fldCharType="separate"/>
      </w:r>
      <w:r>
        <w:t>9</w:t>
      </w:r>
      <w:r>
        <w:fldChar w:fldCharType="end"/>
      </w:r>
    </w:p>
    <w:p w14:paraId="75122A69" w14:textId="47528AEE" w:rsidR="002A74CD" w:rsidRDefault="002A74C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_Toc66804540 \h </w:instrText>
      </w:r>
      <w:r>
        <w:fldChar w:fldCharType="separate"/>
      </w:r>
      <w:r>
        <w:t>9</w:t>
      </w:r>
      <w:r>
        <w:fldChar w:fldCharType="end"/>
      </w:r>
    </w:p>
    <w:p w14:paraId="54F1F222" w14:textId="57028513" w:rsidR="002A74CD" w:rsidRDefault="002A74C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_Toc66804541 \h </w:instrText>
      </w:r>
      <w:r>
        <w:fldChar w:fldCharType="separate"/>
      </w:r>
      <w:r>
        <w:t>12</w:t>
      </w:r>
      <w:r>
        <w:fldChar w:fldCharType="end"/>
      </w:r>
    </w:p>
    <w:p w14:paraId="60E2E315" w14:textId="313AD5AE" w:rsidR="002A74CD" w:rsidRDefault="002A74C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_Toc66804542 \h </w:instrText>
      </w:r>
      <w:r>
        <w:fldChar w:fldCharType="separate"/>
      </w:r>
      <w:r>
        <w:t>14</w:t>
      </w:r>
      <w:r>
        <w:fldChar w:fldCharType="end"/>
      </w:r>
    </w:p>
    <w:p w14:paraId="7B2E8992" w14:textId="0804AE27" w:rsidR="002A74CD" w:rsidRDefault="002A74C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_Toc66804543 \h </w:instrText>
      </w:r>
      <w:r>
        <w:fldChar w:fldCharType="separate"/>
      </w:r>
      <w:r>
        <w:t>16</w:t>
      </w:r>
      <w:r>
        <w:fldChar w:fldCharType="end"/>
      </w:r>
    </w:p>
    <w:p w14:paraId="4360AA4A" w14:textId="0145E3C6" w:rsidR="002A74CD" w:rsidRDefault="002A74CD">
      <w:pPr>
        <w:pStyle w:val="TOC2"/>
        <w:rPr>
          <w:rFonts w:asciiTheme="minorHAnsi" w:eastAsiaTheme="minorEastAsia" w:hAnsiTheme="minorHAnsi" w:cstheme="minorBidi"/>
          <w:sz w:val="22"/>
          <w:szCs w:val="22"/>
          <w:lang w:eastAsia="en-GB"/>
        </w:rPr>
      </w:pPr>
      <w:r w:rsidRPr="003172D7">
        <w:rPr>
          <w:snapToGrid w:val="0"/>
        </w:rPr>
        <w:t>4.1</w:t>
      </w:r>
      <w:r>
        <w:rPr>
          <w:rFonts w:asciiTheme="minorHAnsi" w:eastAsiaTheme="minorEastAsia" w:hAnsiTheme="minorHAnsi" w:cstheme="minorBidi"/>
          <w:sz w:val="22"/>
          <w:szCs w:val="22"/>
          <w:lang w:eastAsia="en-GB"/>
        </w:rPr>
        <w:tab/>
      </w:r>
      <w:r w:rsidRPr="003172D7">
        <w:rPr>
          <w:snapToGrid w:val="0"/>
        </w:rPr>
        <w:t>Relation between the MSR specification and the single-RAT specifications</w:t>
      </w:r>
      <w:r>
        <w:tab/>
      </w:r>
      <w:r>
        <w:fldChar w:fldCharType="begin"/>
      </w:r>
      <w:r>
        <w:instrText xml:space="preserve"> PAGEREF _Toc66804544 \h </w:instrText>
      </w:r>
      <w:r>
        <w:fldChar w:fldCharType="separate"/>
      </w:r>
      <w:r>
        <w:t>16</w:t>
      </w:r>
      <w:r>
        <w:fldChar w:fldCharType="end"/>
      </w:r>
    </w:p>
    <w:p w14:paraId="6E71A349" w14:textId="097503D1" w:rsidR="002A74CD" w:rsidRDefault="002A74CD">
      <w:pPr>
        <w:pStyle w:val="TOC2"/>
        <w:rPr>
          <w:rFonts w:asciiTheme="minorHAnsi" w:eastAsiaTheme="minorEastAsia" w:hAnsiTheme="minorHAnsi" w:cstheme="minorBidi"/>
          <w:sz w:val="22"/>
          <w:szCs w:val="22"/>
          <w:lang w:eastAsia="en-GB"/>
        </w:rPr>
      </w:pPr>
      <w:r w:rsidRPr="003172D7">
        <w:rPr>
          <w:snapToGrid w:val="0"/>
        </w:rPr>
        <w:t>4.2</w:t>
      </w:r>
      <w:r>
        <w:rPr>
          <w:rFonts w:asciiTheme="minorHAnsi" w:eastAsiaTheme="minorEastAsia" w:hAnsiTheme="minorHAnsi" w:cstheme="minorBidi"/>
          <w:sz w:val="22"/>
          <w:szCs w:val="22"/>
          <w:lang w:eastAsia="en-GB"/>
        </w:rPr>
        <w:tab/>
      </w:r>
      <w:r w:rsidRPr="003172D7">
        <w:rPr>
          <w:snapToGrid w:val="0"/>
        </w:rPr>
        <w:t>Relationship between minimum requirements and test requirements</w:t>
      </w:r>
      <w:r>
        <w:tab/>
      </w:r>
      <w:r>
        <w:fldChar w:fldCharType="begin"/>
      </w:r>
      <w:r>
        <w:instrText xml:space="preserve"> PAGEREF _Toc66804545 \h </w:instrText>
      </w:r>
      <w:r>
        <w:fldChar w:fldCharType="separate"/>
      </w:r>
      <w:r>
        <w:t>16</w:t>
      </w:r>
      <w:r>
        <w:fldChar w:fldCharType="end"/>
      </w:r>
    </w:p>
    <w:p w14:paraId="18920F86" w14:textId="5EDFB768" w:rsidR="002A74CD" w:rsidRDefault="002A74C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_Toc66804546 \h </w:instrText>
      </w:r>
      <w:r>
        <w:fldChar w:fldCharType="separate"/>
      </w:r>
      <w:r>
        <w:t>16</w:t>
      </w:r>
      <w:r>
        <w:fldChar w:fldCharType="end"/>
      </w:r>
    </w:p>
    <w:p w14:paraId="366A3FA7" w14:textId="46747F0B" w:rsidR="002A74CD" w:rsidRDefault="002A74C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_Toc66804547 \h </w:instrText>
      </w:r>
      <w:r>
        <w:fldChar w:fldCharType="separate"/>
      </w:r>
      <w:r>
        <w:t>17</w:t>
      </w:r>
      <w:r>
        <w:fldChar w:fldCharType="end"/>
      </w:r>
    </w:p>
    <w:p w14:paraId="2518B772" w14:textId="7F6CE17C" w:rsidR="002A74CD" w:rsidRDefault="002A74C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_Toc66804548 \h </w:instrText>
      </w:r>
      <w:r>
        <w:fldChar w:fldCharType="separate"/>
      </w:r>
      <w:r>
        <w:t>18</w:t>
      </w:r>
      <w:r>
        <w:fldChar w:fldCharType="end"/>
      </w:r>
    </w:p>
    <w:p w14:paraId="404258B8" w14:textId="4ECFEA38" w:rsidR="002A74CD" w:rsidRDefault="002A74C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_Toc66804549 \h </w:instrText>
      </w:r>
      <w:r>
        <w:fldChar w:fldCharType="separate"/>
      </w:r>
      <w:r>
        <w:t>23</w:t>
      </w:r>
      <w:r>
        <w:fldChar w:fldCharType="end"/>
      </w:r>
    </w:p>
    <w:p w14:paraId="4C526F8C" w14:textId="05405A56" w:rsidR="002A74CD" w:rsidRDefault="002A74C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_Toc66804550 \h </w:instrText>
      </w:r>
      <w:r>
        <w:fldChar w:fldCharType="separate"/>
      </w:r>
      <w:r>
        <w:t>23</w:t>
      </w:r>
      <w:r>
        <w:fldChar w:fldCharType="end"/>
      </w:r>
    </w:p>
    <w:p w14:paraId="118E2C7F" w14:textId="5D887C1E" w:rsidR="002A74CD" w:rsidRDefault="002A74CD">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_Toc66804551 \h </w:instrText>
      </w:r>
      <w:r>
        <w:fldChar w:fldCharType="separate"/>
      </w:r>
      <w:r>
        <w:t>23</w:t>
      </w:r>
      <w:r>
        <w:fldChar w:fldCharType="end"/>
      </w:r>
    </w:p>
    <w:p w14:paraId="164DC76D" w14:textId="61AB7B0D" w:rsidR="002A74CD" w:rsidRDefault="002A74C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_Toc66804552 \h </w:instrText>
      </w:r>
      <w:r>
        <w:fldChar w:fldCharType="separate"/>
      </w:r>
      <w:r>
        <w:t>23</w:t>
      </w:r>
      <w:r>
        <w:fldChar w:fldCharType="end"/>
      </w:r>
    </w:p>
    <w:p w14:paraId="40E8586B" w14:textId="147D43CE" w:rsidR="002A74CD" w:rsidRDefault="002A74C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_Toc66804553 \h </w:instrText>
      </w:r>
      <w:r>
        <w:fldChar w:fldCharType="separate"/>
      </w:r>
      <w:r>
        <w:t>23</w:t>
      </w:r>
      <w:r>
        <w:fldChar w:fldCharType="end"/>
      </w:r>
    </w:p>
    <w:p w14:paraId="2C94E713" w14:textId="24BFD5F2" w:rsidR="002A74CD" w:rsidRDefault="002A74CD">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_Toc66804554 \h </w:instrText>
      </w:r>
      <w:r>
        <w:fldChar w:fldCharType="separate"/>
      </w:r>
      <w:r>
        <w:t>24</w:t>
      </w:r>
      <w:r>
        <w:fldChar w:fldCharType="end"/>
      </w:r>
    </w:p>
    <w:p w14:paraId="67719473" w14:textId="32B9890E" w:rsidR="002A74CD" w:rsidRDefault="002A74C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_Toc66804555 \h </w:instrText>
      </w:r>
      <w:r>
        <w:fldChar w:fldCharType="separate"/>
      </w:r>
      <w:r>
        <w:t>25</w:t>
      </w:r>
      <w:r>
        <w:fldChar w:fldCharType="end"/>
      </w:r>
    </w:p>
    <w:p w14:paraId="0B58E3BC" w14:textId="1C9C9C60" w:rsidR="002A74CD" w:rsidRDefault="002A74CD">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_Toc66804556 \h </w:instrText>
      </w:r>
      <w:r>
        <w:fldChar w:fldCharType="separate"/>
      </w:r>
      <w:r>
        <w:t>25</w:t>
      </w:r>
      <w:r>
        <w:fldChar w:fldCharType="end"/>
      </w:r>
    </w:p>
    <w:p w14:paraId="6C25629C" w14:textId="2ECA6D9C" w:rsidR="002A74CD" w:rsidRDefault="002A74C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_Toc66804557 \h </w:instrText>
      </w:r>
      <w:r>
        <w:fldChar w:fldCharType="separate"/>
      </w:r>
      <w:r>
        <w:t>26</w:t>
      </w:r>
      <w:r>
        <w:fldChar w:fldCharType="end"/>
      </w:r>
    </w:p>
    <w:p w14:paraId="7144E72A" w14:textId="4ADA40DF" w:rsidR="002A74CD" w:rsidRDefault="002A74CD">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_Toc66804558 \h </w:instrText>
      </w:r>
      <w:r>
        <w:fldChar w:fldCharType="separate"/>
      </w:r>
      <w:r>
        <w:t>26</w:t>
      </w:r>
      <w:r>
        <w:fldChar w:fldCharType="end"/>
      </w:r>
    </w:p>
    <w:p w14:paraId="7B65370E" w14:textId="0D3B68C8" w:rsidR="002A74CD" w:rsidRDefault="002A74C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_Toc66804559 \h </w:instrText>
      </w:r>
      <w:r>
        <w:fldChar w:fldCharType="separate"/>
      </w:r>
      <w:r>
        <w:t>27</w:t>
      </w:r>
      <w:r>
        <w:fldChar w:fldCharType="end"/>
      </w:r>
    </w:p>
    <w:p w14:paraId="74FE1D94" w14:textId="2E1C324D" w:rsidR="002A74CD" w:rsidRDefault="002A74C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_Toc66804560 \h </w:instrText>
      </w:r>
      <w:r>
        <w:fldChar w:fldCharType="separate"/>
      </w:r>
      <w:r>
        <w:t>27</w:t>
      </w:r>
      <w:r>
        <w:fldChar w:fldCharType="end"/>
      </w:r>
    </w:p>
    <w:p w14:paraId="53C19C98" w14:textId="4DC2B1BE" w:rsidR="002A74CD" w:rsidRDefault="002A74C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_Toc66804561 \h </w:instrText>
      </w:r>
      <w:r>
        <w:fldChar w:fldCharType="separate"/>
      </w:r>
      <w:r>
        <w:t>30</w:t>
      </w:r>
      <w:r>
        <w:fldChar w:fldCharType="end"/>
      </w:r>
    </w:p>
    <w:p w14:paraId="45A1475D" w14:textId="3BE4DC28" w:rsidR="002A74CD" w:rsidRDefault="002A74C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_Toc66804562 \h </w:instrText>
      </w:r>
      <w:r>
        <w:fldChar w:fldCharType="separate"/>
      </w:r>
      <w:r>
        <w:t>33</w:t>
      </w:r>
      <w:r>
        <w:fldChar w:fldCharType="end"/>
      </w:r>
    </w:p>
    <w:p w14:paraId="573B93F3" w14:textId="4FB18607" w:rsidR="002A74CD" w:rsidRDefault="002A74C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_Toc66804563 \h </w:instrText>
      </w:r>
      <w:r>
        <w:fldChar w:fldCharType="separate"/>
      </w:r>
      <w:r>
        <w:t>36</w:t>
      </w:r>
      <w:r>
        <w:fldChar w:fldCharType="end"/>
      </w:r>
    </w:p>
    <w:p w14:paraId="23A7B0F6" w14:textId="2DF89095" w:rsidR="002A74CD" w:rsidRDefault="002A74C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_Toc66804564 \h </w:instrText>
      </w:r>
      <w:r>
        <w:fldChar w:fldCharType="separate"/>
      </w:r>
      <w:r>
        <w:t>36</w:t>
      </w:r>
      <w:r>
        <w:fldChar w:fldCharType="end"/>
      </w:r>
    </w:p>
    <w:p w14:paraId="733CA57B" w14:textId="0C4F035D" w:rsidR="002A74CD" w:rsidRDefault="002A74C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_Toc66804565 \h </w:instrText>
      </w:r>
      <w:r>
        <w:fldChar w:fldCharType="separate"/>
      </w:r>
      <w:r>
        <w:t>36</w:t>
      </w:r>
      <w:r>
        <w:fldChar w:fldCharType="end"/>
      </w:r>
    </w:p>
    <w:p w14:paraId="78A550E6" w14:textId="5C7E9759" w:rsidR="002A74CD" w:rsidRDefault="002A74C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_Toc66804566 \h </w:instrText>
      </w:r>
      <w:r>
        <w:fldChar w:fldCharType="separate"/>
      </w:r>
      <w:r>
        <w:t>37</w:t>
      </w:r>
      <w:r>
        <w:fldChar w:fldCharType="end"/>
      </w:r>
    </w:p>
    <w:p w14:paraId="791D7313" w14:textId="25A4C9D6" w:rsidR="002A74CD" w:rsidRDefault="002A74C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_Toc66804567 \h </w:instrText>
      </w:r>
      <w:r>
        <w:fldChar w:fldCharType="separate"/>
      </w:r>
      <w:r>
        <w:t>37</w:t>
      </w:r>
      <w:r>
        <w:fldChar w:fldCharType="end"/>
      </w:r>
    </w:p>
    <w:p w14:paraId="79D492EA" w14:textId="7CC00DB5" w:rsidR="002A74CD" w:rsidRDefault="002A74C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_Toc66804568 \h </w:instrText>
      </w:r>
      <w:r>
        <w:fldChar w:fldCharType="separate"/>
      </w:r>
      <w:r>
        <w:t>37</w:t>
      </w:r>
      <w:r>
        <w:fldChar w:fldCharType="end"/>
      </w:r>
    </w:p>
    <w:p w14:paraId="6B151450" w14:textId="2605E76C" w:rsidR="002A74CD" w:rsidRDefault="002A74C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_Toc66804569 \h </w:instrText>
      </w:r>
      <w:r>
        <w:fldChar w:fldCharType="separate"/>
      </w:r>
      <w:r>
        <w:t>38</w:t>
      </w:r>
      <w:r>
        <w:fldChar w:fldCharType="end"/>
      </w:r>
    </w:p>
    <w:p w14:paraId="22B94444" w14:textId="714E6FD5" w:rsidR="002A74CD" w:rsidRDefault="002A74C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_Toc66804570 \h </w:instrText>
      </w:r>
      <w:r>
        <w:fldChar w:fldCharType="separate"/>
      </w:r>
      <w:r>
        <w:t>38</w:t>
      </w:r>
      <w:r>
        <w:fldChar w:fldCharType="end"/>
      </w:r>
    </w:p>
    <w:p w14:paraId="387C9A47" w14:textId="3CBF58EA" w:rsidR="002A74CD" w:rsidRDefault="002A74CD">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_Toc66804571 \h </w:instrText>
      </w:r>
      <w:r>
        <w:fldChar w:fldCharType="separate"/>
      </w:r>
      <w:r>
        <w:t>38</w:t>
      </w:r>
      <w:r>
        <w:fldChar w:fldCharType="end"/>
      </w:r>
    </w:p>
    <w:p w14:paraId="1F376AC4" w14:textId="18947A2A" w:rsidR="002A74CD" w:rsidRDefault="002A74C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_Toc66804572 \h </w:instrText>
      </w:r>
      <w:r>
        <w:fldChar w:fldCharType="separate"/>
      </w:r>
      <w:r>
        <w:t>38</w:t>
      </w:r>
      <w:r>
        <w:fldChar w:fldCharType="end"/>
      </w:r>
    </w:p>
    <w:p w14:paraId="2C0793EE" w14:textId="7D6CAAF9" w:rsidR="002A74CD" w:rsidRDefault="002A74CD">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_Toc66804573 \h </w:instrText>
      </w:r>
      <w:r>
        <w:fldChar w:fldCharType="separate"/>
      </w:r>
      <w:r>
        <w:t>38</w:t>
      </w:r>
      <w:r>
        <w:fldChar w:fldCharType="end"/>
      </w:r>
    </w:p>
    <w:p w14:paraId="39C2EA2D" w14:textId="7A50D3CE" w:rsidR="002A74CD" w:rsidRDefault="002A74C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_Toc66804574 \h </w:instrText>
      </w:r>
      <w:r>
        <w:fldChar w:fldCharType="separate"/>
      </w:r>
      <w:r>
        <w:t>38</w:t>
      </w:r>
      <w:r>
        <w:fldChar w:fldCharType="end"/>
      </w:r>
    </w:p>
    <w:p w14:paraId="059E9C97" w14:textId="0F6CB437" w:rsidR="002A74CD" w:rsidRDefault="002A74C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_Toc66804575 \h </w:instrText>
      </w:r>
      <w:r>
        <w:fldChar w:fldCharType="separate"/>
      </w:r>
      <w:r>
        <w:t>38</w:t>
      </w:r>
      <w:r>
        <w:fldChar w:fldCharType="end"/>
      </w:r>
    </w:p>
    <w:p w14:paraId="30E9F0F9" w14:textId="0C3DC7D8" w:rsidR="002A74CD" w:rsidRDefault="002A74C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_Toc66804576 \h </w:instrText>
      </w:r>
      <w:r>
        <w:fldChar w:fldCharType="separate"/>
      </w:r>
      <w:r>
        <w:t>38</w:t>
      </w:r>
      <w:r>
        <w:fldChar w:fldCharType="end"/>
      </w:r>
    </w:p>
    <w:p w14:paraId="19CE4911" w14:textId="0DB9494F" w:rsidR="002A74CD" w:rsidRDefault="002A74C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_Toc66804577 \h </w:instrText>
      </w:r>
      <w:r>
        <w:fldChar w:fldCharType="separate"/>
      </w:r>
      <w:r>
        <w:t>39</w:t>
      </w:r>
      <w:r>
        <w:fldChar w:fldCharType="end"/>
      </w:r>
    </w:p>
    <w:p w14:paraId="19D5C507" w14:textId="76D70D45" w:rsidR="002A74CD" w:rsidRDefault="002A74CD">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_Toc66804578 \h </w:instrText>
      </w:r>
      <w:r>
        <w:fldChar w:fldCharType="separate"/>
      </w:r>
      <w:r>
        <w:t>39</w:t>
      </w:r>
      <w:r>
        <w:fldChar w:fldCharType="end"/>
      </w:r>
    </w:p>
    <w:p w14:paraId="38F46BB2" w14:textId="677D304F" w:rsidR="002A74CD" w:rsidRDefault="002A74CD">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_Toc66804579 \h </w:instrText>
      </w:r>
      <w:r>
        <w:fldChar w:fldCharType="separate"/>
      </w:r>
      <w:r>
        <w:t>39</w:t>
      </w:r>
      <w:r>
        <w:fldChar w:fldCharType="end"/>
      </w:r>
    </w:p>
    <w:p w14:paraId="13D45074" w14:textId="47CF0B82" w:rsidR="002A74CD" w:rsidRDefault="002A74CD">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_Toc66804580 \h </w:instrText>
      </w:r>
      <w:r>
        <w:fldChar w:fldCharType="separate"/>
      </w:r>
      <w:r>
        <w:t>39</w:t>
      </w:r>
      <w:r>
        <w:fldChar w:fldCharType="end"/>
      </w:r>
    </w:p>
    <w:p w14:paraId="531F1BE0" w14:textId="7C774FA7" w:rsidR="002A74CD" w:rsidRDefault="002A74C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_Toc66804581 \h </w:instrText>
      </w:r>
      <w:r>
        <w:fldChar w:fldCharType="separate"/>
      </w:r>
      <w:r>
        <w:t>39</w:t>
      </w:r>
      <w:r>
        <w:fldChar w:fldCharType="end"/>
      </w:r>
    </w:p>
    <w:p w14:paraId="6B7D40E1" w14:textId="0FC3808C" w:rsidR="002A74CD" w:rsidRDefault="002A74C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_Toc66804582 \h </w:instrText>
      </w:r>
      <w:r>
        <w:fldChar w:fldCharType="separate"/>
      </w:r>
      <w:r>
        <w:t>39</w:t>
      </w:r>
      <w:r>
        <w:fldChar w:fldCharType="end"/>
      </w:r>
    </w:p>
    <w:p w14:paraId="3F2EF625" w14:textId="0736323E" w:rsidR="002A74CD" w:rsidRDefault="002A74CD">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_Toc66804583 \h </w:instrText>
      </w:r>
      <w:r>
        <w:fldChar w:fldCharType="separate"/>
      </w:r>
      <w:r>
        <w:t>39</w:t>
      </w:r>
      <w:r>
        <w:fldChar w:fldCharType="end"/>
      </w:r>
    </w:p>
    <w:p w14:paraId="07A5AD68" w14:textId="7A297D0A" w:rsidR="002A74CD" w:rsidRDefault="002A74C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_Toc66804584 \h </w:instrText>
      </w:r>
      <w:r>
        <w:fldChar w:fldCharType="separate"/>
      </w:r>
      <w:r>
        <w:t>39</w:t>
      </w:r>
      <w:r>
        <w:fldChar w:fldCharType="end"/>
      </w:r>
    </w:p>
    <w:p w14:paraId="79FA1897" w14:textId="25078E94" w:rsidR="002A74CD" w:rsidRDefault="002A74CD">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_Toc66804585 \h </w:instrText>
      </w:r>
      <w:r>
        <w:fldChar w:fldCharType="separate"/>
      </w:r>
      <w:r>
        <w:t>40</w:t>
      </w:r>
      <w:r>
        <w:fldChar w:fldCharType="end"/>
      </w:r>
    </w:p>
    <w:p w14:paraId="0A8E4056" w14:textId="59374898" w:rsidR="002A74CD" w:rsidRDefault="002A74C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_Toc66804586 \h </w:instrText>
      </w:r>
      <w:r>
        <w:fldChar w:fldCharType="separate"/>
      </w:r>
      <w:r>
        <w:t>41</w:t>
      </w:r>
      <w:r>
        <w:fldChar w:fldCharType="end"/>
      </w:r>
    </w:p>
    <w:p w14:paraId="0E46D0E0" w14:textId="74C47DC4" w:rsidR="002A74CD" w:rsidRDefault="002A74C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_Toc66804587 \h </w:instrText>
      </w:r>
      <w:r>
        <w:fldChar w:fldCharType="separate"/>
      </w:r>
      <w:r>
        <w:t>41</w:t>
      </w:r>
      <w:r>
        <w:fldChar w:fldCharType="end"/>
      </w:r>
    </w:p>
    <w:p w14:paraId="4DC7EC9A" w14:textId="7C05E6E4" w:rsidR="002A74CD" w:rsidRDefault="002A74CD">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_Toc66804588 \h </w:instrText>
      </w:r>
      <w:r>
        <w:fldChar w:fldCharType="separate"/>
      </w:r>
      <w:r>
        <w:t>41</w:t>
      </w:r>
      <w:r>
        <w:fldChar w:fldCharType="end"/>
      </w:r>
    </w:p>
    <w:p w14:paraId="09CCB7E0" w14:textId="0D40097C" w:rsidR="002A74CD" w:rsidRDefault="002A74CD">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_Toc66804589 \h </w:instrText>
      </w:r>
      <w:r>
        <w:fldChar w:fldCharType="separate"/>
      </w:r>
      <w:r>
        <w:t>41</w:t>
      </w:r>
      <w:r>
        <w:fldChar w:fldCharType="end"/>
      </w:r>
    </w:p>
    <w:p w14:paraId="0DB6BD62" w14:textId="54E8FF8F" w:rsidR="002A74CD" w:rsidRDefault="002A74CD">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_Toc66804590 \h </w:instrText>
      </w:r>
      <w:r>
        <w:fldChar w:fldCharType="separate"/>
      </w:r>
      <w:r>
        <w:t>41</w:t>
      </w:r>
      <w:r>
        <w:fldChar w:fldCharType="end"/>
      </w:r>
    </w:p>
    <w:p w14:paraId="368C0423" w14:textId="684CF9F2" w:rsidR="002A74CD" w:rsidRDefault="002A74CD">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_Toc66804591 \h </w:instrText>
      </w:r>
      <w:r>
        <w:fldChar w:fldCharType="separate"/>
      </w:r>
      <w:r>
        <w:t>41</w:t>
      </w:r>
      <w:r>
        <w:fldChar w:fldCharType="end"/>
      </w:r>
    </w:p>
    <w:p w14:paraId="34877AA6" w14:textId="1A318010" w:rsidR="002A74CD" w:rsidRDefault="002A74CD">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_Toc66804592 \h </w:instrText>
      </w:r>
      <w:r>
        <w:fldChar w:fldCharType="separate"/>
      </w:r>
      <w:r>
        <w:t>41</w:t>
      </w:r>
      <w:r>
        <w:fldChar w:fldCharType="end"/>
      </w:r>
    </w:p>
    <w:p w14:paraId="4C78F42B" w14:textId="00118B2C" w:rsidR="002A74CD" w:rsidRDefault="002A74CD">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_Toc66804593 \h </w:instrText>
      </w:r>
      <w:r>
        <w:fldChar w:fldCharType="separate"/>
      </w:r>
      <w:r>
        <w:t>41</w:t>
      </w:r>
      <w:r>
        <w:fldChar w:fldCharType="end"/>
      </w:r>
    </w:p>
    <w:p w14:paraId="573BE27F" w14:textId="49A27F7B" w:rsidR="002A74CD" w:rsidRDefault="002A74C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_Toc66804594 \h </w:instrText>
      </w:r>
      <w:r>
        <w:fldChar w:fldCharType="separate"/>
      </w:r>
      <w:r>
        <w:t>41</w:t>
      </w:r>
      <w:r>
        <w:fldChar w:fldCharType="end"/>
      </w:r>
    </w:p>
    <w:p w14:paraId="2F6D09EA" w14:textId="22DD4CC8" w:rsidR="002A74CD" w:rsidRDefault="002A74C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_Toc66804595 \h </w:instrText>
      </w:r>
      <w:r>
        <w:fldChar w:fldCharType="separate"/>
      </w:r>
      <w:r>
        <w:t>41</w:t>
      </w:r>
      <w:r>
        <w:fldChar w:fldCharType="end"/>
      </w:r>
    </w:p>
    <w:p w14:paraId="05221F71" w14:textId="6E5D43B6" w:rsidR="002A74CD" w:rsidRDefault="002A74CD">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_Toc66804596 \h </w:instrText>
      </w:r>
      <w:r>
        <w:fldChar w:fldCharType="separate"/>
      </w:r>
      <w:r>
        <w:t>41</w:t>
      </w:r>
      <w:r>
        <w:fldChar w:fldCharType="end"/>
      </w:r>
    </w:p>
    <w:p w14:paraId="091CE5D4" w14:textId="2EAD79CA" w:rsidR="002A74CD" w:rsidRDefault="002A74CD">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_Toc66804597 \h </w:instrText>
      </w:r>
      <w:r>
        <w:fldChar w:fldCharType="separate"/>
      </w:r>
      <w:r>
        <w:t>42</w:t>
      </w:r>
      <w:r>
        <w:fldChar w:fldCharType="end"/>
      </w:r>
    </w:p>
    <w:p w14:paraId="34A9BD33" w14:textId="7D5CD1DC" w:rsidR="002A74CD" w:rsidRDefault="002A74CD">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_Toc66804598 \h </w:instrText>
      </w:r>
      <w:r>
        <w:fldChar w:fldCharType="separate"/>
      </w:r>
      <w:r>
        <w:t>42</w:t>
      </w:r>
      <w:r>
        <w:fldChar w:fldCharType="end"/>
      </w:r>
    </w:p>
    <w:p w14:paraId="6ECC166E" w14:textId="12A3A245" w:rsidR="002A74CD" w:rsidRDefault="002A74CD">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_Toc66804599 \h </w:instrText>
      </w:r>
      <w:r>
        <w:fldChar w:fldCharType="separate"/>
      </w:r>
      <w:r>
        <w:t>42</w:t>
      </w:r>
      <w:r>
        <w:fldChar w:fldCharType="end"/>
      </w:r>
    </w:p>
    <w:p w14:paraId="2685700D" w14:textId="4C671BD0" w:rsidR="002A74CD" w:rsidRDefault="002A74CD">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_Toc66804600 \h </w:instrText>
      </w:r>
      <w:r>
        <w:fldChar w:fldCharType="separate"/>
      </w:r>
      <w:r>
        <w:t>42</w:t>
      </w:r>
      <w:r>
        <w:fldChar w:fldCharType="end"/>
      </w:r>
    </w:p>
    <w:p w14:paraId="68286063" w14:textId="1209F1B0" w:rsidR="002A74CD" w:rsidRDefault="002A74CD">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_Toc66804601 \h </w:instrText>
      </w:r>
      <w:r>
        <w:fldChar w:fldCharType="separate"/>
      </w:r>
      <w:r>
        <w:t>42</w:t>
      </w:r>
      <w:r>
        <w:fldChar w:fldCharType="end"/>
      </w:r>
    </w:p>
    <w:p w14:paraId="7006A29C" w14:textId="5A478DBD" w:rsidR="002A74CD" w:rsidRDefault="002A74CD">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_Toc66804602 \h </w:instrText>
      </w:r>
      <w:r>
        <w:fldChar w:fldCharType="separate"/>
      </w:r>
      <w:r>
        <w:t>42</w:t>
      </w:r>
      <w:r>
        <w:fldChar w:fldCharType="end"/>
      </w:r>
    </w:p>
    <w:p w14:paraId="4999230C" w14:textId="1CA1638B" w:rsidR="002A74CD" w:rsidRDefault="002A74CD">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_Toc66804603 \h </w:instrText>
      </w:r>
      <w:r>
        <w:fldChar w:fldCharType="separate"/>
      </w:r>
      <w:r>
        <w:t>42</w:t>
      </w:r>
      <w:r>
        <w:fldChar w:fldCharType="end"/>
      </w:r>
    </w:p>
    <w:p w14:paraId="12E25E40" w14:textId="7513DC61" w:rsidR="002A74CD" w:rsidRDefault="002A74CD">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_Toc66804604 \h </w:instrText>
      </w:r>
      <w:r>
        <w:fldChar w:fldCharType="separate"/>
      </w:r>
      <w:r>
        <w:t>42</w:t>
      </w:r>
      <w:r>
        <w:fldChar w:fldCharType="end"/>
      </w:r>
    </w:p>
    <w:p w14:paraId="11467D64" w14:textId="1BA5A21F" w:rsidR="002A74CD" w:rsidRDefault="002A74CD">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_Toc66804605 \h </w:instrText>
      </w:r>
      <w:r>
        <w:fldChar w:fldCharType="separate"/>
      </w:r>
      <w:r>
        <w:t>42</w:t>
      </w:r>
      <w:r>
        <w:fldChar w:fldCharType="end"/>
      </w:r>
    </w:p>
    <w:p w14:paraId="58452B63" w14:textId="49617C86" w:rsidR="002A74CD" w:rsidRDefault="002A74CD">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_Toc66804606 \h </w:instrText>
      </w:r>
      <w:r>
        <w:fldChar w:fldCharType="separate"/>
      </w:r>
      <w:r>
        <w:t>42</w:t>
      </w:r>
      <w:r>
        <w:fldChar w:fldCharType="end"/>
      </w:r>
    </w:p>
    <w:p w14:paraId="709E486F" w14:textId="215E5C82" w:rsidR="002A74CD" w:rsidRDefault="002A74CD">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_Toc66804607 \h </w:instrText>
      </w:r>
      <w:r>
        <w:fldChar w:fldCharType="separate"/>
      </w:r>
      <w:r>
        <w:t>43</w:t>
      </w:r>
      <w:r>
        <w:fldChar w:fldCharType="end"/>
      </w:r>
    </w:p>
    <w:p w14:paraId="034DB181" w14:textId="32663BF5" w:rsidR="002A74CD" w:rsidRDefault="002A74CD">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_Toc66804608 \h </w:instrText>
      </w:r>
      <w:r>
        <w:fldChar w:fldCharType="separate"/>
      </w:r>
      <w:r>
        <w:t>43</w:t>
      </w:r>
      <w:r>
        <w:fldChar w:fldCharType="end"/>
      </w:r>
    </w:p>
    <w:p w14:paraId="569F59FC" w14:textId="747FA32A" w:rsidR="002A74CD" w:rsidRDefault="002A74CD">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_Toc66804609 \h </w:instrText>
      </w:r>
      <w:r>
        <w:fldChar w:fldCharType="separate"/>
      </w:r>
      <w:r>
        <w:t>44</w:t>
      </w:r>
      <w:r>
        <w:fldChar w:fldCharType="end"/>
      </w:r>
    </w:p>
    <w:p w14:paraId="3A4BF443" w14:textId="1B9E58DC" w:rsidR="002A74CD" w:rsidRDefault="002A74CD">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_Toc66804610 \h </w:instrText>
      </w:r>
      <w:r>
        <w:fldChar w:fldCharType="separate"/>
      </w:r>
      <w:r>
        <w:t>44</w:t>
      </w:r>
      <w:r>
        <w:fldChar w:fldCharType="end"/>
      </w:r>
    </w:p>
    <w:p w14:paraId="0EE68569" w14:textId="4D44B645" w:rsidR="002A74CD" w:rsidRDefault="002A74CD">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_Toc66804611 \h </w:instrText>
      </w:r>
      <w:r>
        <w:fldChar w:fldCharType="separate"/>
      </w:r>
      <w:r>
        <w:t>44</w:t>
      </w:r>
      <w:r>
        <w:fldChar w:fldCharType="end"/>
      </w:r>
    </w:p>
    <w:p w14:paraId="3C98C32B" w14:textId="77B7AF6F" w:rsidR="002A74CD" w:rsidRDefault="002A74CD">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_Toc66804612 \h </w:instrText>
      </w:r>
      <w:r>
        <w:fldChar w:fldCharType="separate"/>
      </w:r>
      <w:r>
        <w:t>44</w:t>
      </w:r>
      <w:r>
        <w:fldChar w:fldCharType="end"/>
      </w:r>
    </w:p>
    <w:p w14:paraId="4B842109" w14:textId="54406196" w:rsidR="002A74CD" w:rsidRDefault="002A74CD">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_Toc66804613 \h </w:instrText>
      </w:r>
      <w:r>
        <w:fldChar w:fldCharType="separate"/>
      </w:r>
      <w:r>
        <w:t>45</w:t>
      </w:r>
      <w:r>
        <w:fldChar w:fldCharType="end"/>
      </w:r>
    </w:p>
    <w:p w14:paraId="26F43D00" w14:textId="6F6F1384" w:rsidR="002A74CD" w:rsidRDefault="002A74CD">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_Toc66804614 \h </w:instrText>
      </w:r>
      <w:r>
        <w:fldChar w:fldCharType="separate"/>
      </w:r>
      <w:r>
        <w:t>45</w:t>
      </w:r>
      <w:r>
        <w:fldChar w:fldCharType="end"/>
      </w:r>
    </w:p>
    <w:p w14:paraId="02D4DD9B" w14:textId="7E528F7C" w:rsidR="002A74CD" w:rsidRDefault="002A74CD">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_Toc66804615 \h </w:instrText>
      </w:r>
      <w:r>
        <w:fldChar w:fldCharType="separate"/>
      </w:r>
      <w:r>
        <w:t>45</w:t>
      </w:r>
      <w:r>
        <w:fldChar w:fldCharType="end"/>
      </w:r>
    </w:p>
    <w:p w14:paraId="3B46240E" w14:textId="7937CC2F" w:rsidR="002A74CD" w:rsidRDefault="002A74CD">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_Toc66804616 \h </w:instrText>
      </w:r>
      <w:r>
        <w:fldChar w:fldCharType="separate"/>
      </w:r>
      <w:r>
        <w:t>45</w:t>
      </w:r>
      <w:r>
        <w:fldChar w:fldCharType="end"/>
      </w:r>
    </w:p>
    <w:p w14:paraId="0CE1EF07" w14:textId="19D99743" w:rsidR="002A74CD" w:rsidRDefault="002A74CD">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_Toc66804617 \h </w:instrText>
      </w:r>
      <w:r>
        <w:fldChar w:fldCharType="separate"/>
      </w:r>
      <w:r>
        <w:t>55</w:t>
      </w:r>
      <w:r>
        <w:fldChar w:fldCharType="end"/>
      </w:r>
    </w:p>
    <w:p w14:paraId="529BA407" w14:textId="10C79E1A" w:rsidR="002A74CD" w:rsidRDefault="002A74CD">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_Toc66804618 \h </w:instrText>
      </w:r>
      <w:r>
        <w:fldChar w:fldCharType="separate"/>
      </w:r>
      <w:r>
        <w:t>55</w:t>
      </w:r>
      <w:r>
        <w:fldChar w:fldCharType="end"/>
      </w:r>
    </w:p>
    <w:p w14:paraId="37F07B22" w14:textId="48D625A6" w:rsidR="002A74CD" w:rsidRDefault="002A74C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_Toc66804619 \h </w:instrText>
      </w:r>
      <w:r>
        <w:fldChar w:fldCharType="separate"/>
      </w:r>
      <w:r>
        <w:t>61</w:t>
      </w:r>
      <w:r>
        <w:fldChar w:fldCharType="end"/>
      </w:r>
    </w:p>
    <w:p w14:paraId="1FB091FC" w14:textId="24971C38" w:rsidR="002A74CD" w:rsidRDefault="002A74C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_Toc66804620 \h </w:instrText>
      </w:r>
      <w:r>
        <w:fldChar w:fldCharType="separate"/>
      </w:r>
      <w:r>
        <w:t>61</w:t>
      </w:r>
      <w:r>
        <w:fldChar w:fldCharType="end"/>
      </w:r>
    </w:p>
    <w:p w14:paraId="53DD20BA" w14:textId="4E972133" w:rsidR="002A74CD" w:rsidRDefault="002A74C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_Toc66804621 \h </w:instrText>
      </w:r>
      <w:r>
        <w:fldChar w:fldCharType="separate"/>
      </w:r>
      <w:r>
        <w:t>69</w:t>
      </w:r>
      <w:r>
        <w:fldChar w:fldCharType="end"/>
      </w:r>
    </w:p>
    <w:p w14:paraId="653D518A" w14:textId="67275ED1" w:rsidR="002A74CD" w:rsidRDefault="002A74CD">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_Toc66804622 \h </w:instrText>
      </w:r>
      <w:r>
        <w:fldChar w:fldCharType="separate"/>
      </w:r>
      <w:r>
        <w:t>78</w:t>
      </w:r>
      <w:r>
        <w:fldChar w:fldCharType="end"/>
      </w:r>
    </w:p>
    <w:p w14:paraId="7C6E1064" w14:textId="0FD1EA6E" w:rsidR="002A74CD" w:rsidRDefault="002A74CD">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_Toc66804623 \h </w:instrText>
      </w:r>
      <w:r>
        <w:fldChar w:fldCharType="separate"/>
      </w:r>
      <w:r>
        <w:t>78</w:t>
      </w:r>
      <w:r>
        <w:fldChar w:fldCharType="end"/>
      </w:r>
    </w:p>
    <w:p w14:paraId="2577D6CC" w14:textId="5E907A0B" w:rsidR="002A74CD" w:rsidRDefault="002A74CD">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_Toc66804624 \h </w:instrText>
      </w:r>
      <w:r>
        <w:fldChar w:fldCharType="separate"/>
      </w:r>
      <w:r>
        <w:t>78</w:t>
      </w:r>
      <w:r>
        <w:fldChar w:fldCharType="end"/>
      </w:r>
    </w:p>
    <w:p w14:paraId="01781D5D" w14:textId="5FA31075" w:rsidR="002A74CD" w:rsidRDefault="002A74CD">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_Toc66804625 \h </w:instrText>
      </w:r>
      <w:r>
        <w:fldChar w:fldCharType="separate"/>
      </w:r>
      <w:r>
        <w:t>78</w:t>
      </w:r>
      <w:r>
        <w:fldChar w:fldCharType="end"/>
      </w:r>
    </w:p>
    <w:p w14:paraId="780B36AC" w14:textId="79BE6DA9" w:rsidR="002A74CD" w:rsidRDefault="002A74CD">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_Toc66804626 \h </w:instrText>
      </w:r>
      <w:r>
        <w:fldChar w:fldCharType="separate"/>
      </w:r>
      <w:r>
        <w:t>78</w:t>
      </w:r>
      <w:r>
        <w:fldChar w:fldCharType="end"/>
      </w:r>
    </w:p>
    <w:p w14:paraId="613D6609" w14:textId="4DEF8163" w:rsidR="002A74CD" w:rsidRDefault="002A74CD">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_Toc66804627 \h </w:instrText>
      </w:r>
      <w:r>
        <w:fldChar w:fldCharType="separate"/>
      </w:r>
      <w:r>
        <w:t>79</w:t>
      </w:r>
      <w:r>
        <w:fldChar w:fldCharType="end"/>
      </w:r>
    </w:p>
    <w:p w14:paraId="0B804EE6" w14:textId="15DECC87" w:rsidR="002A74CD" w:rsidRDefault="002A74CD">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_Toc66804628 \h </w:instrText>
      </w:r>
      <w:r>
        <w:fldChar w:fldCharType="separate"/>
      </w:r>
      <w:r>
        <w:t>79</w:t>
      </w:r>
      <w:r>
        <w:fldChar w:fldCharType="end"/>
      </w:r>
    </w:p>
    <w:p w14:paraId="545F890C" w14:textId="3EDFEECB" w:rsidR="002A74CD" w:rsidRDefault="002A74CD">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_Toc66804629 \h </w:instrText>
      </w:r>
      <w:r>
        <w:fldChar w:fldCharType="separate"/>
      </w:r>
      <w:r>
        <w:t>80</w:t>
      </w:r>
      <w:r>
        <w:fldChar w:fldCharType="end"/>
      </w:r>
    </w:p>
    <w:p w14:paraId="701973BD" w14:textId="7FCC8F04" w:rsidR="002A74CD" w:rsidRDefault="002A74CD">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_Toc66804630 \h </w:instrText>
      </w:r>
      <w:r>
        <w:fldChar w:fldCharType="separate"/>
      </w:r>
      <w:r>
        <w:t>80</w:t>
      </w:r>
      <w:r>
        <w:fldChar w:fldCharType="end"/>
      </w:r>
    </w:p>
    <w:p w14:paraId="1B7A0675" w14:textId="7F2C9899" w:rsidR="002A74CD" w:rsidRDefault="002A74CD">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_Toc66804631 \h </w:instrText>
      </w:r>
      <w:r>
        <w:fldChar w:fldCharType="separate"/>
      </w:r>
      <w:r>
        <w:t>81</w:t>
      </w:r>
      <w:r>
        <w:fldChar w:fldCharType="end"/>
      </w:r>
    </w:p>
    <w:p w14:paraId="33568674" w14:textId="6132B9E6" w:rsidR="002A74CD" w:rsidRDefault="002A74CD">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_Toc66804632 \h </w:instrText>
      </w:r>
      <w:r>
        <w:fldChar w:fldCharType="separate"/>
      </w:r>
      <w:r>
        <w:t>82</w:t>
      </w:r>
      <w:r>
        <w:fldChar w:fldCharType="end"/>
      </w:r>
    </w:p>
    <w:p w14:paraId="1970E2B7" w14:textId="5D1EC158" w:rsidR="002A74CD" w:rsidRDefault="002A74CD">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_Toc66804633 \h </w:instrText>
      </w:r>
      <w:r>
        <w:fldChar w:fldCharType="separate"/>
      </w:r>
      <w:r>
        <w:t>82</w:t>
      </w:r>
      <w:r>
        <w:fldChar w:fldCharType="end"/>
      </w:r>
    </w:p>
    <w:p w14:paraId="1AB64067" w14:textId="6B10FA36" w:rsidR="002A74CD" w:rsidRDefault="002A74CD">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_Toc66804634 \h </w:instrText>
      </w:r>
      <w:r>
        <w:fldChar w:fldCharType="separate"/>
      </w:r>
      <w:r>
        <w:t>82</w:t>
      </w:r>
      <w:r>
        <w:fldChar w:fldCharType="end"/>
      </w:r>
    </w:p>
    <w:p w14:paraId="5CD1728D" w14:textId="320E6832" w:rsidR="002A74CD" w:rsidRDefault="002A74C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_Toc66804635 \h </w:instrText>
      </w:r>
      <w:r>
        <w:fldChar w:fldCharType="separate"/>
      </w:r>
      <w:r>
        <w:t>83</w:t>
      </w:r>
      <w:r>
        <w:fldChar w:fldCharType="end"/>
      </w:r>
    </w:p>
    <w:p w14:paraId="6A2481D5" w14:textId="628096E0" w:rsidR="002A74CD" w:rsidRDefault="002A74CD">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_Toc66804636 \h </w:instrText>
      </w:r>
      <w:r>
        <w:fldChar w:fldCharType="separate"/>
      </w:r>
      <w:r>
        <w:t>83</w:t>
      </w:r>
      <w:r>
        <w:fldChar w:fldCharType="end"/>
      </w:r>
    </w:p>
    <w:p w14:paraId="1595B6D3" w14:textId="6EE23628" w:rsidR="002A74CD" w:rsidRDefault="002A74CD">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_Toc66804637 \h </w:instrText>
      </w:r>
      <w:r>
        <w:fldChar w:fldCharType="separate"/>
      </w:r>
      <w:r>
        <w:t>83</w:t>
      </w:r>
      <w:r>
        <w:fldChar w:fldCharType="end"/>
      </w:r>
    </w:p>
    <w:p w14:paraId="2B938C74" w14:textId="6C839495" w:rsidR="002A74CD" w:rsidRDefault="002A74CD">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_Toc66804638 \h </w:instrText>
      </w:r>
      <w:r>
        <w:fldChar w:fldCharType="separate"/>
      </w:r>
      <w:r>
        <w:t>85</w:t>
      </w:r>
      <w:r>
        <w:fldChar w:fldCharType="end"/>
      </w:r>
    </w:p>
    <w:p w14:paraId="568002C6" w14:textId="28B078A7" w:rsidR="002A74CD" w:rsidRDefault="002A74CD">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_Toc66804639 \h </w:instrText>
      </w:r>
      <w:r>
        <w:fldChar w:fldCharType="separate"/>
      </w:r>
      <w:r>
        <w:t>85</w:t>
      </w:r>
      <w:r>
        <w:fldChar w:fldCharType="end"/>
      </w:r>
    </w:p>
    <w:p w14:paraId="07F74E75" w14:textId="3449ED2E" w:rsidR="002A74CD" w:rsidRDefault="002A74CD">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_Toc66804640 \h </w:instrText>
      </w:r>
      <w:r>
        <w:fldChar w:fldCharType="separate"/>
      </w:r>
      <w:r>
        <w:t>85</w:t>
      </w:r>
      <w:r>
        <w:fldChar w:fldCharType="end"/>
      </w:r>
    </w:p>
    <w:p w14:paraId="3589A0E4" w14:textId="0A63CFCA" w:rsidR="002A74CD" w:rsidRDefault="002A74CD">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_Toc66804641 \h </w:instrText>
      </w:r>
      <w:r>
        <w:fldChar w:fldCharType="separate"/>
      </w:r>
      <w:r>
        <w:t>87</w:t>
      </w:r>
      <w:r>
        <w:fldChar w:fldCharType="end"/>
      </w:r>
    </w:p>
    <w:p w14:paraId="7BEE221E" w14:textId="095CE896" w:rsidR="002A74CD" w:rsidRDefault="002A74CD">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_Toc66804642 \h </w:instrText>
      </w:r>
      <w:r>
        <w:fldChar w:fldCharType="separate"/>
      </w:r>
      <w:r>
        <w:t>87</w:t>
      </w:r>
      <w:r>
        <w:fldChar w:fldCharType="end"/>
      </w:r>
    </w:p>
    <w:p w14:paraId="799FCA30" w14:textId="574DDF62" w:rsidR="002A74CD" w:rsidRDefault="002A74CD">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_Toc66804643 \h </w:instrText>
      </w:r>
      <w:r>
        <w:fldChar w:fldCharType="separate"/>
      </w:r>
      <w:r>
        <w:t>88</w:t>
      </w:r>
      <w:r>
        <w:fldChar w:fldCharType="end"/>
      </w:r>
    </w:p>
    <w:p w14:paraId="021C85DB" w14:textId="6115B78B" w:rsidR="002A74CD" w:rsidRDefault="002A74CD">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_Toc66804644 \h </w:instrText>
      </w:r>
      <w:r>
        <w:fldChar w:fldCharType="separate"/>
      </w:r>
      <w:r>
        <w:t>89</w:t>
      </w:r>
      <w:r>
        <w:fldChar w:fldCharType="end"/>
      </w:r>
    </w:p>
    <w:p w14:paraId="1B47E420" w14:textId="311A98F0" w:rsidR="002A74CD" w:rsidRDefault="002A74CD">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_Toc66804645 \h </w:instrText>
      </w:r>
      <w:r>
        <w:fldChar w:fldCharType="separate"/>
      </w:r>
      <w:r>
        <w:t>89</w:t>
      </w:r>
      <w:r>
        <w:fldChar w:fldCharType="end"/>
      </w:r>
    </w:p>
    <w:p w14:paraId="300750A2" w14:textId="2F7FA0FB" w:rsidR="002A74CD" w:rsidRDefault="002A74CD">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_Toc66804646 \h </w:instrText>
      </w:r>
      <w:r>
        <w:fldChar w:fldCharType="separate"/>
      </w:r>
      <w:r>
        <w:t>90</w:t>
      </w:r>
      <w:r>
        <w:fldChar w:fldCharType="end"/>
      </w:r>
    </w:p>
    <w:p w14:paraId="23AD1964" w14:textId="604B8E95" w:rsidR="002A74CD" w:rsidRDefault="002A74CD">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_Toc66804647 \h </w:instrText>
      </w:r>
      <w:r>
        <w:fldChar w:fldCharType="separate"/>
      </w:r>
      <w:r>
        <w:t>90</w:t>
      </w:r>
      <w:r>
        <w:fldChar w:fldCharType="end"/>
      </w:r>
    </w:p>
    <w:p w14:paraId="42B3D031" w14:textId="7C072D8E" w:rsidR="002A74CD" w:rsidRDefault="002A74C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_Toc66804648 \h </w:instrText>
      </w:r>
      <w:r>
        <w:fldChar w:fldCharType="separate"/>
      </w:r>
      <w:r>
        <w:t>91</w:t>
      </w:r>
      <w:r>
        <w:fldChar w:fldCharType="end"/>
      </w:r>
    </w:p>
    <w:p w14:paraId="0746D0DB" w14:textId="109EAF12" w:rsidR="002A74CD" w:rsidRDefault="002A74C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_Toc66804649 \h </w:instrText>
      </w:r>
      <w:r>
        <w:fldChar w:fldCharType="separate"/>
      </w:r>
      <w:r>
        <w:t>91</w:t>
      </w:r>
      <w:r>
        <w:fldChar w:fldCharType="end"/>
      </w:r>
    </w:p>
    <w:p w14:paraId="42C707FF" w14:textId="2C8D9097" w:rsidR="002A74CD" w:rsidRDefault="002A74C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_Toc66804650 \h </w:instrText>
      </w:r>
      <w:r>
        <w:fldChar w:fldCharType="separate"/>
      </w:r>
      <w:r>
        <w:t>91</w:t>
      </w:r>
      <w:r>
        <w:fldChar w:fldCharType="end"/>
      </w:r>
    </w:p>
    <w:p w14:paraId="688AA271" w14:textId="16849D92" w:rsidR="002A74CD" w:rsidRDefault="002A74CD">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_Toc66804651 \h </w:instrText>
      </w:r>
      <w:r>
        <w:fldChar w:fldCharType="separate"/>
      </w:r>
      <w:r>
        <w:t>91</w:t>
      </w:r>
      <w:r>
        <w:fldChar w:fldCharType="end"/>
      </w:r>
    </w:p>
    <w:p w14:paraId="2986BCF7" w14:textId="78056E9D" w:rsidR="002A74CD" w:rsidRDefault="002A74C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_Toc66804652 \h </w:instrText>
      </w:r>
      <w:r>
        <w:fldChar w:fldCharType="separate"/>
      </w:r>
      <w:r>
        <w:t>91</w:t>
      </w:r>
      <w:r>
        <w:fldChar w:fldCharType="end"/>
      </w:r>
    </w:p>
    <w:p w14:paraId="310C297F" w14:textId="6CF5C2EE" w:rsidR="002A74CD" w:rsidRDefault="002A74C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_Toc66804653 \h </w:instrText>
      </w:r>
      <w:r>
        <w:fldChar w:fldCharType="separate"/>
      </w:r>
      <w:r>
        <w:t>92</w:t>
      </w:r>
      <w:r>
        <w:fldChar w:fldCharType="end"/>
      </w:r>
    </w:p>
    <w:p w14:paraId="3AA0B7D7" w14:textId="7B7F9550" w:rsidR="002A74CD" w:rsidRDefault="002A74CD">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_Toc66804654 \h </w:instrText>
      </w:r>
      <w:r>
        <w:fldChar w:fldCharType="separate"/>
      </w:r>
      <w:r>
        <w:t>92</w:t>
      </w:r>
      <w:r>
        <w:fldChar w:fldCharType="end"/>
      </w:r>
    </w:p>
    <w:p w14:paraId="42B9909E" w14:textId="3E8FD890" w:rsidR="002A74CD" w:rsidRDefault="002A74CD">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_Toc66804655 \h </w:instrText>
      </w:r>
      <w:r>
        <w:fldChar w:fldCharType="separate"/>
      </w:r>
      <w:r>
        <w:t>92</w:t>
      </w:r>
      <w:r>
        <w:fldChar w:fldCharType="end"/>
      </w:r>
    </w:p>
    <w:p w14:paraId="63EDCB3F" w14:textId="328BA16F" w:rsidR="002A74CD" w:rsidRDefault="002A74CD">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_Toc66804656 \h </w:instrText>
      </w:r>
      <w:r>
        <w:fldChar w:fldCharType="separate"/>
      </w:r>
      <w:r>
        <w:t>92</w:t>
      </w:r>
      <w:r>
        <w:fldChar w:fldCharType="end"/>
      </w:r>
    </w:p>
    <w:p w14:paraId="349B2586" w14:textId="295DFC7E" w:rsidR="002A74CD" w:rsidRDefault="002A74CD">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_Toc66804657 \h </w:instrText>
      </w:r>
      <w:r>
        <w:fldChar w:fldCharType="separate"/>
      </w:r>
      <w:r>
        <w:t>92</w:t>
      </w:r>
      <w:r>
        <w:fldChar w:fldCharType="end"/>
      </w:r>
    </w:p>
    <w:p w14:paraId="3EFB6643" w14:textId="76D78D4A" w:rsidR="002A74CD" w:rsidRDefault="002A74C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_Toc66804658 \h </w:instrText>
      </w:r>
      <w:r>
        <w:fldChar w:fldCharType="separate"/>
      </w:r>
      <w:r>
        <w:t>92</w:t>
      </w:r>
      <w:r>
        <w:fldChar w:fldCharType="end"/>
      </w:r>
    </w:p>
    <w:p w14:paraId="4D8EF759" w14:textId="704D309C" w:rsidR="002A74CD" w:rsidRDefault="002A74C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_Toc66804659 \h </w:instrText>
      </w:r>
      <w:r>
        <w:fldChar w:fldCharType="separate"/>
      </w:r>
      <w:r>
        <w:t>92</w:t>
      </w:r>
      <w:r>
        <w:fldChar w:fldCharType="end"/>
      </w:r>
    </w:p>
    <w:p w14:paraId="00B3F777" w14:textId="7E335F44" w:rsidR="002A74CD" w:rsidRDefault="002A74C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_Toc66804660 \h </w:instrText>
      </w:r>
      <w:r>
        <w:fldChar w:fldCharType="separate"/>
      </w:r>
      <w:r>
        <w:t>92</w:t>
      </w:r>
      <w:r>
        <w:fldChar w:fldCharType="end"/>
      </w:r>
    </w:p>
    <w:p w14:paraId="13293373" w14:textId="2D148628" w:rsidR="002A74CD" w:rsidRDefault="002A74CD">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_Toc66804661 \h </w:instrText>
      </w:r>
      <w:r>
        <w:fldChar w:fldCharType="separate"/>
      </w:r>
      <w:r>
        <w:t>92</w:t>
      </w:r>
      <w:r>
        <w:fldChar w:fldCharType="end"/>
      </w:r>
    </w:p>
    <w:p w14:paraId="2EA7847E" w14:textId="4AC95CAF" w:rsidR="002A74CD" w:rsidRDefault="002A74CD">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_Toc66804662 \h </w:instrText>
      </w:r>
      <w:r>
        <w:fldChar w:fldCharType="separate"/>
      </w:r>
      <w:r>
        <w:t>92</w:t>
      </w:r>
      <w:r>
        <w:fldChar w:fldCharType="end"/>
      </w:r>
    </w:p>
    <w:p w14:paraId="6B92A036" w14:textId="155A9925" w:rsidR="002A74CD" w:rsidRDefault="002A74CD">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_Toc66804663 \h </w:instrText>
      </w:r>
      <w:r>
        <w:fldChar w:fldCharType="separate"/>
      </w:r>
      <w:r>
        <w:t>92</w:t>
      </w:r>
      <w:r>
        <w:fldChar w:fldCharType="end"/>
      </w:r>
    </w:p>
    <w:p w14:paraId="73193648" w14:textId="5957A293" w:rsidR="002A74CD" w:rsidRDefault="002A74CD">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_Toc66804664 \h </w:instrText>
      </w:r>
      <w:r>
        <w:fldChar w:fldCharType="separate"/>
      </w:r>
      <w:r>
        <w:t>92</w:t>
      </w:r>
      <w:r>
        <w:fldChar w:fldCharType="end"/>
      </w:r>
    </w:p>
    <w:p w14:paraId="294457BA" w14:textId="5131A356" w:rsidR="002A74CD" w:rsidRDefault="002A74C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_Toc66804665 \h </w:instrText>
      </w:r>
      <w:r>
        <w:fldChar w:fldCharType="separate"/>
      </w:r>
      <w:r>
        <w:t>93</w:t>
      </w:r>
      <w:r>
        <w:fldChar w:fldCharType="end"/>
      </w:r>
    </w:p>
    <w:p w14:paraId="3DE63FE1" w14:textId="31C0154E" w:rsidR="002A74CD" w:rsidRDefault="002A74C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_Toc66804666 \h </w:instrText>
      </w:r>
      <w:r>
        <w:fldChar w:fldCharType="separate"/>
      </w:r>
      <w:r>
        <w:t>93</w:t>
      </w:r>
      <w:r>
        <w:fldChar w:fldCharType="end"/>
      </w:r>
    </w:p>
    <w:p w14:paraId="452D7540" w14:textId="26CE6547" w:rsidR="002A74CD" w:rsidRDefault="002A74C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_Toc66804667 \h </w:instrText>
      </w:r>
      <w:r>
        <w:fldChar w:fldCharType="separate"/>
      </w:r>
      <w:r>
        <w:t>94</w:t>
      </w:r>
      <w:r>
        <w:fldChar w:fldCharType="end"/>
      </w:r>
    </w:p>
    <w:p w14:paraId="7BF80245" w14:textId="79ABD467" w:rsidR="002A74CD" w:rsidRDefault="002A74CD">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_Toc66804668 \h </w:instrText>
      </w:r>
      <w:r>
        <w:fldChar w:fldCharType="separate"/>
      </w:r>
      <w:r>
        <w:t>96</w:t>
      </w:r>
      <w:r>
        <w:fldChar w:fldCharType="end"/>
      </w:r>
    </w:p>
    <w:p w14:paraId="747C1217" w14:textId="136B3C21" w:rsidR="002A74CD" w:rsidRDefault="002A74CD">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_Toc66804669 \h </w:instrText>
      </w:r>
      <w:r>
        <w:fldChar w:fldCharType="separate"/>
      </w:r>
      <w:r>
        <w:t>96</w:t>
      </w:r>
      <w:r>
        <w:fldChar w:fldCharType="end"/>
      </w:r>
    </w:p>
    <w:p w14:paraId="56CEF477" w14:textId="04A580A7" w:rsidR="002A74CD" w:rsidRDefault="002A74CD">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_Toc66804670 \h </w:instrText>
      </w:r>
      <w:r>
        <w:fldChar w:fldCharType="separate"/>
      </w:r>
      <w:r>
        <w:t>96</w:t>
      </w:r>
      <w:r>
        <w:fldChar w:fldCharType="end"/>
      </w:r>
    </w:p>
    <w:p w14:paraId="5C8559A9" w14:textId="5B253B99" w:rsidR="002A74CD" w:rsidRDefault="002A74C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_Toc66804671 \h </w:instrText>
      </w:r>
      <w:r>
        <w:fldChar w:fldCharType="separate"/>
      </w:r>
      <w:r>
        <w:t>97</w:t>
      </w:r>
      <w:r>
        <w:fldChar w:fldCharType="end"/>
      </w:r>
    </w:p>
    <w:p w14:paraId="02CD9FD6" w14:textId="7D0F77FD" w:rsidR="002A74CD" w:rsidRDefault="002A74C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_Toc66804672 \h </w:instrText>
      </w:r>
      <w:r>
        <w:fldChar w:fldCharType="separate"/>
      </w:r>
      <w:r>
        <w:t>97</w:t>
      </w:r>
      <w:r>
        <w:fldChar w:fldCharType="end"/>
      </w:r>
    </w:p>
    <w:p w14:paraId="25797663" w14:textId="70D0B225" w:rsidR="002A74CD" w:rsidRDefault="002A74C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_Toc66804673 \h </w:instrText>
      </w:r>
      <w:r>
        <w:fldChar w:fldCharType="separate"/>
      </w:r>
      <w:r>
        <w:t>98</w:t>
      </w:r>
      <w:r>
        <w:fldChar w:fldCharType="end"/>
      </w:r>
    </w:p>
    <w:p w14:paraId="3FBF7CCC" w14:textId="7B71659B" w:rsidR="002A74CD" w:rsidRDefault="002A74C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_Toc66804674 \h </w:instrText>
      </w:r>
      <w:r>
        <w:fldChar w:fldCharType="separate"/>
      </w:r>
      <w:r>
        <w:t>102</w:t>
      </w:r>
      <w:r>
        <w:fldChar w:fldCharType="end"/>
      </w:r>
    </w:p>
    <w:p w14:paraId="30237DDE" w14:textId="0C145F20" w:rsidR="002A74CD" w:rsidRDefault="002A74C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_Toc66804675 \h </w:instrText>
      </w:r>
      <w:r>
        <w:fldChar w:fldCharType="separate"/>
      </w:r>
      <w:r>
        <w:t>103</w:t>
      </w:r>
      <w:r>
        <w:fldChar w:fldCharType="end"/>
      </w:r>
    </w:p>
    <w:p w14:paraId="5CA08CBB" w14:textId="74D177E9" w:rsidR="002A74CD" w:rsidRDefault="002A74C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_Toc66804676 \h </w:instrText>
      </w:r>
      <w:r>
        <w:fldChar w:fldCharType="separate"/>
      </w:r>
      <w:r>
        <w:t>103</w:t>
      </w:r>
      <w:r>
        <w:fldChar w:fldCharType="end"/>
      </w:r>
    </w:p>
    <w:p w14:paraId="1643CF08" w14:textId="7E720314" w:rsidR="002A74CD" w:rsidRDefault="002A74C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_Toc66804677 \h </w:instrText>
      </w:r>
      <w:r>
        <w:fldChar w:fldCharType="separate"/>
      </w:r>
      <w:r>
        <w:t>103</w:t>
      </w:r>
      <w:r>
        <w:fldChar w:fldCharType="end"/>
      </w:r>
    </w:p>
    <w:p w14:paraId="426A2B5D" w14:textId="670275D9" w:rsidR="002A74CD" w:rsidRDefault="002A74C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_Toc66804678 \h </w:instrText>
      </w:r>
      <w:r>
        <w:fldChar w:fldCharType="separate"/>
      </w:r>
      <w:r>
        <w:t>104</w:t>
      </w:r>
      <w:r>
        <w:fldChar w:fldCharType="end"/>
      </w:r>
    </w:p>
    <w:p w14:paraId="7E0E773B" w14:textId="6B5751DC" w:rsidR="002A74CD" w:rsidRDefault="002A74CD">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_Toc66804679 \h </w:instrText>
      </w:r>
      <w:r>
        <w:fldChar w:fldCharType="separate"/>
      </w:r>
      <w:r>
        <w:t>107</w:t>
      </w:r>
      <w:r>
        <w:fldChar w:fldCharType="end"/>
      </w:r>
    </w:p>
    <w:p w14:paraId="0C011A95" w14:textId="7C3BB721" w:rsidR="002A74CD" w:rsidRDefault="002A74CD">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_Toc66804680 \h </w:instrText>
      </w:r>
      <w:r>
        <w:fldChar w:fldCharType="separate"/>
      </w:r>
      <w:r>
        <w:t>110</w:t>
      </w:r>
      <w:r>
        <w:fldChar w:fldCharType="end"/>
      </w:r>
    </w:p>
    <w:p w14:paraId="21657B41" w14:textId="565050A4" w:rsidR="002A74CD" w:rsidRDefault="002A74C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_Toc66804681 \h </w:instrText>
      </w:r>
      <w:r>
        <w:fldChar w:fldCharType="separate"/>
      </w:r>
      <w:r>
        <w:t>110</w:t>
      </w:r>
      <w:r>
        <w:fldChar w:fldCharType="end"/>
      </w:r>
    </w:p>
    <w:p w14:paraId="4D363E23" w14:textId="47DC310D" w:rsidR="002A74CD" w:rsidRDefault="002A74C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_Toc66804682 \h </w:instrText>
      </w:r>
      <w:r>
        <w:fldChar w:fldCharType="separate"/>
      </w:r>
      <w:r>
        <w:t>110</w:t>
      </w:r>
      <w:r>
        <w:fldChar w:fldCharType="end"/>
      </w:r>
    </w:p>
    <w:p w14:paraId="34FA902B" w14:textId="6B039EAA" w:rsidR="002A74CD" w:rsidRDefault="002A74CD">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_Toc66804683 \h </w:instrText>
      </w:r>
      <w:r>
        <w:fldChar w:fldCharType="separate"/>
      </w:r>
      <w:r>
        <w:t>110</w:t>
      </w:r>
      <w:r>
        <w:fldChar w:fldCharType="end"/>
      </w:r>
    </w:p>
    <w:p w14:paraId="0B799818" w14:textId="17EF7C84" w:rsidR="002A74CD" w:rsidRDefault="002A74C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_Toc66804684 \h </w:instrText>
      </w:r>
      <w:r>
        <w:fldChar w:fldCharType="separate"/>
      </w:r>
      <w:r>
        <w:t>111</w:t>
      </w:r>
      <w:r>
        <w:fldChar w:fldCharType="end"/>
      </w:r>
    </w:p>
    <w:p w14:paraId="52CC755C" w14:textId="39F3CB5A" w:rsidR="002A74CD" w:rsidRDefault="002A74C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_Toc66804685 \h </w:instrText>
      </w:r>
      <w:r>
        <w:fldChar w:fldCharType="separate"/>
      </w:r>
      <w:r>
        <w:t>111</w:t>
      </w:r>
      <w:r>
        <w:fldChar w:fldCharType="end"/>
      </w:r>
    </w:p>
    <w:p w14:paraId="08BF1D72" w14:textId="445FDCD9" w:rsidR="002A74CD" w:rsidRDefault="002A74C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_Toc66804686 \h </w:instrText>
      </w:r>
      <w:r>
        <w:fldChar w:fldCharType="separate"/>
      </w:r>
      <w:r>
        <w:t>111</w:t>
      </w:r>
      <w:r>
        <w:fldChar w:fldCharType="end"/>
      </w:r>
    </w:p>
    <w:p w14:paraId="26D95BC8" w14:textId="6E2278FD" w:rsidR="002A74CD" w:rsidRDefault="002A74C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_Toc66804687 \h </w:instrText>
      </w:r>
      <w:r>
        <w:fldChar w:fldCharType="separate"/>
      </w:r>
      <w:r>
        <w:t>111</w:t>
      </w:r>
      <w:r>
        <w:fldChar w:fldCharType="end"/>
      </w:r>
    </w:p>
    <w:p w14:paraId="7BA2D86D" w14:textId="33FAFCE9" w:rsidR="002A74CD" w:rsidRDefault="002A74C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_Toc66804688 \h </w:instrText>
      </w:r>
      <w:r>
        <w:fldChar w:fldCharType="separate"/>
      </w:r>
      <w:r>
        <w:t>111</w:t>
      </w:r>
      <w:r>
        <w:fldChar w:fldCharType="end"/>
      </w:r>
    </w:p>
    <w:p w14:paraId="3155C675" w14:textId="5BF85848" w:rsidR="002A74CD" w:rsidRDefault="002A74CD">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_Toc66804689 \h </w:instrText>
      </w:r>
      <w:r>
        <w:fldChar w:fldCharType="separate"/>
      </w:r>
      <w:r>
        <w:t>111</w:t>
      </w:r>
      <w:r>
        <w:fldChar w:fldCharType="end"/>
      </w:r>
    </w:p>
    <w:p w14:paraId="42AB4FE5" w14:textId="2667945D" w:rsidR="002A74CD" w:rsidRDefault="002A74C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_Toc66804690 \h </w:instrText>
      </w:r>
      <w:r>
        <w:fldChar w:fldCharType="separate"/>
      </w:r>
      <w:r>
        <w:t>111</w:t>
      </w:r>
      <w:r>
        <w:fldChar w:fldCharType="end"/>
      </w:r>
    </w:p>
    <w:p w14:paraId="4124D26B" w14:textId="44DEA0C4" w:rsidR="002A74CD" w:rsidRDefault="002A74CD">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_Toc66804691 \h </w:instrText>
      </w:r>
      <w:r>
        <w:fldChar w:fldCharType="separate"/>
      </w:r>
      <w:r>
        <w:t>112</w:t>
      </w:r>
      <w:r>
        <w:fldChar w:fldCharType="end"/>
      </w:r>
    </w:p>
    <w:p w14:paraId="3CA91EA0" w14:textId="713DC8C0" w:rsidR="002A74CD" w:rsidRDefault="002A74C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_Toc66804692 \h </w:instrText>
      </w:r>
      <w:r>
        <w:fldChar w:fldCharType="separate"/>
      </w:r>
      <w:r>
        <w:t>112</w:t>
      </w:r>
      <w:r>
        <w:fldChar w:fldCharType="end"/>
      </w:r>
    </w:p>
    <w:p w14:paraId="3F08AC1A" w14:textId="0B4078A8" w:rsidR="002A74CD" w:rsidRDefault="002A74C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_Toc66804693 \h </w:instrText>
      </w:r>
      <w:r>
        <w:fldChar w:fldCharType="separate"/>
      </w:r>
      <w:r>
        <w:t>112</w:t>
      </w:r>
      <w:r>
        <w:fldChar w:fldCharType="end"/>
      </w:r>
    </w:p>
    <w:p w14:paraId="4ABF4254" w14:textId="3D630FED" w:rsidR="002A74CD" w:rsidRDefault="002A74C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_Toc66804694 \h </w:instrText>
      </w:r>
      <w:r>
        <w:fldChar w:fldCharType="separate"/>
      </w:r>
      <w:r>
        <w:t>112</w:t>
      </w:r>
      <w:r>
        <w:fldChar w:fldCharType="end"/>
      </w:r>
    </w:p>
    <w:p w14:paraId="26606509" w14:textId="2616EB1A" w:rsidR="002A74CD" w:rsidRDefault="002A74CD">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_Toc66804695 \h </w:instrText>
      </w:r>
      <w:r>
        <w:fldChar w:fldCharType="separate"/>
      </w:r>
      <w:r>
        <w:t>113</w:t>
      </w:r>
      <w:r>
        <w:fldChar w:fldCharType="end"/>
      </w:r>
    </w:p>
    <w:p w14:paraId="5B10DFE9" w14:textId="6CCE5520" w:rsidR="002A74CD" w:rsidRDefault="002A74CD">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_Toc66804696 \h </w:instrText>
      </w:r>
      <w:r>
        <w:fldChar w:fldCharType="separate"/>
      </w:r>
      <w:r>
        <w:t>114</w:t>
      </w:r>
      <w:r>
        <w:fldChar w:fldCharType="end"/>
      </w:r>
    </w:p>
    <w:p w14:paraId="07D8DA29" w14:textId="0EDC7AE9" w:rsidR="00080512" w:rsidRPr="009C4728" w:rsidRDefault="002A74CD">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r w:rsidR="00C53C29" w:rsidRPr="009C4728">
        <w:lastRenderedPageBreak/>
        <w:t>Foreword</w:t>
      </w:r>
      <w:bookmarkEnd w:id="14"/>
      <w:bookmarkEnd w:id="15"/>
      <w:bookmarkEnd w:id="16"/>
      <w:bookmarkEnd w:id="17"/>
      <w:bookmarkEnd w:id="18"/>
      <w:bookmarkEnd w:id="19"/>
      <w:bookmarkEnd w:id="20"/>
      <w:bookmarkEnd w:id="21"/>
      <w:bookmarkEnd w:id="22"/>
    </w:p>
    <w:p w14:paraId="07D8DA2B" w14:textId="77777777" w:rsidR="00875760" w:rsidRPr="004D3578" w:rsidRDefault="00875760" w:rsidP="00875760">
      <w:r w:rsidRPr="004D3578">
        <w:t xml:space="preserve">This Technical </w:t>
      </w:r>
      <w:bookmarkStart w:id="23" w:name="spectype3"/>
      <w:r w:rsidRPr="00875760">
        <w:t>Specification</w:t>
      </w:r>
      <w:bookmarkEnd w:id="23"/>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24" w:name="introduction"/>
      <w:bookmarkEnd w:id="24"/>
      <w:r w:rsidRPr="009C4728">
        <w:br w:type="page"/>
      </w:r>
      <w:bookmarkStart w:id="25" w:name="scope"/>
      <w:bookmarkStart w:id="26" w:name="_Toc21093109"/>
      <w:bookmarkStart w:id="27" w:name="_Toc29762638"/>
      <w:bookmarkStart w:id="28" w:name="_Toc36025813"/>
      <w:bookmarkStart w:id="29" w:name="_Toc44584683"/>
      <w:bookmarkStart w:id="30" w:name="_Toc45868976"/>
      <w:bookmarkStart w:id="31" w:name="_Toc52553535"/>
      <w:bookmarkStart w:id="32" w:name="_Toc61111782"/>
      <w:bookmarkStart w:id="33" w:name="_Toc61125864"/>
      <w:bookmarkStart w:id="34" w:name="_Toc61126025"/>
      <w:bookmarkStart w:id="35" w:name="_Toc66804537"/>
      <w:bookmarkEnd w:id="25"/>
      <w:r w:rsidR="00C53C29" w:rsidRPr="009C4728">
        <w:lastRenderedPageBreak/>
        <w:t>1</w:t>
      </w:r>
      <w:r w:rsidR="00C53C29" w:rsidRPr="009C4728">
        <w:tab/>
        <w:t>Scope</w:t>
      </w:r>
      <w:bookmarkEnd w:id="26"/>
      <w:bookmarkEnd w:id="27"/>
      <w:bookmarkEnd w:id="28"/>
      <w:bookmarkEnd w:id="29"/>
      <w:bookmarkEnd w:id="30"/>
      <w:bookmarkEnd w:id="31"/>
      <w:bookmarkEnd w:id="32"/>
      <w:bookmarkEnd w:id="33"/>
      <w:bookmarkEnd w:id="34"/>
      <w:bookmarkEnd w:id="35"/>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36" w:name="_Toc21093110"/>
      <w:bookmarkStart w:id="37" w:name="_Toc29762639"/>
      <w:bookmarkStart w:id="38" w:name="_Toc36025814"/>
      <w:bookmarkStart w:id="39" w:name="_Toc44584684"/>
      <w:bookmarkStart w:id="40" w:name="_Toc45868977"/>
      <w:bookmarkStart w:id="41" w:name="_Toc52553536"/>
      <w:bookmarkStart w:id="42" w:name="_Toc61111783"/>
      <w:bookmarkStart w:id="43" w:name="_Toc61125865"/>
      <w:bookmarkStart w:id="44" w:name="_Toc61126026"/>
      <w:bookmarkStart w:id="45" w:name="_Toc66804538"/>
      <w:r w:rsidRPr="009C4728">
        <w:t>2</w:t>
      </w:r>
      <w:r w:rsidRPr="009C4728">
        <w:tab/>
        <w:t>References</w:t>
      </w:r>
      <w:bookmarkEnd w:id="36"/>
      <w:bookmarkEnd w:id="37"/>
      <w:bookmarkEnd w:id="38"/>
      <w:bookmarkEnd w:id="39"/>
      <w:bookmarkEnd w:id="40"/>
      <w:bookmarkEnd w:id="41"/>
      <w:bookmarkEnd w:id="42"/>
      <w:bookmarkEnd w:id="43"/>
      <w:bookmarkEnd w:id="44"/>
      <w:bookmarkEnd w:id="45"/>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46" w:name="_Hlk36026108"/>
      <w:r w:rsidRPr="009C4728">
        <w:t>[18]</w:t>
      </w:r>
      <w:r w:rsidRPr="009C4728">
        <w:tab/>
        <w:t>3GPP TS 36.101: "Evolved Universal Terrestrial Radio Access (E-UTRA); User Equipment (UE) radio transmission and reception".</w:t>
      </w:r>
    </w:p>
    <w:bookmarkEnd w:id="46"/>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47" w:name="_Toc21093111"/>
      <w:bookmarkStart w:id="48" w:name="_Toc29762640"/>
      <w:bookmarkStart w:id="49" w:name="_Toc36025815"/>
      <w:bookmarkStart w:id="50" w:name="_Toc44584685"/>
      <w:bookmarkStart w:id="51" w:name="_Toc45868978"/>
      <w:bookmarkStart w:id="52" w:name="_Toc52553537"/>
      <w:bookmarkStart w:id="53" w:name="_Toc61111784"/>
      <w:bookmarkStart w:id="54" w:name="_Toc61125866"/>
      <w:bookmarkStart w:id="55" w:name="_Toc61126027"/>
      <w:bookmarkStart w:id="56" w:name="_Toc66804539"/>
      <w:r w:rsidRPr="009C4728">
        <w:t>3</w:t>
      </w:r>
      <w:r w:rsidRPr="009C4728">
        <w:tab/>
        <w:t>Definitions, symbols and abbreviations</w:t>
      </w:r>
      <w:bookmarkEnd w:id="47"/>
      <w:bookmarkEnd w:id="48"/>
      <w:bookmarkEnd w:id="49"/>
      <w:bookmarkEnd w:id="50"/>
      <w:bookmarkEnd w:id="51"/>
      <w:bookmarkEnd w:id="52"/>
      <w:bookmarkEnd w:id="53"/>
      <w:bookmarkEnd w:id="54"/>
      <w:bookmarkEnd w:id="55"/>
      <w:bookmarkEnd w:id="56"/>
    </w:p>
    <w:p w14:paraId="07D8DA66" w14:textId="77777777" w:rsidR="00C53C29" w:rsidRPr="009C4728" w:rsidRDefault="00C53C29" w:rsidP="00C53C29">
      <w:pPr>
        <w:pStyle w:val="Heading2"/>
      </w:pPr>
      <w:bookmarkStart w:id="57" w:name="_Toc21093112"/>
      <w:bookmarkStart w:id="58" w:name="_Toc29762641"/>
      <w:bookmarkStart w:id="59" w:name="_Toc36025816"/>
      <w:bookmarkStart w:id="60" w:name="_Toc44584686"/>
      <w:bookmarkStart w:id="61" w:name="_Toc45868979"/>
      <w:bookmarkStart w:id="62" w:name="_Toc52553538"/>
      <w:bookmarkStart w:id="63" w:name="_Toc61111785"/>
      <w:bookmarkStart w:id="64" w:name="_Toc61125867"/>
      <w:bookmarkStart w:id="65" w:name="_Toc61126028"/>
      <w:bookmarkStart w:id="66" w:name="_Toc66804540"/>
      <w:r w:rsidRPr="009C4728">
        <w:t>3.1</w:t>
      </w:r>
      <w:r w:rsidRPr="009C4728">
        <w:tab/>
        <w:t>Definitions</w:t>
      </w:r>
      <w:bookmarkEnd w:id="57"/>
      <w:bookmarkEnd w:id="58"/>
      <w:bookmarkEnd w:id="59"/>
      <w:bookmarkEnd w:id="60"/>
      <w:bookmarkEnd w:id="61"/>
      <w:bookmarkEnd w:id="62"/>
      <w:bookmarkEnd w:id="63"/>
      <w:bookmarkEnd w:id="64"/>
      <w:bookmarkEnd w:id="65"/>
      <w:bookmarkEnd w:id="6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67" w:name="OLE_LINK44"/>
      <w:bookmarkStart w:id="68" w:name="OLE_LINK45"/>
      <w:r w:rsidRPr="009C4728">
        <w:t>NOTE:</w:t>
      </w:r>
      <w:r w:rsidRPr="009C4728">
        <w:tab/>
        <w:t>In single carrier operation, the Base Station RF Bandwidth is equal to the channel bandwidth.</w:t>
      </w:r>
      <w:bookmarkEnd w:id="67"/>
      <w:bookmarkEnd w:id="6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69" w:name="_Toc21093113"/>
      <w:bookmarkStart w:id="70" w:name="_Toc29762642"/>
      <w:bookmarkStart w:id="71" w:name="_Toc36025817"/>
      <w:bookmarkStart w:id="72" w:name="_Toc44584687"/>
      <w:bookmarkStart w:id="73" w:name="_Toc45868980"/>
      <w:bookmarkStart w:id="74" w:name="_Toc52553539"/>
      <w:bookmarkStart w:id="75" w:name="_Toc61111786"/>
      <w:bookmarkStart w:id="76" w:name="_Toc61125868"/>
      <w:bookmarkStart w:id="77" w:name="_Toc61126029"/>
      <w:bookmarkStart w:id="78" w:name="_Toc66804541"/>
      <w:r w:rsidRPr="009C4728">
        <w:t>3.2</w:t>
      </w:r>
      <w:r w:rsidRPr="009C4728">
        <w:tab/>
        <w:t>Symbols</w:t>
      </w:r>
      <w:bookmarkEnd w:id="69"/>
      <w:bookmarkEnd w:id="70"/>
      <w:bookmarkEnd w:id="71"/>
      <w:bookmarkEnd w:id="72"/>
      <w:bookmarkEnd w:id="73"/>
      <w:bookmarkEnd w:id="74"/>
      <w:bookmarkEnd w:id="75"/>
      <w:bookmarkEnd w:id="76"/>
      <w:bookmarkEnd w:id="77"/>
      <w:bookmarkEnd w:id="78"/>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79" w:name="_MON_1326001305"/>
    <w:bookmarkEnd w:id="79"/>
    <w:bookmarkStart w:id="80" w:name="_MON_1334991447"/>
    <w:bookmarkEnd w:id="80"/>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7" o:title=""/>
          </v:shape>
          <o:OLEObject Type="Embed" ProgID="Word.Picture.8" ShapeID="_x0000_i1025" DrawAspect="Content" ObjectID="_1679385957" r:id="rId18"/>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81" w:name="_MON_1351612194"/>
    <w:bookmarkEnd w:id="81"/>
    <w:bookmarkStart w:id="82" w:name="_MON_1351612452"/>
    <w:bookmarkEnd w:id="82"/>
    <w:p w14:paraId="07D8DADB" w14:textId="77777777" w:rsidR="00C53C29" w:rsidRPr="009C4728" w:rsidRDefault="00C53C29" w:rsidP="00C53C29">
      <w:pPr>
        <w:pStyle w:val="TH"/>
      </w:pPr>
      <w:r w:rsidRPr="009C4728">
        <w:object w:dxaOrig="10500" w:dyaOrig="5039" w14:anchorId="07D8FE93">
          <v:shape id="_x0000_i1026" type="#_x0000_t75" style="width:482.5pt;height:230.5pt" o:ole="">
            <v:imagedata r:id="rId19" o:title=""/>
          </v:shape>
          <o:OLEObject Type="Embed" ProgID="Word.Picture.8" ShapeID="_x0000_i1026" DrawAspect="Content" ObjectID="_1679385958" r:id="rId20"/>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83" w:name="_MON_1448782975"/>
    <w:bookmarkEnd w:id="83"/>
    <w:p w14:paraId="07D8DADD" w14:textId="77777777" w:rsidR="00C53C29" w:rsidRPr="009C4728" w:rsidRDefault="00C53C29" w:rsidP="00C53C29">
      <w:pPr>
        <w:pStyle w:val="TH"/>
      </w:pPr>
      <w:r w:rsidRPr="009C4728">
        <w:object w:dxaOrig="10500" w:dyaOrig="5040" w14:anchorId="07D8FE94">
          <v:shape id="_x0000_i1027" type="#_x0000_t75" style="width:482.5pt;height:230.5pt" o:ole="">
            <v:imagedata r:id="rId21" o:title=""/>
          </v:shape>
          <o:OLEObject Type="Embed" ProgID="Word.Picture.8" ShapeID="_x0000_i1027" DrawAspect="Content" ObjectID="_1679385959" r:id="rId22"/>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84" w:name="_Toc21093114"/>
      <w:bookmarkStart w:id="85" w:name="_Toc29762643"/>
      <w:bookmarkStart w:id="86" w:name="_Toc36025818"/>
      <w:bookmarkStart w:id="87" w:name="_Toc44584688"/>
      <w:bookmarkStart w:id="88" w:name="_Toc45868981"/>
      <w:bookmarkStart w:id="89" w:name="_Toc52553540"/>
      <w:bookmarkStart w:id="90" w:name="_Toc61111787"/>
      <w:bookmarkStart w:id="91" w:name="_Toc61125869"/>
      <w:bookmarkStart w:id="92" w:name="_Toc61126030"/>
      <w:bookmarkStart w:id="93" w:name="_Toc66804542"/>
      <w:r w:rsidRPr="009C4728">
        <w:t>3.3</w:t>
      </w:r>
      <w:r w:rsidRPr="009C4728">
        <w:tab/>
        <w:t>Abbreviations</w:t>
      </w:r>
      <w:bookmarkEnd w:id="84"/>
      <w:bookmarkEnd w:id="85"/>
      <w:bookmarkEnd w:id="86"/>
      <w:bookmarkEnd w:id="87"/>
      <w:bookmarkEnd w:id="88"/>
      <w:bookmarkEnd w:id="89"/>
      <w:bookmarkEnd w:id="90"/>
      <w:bookmarkEnd w:id="91"/>
      <w:bookmarkEnd w:id="92"/>
      <w:bookmarkEnd w:id="93"/>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94"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94"/>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95" w:name="_Toc21093115"/>
      <w:bookmarkStart w:id="96" w:name="_Toc29762644"/>
      <w:bookmarkStart w:id="97" w:name="_Toc36025819"/>
      <w:bookmarkStart w:id="98" w:name="_Toc44584689"/>
      <w:bookmarkStart w:id="99" w:name="_Toc45868982"/>
      <w:bookmarkStart w:id="100" w:name="_Toc52553541"/>
      <w:bookmarkStart w:id="101" w:name="_Toc61111788"/>
      <w:bookmarkStart w:id="102" w:name="_Toc61125870"/>
      <w:bookmarkStart w:id="103" w:name="_Toc61126031"/>
      <w:bookmarkStart w:id="104" w:name="_Toc66804543"/>
      <w:r w:rsidRPr="009C4728">
        <w:lastRenderedPageBreak/>
        <w:t>4</w:t>
      </w:r>
      <w:r w:rsidRPr="009C4728">
        <w:tab/>
        <w:t>General</w:t>
      </w:r>
      <w:bookmarkEnd w:id="95"/>
      <w:bookmarkEnd w:id="96"/>
      <w:bookmarkEnd w:id="97"/>
      <w:bookmarkEnd w:id="98"/>
      <w:bookmarkEnd w:id="99"/>
      <w:bookmarkEnd w:id="100"/>
      <w:bookmarkEnd w:id="101"/>
      <w:bookmarkEnd w:id="102"/>
      <w:bookmarkEnd w:id="103"/>
      <w:bookmarkEnd w:id="104"/>
    </w:p>
    <w:p w14:paraId="07D8DB1E" w14:textId="77777777" w:rsidR="00C53C29" w:rsidRPr="009C4728" w:rsidRDefault="00C53C29" w:rsidP="00C53C29">
      <w:pPr>
        <w:pStyle w:val="Heading2"/>
        <w:rPr>
          <w:snapToGrid w:val="0"/>
        </w:rPr>
      </w:pPr>
      <w:bookmarkStart w:id="105" w:name="_Toc21093116"/>
      <w:bookmarkStart w:id="106" w:name="_Toc29762645"/>
      <w:bookmarkStart w:id="107" w:name="_Toc36025820"/>
      <w:bookmarkStart w:id="108" w:name="_Toc44584690"/>
      <w:bookmarkStart w:id="109" w:name="_Toc45868983"/>
      <w:bookmarkStart w:id="110" w:name="_Toc52553542"/>
      <w:bookmarkStart w:id="111" w:name="_Toc61111789"/>
      <w:bookmarkStart w:id="112" w:name="_Toc61125871"/>
      <w:bookmarkStart w:id="113" w:name="_Toc61126032"/>
      <w:bookmarkStart w:id="114" w:name="_Toc66804544"/>
      <w:r w:rsidRPr="009C4728">
        <w:rPr>
          <w:snapToGrid w:val="0"/>
        </w:rPr>
        <w:t>4.1</w:t>
      </w:r>
      <w:r w:rsidRPr="009C4728">
        <w:rPr>
          <w:snapToGrid w:val="0"/>
        </w:rPr>
        <w:tab/>
        <w:t>Relation between the MSR specification and the single-RAT specifications</w:t>
      </w:r>
      <w:bookmarkEnd w:id="105"/>
      <w:bookmarkEnd w:id="106"/>
      <w:bookmarkEnd w:id="107"/>
      <w:bookmarkEnd w:id="108"/>
      <w:bookmarkEnd w:id="109"/>
      <w:bookmarkEnd w:id="110"/>
      <w:bookmarkEnd w:id="111"/>
      <w:bookmarkEnd w:id="112"/>
      <w:bookmarkEnd w:id="113"/>
      <w:bookmarkEnd w:id="114"/>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15" w:name="_Toc21093117"/>
      <w:bookmarkStart w:id="116" w:name="_Toc29762646"/>
      <w:bookmarkStart w:id="117" w:name="_Toc36025821"/>
      <w:bookmarkStart w:id="118" w:name="_Toc44584691"/>
      <w:bookmarkStart w:id="119" w:name="_Toc45868984"/>
      <w:bookmarkStart w:id="120" w:name="_Toc52553543"/>
      <w:bookmarkStart w:id="121" w:name="_Toc61111790"/>
      <w:bookmarkStart w:id="122" w:name="_Toc61125872"/>
      <w:bookmarkStart w:id="123" w:name="_Toc61126033"/>
      <w:bookmarkStart w:id="124" w:name="_Toc66804545"/>
      <w:r w:rsidRPr="009C4728">
        <w:rPr>
          <w:snapToGrid w:val="0"/>
        </w:rPr>
        <w:t>4.2</w:t>
      </w:r>
      <w:r w:rsidRPr="009C4728">
        <w:rPr>
          <w:snapToGrid w:val="0"/>
        </w:rPr>
        <w:tab/>
        <w:t>Relationship between minimum requirements and test requirements</w:t>
      </w:r>
      <w:bookmarkEnd w:id="115"/>
      <w:bookmarkEnd w:id="116"/>
      <w:bookmarkEnd w:id="117"/>
      <w:bookmarkEnd w:id="118"/>
      <w:bookmarkEnd w:id="119"/>
      <w:bookmarkEnd w:id="120"/>
      <w:bookmarkEnd w:id="121"/>
      <w:bookmarkEnd w:id="122"/>
      <w:bookmarkEnd w:id="123"/>
      <w:bookmarkEnd w:id="124"/>
    </w:p>
    <w:p w14:paraId="07D8DB25"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07D8DB27"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125" w:name="_Toc21093118"/>
      <w:bookmarkStart w:id="126" w:name="_Toc29762647"/>
      <w:bookmarkStart w:id="127" w:name="_Toc36025822"/>
      <w:bookmarkStart w:id="128" w:name="_Toc44584692"/>
      <w:bookmarkStart w:id="129" w:name="_Toc45868985"/>
      <w:bookmarkStart w:id="130" w:name="_Toc52553544"/>
      <w:bookmarkStart w:id="131" w:name="_Toc61111791"/>
      <w:bookmarkStart w:id="132" w:name="_Toc61125873"/>
      <w:bookmarkStart w:id="133" w:name="_Toc61126034"/>
      <w:bookmarkStart w:id="134" w:name="_Toc66804546"/>
      <w:r w:rsidRPr="009C4728">
        <w:t>4.3</w:t>
      </w:r>
      <w:r w:rsidRPr="009C4728">
        <w:tab/>
        <w:t>Base station classes</w:t>
      </w:r>
      <w:bookmarkEnd w:id="125"/>
      <w:bookmarkEnd w:id="126"/>
      <w:bookmarkEnd w:id="127"/>
      <w:bookmarkEnd w:id="128"/>
      <w:bookmarkEnd w:id="129"/>
      <w:bookmarkEnd w:id="130"/>
      <w:bookmarkEnd w:id="131"/>
      <w:bookmarkEnd w:id="132"/>
      <w:bookmarkEnd w:id="133"/>
      <w:bookmarkEnd w:id="134"/>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135" w:name="_Toc21093119"/>
      <w:bookmarkStart w:id="136" w:name="_Toc29762648"/>
      <w:bookmarkStart w:id="137" w:name="_Toc36025823"/>
      <w:bookmarkStart w:id="138" w:name="_Toc44584693"/>
      <w:bookmarkStart w:id="139" w:name="_Toc45868986"/>
      <w:bookmarkStart w:id="140" w:name="_Toc52553545"/>
      <w:bookmarkStart w:id="141" w:name="_Toc61111792"/>
      <w:bookmarkStart w:id="142" w:name="_Toc61125874"/>
      <w:bookmarkStart w:id="143" w:name="_Toc61126035"/>
      <w:bookmarkStart w:id="144" w:name="_Toc66804547"/>
      <w:r w:rsidRPr="009C4728">
        <w:lastRenderedPageBreak/>
        <w:t>4.4</w:t>
      </w:r>
      <w:r w:rsidRPr="009C4728">
        <w:tab/>
        <w:t>Regional requirements</w:t>
      </w:r>
      <w:bookmarkEnd w:id="135"/>
      <w:bookmarkEnd w:id="136"/>
      <w:bookmarkEnd w:id="137"/>
      <w:bookmarkEnd w:id="138"/>
      <w:bookmarkEnd w:id="139"/>
      <w:bookmarkEnd w:id="140"/>
      <w:bookmarkEnd w:id="141"/>
      <w:bookmarkEnd w:id="142"/>
      <w:bookmarkEnd w:id="143"/>
      <w:bookmarkEnd w:id="144"/>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14:paraId="07D8DB3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07D8DB3C" w14:textId="77777777"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14:paraId="07D8DB4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14:paraId="07D8DB5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5E" w14:textId="77777777"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14:paraId="07D8DB5F" w14:textId="77777777"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60" w14:textId="77777777"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14:paraId="07D8DB65" w14:textId="77777777"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14:paraId="07D8DB6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145" w:name="_Toc21093120"/>
      <w:bookmarkStart w:id="146" w:name="_Toc29762649"/>
      <w:bookmarkStart w:id="147" w:name="_Toc36025824"/>
      <w:bookmarkStart w:id="148" w:name="_Toc44584694"/>
      <w:bookmarkStart w:id="149" w:name="_Toc45868987"/>
      <w:bookmarkStart w:id="150" w:name="_Toc52553546"/>
      <w:bookmarkStart w:id="151" w:name="_Toc61111793"/>
      <w:bookmarkStart w:id="152" w:name="_Toc61125875"/>
      <w:bookmarkStart w:id="153" w:name="_Toc61126036"/>
      <w:bookmarkStart w:id="154" w:name="_Toc66804548"/>
      <w:r w:rsidRPr="009C4728">
        <w:lastRenderedPageBreak/>
        <w:t>4.5</w:t>
      </w:r>
      <w:r w:rsidRPr="009C4728">
        <w:tab/>
        <w:t>Operating bands and Band Categories</w:t>
      </w:r>
      <w:bookmarkEnd w:id="145"/>
      <w:bookmarkEnd w:id="146"/>
      <w:bookmarkEnd w:id="147"/>
      <w:bookmarkEnd w:id="148"/>
      <w:bookmarkEnd w:id="149"/>
      <w:bookmarkEnd w:id="150"/>
      <w:bookmarkEnd w:id="151"/>
      <w:bookmarkEnd w:id="152"/>
      <w:bookmarkEnd w:id="153"/>
      <w:bookmarkEnd w:id="154"/>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77777777"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07D8DB7A" w14:textId="77777777"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14:paraId="07D8DB83" w14:textId="77777777"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7B" w14:textId="77777777"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14:paraId="07D8DB7C" w14:textId="77777777"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7D" w14:textId="77777777"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14:paraId="07D8DB7E" w14:textId="77777777" w:rsidR="00C53C29" w:rsidRPr="009C4728" w:rsidRDefault="00C53C29" w:rsidP="0021138B">
            <w:pPr>
              <w:pStyle w:val="TAH"/>
              <w:rPr>
                <w:rFonts w:cs="Arial"/>
              </w:rPr>
            </w:pPr>
            <w:r w:rsidRPr="009C4728">
              <w:rPr>
                <w:rFonts w:cs="Arial"/>
              </w:rPr>
              <w:t>GSM/EDGE</w:t>
            </w:r>
          </w:p>
          <w:p w14:paraId="07D8DB7F" w14:textId="77777777"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07D8DB80"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14:paraId="07D8DB81"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14:paraId="07D8DB82" w14:textId="77777777" w:rsidR="00C53C29" w:rsidRPr="009C4728" w:rsidRDefault="00C53C29" w:rsidP="0021138B">
            <w:pPr>
              <w:pStyle w:val="TAH"/>
              <w:rPr>
                <w:rFonts w:cs="Arial"/>
              </w:rPr>
            </w:pPr>
            <w:r w:rsidRPr="009C4728">
              <w:rPr>
                <w:rFonts w:cs="Arial"/>
              </w:rPr>
              <w:t>Band category</w:t>
            </w:r>
          </w:p>
        </w:tc>
      </w:tr>
      <w:tr w:rsidR="00C53C29" w:rsidRPr="009C4728" w14:paraId="07D8DB8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84" w14:textId="77777777"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14:paraId="07D8DB85" w14:textId="77777777"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86" w14:textId="77777777"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14:paraId="07D8DB8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88"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07D8DB8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8A" w14:textId="77777777"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14:paraId="07D8DB8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8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8D" w14:textId="77777777"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07D8DB8E" w14:textId="77777777" w:rsidR="00C53C29" w:rsidRPr="009C4728" w:rsidRDefault="00C53C29" w:rsidP="0021138B">
            <w:pPr>
              <w:pStyle w:val="TAC"/>
              <w:rPr>
                <w:rFonts w:cs="Arial"/>
              </w:rPr>
            </w:pPr>
            <w:r w:rsidRPr="009C4728">
              <w:rPr>
                <w:rFonts w:cs="Arial"/>
              </w:rPr>
              <w:t>1</w:t>
            </w:r>
          </w:p>
        </w:tc>
      </w:tr>
      <w:tr w:rsidR="00C53C29" w:rsidRPr="009C4728" w14:paraId="07D8DB9B"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0" w14:textId="77777777"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14:paraId="07D8DB91" w14:textId="77777777"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92" w14:textId="77777777"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14:paraId="07D8DB93" w14:textId="77777777"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14:paraId="07D8DB94"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07D8DB9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96" w14:textId="77777777"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14:paraId="07D8DB97"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07D8DB9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99" w14:textId="77777777"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14:paraId="07D8DB9A" w14:textId="77777777" w:rsidR="00C53C29" w:rsidRPr="009C4728" w:rsidRDefault="00C53C29" w:rsidP="0021138B">
            <w:pPr>
              <w:pStyle w:val="TAC"/>
              <w:rPr>
                <w:rFonts w:cs="Arial"/>
              </w:rPr>
            </w:pPr>
            <w:r w:rsidRPr="009C4728">
              <w:rPr>
                <w:rFonts w:cs="Arial"/>
              </w:rPr>
              <w:t>2</w:t>
            </w:r>
          </w:p>
        </w:tc>
      </w:tr>
      <w:tr w:rsidR="00C53C29" w:rsidRPr="009C4728" w14:paraId="07D8DBA7"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C" w14:textId="77777777"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14:paraId="07D8DB9D" w14:textId="77777777"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9E" w14:textId="77777777"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14:paraId="07D8DB9F" w14:textId="77777777"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14:paraId="07D8DBA0"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A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A2" w14:textId="77777777"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14:paraId="07D8DBA3" w14:textId="77777777"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14:paraId="07D8DBA4"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A5" w14:textId="77777777"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14:paraId="07D8DBA6" w14:textId="77777777" w:rsidR="00C53C29" w:rsidRPr="009C4728" w:rsidRDefault="00C53C29" w:rsidP="0021138B">
            <w:pPr>
              <w:pStyle w:val="TAC"/>
              <w:rPr>
                <w:rFonts w:cs="Arial"/>
              </w:rPr>
            </w:pPr>
            <w:r w:rsidRPr="009C4728">
              <w:rPr>
                <w:rFonts w:cs="Arial"/>
              </w:rPr>
              <w:t>2</w:t>
            </w:r>
          </w:p>
        </w:tc>
      </w:tr>
      <w:tr w:rsidR="00C53C29" w:rsidRPr="009C4728" w14:paraId="07D8DBB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A8" w14:textId="77777777"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07D8DBA9"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AA" w14:textId="77777777"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14:paraId="07D8DBA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AC"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A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AE" w14:textId="77777777"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14:paraId="07D8DBAF"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B0"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B1" w14:textId="77777777"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14:paraId="07D8DBB2" w14:textId="77777777" w:rsidR="00C53C29" w:rsidRPr="009C4728" w:rsidRDefault="00C53C29" w:rsidP="0021138B">
            <w:pPr>
              <w:pStyle w:val="TAC"/>
            </w:pPr>
            <w:r w:rsidRPr="009C4728">
              <w:t>1</w:t>
            </w:r>
          </w:p>
        </w:tc>
      </w:tr>
      <w:tr w:rsidR="00C53C29" w:rsidRPr="009C4728" w14:paraId="07D8DBB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B4" w14:textId="77777777"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14:paraId="07D8DBB5" w14:textId="77777777"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B6" w14:textId="77777777"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14:paraId="07D8DBB7" w14:textId="77777777"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14:paraId="07D8DBB8" w14:textId="77777777"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14:paraId="07D8DBB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BA"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07D8DBBB" w14:textId="77777777"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14:paraId="07D8DBB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BD" w14:textId="77777777"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14:paraId="07D8DBBE" w14:textId="77777777" w:rsidR="00C53C29" w:rsidRPr="009C4728" w:rsidRDefault="00C53C29" w:rsidP="0021138B">
            <w:pPr>
              <w:pStyle w:val="TAC"/>
              <w:rPr>
                <w:rFonts w:cs="Arial"/>
              </w:rPr>
            </w:pPr>
            <w:r w:rsidRPr="009C4728">
              <w:rPr>
                <w:rFonts w:cs="Arial"/>
              </w:rPr>
              <w:t>2</w:t>
            </w:r>
          </w:p>
        </w:tc>
      </w:tr>
      <w:tr w:rsidR="00C53C29" w:rsidRPr="009C4728" w14:paraId="07D8DBCD"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0" w14:textId="77777777" w:rsidR="00C53C29" w:rsidRPr="009C4728" w:rsidRDefault="00C53C29" w:rsidP="0021138B">
            <w:pPr>
              <w:pStyle w:val="TAC"/>
              <w:rPr>
                <w:rFonts w:cs="Arial"/>
                <w:vertAlign w:val="superscript"/>
              </w:rPr>
            </w:pPr>
            <w:r w:rsidRPr="009C4728">
              <w:rPr>
                <w:rFonts w:cs="Arial"/>
              </w:rPr>
              <w:t>6</w:t>
            </w:r>
          </w:p>
          <w:p w14:paraId="07D8DBC1" w14:textId="77777777"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07D8DBC2"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C3" w14:textId="77777777"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14:paraId="07D8DBC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C5"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07D8DBC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C7" w14:textId="77777777"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14:paraId="07D8DBC8"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07D8DBC9"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CA" w14:textId="77777777"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14:paraId="07D8DBCB" w14:textId="77777777" w:rsidR="00C53C29" w:rsidRPr="009C4728" w:rsidRDefault="00C53C29" w:rsidP="0021138B">
            <w:pPr>
              <w:pStyle w:val="TAC"/>
              <w:rPr>
                <w:rFonts w:cs="Arial"/>
                <w:vertAlign w:val="superscript"/>
              </w:rPr>
            </w:pPr>
            <w:r w:rsidRPr="009C4728">
              <w:rPr>
                <w:rFonts w:cs="Arial"/>
              </w:rPr>
              <w:t>1</w:t>
            </w:r>
          </w:p>
          <w:p w14:paraId="07D8DBCC" w14:textId="77777777" w:rsidR="00C53C29" w:rsidRPr="009C4728" w:rsidRDefault="00C53C29" w:rsidP="0021138B">
            <w:pPr>
              <w:pStyle w:val="TAC"/>
              <w:rPr>
                <w:rFonts w:cs="Arial"/>
              </w:rPr>
            </w:pPr>
            <w:r w:rsidRPr="009C4728">
              <w:rPr>
                <w:rFonts w:cs="Arial"/>
              </w:rPr>
              <w:t>(NOTE 1)</w:t>
            </w:r>
          </w:p>
        </w:tc>
      </w:tr>
      <w:tr w:rsidR="00C53C29" w:rsidRPr="009C4728" w14:paraId="07D8DBD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E" w14:textId="77777777"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14:paraId="07D8DBCF" w14:textId="77777777"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D0" w14:textId="77777777"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14:paraId="07D8DBD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D2" w14:textId="77777777"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14:paraId="07D8DBD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D4" w14:textId="77777777"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14:paraId="07D8DBD5" w14:textId="77777777"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14:paraId="07D8DBD6"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D7" w14:textId="77777777"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14:paraId="07D8DBD8" w14:textId="77777777" w:rsidR="00C53C29" w:rsidRPr="009C4728" w:rsidRDefault="00C53C29" w:rsidP="0021138B">
            <w:pPr>
              <w:pStyle w:val="TAC"/>
              <w:rPr>
                <w:vertAlign w:val="superscript"/>
              </w:rPr>
            </w:pPr>
            <w:r w:rsidRPr="009C4728">
              <w:t>1</w:t>
            </w:r>
          </w:p>
          <w:p w14:paraId="07D8DBD9" w14:textId="77777777" w:rsidR="00C53C29" w:rsidRPr="009C4728" w:rsidRDefault="00C53C29" w:rsidP="0021138B">
            <w:pPr>
              <w:pStyle w:val="TAC"/>
            </w:pPr>
          </w:p>
        </w:tc>
      </w:tr>
      <w:tr w:rsidR="00C53C29" w:rsidRPr="009C4728" w14:paraId="07D8DBE6" w14:textId="77777777"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DB" w14:textId="77777777"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14:paraId="07D8DBDC" w14:textId="77777777"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DD" w14:textId="77777777"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14:paraId="07D8DBDE" w14:textId="77777777"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14:paraId="07D8DBDF" w14:textId="77777777"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14:paraId="07D8DBE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E1" w14:textId="77777777"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14:paraId="07D8DBE2" w14:textId="77777777"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14:paraId="07D8DBE3"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E4" w14:textId="77777777"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14:paraId="07D8DBE5" w14:textId="77777777" w:rsidR="00C53C29" w:rsidRPr="009C4728" w:rsidRDefault="00C53C29" w:rsidP="0021138B">
            <w:pPr>
              <w:pStyle w:val="TAC"/>
            </w:pPr>
            <w:r w:rsidRPr="009C4728">
              <w:t>2</w:t>
            </w:r>
          </w:p>
        </w:tc>
      </w:tr>
      <w:tr w:rsidR="00C53C29" w:rsidRPr="009C4728" w14:paraId="07D8DBF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E7" w14:textId="77777777"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07D8DBE8"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E9" w14:textId="77777777"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14:paraId="07D8DBE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EB" w14:textId="77777777"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14:paraId="07D8DBE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ED" w14:textId="77777777"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14:paraId="07D8DBEE" w14:textId="77777777"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14:paraId="07D8DBE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F0" w14:textId="77777777"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14:paraId="07D8DBF1" w14:textId="77777777" w:rsidR="00C53C29" w:rsidRPr="009C4728" w:rsidRDefault="00C53C29" w:rsidP="0021138B">
            <w:pPr>
              <w:pStyle w:val="TAC"/>
              <w:rPr>
                <w:vertAlign w:val="superscript"/>
              </w:rPr>
            </w:pPr>
            <w:r w:rsidRPr="009C4728">
              <w:t>1</w:t>
            </w:r>
          </w:p>
          <w:p w14:paraId="07D8DBF2"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07D8DC0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F4" w14:textId="77777777"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07D8DBF5"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F6" w14:textId="77777777"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14:paraId="07D8DBF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F8"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F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FA" w14:textId="77777777"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14:paraId="07D8DBF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F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FD" w14:textId="77777777"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07D8DBFE" w14:textId="77777777" w:rsidR="00C53C29" w:rsidRPr="009C4728" w:rsidRDefault="00C53C29" w:rsidP="0021138B">
            <w:pPr>
              <w:pStyle w:val="TAC"/>
              <w:rPr>
                <w:vertAlign w:val="superscript"/>
              </w:rPr>
            </w:pPr>
            <w:r w:rsidRPr="009C4728">
              <w:t>1</w:t>
            </w:r>
          </w:p>
          <w:p w14:paraId="07D8DBFF"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07D8DC0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1" w14:textId="77777777"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07D8DC02"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03" w14:textId="77777777"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14:paraId="07D8DC0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05" w14:textId="77777777"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14:paraId="07D8DC0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07" w14:textId="77777777"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14:paraId="07D8DC08" w14:textId="77777777"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14:paraId="07D8DC09"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0A" w14:textId="77777777"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14:paraId="07D8DC0B" w14:textId="77777777" w:rsidR="00C53C29" w:rsidRPr="009C4728" w:rsidRDefault="00C53C29" w:rsidP="0021138B">
            <w:pPr>
              <w:pStyle w:val="TAC"/>
            </w:pPr>
            <w:r w:rsidRPr="009C4728">
              <w:t>1</w:t>
            </w:r>
          </w:p>
        </w:tc>
      </w:tr>
      <w:tr w:rsidR="00C53C29" w:rsidRPr="009C4728" w14:paraId="07D8DC1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D" w14:textId="77777777"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14:paraId="07D8DC0E" w14:textId="77777777"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0F" w14:textId="77777777"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14:paraId="07D8DC1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11" w14:textId="77777777"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14:paraId="07D8DC1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13" w14:textId="77777777"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07D8DC14" w14:textId="77777777"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14:paraId="07D8DC15"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16" w14:textId="77777777"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07D8DC17" w14:textId="77777777" w:rsidR="00C53C29" w:rsidRPr="009C4728" w:rsidRDefault="00C53C29" w:rsidP="0021138B">
            <w:pPr>
              <w:pStyle w:val="TAC"/>
            </w:pPr>
            <w:r w:rsidRPr="009C4728">
              <w:t>1</w:t>
            </w:r>
          </w:p>
        </w:tc>
      </w:tr>
      <w:tr w:rsidR="00C53C29" w:rsidRPr="009C4728" w14:paraId="07D8DC2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19" w14:textId="77777777"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07D8DC1A" w14:textId="5904BA1F" w:rsidR="00C53C29" w:rsidRPr="009C4728" w:rsidRDefault="00BF5A24" w:rsidP="0021138B">
            <w:pPr>
              <w:pStyle w:val="TAC"/>
              <w:rPr>
                <w:rFonts w:cs="Arial"/>
              </w:rPr>
            </w:pPr>
            <w:r>
              <w:rPr>
                <w:rFonts w:cs="Arial"/>
              </w:rPr>
              <w:t>n13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1B" w14:textId="77777777"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14:paraId="07D8DC1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1D" w14:textId="77777777"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14:paraId="07D8DC1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1F" w14:textId="77777777"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14:paraId="07D8DC20" w14:textId="77777777"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14:paraId="07D8DC21"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22" w14:textId="77777777"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14:paraId="07D8DC23" w14:textId="77777777" w:rsidR="00C53C29" w:rsidRPr="009C4728" w:rsidRDefault="00C53C29" w:rsidP="0021138B">
            <w:pPr>
              <w:pStyle w:val="TAC"/>
            </w:pPr>
            <w:r w:rsidRPr="009C4728">
              <w:t>1</w:t>
            </w:r>
          </w:p>
        </w:tc>
      </w:tr>
      <w:tr w:rsidR="00C53C29" w:rsidRPr="009C4728" w14:paraId="07D8DC3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25" w14:textId="77777777"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14:paraId="07D8DC26" w14:textId="77777777"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27" w14:textId="77777777"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14:paraId="07D8DC2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29" w14:textId="77777777"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14:paraId="07D8DC2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2B" w14:textId="77777777"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14:paraId="07D8DC2C" w14:textId="77777777"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07D8DC2D"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2E" w14:textId="77777777"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14:paraId="07D8DC2F" w14:textId="77777777" w:rsidR="00C53C29" w:rsidRPr="009C4728" w:rsidRDefault="00C53C29" w:rsidP="0021138B">
            <w:pPr>
              <w:pStyle w:val="TAC"/>
            </w:pPr>
            <w:r w:rsidRPr="009C4728">
              <w:t>1</w:t>
            </w:r>
          </w:p>
        </w:tc>
      </w:tr>
      <w:tr w:rsidR="00C53C29" w:rsidRPr="009C4728" w14:paraId="07D8DC3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1" w14:textId="77777777"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07D8DC32"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33" w14:textId="77777777"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14:paraId="07D8DC3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35"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36"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07D8DC37"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C38"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39" w14:textId="77777777"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14:paraId="07D8DC3A" w14:textId="77777777"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07D8DC3B" w14:textId="77777777" w:rsidR="00C53C29" w:rsidRPr="009C4728" w:rsidRDefault="00C53C29" w:rsidP="0021138B">
            <w:pPr>
              <w:pStyle w:val="TAC"/>
              <w:rPr>
                <w:rFonts w:cs="Arial"/>
              </w:rPr>
            </w:pPr>
          </w:p>
        </w:tc>
      </w:tr>
      <w:tr w:rsidR="00C53C29" w:rsidRPr="009C4728" w14:paraId="07D8DC4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D" w14:textId="77777777"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07D8DC3E"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3F" w14:textId="77777777"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14:paraId="07D8DC4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41"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42"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07D8DC43"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C44"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45" w14:textId="77777777"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14:paraId="07D8DC46" w14:textId="77777777"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07D8DC47" w14:textId="77777777" w:rsidR="00C53C29" w:rsidRPr="009C4728" w:rsidRDefault="00C53C29" w:rsidP="0021138B">
            <w:pPr>
              <w:pStyle w:val="TAC"/>
              <w:rPr>
                <w:rFonts w:cs="Arial"/>
              </w:rPr>
            </w:pPr>
          </w:p>
        </w:tc>
      </w:tr>
      <w:tr w:rsidR="00C53C29" w:rsidRPr="009C4728" w14:paraId="07D8DC55"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49" w14:textId="77777777"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07D8DC4A"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4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4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4D" w14:textId="77777777"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14:paraId="07D8DC4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4F" w14:textId="77777777"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07D8DC50" w14:textId="77777777"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14:paraId="07D8DC51"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52" w14:textId="77777777"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07D8DC53" w14:textId="77777777" w:rsidR="00C53C29" w:rsidRPr="009C4728" w:rsidRDefault="00C53C29" w:rsidP="0021138B">
            <w:pPr>
              <w:pStyle w:val="TAC"/>
              <w:rPr>
                <w:rFonts w:cs="Arial"/>
                <w:vertAlign w:val="superscript"/>
              </w:rPr>
            </w:pPr>
            <w:r w:rsidRPr="009C4728">
              <w:rPr>
                <w:rFonts w:cs="Arial"/>
              </w:rPr>
              <w:t>1</w:t>
            </w:r>
          </w:p>
          <w:p w14:paraId="07D8DC54"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14:paraId="07D8DC6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56" w14:textId="77777777"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14:paraId="07D8DC57" w14:textId="77777777"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5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5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5A" w14:textId="77777777"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14:paraId="07D8DC5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5C" w14:textId="77777777"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14:paraId="07D8DC5D" w14:textId="77777777"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14:paraId="07D8DC5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5F" w14:textId="77777777"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14:paraId="07D8DC60" w14:textId="77777777" w:rsidR="00C53C29" w:rsidRPr="009C4728" w:rsidRDefault="00C53C29" w:rsidP="0021138B">
            <w:pPr>
              <w:pStyle w:val="TAC"/>
              <w:rPr>
                <w:rFonts w:cs="Arial"/>
                <w:vertAlign w:val="superscript"/>
              </w:rPr>
            </w:pPr>
            <w:r w:rsidRPr="009C4728">
              <w:rPr>
                <w:rFonts w:cs="Arial"/>
              </w:rPr>
              <w:t>1</w:t>
            </w:r>
          </w:p>
          <w:p w14:paraId="07D8DC61" w14:textId="77777777" w:rsidR="00C53C29" w:rsidRPr="009C4728" w:rsidRDefault="00C53C29" w:rsidP="0021138B">
            <w:pPr>
              <w:pStyle w:val="TAC"/>
              <w:rPr>
                <w:rFonts w:cs="Arial"/>
              </w:rPr>
            </w:pPr>
            <w:r w:rsidRPr="009C4728">
              <w:rPr>
                <w:rFonts w:cs="Arial"/>
              </w:rPr>
              <w:t>(NOTE 4)</w:t>
            </w:r>
          </w:p>
        </w:tc>
      </w:tr>
      <w:tr w:rsidR="00C53C29" w:rsidRPr="009C4728" w14:paraId="07D8DC6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3" w14:textId="77777777"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07D8DC64"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65" w14:textId="77777777"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14:paraId="07D8DC6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67"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07D8DC6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69" w14:textId="77777777"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14:paraId="07D8DC6A"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07D8DC6B"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6C" w14:textId="77777777"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14:paraId="07D8DC6D" w14:textId="77777777" w:rsidR="00C53C29" w:rsidRPr="009C4728" w:rsidRDefault="00C53C29" w:rsidP="0021138B">
            <w:pPr>
              <w:pStyle w:val="TAC"/>
              <w:rPr>
                <w:rFonts w:cs="Arial"/>
              </w:rPr>
            </w:pPr>
            <w:r w:rsidRPr="009C4728">
              <w:rPr>
                <w:rFonts w:cs="Arial"/>
              </w:rPr>
              <w:t>1</w:t>
            </w:r>
          </w:p>
        </w:tc>
      </w:tr>
      <w:tr w:rsidR="00C53C29" w:rsidRPr="009C4728" w14:paraId="07D8DC7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F" w14:textId="77777777"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14:paraId="07D8DC70" w14:textId="77777777"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71" w14:textId="77777777"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14:paraId="07D8DC7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73" w14:textId="77777777"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14:paraId="07D8DC7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75" w14:textId="77777777"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14:paraId="07D8DC76" w14:textId="77777777"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14:paraId="07D8DC77"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78" w14:textId="77777777"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14:paraId="07D8DC79" w14:textId="77777777" w:rsidR="00C53C29" w:rsidRPr="009C4728" w:rsidRDefault="00C53C29" w:rsidP="0021138B">
            <w:pPr>
              <w:pStyle w:val="TAC"/>
              <w:rPr>
                <w:rFonts w:cs="Arial"/>
              </w:rPr>
            </w:pPr>
            <w:r w:rsidRPr="009C4728">
              <w:rPr>
                <w:rFonts w:cs="Arial"/>
              </w:rPr>
              <w:t>1</w:t>
            </w:r>
          </w:p>
        </w:tc>
      </w:tr>
      <w:tr w:rsidR="00C53C29" w:rsidRPr="009C4728" w14:paraId="07D8DC8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7B" w14:textId="77777777"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07D8DC7C"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7D" w14:textId="77777777"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14:paraId="07D8DC7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7F" w14:textId="77777777"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14:paraId="07D8DC8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81" w14:textId="77777777"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14:paraId="07D8DC82" w14:textId="77777777"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14:paraId="07D8DC83"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84" w14:textId="77777777"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14:paraId="07D8DC85" w14:textId="77777777" w:rsidR="00C53C29" w:rsidRPr="009C4728" w:rsidRDefault="00C53C29" w:rsidP="0021138B">
            <w:pPr>
              <w:pStyle w:val="TAC"/>
            </w:pPr>
            <w:r w:rsidRPr="009C4728">
              <w:t>1</w:t>
            </w:r>
          </w:p>
        </w:tc>
      </w:tr>
      <w:tr w:rsidR="00C53C29" w:rsidRPr="009C4728" w14:paraId="07D8DC9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87" w14:textId="77777777"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07D8DC88"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89" w14:textId="77777777"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14:paraId="07D8DC8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8B" w14:textId="77777777"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14:paraId="07D8DC8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8D" w14:textId="77777777"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14:paraId="07D8DC8E" w14:textId="77777777"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14:paraId="07D8DC8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90" w14:textId="77777777"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14:paraId="07D8DC91" w14:textId="77777777" w:rsidR="00C53C29" w:rsidRPr="009C4728" w:rsidRDefault="00C53C29" w:rsidP="0021138B">
            <w:pPr>
              <w:pStyle w:val="TAC"/>
              <w:rPr>
                <w:vertAlign w:val="superscript"/>
              </w:rPr>
            </w:pPr>
            <w:r w:rsidRPr="009C4728">
              <w:t>1</w:t>
            </w:r>
          </w:p>
          <w:p w14:paraId="07D8DC92"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07D8DCA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94" w14:textId="77777777"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07D8DC95"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9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9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98" w14:textId="77777777"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14:paraId="07D8DC9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9A" w14:textId="77777777"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14:paraId="07D8DC9B" w14:textId="77777777"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14:paraId="07D8DC9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9D"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07D8DC9E" w14:textId="77777777" w:rsidR="00C53C29" w:rsidRPr="009C4728" w:rsidRDefault="00C53C29" w:rsidP="0021138B">
            <w:pPr>
              <w:pStyle w:val="TAC"/>
              <w:rPr>
                <w:rFonts w:cs="Arial"/>
                <w:vertAlign w:val="superscript"/>
              </w:rPr>
            </w:pPr>
            <w:r w:rsidRPr="009C4728">
              <w:rPr>
                <w:rFonts w:cs="Arial"/>
              </w:rPr>
              <w:t>1</w:t>
            </w:r>
          </w:p>
          <w:p w14:paraId="07D8DC9F" w14:textId="77777777" w:rsidR="00C53C29" w:rsidRPr="009C4728" w:rsidRDefault="00C53C29" w:rsidP="0021138B">
            <w:pPr>
              <w:pStyle w:val="TAC"/>
              <w:rPr>
                <w:rFonts w:cs="Arial"/>
              </w:rPr>
            </w:pPr>
            <w:r w:rsidRPr="009C4728">
              <w:rPr>
                <w:rFonts w:cs="Arial"/>
              </w:rPr>
              <w:t>(NOTE 2)</w:t>
            </w:r>
          </w:p>
        </w:tc>
      </w:tr>
      <w:tr w:rsidR="00C53C29" w:rsidRPr="009C4728" w14:paraId="07D8DCAD"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82C53FE" w14:textId="77777777" w:rsidR="00BF5A24" w:rsidRDefault="00C53C29" w:rsidP="0021138B">
            <w:pPr>
              <w:pStyle w:val="TAC"/>
              <w:rPr>
                <w:rFonts w:cs="Arial"/>
              </w:rPr>
            </w:pPr>
            <w:r w:rsidRPr="009C4728">
              <w:rPr>
                <w:rFonts w:cs="Arial"/>
              </w:rPr>
              <w:t>24</w:t>
            </w:r>
          </w:p>
          <w:p w14:paraId="07D8DCA1" w14:textId="4F1D0A98" w:rsidR="00C53C29" w:rsidRPr="009C4728" w:rsidRDefault="00BF5A24" w:rsidP="0021138B">
            <w:pPr>
              <w:pStyle w:val="TAC"/>
              <w:rPr>
                <w:rFonts w:cs="Arial"/>
              </w:rPr>
            </w:pPr>
            <w:r>
              <w:rPr>
                <w:rFonts w:cs="Arial"/>
                <w:lang w:eastAsia="en-GB"/>
              </w:rPr>
              <w:t>(NOTE 10)</w:t>
            </w:r>
          </w:p>
        </w:tc>
        <w:tc>
          <w:tcPr>
            <w:tcW w:w="778" w:type="dxa"/>
            <w:tcBorders>
              <w:top w:val="single" w:sz="4" w:space="0" w:color="auto"/>
              <w:left w:val="single" w:sz="4" w:space="0" w:color="auto"/>
              <w:bottom w:val="single" w:sz="4" w:space="0" w:color="auto"/>
              <w:right w:val="single" w:sz="4" w:space="0" w:color="auto"/>
            </w:tcBorders>
          </w:tcPr>
          <w:p w14:paraId="07D8DCA2" w14:textId="747E54AE" w:rsidR="00C53C29" w:rsidRPr="009C4728" w:rsidRDefault="00744C35" w:rsidP="0021138B">
            <w:pPr>
              <w:pStyle w:val="TAC"/>
              <w:rPr>
                <w:rFonts w:cs="Arial"/>
              </w:rPr>
            </w:pPr>
            <w:r>
              <w:rPr>
                <w:rFonts w:cs="Arial"/>
                <w:lang w:eastAsia="en-GB"/>
              </w:rPr>
              <w:t>n24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A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A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A5" w14:textId="77777777"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14:paraId="07D8DCA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A7" w14:textId="77777777"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14:paraId="07D8DCA8" w14:textId="77777777"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14:paraId="07D8DCA9"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AA" w14:textId="77777777"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14:paraId="02EB651D" w14:textId="77777777" w:rsidR="00C87DFD" w:rsidRDefault="00C87DFD" w:rsidP="00C87DFD">
            <w:pPr>
              <w:pStyle w:val="TAC"/>
              <w:rPr>
                <w:rFonts w:cs="Arial"/>
                <w:vertAlign w:val="superscript"/>
              </w:rPr>
            </w:pPr>
            <w:r>
              <w:rPr>
                <w:rFonts w:cs="Arial"/>
              </w:rPr>
              <w:t>1</w:t>
            </w:r>
          </w:p>
          <w:p w14:paraId="07D8DCAC" w14:textId="33FCE536" w:rsidR="00C53C29" w:rsidRPr="009C4728" w:rsidRDefault="00C87DFD" w:rsidP="00C87DFD">
            <w:pPr>
              <w:pStyle w:val="TAC"/>
              <w:rPr>
                <w:rFonts w:cs="Arial"/>
              </w:rPr>
            </w:pPr>
            <w:r>
              <w:rPr>
                <w:rFonts w:cs="Arial"/>
              </w:rPr>
              <w:t>(NOTE4)</w:t>
            </w:r>
          </w:p>
        </w:tc>
      </w:tr>
      <w:tr w:rsidR="00C53C29" w:rsidRPr="009C4728" w14:paraId="07D8DCB9"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AE" w14:textId="77777777"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14:paraId="07D8DCAF" w14:textId="77777777"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B0" w14:textId="77777777"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14:paraId="07D8DCB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B2"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07D8DCB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B4" w14:textId="77777777"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14:paraId="07D8DCB5"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07D8DCB6"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B7" w14:textId="77777777"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14:paraId="07D8DCB8" w14:textId="77777777" w:rsidR="00C53C29" w:rsidRPr="009C4728" w:rsidRDefault="00C53C29" w:rsidP="0021138B">
            <w:pPr>
              <w:pStyle w:val="TAC"/>
            </w:pPr>
            <w:r w:rsidRPr="009C4728">
              <w:t>1</w:t>
            </w:r>
          </w:p>
        </w:tc>
      </w:tr>
      <w:tr w:rsidR="00C53C29" w:rsidRPr="009C4728" w14:paraId="07D8DCC5"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BA" w14:textId="77777777"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07D8DCBB" w14:textId="77777777"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BC" w14:textId="77777777"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14:paraId="07D8DCB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BE" w14:textId="77777777"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14:paraId="07D8DCB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C0"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07D8DCC1" w14:textId="77777777"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14:paraId="07D8DCC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C3" w14:textId="77777777"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14:paraId="07D8DCC4" w14:textId="77777777" w:rsidR="00C53C29" w:rsidRPr="009C4728" w:rsidRDefault="00C53C29" w:rsidP="0021138B">
            <w:pPr>
              <w:pStyle w:val="TAC"/>
              <w:rPr>
                <w:rFonts w:cs="Arial"/>
              </w:rPr>
            </w:pPr>
            <w:r w:rsidRPr="009C4728">
              <w:rPr>
                <w:rFonts w:cs="Arial"/>
              </w:rPr>
              <w:t>1</w:t>
            </w:r>
          </w:p>
        </w:tc>
      </w:tr>
      <w:tr w:rsidR="00C53C29" w:rsidRPr="009C4728" w14:paraId="07D8DCD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C6" w14:textId="77777777"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07D8DCC7"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C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C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CA" w14:textId="77777777"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14:paraId="07D8DCC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CC" w14:textId="77777777"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14:paraId="07D8DCCD" w14:textId="77777777"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14:paraId="07D8DCC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CF" w14:textId="77777777"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14:paraId="07D8DCD0" w14:textId="77777777" w:rsidR="00C53C29" w:rsidRPr="009C4728" w:rsidRDefault="00C53C29" w:rsidP="0021138B">
            <w:pPr>
              <w:pStyle w:val="TAC"/>
              <w:rPr>
                <w:rFonts w:cs="Arial"/>
                <w:vertAlign w:val="superscript"/>
              </w:rPr>
            </w:pPr>
            <w:r w:rsidRPr="009C4728">
              <w:rPr>
                <w:rFonts w:cs="Arial"/>
              </w:rPr>
              <w:t>1</w:t>
            </w:r>
          </w:p>
          <w:p w14:paraId="07D8DCD1" w14:textId="77777777" w:rsidR="00C53C29" w:rsidRPr="009C4728" w:rsidRDefault="00C53C29" w:rsidP="0021138B">
            <w:pPr>
              <w:pStyle w:val="TAC"/>
              <w:rPr>
                <w:rFonts w:cs="Arial"/>
              </w:rPr>
            </w:pPr>
            <w:r w:rsidRPr="009C4728">
              <w:rPr>
                <w:rFonts w:cs="Arial"/>
              </w:rPr>
              <w:t>(NOTE 2)</w:t>
            </w:r>
          </w:p>
        </w:tc>
      </w:tr>
      <w:tr w:rsidR="00C53C29" w:rsidRPr="009C4728" w14:paraId="07D8DCD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D3" w14:textId="77777777"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14:paraId="07D8DCD4" w14:textId="77777777"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D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D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D7" w14:textId="77777777"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14:paraId="07D8DCD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D9" w14:textId="77777777"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14:paraId="07D8DCDA" w14:textId="77777777"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07D8DCDB"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DC" w14:textId="77777777"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14:paraId="07D8DCDD" w14:textId="77777777" w:rsidR="00C53C29" w:rsidRPr="009C4728" w:rsidRDefault="00C53C29" w:rsidP="0021138B">
            <w:pPr>
              <w:pStyle w:val="TAC"/>
              <w:rPr>
                <w:rFonts w:cs="Arial"/>
                <w:vertAlign w:val="superscript"/>
              </w:rPr>
            </w:pPr>
            <w:r w:rsidRPr="009C4728">
              <w:rPr>
                <w:rFonts w:cs="Arial"/>
              </w:rPr>
              <w:t>1</w:t>
            </w:r>
          </w:p>
          <w:p w14:paraId="07D8DCDE"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14:paraId="07D8DCE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0" w14:textId="77777777"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07D8DCE1" w14:textId="77777777"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E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E3" w14:textId="77777777"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14:paraId="07D8DCE4"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14:paraId="07D8DCE5" w14:textId="77777777"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14:paraId="07D8DCE6"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E7" w14:textId="77777777"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14:paraId="07D8DCE8" w14:textId="77777777" w:rsidR="00C53C29" w:rsidRPr="009C4728" w:rsidRDefault="00C53C29" w:rsidP="0021138B">
            <w:pPr>
              <w:pStyle w:val="TAC"/>
              <w:rPr>
                <w:rFonts w:cs="Arial"/>
              </w:rPr>
            </w:pPr>
            <w:r w:rsidRPr="009C4728">
              <w:rPr>
                <w:rFonts w:cs="Arial"/>
              </w:rPr>
              <w:t>1</w:t>
            </w:r>
          </w:p>
          <w:p w14:paraId="07D8DCE9" w14:textId="77777777"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14:paraId="07D8DCF7"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B" w14:textId="77777777"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14:paraId="07D8DCEC" w14:textId="77777777"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E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E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EF" w14:textId="77777777"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14:paraId="07D8DCF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F1" w14:textId="77777777"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14:paraId="07D8DCF2" w14:textId="77777777"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14:paraId="07D8DCF3"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F4" w14:textId="77777777"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14:paraId="07D8DCF5" w14:textId="77777777" w:rsidR="00C53C29" w:rsidRPr="009C4728" w:rsidRDefault="00C53C29" w:rsidP="0021138B">
            <w:pPr>
              <w:pStyle w:val="TAC"/>
              <w:rPr>
                <w:rFonts w:cs="Arial"/>
                <w:vertAlign w:val="superscript"/>
              </w:rPr>
            </w:pPr>
            <w:r w:rsidRPr="009C4728">
              <w:rPr>
                <w:rFonts w:cs="Arial"/>
              </w:rPr>
              <w:t>1</w:t>
            </w:r>
          </w:p>
          <w:p w14:paraId="07D8DCF6" w14:textId="77777777" w:rsidR="00C53C29" w:rsidRPr="009C4728" w:rsidRDefault="00C53C29" w:rsidP="0021138B">
            <w:pPr>
              <w:pStyle w:val="TAC"/>
              <w:rPr>
                <w:rFonts w:cs="Arial"/>
              </w:rPr>
            </w:pPr>
            <w:r w:rsidRPr="009C4728">
              <w:rPr>
                <w:rFonts w:cs="Arial"/>
              </w:rPr>
              <w:t>(NOTE 2)</w:t>
            </w:r>
          </w:p>
        </w:tc>
      </w:tr>
      <w:tr w:rsidR="00C53C29" w:rsidRPr="009C4728" w14:paraId="07D8DD0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F8" w14:textId="77777777"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07D8DCF9"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F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F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FC" w14:textId="77777777"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14:paraId="07D8DCF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FE" w14:textId="77777777"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14:paraId="07D8DCFF" w14:textId="77777777"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14:paraId="07D8DD00"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01" w14:textId="77777777"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14:paraId="07D8DD02" w14:textId="77777777" w:rsidR="00C53C29" w:rsidRPr="009C4728" w:rsidRDefault="00C53C29" w:rsidP="0021138B">
            <w:pPr>
              <w:pStyle w:val="TAC"/>
              <w:rPr>
                <w:rFonts w:cs="Arial"/>
                <w:vertAlign w:val="superscript"/>
              </w:rPr>
            </w:pPr>
            <w:r w:rsidRPr="009C4728">
              <w:rPr>
                <w:rFonts w:cs="Arial"/>
              </w:rPr>
              <w:t>1</w:t>
            </w:r>
          </w:p>
          <w:p w14:paraId="07D8DD03" w14:textId="77777777" w:rsidR="00C53C29" w:rsidRPr="009C4728" w:rsidRDefault="00C53C29" w:rsidP="0021138B">
            <w:pPr>
              <w:pStyle w:val="TAC"/>
              <w:rPr>
                <w:rFonts w:cs="Arial"/>
              </w:rPr>
            </w:pPr>
            <w:r w:rsidRPr="009C4728">
              <w:rPr>
                <w:rFonts w:cs="Arial"/>
              </w:rPr>
              <w:t>(NOTE 4)</w:t>
            </w:r>
          </w:p>
        </w:tc>
      </w:tr>
      <w:tr w:rsidR="00C53C29" w:rsidRPr="009C4728" w14:paraId="07D8DD1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05" w14:textId="77777777" w:rsidR="00C53C29" w:rsidRPr="009C4728" w:rsidRDefault="00C53C29" w:rsidP="0021138B">
            <w:pPr>
              <w:pStyle w:val="TAC"/>
              <w:rPr>
                <w:rFonts w:cs="Arial"/>
              </w:rPr>
            </w:pPr>
            <w:r w:rsidRPr="009C4728">
              <w:rPr>
                <w:rFonts w:cs="Arial"/>
              </w:rPr>
              <w:t>32</w:t>
            </w:r>
          </w:p>
          <w:p w14:paraId="07D8DD06"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7D8DD07"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08" w14:textId="77777777"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0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0A"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07D8DD0B"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0C"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D0D" w14:textId="77777777"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14:paraId="07D8DD0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0F" w14:textId="77777777"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14:paraId="07D8DD10" w14:textId="77777777" w:rsidR="00C53C29" w:rsidRPr="009C4728" w:rsidRDefault="00C53C29" w:rsidP="0021138B">
            <w:pPr>
              <w:pStyle w:val="TAC"/>
              <w:rPr>
                <w:vertAlign w:val="superscript"/>
              </w:rPr>
            </w:pPr>
            <w:r w:rsidRPr="009C4728">
              <w:t>1</w:t>
            </w:r>
          </w:p>
          <w:p w14:paraId="07D8DD11"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07D8DD19"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3" w14:textId="77777777"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14:paraId="07D8DD14"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15" w14:textId="77777777"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7D8DD16" w14:textId="77777777"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14:paraId="07D8DD17" w14:textId="77777777"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07D8DD18" w14:textId="77777777" w:rsidR="00C53C29" w:rsidRPr="009C4728" w:rsidRDefault="00C53C29" w:rsidP="0021138B">
            <w:pPr>
              <w:pStyle w:val="TAC"/>
              <w:rPr>
                <w:rFonts w:cs="Arial"/>
              </w:rPr>
            </w:pPr>
          </w:p>
        </w:tc>
      </w:tr>
      <w:tr w:rsidR="00C53C29" w:rsidRPr="009C4728" w14:paraId="07D8DD2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A" w14:textId="77777777"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14:paraId="07D8DD1B" w14:textId="77777777"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1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1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1E"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07D8DD1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20" w14:textId="77777777"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14:paraId="07D8DD21"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D2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23"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07D8DD24" w14:textId="77777777" w:rsidR="00C53C29" w:rsidRPr="009C4728" w:rsidRDefault="00C53C29" w:rsidP="0021138B">
            <w:pPr>
              <w:pStyle w:val="TAC"/>
              <w:rPr>
                <w:rFonts w:cs="Arial"/>
              </w:rPr>
            </w:pPr>
            <w:r w:rsidRPr="009C4728">
              <w:rPr>
                <w:rFonts w:cs="Arial"/>
              </w:rPr>
              <w:t>1</w:t>
            </w:r>
          </w:p>
          <w:p w14:paraId="07D8DD25" w14:textId="77777777" w:rsidR="00C53C29" w:rsidRPr="009C4728" w:rsidRDefault="00C53C29" w:rsidP="0021138B">
            <w:pPr>
              <w:pStyle w:val="TAC"/>
              <w:rPr>
                <w:rFonts w:cs="Arial"/>
              </w:rPr>
            </w:pPr>
            <w:r w:rsidRPr="009C4728">
              <w:rPr>
                <w:rFonts w:cs="Arial"/>
              </w:rPr>
              <w:t>(NOTE 4)</w:t>
            </w:r>
          </w:p>
        </w:tc>
      </w:tr>
      <w:tr w:rsidR="00C53C29" w:rsidRPr="009C4728" w14:paraId="07D8DD3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27" w14:textId="77777777" w:rsidR="00C53C29" w:rsidRPr="009C4728" w:rsidRDefault="00C53C29" w:rsidP="0021138B">
            <w:pPr>
              <w:pStyle w:val="TAC"/>
              <w:rPr>
                <w:rFonts w:cs="Arial"/>
              </w:rPr>
            </w:pPr>
            <w:r w:rsidRPr="009C4728">
              <w:rPr>
                <w:rFonts w:cs="Arial"/>
              </w:rPr>
              <w:t>66</w:t>
            </w:r>
          </w:p>
          <w:p w14:paraId="07D8DD28"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7D8DD29" w14:textId="77777777"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2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2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2C"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D2D" w14:textId="77777777"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07D8DD2E" w14:textId="77777777"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14:paraId="07D8DD2F"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D30"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31"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07D8DD32" w14:textId="77777777" w:rsidR="00C53C29" w:rsidRPr="009C4728" w:rsidRDefault="00C53C29" w:rsidP="0021138B">
            <w:pPr>
              <w:pStyle w:val="TAC"/>
              <w:rPr>
                <w:rFonts w:cs="Arial"/>
                <w:vertAlign w:val="superscript"/>
              </w:rPr>
            </w:pPr>
            <w:r w:rsidRPr="009C4728">
              <w:rPr>
                <w:rFonts w:cs="Arial"/>
              </w:rPr>
              <w:t>1</w:t>
            </w:r>
          </w:p>
          <w:p w14:paraId="07D8DD33" w14:textId="77777777" w:rsidR="00C53C29" w:rsidRPr="009C4728" w:rsidRDefault="00C53C29" w:rsidP="0021138B">
            <w:pPr>
              <w:pStyle w:val="TAC"/>
              <w:rPr>
                <w:rFonts w:cs="Arial"/>
              </w:rPr>
            </w:pPr>
            <w:r w:rsidRPr="009C4728">
              <w:rPr>
                <w:rFonts w:cs="Arial"/>
              </w:rPr>
              <w:t>(NOTE 4)</w:t>
            </w:r>
          </w:p>
        </w:tc>
      </w:tr>
      <w:tr w:rsidR="00C53C29" w:rsidRPr="009C4728" w14:paraId="07D8DD4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35" w14:textId="77777777" w:rsidR="00C53C29" w:rsidRPr="009C4728" w:rsidRDefault="00C53C29" w:rsidP="0021138B">
            <w:pPr>
              <w:pStyle w:val="TAC"/>
              <w:rPr>
                <w:rFonts w:cs="Arial"/>
              </w:rPr>
            </w:pPr>
            <w:r w:rsidRPr="009C4728">
              <w:rPr>
                <w:rFonts w:cs="Arial"/>
              </w:rPr>
              <w:t>67</w:t>
            </w:r>
          </w:p>
          <w:p w14:paraId="07D8DD36"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7D8DD37"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3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3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3A"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07D8DD3B"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3C"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D3D" w14:textId="77777777"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14:paraId="07D8DD3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3F" w14:textId="77777777"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14:paraId="07D8DD40" w14:textId="77777777" w:rsidR="00C53C29" w:rsidRPr="009C4728" w:rsidRDefault="00C53C29" w:rsidP="0021138B">
            <w:pPr>
              <w:pStyle w:val="TAC"/>
              <w:rPr>
                <w:rFonts w:cs="Arial"/>
              </w:rPr>
            </w:pPr>
            <w:r w:rsidRPr="009C4728">
              <w:rPr>
                <w:rFonts w:cs="Arial"/>
              </w:rPr>
              <w:t>1</w:t>
            </w:r>
          </w:p>
          <w:p w14:paraId="07D8DD41" w14:textId="77777777" w:rsidR="00C53C29" w:rsidRPr="009C4728" w:rsidRDefault="00C53C29" w:rsidP="0021138B">
            <w:pPr>
              <w:pStyle w:val="TAC"/>
              <w:rPr>
                <w:rFonts w:cs="Arial"/>
              </w:rPr>
            </w:pPr>
            <w:r w:rsidRPr="009C4728">
              <w:rPr>
                <w:rFonts w:cs="Arial"/>
              </w:rPr>
              <w:t>(NOTE 2)</w:t>
            </w:r>
          </w:p>
        </w:tc>
      </w:tr>
      <w:tr w:rsidR="00C53C29" w:rsidRPr="009C4728" w14:paraId="07D8DD4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43" w14:textId="77777777"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07D8DD44"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4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4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47" w14:textId="77777777"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14:paraId="07D8DD48" w14:textId="77777777"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07D8DD49" w14:textId="77777777"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14:paraId="07D8DD4A" w14:textId="77777777"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14:paraId="07D8DD4B"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4C" w14:textId="77777777"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14:paraId="07D8DD4D" w14:textId="77777777" w:rsidR="00C53C29" w:rsidRPr="009C4728" w:rsidRDefault="00C53C29" w:rsidP="0021138B">
            <w:pPr>
              <w:pStyle w:val="TAC"/>
              <w:rPr>
                <w:rFonts w:cs="Arial"/>
                <w:vertAlign w:val="superscript"/>
              </w:rPr>
            </w:pPr>
            <w:r w:rsidRPr="009C4728">
              <w:rPr>
                <w:rFonts w:cs="Arial"/>
              </w:rPr>
              <w:t>1</w:t>
            </w:r>
          </w:p>
          <w:p w14:paraId="07D8DD4E" w14:textId="77777777" w:rsidR="00C53C29" w:rsidRPr="009C4728" w:rsidRDefault="00C53C29" w:rsidP="0021138B">
            <w:pPr>
              <w:pStyle w:val="TAC"/>
              <w:rPr>
                <w:rFonts w:cs="Arial"/>
              </w:rPr>
            </w:pPr>
            <w:r w:rsidRPr="009C4728">
              <w:rPr>
                <w:rFonts w:cs="Arial"/>
              </w:rPr>
              <w:t>(NOTE 2)</w:t>
            </w:r>
          </w:p>
        </w:tc>
      </w:tr>
      <w:tr w:rsidR="00C53C29" w:rsidRPr="009C4728" w14:paraId="07D8DD5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0" w14:textId="77777777"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07D8DD51"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5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5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54"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07D8DD55"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56"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D57" w14:textId="77777777"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14:paraId="07D8DD5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59" w14:textId="77777777"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14:paraId="07D8DD5A" w14:textId="77777777" w:rsidR="00C53C29" w:rsidRPr="009C4728" w:rsidRDefault="00C53C29" w:rsidP="0021138B">
            <w:pPr>
              <w:pStyle w:val="TAC"/>
              <w:rPr>
                <w:rFonts w:cs="Arial"/>
              </w:rPr>
            </w:pPr>
            <w:r w:rsidRPr="009C4728">
              <w:rPr>
                <w:rFonts w:cs="Arial"/>
              </w:rPr>
              <w:t>1</w:t>
            </w:r>
          </w:p>
          <w:p w14:paraId="07D8DD5B" w14:textId="77777777" w:rsidR="00C53C29" w:rsidRPr="009C4728" w:rsidRDefault="00C53C29" w:rsidP="0021138B">
            <w:pPr>
              <w:pStyle w:val="TAC"/>
              <w:rPr>
                <w:rFonts w:cs="Arial"/>
              </w:rPr>
            </w:pPr>
            <w:r w:rsidRPr="009C4728">
              <w:rPr>
                <w:rFonts w:cs="Arial"/>
              </w:rPr>
              <w:t>(NOTE 2, NOTE 5)</w:t>
            </w:r>
          </w:p>
        </w:tc>
      </w:tr>
      <w:tr w:rsidR="00C53C29" w:rsidRPr="009C4728" w14:paraId="07D8DD6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D" w14:textId="77777777" w:rsidR="00C53C29" w:rsidRPr="009C4728" w:rsidRDefault="00C53C29" w:rsidP="0021138B">
            <w:pPr>
              <w:pStyle w:val="TAC"/>
              <w:rPr>
                <w:rFonts w:cs="Arial"/>
              </w:rPr>
            </w:pPr>
            <w:r w:rsidRPr="009C4728">
              <w:rPr>
                <w:rFonts w:cs="Arial"/>
              </w:rPr>
              <w:t>70</w:t>
            </w:r>
          </w:p>
          <w:p w14:paraId="07D8DD5E" w14:textId="77777777"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14:paraId="07D8DD5F" w14:textId="77777777"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6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6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62" w14:textId="77777777"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14:paraId="07D8DD6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64" w14:textId="77777777"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14:paraId="07D8DD65" w14:textId="77777777"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14:paraId="07D8DD66"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67" w14:textId="77777777"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14:paraId="07D8DD68" w14:textId="77777777" w:rsidR="00C53C29" w:rsidRPr="009C4728" w:rsidRDefault="00C53C29" w:rsidP="0021138B">
            <w:pPr>
              <w:pStyle w:val="TAC"/>
              <w:rPr>
                <w:rFonts w:cs="Arial"/>
                <w:vertAlign w:val="superscript"/>
              </w:rPr>
            </w:pPr>
            <w:r w:rsidRPr="009C4728">
              <w:rPr>
                <w:rFonts w:cs="Arial"/>
              </w:rPr>
              <w:t>1</w:t>
            </w:r>
          </w:p>
          <w:p w14:paraId="07D8DD69" w14:textId="77777777" w:rsidR="00C53C29" w:rsidRPr="009C4728" w:rsidRDefault="00C53C29" w:rsidP="0021138B">
            <w:pPr>
              <w:pStyle w:val="TAC"/>
              <w:rPr>
                <w:rFonts w:cs="Arial"/>
              </w:rPr>
            </w:pPr>
            <w:r w:rsidRPr="009C4728">
              <w:rPr>
                <w:rFonts w:cs="Arial"/>
              </w:rPr>
              <w:t>(NOTE 4)</w:t>
            </w:r>
          </w:p>
        </w:tc>
      </w:tr>
      <w:tr w:rsidR="00C53C29" w:rsidRPr="009C4728" w14:paraId="07D8DD77"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6B" w14:textId="77777777"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14:paraId="07D8DD6C" w14:textId="77777777"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6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6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6F" w14:textId="77777777"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14:paraId="07D8DD7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71" w14:textId="77777777"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14:paraId="07D8DD72" w14:textId="77777777"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14:paraId="07D8DD73"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74" w14:textId="77777777"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14:paraId="07D8DD75" w14:textId="77777777" w:rsidR="00C53C29" w:rsidRPr="009C4728" w:rsidRDefault="00C53C29" w:rsidP="0021138B">
            <w:pPr>
              <w:pStyle w:val="TAC"/>
              <w:rPr>
                <w:rFonts w:cs="Arial"/>
                <w:vertAlign w:val="superscript"/>
              </w:rPr>
            </w:pPr>
            <w:r w:rsidRPr="009C4728">
              <w:rPr>
                <w:rFonts w:cs="Arial"/>
              </w:rPr>
              <w:t>1</w:t>
            </w:r>
          </w:p>
          <w:p w14:paraId="07D8DD76" w14:textId="77777777" w:rsidR="00C53C29" w:rsidRPr="009C4728" w:rsidRDefault="00C53C29" w:rsidP="0021138B">
            <w:pPr>
              <w:pStyle w:val="TAC"/>
              <w:rPr>
                <w:rFonts w:cs="Arial"/>
              </w:rPr>
            </w:pPr>
            <w:r w:rsidRPr="009C4728">
              <w:rPr>
                <w:rFonts w:cs="Arial"/>
              </w:rPr>
              <w:t>(NOTE 4)</w:t>
            </w:r>
          </w:p>
        </w:tc>
      </w:tr>
      <w:tr w:rsidR="00C53C29" w:rsidRPr="009C4728" w14:paraId="07D8DD8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78" w14:textId="77777777"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14:paraId="07D8DD79"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7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7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7C" w14:textId="77777777"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14:paraId="07D8DD7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7E" w14:textId="77777777"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14:paraId="07D8DD7F" w14:textId="77777777"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14:paraId="07D8DD80"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81" w14:textId="77777777"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14:paraId="07D8DD82" w14:textId="77777777" w:rsidR="00C53C29" w:rsidRPr="009C4728" w:rsidRDefault="00C53C29" w:rsidP="0021138B">
            <w:pPr>
              <w:pStyle w:val="TAC"/>
              <w:rPr>
                <w:rFonts w:cs="Arial"/>
                <w:vertAlign w:val="superscript"/>
              </w:rPr>
            </w:pPr>
            <w:r w:rsidRPr="009C4728">
              <w:rPr>
                <w:rFonts w:cs="Arial"/>
              </w:rPr>
              <w:t>1</w:t>
            </w:r>
          </w:p>
          <w:p w14:paraId="07D8DD83" w14:textId="77777777" w:rsidR="00C53C29" w:rsidRPr="009C4728" w:rsidRDefault="00C53C29" w:rsidP="0021138B">
            <w:pPr>
              <w:pStyle w:val="TAC"/>
              <w:rPr>
                <w:rFonts w:cs="Arial"/>
              </w:rPr>
            </w:pPr>
            <w:r w:rsidRPr="009C4728">
              <w:rPr>
                <w:rFonts w:cs="Arial"/>
              </w:rPr>
              <w:t>(NOTE 4)</w:t>
            </w:r>
          </w:p>
        </w:tc>
      </w:tr>
      <w:tr w:rsidR="00C53C29" w:rsidRPr="009C4728" w14:paraId="07D8DD91"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85" w14:textId="77777777"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07D8DD86"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8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8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89" w14:textId="77777777"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07D8DD8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8B" w14:textId="77777777"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14:paraId="07D8DD8C" w14:textId="77777777"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07D8DD8D"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8E" w14:textId="77777777"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14:paraId="07D8DD8F" w14:textId="77777777" w:rsidR="00C53C29" w:rsidRPr="009C4728" w:rsidRDefault="00C53C29" w:rsidP="0021138B">
            <w:pPr>
              <w:pStyle w:val="TAC"/>
              <w:rPr>
                <w:rFonts w:cs="Arial"/>
                <w:vertAlign w:val="superscript"/>
              </w:rPr>
            </w:pPr>
            <w:r w:rsidRPr="009C4728">
              <w:rPr>
                <w:rFonts w:cs="Arial"/>
              </w:rPr>
              <w:t>1</w:t>
            </w:r>
          </w:p>
          <w:p w14:paraId="07D8DD90" w14:textId="77777777" w:rsidR="00C53C29" w:rsidRPr="009C4728" w:rsidRDefault="00C53C29" w:rsidP="0021138B">
            <w:pPr>
              <w:pStyle w:val="TAC"/>
              <w:rPr>
                <w:rFonts w:cs="Arial"/>
              </w:rPr>
            </w:pPr>
            <w:r w:rsidRPr="009C4728">
              <w:rPr>
                <w:rFonts w:cs="Arial"/>
              </w:rPr>
              <w:t>(NOTE 4)</w:t>
            </w:r>
          </w:p>
        </w:tc>
      </w:tr>
      <w:tr w:rsidR="00C53C29" w:rsidRPr="009C4728" w14:paraId="07D8DD9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2"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14:paraId="07D8DD93"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94"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7D8DD95"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07D8DD96"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14:paraId="07D8DD97"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14:paraId="07D8DD98"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14:paraId="07D8DD99"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14:paraId="07D8DD9A"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14:paraId="07D8DD9B"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14:paraId="07D8DD9C"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14:paraId="07D8DD9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14:paraId="07D8DDA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F" w14:textId="77777777" w:rsidR="00C53C29" w:rsidRPr="009C4728" w:rsidRDefault="00C53C29" w:rsidP="0021138B">
            <w:pPr>
              <w:pStyle w:val="TAC"/>
              <w:rPr>
                <w:rFonts w:cs="Arial"/>
              </w:rPr>
            </w:pPr>
            <w:r w:rsidRPr="009C4728">
              <w:rPr>
                <w:rFonts w:cs="Arial"/>
              </w:rPr>
              <w:t>75</w:t>
            </w:r>
          </w:p>
          <w:p w14:paraId="07D8DDA0"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7D8DDA1" w14:textId="77777777"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A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A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A4"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07D8DDA5"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A6"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DA7" w14:textId="77777777"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14:paraId="07D8DDA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A9" w14:textId="77777777"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14:paraId="07D8DDAA" w14:textId="77777777" w:rsidR="00C53C29" w:rsidRPr="009C4728" w:rsidRDefault="00C53C29" w:rsidP="0021138B">
            <w:pPr>
              <w:pStyle w:val="TAC"/>
              <w:rPr>
                <w:rFonts w:cs="Arial"/>
                <w:vertAlign w:val="superscript"/>
              </w:rPr>
            </w:pPr>
            <w:r w:rsidRPr="009C4728">
              <w:rPr>
                <w:rFonts w:cs="Arial"/>
              </w:rPr>
              <w:t>1</w:t>
            </w:r>
          </w:p>
          <w:p w14:paraId="07D8DDAB" w14:textId="77777777" w:rsidR="00C53C29" w:rsidRPr="009C4728" w:rsidRDefault="00C53C29" w:rsidP="0021138B">
            <w:pPr>
              <w:pStyle w:val="TAC"/>
              <w:rPr>
                <w:rFonts w:cs="Arial"/>
              </w:rPr>
            </w:pPr>
            <w:r w:rsidRPr="009C4728">
              <w:rPr>
                <w:rFonts w:cs="Arial"/>
              </w:rPr>
              <w:t>(NOTE 2)</w:t>
            </w:r>
          </w:p>
        </w:tc>
      </w:tr>
      <w:tr w:rsidR="00C53C29" w:rsidRPr="009C4728" w14:paraId="07D8DDB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AD" w14:textId="77777777" w:rsidR="00C53C29" w:rsidRPr="009C4728" w:rsidRDefault="00C53C29" w:rsidP="0021138B">
            <w:pPr>
              <w:pStyle w:val="TAC"/>
              <w:rPr>
                <w:rFonts w:cs="Arial"/>
              </w:rPr>
            </w:pPr>
            <w:r w:rsidRPr="009C4728">
              <w:rPr>
                <w:rFonts w:cs="Arial"/>
              </w:rPr>
              <w:t>76</w:t>
            </w:r>
          </w:p>
          <w:p w14:paraId="07D8DDAE"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7D8DDAF" w14:textId="77777777"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B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B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B2"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07D8DDB3"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B4"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DB5" w14:textId="77777777"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14:paraId="07D8DDB6"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B7" w14:textId="77777777"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14:paraId="07D8DDB8" w14:textId="77777777" w:rsidR="00C53C29" w:rsidRPr="009C4728" w:rsidRDefault="00C53C29" w:rsidP="0021138B">
            <w:pPr>
              <w:pStyle w:val="TAC"/>
              <w:rPr>
                <w:rFonts w:cs="Arial"/>
                <w:vertAlign w:val="superscript"/>
              </w:rPr>
            </w:pPr>
            <w:r w:rsidRPr="009C4728">
              <w:rPr>
                <w:rFonts w:cs="Arial"/>
              </w:rPr>
              <w:t>1</w:t>
            </w:r>
          </w:p>
          <w:p w14:paraId="07D8DDB9" w14:textId="77777777" w:rsidR="00C53C29" w:rsidRPr="009C4728" w:rsidRDefault="00C53C29" w:rsidP="0021138B">
            <w:pPr>
              <w:pStyle w:val="TAC"/>
              <w:rPr>
                <w:rFonts w:cs="Arial"/>
              </w:rPr>
            </w:pPr>
            <w:r w:rsidRPr="009C4728">
              <w:rPr>
                <w:rFonts w:cs="Arial"/>
              </w:rPr>
              <w:t>(NOTE 2)</w:t>
            </w:r>
          </w:p>
        </w:tc>
      </w:tr>
      <w:tr w:rsidR="00C53C29" w:rsidRPr="009C4728" w14:paraId="07D8DDC7"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BB" w14:textId="77777777"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14:paraId="07D8DDBC"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BD" w14:textId="77777777"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BE" w14:textId="77777777"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14:paraId="07D8DDBF" w14:textId="77777777"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14:paraId="07D8DDC0"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07D8DDC1" w14:textId="77777777"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14:paraId="07D8DDC2" w14:textId="77777777"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14:paraId="07D8DDC3"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07D8DDC4" w14:textId="77777777"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14:paraId="07D8DDC5" w14:textId="77777777" w:rsidR="00C53C29" w:rsidRPr="009C4728" w:rsidRDefault="00C53C29" w:rsidP="0021138B">
            <w:pPr>
              <w:pStyle w:val="TAC"/>
              <w:rPr>
                <w:lang w:eastAsia="ja-JP"/>
              </w:rPr>
            </w:pPr>
            <w:r w:rsidRPr="009C4728">
              <w:rPr>
                <w:lang w:eastAsia="ja-JP"/>
              </w:rPr>
              <w:t>1</w:t>
            </w:r>
          </w:p>
          <w:p w14:paraId="07D8DDC6" w14:textId="77777777" w:rsidR="00C53C29" w:rsidRPr="009C4728" w:rsidRDefault="00C53C29" w:rsidP="0021138B">
            <w:pPr>
              <w:pStyle w:val="TAC"/>
              <w:rPr>
                <w:lang w:eastAsia="ja-JP"/>
              </w:rPr>
            </w:pPr>
            <w:r w:rsidRPr="009C4728">
              <w:rPr>
                <w:lang w:eastAsia="ja-JP"/>
              </w:rPr>
              <w:t>(NOTE 4)</w:t>
            </w:r>
          </w:p>
        </w:tc>
      </w:tr>
      <w:tr w:rsidR="00C53C29" w:rsidRPr="009C4728" w14:paraId="07D8DDD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C8" w14:textId="77777777"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14:paraId="07D8DDC9"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CA"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CB"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14:paraId="07D8DDCC" w14:textId="77777777"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14:paraId="07D8DDCD"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07D8DDCE" w14:textId="77777777"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14:paraId="07D8DDCF" w14:textId="77777777"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14:paraId="07D8DDD0"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07D8DDD1" w14:textId="77777777"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14:paraId="07D8DDD2" w14:textId="77777777" w:rsidR="00C53C29" w:rsidRPr="009C4728" w:rsidRDefault="00C53C29" w:rsidP="0021138B">
            <w:pPr>
              <w:pStyle w:val="TAC"/>
              <w:rPr>
                <w:lang w:eastAsia="ja-JP"/>
              </w:rPr>
            </w:pPr>
            <w:r w:rsidRPr="009C4728">
              <w:rPr>
                <w:lang w:eastAsia="ja-JP"/>
              </w:rPr>
              <w:t>1</w:t>
            </w:r>
          </w:p>
          <w:p w14:paraId="07D8DDD3" w14:textId="77777777" w:rsidR="00C53C29" w:rsidRPr="009C4728" w:rsidRDefault="00C53C29" w:rsidP="0021138B">
            <w:pPr>
              <w:pStyle w:val="TAC"/>
              <w:rPr>
                <w:lang w:eastAsia="ja-JP"/>
              </w:rPr>
            </w:pPr>
            <w:r w:rsidRPr="009C4728">
              <w:rPr>
                <w:lang w:eastAsia="ja-JP"/>
              </w:rPr>
              <w:t>(NOTE 4)</w:t>
            </w:r>
          </w:p>
        </w:tc>
      </w:tr>
      <w:tr w:rsidR="00C53C29" w:rsidRPr="009C4728" w14:paraId="07D8DDE1"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D5" w14:textId="77777777"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14:paraId="07D8DDD6"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D7"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D8"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14:paraId="07D8DDD9" w14:textId="77777777"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14:paraId="07D8DDDA"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07D8DDDB" w14:textId="77777777"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14:paraId="07D8DDDC" w14:textId="77777777"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14:paraId="07D8DDDD"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07D8DDDE" w14:textId="77777777"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14:paraId="07D8DDDF" w14:textId="77777777" w:rsidR="00C53C29" w:rsidRPr="009C4728" w:rsidRDefault="00C53C29" w:rsidP="0021138B">
            <w:pPr>
              <w:pStyle w:val="TAC"/>
              <w:rPr>
                <w:lang w:eastAsia="ja-JP"/>
              </w:rPr>
            </w:pPr>
            <w:r w:rsidRPr="009C4728">
              <w:rPr>
                <w:lang w:eastAsia="ja-JP"/>
              </w:rPr>
              <w:t>1</w:t>
            </w:r>
          </w:p>
          <w:p w14:paraId="07D8DDE0" w14:textId="77777777" w:rsidR="00C53C29" w:rsidRPr="009C4728" w:rsidRDefault="00C53C29" w:rsidP="0021138B">
            <w:pPr>
              <w:pStyle w:val="TAC"/>
              <w:rPr>
                <w:lang w:eastAsia="ja-JP"/>
              </w:rPr>
            </w:pPr>
            <w:r w:rsidRPr="009C4728">
              <w:rPr>
                <w:lang w:eastAsia="ja-JP"/>
              </w:rPr>
              <w:t>(NOTE 4)</w:t>
            </w:r>
          </w:p>
        </w:tc>
      </w:tr>
      <w:tr w:rsidR="00C53C29" w:rsidRPr="009C4728" w14:paraId="07D8DDEB" w14:textId="77777777"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07D8DDE2" w14:textId="77777777"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14:paraId="07D8DDE3" w14:textId="77777777"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14:paraId="07D8DDE4"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14:paraId="07D8DDE5"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14:paraId="07D8DDE6"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07D8DDE7" w14:textId="77777777"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07D8DDE8" w14:textId="77777777"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14:paraId="07D8DDE9" w14:textId="77777777" w:rsidR="00C53C29" w:rsidRPr="009C4728" w:rsidRDefault="00C53C29" w:rsidP="0021138B">
            <w:pPr>
              <w:pStyle w:val="TAN"/>
              <w:rPr>
                <w:rFonts w:cs="Arial"/>
              </w:rPr>
            </w:pPr>
            <w:r w:rsidRPr="009C4728">
              <w:rPr>
                <w:rFonts w:cs="Arial"/>
              </w:rPr>
              <w:t>NOTE 8:</w:t>
            </w:r>
            <w:r w:rsidRPr="009C4728">
              <w:rPr>
                <w:rFonts w:cs="Arial"/>
              </w:rPr>
              <w:tab/>
              <w:t>Band 23 is not applicable.</w:t>
            </w:r>
          </w:p>
          <w:p w14:paraId="6C191B6F" w14:textId="77777777" w:rsidR="00C53C29"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07D8DDEA" w14:textId="52FE1E9D" w:rsidR="00BF5A24" w:rsidRPr="009C4728" w:rsidRDefault="00BF5A24" w:rsidP="0021138B">
            <w:pPr>
              <w:pStyle w:val="TAN"/>
              <w:rPr>
                <w:rFonts w:cs="Arial"/>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tc>
      </w:tr>
    </w:tbl>
    <w:p w14:paraId="07D8DDEC" w14:textId="77777777" w:rsidR="00C53C29" w:rsidRPr="009C4728" w:rsidRDefault="00C53C2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14:paraId="07D8DDF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DF0" w14:textId="77777777"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07D8DDF1" w14:textId="77777777"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07D8DDF2" w14:textId="77777777"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7D8DDF3"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07D8DDF4"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07D8DDF5" w14:textId="77777777" w:rsidR="00C53C29" w:rsidRPr="009C4728" w:rsidRDefault="00C53C29" w:rsidP="0021138B">
            <w:pPr>
              <w:pStyle w:val="TAH"/>
              <w:rPr>
                <w:rFonts w:cs="Arial"/>
              </w:rPr>
            </w:pPr>
            <w:r w:rsidRPr="009C4728">
              <w:rPr>
                <w:rFonts w:cs="Arial"/>
              </w:rPr>
              <w:t>Band category</w:t>
            </w:r>
          </w:p>
        </w:tc>
      </w:tr>
      <w:tr w:rsidR="00C53C29" w:rsidRPr="009C4728" w14:paraId="07D8DE01"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DF7" w14:textId="77777777"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07D8DDF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DF9"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07D8DDFA"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07D8DDF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DFC"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07D8DDFD"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07D8DDF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DFF"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7D8DE00" w14:textId="77777777" w:rsidR="00C53C29" w:rsidRPr="009C4728" w:rsidRDefault="00C53C29" w:rsidP="0021138B">
            <w:pPr>
              <w:pStyle w:val="TAC"/>
              <w:rPr>
                <w:rFonts w:cs="Arial"/>
              </w:rPr>
            </w:pPr>
            <w:r w:rsidRPr="009C4728">
              <w:rPr>
                <w:rFonts w:cs="Arial"/>
              </w:rPr>
              <w:t>3</w:t>
            </w:r>
          </w:p>
        </w:tc>
      </w:tr>
      <w:tr w:rsidR="00C53C29" w:rsidRPr="009C4728" w14:paraId="07D8DE0C"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02" w14:textId="77777777"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07D8DE03" w14:textId="77777777"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07D8DE04"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07D8DE05" w14:textId="77777777"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14:paraId="07D8DE06"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07" w14:textId="77777777"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07D8DE08" w14:textId="77777777"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07D8DE09"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0A" w14:textId="77777777"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07D8DE0B" w14:textId="77777777" w:rsidR="00C53C29" w:rsidRPr="009C4728" w:rsidRDefault="00C53C29" w:rsidP="0021138B">
            <w:pPr>
              <w:pStyle w:val="TAC"/>
              <w:rPr>
                <w:rFonts w:cs="Arial"/>
              </w:rPr>
            </w:pPr>
            <w:r w:rsidRPr="009C4728">
              <w:rPr>
                <w:rFonts w:cs="Arial"/>
              </w:rPr>
              <w:t>3</w:t>
            </w:r>
          </w:p>
        </w:tc>
      </w:tr>
      <w:tr w:rsidR="00C53C29" w:rsidRPr="009C4728" w14:paraId="07D8DE1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0D" w14:textId="77777777"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07D8DE0E"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0F"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07D8DE10"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07D8DE11"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12" w14:textId="77777777"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07D8DE13"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07D8DE14"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15" w14:textId="77777777"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07D8DE16" w14:textId="77777777" w:rsidR="00C53C29" w:rsidRPr="009C4728" w:rsidRDefault="00C53C29" w:rsidP="0021138B">
            <w:pPr>
              <w:pStyle w:val="TAC"/>
              <w:rPr>
                <w:rFonts w:cs="Arial"/>
              </w:rPr>
            </w:pPr>
            <w:r w:rsidRPr="009C4728">
              <w:rPr>
                <w:rFonts w:cs="Arial"/>
              </w:rPr>
              <w:t>3</w:t>
            </w:r>
          </w:p>
        </w:tc>
      </w:tr>
      <w:tr w:rsidR="00C53C29" w:rsidRPr="009C4728" w14:paraId="07D8DE2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18" w14:textId="77777777"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07D8DE19"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1A"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07D8DE1B"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07D8DE1C"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1D" w14:textId="77777777"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14:paraId="07D8DE1E"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07D8DE1F"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20" w14:textId="77777777"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07D8DE21" w14:textId="77777777" w:rsidR="00C53C29" w:rsidRPr="009C4728" w:rsidRDefault="00C53C29" w:rsidP="0021138B">
            <w:pPr>
              <w:pStyle w:val="TAC"/>
              <w:rPr>
                <w:rFonts w:cs="Arial"/>
              </w:rPr>
            </w:pPr>
            <w:r w:rsidRPr="009C4728">
              <w:rPr>
                <w:rFonts w:cs="Arial"/>
              </w:rPr>
              <w:t>3</w:t>
            </w:r>
          </w:p>
        </w:tc>
      </w:tr>
      <w:tr w:rsidR="00C53C29" w:rsidRPr="009C4728" w14:paraId="07D8DE2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23" w14:textId="77777777"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07D8DE2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25" w14:textId="77777777"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07D8DE26"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7D8DE2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28" w14:textId="77777777"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14:paraId="07D8DE29"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7D8DE2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2B" w14:textId="77777777"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07D8DE2C" w14:textId="77777777" w:rsidR="00C53C29" w:rsidRPr="009C4728" w:rsidRDefault="00C53C29" w:rsidP="0021138B">
            <w:pPr>
              <w:pStyle w:val="TAC"/>
              <w:rPr>
                <w:rFonts w:cs="Arial"/>
              </w:rPr>
            </w:pPr>
            <w:r w:rsidRPr="009C4728">
              <w:rPr>
                <w:rFonts w:cs="Arial"/>
              </w:rPr>
              <w:t>3</w:t>
            </w:r>
          </w:p>
        </w:tc>
      </w:tr>
      <w:tr w:rsidR="00C53C29" w:rsidRPr="009C4728" w14:paraId="07D8DE3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2E" w14:textId="77777777"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07D8DE2F" w14:textId="77777777"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07D8DE30" w14:textId="77777777"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07D8DE31"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07D8DE32"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33" w14:textId="77777777"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14:paraId="07D8DE34"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07D8DE35"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36" w14:textId="77777777"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07D8DE37" w14:textId="77777777" w:rsidR="00C53C29" w:rsidRPr="009C4728" w:rsidRDefault="00C53C29" w:rsidP="0021138B">
            <w:pPr>
              <w:pStyle w:val="TAC"/>
              <w:rPr>
                <w:rFonts w:cs="Arial"/>
              </w:rPr>
            </w:pPr>
            <w:r w:rsidRPr="009C4728">
              <w:rPr>
                <w:rFonts w:cs="Arial"/>
              </w:rPr>
              <w:t>3</w:t>
            </w:r>
          </w:p>
        </w:tc>
      </w:tr>
      <w:tr w:rsidR="00C53C29" w:rsidRPr="009C4728" w14:paraId="07D8DE4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39" w14:textId="77777777"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07D8DE3A" w14:textId="77777777"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07D8DE3B" w14:textId="77777777"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07D8DE3C"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07D8DE3D"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3E"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07D8DE3F"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07D8DE40"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41"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7D8DE42" w14:textId="77777777" w:rsidR="00C53C29" w:rsidRPr="009C4728" w:rsidRDefault="00C53C29" w:rsidP="0021138B">
            <w:pPr>
              <w:pStyle w:val="TAC"/>
              <w:rPr>
                <w:rFonts w:cs="Arial"/>
              </w:rPr>
            </w:pPr>
            <w:r w:rsidRPr="009C4728">
              <w:rPr>
                <w:rFonts w:cs="Arial"/>
              </w:rPr>
              <w:t>3</w:t>
            </w:r>
          </w:p>
        </w:tc>
      </w:tr>
      <w:tr w:rsidR="00C53C29" w:rsidRPr="009C4728" w14:paraId="07D8DE4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44" w14:textId="77777777"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07D8DE45" w14:textId="77777777"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7D8DE46" w14:textId="77777777"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07D8DE47"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07D8DE48"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49" w14:textId="77777777"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14:paraId="07D8DE4A"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07D8DE4B"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4C" w14:textId="77777777"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07D8DE4D" w14:textId="77777777" w:rsidR="00C53C29" w:rsidRPr="009C4728" w:rsidRDefault="00C53C29" w:rsidP="0021138B">
            <w:pPr>
              <w:pStyle w:val="TAC"/>
              <w:rPr>
                <w:rFonts w:cs="Arial"/>
              </w:rPr>
            </w:pPr>
            <w:r w:rsidRPr="009C4728">
              <w:rPr>
                <w:rFonts w:cs="Arial"/>
              </w:rPr>
              <w:t>3</w:t>
            </w:r>
          </w:p>
        </w:tc>
      </w:tr>
      <w:tr w:rsidR="00C53C29" w:rsidRPr="009C4728" w14:paraId="07D8DE5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4F" w14:textId="77777777"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7D8DE50" w14:textId="77777777"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07D8DE51"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52"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07D8DE5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54" w14:textId="77777777"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14:paraId="07D8DE55"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07D8DE5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57" w14:textId="77777777"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07D8DE58" w14:textId="77777777" w:rsidR="00C53C29" w:rsidRPr="009C4728" w:rsidRDefault="00C53C29" w:rsidP="0021138B">
            <w:pPr>
              <w:pStyle w:val="TAC"/>
              <w:rPr>
                <w:rFonts w:cs="Arial"/>
              </w:rPr>
            </w:pPr>
            <w:r w:rsidRPr="009C4728">
              <w:rPr>
                <w:rFonts w:cs="Arial"/>
              </w:rPr>
              <w:t>3</w:t>
            </w:r>
          </w:p>
          <w:p w14:paraId="07D8DE59" w14:textId="77777777" w:rsidR="00C53C29" w:rsidRPr="009C4728" w:rsidRDefault="00C53C29" w:rsidP="0021138B">
            <w:pPr>
              <w:pStyle w:val="TAC"/>
              <w:rPr>
                <w:rFonts w:cs="Arial"/>
              </w:rPr>
            </w:pPr>
            <w:r w:rsidRPr="009C4728">
              <w:rPr>
                <w:rFonts w:cs="Arial"/>
              </w:rPr>
              <w:t>(NOTE 1)</w:t>
            </w:r>
          </w:p>
        </w:tc>
      </w:tr>
      <w:tr w:rsidR="00C53C29" w:rsidRPr="009C4728" w14:paraId="07D8DE6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5B" w14:textId="77777777"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7D8DE5C"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5D"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5E"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07D8DE5F"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60" w14:textId="77777777"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14:paraId="07D8DE61"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07D8DE62"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63" w14:textId="77777777"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07D8DE64" w14:textId="77777777" w:rsidR="00C53C29" w:rsidRPr="009C4728" w:rsidRDefault="00C53C29" w:rsidP="0021138B">
            <w:pPr>
              <w:pStyle w:val="TAC"/>
              <w:rPr>
                <w:rFonts w:cs="Arial"/>
              </w:rPr>
            </w:pPr>
            <w:r w:rsidRPr="009C4728">
              <w:rPr>
                <w:rFonts w:cs="Arial"/>
              </w:rPr>
              <w:t>3</w:t>
            </w:r>
          </w:p>
          <w:p w14:paraId="07D8DE65" w14:textId="77777777" w:rsidR="00C53C29" w:rsidRPr="009C4728" w:rsidRDefault="00C53C29" w:rsidP="0021138B">
            <w:pPr>
              <w:pStyle w:val="TAC"/>
              <w:rPr>
                <w:rFonts w:cs="Arial"/>
              </w:rPr>
            </w:pPr>
            <w:r w:rsidRPr="009C4728">
              <w:rPr>
                <w:rFonts w:cs="Arial"/>
              </w:rPr>
              <w:t>(NOTE 1)</w:t>
            </w:r>
          </w:p>
        </w:tc>
      </w:tr>
      <w:tr w:rsidR="00C53C29" w:rsidRPr="009C4728" w14:paraId="07D8DE7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67" w14:textId="77777777"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7D8DE6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69"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6A"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07D8DE6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6C" w14:textId="77777777"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14:paraId="07D8DE6D"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07D8DE6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6F" w14:textId="77777777"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07D8DE70" w14:textId="77777777" w:rsidR="00C53C29" w:rsidRPr="009C4728" w:rsidRDefault="00C53C29" w:rsidP="0021138B">
            <w:pPr>
              <w:pStyle w:val="TAC"/>
              <w:rPr>
                <w:rFonts w:cs="Arial"/>
              </w:rPr>
            </w:pPr>
            <w:r w:rsidRPr="009C4728">
              <w:rPr>
                <w:rFonts w:cs="Arial"/>
              </w:rPr>
              <w:t>3</w:t>
            </w:r>
          </w:p>
          <w:p w14:paraId="07D8DE71" w14:textId="77777777" w:rsidR="00C53C29" w:rsidRPr="009C4728" w:rsidRDefault="00C53C29" w:rsidP="0021138B">
            <w:pPr>
              <w:pStyle w:val="TAC"/>
              <w:rPr>
                <w:rFonts w:cs="Arial"/>
              </w:rPr>
            </w:pPr>
            <w:r w:rsidRPr="009C4728">
              <w:rPr>
                <w:rFonts w:cs="Arial"/>
              </w:rPr>
              <w:t>(NOTE 1)</w:t>
            </w:r>
          </w:p>
        </w:tc>
      </w:tr>
      <w:tr w:rsidR="00C53C29" w:rsidRPr="009C4728" w14:paraId="07D8DE7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73" w14:textId="77777777"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07D8DE7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75"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76"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07D8DE7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78" w14:textId="77777777"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14:paraId="07D8DE79"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07D8DE7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7B" w14:textId="77777777"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07D8DE7C" w14:textId="77777777" w:rsidR="00C53C29" w:rsidRPr="009C4728" w:rsidRDefault="00C53C29" w:rsidP="0021138B">
            <w:pPr>
              <w:pStyle w:val="TAC"/>
              <w:rPr>
                <w:rFonts w:cs="Arial"/>
              </w:rPr>
            </w:pPr>
            <w:r w:rsidRPr="009C4728">
              <w:rPr>
                <w:rFonts w:cs="Arial"/>
              </w:rPr>
              <w:t>3</w:t>
            </w:r>
          </w:p>
        </w:tc>
      </w:tr>
      <w:tr w:rsidR="00C53C29" w:rsidRPr="009C4728" w14:paraId="07D8DE8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7E" w14:textId="77777777"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7D8DE7F" w14:textId="77777777"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7D8DE80"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07D8DE81"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07D8DE82"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07D8DE83"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07D8DE84"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07D8DE85"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07D8DE86"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7D8DE87" w14:textId="77777777" w:rsidR="00C53C29" w:rsidRPr="009C4728" w:rsidRDefault="00C53C29" w:rsidP="0021138B">
            <w:pPr>
              <w:pStyle w:val="TAC"/>
              <w:rPr>
                <w:lang w:eastAsia="ja-JP"/>
              </w:rPr>
            </w:pPr>
            <w:r w:rsidRPr="009C4728">
              <w:rPr>
                <w:lang w:eastAsia="ja-JP"/>
              </w:rPr>
              <w:t>3</w:t>
            </w:r>
          </w:p>
        </w:tc>
      </w:tr>
      <w:tr w:rsidR="00C53C29" w:rsidRPr="009C4728" w14:paraId="07D8DE9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89" w14:textId="77777777"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07D8DE8A" w14:textId="77777777"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07D8DE8B"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07D8DE8C"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07D8DE8D"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07D8DE8E" w14:textId="77777777"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07D8DE8F"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07D8DE90"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07D8DE91" w14:textId="77777777"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07D8DE92" w14:textId="77777777" w:rsidR="00C53C29" w:rsidRPr="009C4728" w:rsidRDefault="00C53C29" w:rsidP="0021138B">
            <w:pPr>
              <w:pStyle w:val="TAC"/>
              <w:rPr>
                <w:lang w:eastAsia="ja-JP"/>
              </w:rPr>
            </w:pPr>
            <w:r w:rsidRPr="009C4728">
              <w:rPr>
                <w:lang w:eastAsia="ja-JP"/>
              </w:rPr>
              <w:t>3</w:t>
            </w:r>
          </w:p>
        </w:tc>
      </w:tr>
      <w:tr w:rsidR="00C53C29" w:rsidRPr="009C4728" w14:paraId="07D8DE9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94"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07D8DE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07D8DE96"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07D8DE97"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07D8DE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7D8DE99"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07D8DE9A"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07D8DE9B"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07D8DE9C"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07D8DE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07D8DEA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9F"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07D8DE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07D8DE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07D8DEA2"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07D8DEA3"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7D8DEA4"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07D8DEA5"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07D8DEA6"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07D8DEA7"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7D8DEA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07D8DEB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AA" w14:textId="77777777"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07D8DEAB" w14:textId="77777777"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14:paraId="07D8DEAC" w14:textId="77777777"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07D8DEAD"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07D8DEAE" w14:textId="77777777"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07D8DEAF" w14:textId="77777777"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14:paraId="07D8DEB0"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07D8DEB1" w14:textId="77777777"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07D8DEB2" w14:textId="77777777"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07D8DEB3" w14:textId="77777777" w:rsidR="00C53C29" w:rsidRPr="009C4728" w:rsidRDefault="00C53C29" w:rsidP="0021138B">
            <w:pPr>
              <w:pStyle w:val="TAC"/>
              <w:rPr>
                <w:lang w:eastAsia="ja-JP"/>
              </w:rPr>
            </w:pPr>
            <w:r w:rsidRPr="009C4728">
              <w:t>3</w:t>
            </w:r>
          </w:p>
        </w:tc>
      </w:tr>
      <w:tr w:rsidR="00C53C29" w:rsidRPr="009C4728" w14:paraId="07D8DEB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B5" w14:textId="77777777"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07D8DEB6" w14:textId="77777777"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07D8DEB7"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B8"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07D8DEB9" w14:textId="77777777"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14:paraId="07D8DEBA" w14:textId="77777777"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14:paraId="07D8DEBB"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07D8DEBC" w14:textId="77777777"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14:paraId="07D8DEBD" w14:textId="77777777"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07D8DEBE" w14:textId="77777777" w:rsidR="00C53C29" w:rsidRPr="009C4728" w:rsidRDefault="00C53C29" w:rsidP="0021138B">
            <w:pPr>
              <w:pStyle w:val="TAC"/>
            </w:pPr>
            <w:r w:rsidRPr="009C4728">
              <w:t>3</w:t>
            </w:r>
          </w:p>
        </w:tc>
      </w:tr>
      <w:tr w:rsidR="00C53C29" w:rsidRPr="009C4728" w14:paraId="07D8DECB"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C0" w14:textId="77777777"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07D8DEC1" w14:textId="77777777"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07D8DEC2"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C3"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C4"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07D8DEC5" w14:textId="77777777"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14:paraId="07D8DEC6"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C7"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07D8DEC8" w14:textId="77777777"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07D8DEC9" w14:textId="77777777" w:rsidR="00C53C29" w:rsidRPr="009C4728" w:rsidRDefault="00C53C29" w:rsidP="0021138B">
            <w:pPr>
              <w:pStyle w:val="TAC"/>
              <w:rPr>
                <w:lang w:eastAsia="ja-JP"/>
              </w:rPr>
            </w:pPr>
            <w:r w:rsidRPr="009C4728">
              <w:rPr>
                <w:lang w:eastAsia="ja-JP"/>
              </w:rPr>
              <w:t>3</w:t>
            </w:r>
          </w:p>
          <w:p w14:paraId="07D8DECA" w14:textId="77777777" w:rsidR="00C53C29" w:rsidRPr="009C4728" w:rsidRDefault="00C53C29" w:rsidP="0021138B">
            <w:pPr>
              <w:pStyle w:val="TAC"/>
            </w:pPr>
            <w:r w:rsidRPr="009C4728">
              <w:rPr>
                <w:lang w:eastAsia="ja-JP"/>
              </w:rPr>
              <w:t>(NOTE 2)</w:t>
            </w:r>
          </w:p>
        </w:tc>
      </w:tr>
      <w:tr w:rsidR="00C53C29" w:rsidRPr="009C4728" w14:paraId="07D8DED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CC" w14:textId="77777777"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07D8DECD" w14:textId="77777777"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07D8DECE"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CF"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D0"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07D8DED1" w14:textId="77777777"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14:paraId="07D8DED2"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D3"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07D8DED4" w14:textId="77777777"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07D8DED5" w14:textId="77777777" w:rsidR="00C53C29" w:rsidRPr="009C4728" w:rsidRDefault="00C53C29" w:rsidP="0021138B">
            <w:pPr>
              <w:pStyle w:val="TAC"/>
              <w:rPr>
                <w:lang w:eastAsia="ja-JP"/>
              </w:rPr>
            </w:pPr>
            <w:r w:rsidRPr="009C4728">
              <w:rPr>
                <w:lang w:eastAsia="ja-JP"/>
              </w:rPr>
              <w:t>3</w:t>
            </w:r>
          </w:p>
          <w:p w14:paraId="07D8DED6" w14:textId="77777777" w:rsidR="00C53C29" w:rsidRPr="009C4728" w:rsidRDefault="00C53C29" w:rsidP="0021138B">
            <w:pPr>
              <w:pStyle w:val="TAC"/>
            </w:pPr>
            <w:r w:rsidRPr="009C4728">
              <w:rPr>
                <w:lang w:eastAsia="ja-JP"/>
              </w:rPr>
              <w:t>(NOTE 2)</w:t>
            </w:r>
          </w:p>
        </w:tc>
      </w:tr>
      <w:tr w:rsidR="00C53C29" w:rsidRPr="009C4728" w14:paraId="07D8DEDA" w14:textId="77777777"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07D8DED8" w14:textId="77777777"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07D8DED9" w14:textId="77777777"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14:paraId="07D8DEDB" w14:textId="77777777" w:rsidR="00C53C29" w:rsidRPr="009C4728" w:rsidRDefault="00C53C2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155" w:name="_Toc21093121"/>
      <w:bookmarkStart w:id="156" w:name="_Toc29762650"/>
      <w:bookmarkStart w:id="157" w:name="_Toc36025825"/>
      <w:bookmarkStart w:id="158" w:name="_Toc44584695"/>
      <w:bookmarkStart w:id="159" w:name="_Toc45868988"/>
      <w:bookmarkStart w:id="160" w:name="_Toc52553547"/>
      <w:bookmarkStart w:id="161" w:name="_Toc61111794"/>
      <w:bookmarkStart w:id="162" w:name="_Toc61125876"/>
      <w:bookmarkStart w:id="163" w:name="_Toc61126037"/>
      <w:bookmarkStart w:id="164" w:name="_Toc66804549"/>
      <w:r w:rsidRPr="009C4728">
        <w:t>4.5.1</w:t>
      </w:r>
      <w:r w:rsidRPr="009C4728">
        <w:tab/>
        <w:t>Band category 1 aspects (BC1)</w:t>
      </w:r>
      <w:bookmarkEnd w:id="155"/>
      <w:bookmarkEnd w:id="156"/>
      <w:bookmarkEnd w:id="157"/>
      <w:bookmarkEnd w:id="158"/>
      <w:bookmarkEnd w:id="159"/>
      <w:bookmarkEnd w:id="160"/>
      <w:bookmarkEnd w:id="161"/>
      <w:bookmarkEnd w:id="162"/>
      <w:bookmarkEnd w:id="163"/>
      <w:bookmarkEnd w:id="164"/>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165" w:name="_Toc21093122"/>
      <w:bookmarkStart w:id="166" w:name="_Toc29762651"/>
      <w:bookmarkStart w:id="167" w:name="_Toc36025826"/>
      <w:bookmarkStart w:id="168" w:name="_Toc44584696"/>
      <w:bookmarkStart w:id="169" w:name="_Toc45868989"/>
      <w:bookmarkStart w:id="170" w:name="_Toc52553548"/>
      <w:bookmarkStart w:id="171" w:name="_Toc61111795"/>
      <w:bookmarkStart w:id="172" w:name="_Toc61125877"/>
      <w:bookmarkStart w:id="173" w:name="_Toc61126038"/>
      <w:bookmarkStart w:id="174" w:name="_Toc66804550"/>
      <w:r w:rsidRPr="009C4728">
        <w:t>4.5.2</w:t>
      </w:r>
      <w:r w:rsidRPr="009C4728">
        <w:tab/>
        <w:t>Band category 2 aspects (BC2)</w:t>
      </w:r>
      <w:bookmarkEnd w:id="165"/>
      <w:bookmarkEnd w:id="166"/>
      <w:bookmarkEnd w:id="167"/>
      <w:bookmarkEnd w:id="168"/>
      <w:bookmarkEnd w:id="169"/>
      <w:bookmarkEnd w:id="170"/>
      <w:bookmarkEnd w:id="171"/>
      <w:bookmarkEnd w:id="172"/>
      <w:bookmarkEnd w:id="173"/>
      <w:bookmarkEnd w:id="17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175" w:name="_Toc21093123"/>
      <w:bookmarkStart w:id="176" w:name="_Toc29762652"/>
      <w:bookmarkStart w:id="177" w:name="_Toc36025827"/>
      <w:bookmarkStart w:id="178" w:name="_Toc44584697"/>
      <w:bookmarkStart w:id="179" w:name="_Toc45868990"/>
      <w:bookmarkStart w:id="180" w:name="_Toc52553549"/>
      <w:bookmarkStart w:id="181" w:name="_Toc61111796"/>
      <w:bookmarkStart w:id="182" w:name="_Toc61125878"/>
      <w:bookmarkStart w:id="183" w:name="_Toc61126039"/>
      <w:bookmarkStart w:id="184" w:name="_Toc66804551"/>
      <w:r w:rsidRPr="009C4728">
        <w:t>4.5.3</w:t>
      </w:r>
      <w:r w:rsidRPr="009C4728">
        <w:tab/>
        <w:t>Band category 3 aspects (BC3)</w:t>
      </w:r>
      <w:bookmarkEnd w:id="175"/>
      <w:bookmarkEnd w:id="176"/>
      <w:bookmarkEnd w:id="177"/>
      <w:bookmarkEnd w:id="178"/>
      <w:bookmarkEnd w:id="179"/>
      <w:bookmarkEnd w:id="180"/>
      <w:bookmarkEnd w:id="181"/>
      <w:bookmarkEnd w:id="182"/>
      <w:bookmarkEnd w:id="183"/>
      <w:bookmarkEnd w:id="184"/>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185" w:name="_Toc21093124"/>
      <w:bookmarkStart w:id="186" w:name="_Toc29762653"/>
      <w:bookmarkStart w:id="187" w:name="_Toc36025828"/>
      <w:bookmarkStart w:id="188" w:name="_Toc44584698"/>
      <w:bookmarkStart w:id="189" w:name="_Toc45868991"/>
      <w:bookmarkStart w:id="190" w:name="_Toc52553550"/>
      <w:bookmarkStart w:id="191" w:name="_Toc61111797"/>
      <w:bookmarkStart w:id="192" w:name="_Toc61125879"/>
      <w:bookmarkStart w:id="193" w:name="_Toc61126040"/>
      <w:bookmarkStart w:id="194" w:name="_Toc66804552"/>
      <w:r w:rsidRPr="009C4728">
        <w:t>4.6</w:t>
      </w:r>
      <w:r w:rsidRPr="009C4728">
        <w:tab/>
        <w:t>Channel arrangement</w:t>
      </w:r>
      <w:bookmarkEnd w:id="185"/>
      <w:bookmarkEnd w:id="186"/>
      <w:bookmarkEnd w:id="187"/>
      <w:bookmarkEnd w:id="188"/>
      <w:bookmarkEnd w:id="189"/>
      <w:bookmarkEnd w:id="190"/>
      <w:bookmarkEnd w:id="191"/>
      <w:bookmarkEnd w:id="192"/>
      <w:bookmarkEnd w:id="193"/>
      <w:bookmarkEnd w:id="194"/>
    </w:p>
    <w:p w14:paraId="07D8DF19" w14:textId="77777777" w:rsidR="00C53C29" w:rsidRPr="009C4728" w:rsidRDefault="00C53C29" w:rsidP="00C53C29">
      <w:pPr>
        <w:pStyle w:val="Heading3"/>
      </w:pPr>
      <w:bookmarkStart w:id="195" w:name="_Toc21093125"/>
      <w:bookmarkStart w:id="196" w:name="_Toc29762654"/>
      <w:bookmarkStart w:id="197" w:name="_Toc36025829"/>
      <w:bookmarkStart w:id="198" w:name="_Toc44584699"/>
      <w:bookmarkStart w:id="199" w:name="_Toc45868992"/>
      <w:bookmarkStart w:id="200" w:name="_Toc52553551"/>
      <w:bookmarkStart w:id="201" w:name="_Toc61111798"/>
      <w:bookmarkStart w:id="202" w:name="_Toc61125880"/>
      <w:bookmarkStart w:id="203" w:name="_Toc61126041"/>
      <w:bookmarkStart w:id="204" w:name="_Toc66804553"/>
      <w:r w:rsidRPr="009C4728">
        <w:t>4.6.1</w:t>
      </w:r>
      <w:r w:rsidRPr="009C4728">
        <w:tab/>
        <w:t>Channel spacing</w:t>
      </w:r>
      <w:bookmarkEnd w:id="195"/>
      <w:bookmarkEnd w:id="196"/>
      <w:bookmarkEnd w:id="197"/>
      <w:bookmarkEnd w:id="198"/>
      <w:bookmarkEnd w:id="199"/>
      <w:bookmarkEnd w:id="200"/>
      <w:bookmarkEnd w:id="201"/>
      <w:bookmarkEnd w:id="202"/>
      <w:bookmarkEnd w:id="203"/>
      <w:bookmarkEnd w:id="204"/>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205" w:name="_Toc21093126"/>
      <w:bookmarkStart w:id="206"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207" w:name="_Toc36025830"/>
      <w:bookmarkStart w:id="208" w:name="_Toc44584700"/>
      <w:bookmarkStart w:id="209" w:name="_Toc45868993"/>
      <w:bookmarkStart w:id="210" w:name="_Toc52553552"/>
      <w:bookmarkStart w:id="211" w:name="_Toc61111799"/>
      <w:bookmarkStart w:id="212" w:name="_Toc61125881"/>
      <w:bookmarkStart w:id="213" w:name="_Toc61126042"/>
      <w:bookmarkStart w:id="214" w:name="_Toc66804554"/>
      <w:r w:rsidRPr="009C4728">
        <w:t>4.6.1A</w:t>
      </w:r>
      <w:r w:rsidRPr="009C4728">
        <w:tab/>
        <w:t>CA Channel spacing</w:t>
      </w:r>
      <w:bookmarkEnd w:id="205"/>
      <w:bookmarkEnd w:id="206"/>
      <w:bookmarkEnd w:id="207"/>
      <w:bookmarkEnd w:id="208"/>
      <w:bookmarkEnd w:id="209"/>
      <w:bookmarkEnd w:id="210"/>
      <w:bookmarkEnd w:id="211"/>
      <w:bookmarkEnd w:id="212"/>
      <w:bookmarkEnd w:id="213"/>
      <w:bookmarkEnd w:id="214"/>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8" type="#_x0000_t75" style="width:396pt;height:43.5pt" o:ole="">
            <v:imagedata r:id="rId23" o:title=""/>
          </v:shape>
          <o:OLEObject Type="Embed" ProgID="Equation.3" ShapeID="_x0000_i1028" DrawAspect="Content" ObjectID="_1679385960" r:id="rId24"/>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pt;height:36pt;mso-position-horizontal-relative:page;mso-position-vertical-relative:page" o:ole="">
            <v:imagedata r:id="rId25" o:title=""/>
          </v:shape>
          <o:OLEObject Type="Embed" ProgID="Equation.3" ShapeID="对象 5" DrawAspect="Content" ObjectID="_1679385961" r:id="rId26">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10pt;height:36pt;mso-position-horizontal-relative:page;mso-position-vertical-relative:page" o:ole="">
            <v:imagedata r:id="rId27" o:title=""/>
          </v:shape>
          <o:OLEObject Type="Embed" ProgID="Equation.3" ShapeID="对象 6" DrawAspect="Content" ObjectID="_1679385962" r:id="rId28">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5.5pt;mso-wrap-style:square;mso-position-horizontal-relative:page;mso-position-vertical-relative:page" o:ole="">
            <v:fill o:detectmouseclick="t"/>
            <v:imagedata r:id="rId29" o:title=""/>
          </v:shape>
          <o:OLEObject Type="Embed" ProgID="Equation.3" ShapeID="对象 22" DrawAspect="Content" ObjectID="_1679385963" r:id="rId30">
            <o:FieldCodes>\* MERGEFORMAT</o:FieldCodes>
          </o:OLEObject>
        </w:object>
      </w:r>
    </w:p>
    <w:p w14:paraId="07D8DF3E"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215" w:name="_Toc21093127"/>
      <w:bookmarkStart w:id="216" w:name="_Toc29762656"/>
      <w:bookmarkStart w:id="217" w:name="_Toc36025831"/>
      <w:bookmarkStart w:id="218" w:name="_Toc44584701"/>
      <w:bookmarkStart w:id="219" w:name="_Toc45868994"/>
      <w:bookmarkStart w:id="220" w:name="_Toc52553553"/>
      <w:bookmarkStart w:id="221" w:name="_Toc61111800"/>
      <w:bookmarkStart w:id="222" w:name="_Toc61125882"/>
      <w:bookmarkStart w:id="223" w:name="_Toc61126043"/>
      <w:bookmarkStart w:id="224" w:name="_Toc66804555"/>
      <w:r w:rsidRPr="009C4728">
        <w:t>4.6.2</w:t>
      </w:r>
      <w:r w:rsidRPr="009C4728">
        <w:tab/>
        <w:t>Channel raster</w:t>
      </w:r>
      <w:bookmarkEnd w:id="215"/>
      <w:bookmarkEnd w:id="216"/>
      <w:bookmarkEnd w:id="217"/>
      <w:bookmarkEnd w:id="218"/>
      <w:bookmarkEnd w:id="219"/>
      <w:bookmarkEnd w:id="220"/>
      <w:bookmarkEnd w:id="221"/>
      <w:bookmarkEnd w:id="222"/>
      <w:bookmarkEnd w:id="223"/>
      <w:bookmarkEnd w:id="22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225" w:name="_Toc21093128"/>
      <w:bookmarkStart w:id="226" w:name="_Toc29762657"/>
      <w:bookmarkStart w:id="227" w:name="_Toc36025832"/>
      <w:bookmarkStart w:id="228" w:name="_Toc44584702"/>
      <w:bookmarkStart w:id="229" w:name="_Toc45868995"/>
      <w:bookmarkStart w:id="230" w:name="_Toc52553554"/>
      <w:bookmarkStart w:id="231" w:name="_Toc61111801"/>
      <w:bookmarkStart w:id="232" w:name="_Toc61125883"/>
      <w:bookmarkStart w:id="233" w:name="_Toc61126044"/>
      <w:bookmarkStart w:id="234" w:name="_Toc66804556"/>
      <w:r w:rsidRPr="009C4728">
        <w:t>4.6.3</w:t>
      </w:r>
      <w:r w:rsidRPr="009C4728">
        <w:tab/>
        <w:t>Carrier frequencies and numbering</w:t>
      </w:r>
      <w:bookmarkEnd w:id="225"/>
      <w:bookmarkEnd w:id="226"/>
      <w:bookmarkEnd w:id="227"/>
      <w:bookmarkEnd w:id="228"/>
      <w:bookmarkEnd w:id="229"/>
      <w:bookmarkEnd w:id="230"/>
      <w:bookmarkEnd w:id="231"/>
      <w:bookmarkEnd w:id="232"/>
      <w:bookmarkEnd w:id="233"/>
      <w:bookmarkEnd w:id="234"/>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235" w:name="_Toc21093129"/>
      <w:bookmarkStart w:id="236" w:name="_Toc29762658"/>
      <w:bookmarkStart w:id="237" w:name="_Toc36025833"/>
      <w:bookmarkStart w:id="238" w:name="_Toc44584703"/>
      <w:bookmarkStart w:id="239" w:name="_Toc45868996"/>
      <w:bookmarkStart w:id="240" w:name="_Toc52553555"/>
      <w:bookmarkStart w:id="241" w:name="_Toc61111802"/>
      <w:bookmarkStart w:id="242" w:name="_Toc61125884"/>
      <w:bookmarkStart w:id="243" w:name="_Toc61126045"/>
      <w:bookmarkStart w:id="244" w:name="_Toc66804557"/>
      <w:r w:rsidRPr="009C4728">
        <w:t>4.7</w:t>
      </w:r>
      <w:r w:rsidRPr="009C4728">
        <w:tab/>
        <w:t>Requirements for contiguous and non-contiguous spectrum</w:t>
      </w:r>
      <w:bookmarkEnd w:id="235"/>
      <w:bookmarkEnd w:id="236"/>
      <w:bookmarkEnd w:id="237"/>
      <w:bookmarkEnd w:id="238"/>
      <w:bookmarkEnd w:id="239"/>
      <w:bookmarkEnd w:id="240"/>
      <w:bookmarkEnd w:id="241"/>
      <w:bookmarkEnd w:id="242"/>
      <w:bookmarkEnd w:id="243"/>
      <w:bookmarkEnd w:id="244"/>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245" w:name="_Toc21093130"/>
      <w:bookmarkStart w:id="246" w:name="_Toc29762659"/>
      <w:bookmarkStart w:id="247" w:name="_Toc36025834"/>
      <w:bookmarkStart w:id="248" w:name="_Toc44584704"/>
      <w:bookmarkStart w:id="249" w:name="_Toc45868997"/>
      <w:bookmarkStart w:id="250" w:name="_Toc52553556"/>
      <w:bookmarkStart w:id="251" w:name="_Toc61111803"/>
      <w:bookmarkStart w:id="252" w:name="_Toc61125885"/>
      <w:bookmarkStart w:id="253" w:name="_Toc61126046"/>
      <w:bookmarkStart w:id="254" w:name="_Toc66804558"/>
      <w:r w:rsidRPr="009C4728">
        <w:t>4.8</w:t>
      </w:r>
      <w:r w:rsidRPr="009C4728">
        <w:tab/>
        <w:t>Requirements for BS capable of multi-band operation</w:t>
      </w:r>
      <w:bookmarkEnd w:id="245"/>
      <w:bookmarkEnd w:id="246"/>
      <w:bookmarkEnd w:id="247"/>
      <w:bookmarkEnd w:id="248"/>
      <w:bookmarkEnd w:id="249"/>
      <w:bookmarkEnd w:id="250"/>
      <w:bookmarkEnd w:id="251"/>
      <w:bookmarkEnd w:id="252"/>
      <w:bookmarkEnd w:id="253"/>
      <w:bookmarkEnd w:id="254"/>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255" w:name="_Toc21093131"/>
      <w:bookmarkStart w:id="256" w:name="_Toc29762660"/>
      <w:bookmarkStart w:id="257" w:name="_Toc36025835"/>
      <w:bookmarkStart w:id="258" w:name="_Toc44584705"/>
      <w:bookmarkStart w:id="259" w:name="_Toc45868998"/>
      <w:bookmarkStart w:id="260" w:name="_Toc52553557"/>
      <w:bookmarkStart w:id="261" w:name="_Toc61111804"/>
      <w:bookmarkStart w:id="262" w:name="_Toc61125886"/>
      <w:bookmarkStart w:id="263" w:name="_Toc61126047"/>
      <w:bookmarkStart w:id="264" w:name="_Toc66804559"/>
      <w:r w:rsidRPr="009C4728">
        <w:t>5</w:t>
      </w:r>
      <w:r w:rsidRPr="009C4728">
        <w:tab/>
        <w:t>Applicability of requirements</w:t>
      </w:r>
      <w:bookmarkEnd w:id="255"/>
      <w:bookmarkEnd w:id="256"/>
      <w:bookmarkEnd w:id="257"/>
      <w:bookmarkEnd w:id="258"/>
      <w:bookmarkEnd w:id="259"/>
      <w:bookmarkEnd w:id="260"/>
      <w:bookmarkEnd w:id="261"/>
      <w:bookmarkEnd w:id="262"/>
      <w:bookmarkEnd w:id="263"/>
      <w:bookmarkEnd w:id="264"/>
    </w:p>
    <w:p w14:paraId="07D8DF5B" w14:textId="77777777" w:rsidR="00C53C29" w:rsidRPr="009C4728" w:rsidRDefault="00C53C29" w:rsidP="00C53C29">
      <w:pPr>
        <w:pStyle w:val="Heading2"/>
      </w:pPr>
      <w:bookmarkStart w:id="265" w:name="_Toc21093132"/>
      <w:bookmarkStart w:id="266" w:name="_Toc29762661"/>
      <w:bookmarkStart w:id="267" w:name="_Toc36025836"/>
      <w:bookmarkStart w:id="268" w:name="_Toc44584706"/>
      <w:bookmarkStart w:id="269" w:name="_Toc45868999"/>
      <w:bookmarkStart w:id="270" w:name="_Toc52553558"/>
      <w:bookmarkStart w:id="271" w:name="_Toc61111805"/>
      <w:bookmarkStart w:id="272" w:name="_Toc61125887"/>
      <w:bookmarkStart w:id="273" w:name="_Toc61126048"/>
      <w:bookmarkStart w:id="274" w:name="_Toc66804560"/>
      <w:r w:rsidRPr="009C4728">
        <w:t>5.1</w:t>
      </w:r>
      <w:r w:rsidRPr="009C4728">
        <w:tab/>
        <w:t>Band category 1</w:t>
      </w:r>
      <w:bookmarkEnd w:id="265"/>
      <w:bookmarkEnd w:id="266"/>
      <w:bookmarkEnd w:id="267"/>
      <w:bookmarkEnd w:id="268"/>
      <w:bookmarkEnd w:id="269"/>
      <w:bookmarkEnd w:id="270"/>
      <w:bookmarkEnd w:id="271"/>
      <w:bookmarkEnd w:id="272"/>
      <w:bookmarkEnd w:id="273"/>
      <w:bookmarkEnd w:id="27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275" w:name="_Toc21093133"/>
      <w:bookmarkStart w:id="276" w:name="_Toc29762662"/>
      <w:bookmarkStart w:id="277" w:name="_Toc36025837"/>
      <w:bookmarkStart w:id="278" w:name="_Toc44584707"/>
      <w:bookmarkStart w:id="279" w:name="_Toc45869000"/>
      <w:bookmarkStart w:id="280" w:name="_Toc52553559"/>
      <w:bookmarkStart w:id="281" w:name="_Toc61111806"/>
      <w:bookmarkStart w:id="282" w:name="_Toc61125888"/>
      <w:bookmarkStart w:id="283" w:name="_Toc61126049"/>
      <w:bookmarkStart w:id="284" w:name="_Toc66804561"/>
      <w:r w:rsidRPr="009C4728">
        <w:t>5.2</w:t>
      </w:r>
      <w:r w:rsidRPr="009C4728">
        <w:tab/>
        <w:t>Band category 2</w:t>
      </w:r>
      <w:bookmarkEnd w:id="275"/>
      <w:bookmarkEnd w:id="276"/>
      <w:bookmarkEnd w:id="277"/>
      <w:bookmarkEnd w:id="278"/>
      <w:bookmarkEnd w:id="279"/>
      <w:bookmarkEnd w:id="280"/>
      <w:bookmarkEnd w:id="281"/>
      <w:bookmarkEnd w:id="282"/>
      <w:bookmarkEnd w:id="283"/>
      <w:bookmarkEnd w:id="284"/>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285" w:name="_Toc21093134"/>
      <w:bookmarkStart w:id="286" w:name="_Toc29762663"/>
      <w:bookmarkStart w:id="287" w:name="_Toc36025838"/>
      <w:bookmarkStart w:id="288" w:name="_Toc44584708"/>
      <w:bookmarkStart w:id="289" w:name="_Toc45869001"/>
      <w:bookmarkStart w:id="290" w:name="_Toc52553560"/>
      <w:bookmarkStart w:id="291" w:name="_Toc61111807"/>
      <w:bookmarkStart w:id="292" w:name="_Toc61125889"/>
      <w:bookmarkStart w:id="293" w:name="_Toc61126050"/>
      <w:bookmarkStart w:id="294" w:name="_Toc66804562"/>
      <w:r w:rsidRPr="009C4728">
        <w:t>5.3</w:t>
      </w:r>
      <w:r w:rsidRPr="009C4728">
        <w:tab/>
        <w:t>Band category 3</w:t>
      </w:r>
      <w:bookmarkEnd w:id="285"/>
      <w:bookmarkEnd w:id="286"/>
      <w:bookmarkEnd w:id="287"/>
      <w:bookmarkEnd w:id="288"/>
      <w:bookmarkEnd w:id="289"/>
      <w:bookmarkEnd w:id="290"/>
      <w:bookmarkEnd w:id="291"/>
      <w:bookmarkEnd w:id="292"/>
      <w:bookmarkEnd w:id="293"/>
      <w:bookmarkEnd w:id="294"/>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295" w:name="_Toc21093135"/>
      <w:bookmarkStart w:id="296" w:name="_Toc29762664"/>
      <w:bookmarkStart w:id="297" w:name="_Toc36025839"/>
      <w:bookmarkStart w:id="298" w:name="_Toc44584709"/>
      <w:bookmarkStart w:id="299" w:name="_Toc45869002"/>
      <w:bookmarkStart w:id="300" w:name="_Toc52553561"/>
      <w:bookmarkStart w:id="301" w:name="_Toc61111808"/>
      <w:bookmarkStart w:id="302" w:name="_Toc61125890"/>
      <w:bookmarkStart w:id="303" w:name="_Toc61126051"/>
      <w:bookmarkStart w:id="304" w:name="_Toc66804563"/>
      <w:r w:rsidRPr="009C4728">
        <w:t>5.4</w:t>
      </w:r>
      <w:r w:rsidRPr="009C4728">
        <w:tab/>
        <w:t>Inclusion of requirements by reference</w:t>
      </w:r>
      <w:bookmarkEnd w:id="295"/>
      <w:bookmarkEnd w:id="296"/>
      <w:bookmarkEnd w:id="297"/>
      <w:bookmarkEnd w:id="298"/>
      <w:bookmarkEnd w:id="299"/>
      <w:bookmarkEnd w:id="300"/>
      <w:bookmarkEnd w:id="301"/>
      <w:bookmarkEnd w:id="302"/>
      <w:bookmarkEnd w:id="303"/>
      <w:bookmarkEnd w:id="304"/>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305" w:name="_Toc21093136"/>
      <w:bookmarkStart w:id="306" w:name="_Toc29762665"/>
      <w:bookmarkStart w:id="307" w:name="_Toc36025840"/>
      <w:bookmarkStart w:id="308" w:name="_Toc44584710"/>
      <w:bookmarkStart w:id="309" w:name="_Toc45869003"/>
      <w:bookmarkStart w:id="310" w:name="_Toc52553562"/>
      <w:bookmarkStart w:id="311" w:name="_Toc61111809"/>
      <w:bookmarkStart w:id="312" w:name="_Toc61125891"/>
      <w:bookmarkStart w:id="313" w:name="_Toc61126052"/>
      <w:bookmarkStart w:id="314" w:name="_Toc66804564"/>
      <w:r w:rsidRPr="009C4728">
        <w:t>6</w:t>
      </w:r>
      <w:r w:rsidRPr="009C4728">
        <w:tab/>
        <w:t>Transmitter characteristics</w:t>
      </w:r>
      <w:bookmarkEnd w:id="305"/>
      <w:bookmarkEnd w:id="306"/>
      <w:bookmarkEnd w:id="307"/>
      <w:bookmarkEnd w:id="308"/>
      <w:bookmarkEnd w:id="309"/>
      <w:bookmarkEnd w:id="310"/>
      <w:bookmarkEnd w:id="311"/>
      <w:bookmarkEnd w:id="312"/>
      <w:bookmarkEnd w:id="313"/>
      <w:bookmarkEnd w:id="314"/>
    </w:p>
    <w:p w14:paraId="07D8E260" w14:textId="77777777" w:rsidR="00C53C29" w:rsidRPr="009C4728" w:rsidRDefault="00C53C29" w:rsidP="00C53C29">
      <w:pPr>
        <w:pStyle w:val="Heading2"/>
      </w:pPr>
      <w:bookmarkStart w:id="315" w:name="_Toc21093137"/>
      <w:bookmarkStart w:id="316" w:name="_Toc29762666"/>
      <w:bookmarkStart w:id="317" w:name="_Toc36025841"/>
      <w:bookmarkStart w:id="318" w:name="_Toc44584711"/>
      <w:bookmarkStart w:id="319" w:name="_Toc45869004"/>
      <w:bookmarkStart w:id="320" w:name="_Toc52553563"/>
      <w:bookmarkStart w:id="321" w:name="_Toc61111810"/>
      <w:bookmarkStart w:id="322" w:name="_Toc61125892"/>
      <w:bookmarkStart w:id="323" w:name="_Toc61126053"/>
      <w:bookmarkStart w:id="324" w:name="_Toc66804565"/>
      <w:r w:rsidRPr="009C4728">
        <w:t>6.1</w:t>
      </w:r>
      <w:r w:rsidRPr="009C4728">
        <w:tab/>
        <w:t>General</w:t>
      </w:r>
      <w:bookmarkEnd w:id="315"/>
      <w:bookmarkEnd w:id="316"/>
      <w:bookmarkEnd w:id="317"/>
      <w:bookmarkEnd w:id="318"/>
      <w:bookmarkEnd w:id="319"/>
      <w:bookmarkEnd w:id="320"/>
      <w:bookmarkEnd w:id="321"/>
      <w:bookmarkEnd w:id="322"/>
      <w:bookmarkEnd w:id="323"/>
      <w:bookmarkEnd w:id="32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325" w:name="_Toc21093138"/>
      <w:bookmarkStart w:id="326" w:name="_Toc29762667"/>
      <w:bookmarkStart w:id="327" w:name="_Toc36025842"/>
      <w:bookmarkStart w:id="328" w:name="_Toc44584712"/>
      <w:bookmarkStart w:id="329" w:name="_Toc45869005"/>
      <w:bookmarkStart w:id="330" w:name="_Toc52553564"/>
      <w:bookmarkStart w:id="331" w:name="_Toc61111811"/>
      <w:bookmarkStart w:id="332" w:name="_Toc61125893"/>
      <w:bookmarkStart w:id="333" w:name="_Toc61126054"/>
      <w:bookmarkStart w:id="334" w:name="_Toc66804566"/>
      <w:r w:rsidRPr="009C4728">
        <w:t>6.2</w:t>
      </w:r>
      <w:r w:rsidRPr="009C4728">
        <w:tab/>
        <w:t>Base station output power</w:t>
      </w:r>
      <w:bookmarkEnd w:id="325"/>
      <w:bookmarkEnd w:id="326"/>
      <w:bookmarkEnd w:id="327"/>
      <w:bookmarkEnd w:id="328"/>
      <w:bookmarkEnd w:id="329"/>
      <w:bookmarkEnd w:id="330"/>
      <w:bookmarkEnd w:id="331"/>
      <w:bookmarkEnd w:id="332"/>
      <w:bookmarkEnd w:id="333"/>
      <w:bookmarkEnd w:id="334"/>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335"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35"/>
    </w:p>
    <w:p w14:paraId="07D8E283" w14:textId="77777777" w:rsidR="00C53C29" w:rsidRPr="009C4728" w:rsidRDefault="00C53C29" w:rsidP="00C53C29">
      <w:pPr>
        <w:pStyle w:val="Heading3"/>
      </w:pPr>
      <w:bookmarkStart w:id="336" w:name="_Toc21093139"/>
      <w:bookmarkStart w:id="337" w:name="_Toc29762668"/>
      <w:bookmarkStart w:id="338" w:name="_Toc36025843"/>
      <w:bookmarkStart w:id="339" w:name="_Toc44584713"/>
      <w:bookmarkStart w:id="340" w:name="_Toc45869006"/>
      <w:bookmarkStart w:id="341" w:name="_Toc52553565"/>
      <w:bookmarkStart w:id="342" w:name="_Toc61111812"/>
      <w:bookmarkStart w:id="343" w:name="_Toc61125894"/>
      <w:bookmarkStart w:id="344" w:name="_Toc61126055"/>
      <w:bookmarkStart w:id="345" w:name="_Toc66804567"/>
      <w:r w:rsidRPr="009C4728">
        <w:t>6.2.1</w:t>
      </w:r>
      <w:r w:rsidRPr="009C4728">
        <w:tab/>
        <w:t>Minimum requirement</w:t>
      </w:r>
      <w:bookmarkEnd w:id="336"/>
      <w:bookmarkEnd w:id="337"/>
      <w:bookmarkEnd w:id="338"/>
      <w:bookmarkEnd w:id="339"/>
      <w:bookmarkEnd w:id="340"/>
      <w:bookmarkEnd w:id="341"/>
      <w:bookmarkEnd w:id="342"/>
      <w:bookmarkEnd w:id="343"/>
      <w:bookmarkEnd w:id="344"/>
      <w:bookmarkEnd w:id="345"/>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346" w:name="_Toc21093140"/>
      <w:bookmarkStart w:id="347" w:name="_Toc29762669"/>
      <w:bookmarkStart w:id="348" w:name="_Toc36025844"/>
      <w:bookmarkStart w:id="349" w:name="_Toc44584714"/>
      <w:bookmarkStart w:id="350" w:name="_Toc45869007"/>
      <w:bookmarkStart w:id="351" w:name="_Toc52553566"/>
      <w:bookmarkStart w:id="352" w:name="_Toc61111813"/>
      <w:bookmarkStart w:id="353" w:name="_Toc61125895"/>
      <w:bookmarkStart w:id="354" w:name="_Toc61126056"/>
      <w:bookmarkStart w:id="355" w:name="_Toc66804568"/>
      <w:r w:rsidRPr="009C4728">
        <w:t>6.2.2</w:t>
      </w:r>
      <w:r w:rsidRPr="009C4728">
        <w:tab/>
        <w:t>Additional requirement (regional)</w:t>
      </w:r>
      <w:bookmarkEnd w:id="346"/>
      <w:bookmarkEnd w:id="347"/>
      <w:bookmarkEnd w:id="348"/>
      <w:bookmarkEnd w:id="349"/>
      <w:bookmarkEnd w:id="350"/>
      <w:bookmarkEnd w:id="351"/>
      <w:bookmarkEnd w:id="352"/>
      <w:bookmarkEnd w:id="353"/>
      <w:bookmarkEnd w:id="354"/>
      <w:bookmarkEnd w:id="355"/>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77777777"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77777777" w:rsidR="00C53C29" w:rsidRPr="009C4728" w:rsidRDefault="00C53C29" w:rsidP="00C53C29"/>
    <w:p w14:paraId="07D8E2AF" w14:textId="77777777" w:rsidR="00C53C29" w:rsidRPr="009C4728" w:rsidRDefault="00C53C29" w:rsidP="00C53C29">
      <w:pPr>
        <w:pStyle w:val="Heading3"/>
      </w:pPr>
      <w:bookmarkStart w:id="356" w:name="_Toc21093141"/>
      <w:bookmarkStart w:id="357" w:name="_Toc29762670"/>
      <w:bookmarkStart w:id="358" w:name="_Toc36025845"/>
      <w:bookmarkStart w:id="359" w:name="_Toc44584715"/>
      <w:bookmarkStart w:id="360" w:name="_Toc45869008"/>
      <w:bookmarkStart w:id="361" w:name="_Toc52553567"/>
      <w:bookmarkStart w:id="362" w:name="_Toc61111814"/>
      <w:bookmarkStart w:id="363" w:name="_Toc61125896"/>
      <w:bookmarkStart w:id="364" w:name="_Toc61126057"/>
      <w:bookmarkStart w:id="365" w:name="_Toc66804569"/>
      <w:r w:rsidRPr="009C4728">
        <w:t>6.2.3</w:t>
      </w:r>
      <w:r w:rsidRPr="009C4728">
        <w:tab/>
        <w:t>E-UTRA minimum requirement for DL RS power</w:t>
      </w:r>
      <w:bookmarkEnd w:id="356"/>
      <w:bookmarkEnd w:id="357"/>
      <w:bookmarkEnd w:id="358"/>
      <w:bookmarkEnd w:id="359"/>
      <w:bookmarkEnd w:id="360"/>
      <w:bookmarkEnd w:id="361"/>
      <w:bookmarkEnd w:id="362"/>
      <w:bookmarkEnd w:id="363"/>
      <w:bookmarkEnd w:id="364"/>
      <w:bookmarkEnd w:id="365"/>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366" w:name="_Toc21093142"/>
      <w:bookmarkStart w:id="367" w:name="_Toc29762671"/>
      <w:bookmarkStart w:id="368" w:name="_Toc36025846"/>
      <w:bookmarkStart w:id="369" w:name="_Toc44584716"/>
      <w:bookmarkStart w:id="370" w:name="_Toc45869009"/>
      <w:bookmarkStart w:id="371" w:name="_Toc52553568"/>
      <w:bookmarkStart w:id="372" w:name="_Toc61111815"/>
      <w:bookmarkStart w:id="373" w:name="_Toc61125897"/>
      <w:bookmarkStart w:id="374" w:name="_Toc61126058"/>
      <w:bookmarkStart w:id="375" w:name="_Toc66804570"/>
      <w:r w:rsidRPr="009C4728">
        <w:t>6.2.4</w:t>
      </w:r>
      <w:r w:rsidRPr="009C4728">
        <w:tab/>
        <w:t>UTRA FDD minimum requirement for primary CPICH power</w:t>
      </w:r>
      <w:bookmarkEnd w:id="366"/>
      <w:bookmarkEnd w:id="367"/>
      <w:bookmarkEnd w:id="368"/>
      <w:bookmarkEnd w:id="369"/>
      <w:bookmarkEnd w:id="370"/>
      <w:bookmarkEnd w:id="371"/>
      <w:bookmarkEnd w:id="372"/>
      <w:bookmarkEnd w:id="373"/>
      <w:bookmarkEnd w:id="374"/>
      <w:bookmarkEnd w:id="37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376" w:name="_Toc21093143"/>
      <w:bookmarkStart w:id="377" w:name="_Toc29762672"/>
      <w:bookmarkStart w:id="378" w:name="_Toc36025847"/>
      <w:bookmarkStart w:id="379" w:name="_Toc44584717"/>
      <w:bookmarkStart w:id="380" w:name="_Toc45869010"/>
      <w:bookmarkStart w:id="381" w:name="_Toc52553569"/>
      <w:bookmarkStart w:id="382" w:name="_Toc61111816"/>
      <w:bookmarkStart w:id="383" w:name="_Toc61125898"/>
      <w:bookmarkStart w:id="384" w:name="_Toc61126059"/>
      <w:bookmarkStart w:id="385" w:name="_Toc66804571"/>
      <w:r w:rsidRPr="009C4728">
        <w:t>6.2.4A</w:t>
      </w:r>
      <w:r w:rsidRPr="009C4728">
        <w:tab/>
        <w:t>UTRA FDD minimum requirement for secondary CPICH power</w:t>
      </w:r>
      <w:bookmarkEnd w:id="376"/>
      <w:bookmarkEnd w:id="377"/>
      <w:bookmarkEnd w:id="378"/>
      <w:bookmarkEnd w:id="379"/>
      <w:bookmarkEnd w:id="380"/>
      <w:bookmarkEnd w:id="381"/>
      <w:bookmarkEnd w:id="382"/>
      <w:bookmarkEnd w:id="383"/>
      <w:bookmarkEnd w:id="384"/>
      <w:bookmarkEnd w:id="385"/>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386" w:name="_Toc21093144"/>
      <w:bookmarkStart w:id="387" w:name="_Toc29762673"/>
      <w:bookmarkStart w:id="388" w:name="_Toc36025848"/>
      <w:bookmarkStart w:id="389" w:name="_Toc44584718"/>
      <w:bookmarkStart w:id="390" w:name="_Toc45869011"/>
      <w:bookmarkStart w:id="391" w:name="_Toc52553570"/>
      <w:bookmarkStart w:id="392" w:name="_Toc61111817"/>
      <w:bookmarkStart w:id="393" w:name="_Toc61125899"/>
      <w:bookmarkStart w:id="394" w:name="_Toc61126060"/>
      <w:bookmarkStart w:id="395" w:name="_Toc66804572"/>
      <w:r w:rsidRPr="009C4728">
        <w:t>6.2.5</w:t>
      </w:r>
      <w:r w:rsidRPr="009C4728">
        <w:tab/>
        <w:t>UTRA TDD minimum requirement for primary CCPCH power</w:t>
      </w:r>
      <w:bookmarkEnd w:id="386"/>
      <w:bookmarkEnd w:id="387"/>
      <w:bookmarkEnd w:id="388"/>
      <w:bookmarkEnd w:id="389"/>
      <w:bookmarkEnd w:id="390"/>
      <w:bookmarkEnd w:id="391"/>
      <w:bookmarkEnd w:id="392"/>
      <w:bookmarkEnd w:id="393"/>
      <w:bookmarkEnd w:id="394"/>
      <w:bookmarkEnd w:id="395"/>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396" w:name="_Toc21093145"/>
      <w:bookmarkStart w:id="397" w:name="_Toc29762674"/>
      <w:bookmarkStart w:id="398" w:name="_Toc36025849"/>
      <w:bookmarkStart w:id="399" w:name="_Toc44584719"/>
      <w:bookmarkStart w:id="400" w:name="_Toc45869012"/>
      <w:bookmarkStart w:id="401" w:name="_Toc52553571"/>
      <w:bookmarkStart w:id="402" w:name="_Toc61111818"/>
      <w:bookmarkStart w:id="403" w:name="_Toc61125900"/>
      <w:bookmarkStart w:id="404" w:name="_Toc61126061"/>
      <w:bookmarkStart w:id="405" w:name="_Toc6680457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396"/>
      <w:bookmarkEnd w:id="397"/>
      <w:bookmarkEnd w:id="398"/>
      <w:bookmarkEnd w:id="399"/>
      <w:bookmarkEnd w:id="400"/>
      <w:bookmarkEnd w:id="401"/>
      <w:bookmarkEnd w:id="402"/>
      <w:bookmarkEnd w:id="403"/>
      <w:bookmarkEnd w:id="404"/>
      <w:bookmarkEnd w:id="405"/>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406" w:name="_Toc21093146"/>
      <w:bookmarkStart w:id="407" w:name="_Toc29762675"/>
      <w:bookmarkStart w:id="408" w:name="_Toc36025850"/>
      <w:bookmarkStart w:id="409" w:name="_Toc44584720"/>
      <w:bookmarkStart w:id="410" w:name="_Toc45869013"/>
      <w:bookmarkStart w:id="411" w:name="_Toc52553572"/>
      <w:bookmarkStart w:id="412" w:name="_Toc61111819"/>
      <w:bookmarkStart w:id="413" w:name="_Toc61125901"/>
      <w:bookmarkStart w:id="414" w:name="_Toc61126062"/>
      <w:bookmarkStart w:id="415" w:name="_Toc66804574"/>
      <w:r w:rsidRPr="009C4728">
        <w:t>6.3</w:t>
      </w:r>
      <w:r w:rsidRPr="009C4728">
        <w:tab/>
        <w:t>Output power dynamics</w:t>
      </w:r>
      <w:bookmarkEnd w:id="406"/>
      <w:bookmarkEnd w:id="407"/>
      <w:bookmarkEnd w:id="408"/>
      <w:bookmarkEnd w:id="409"/>
      <w:bookmarkEnd w:id="410"/>
      <w:bookmarkEnd w:id="411"/>
      <w:bookmarkEnd w:id="412"/>
      <w:bookmarkEnd w:id="413"/>
      <w:bookmarkEnd w:id="414"/>
      <w:bookmarkEnd w:id="415"/>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416" w:name="_Toc21093147"/>
      <w:bookmarkStart w:id="417" w:name="_Toc29762676"/>
      <w:bookmarkStart w:id="418" w:name="_Toc36025851"/>
      <w:bookmarkStart w:id="419" w:name="_Toc44584721"/>
      <w:bookmarkStart w:id="420" w:name="_Toc45869014"/>
      <w:bookmarkStart w:id="421" w:name="_Toc52553573"/>
      <w:bookmarkStart w:id="422" w:name="_Toc61111820"/>
      <w:bookmarkStart w:id="423" w:name="_Toc61125902"/>
      <w:bookmarkStart w:id="424" w:name="_Toc61126063"/>
      <w:bookmarkStart w:id="425" w:name="_Toc66804575"/>
      <w:r w:rsidRPr="009C4728">
        <w:t>6.3.1</w:t>
      </w:r>
      <w:r w:rsidRPr="009C4728">
        <w:tab/>
        <w:t>E-UTRA minimum requirement</w:t>
      </w:r>
      <w:bookmarkEnd w:id="416"/>
      <w:bookmarkEnd w:id="417"/>
      <w:bookmarkEnd w:id="418"/>
      <w:bookmarkEnd w:id="419"/>
      <w:bookmarkEnd w:id="420"/>
      <w:bookmarkEnd w:id="421"/>
      <w:bookmarkEnd w:id="422"/>
      <w:bookmarkEnd w:id="423"/>
      <w:bookmarkEnd w:id="424"/>
      <w:bookmarkEnd w:id="42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426" w:name="_Toc21093148"/>
      <w:bookmarkStart w:id="427" w:name="_Toc29762677"/>
      <w:bookmarkStart w:id="428" w:name="_Toc36025852"/>
      <w:bookmarkStart w:id="429" w:name="_Toc44584722"/>
      <w:bookmarkStart w:id="430" w:name="_Toc45869015"/>
      <w:bookmarkStart w:id="431" w:name="_Toc52553574"/>
      <w:bookmarkStart w:id="432" w:name="_Toc61111821"/>
      <w:bookmarkStart w:id="433" w:name="_Toc61125903"/>
      <w:bookmarkStart w:id="434" w:name="_Toc61126064"/>
      <w:bookmarkStart w:id="435" w:name="_Toc66804576"/>
      <w:r w:rsidRPr="009C4728">
        <w:t>6.3.2</w:t>
      </w:r>
      <w:r w:rsidRPr="009C4728">
        <w:tab/>
        <w:t>UTRA FDD minimum requirement</w:t>
      </w:r>
      <w:bookmarkEnd w:id="426"/>
      <w:bookmarkEnd w:id="427"/>
      <w:bookmarkEnd w:id="428"/>
      <w:bookmarkEnd w:id="429"/>
      <w:bookmarkEnd w:id="430"/>
      <w:bookmarkEnd w:id="431"/>
      <w:bookmarkEnd w:id="432"/>
      <w:bookmarkEnd w:id="433"/>
      <w:bookmarkEnd w:id="434"/>
      <w:bookmarkEnd w:id="435"/>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436" w:name="_Toc21093149"/>
      <w:bookmarkStart w:id="437" w:name="_Toc29762678"/>
      <w:bookmarkStart w:id="438" w:name="_Toc36025853"/>
      <w:bookmarkStart w:id="439" w:name="_Toc44584723"/>
      <w:bookmarkStart w:id="440" w:name="_Toc45869016"/>
      <w:bookmarkStart w:id="441" w:name="_Toc52553575"/>
      <w:bookmarkStart w:id="442" w:name="_Toc61111822"/>
      <w:bookmarkStart w:id="443" w:name="_Toc61125904"/>
      <w:bookmarkStart w:id="444" w:name="_Toc61126065"/>
      <w:bookmarkStart w:id="445" w:name="_Toc66804577"/>
      <w:r w:rsidRPr="009C4728">
        <w:lastRenderedPageBreak/>
        <w:t>6.3.3</w:t>
      </w:r>
      <w:r w:rsidRPr="009C4728">
        <w:tab/>
        <w:t>UTRA TDD minimum requirement</w:t>
      </w:r>
      <w:bookmarkEnd w:id="436"/>
      <w:bookmarkEnd w:id="437"/>
      <w:bookmarkEnd w:id="438"/>
      <w:bookmarkEnd w:id="439"/>
      <w:bookmarkEnd w:id="440"/>
      <w:bookmarkEnd w:id="441"/>
      <w:bookmarkEnd w:id="442"/>
      <w:bookmarkEnd w:id="443"/>
      <w:bookmarkEnd w:id="444"/>
      <w:bookmarkEnd w:id="445"/>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446" w:name="_Toc21093150"/>
      <w:bookmarkStart w:id="447" w:name="_Toc29762679"/>
      <w:bookmarkStart w:id="448" w:name="_Toc36025854"/>
      <w:bookmarkStart w:id="449" w:name="_Toc44584724"/>
      <w:bookmarkStart w:id="450" w:name="_Toc45869017"/>
      <w:bookmarkStart w:id="451" w:name="_Toc52553576"/>
      <w:bookmarkStart w:id="452" w:name="_Toc61111823"/>
      <w:bookmarkStart w:id="453" w:name="_Toc61125905"/>
      <w:bookmarkStart w:id="454" w:name="_Toc61126066"/>
      <w:bookmarkStart w:id="455" w:name="_Toc66804578"/>
      <w:r w:rsidRPr="009C4728">
        <w:t>6.3.4</w:t>
      </w:r>
      <w:r w:rsidRPr="009C4728">
        <w:tab/>
        <w:t>GSM/EDGE minimum requirement</w:t>
      </w:r>
      <w:bookmarkEnd w:id="446"/>
      <w:bookmarkEnd w:id="447"/>
      <w:bookmarkEnd w:id="448"/>
      <w:bookmarkEnd w:id="449"/>
      <w:bookmarkEnd w:id="450"/>
      <w:bookmarkEnd w:id="451"/>
      <w:bookmarkEnd w:id="452"/>
      <w:bookmarkEnd w:id="453"/>
      <w:bookmarkEnd w:id="454"/>
      <w:bookmarkEnd w:id="455"/>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456" w:name="_Toc21093151"/>
      <w:bookmarkStart w:id="457" w:name="_Toc29762680"/>
      <w:bookmarkStart w:id="458" w:name="_Toc36025855"/>
      <w:bookmarkStart w:id="459" w:name="_Toc44584725"/>
      <w:bookmarkStart w:id="460" w:name="_Toc45869018"/>
      <w:bookmarkStart w:id="461" w:name="_Toc52553577"/>
      <w:bookmarkStart w:id="462" w:name="_Toc61111824"/>
      <w:bookmarkStart w:id="463" w:name="_Toc61125906"/>
      <w:bookmarkStart w:id="464" w:name="_Toc61126067"/>
      <w:bookmarkStart w:id="465" w:name="_Toc66804579"/>
      <w:r w:rsidRPr="009C4728">
        <w:t>6.3.5</w:t>
      </w:r>
      <w:r w:rsidRPr="009C4728">
        <w:tab/>
        <w:t>NB-IoT minimum requirement</w:t>
      </w:r>
      <w:bookmarkEnd w:id="456"/>
      <w:bookmarkEnd w:id="457"/>
      <w:bookmarkEnd w:id="458"/>
      <w:bookmarkEnd w:id="459"/>
      <w:bookmarkEnd w:id="460"/>
      <w:bookmarkEnd w:id="461"/>
      <w:bookmarkEnd w:id="462"/>
      <w:bookmarkEnd w:id="463"/>
      <w:bookmarkEnd w:id="464"/>
      <w:bookmarkEnd w:id="465"/>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466" w:name="_Toc21093152"/>
      <w:bookmarkStart w:id="467" w:name="_Toc29762681"/>
      <w:bookmarkStart w:id="468" w:name="_Toc36025856"/>
      <w:bookmarkStart w:id="469" w:name="_Toc44584726"/>
      <w:bookmarkStart w:id="470" w:name="_Toc45869019"/>
      <w:bookmarkStart w:id="471" w:name="_Toc52553578"/>
      <w:bookmarkStart w:id="472" w:name="_Toc61111825"/>
      <w:bookmarkStart w:id="473" w:name="_Toc61125907"/>
      <w:bookmarkStart w:id="474" w:name="_Toc61126068"/>
      <w:bookmarkStart w:id="475" w:name="_Toc66804580"/>
      <w:r w:rsidRPr="009C4728">
        <w:t>6.3.6</w:t>
      </w:r>
      <w:r w:rsidRPr="009C4728">
        <w:tab/>
        <w:t>NR minimum requirement</w:t>
      </w:r>
      <w:bookmarkEnd w:id="466"/>
      <w:bookmarkEnd w:id="467"/>
      <w:bookmarkEnd w:id="468"/>
      <w:bookmarkEnd w:id="469"/>
      <w:bookmarkEnd w:id="470"/>
      <w:bookmarkEnd w:id="471"/>
      <w:bookmarkEnd w:id="472"/>
      <w:bookmarkEnd w:id="473"/>
      <w:bookmarkEnd w:id="474"/>
      <w:bookmarkEnd w:id="47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476" w:name="_Toc21093153"/>
      <w:bookmarkStart w:id="477" w:name="_Toc29762682"/>
      <w:bookmarkStart w:id="478" w:name="_Toc36025857"/>
      <w:bookmarkStart w:id="479" w:name="_Toc44584727"/>
      <w:bookmarkStart w:id="480" w:name="_Toc45869020"/>
      <w:bookmarkStart w:id="481" w:name="_Toc52553579"/>
      <w:bookmarkStart w:id="482" w:name="_Toc61111826"/>
      <w:bookmarkStart w:id="483" w:name="_Toc61125908"/>
      <w:bookmarkStart w:id="484" w:name="_Toc61126069"/>
      <w:bookmarkStart w:id="485" w:name="_Toc66804581"/>
      <w:r w:rsidRPr="009C4728">
        <w:t>6.4</w:t>
      </w:r>
      <w:r w:rsidRPr="009C4728">
        <w:tab/>
        <w:t>Transmit ON/OFF power</w:t>
      </w:r>
      <w:bookmarkEnd w:id="476"/>
      <w:bookmarkEnd w:id="477"/>
      <w:bookmarkEnd w:id="478"/>
      <w:bookmarkEnd w:id="479"/>
      <w:bookmarkEnd w:id="480"/>
      <w:bookmarkEnd w:id="481"/>
      <w:bookmarkEnd w:id="482"/>
      <w:bookmarkEnd w:id="483"/>
      <w:bookmarkEnd w:id="484"/>
      <w:bookmarkEnd w:id="485"/>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486" w:name="_Toc21093154"/>
      <w:bookmarkStart w:id="487" w:name="_Toc29762683"/>
      <w:bookmarkStart w:id="488" w:name="_Toc36025858"/>
      <w:bookmarkStart w:id="489" w:name="_Toc44584728"/>
      <w:bookmarkStart w:id="490" w:name="_Toc45869021"/>
      <w:bookmarkStart w:id="491" w:name="_Toc52553580"/>
      <w:bookmarkStart w:id="492" w:name="_Toc61111827"/>
      <w:bookmarkStart w:id="493" w:name="_Toc61125909"/>
      <w:bookmarkStart w:id="494" w:name="_Toc61126070"/>
      <w:bookmarkStart w:id="495" w:name="_Toc66804582"/>
      <w:r w:rsidRPr="009C4728">
        <w:t>6.4.1</w:t>
      </w:r>
      <w:r w:rsidRPr="009C4728">
        <w:tab/>
        <w:t>Transmitter OFF power</w:t>
      </w:r>
      <w:bookmarkEnd w:id="486"/>
      <w:bookmarkEnd w:id="487"/>
      <w:bookmarkEnd w:id="488"/>
      <w:bookmarkEnd w:id="489"/>
      <w:bookmarkEnd w:id="490"/>
      <w:bookmarkEnd w:id="491"/>
      <w:bookmarkEnd w:id="492"/>
      <w:bookmarkEnd w:id="493"/>
      <w:bookmarkEnd w:id="494"/>
      <w:bookmarkEnd w:id="495"/>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496" w:name="_Toc21093155"/>
      <w:bookmarkStart w:id="497" w:name="_Toc29762684"/>
      <w:bookmarkStart w:id="498" w:name="_Toc36025859"/>
      <w:bookmarkStart w:id="499" w:name="_Toc44584729"/>
      <w:bookmarkStart w:id="500" w:name="_Toc45869022"/>
      <w:bookmarkStart w:id="501" w:name="_Toc52553581"/>
      <w:bookmarkStart w:id="502" w:name="_Toc61111828"/>
      <w:bookmarkStart w:id="503" w:name="_Toc61125910"/>
      <w:bookmarkStart w:id="504" w:name="_Toc61126071"/>
      <w:bookmarkStart w:id="505" w:name="_Toc66804583"/>
      <w:r w:rsidRPr="009C4728">
        <w:t>6.4.1.1</w:t>
      </w:r>
      <w:r w:rsidRPr="009C4728">
        <w:tab/>
        <w:t>Minimum Requirement</w:t>
      </w:r>
      <w:bookmarkEnd w:id="496"/>
      <w:bookmarkEnd w:id="497"/>
      <w:bookmarkEnd w:id="498"/>
      <w:bookmarkEnd w:id="499"/>
      <w:bookmarkEnd w:id="500"/>
      <w:bookmarkEnd w:id="501"/>
      <w:bookmarkEnd w:id="502"/>
      <w:bookmarkEnd w:id="503"/>
      <w:bookmarkEnd w:id="504"/>
      <w:bookmarkEnd w:id="505"/>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506" w:name="_Toc21093156"/>
      <w:bookmarkStart w:id="507" w:name="_Toc29762685"/>
      <w:bookmarkStart w:id="508" w:name="_Toc36025860"/>
      <w:bookmarkStart w:id="509" w:name="_Toc44584730"/>
      <w:bookmarkStart w:id="510" w:name="_Toc45869023"/>
      <w:bookmarkStart w:id="511" w:name="_Toc52553582"/>
      <w:bookmarkStart w:id="512" w:name="_Toc61111829"/>
      <w:bookmarkStart w:id="513" w:name="_Toc61125911"/>
      <w:bookmarkStart w:id="514" w:name="_Toc61126072"/>
      <w:bookmarkStart w:id="515" w:name="_Toc66804584"/>
      <w:r w:rsidRPr="009C4728">
        <w:t>6.4.2</w:t>
      </w:r>
      <w:r w:rsidRPr="009C4728">
        <w:tab/>
        <w:t>Transmitter transient period</w:t>
      </w:r>
      <w:bookmarkEnd w:id="506"/>
      <w:bookmarkEnd w:id="507"/>
      <w:bookmarkEnd w:id="508"/>
      <w:bookmarkEnd w:id="509"/>
      <w:bookmarkEnd w:id="510"/>
      <w:bookmarkEnd w:id="511"/>
      <w:bookmarkEnd w:id="512"/>
      <w:bookmarkEnd w:id="513"/>
      <w:bookmarkEnd w:id="514"/>
      <w:bookmarkEnd w:id="515"/>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516" w:name="_MON_1323547975"/>
    <w:bookmarkStart w:id="517" w:name="_MON_1323726522"/>
    <w:bookmarkEnd w:id="516"/>
    <w:bookmarkEnd w:id="517"/>
    <w:bookmarkStart w:id="518" w:name="_MON_1317316963"/>
    <w:bookmarkEnd w:id="518"/>
    <w:p w14:paraId="07D8E2D3" w14:textId="77777777" w:rsidR="00C53C29" w:rsidRPr="009C4728" w:rsidRDefault="00C53C29" w:rsidP="00C53C29">
      <w:pPr>
        <w:pStyle w:val="TH"/>
      </w:pPr>
      <w:r w:rsidRPr="009C4728">
        <w:object w:dxaOrig="9719" w:dyaOrig="4691" w14:anchorId="07D8FE9B">
          <v:shape id="_x0000_i1032" type="#_x0000_t75" style="width:467.5pt;height:237pt" o:ole="">
            <v:imagedata r:id="rId32" o:title=""/>
          </v:shape>
          <o:OLEObject Type="Embed" ProgID="Word.Picture.8" ShapeID="_x0000_i1032" DrawAspect="Content" ObjectID="_1679385964" r:id="rId33"/>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1F5862" w:rsidRDefault="001F5862"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1F5862" w:rsidRDefault="001F5862"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1F5862" w:rsidRDefault="001F5862"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1F5862" w:rsidRDefault="001F5862"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1F5862" w:rsidRDefault="001F5862"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1F5862" w:rsidRDefault="001F5862"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1F5862" w:rsidRDefault="001F5862"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1F5862" w:rsidRDefault="001F5862"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1F5862" w:rsidRDefault="001F5862"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1F5862" w:rsidRDefault="001F5862"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1F5862" w:rsidRDefault="001F5862"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1F5862" w:rsidRDefault="001F5862"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1F5862" w:rsidRDefault="001F5862"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1F5862" w:rsidRDefault="001F5862"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1F5862" w:rsidRDefault="001F5862"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1F5862" w:rsidRDefault="001F5862"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1F5862" w:rsidRDefault="001F5862"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1F5862" w:rsidRDefault="001F5862"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1F5862" w:rsidRDefault="001F5862"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1F5862" w:rsidRDefault="001F5862"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1F5862" w:rsidRDefault="001F5862"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1F5862" w:rsidRDefault="001F5862"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1F5862" w:rsidRDefault="001F5862"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1F5862" w:rsidRDefault="001F5862"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1F5862" w:rsidRDefault="001F5862"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1F5862" w:rsidRDefault="001F5862"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1F5862" w:rsidRDefault="001F5862"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1F5862" w:rsidRDefault="001F5862"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1F5862" w:rsidRDefault="001F5862"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1F5862" w:rsidRDefault="001F5862"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1F5862" w:rsidRDefault="001F5862"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1F5862" w:rsidRDefault="001F5862"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1F5862" w:rsidRDefault="001F5862"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3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3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1F5862" w:rsidRDefault="001F5862"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1F5862" w:rsidRDefault="001F5862"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1F5862" w:rsidRDefault="001F5862"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1F5862" w:rsidRDefault="001F5862"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1F5862" w:rsidRDefault="001F5862"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1F5862" w:rsidRDefault="001F5862"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1F5862" w:rsidRDefault="001F5862"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1F5862" w:rsidRDefault="001F5862"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1F5862" w:rsidRDefault="001F5862"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1F5862" w:rsidRDefault="001F5862"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1F5862" w:rsidRDefault="001F5862"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1F5862" w:rsidRDefault="001F5862"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1F5862" w:rsidRDefault="001F5862"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519" w:name="_Toc21093157"/>
      <w:bookmarkStart w:id="520" w:name="_Toc29762686"/>
      <w:bookmarkStart w:id="521" w:name="_Toc36025861"/>
      <w:bookmarkStart w:id="522" w:name="_Toc44584731"/>
      <w:bookmarkStart w:id="523" w:name="_Toc45869024"/>
      <w:bookmarkStart w:id="524" w:name="_Toc52553583"/>
      <w:bookmarkStart w:id="525" w:name="_Toc61111830"/>
      <w:bookmarkStart w:id="526" w:name="_Toc61125912"/>
      <w:bookmarkStart w:id="527" w:name="_Toc61126073"/>
      <w:bookmarkStart w:id="528" w:name="_Toc66804585"/>
      <w:r w:rsidRPr="009C4728">
        <w:t>6.4.2.1</w:t>
      </w:r>
      <w:r w:rsidRPr="009C4728">
        <w:tab/>
        <w:t>Minimum requirements</w:t>
      </w:r>
      <w:bookmarkEnd w:id="519"/>
      <w:bookmarkEnd w:id="520"/>
      <w:bookmarkEnd w:id="521"/>
      <w:bookmarkEnd w:id="522"/>
      <w:bookmarkEnd w:id="523"/>
      <w:bookmarkEnd w:id="524"/>
      <w:bookmarkEnd w:id="525"/>
      <w:bookmarkEnd w:id="526"/>
      <w:bookmarkEnd w:id="527"/>
      <w:bookmarkEnd w:id="528"/>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529" w:name="_Toc21093158"/>
      <w:bookmarkStart w:id="530" w:name="_Toc29762687"/>
      <w:bookmarkStart w:id="531" w:name="_Toc36025862"/>
      <w:bookmarkStart w:id="532" w:name="_Toc44584732"/>
      <w:bookmarkStart w:id="533" w:name="_Toc45869025"/>
      <w:bookmarkStart w:id="534" w:name="_Toc52553584"/>
      <w:bookmarkStart w:id="535" w:name="_Toc61111831"/>
      <w:bookmarkStart w:id="536" w:name="_Toc61125913"/>
      <w:bookmarkStart w:id="537" w:name="_Toc61126074"/>
      <w:bookmarkStart w:id="538" w:name="_Toc66804586"/>
      <w:r w:rsidRPr="009C4728">
        <w:t>6.5</w:t>
      </w:r>
      <w:r w:rsidRPr="009C4728">
        <w:tab/>
        <w:t>Transmitted signal quality</w:t>
      </w:r>
      <w:bookmarkEnd w:id="529"/>
      <w:bookmarkEnd w:id="530"/>
      <w:bookmarkEnd w:id="531"/>
      <w:bookmarkEnd w:id="532"/>
      <w:bookmarkEnd w:id="533"/>
      <w:bookmarkEnd w:id="534"/>
      <w:bookmarkEnd w:id="535"/>
      <w:bookmarkEnd w:id="536"/>
      <w:bookmarkEnd w:id="537"/>
      <w:bookmarkEnd w:id="538"/>
    </w:p>
    <w:p w14:paraId="07D8E2F0" w14:textId="77777777" w:rsidR="00C53C29" w:rsidRPr="009C4728" w:rsidRDefault="00C53C29" w:rsidP="00C53C29">
      <w:pPr>
        <w:pStyle w:val="Heading3"/>
      </w:pPr>
      <w:bookmarkStart w:id="539" w:name="_Toc21093159"/>
      <w:bookmarkStart w:id="540" w:name="_Toc29762688"/>
      <w:bookmarkStart w:id="541" w:name="_Toc36025863"/>
      <w:bookmarkStart w:id="542" w:name="_Toc44584733"/>
      <w:bookmarkStart w:id="543" w:name="_Toc45869026"/>
      <w:bookmarkStart w:id="544" w:name="_Toc52553585"/>
      <w:bookmarkStart w:id="545" w:name="_Toc61111832"/>
      <w:bookmarkStart w:id="546" w:name="_Toc61125914"/>
      <w:bookmarkStart w:id="547" w:name="_Toc61126075"/>
      <w:bookmarkStart w:id="548" w:name="_Toc66804587"/>
      <w:r w:rsidRPr="009C4728">
        <w:t>6.5.1</w:t>
      </w:r>
      <w:r w:rsidRPr="009C4728">
        <w:tab/>
        <w:t>Modulation quality</w:t>
      </w:r>
      <w:bookmarkEnd w:id="539"/>
      <w:bookmarkEnd w:id="540"/>
      <w:bookmarkEnd w:id="541"/>
      <w:bookmarkEnd w:id="542"/>
      <w:bookmarkEnd w:id="543"/>
      <w:bookmarkEnd w:id="544"/>
      <w:bookmarkEnd w:id="545"/>
      <w:bookmarkEnd w:id="546"/>
      <w:bookmarkEnd w:id="547"/>
      <w:bookmarkEnd w:id="548"/>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549" w:name="_Toc21093160"/>
      <w:bookmarkStart w:id="550" w:name="_Toc29762689"/>
      <w:bookmarkStart w:id="551" w:name="_Toc36025864"/>
      <w:bookmarkStart w:id="552" w:name="_Toc44584734"/>
      <w:bookmarkStart w:id="553" w:name="_Toc45869027"/>
      <w:bookmarkStart w:id="554" w:name="_Toc52553586"/>
      <w:bookmarkStart w:id="555" w:name="_Toc61111833"/>
      <w:bookmarkStart w:id="556" w:name="_Toc61125915"/>
      <w:bookmarkStart w:id="557" w:name="_Toc61126076"/>
      <w:bookmarkStart w:id="558" w:name="_Toc66804588"/>
      <w:r w:rsidRPr="009C4728">
        <w:t>6.5.1.1</w:t>
      </w:r>
      <w:r w:rsidRPr="009C4728">
        <w:tab/>
        <w:t>E-UTRA minimum requirement</w:t>
      </w:r>
      <w:bookmarkEnd w:id="549"/>
      <w:bookmarkEnd w:id="550"/>
      <w:bookmarkEnd w:id="551"/>
      <w:bookmarkEnd w:id="552"/>
      <w:bookmarkEnd w:id="553"/>
      <w:bookmarkEnd w:id="554"/>
      <w:bookmarkEnd w:id="555"/>
      <w:bookmarkEnd w:id="556"/>
      <w:bookmarkEnd w:id="557"/>
      <w:bookmarkEnd w:id="558"/>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559" w:name="_Toc21093161"/>
      <w:bookmarkStart w:id="560" w:name="_Toc29762690"/>
      <w:bookmarkStart w:id="561" w:name="_Toc36025865"/>
      <w:bookmarkStart w:id="562" w:name="_Toc44584735"/>
      <w:bookmarkStart w:id="563" w:name="_Toc45869028"/>
      <w:bookmarkStart w:id="564" w:name="_Toc52553587"/>
      <w:bookmarkStart w:id="565" w:name="_Toc61111834"/>
      <w:bookmarkStart w:id="566" w:name="_Toc61125916"/>
      <w:bookmarkStart w:id="567" w:name="_Toc61126077"/>
      <w:bookmarkStart w:id="568" w:name="_Toc66804589"/>
      <w:r w:rsidRPr="009C4728">
        <w:t>6.5.1.2</w:t>
      </w:r>
      <w:r w:rsidRPr="009C4728">
        <w:tab/>
        <w:t>UTRA FDD minimum requirement</w:t>
      </w:r>
      <w:bookmarkEnd w:id="559"/>
      <w:bookmarkEnd w:id="560"/>
      <w:bookmarkEnd w:id="561"/>
      <w:bookmarkEnd w:id="562"/>
      <w:bookmarkEnd w:id="563"/>
      <w:bookmarkEnd w:id="564"/>
      <w:bookmarkEnd w:id="565"/>
      <w:bookmarkEnd w:id="566"/>
      <w:bookmarkEnd w:id="567"/>
      <w:bookmarkEnd w:id="568"/>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569" w:name="_Toc21093162"/>
      <w:bookmarkStart w:id="570" w:name="_Toc29762691"/>
      <w:bookmarkStart w:id="571" w:name="_Toc36025866"/>
      <w:bookmarkStart w:id="572" w:name="_Toc44584736"/>
      <w:bookmarkStart w:id="573" w:name="_Toc45869029"/>
      <w:bookmarkStart w:id="574" w:name="_Toc52553588"/>
      <w:bookmarkStart w:id="575" w:name="_Toc61111835"/>
      <w:bookmarkStart w:id="576" w:name="_Toc61125917"/>
      <w:bookmarkStart w:id="577" w:name="_Toc61126078"/>
      <w:bookmarkStart w:id="578" w:name="_Toc66804590"/>
      <w:r w:rsidRPr="009C4728">
        <w:t>6.5.1.3</w:t>
      </w:r>
      <w:r w:rsidRPr="009C4728">
        <w:tab/>
        <w:t>UTRA TDD minimum requirement</w:t>
      </w:r>
      <w:bookmarkEnd w:id="569"/>
      <w:bookmarkEnd w:id="570"/>
      <w:bookmarkEnd w:id="571"/>
      <w:bookmarkEnd w:id="572"/>
      <w:bookmarkEnd w:id="573"/>
      <w:bookmarkEnd w:id="574"/>
      <w:bookmarkEnd w:id="575"/>
      <w:bookmarkEnd w:id="576"/>
      <w:bookmarkEnd w:id="577"/>
      <w:bookmarkEnd w:id="57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579" w:name="_Toc21093163"/>
      <w:bookmarkStart w:id="580" w:name="_Toc29762692"/>
      <w:bookmarkStart w:id="581" w:name="_Toc36025867"/>
      <w:bookmarkStart w:id="582" w:name="_Toc44584737"/>
      <w:bookmarkStart w:id="583" w:name="_Toc45869030"/>
      <w:bookmarkStart w:id="584" w:name="_Toc52553589"/>
      <w:bookmarkStart w:id="585" w:name="_Toc61111836"/>
      <w:bookmarkStart w:id="586" w:name="_Toc61125918"/>
      <w:bookmarkStart w:id="587" w:name="_Toc61126079"/>
      <w:bookmarkStart w:id="588" w:name="_Toc66804591"/>
      <w:r w:rsidRPr="009C4728">
        <w:t>6.5.1.4</w:t>
      </w:r>
      <w:r w:rsidRPr="009C4728">
        <w:tab/>
        <w:t>GSM/EDGE minimum requirement</w:t>
      </w:r>
      <w:bookmarkEnd w:id="579"/>
      <w:bookmarkEnd w:id="580"/>
      <w:bookmarkEnd w:id="581"/>
      <w:bookmarkEnd w:id="582"/>
      <w:bookmarkEnd w:id="583"/>
      <w:bookmarkEnd w:id="584"/>
      <w:bookmarkEnd w:id="585"/>
      <w:bookmarkEnd w:id="586"/>
      <w:bookmarkEnd w:id="587"/>
      <w:bookmarkEnd w:id="588"/>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589" w:name="_Toc21093164"/>
      <w:bookmarkStart w:id="590" w:name="_Toc29762693"/>
      <w:bookmarkStart w:id="591" w:name="_Toc36025868"/>
      <w:bookmarkStart w:id="592" w:name="_Toc44584738"/>
      <w:bookmarkStart w:id="593" w:name="_Toc45869031"/>
      <w:bookmarkStart w:id="594" w:name="_Toc52553590"/>
      <w:bookmarkStart w:id="595" w:name="_Toc61111837"/>
      <w:bookmarkStart w:id="596" w:name="_Toc61125919"/>
      <w:bookmarkStart w:id="597" w:name="_Toc61126080"/>
      <w:bookmarkStart w:id="598" w:name="_Toc66804592"/>
      <w:r w:rsidRPr="009C4728">
        <w:t>6.5.1.5</w:t>
      </w:r>
      <w:r w:rsidRPr="009C4728">
        <w:tab/>
        <w:t>NB-IoT minimum requirement</w:t>
      </w:r>
      <w:bookmarkEnd w:id="589"/>
      <w:bookmarkEnd w:id="590"/>
      <w:bookmarkEnd w:id="591"/>
      <w:bookmarkEnd w:id="592"/>
      <w:bookmarkEnd w:id="593"/>
      <w:bookmarkEnd w:id="594"/>
      <w:bookmarkEnd w:id="595"/>
      <w:bookmarkEnd w:id="596"/>
      <w:bookmarkEnd w:id="597"/>
      <w:bookmarkEnd w:id="598"/>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599" w:name="_Toc21093165"/>
      <w:bookmarkStart w:id="600" w:name="_Toc29762694"/>
      <w:bookmarkStart w:id="601" w:name="_Toc36025869"/>
      <w:bookmarkStart w:id="602" w:name="_Toc44584739"/>
      <w:bookmarkStart w:id="603" w:name="_Toc45869032"/>
      <w:bookmarkStart w:id="604" w:name="_Toc52553591"/>
      <w:bookmarkStart w:id="605" w:name="_Toc61111838"/>
      <w:bookmarkStart w:id="606" w:name="_Toc61125920"/>
      <w:bookmarkStart w:id="607" w:name="_Toc61126081"/>
      <w:bookmarkStart w:id="608" w:name="_Toc66804593"/>
      <w:r w:rsidRPr="009C4728">
        <w:t>6.5.1.6</w:t>
      </w:r>
      <w:r w:rsidRPr="009C4728">
        <w:tab/>
        <w:t>NR minimum requirement</w:t>
      </w:r>
      <w:bookmarkEnd w:id="599"/>
      <w:bookmarkEnd w:id="600"/>
      <w:bookmarkEnd w:id="601"/>
      <w:bookmarkEnd w:id="602"/>
      <w:bookmarkEnd w:id="603"/>
      <w:bookmarkEnd w:id="604"/>
      <w:bookmarkEnd w:id="605"/>
      <w:bookmarkEnd w:id="606"/>
      <w:bookmarkEnd w:id="607"/>
      <w:bookmarkEnd w:id="608"/>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609" w:name="_Toc21093166"/>
      <w:bookmarkStart w:id="610" w:name="_Toc29762695"/>
      <w:bookmarkStart w:id="611" w:name="_Toc36025870"/>
      <w:bookmarkStart w:id="612" w:name="_Toc44584740"/>
      <w:bookmarkStart w:id="613" w:name="_Toc45869033"/>
      <w:bookmarkStart w:id="614" w:name="_Toc52553592"/>
      <w:bookmarkStart w:id="615" w:name="_Toc61111839"/>
      <w:bookmarkStart w:id="616" w:name="_Toc61125921"/>
      <w:bookmarkStart w:id="617" w:name="_Toc61126082"/>
      <w:bookmarkStart w:id="618" w:name="_Toc66804594"/>
      <w:r w:rsidRPr="009C4728">
        <w:t>6.5.2</w:t>
      </w:r>
      <w:r w:rsidRPr="009C4728">
        <w:tab/>
        <w:t>Frequency error</w:t>
      </w:r>
      <w:bookmarkEnd w:id="609"/>
      <w:bookmarkEnd w:id="610"/>
      <w:bookmarkEnd w:id="611"/>
      <w:bookmarkEnd w:id="612"/>
      <w:bookmarkEnd w:id="613"/>
      <w:bookmarkEnd w:id="614"/>
      <w:bookmarkEnd w:id="615"/>
      <w:bookmarkEnd w:id="616"/>
      <w:bookmarkEnd w:id="617"/>
      <w:bookmarkEnd w:id="618"/>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619" w:name="_Toc21093167"/>
      <w:bookmarkStart w:id="620" w:name="_Toc29762696"/>
      <w:bookmarkStart w:id="621" w:name="_Toc36025871"/>
      <w:bookmarkStart w:id="622" w:name="_Toc44584741"/>
      <w:bookmarkStart w:id="623" w:name="_Toc45869034"/>
      <w:bookmarkStart w:id="624" w:name="_Toc52553593"/>
      <w:bookmarkStart w:id="625" w:name="_Toc61111840"/>
      <w:bookmarkStart w:id="626" w:name="_Toc61125922"/>
      <w:bookmarkStart w:id="627" w:name="_Toc61126083"/>
      <w:bookmarkStart w:id="628" w:name="_Toc66804595"/>
      <w:r w:rsidRPr="009C4728">
        <w:t>6.5.2.1</w:t>
      </w:r>
      <w:r w:rsidRPr="009C4728">
        <w:tab/>
        <w:t>E-UTRA minimum requirement</w:t>
      </w:r>
      <w:bookmarkEnd w:id="619"/>
      <w:bookmarkEnd w:id="620"/>
      <w:bookmarkEnd w:id="621"/>
      <w:bookmarkEnd w:id="622"/>
      <w:bookmarkEnd w:id="623"/>
      <w:bookmarkEnd w:id="624"/>
      <w:bookmarkEnd w:id="625"/>
      <w:bookmarkEnd w:id="626"/>
      <w:bookmarkEnd w:id="627"/>
      <w:bookmarkEnd w:id="62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629" w:name="_Toc21093168"/>
      <w:bookmarkStart w:id="630" w:name="_Toc29762697"/>
      <w:bookmarkStart w:id="631" w:name="_Toc36025872"/>
      <w:bookmarkStart w:id="632" w:name="_Toc44584742"/>
      <w:bookmarkStart w:id="633" w:name="_Toc45869035"/>
      <w:bookmarkStart w:id="634" w:name="_Toc52553594"/>
      <w:bookmarkStart w:id="635" w:name="_Toc61111841"/>
      <w:bookmarkStart w:id="636" w:name="_Toc61125923"/>
      <w:bookmarkStart w:id="637" w:name="_Toc61126084"/>
      <w:bookmarkStart w:id="638" w:name="_Toc66804596"/>
      <w:r w:rsidRPr="009C4728">
        <w:t>6.5.2.2</w:t>
      </w:r>
      <w:r w:rsidRPr="009C4728">
        <w:tab/>
        <w:t>UTRA FDD minimum requirement</w:t>
      </w:r>
      <w:bookmarkEnd w:id="629"/>
      <w:bookmarkEnd w:id="630"/>
      <w:bookmarkEnd w:id="631"/>
      <w:bookmarkEnd w:id="632"/>
      <w:bookmarkEnd w:id="633"/>
      <w:bookmarkEnd w:id="634"/>
      <w:bookmarkEnd w:id="635"/>
      <w:bookmarkEnd w:id="636"/>
      <w:bookmarkEnd w:id="637"/>
      <w:bookmarkEnd w:id="638"/>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639" w:name="_Toc21093169"/>
      <w:bookmarkStart w:id="640" w:name="_Toc29762698"/>
      <w:bookmarkStart w:id="641" w:name="_Toc36025873"/>
      <w:bookmarkStart w:id="642" w:name="_Toc44584743"/>
      <w:bookmarkStart w:id="643" w:name="_Toc45869036"/>
      <w:bookmarkStart w:id="644" w:name="_Toc52553595"/>
      <w:bookmarkStart w:id="645" w:name="_Toc61111842"/>
      <w:bookmarkStart w:id="646" w:name="_Toc61125924"/>
      <w:bookmarkStart w:id="647" w:name="_Toc61126085"/>
      <w:bookmarkStart w:id="648" w:name="_Toc66804597"/>
      <w:r w:rsidRPr="009C4728">
        <w:lastRenderedPageBreak/>
        <w:t>6.5.2.3</w:t>
      </w:r>
      <w:r w:rsidRPr="009C4728">
        <w:tab/>
        <w:t>UTRA TDD minimum requirement</w:t>
      </w:r>
      <w:bookmarkEnd w:id="639"/>
      <w:bookmarkEnd w:id="640"/>
      <w:bookmarkEnd w:id="641"/>
      <w:bookmarkEnd w:id="642"/>
      <w:bookmarkEnd w:id="643"/>
      <w:bookmarkEnd w:id="644"/>
      <w:bookmarkEnd w:id="645"/>
      <w:bookmarkEnd w:id="646"/>
      <w:bookmarkEnd w:id="647"/>
      <w:bookmarkEnd w:id="648"/>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649" w:name="_Toc21093170"/>
      <w:bookmarkStart w:id="650" w:name="_Toc29762699"/>
      <w:bookmarkStart w:id="651" w:name="_Toc36025874"/>
      <w:bookmarkStart w:id="652" w:name="_Toc44584744"/>
      <w:bookmarkStart w:id="653" w:name="_Toc45869037"/>
      <w:bookmarkStart w:id="654" w:name="_Toc52553596"/>
      <w:bookmarkStart w:id="655" w:name="_Toc61111843"/>
      <w:bookmarkStart w:id="656" w:name="_Toc61125925"/>
      <w:bookmarkStart w:id="657" w:name="_Toc61126086"/>
      <w:bookmarkStart w:id="658" w:name="_Toc66804598"/>
      <w:r w:rsidRPr="009C4728">
        <w:t>6.5.2.4</w:t>
      </w:r>
      <w:r w:rsidRPr="009C4728">
        <w:tab/>
        <w:t>GSM/EDGE minimum requirement</w:t>
      </w:r>
      <w:bookmarkEnd w:id="649"/>
      <w:bookmarkEnd w:id="650"/>
      <w:bookmarkEnd w:id="651"/>
      <w:bookmarkEnd w:id="652"/>
      <w:bookmarkEnd w:id="653"/>
      <w:bookmarkEnd w:id="654"/>
      <w:bookmarkEnd w:id="655"/>
      <w:bookmarkEnd w:id="656"/>
      <w:bookmarkEnd w:id="657"/>
      <w:bookmarkEnd w:id="658"/>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659" w:name="_Toc21093171"/>
      <w:bookmarkStart w:id="660" w:name="_Toc29762700"/>
      <w:bookmarkStart w:id="661" w:name="_Toc36025875"/>
      <w:bookmarkStart w:id="662" w:name="_Toc44584745"/>
      <w:bookmarkStart w:id="663" w:name="_Toc45869038"/>
      <w:bookmarkStart w:id="664" w:name="_Toc52553597"/>
      <w:bookmarkStart w:id="665" w:name="_Toc61111844"/>
      <w:bookmarkStart w:id="666" w:name="_Toc61125926"/>
      <w:bookmarkStart w:id="667" w:name="_Toc61126087"/>
      <w:bookmarkStart w:id="668" w:name="_Toc66804599"/>
      <w:r w:rsidRPr="009C4728">
        <w:t>6.5.2.5</w:t>
      </w:r>
      <w:r w:rsidRPr="009C4728">
        <w:tab/>
        <w:t>NB-IoT minimum requirement</w:t>
      </w:r>
      <w:bookmarkEnd w:id="659"/>
      <w:bookmarkEnd w:id="660"/>
      <w:bookmarkEnd w:id="661"/>
      <w:bookmarkEnd w:id="662"/>
      <w:bookmarkEnd w:id="663"/>
      <w:bookmarkEnd w:id="664"/>
      <w:bookmarkEnd w:id="665"/>
      <w:bookmarkEnd w:id="666"/>
      <w:bookmarkEnd w:id="667"/>
      <w:bookmarkEnd w:id="668"/>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669" w:name="_Toc21093172"/>
      <w:bookmarkStart w:id="670" w:name="_Toc29762701"/>
      <w:bookmarkStart w:id="671" w:name="_Toc36025876"/>
      <w:bookmarkStart w:id="672" w:name="_Toc44584746"/>
      <w:bookmarkStart w:id="673" w:name="_Toc45869039"/>
      <w:bookmarkStart w:id="674" w:name="_Toc52553598"/>
      <w:bookmarkStart w:id="675" w:name="_Toc61111845"/>
      <w:bookmarkStart w:id="676" w:name="_Toc61125927"/>
      <w:bookmarkStart w:id="677" w:name="_Toc61126088"/>
      <w:bookmarkStart w:id="678" w:name="_Toc66804600"/>
      <w:r w:rsidRPr="009C4728">
        <w:t>6.5.2.6</w:t>
      </w:r>
      <w:r w:rsidRPr="009C4728">
        <w:tab/>
        <w:t>NR minimum requirement</w:t>
      </w:r>
      <w:bookmarkEnd w:id="669"/>
      <w:bookmarkEnd w:id="670"/>
      <w:bookmarkEnd w:id="671"/>
      <w:bookmarkEnd w:id="672"/>
      <w:bookmarkEnd w:id="673"/>
      <w:bookmarkEnd w:id="674"/>
      <w:bookmarkEnd w:id="675"/>
      <w:bookmarkEnd w:id="676"/>
      <w:bookmarkEnd w:id="677"/>
      <w:bookmarkEnd w:id="67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679" w:name="_Toc21093173"/>
      <w:bookmarkStart w:id="680" w:name="_Toc29762702"/>
      <w:bookmarkStart w:id="681" w:name="_Toc36025877"/>
      <w:bookmarkStart w:id="682" w:name="_Toc44584747"/>
      <w:bookmarkStart w:id="683" w:name="_Toc45869040"/>
      <w:bookmarkStart w:id="684" w:name="_Toc52553599"/>
      <w:bookmarkStart w:id="685" w:name="_Toc61111846"/>
      <w:bookmarkStart w:id="686" w:name="_Toc61125928"/>
      <w:bookmarkStart w:id="687" w:name="_Toc61126089"/>
      <w:bookmarkStart w:id="688" w:name="_Toc66804601"/>
      <w:r w:rsidRPr="009C4728">
        <w:t>6.5.3</w:t>
      </w:r>
      <w:r w:rsidRPr="009C4728">
        <w:tab/>
        <w:t>Time alignment error</w:t>
      </w:r>
      <w:bookmarkEnd w:id="679"/>
      <w:bookmarkEnd w:id="680"/>
      <w:bookmarkEnd w:id="681"/>
      <w:bookmarkEnd w:id="682"/>
      <w:bookmarkEnd w:id="683"/>
      <w:bookmarkEnd w:id="684"/>
      <w:bookmarkEnd w:id="685"/>
      <w:bookmarkEnd w:id="686"/>
      <w:bookmarkEnd w:id="687"/>
      <w:bookmarkEnd w:id="688"/>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689" w:name="_Toc21093174"/>
      <w:bookmarkStart w:id="690" w:name="_Toc29762703"/>
      <w:bookmarkStart w:id="691" w:name="_Toc36025878"/>
      <w:bookmarkStart w:id="692" w:name="_Toc44584748"/>
      <w:bookmarkStart w:id="693" w:name="_Toc45869041"/>
      <w:bookmarkStart w:id="694" w:name="_Toc52553600"/>
      <w:bookmarkStart w:id="695" w:name="_Toc61111847"/>
      <w:bookmarkStart w:id="696" w:name="_Toc61125929"/>
      <w:bookmarkStart w:id="697" w:name="_Toc61126090"/>
      <w:bookmarkStart w:id="698" w:name="_Toc66804602"/>
      <w:r w:rsidRPr="009C4728">
        <w:t>6.5.3.1</w:t>
      </w:r>
      <w:r w:rsidRPr="009C4728">
        <w:tab/>
        <w:t>E-UTRA minimum Requirement</w:t>
      </w:r>
      <w:bookmarkEnd w:id="689"/>
      <w:bookmarkEnd w:id="690"/>
      <w:bookmarkEnd w:id="691"/>
      <w:bookmarkEnd w:id="692"/>
      <w:bookmarkEnd w:id="693"/>
      <w:bookmarkEnd w:id="694"/>
      <w:bookmarkEnd w:id="695"/>
      <w:bookmarkEnd w:id="696"/>
      <w:bookmarkEnd w:id="697"/>
      <w:bookmarkEnd w:id="698"/>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699" w:name="_Toc21093175"/>
      <w:bookmarkStart w:id="700" w:name="_Toc29762704"/>
      <w:bookmarkStart w:id="701" w:name="_Toc36025879"/>
      <w:bookmarkStart w:id="702" w:name="_Toc44584749"/>
      <w:bookmarkStart w:id="703" w:name="_Toc45869042"/>
      <w:bookmarkStart w:id="704" w:name="_Toc52553601"/>
      <w:bookmarkStart w:id="705" w:name="_Toc61111848"/>
      <w:bookmarkStart w:id="706" w:name="_Toc61125930"/>
      <w:bookmarkStart w:id="707" w:name="_Toc61126091"/>
      <w:bookmarkStart w:id="708" w:name="_Toc66804603"/>
      <w:r w:rsidRPr="009C4728">
        <w:t>6.5.3.2</w:t>
      </w:r>
      <w:r w:rsidRPr="009C4728">
        <w:tab/>
        <w:t>UTRA FDD minimum requirement</w:t>
      </w:r>
      <w:bookmarkEnd w:id="699"/>
      <w:bookmarkEnd w:id="700"/>
      <w:bookmarkEnd w:id="701"/>
      <w:bookmarkEnd w:id="702"/>
      <w:bookmarkEnd w:id="703"/>
      <w:bookmarkEnd w:id="704"/>
      <w:bookmarkEnd w:id="705"/>
      <w:bookmarkEnd w:id="706"/>
      <w:bookmarkEnd w:id="707"/>
      <w:bookmarkEnd w:id="708"/>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709" w:name="_Toc21093176"/>
      <w:bookmarkStart w:id="710" w:name="_Toc29762705"/>
      <w:bookmarkStart w:id="711" w:name="_Toc36025880"/>
      <w:bookmarkStart w:id="712" w:name="_Toc44584750"/>
      <w:bookmarkStart w:id="713" w:name="_Toc45869043"/>
      <w:bookmarkStart w:id="714" w:name="_Toc52553602"/>
      <w:bookmarkStart w:id="715" w:name="_Toc61111849"/>
      <w:bookmarkStart w:id="716" w:name="_Toc61125931"/>
      <w:bookmarkStart w:id="717" w:name="_Toc61126092"/>
      <w:bookmarkStart w:id="718" w:name="_Toc66804604"/>
      <w:r w:rsidRPr="009C4728">
        <w:t>6.5.3.3</w:t>
      </w:r>
      <w:r w:rsidRPr="009C4728">
        <w:tab/>
        <w:t>UTRA TDD minimum requirement</w:t>
      </w:r>
      <w:bookmarkEnd w:id="709"/>
      <w:bookmarkEnd w:id="710"/>
      <w:bookmarkEnd w:id="711"/>
      <w:bookmarkEnd w:id="712"/>
      <w:bookmarkEnd w:id="713"/>
      <w:bookmarkEnd w:id="714"/>
      <w:bookmarkEnd w:id="715"/>
      <w:bookmarkEnd w:id="716"/>
      <w:bookmarkEnd w:id="717"/>
      <w:bookmarkEnd w:id="718"/>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719" w:name="_Toc21093177"/>
      <w:bookmarkStart w:id="720" w:name="_Toc29762706"/>
      <w:bookmarkStart w:id="721" w:name="_Toc36025881"/>
      <w:bookmarkStart w:id="722" w:name="_Toc44584751"/>
      <w:bookmarkStart w:id="723" w:name="_Toc45869044"/>
      <w:bookmarkStart w:id="724" w:name="_Toc52553603"/>
      <w:bookmarkStart w:id="725" w:name="_Toc61111850"/>
      <w:bookmarkStart w:id="726" w:name="_Toc61125932"/>
      <w:bookmarkStart w:id="727" w:name="_Toc61126093"/>
      <w:bookmarkStart w:id="728" w:name="_Toc66804605"/>
      <w:r w:rsidRPr="009C4728">
        <w:t>6.5.3.4</w:t>
      </w:r>
      <w:r w:rsidRPr="009C4728">
        <w:tab/>
        <w:t>NB-IoT minimum Requirement</w:t>
      </w:r>
      <w:bookmarkEnd w:id="719"/>
      <w:bookmarkEnd w:id="720"/>
      <w:bookmarkEnd w:id="721"/>
      <w:bookmarkEnd w:id="722"/>
      <w:bookmarkEnd w:id="723"/>
      <w:bookmarkEnd w:id="724"/>
      <w:bookmarkEnd w:id="725"/>
      <w:bookmarkEnd w:id="726"/>
      <w:bookmarkEnd w:id="727"/>
      <w:bookmarkEnd w:id="72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729" w:name="_Toc21093178"/>
      <w:bookmarkStart w:id="730" w:name="_Toc29762707"/>
      <w:bookmarkStart w:id="731" w:name="_Toc36025882"/>
      <w:bookmarkStart w:id="732" w:name="_Toc44584752"/>
      <w:bookmarkStart w:id="733" w:name="_Toc45869045"/>
      <w:bookmarkStart w:id="734" w:name="_Toc52553604"/>
      <w:bookmarkStart w:id="735" w:name="_Toc61111851"/>
      <w:bookmarkStart w:id="736" w:name="_Toc61125933"/>
      <w:bookmarkStart w:id="737" w:name="_Toc61126094"/>
      <w:bookmarkStart w:id="738" w:name="_Toc66804606"/>
      <w:r w:rsidRPr="009C4728">
        <w:t>6.5.3.5</w:t>
      </w:r>
      <w:r w:rsidRPr="009C4728">
        <w:tab/>
        <w:t>NR minimum Requirement</w:t>
      </w:r>
      <w:bookmarkEnd w:id="729"/>
      <w:bookmarkEnd w:id="730"/>
      <w:bookmarkEnd w:id="731"/>
      <w:bookmarkEnd w:id="732"/>
      <w:bookmarkEnd w:id="733"/>
      <w:bookmarkEnd w:id="734"/>
      <w:bookmarkEnd w:id="735"/>
      <w:bookmarkEnd w:id="736"/>
      <w:bookmarkEnd w:id="737"/>
      <w:bookmarkEnd w:id="738"/>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739" w:name="_Toc21093179"/>
      <w:bookmarkStart w:id="740" w:name="_Toc29762708"/>
      <w:bookmarkStart w:id="741" w:name="_Toc36025883"/>
      <w:bookmarkStart w:id="742" w:name="_Toc44584753"/>
      <w:bookmarkStart w:id="743" w:name="_Toc45869046"/>
      <w:bookmarkStart w:id="744" w:name="_Toc52553605"/>
      <w:bookmarkStart w:id="745" w:name="_Toc61111852"/>
      <w:bookmarkStart w:id="746" w:name="_Toc61125934"/>
      <w:bookmarkStart w:id="747" w:name="_Toc61126095"/>
      <w:bookmarkStart w:id="748" w:name="_Toc66804607"/>
      <w:r w:rsidRPr="009C4728">
        <w:lastRenderedPageBreak/>
        <w:t>6.6</w:t>
      </w:r>
      <w:r w:rsidRPr="009C4728">
        <w:tab/>
        <w:t>Unwanted emissions</w:t>
      </w:r>
      <w:bookmarkEnd w:id="739"/>
      <w:bookmarkEnd w:id="740"/>
      <w:bookmarkEnd w:id="741"/>
      <w:bookmarkEnd w:id="742"/>
      <w:bookmarkEnd w:id="743"/>
      <w:bookmarkEnd w:id="744"/>
      <w:bookmarkEnd w:id="745"/>
      <w:bookmarkEnd w:id="746"/>
      <w:bookmarkEnd w:id="747"/>
      <w:bookmarkEnd w:id="748"/>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749" w:name="OLE_LINK27"/>
            <w:bookmarkStart w:id="750" w:name="OLE_LINK28"/>
            <w:r w:rsidRPr="009C4728">
              <w:sym w:font="Symbol" w:char="00A3"/>
            </w:r>
            <w:bookmarkEnd w:id="749"/>
            <w:bookmarkEnd w:id="750"/>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751"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751"/>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752" w:name="_Toc21093180"/>
      <w:bookmarkStart w:id="753" w:name="_Toc29762709"/>
      <w:bookmarkStart w:id="754" w:name="_Toc36025884"/>
      <w:bookmarkStart w:id="755" w:name="_Toc44584754"/>
      <w:bookmarkStart w:id="756" w:name="_Toc45869047"/>
      <w:bookmarkStart w:id="757" w:name="_Toc52553606"/>
      <w:bookmarkStart w:id="758" w:name="_Toc61111853"/>
      <w:bookmarkStart w:id="759" w:name="_Toc61125935"/>
      <w:bookmarkStart w:id="760" w:name="_Toc61126096"/>
      <w:bookmarkStart w:id="761" w:name="_Toc66804608"/>
      <w:r w:rsidRPr="009C4728">
        <w:t>6.6.1</w:t>
      </w:r>
      <w:r w:rsidRPr="009C4728">
        <w:tab/>
        <w:t>Transmitter spurious emissions</w:t>
      </w:r>
      <w:bookmarkEnd w:id="752"/>
      <w:bookmarkEnd w:id="753"/>
      <w:bookmarkEnd w:id="754"/>
      <w:bookmarkEnd w:id="755"/>
      <w:bookmarkEnd w:id="756"/>
      <w:bookmarkEnd w:id="757"/>
      <w:bookmarkEnd w:id="758"/>
      <w:bookmarkEnd w:id="759"/>
      <w:bookmarkEnd w:id="760"/>
      <w:bookmarkEnd w:id="761"/>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762" w:name="_Toc21093181"/>
      <w:bookmarkStart w:id="763" w:name="_Toc29762710"/>
      <w:bookmarkStart w:id="764" w:name="_Toc36025885"/>
      <w:bookmarkStart w:id="765" w:name="_Toc44584755"/>
      <w:bookmarkStart w:id="766" w:name="_Toc45869048"/>
      <w:bookmarkStart w:id="767" w:name="_Toc52553607"/>
      <w:bookmarkStart w:id="768" w:name="_Toc61111854"/>
      <w:bookmarkStart w:id="769" w:name="_Toc61125936"/>
      <w:bookmarkStart w:id="770" w:name="_Toc61126097"/>
      <w:bookmarkStart w:id="771" w:name="_Toc66804609"/>
      <w:r w:rsidRPr="009C4728">
        <w:lastRenderedPageBreak/>
        <w:t>6.6.1.1</w:t>
      </w:r>
      <w:r w:rsidRPr="009C4728">
        <w:tab/>
        <w:t>Mandatory Requirements</w:t>
      </w:r>
      <w:bookmarkEnd w:id="762"/>
      <w:bookmarkEnd w:id="763"/>
      <w:bookmarkEnd w:id="764"/>
      <w:bookmarkEnd w:id="765"/>
      <w:bookmarkEnd w:id="766"/>
      <w:bookmarkEnd w:id="767"/>
      <w:bookmarkEnd w:id="768"/>
      <w:bookmarkEnd w:id="769"/>
      <w:bookmarkEnd w:id="770"/>
      <w:bookmarkEnd w:id="771"/>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772" w:name="_Toc21093182"/>
      <w:bookmarkStart w:id="773" w:name="_Toc29762711"/>
      <w:bookmarkStart w:id="774" w:name="_Toc36025886"/>
      <w:bookmarkStart w:id="775" w:name="_Toc44584756"/>
      <w:bookmarkStart w:id="776" w:name="_Toc45869049"/>
      <w:bookmarkStart w:id="777" w:name="_Toc52553608"/>
      <w:bookmarkStart w:id="778" w:name="_Toc61111855"/>
      <w:bookmarkStart w:id="779" w:name="_Toc61125937"/>
      <w:bookmarkStart w:id="780" w:name="_Toc61126098"/>
      <w:bookmarkStart w:id="781" w:name="_Toc66804610"/>
      <w:r w:rsidRPr="009C4728">
        <w:t>6.6.1.1.1</w:t>
      </w:r>
      <w:r w:rsidRPr="009C4728">
        <w:tab/>
        <w:t>Minimum requirement (Category A)</w:t>
      </w:r>
      <w:bookmarkEnd w:id="772"/>
      <w:bookmarkEnd w:id="773"/>
      <w:bookmarkEnd w:id="774"/>
      <w:bookmarkEnd w:id="775"/>
      <w:bookmarkEnd w:id="776"/>
      <w:bookmarkEnd w:id="777"/>
      <w:bookmarkEnd w:id="778"/>
      <w:bookmarkEnd w:id="779"/>
      <w:bookmarkEnd w:id="780"/>
      <w:bookmarkEnd w:id="78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782" w:name="_Toc21093183"/>
      <w:bookmarkStart w:id="783" w:name="_Toc29762712"/>
      <w:bookmarkStart w:id="784" w:name="_Toc36025887"/>
      <w:bookmarkStart w:id="785" w:name="_Toc44584757"/>
      <w:bookmarkStart w:id="786" w:name="_Toc45869050"/>
      <w:bookmarkStart w:id="787" w:name="_Toc52553609"/>
      <w:bookmarkStart w:id="788" w:name="_Toc61111856"/>
      <w:bookmarkStart w:id="789" w:name="_Toc61125938"/>
      <w:bookmarkStart w:id="790" w:name="_Toc61126099"/>
      <w:bookmarkStart w:id="791" w:name="_Toc66804611"/>
      <w:r w:rsidRPr="009C4728">
        <w:t>6.6.1.1.2</w:t>
      </w:r>
      <w:r w:rsidRPr="009C4728">
        <w:tab/>
        <w:t>Minimum requirement (Category B)</w:t>
      </w:r>
      <w:bookmarkEnd w:id="782"/>
      <w:bookmarkEnd w:id="783"/>
      <w:bookmarkEnd w:id="784"/>
      <w:bookmarkEnd w:id="785"/>
      <w:bookmarkEnd w:id="786"/>
      <w:bookmarkEnd w:id="787"/>
      <w:bookmarkEnd w:id="788"/>
      <w:bookmarkEnd w:id="789"/>
      <w:bookmarkEnd w:id="790"/>
      <w:bookmarkEnd w:id="791"/>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792" w:name="_Toc21093184"/>
      <w:bookmarkStart w:id="793" w:name="_Toc29762713"/>
      <w:bookmarkStart w:id="794" w:name="_Toc36025888"/>
      <w:bookmarkStart w:id="795" w:name="_Toc44584758"/>
      <w:bookmarkStart w:id="796" w:name="_Toc45869051"/>
      <w:bookmarkStart w:id="797" w:name="_Toc52553610"/>
      <w:bookmarkStart w:id="798" w:name="_Toc61111857"/>
      <w:bookmarkStart w:id="799" w:name="_Toc61125939"/>
      <w:bookmarkStart w:id="800" w:name="_Toc61126100"/>
      <w:bookmarkStart w:id="801" w:name="_Toc66804612"/>
      <w:r w:rsidRPr="009C4728">
        <w:t>6.6.1.1.3</w:t>
      </w:r>
      <w:r w:rsidRPr="009C4728">
        <w:tab/>
        <w:t>Additional minimum requirement for BC2 (Category B)</w:t>
      </w:r>
      <w:bookmarkEnd w:id="792"/>
      <w:bookmarkEnd w:id="793"/>
      <w:bookmarkEnd w:id="794"/>
      <w:bookmarkEnd w:id="795"/>
      <w:bookmarkEnd w:id="796"/>
      <w:bookmarkEnd w:id="797"/>
      <w:bookmarkEnd w:id="798"/>
      <w:bookmarkEnd w:id="799"/>
      <w:bookmarkEnd w:id="800"/>
      <w:bookmarkEnd w:id="801"/>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802" w:name="_Toc21093185"/>
      <w:bookmarkStart w:id="803" w:name="_Toc29762714"/>
      <w:bookmarkStart w:id="804" w:name="_Toc36025889"/>
      <w:bookmarkStart w:id="805" w:name="_Toc44584759"/>
      <w:bookmarkStart w:id="806" w:name="_Toc45869052"/>
      <w:bookmarkStart w:id="807" w:name="_Toc52553611"/>
      <w:bookmarkStart w:id="808" w:name="_Toc61111858"/>
      <w:bookmarkStart w:id="809" w:name="_Toc61125940"/>
      <w:bookmarkStart w:id="810" w:name="_Toc61126101"/>
      <w:bookmarkStart w:id="811" w:name="_Toc66804613"/>
      <w:r w:rsidRPr="009C4728">
        <w:t>6.6.1.2</w:t>
      </w:r>
      <w:r w:rsidRPr="009C4728">
        <w:tab/>
        <w:t>Protection of the BS receiver of own or different BS</w:t>
      </w:r>
      <w:bookmarkEnd w:id="802"/>
      <w:bookmarkEnd w:id="803"/>
      <w:bookmarkEnd w:id="804"/>
      <w:bookmarkEnd w:id="805"/>
      <w:bookmarkEnd w:id="806"/>
      <w:bookmarkEnd w:id="807"/>
      <w:bookmarkEnd w:id="808"/>
      <w:bookmarkEnd w:id="809"/>
      <w:bookmarkEnd w:id="810"/>
      <w:bookmarkEnd w:id="811"/>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812" w:name="_Toc21093186"/>
      <w:bookmarkStart w:id="813" w:name="_Toc29762715"/>
      <w:bookmarkStart w:id="814" w:name="_Toc36025890"/>
      <w:bookmarkStart w:id="815" w:name="_Toc44584760"/>
      <w:bookmarkStart w:id="816" w:name="_Toc45869053"/>
      <w:bookmarkStart w:id="817" w:name="_Toc52553612"/>
      <w:bookmarkStart w:id="818" w:name="_Toc61111859"/>
      <w:bookmarkStart w:id="819" w:name="_Toc61125941"/>
      <w:bookmarkStart w:id="820" w:name="_Toc61126102"/>
      <w:bookmarkStart w:id="821" w:name="_Toc66804614"/>
      <w:r w:rsidRPr="009C4728">
        <w:t>6.6.1.2.1</w:t>
      </w:r>
      <w:r w:rsidRPr="009C4728">
        <w:tab/>
        <w:t>Minimum Requirement</w:t>
      </w:r>
      <w:bookmarkEnd w:id="812"/>
      <w:bookmarkEnd w:id="813"/>
      <w:bookmarkEnd w:id="814"/>
      <w:bookmarkEnd w:id="815"/>
      <w:bookmarkEnd w:id="816"/>
      <w:bookmarkEnd w:id="817"/>
      <w:bookmarkEnd w:id="818"/>
      <w:bookmarkEnd w:id="819"/>
      <w:bookmarkEnd w:id="820"/>
      <w:bookmarkEnd w:id="821"/>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822" w:name="_Toc21093187"/>
      <w:bookmarkStart w:id="823" w:name="_Toc29762716"/>
      <w:bookmarkStart w:id="824" w:name="_Toc36025891"/>
      <w:bookmarkStart w:id="825" w:name="_Toc44584761"/>
      <w:bookmarkStart w:id="826" w:name="_Toc45869054"/>
      <w:bookmarkStart w:id="827" w:name="_Toc52553613"/>
      <w:bookmarkStart w:id="828" w:name="_Toc61111860"/>
      <w:bookmarkStart w:id="829" w:name="_Toc61125942"/>
      <w:bookmarkStart w:id="830" w:name="_Toc61126103"/>
      <w:bookmarkStart w:id="831" w:name="_Toc66804615"/>
      <w:r w:rsidRPr="009C4728">
        <w:t>6.6.1.3</w:t>
      </w:r>
      <w:r w:rsidRPr="009C4728">
        <w:tab/>
        <w:t>Additional spurious emissions requirements</w:t>
      </w:r>
      <w:bookmarkEnd w:id="822"/>
      <w:bookmarkEnd w:id="823"/>
      <w:bookmarkEnd w:id="824"/>
      <w:bookmarkEnd w:id="825"/>
      <w:bookmarkEnd w:id="826"/>
      <w:bookmarkEnd w:id="827"/>
      <w:bookmarkEnd w:id="828"/>
      <w:bookmarkEnd w:id="829"/>
      <w:bookmarkEnd w:id="830"/>
      <w:bookmarkEnd w:id="83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832" w:name="_Toc21093188"/>
      <w:bookmarkStart w:id="833" w:name="_Toc29762717"/>
      <w:bookmarkStart w:id="834" w:name="_Toc36025892"/>
      <w:bookmarkStart w:id="835" w:name="_Toc44584762"/>
      <w:bookmarkStart w:id="836" w:name="_Toc45869055"/>
      <w:bookmarkStart w:id="837" w:name="_Toc52553614"/>
      <w:bookmarkStart w:id="838" w:name="_Toc61111861"/>
      <w:bookmarkStart w:id="839" w:name="_Toc61125943"/>
      <w:bookmarkStart w:id="840" w:name="_Toc61126104"/>
      <w:bookmarkStart w:id="841" w:name="_Toc66804616"/>
      <w:r w:rsidRPr="009C4728">
        <w:t>6.6.1.3.1</w:t>
      </w:r>
      <w:r w:rsidRPr="009C4728">
        <w:tab/>
        <w:t>Minimum Requirement</w:t>
      </w:r>
      <w:bookmarkEnd w:id="832"/>
      <w:bookmarkEnd w:id="833"/>
      <w:bookmarkEnd w:id="834"/>
      <w:bookmarkEnd w:id="835"/>
      <w:bookmarkEnd w:id="836"/>
      <w:bookmarkEnd w:id="837"/>
      <w:bookmarkEnd w:id="838"/>
      <w:bookmarkEnd w:id="839"/>
      <w:bookmarkEnd w:id="840"/>
      <w:bookmarkEnd w:id="841"/>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77777777" w:rsidR="00D61F39" w:rsidRPr="009C4728" w:rsidRDefault="00D61F3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77777777" w:rsidR="00C53C29" w:rsidRPr="009C4728" w:rsidRDefault="00C53C29" w:rsidP="0021138B">
            <w:pPr>
              <w:pStyle w:val="TAC"/>
              <w:rPr>
                <w:rFonts w:cs="Arial"/>
              </w:rPr>
            </w:pPr>
            <w:r w:rsidRPr="009C4728">
              <w:rPr>
                <w:rFonts w:cs="Arial"/>
              </w:rPr>
              <w:t>E-UTRA Band 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C53C29" w:rsidRPr="009C4728" w:rsidRDefault="00C53C29" w:rsidP="0021138B">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77777777" w:rsidR="00C53C29" w:rsidRPr="009C4728" w:rsidRDefault="00C53C29" w:rsidP="0021138B">
            <w:pPr>
              <w:pStyle w:val="TAC"/>
              <w:rPr>
                <w:rFonts w:cs="Arial"/>
              </w:rPr>
            </w:pPr>
            <w:r w:rsidRPr="009C4728">
              <w:t>3300 MHz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C53C29" w:rsidRPr="009C4728" w:rsidRDefault="00C53C29" w:rsidP="0021138B">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77777777" w:rsidR="00C53C29" w:rsidRPr="009C4728" w:rsidRDefault="00C53C29" w:rsidP="0021138B">
            <w:pPr>
              <w:pStyle w:val="TAC"/>
              <w:rPr>
                <w:rFonts w:cs="Arial"/>
              </w:rPr>
            </w:pPr>
            <w:r w:rsidRPr="009C4728">
              <w:t>3300 MHz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77777777" w:rsidR="00D61F39" w:rsidRPr="009C4728" w:rsidRDefault="00D61F39" w:rsidP="0021138B">
            <w:pPr>
              <w:pStyle w:val="TAC"/>
              <w:rPr>
                <w:rFonts w:cs="Arial"/>
              </w:rPr>
            </w:pPr>
            <w:r w:rsidRPr="009C4728">
              <w:rPr>
                <w:rFonts w:cs="Arial"/>
              </w:rPr>
              <w:t>E-UTRA Band 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D62D1"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D62D1" w:rsidRDefault="00ED62D1" w:rsidP="00ED62D1">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D62D1" w:rsidRDefault="00ED62D1" w:rsidP="00ED62D1">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77777777" w:rsidR="00ED62D1" w:rsidRDefault="00ED62D1" w:rsidP="00ED62D1">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842" w:name="_Hlk506220100"/>
      <w:r w:rsidRPr="009C4728">
        <w:t>or E-UTRA Band 85 UL operating band</w:t>
      </w:r>
      <w:bookmarkEnd w:id="842"/>
      <w:r w:rsidRPr="009C4728">
        <w:t>.</w:t>
      </w:r>
    </w:p>
    <w:p w14:paraId="07D8E6FC" w14:textId="77777777" w:rsidR="00C53C29" w:rsidRPr="009C4728" w:rsidRDefault="00C53C29" w:rsidP="00C53C29">
      <w:pPr>
        <w:rPr>
          <w:rFonts w:cs="v3.8.0"/>
          <w:lang w:eastAsia="zh-CN"/>
        </w:rPr>
      </w:pPr>
      <w:r w:rsidRPr="009C4728">
        <w:lastRenderedPageBreak/>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07D8E70C" w14:textId="77777777"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14:paraId="07D8E70D" w14:textId="77777777" w:rsidR="00C53C29" w:rsidRPr="009C4728" w:rsidRDefault="00C53C29" w:rsidP="00C53C29">
      <w:pPr>
        <w:keepNext/>
        <w:rPr>
          <w:rFonts w:cs="v5.0.0"/>
        </w:rPr>
      </w:pPr>
      <w:r w:rsidRPr="009C4728">
        <w:rPr>
          <w:rFonts w:cs="v5.0.0"/>
        </w:rPr>
        <w:t>The power of any spurious emission shall not exceed:</w:t>
      </w:r>
    </w:p>
    <w:p w14:paraId="07D8E70E" w14:textId="77777777"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13" w14:textId="77777777" w:rsidTr="0021138B">
        <w:trPr>
          <w:cantSplit/>
          <w:jc w:val="center"/>
        </w:trPr>
        <w:tc>
          <w:tcPr>
            <w:tcW w:w="2376" w:type="dxa"/>
          </w:tcPr>
          <w:p w14:paraId="07D8E70F" w14:textId="77777777" w:rsidR="00C53C29" w:rsidRPr="009C4728" w:rsidRDefault="00C53C29" w:rsidP="0021138B">
            <w:pPr>
              <w:pStyle w:val="TAH"/>
              <w:rPr>
                <w:rFonts w:cs="v5.0.0"/>
              </w:rPr>
            </w:pPr>
            <w:r w:rsidRPr="009C4728">
              <w:rPr>
                <w:rFonts w:cs="v5.0.0"/>
              </w:rPr>
              <w:t>Frequency range</w:t>
            </w:r>
          </w:p>
        </w:tc>
        <w:tc>
          <w:tcPr>
            <w:tcW w:w="1276" w:type="dxa"/>
          </w:tcPr>
          <w:p w14:paraId="07D8E710" w14:textId="77777777" w:rsidR="00C53C29" w:rsidRPr="009C4728" w:rsidRDefault="00C53C29" w:rsidP="0021138B">
            <w:pPr>
              <w:pStyle w:val="TAH"/>
              <w:rPr>
                <w:rFonts w:cs="v5.0.0"/>
              </w:rPr>
            </w:pPr>
            <w:r w:rsidRPr="009C4728">
              <w:rPr>
                <w:rFonts w:cs="v5.0.0"/>
              </w:rPr>
              <w:t>Maximum Level</w:t>
            </w:r>
          </w:p>
        </w:tc>
        <w:tc>
          <w:tcPr>
            <w:tcW w:w="1418" w:type="dxa"/>
          </w:tcPr>
          <w:p w14:paraId="07D8E711" w14:textId="77777777" w:rsidR="00C53C29" w:rsidRPr="009C4728" w:rsidRDefault="00C53C29" w:rsidP="0021138B">
            <w:pPr>
              <w:pStyle w:val="TAH"/>
              <w:rPr>
                <w:rFonts w:cs="v5.0.0"/>
              </w:rPr>
            </w:pPr>
            <w:r w:rsidRPr="009C4728">
              <w:rPr>
                <w:rFonts w:cs="v5.0.0"/>
              </w:rPr>
              <w:t>Measurement Bandwidth</w:t>
            </w:r>
          </w:p>
        </w:tc>
        <w:tc>
          <w:tcPr>
            <w:tcW w:w="1956" w:type="dxa"/>
          </w:tcPr>
          <w:p w14:paraId="07D8E712" w14:textId="77777777" w:rsidR="00C53C29" w:rsidRPr="009C4728" w:rsidRDefault="00C53C29" w:rsidP="0021138B">
            <w:pPr>
              <w:pStyle w:val="TAH"/>
              <w:rPr>
                <w:rFonts w:cs="v5.0.0"/>
              </w:rPr>
            </w:pPr>
            <w:r w:rsidRPr="009C4728">
              <w:rPr>
                <w:rFonts w:cs="v5.0.0"/>
              </w:rPr>
              <w:t>Note</w:t>
            </w:r>
          </w:p>
        </w:tc>
      </w:tr>
      <w:tr w:rsidR="00C53C29" w:rsidRPr="009C4728" w14:paraId="07D8E718" w14:textId="77777777" w:rsidTr="0021138B">
        <w:trPr>
          <w:cantSplit/>
          <w:jc w:val="center"/>
        </w:trPr>
        <w:tc>
          <w:tcPr>
            <w:tcW w:w="2376" w:type="dxa"/>
          </w:tcPr>
          <w:p w14:paraId="07D8E714" w14:textId="77777777" w:rsidR="00C53C29" w:rsidRPr="009C4728" w:rsidRDefault="00C53C29" w:rsidP="0021138B">
            <w:pPr>
              <w:pStyle w:val="TAC"/>
              <w:rPr>
                <w:rFonts w:cs="v5.0.0"/>
              </w:rPr>
            </w:pPr>
            <w:r w:rsidRPr="009C4728">
              <w:rPr>
                <w:rFonts w:cs="Arial"/>
                <w:szCs w:val="21"/>
              </w:rPr>
              <w:t>2505MHz – 2535MHz</w:t>
            </w:r>
          </w:p>
        </w:tc>
        <w:tc>
          <w:tcPr>
            <w:tcW w:w="1276" w:type="dxa"/>
          </w:tcPr>
          <w:p w14:paraId="07D8E715" w14:textId="77777777" w:rsidR="00C53C29" w:rsidRPr="009C4728" w:rsidRDefault="00C53C29" w:rsidP="0021138B">
            <w:pPr>
              <w:pStyle w:val="TAC"/>
              <w:rPr>
                <w:rFonts w:cs="v5.0.0"/>
              </w:rPr>
            </w:pPr>
            <w:r w:rsidRPr="009C4728">
              <w:rPr>
                <w:rFonts w:cs="Arial"/>
                <w:szCs w:val="21"/>
              </w:rPr>
              <w:t>-42dBm</w:t>
            </w:r>
          </w:p>
        </w:tc>
        <w:tc>
          <w:tcPr>
            <w:tcW w:w="1418" w:type="dxa"/>
          </w:tcPr>
          <w:p w14:paraId="07D8E716"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Pr>
          <w:p w14:paraId="07D8E717" w14:textId="77777777" w:rsidR="00C53C29" w:rsidRPr="009C4728" w:rsidRDefault="00C53C29" w:rsidP="0021138B">
            <w:pPr>
              <w:pStyle w:val="TAC"/>
              <w:rPr>
                <w:rFonts w:cs="v5.0.0"/>
              </w:rPr>
            </w:pPr>
          </w:p>
        </w:tc>
      </w:tr>
      <w:tr w:rsidR="00C53C29" w:rsidRPr="009C4728" w14:paraId="07D8E71D" w14:textId="77777777" w:rsidTr="0021138B">
        <w:trPr>
          <w:cantSplit/>
          <w:jc w:val="center"/>
        </w:trPr>
        <w:tc>
          <w:tcPr>
            <w:tcW w:w="2376" w:type="dxa"/>
          </w:tcPr>
          <w:p w14:paraId="07D8E719" w14:textId="77777777" w:rsidR="00C53C29" w:rsidRPr="009C4728" w:rsidRDefault="00C53C29" w:rsidP="0021138B">
            <w:pPr>
              <w:pStyle w:val="TAC"/>
              <w:rPr>
                <w:rFonts w:cs="Arial"/>
                <w:szCs w:val="21"/>
              </w:rPr>
            </w:pPr>
            <w:r w:rsidRPr="009C4728">
              <w:rPr>
                <w:rFonts w:cs="Arial"/>
                <w:szCs w:val="21"/>
              </w:rPr>
              <w:t>2535MHz – 2655MHz</w:t>
            </w:r>
          </w:p>
        </w:tc>
        <w:tc>
          <w:tcPr>
            <w:tcW w:w="1276" w:type="dxa"/>
          </w:tcPr>
          <w:p w14:paraId="07D8E71A" w14:textId="77777777" w:rsidR="00C53C29" w:rsidRPr="009C4728" w:rsidRDefault="00C53C29" w:rsidP="0021138B">
            <w:pPr>
              <w:pStyle w:val="TAC"/>
              <w:rPr>
                <w:rFonts w:cs="Arial"/>
                <w:szCs w:val="21"/>
                <w:lang w:eastAsia="zh-CN"/>
              </w:rPr>
            </w:pPr>
            <w:r w:rsidRPr="009C4728">
              <w:rPr>
                <w:rFonts w:cs="Arial"/>
                <w:szCs w:val="21"/>
              </w:rPr>
              <w:t>-22dBm</w:t>
            </w:r>
          </w:p>
        </w:tc>
        <w:tc>
          <w:tcPr>
            <w:tcW w:w="1418" w:type="dxa"/>
          </w:tcPr>
          <w:p w14:paraId="07D8E71B" w14:textId="77777777" w:rsidR="00C53C29" w:rsidRPr="009C4728" w:rsidRDefault="00C53C29" w:rsidP="0021138B">
            <w:pPr>
              <w:pStyle w:val="TAC"/>
              <w:rPr>
                <w:rFonts w:cs="v5.0.0"/>
              </w:rPr>
            </w:pPr>
            <w:r w:rsidRPr="009C4728">
              <w:rPr>
                <w:rFonts w:cs="v5.0.0"/>
                <w:lang w:eastAsia="zh-CN"/>
              </w:rPr>
              <w:t>1 MHz</w:t>
            </w:r>
          </w:p>
        </w:tc>
        <w:tc>
          <w:tcPr>
            <w:tcW w:w="1956" w:type="dxa"/>
          </w:tcPr>
          <w:p w14:paraId="07D8E71C" w14:textId="77777777"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14:paraId="07D8E722" w14:textId="77777777" w:rsidTr="0021138B">
        <w:trPr>
          <w:cantSplit/>
          <w:jc w:val="center"/>
        </w:trPr>
        <w:tc>
          <w:tcPr>
            <w:tcW w:w="2376" w:type="dxa"/>
          </w:tcPr>
          <w:p w14:paraId="07D8E71E" w14:textId="77777777" w:rsidR="00C53C29" w:rsidRPr="009C4728" w:rsidRDefault="00C53C29" w:rsidP="0021138B">
            <w:pPr>
              <w:pStyle w:val="TAC"/>
              <w:rPr>
                <w:rFonts w:cs="Arial"/>
                <w:szCs w:val="21"/>
              </w:rPr>
            </w:pPr>
          </w:p>
        </w:tc>
        <w:tc>
          <w:tcPr>
            <w:tcW w:w="1276" w:type="dxa"/>
          </w:tcPr>
          <w:p w14:paraId="07D8E71F" w14:textId="77777777" w:rsidR="00C53C29" w:rsidRPr="009C4728" w:rsidRDefault="00C53C29" w:rsidP="0021138B">
            <w:pPr>
              <w:pStyle w:val="TAC"/>
              <w:rPr>
                <w:rFonts w:cs="Arial"/>
                <w:szCs w:val="21"/>
                <w:lang w:eastAsia="zh-CN"/>
              </w:rPr>
            </w:pPr>
          </w:p>
        </w:tc>
        <w:tc>
          <w:tcPr>
            <w:tcW w:w="1418" w:type="dxa"/>
          </w:tcPr>
          <w:p w14:paraId="07D8E720" w14:textId="77777777" w:rsidR="00C53C29" w:rsidRPr="009C4728" w:rsidRDefault="00C53C29" w:rsidP="0021138B">
            <w:pPr>
              <w:pStyle w:val="TAC"/>
              <w:rPr>
                <w:rFonts w:cs="v5.0.0"/>
              </w:rPr>
            </w:pPr>
          </w:p>
        </w:tc>
        <w:tc>
          <w:tcPr>
            <w:tcW w:w="1956" w:type="dxa"/>
          </w:tcPr>
          <w:p w14:paraId="07D8E721" w14:textId="77777777" w:rsidR="00C53C29" w:rsidRPr="009C4728" w:rsidRDefault="00C53C29" w:rsidP="0021138B">
            <w:pPr>
              <w:pStyle w:val="TAC"/>
              <w:rPr>
                <w:rFonts w:cs="v5.0.0"/>
              </w:rPr>
            </w:pPr>
          </w:p>
        </w:tc>
      </w:tr>
      <w:tr w:rsidR="00C53C29" w:rsidRPr="009C4728" w14:paraId="07D8E724" w14:textId="77777777" w:rsidTr="0021138B">
        <w:trPr>
          <w:cantSplit/>
          <w:jc w:val="center"/>
        </w:trPr>
        <w:tc>
          <w:tcPr>
            <w:tcW w:w="7026" w:type="dxa"/>
            <w:gridSpan w:val="4"/>
          </w:tcPr>
          <w:p w14:paraId="07D8E723"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843" w:name="_Toc21093189"/>
      <w:bookmarkStart w:id="844" w:name="_Toc29762718"/>
      <w:bookmarkStart w:id="845" w:name="_Toc36025893"/>
      <w:bookmarkStart w:id="846" w:name="_Toc44584763"/>
      <w:bookmarkStart w:id="847" w:name="_Toc45869056"/>
      <w:bookmarkStart w:id="848" w:name="_Toc52553615"/>
      <w:bookmarkStart w:id="849" w:name="_Toc61111862"/>
      <w:bookmarkStart w:id="850" w:name="_Toc61125944"/>
      <w:bookmarkStart w:id="851" w:name="_Toc61126105"/>
      <w:bookmarkStart w:id="852" w:name="_Toc66804617"/>
      <w:r w:rsidRPr="009C4728">
        <w:t>6.6.1.4</w:t>
      </w:r>
      <w:r w:rsidRPr="009C4728">
        <w:tab/>
        <w:t>Co-location with other base stations</w:t>
      </w:r>
      <w:bookmarkEnd w:id="843"/>
      <w:bookmarkEnd w:id="844"/>
      <w:bookmarkEnd w:id="845"/>
      <w:bookmarkEnd w:id="846"/>
      <w:bookmarkEnd w:id="847"/>
      <w:bookmarkEnd w:id="848"/>
      <w:bookmarkEnd w:id="849"/>
      <w:bookmarkEnd w:id="850"/>
      <w:bookmarkEnd w:id="851"/>
      <w:bookmarkEnd w:id="852"/>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853" w:name="_Toc21093190"/>
      <w:bookmarkStart w:id="854" w:name="_Toc29762719"/>
      <w:bookmarkStart w:id="855" w:name="_Toc36025894"/>
      <w:bookmarkStart w:id="856" w:name="_Toc44584764"/>
      <w:bookmarkStart w:id="857" w:name="_Toc45869057"/>
      <w:bookmarkStart w:id="858" w:name="_Toc52553616"/>
      <w:bookmarkStart w:id="859" w:name="_Toc61111863"/>
      <w:bookmarkStart w:id="860" w:name="_Toc61125945"/>
      <w:bookmarkStart w:id="861" w:name="_Toc61126106"/>
      <w:bookmarkStart w:id="862" w:name="_Toc66804618"/>
      <w:r w:rsidRPr="009C4728">
        <w:t>6.6.1.4.1</w:t>
      </w:r>
      <w:r w:rsidRPr="009C4728">
        <w:tab/>
        <w:t>Minimum Requirement</w:t>
      </w:r>
      <w:bookmarkEnd w:id="853"/>
      <w:bookmarkEnd w:id="854"/>
      <w:bookmarkEnd w:id="855"/>
      <w:bookmarkEnd w:id="856"/>
      <w:bookmarkEnd w:id="857"/>
      <w:bookmarkEnd w:id="858"/>
      <w:bookmarkEnd w:id="859"/>
      <w:bookmarkEnd w:id="860"/>
      <w:bookmarkEnd w:id="861"/>
      <w:bookmarkEnd w:id="862"/>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07D8E82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07D8E82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2" w14:textId="77777777" w:rsidR="00C53C29" w:rsidRPr="009C4728" w:rsidRDefault="00C53C29" w:rsidP="0021138B">
            <w:pPr>
              <w:pStyle w:val="TAL"/>
              <w:jc w:val="center"/>
              <w:rPr>
                <w:rFonts w:cs="Arial"/>
              </w:rPr>
            </w:pP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lastRenderedPageBreak/>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863" w:name="_Toc21093191"/>
      <w:bookmarkStart w:id="864" w:name="_Toc29762720"/>
      <w:bookmarkStart w:id="865" w:name="_Toc36025895"/>
      <w:bookmarkStart w:id="866" w:name="_Toc44584765"/>
      <w:bookmarkStart w:id="867" w:name="_Toc45869058"/>
      <w:bookmarkStart w:id="868" w:name="_Toc52553617"/>
      <w:bookmarkStart w:id="869" w:name="_Toc61111864"/>
      <w:bookmarkStart w:id="870" w:name="_Toc61125946"/>
      <w:bookmarkStart w:id="871" w:name="_Toc61126107"/>
      <w:bookmarkStart w:id="872" w:name="_Toc66804619"/>
      <w:r w:rsidRPr="009C4728">
        <w:t>6.6.2</w:t>
      </w:r>
      <w:r w:rsidRPr="009C4728">
        <w:tab/>
        <w:t>Operating band unwanted emissions</w:t>
      </w:r>
      <w:bookmarkEnd w:id="863"/>
      <w:bookmarkEnd w:id="864"/>
      <w:bookmarkEnd w:id="865"/>
      <w:bookmarkEnd w:id="866"/>
      <w:bookmarkEnd w:id="867"/>
      <w:bookmarkEnd w:id="868"/>
      <w:bookmarkEnd w:id="869"/>
      <w:bookmarkEnd w:id="870"/>
      <w:bookmarkEnd w:id="871"/>
      <w:bookmarkEnd w:id="872"/>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873" w:name="_Toc21093192"/>
      <w:bookmarkStart w:id="874" w:name="_Toc29762721"/>
      <w:bookmarkStart w:id="875" w:name="_Toc36025896"/>
      <w:bookmarkStart w:id="876" w:name="_Toc44584766"/>
      <w:bookmarkStart w:id="877" w:name="_Toc45869059"/>
      <w:bookmarkStart w:id="878" w:name="_Toc52553618"/>
      <w:bookmarkStart w:id="879" w:name="_Toc61111865"/>
      <w:bookmarkStart w:id="880" w:name="_Toc61125947"/>
      <w:bookmarkStart w:id="881" w:name="_Toc61126108"/>
      <w:bookmarkStart w:id="882" w:name="_Toc66804620"/>
      <w:r w:rsidRPr="009C4728">
        <w:t>6.6.2.1</w:t>
      </w:r>
      <w:r w:rsidRPr="009C4728">
        <w:tab/>
        <w:t>General minimum requirement for Band Categories 1 and 3</w:t>
      </w:r>
      <w:bookmarkEnd w:id="873"/>
      <w:bookmarkEnd w:id="874"/>
      <w:bookmarkEnd w:id="875"/>
      <w:bookmarkEnd w:id="876"/>
      <w:bookmarkEnd w:id="877"/>
      <w:bookmarkEnd w:id="878"/>
      <w:bookmarkEnd w:id="879"/>
      <w:bookmarkEnd w:id="880"/>
      <w:bookmarkEnd w:id="881"/>
      <w:bookmarkEnd w:id="88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7D8EA0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A0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A0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88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88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5pt;height:28.5pt" o:ole="" fillcolor="window">
                  <v:imagedata r:id="rId35" o:title=""/>
                </v:shape>
                <o:OLEObject Type="Embed" ProgID="Equation.3" ShapeID="_x0000_i1033" DrawAspect="Content" ObjectID="_1679385965" r:id="rId36"/>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pt;height:44.5pt" o:ole="" fillcolor="window">
                  <v:imagedata r:id="rId37" o:title=""/>
                </v:shape>
                <o:OLEObject Type="Embed" ProgID="Equation.3" ShapeID="_x0000_i1034" DrawAspect="Content" ObjectID="_1679385966" r:id="rId38"/>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pt;height:44.5pt" o:ole="" fillcolor="window">
                  <v:imagedata r:id="rId39" o:title=""/>
                </v:shape>
                <o:OLEObject Type="Embed" ProgID="Equation.3" ShapeID="_x0000_i1035" DrawAspect="Content" ObjectID="_1679385967" r:id="rId40"/>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884" w:name="_Hlk510629516"/>
    </w:p>
    <w:p w14:paraId="07D8EA6D" w14:textId="3B1FE49F" w:rsidR="00C53C29" w:rsidRPr="009C4728" w:rsidRDefault="00C53C29" w:rsidP="00C53C29">
      <w:pPr>
        <w:pStyle w:val="TH"/>
        <w:rPr>
          <w:rFonts w:cs="v5.0.0"/>
        </w:rPr>
      </w:pPr>
      <w:r w:rsidRPr="009C4728">
        <w:t xml:space="preserve">Table 6.6.2.1-1b: </w:t>
      </w:r>
      <w:bookmarkStart w:id="88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88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07D8EA8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88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886" w:name="_Hlk61613724"/>
      <w:r w:rsidR="001F5862" w:rsidRPr="00A07190">
        <w:t xml:space="preserve">BS </w:t>
      </w:r>
      <w:r w:rsidR="001F5862">
        <w:t xml:space="preserve">with </w:t>
      </w:r>
      <w:r w:rsidR="001F5862" w:rsidRPr="00A07190">
        <w:t xml:space="preserve">maximum output power </w:t>
      </w:r>
      <w:bookmarkEnd w:id="88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88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F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AF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AF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AF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07D8EAF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AF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AF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88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pt;height:28.5pt" o:ole="">
                  <v:imagedata r:id="rId42" o:title=""/>
                </v:shape>
                <o:OLEObject Type="Embed" ProgID="Equation.DSMT4" ShapeID="_x0000_i1036" DrawAspect="Content" ObjectID="_1679385968" r:id="rId43"/>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5pt;height:28.5pt" o:ole="" fillcolor="window">
                  <v:imagedata r:id="rId44" o:title=""/>
                </v:shape>
                <o:OLEObject Type="Embed" ProgID="Equation.DSMT4" ShapeID="_x0000_i1037" DrawAspect="Content" ObjectID="_1679385969" r:id="rId45"/>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4.5pt" o:ole="" fillcolor="window">
                  <v:imagedata r:id="rId46" o:title=""/>
                </v:shape>
                <o:OLEObject Type="Embed" ProgID="Equation.3" ShapeID="_x0000_i1038" DrawAspect="Content" ObjectID="_1679385970" r:id="rId47"/>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4.5pt" o:ole="" fillcolor="window">
                  <v:imagedata r:id="rId48" o:title=""/>
                </v:shape>
                <o:OLEObject Type="Embed" ProgID="Equation.3" ShapeID="_x0000_i1039" DrawAspect="Content" ObjectID="_1679385971" r:id="rId49"/>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88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6.5pt;height:28.5pt" o:ole="">
                  <v:imagedata r:id="rId50" o:title=""/>
                </v:shape>
                <o:OLEObject Type="Embed" ProgID="Equation.3" ShapeID="_x0000_i1040" DrawAspect="Content" ObjectID="_1679385972" r:id="rId51"/>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B4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B4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B4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B4F" w14:textId="77777777" w:rsidTr="0021138B">
        <w:trPr>
          <w:cantSplit/>
          <w:jc w:val="center"/>
        </w:trPr>
        <w:tc>
          <w:tcPr>
            <w:tcW w:w="9988" w:type="dxa"/>
            <w:gridSpan w:val="4"/>
          </w:tcPr>
          <w:p w14:paraId="07D8EB4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B4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B4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88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8.5pt" o:ole="">
                  <v:imagedata r:id="rId52" o:title=""/>
                </v:shape>
                <o:OLEObject Type="Embed" ProgID="Equation.3" ShapeID="_x0000_i1041" DrawAspect="Content" ObjectID="_1679385973" r:id="rId53"/>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1.5pt;height:44.5pt" o:ole="" fillcolor="window">
                  <v:imagedata r:id="rId54" o:title=""/>
                </v:shape>
                <o:OLEObject Type="Embed" ProgID="Equation.3" ShapeID="_x0000_i1042" DrawAspect="Content" ObjectID="_1679385974" r:id="rId55"/>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pt;height:44.5pt" o:ole="" fillcolor="window">
                  <v:imagedata r:id="rId56" o:title=""/>
                </v:shape>
                <o:OLEObject Type="Embed" ProgID="Equation.3" ShapeID="_x0000_i1043" DrawAspect="Content" ObjectID="_1679385975" r:id="rId57"/>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889" w:name="_Toc21093193"/>
      <w:bookmarkStart w:id="890" w:name="_Toc29762722"/>
      <w:bookmarkStart w:id="891" w:name="_Toc36025897"/>
      <w:bookmarkStart w:id="892" w:name="_Toc44584767"/>
      <w:bookmarkStart w:id="893" w:name="_Toc45869060"/>
      <w:bookmarkStart w:id="894" w:name="_Toc52553619"/>
      <w:bookmarkStart w:id="895" w:name="_Toc61111866"/>
      <w:bookmarkStart w:id="896" w:name="_Toc61125948"/>
      <w:bookmarkStart w:id="897" w:name="_Toc61126109"/>
      <w:bookmarkStart w:id="898" w:name="_Toc66804621"/>
      <w:r w:rsidRPr="009C4728">
        <w:t>6.6.2.2</w:t>
      </w:r>
      <w:r w:rsidRPr="009C4728">
        <w:tab/>
        <w:t>General minimum requirement for Band Category 2</w:t>
      </w:r>
      <w:bookmarkEnd w:id="889"/>
      <w:bookmarkEnd w:id="890"/>
      <w:bookmarkEnd w:id="891"/>
      <w:bookmarkEnd w:id="892"/>
      <w:bookmarkEnd w:id="893"/>
      <w:bookmarkEnd w:id="894"/>
      <w:bookmarkEnd w:id="895"/>
      <w:bookmarkEnd w:id="896"/>
      <w:bookmarkEnd w:id="897"/>
      <w:bookmarkEnd w:id="898"/>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53C29" w:rsidRPr="009C4728" w14:paraId="07D8EBAB" w14:textId="77777777" w:rsidTr="0021138B">
        <w:trPr>
          <w:cantSplit/>
          <w:jc w:val="center"/>
        </w:trPr>
        <w:tc>
          <w:tcPr>
            <w:tcW w:w="2127" w:type="dxa"/>
          </w:tcPr>
          <w:p w14:paraId="07D8EBA8" w14:textId="77777777"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14:paraId="07D8EBA9"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A" w14:textId="77777777" w:rsidR="00C53C29" w:rsidRPr="009C4728" w:rsidRDefault="00C53C29" w:rsidP="0021138B">
            <w:pPr>
              <w:pStyle w:val="TAC"/>
              <w:rPr>
                <w:rFonts w:cs="Arial"/>
              </w:rPr>
            </w:pPr>
            <w:r w:rsidRPr="009C4728">
              <w:rPr>
                <w:rFonts w:cs="Arial"/>
              </w:rPr>
              <w:t>6.6.2.2-2a (option 1)</w:t>
            </w:r>
          </w:p>
        </w:tc>
      </w:tr>
      <w:tr w:rsidR="00C53C29" w:rsidRPr="009C4728" w14:paraId="07D8EBAF" w14:textId="77777777" w:rsidTr="0021138B">
        <w:trPr>
          <w:cantSplit/>
          <w:jc w:val="center"/>
        </w:trPr>
        <w:tc>
          <w:tcPr>
            <w:tcW w:w="2127" w:type="dxa"/>
          </w:tcPr>
          <w:p w14:paraId="07D8EBAC" w14:textId="77777777"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14:paraId="07D8EBAD"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E" w14:textId="77777777" w:rsidR="00C53C29" w:rsidRPr="009C4728" w:rsidRDefault="00C53C29" w:rsidP="0021138B">
            <w:pPr>
              <w:pStyle w:val="TAC"/>
              <w:rPr>
                <w:rFonts w:cs="Arial"/>
              </w:rPr>
            </w:pPr>
            <w:r w:rsidRPr="009C4728">
              <w:rPr>
                <w:rFonts w:cs="Arial"/>
              </w:rPr>
              <w:t>6.6.2.2-2b (option 1)</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5pt;height:28.5pt" o:ole="" fillcolor="window">
                  <v:imagedata r:id="rId35" o:title=""/>
                </v:shape>
                <o:OLEObject Type="Embed" ProgID="Equation.3" ShapeID="_x0000_i1044" DrawAspect="Content" ObjectID="_1679385976" r:id="rId58"/>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pt;height:42.5pt" o:ole="" fillcolor="window">
                  <v:imagedata r:id="rId37" o:title=""/>
                </v:shape>
                <o:OLEObject Type="Embed" ProgID="Equation.3" ShapeID="_x0000_i1045" DrawAspect="Content" ObjectID="_1679385977" r:id="rId59"/>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1pt;height:42.5pt" o:ole="" fillcolor="window">
                  <v:imagedata r:id="rId39" o:title=""/>
                </v:shape>
                <o:OLEObject Type="Embed" ProgID="Equation.3" ShapeID="_x0000_i1046" DrawAspect="Content" ObjectID="_1679385978" r:id="rId60"/>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lastRenderedPageBreak/>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07D8EC0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C0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0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6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6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6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C6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D8EC6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C6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6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pt;height:30.5pt" o:ole="">
                  <v:imagedata r:id="rId61" o:title=""/>
                </v:shape>
                <o:OLEObject Type="Embed" ProgID="Equation.DSMT4" ShapeID="_x0000_i1047" DrawAspect="Content" ObjectID="_1679385979" r:id="rId62"/>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pt;height:27.5pt" o:ole="" fillcolor="window">
                  <v:imagedata r:id="rId44" o:title=""/>
                </v:shape>
                <o:OLEObject Type="Embed" ProgID="Equation.DSMT4" ShapeID="_x0000_i1048" DrawAspect="Content" ObjectID="_1679385980" r:id="rId63"/>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77777777" w:rsidR="00C53C29" w:rsidRPr="009C4728" w:rsidRDefault="00C53C29" w:rsidP="0021138B">
            <w:pPr>
              <w:pStyle w:val="TAC"/>
              <w:rPr>
                <w:rFonts w:cs="Arial"/>
              </w:rPr>
            </w:pPr>
            <w:r w:rsidRPr="009C4728">
              <w:rPr>
                <w:rFonts w:cs="Arial"/>
              </w:rPr>
              <w:t>-25 dBm</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899"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899"/>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5pt;height:27pt" o:ole="">
                  <v:imagedata r:id="rId50" o:title=""/>
                </v:shape>
                <o:OLEObject Type="Embed" ProgID="Equation.3" ShapeID="_x0000_i1049" DrawAspect="Content" ObjectID="_1679385981" r:id="rId64"/>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A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A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A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A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CA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CA8" w14:textId="77777777" w:rsidTr="0021138B">
        <w:trPr>
          <w:cantSplit/>
          <w:jc w:val="center"/>
        </w:trPr>
        <w:tc>
          <w:tcPr>
            <w:tcW w:w="9988" w:type="dxa"/>
            <w:gridSpan w:val="4"/>
          </w:tcPr>
          <w:p w14:paraId="07D8ECA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CA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A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8pt;height:44.5pt" o:ole="" fillcolor="window">
                  <v:imagedata r:id="rId46" o:title=""/>
                </v:shape>
                <o:OLEObject Type="Embed" ProgID="Equation.3" ShapeID="_x0000_i1050" DrawAspect="Content" ObjectID="_1679385982" r:id="rId65"/>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4.5pt" o:ole="" fillcolor="window">
                  <v:imagedata r:id="rId48" o:title=""/>
                </v:shape>
                <o:OLEObject Type="Embed" ProgID="Equation.3" ShapeID="_x0000_i1051" DrawAspect="Content" ObjectID="_1679385983" r:id="rId66"/>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0.5pt" o:ole="">
                  <v:imagedata r:id="rId52" o:title=""/>
                </v:shape>
                <o:OLEObject Type="Embed" ProgID="Equation.3" ShapeID="_x0000_i1052" DrawAspect="Content" ObjectID="_1679385984" r:id="rId67"/>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5pt;height:44.5pt" o:ole="" fillcolor="window">
                  <v:imagedata r:id="rId54" o:title=""/>
                </v:shape>
                <o:OLEObject Type="Embed" ProgID="Equation.3" ShapeID="_x0000_i1053" DrawAspect="Content" ObjectID="_1679385985" r:id="rId68"/>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4.5pt" o:ole="" fillcolor="window">
                  <v:imagedata r:id="rId56" o:title=""/>
                </v:shape>
                <o:OLEObject Type="Embed" ProgID="Equation.3" ShapeID="_x0000_i1054" DrawAspect="Content" ObjectID="_1679385986" r:id="rId69"/>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900" w:name="_Hlk514071793"/>
      <w:r w:rsidRPr="009C4728">
        <w:t>Δf</w:t>
      </w:r>
      <w:r w:rsidRPr="009C4728">
        <w:rPr>
          <w:vertAlign w:val="subscript"/>
        </w:rPr>
        <w:t>OBUE</w:t>
      </w:r>
      <w:bookmarkEnd w:id="900"/>
      <w:r w:rsidRPr="009C4728">
        <w:t>.</w:t>
      </w:r>
    </w:p>
    <w:p w14:paraId="07D8ED0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901" w:name="_Toc21093194"/>
      <w:bookmarkStart w:id="902" w:name="_Toc29762723"/>
      <w:bookmarkStart w:id="903" w:name="_Toc36025898"/>
      <w:bookmarkStart w:id="904" w:name="_Toc44584768"/>
      <w:bookmarkStart w:id="905" w:name="_Toc45869061"/>
      <w:bookmarkStart w:id="906" w:name="_Toc52553620"/>
      <w:bookmarkStart w:id="907" w:name="_Toc61111867"/>
      <w:bookmarkStart w:id="908" w:name="_Toc61125949"/>
      <w:bookmarkStart w:id="909" w:name="_Toc61126110"/>
      <w:bookmarkStart w:id="910" w:name="_Toc66804622"/>
      <w:r w:rsidRPr="009C4728">
        <w:t>6.6.2.3</w:t>
      </w:r>
      <w:r w:rsidRPr="009C4728">
        <w:tab/>
        <w:t>GSM/EDGE single-RAT requirements</w:t>
      </w:r>
      <w:bookmarkEnd w:id="901"/>
      <w:bookmarkEnd w:id="902"/>
      <w:bookmarkEnd w:id="903"/>
      <w:bookmarkEnd w:id="904"/>
      <w:bookmarkEnd w:id="905"/>
      <w:bookmarkEnd w:id="906"/>
      <w:bookmarkEnd w:id="907"/>
      <w:bookmarkEnd w:id="908"/>
      <w:bookmarkEnd w:id="909"/>
      <w:bookmarkEnd w:id="910"/>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911" w:name="_Toc21093195"/>
      <w:bookmarkStart w:id="912" w:name="_Toc29762724"/>
      <w:bookmarkStart w:id="913" w:name="_Toc36025899"/>
      <w:bookmarkStart w:id="914" w:name="_Toc44584769"/>
      <w:bookmarkStart w:id="915" w:name="_Toc45869062"/>
      <w:bookmarkStart w:id="916" w:name="_Toc52553621"/>
      <w:bookmarkStart w:id="917" w:name="_Toc61111868"/>
      <w:bookmarkStart w:id="918" w:name="_Toc61125950"/>
      <w:bookmarkStart w:id="919" w:name="_Toc61126111"/>
      <w:bookmarkStart w:id="920" w:name="_Toc66804623"/>
      <w:r w:rsidRPr="009C4728">
        <w:t>6.6.2.4</w:t>
      </w:r>
      <w:r w:rsidRPr="009C4728">
        <w:tab/>
        <w:t>Additional requirements</w:t>
      </w:r>
      <w:bookmarkEnd w:id="911"/>
      <w:bookmarkEnd w:id="912"/>
      <w:bookmarkEnd w:id="913"/>
      <w:bookmarkEnd w:id="914"/>
      <w:bookmarkEnd w:id="915"/>
      <w:bookmarkEnd w:id="916"/>
      <w:bookmarkEnd w:id="917"/>
      <w:bookmarkEnd w:id="918"/>
      <w:bookmarkEnd w:id="919"/>
      <w:bookmarkEnd w:id="920"/>
    </w:p>
    <w:p w14:paraId="07D8ED18" w14:textId="77777777" w:rsidR="00C53C29" w:rsidRPr="009C4728" w:rsidRDefault="00C53C29" w:rsidP="00C53C29">
      <w:pPr>
        <w:pStyle w:val="Heading5"/>
      </w:pPr>
      <w:bookmarkStart w:id="921" w:name="_Toc21093196"/>
      <w:bookmarkStart w:id="922" w:name="_Toc29762725"/>
      <w:bookmarkStart w:id="923" w:name="_Toc36025900"/>
      <w:bookmarkStart w:id="924" w:name="_Toc44584770"/>
      <w:bookmarkStart w:id="925" w:name="_Toc45869063"/>
      <w:bookmarkStart w:id="926" w:name="_Toc52553622"/>
      <w:bookmarkStart w:id="927" w:name="_Toc61111869"/>
      <w:bookmarkStart w:id="928" w:name="_Toc61125951"/>
      <w:bookmarkStart w:id="929" w:name="_Toc61126112"/>
      <w:bookmarkStart w:id="930" w:name="_Toc66804624"/>
      <w:r w:rsidRPr="009C4728">
        <w:t>6.6.2.4.1</w:t>
      </w:r>
      <w:r w:rsidRPr="009C4728">
        <w:tab/>
        <w:t>Limits in FCC Title 47</w:t>
      </w:r>
      <w:bookmarkEnd w:id="921"/>
      <w:bookmarkEnd w:id="922"/>
      <w:bookmarkEnd w:id="923"/>
      <w:bookmarkEnd w:id="924"/>
      <w:bookmarkEnd w:id="925"/>
      <w:bookmarkEnd w:id="926"/>
      <w:bookmarkEnd w:id="927"/>
      <w:bookmarkEnd w:id="928"/>
      <w:bookmarkEnd w:id="929"/>
      <w:bookmarkEnd w:id="930"/>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931" w:name="_Toc21093197"/>
      <w:bookmarkStart w:id="932" w:name="_Toc29762726"/>
      <w:bookmarkStart w:id="933" w:name="_Toc36025901"/>
      <w:bookmarkStart w:id="934" w:name="_Toc44584771"/>
      <w:bookmarkStart w:id="935" w:name="_Toc45869064"/>
      <w:bookmarkStart w:id="936" w:name="_Toc52553623"/>
      <w:bookmarkStart w:id="937" w:name="_Toc61111870"/>
      <w:bookmarkStart w:id="938" w:name="_Toc61125952"/>
      <w:bookmarkStart w:id="939" w:name="_Toc61126113"/>
      <w:bookmarkStart w:id="940" w:name="_Toc66804625"/>
      <w:r w:rsidRPr="009C4728">
        <w:t>6.6.2.4.2</w:t>
      </w:r>
      <w:r w:rsidRPr="009C4728">
        <w:tab/>
        <w:t>Unsynchronized operation for BC3</w:t>
      </w:r>
      <w:bookmarkEnd w:id="931"/>
      <w:bookmarkEnd w:id="932"/>
      <w:bookmarkEnd w:id="933"/>
      <w:bookmarkEnd w:id="934"/>
      <w:bookmarkEnd w:id="935"/>
      <w:bookmarkEnd w:id="936"/>
      <w:bookmarkEnd w:id="937"/>
      <w:bookmarkEnd w:id="938"/>
      <w:bookmarkEnd w:id="939"/>
      <w:bookmarkEnd w:id="94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941" w:name="_Toc21093198"/>
      <w:bookmarkStart w:id="942" w:name="_Toc29762727"/>
      <w:bookmarkStart w:id="943" w:name="_Toc36025902"/>
      <w:bookmarkStart w:id="944" w:name="_Toc44584772"/>
      <w:bookmarkStart w:id="945" w:name="_Toc45869065"/>
      <w:bookmarkStart w:id="946" w:name="_Toc52553624"/>
      <w:bookmarkStart w:id="947" w:name="_Toc61111871"/>
      <w:bookmarkStart w:id="948" w:name="_Toc61125953"/>
      <w:bookmarkStart w:id="949" w:name="_Toc61126114"/>
      <w:bookmarkStart w:id="950" w:name="_Toc66804626"/>
      <w:r w:rsidRPr="009C4728">
        <w:t>6.6.2.4.3</w:t>
      </w:r>
      <w:r w:rsidRPr="009C4728">
        <w:tab/>
        <w:t>Protection of DTT</w:t>
      </w:r>
      <w:bookmarkEnd w:id="941"/>
      <w:bookmarkEnd w:id="942"/>
      <w:bookmarkEnd w:id="943"/>
      <w:bookmarkEnd w:id="944"/>
      <w:bookmarkEnd w:id="945"/>
      <w:bookmarkEnd w:id="946"/>
      <w:bookmarkEnd w:id="947"/>
      <w:bookmarkEnd w:id="948"/>
      <w:bookmarkEnd w:id="949"/>
      <w:bookmarkEnd w:id="950"/>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951" w:name="_Toc21093199"/>
      <w:bookmarkStart w:id="952" w:name="_Toc29762728"/>
      <w:bookmarkStart w:id="953" w:name="_Toc36025903"/>
      <w:bookmarkStart w:id="954" w:name="_Toc44584773"/>
      <w:bookmarkStart w:id="955" w:name="_Toc45869066"/>
      <w:bookmarkStart w:id="956" w:name="_Toc52553625"/>
      <w:bookmarkStart w:id="957" w:name="_Toc61111872"/>
      <w:bookmarkStart w:id="958" w:name="_Toc61125954"/>
      <w:bookmarkStart w:id="959" w:name="_Toc61126115"/>
      <w:bookmarkStart w:id="960" w:name="_Toc66804627"/>
      <w:r w:rsidRPr="009C4728">
        <w:t>6.6.2.4.4</w:t>
      </w:r>
      <w:r w:rsidRPr="009C4728">
        <w:tab/>
      </w:r>
      <w:bookmarkEnd w:id="951"/>
      <w:bookmarkEnd w:id="952"/>
      <w:bookmarkEnd w:id="953"/>
      <w:bookmarkEnd w:id="954"/>
      <w:bookmarkEnd w:id="955"/>
      <w:bookmarkEnd w:id="956"/>
      <w:r w:rsidR="00C0293B">
        <w:t>Void</w:t>
      </w:r>
      <w:bookmarkEnd w:id="957"/>
      <w:bookmarkEnd w:id="958"/>
      <w:bookmarkEnd w:id="959"/>
      <w:bookmarkEnd w:id="960"/>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961" w:name="_Toc21093200"/>
      <w:bookmarkStart w:id="962" w:name="_Toc29762729"/>
      <w:bookmarkStart w:id="963" w:name="_Toc36025904"/>
      <w:bookmarkStart w:id="964" w:name="_Toc44584774"/>
      <w:bookmarkStart w:id="965" w:name="_Toc45869067"/>
      <w:bookmarkStart w:id="966" w:name="_Toc52553626"/>
      <w:bookmarkStart w:id="967" w:name="_Toc61111873"/>
      <w:bookmarkStart w:id="968" w:name="_Toc61125955"/>
      <w:bookmarkStart w:id="969" w:name="_Toc61126116"/>
      <w:bookmarkStart w:id="970" w:name="_Toc66804628"/>
      <w:r w:rsidRPr="009C4728">
        <w:t>6.6.2.4.5</w:t>
      </w:r>
      <w:r w:rsidRPr="009C4728">
        <w:tab/>
        <w:t>Co-existence with RNSS/GPS services in North America</w:t>
      </w:r>
      <w:bookmarkEnd w:id="961"/>
      <w:bookmarkEnd w:id="962"/>
      <w:bookmarkEnd w:id="963"/>
      <w:bookmarkEnd w:id="964"/>
      <w:bookmarkEnd w:id="965"/>
      <w:bookmarkEnd w:id="966"/>
      <w:bookmarkEnd w:id="967"/>
      <w:bookmarkEnd w:id="968"/>
      <w:bookmarkEnd w:id="969"/>
      <w:bookmarkEnd w:id="970"/>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971" w:name="_Toc21093201"/>
      <w:bookmarkStart w:id="972" w:name="_Toc29762730"/>
      <w:bookmarkStart w:id="973" w:name="_Toc36025905"/>
      <w:bookmarkStart w:id="974" w:name="_Toc44584775"/>
      <w:bookmarkStart w:id="975" w:name="_Toc45869068"/>
      <w:bookmarkStart w:id="976" w:name="_Toc52553627"/>
      <w:bookmarkStart w:id="977" w:name="_Toc61111874"/>
      <w:bookmarkStart w:id="978" w:name="_Toc61125956"/>
      <w:bookmarkStart w:id="979"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7D8ED42" w14:textId="77777777" w:rsidR="00C53C29" w:rsidRPr="009C4728" w:rsidRDefault="00C53C29" w:rsidP="00C53C29">
      <w:pPr>
        <w:pStyle w:val="Heading5"/>
        <w:rPr>
          <w:lang w:eastAsia="zh-CN"/>
        </w:rPr>
      </w:pPr>
      <w:bookmarkStart w:id="980" w:name="_Toc66804629"/>
      <w:smartTag w:uri="urn:schemas-microsoft-com:office:smarttags" w:element="chsdate">
        <w:smartTagPr>
          <w:attr w:name="IsROCDate" w:val="False"/>
          <w:attr w:name="IsLunarDate" w:val="False"/>
          <w:attr w:name="Day" w:val="30"/>
          <w:attr w:name="Month" w:val="12"/>
          <w:attr w:name="Year" w:val="1899"/>
        </w:smartTagPr>
        <w:r w:rsidRPr="009C4728">
          <w:lastRenderedPageBreak/>
          <w:t>6.6.2</w:t>
        </w:r>
      </w:smartTag>
      <w:r w:rsidRPr="009C4728">
        <w:t>.4.</w:t>
      </w:r>
      <w:r w:rsidRPr="009C4728">
        <w:rPr>
          <w:lang w:eastAsia="zh-CN"/>
        </w:rPr>
        <w:t>6</w:t>
      </w:r>
      <w:r w:rsidRPr="009C4728">
        <w:tab/>
        <w:t>Additional requirements for band 41</w:t>
      </w:r>
      <w:bookmarkEnd w:id="971"/>
      <w:bookmarkEnd w:id="972"/>
      <w:bookmarkEnd w:id="973"/>
      <w:bookmarkEnd w:id="974"/>
      <w:bookmarkEnd w:id="975"/>
      <w:bookmarkEnd w:id="976"/>
      <w:bookmarkEnd w:id="977"/>
      <w:bookmarkEnd w:id="978"/>
      <w:bookmarkEnd w:id="979"/>
      <w:bookmarkEnd w:id="980"/>
    </w:p>
    <w:p w14:paraId="07D8ED43" w14:textId="77777777"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14:paraId="07D8ED44"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D45" w14:textId="77777777"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D46" w14:textId="77777777" w:rsidR="00C53C29" w:rsidRPr="009C4728" w:rsidRDefault="00C53C29" w:rsidP="00C53C29">
      <w:pPr>
        <w:pStyle w:val="TH"/>
        <w:rPr>
          <w:rFonts w:cs="v5.0.0"/>
        </w:rPr>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4C" w14:textId="77777777" w:rsidTr="0021138B">
        <w:trPr>
          <w:jc w:val="center"/>
        </w:trPr>
        <w:tc>
          <w:tcPr>
            <w:tcW w:w="1191" w:type="dxa"/>
          </w:tcPr>
          <w:p w14:paraId="07D8ED47" w14:textId="77777777" w:rsidR="00C53C29" w:rsidRPr="009C4728" w:rsidRDefault="00C53C29" w:rsidP="0021138B">
            <w:pPr>
              <w:pStyle w:val="TAH"/>
              <w:rPr>
                <w:rFonts w:cs="Arial"/>
              </w:rPr>
            </w:pPr>
            <w:r w:rsidRPr="009C4728">
              <w:rPr>
                <w:rFonts w:cs="Arial"/>
              </w:rPr>
              <w:t>Channel bandwidth</w:t>
            </w:r>
          </w:p>
        </w:tc>
        <w:tc>
          <w:tcPr>
            <w:tcW w:w="2126" w:type="dxa"/>
          </w:tcPr>
          <w:p w14:paraId="07D8ED48"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14:paraId="07D8ED49"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14:paraId="07D8ED4A" w14:textId="77777777" w:rsidR="00C53C29" w:rsidRPr="009C4728" w:rsidRDefault="00C53C29" w:rsidP="0021138B">
            <w:pPr>
              <w:pStyle w:val="TAH"/>
              <w:rPr>
                <w:rFonts w:cs="v5.0.0"/>
              </w:rPr>
            </w:pPr>
            <w:r w:rsidRPr="009C4728">
              <w:rPr>
                <w:rFonts w:cs="v5.0.0"/>
              </w:rPr>
              <w:t>Minimum requirement</w:t>
            </w:r>
          </w:p>
        </w:tc>
        <w:tc>
          <w:tcPr>
            <w:tcW w:w="1418" w:type="dxa"/>
          </w:tcPr>
          <w:p w14:paraId="07D8ED4B" w14:textId="77777777"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14:paraId="07D8ED52" w14:textId="77777777" w:rsidTr="0021138B">
        <w:trPr>
          <w:jc w:val="center"/>
        </w:trPr>
        <w:tc>
          <w:tcPr>
            <w:tcW w:w="1191" w:type="dxa"/>
            <w:shd w:val="clear" w:color="auto" w:fill="auto"/>
            <w:vAlign w:val="center"/>
          </w:tcPr>
          <w:p w14:paraId="07D8ED4D" w14:textId="77777777" w:rsidR="00C53C29" w:rsidRPr="009C4728" w:rsidRDefault="00C53C29" w:rsidP="0021138B">
            <w:pPr>
              <w:pStyle w:val="TAC"/>
              <w:rPr>
                <w:rFonts w:cs="Arial"/>
              </w:rPr>
            </w:pPr>
            <w:r w:rsidRPr="009C4728">
              <w:rPr>
                <w:rFonts w:cs="Arial"/>
              </w:rPr>
              <w:t>10 MHz</w:t>
            </w:r>
          </w:p>
        </w:tc>
        <w:tc>
          <w:tcPr>
            <w:tcW w:w="2126" w:type="dxa"/>
            <w:vAlign w:val="center"/>
          </w:tcPr>
          <w:p w14:paraId="07D8ED4E" w14:textId="77777777"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14:paraId="07D8ED4F" w14:textId="77777777"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14:paraId="07D8ED50" w14:textId="77777777"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14:paraId="07D8ED51" w14:textId="77777777"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14:paraId="07D8ED58" w14:textId="77777777" w:rsidTr="0021138B">
        <w:trPr>
          <w:jc w:val="center"/>
        </w:trPr>
        <w:tc>
          <w:tcPr>
            <w:tcW w:w="1191" w:type="dxa"/>
            <w:shd w:val="clear" w:color="auto" w:fill="auto"/>
            <w:vAlign w:val="center"/>
          </w:tcPr>
          <w:p w14:paraId="07D8ED53" w14:textId="77777777" w:rsidR="00C53C29" w:rsidRPr="009C4728" w:rsidRDefault="00C53C29" w:rsidP="0021138B">
            <w:pPr>
              <w:pStyle w:val="TAC"/>
              <w:rPr>
                <w:rFonts w:cs="Arial"/>
              </w:rPr>
            </w:pPr>
            <w:r w:rsidRPr="009C4728">
              <w:rPr>
                <w:rFonts w:cs="Arial"/>
              </w:rPr>
              <w:t>20 MHz</w:t>
            </w:r>
          </w:p>
        </w:tc>
        <w:tc>
          <w:tcPr>
            <w:tcW w:w="2126" w:type="dxa"/>
            <w:vAlign w:val="center"/>
          </w:tcPr>
          <w:p w14:paraId="07D8ED54" w14:textId="77777777"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14:paraId="07D8ED55" w14:textId="77777777"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14:paraId="07D8ED56" w14:textId="77777777"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14:paraId="07D8ED57" w14:textId="77777777"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14:paraId="07D8ED5A" w14:textId="77777777" w:rsidTr="0021138B">
        <w:trPr>
          <w:jc w:val="center"/>
        </w:trPr>
        <w:tc>
          <w:tcPr>
            <w:tcW w:w="8997" w:type="dxa"/>
            <w:gridSpan w:val="5"/>
            <w:shd w:val="clear" w:color="auto" w:fill="auto"/>
            <w:vAlign w:val="center"/>
          </w:tcPr>
          <w:p w14:paraId="07D8ED59"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14:paraId="07D8ED5B" w14:textId="77777777" w:rsidR="00C53C29" w:rsidRPr="009C4728" w:rsidRDefault="00C53C29" w:rsidP="00C53C29"/>
    <w:p w14:paraId="07D8ED5C" w14:textId="77777777" w:rsidR="00C53C29" w:rsidRPr="009C4728" w:rsidRDefault="00C53C29" w:rsidP="00C53C29">
      <w:pPr>
        <w:pStyle w:val="Heading5"/>
      </w:pPr>
      <w:bookmarkStart w:id="981" w:name="_Toc21093202"/>
      <w:bookmarkStart w:id="982" w:name="_Toc29762731"/>
      <w:bookmarkStart w:id="983" w:name="_Toc36025906"/>
      <w:bookmarkStart w:id="984" w:name="_Toc44584776"/>
      <w:bookmarkStart w:id="985" w:name="_Toc45869069"/>
      <w:bookmarkStart w:id="986" w:name="_Toc52553628"/>
      <w:bookmarkStart w:id="987" w:name="_Toc61111875"/>
      <w:bookmarkStart w:id="988" w:name="_Toc61125957"/>
      <w:bookmarkStart w:id="989" w:name="_Toc61126118"/>
      <w:bookmarkStart w:id="990" w:name="_Toc66804630"/>
      <w:r w:rsidRPr="009C4728">
        <w:t>6.6.2.4.7</w:t>
      </w:r>
      <w:r w:rsidRPr="009C4728">
        <w:tab/>
        <w:t>Additional band 32, 50, 51, 74, 75 and 76 unwanted emissions</w:t>
      </w:r>
      <w:bookmarkEnd w:id="981"/>
      <w:bookmarkEnd w:id="982"/>
      <w:bookmarkEnd w:id="983"/>
      <w:bookmarkEnd w:id="984"/>
      <w:bookmarkEnd w:id="985"/>
      <w:bookmarkEnd w:id="986"/>
      <w:bookmarkEnd w:id="987"/>
      <w:bookmarkEnd w:id="988"/>
      <w:bookmarkEnd w:id="989"/>
      <w:bookmarkEnd w:id="990"/>
    </w:p>
    <w:p w14:paraId="07D8ED5D" w14:textId="77777777" w:rsidR="00C53C29" w:rsidRPr="009C4728" w:rsidRDefault="00C53C29" w:rsidP="00C53C29">
      <w:r w:rsidRPr="009C4728">
        <w:t xml:space="preserve">In certain regions, the following requirements may apply to BS operating in Band 32 within 1452-1492 MHz, </w:t>
      </w:r>
      <w:bookmarkStart w:id="991" w:name="_Hlk488398933"/>
      <w:r w:rsidRPr="009C4728">
        <w:t>in Band 75 within 1432-1517 MHz and in Band 76 within 1427-1432 MHz</w:t>
      </w:r>
      <w:bookmarkEnd w:id="99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992"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99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w:t>
      </w:r>
      <w:r w:rsidRPr="009C4728">
        <w:lastRenderedPageBreak/>
        <w:t>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99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99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994" w:name="_Toc21093203"/>
      <w:bookmarkStart w:id="995" w:name="_Toc29762732"/>
      <w:bookmarkStart w:id="996" w:name="_Toc36025907"/>
      <w:bookmarkStart w:id="997" w:name="_Toc44584777"/>
      <w:bookmarkStart w:id="998" w:name="_Toc45869070"/>
      <w:bookmarkStart w:id="999" w:name="_Toc52553629"/>
      <w:bookmarkStart w:id="1000" w:name="_Toc61111876"/>
      <w:bookmarkStart w:id="1001" w:name="_Toc61125958"/>
      <w:bookmarkStart w:id="1002" w:name="_Toc61126119"/>
      <w:bookmarkStart w:id="1003" w:name="_Toc66804631"/>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994"/>
      <w:bookmarkEnd w:id="995"/>
      <w:bookmarkEnd w:id="996"/>
      <w:bookmarkEnd w:id="997"/>
      <w:bookmarkEnd w:id="998"/>
      <w:bookmarkEnd w:id="999"/>
      <w:bookmarkEnd w:id="1000"/>
      <w:bookmarkEnd w:id="1001"/>
      <w:bookmarkEnd w:id="1002"/>
      <w:bookmarkEnd w:id="1003"/>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lastRenderedPageBreak/>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004" w:name="_Toc21093204"/>
      <w:bookmarkStart w:id="1005" w:name="_Toc29762733"/>
      <w:bookmarkStart w:id="1006" w:name="_Toc36025908"/>
      <w:bookmarkStart w:id="1007" w:name="_Toc44584778"/>
      <w:bookmarkStart w:id="1008" w:name="_Toc45869071"/>
      <w:bookmarkStart w:id="1009" w:name="_Toc52553630"/>
      <w:bookmarkStart w:id="1010" w:name="_Toc61111877"/>
      <w:bookmarkStart w:id="1011" w:name="_Toc61125959"/>
      <w:bookmarkStart w:id="1012" w:name="_Toc61126120"/>
      <w:bookmarkStart w:id="1013" w:name="_Toc66804632"/>
      <w:r w:rsidRPr="009C4728">
        <w:t>6.6.2.4.</w:t>
      </w:r>
      <w:r w:rsidRPr="009C4728">
        <w:rPr>
          <w:lang w:eastAsia="zh-CN"/>
        </w:rPr>
        <w:t>9</w:t>
      </w:r>
      <w:r w:rsidRPr="009C4728">
        <w:tab/>
        <w:t>Additional requirements for band 4</w:t>
      </w:r>
      <w:r w:rsidRPr="009C4728">
        <w:rPr>
          <w:lang w:eastAsia="zh-CN"/>
        </w:rPr>
        <w:t>8</w:t>
      </w:r>
      <w:bookmarkEnd w:id="1004"/>
      <w:bookmarkEnd w:id="1005"/>
      <w:bookmarkEnd w:id="1006"/>
      <w:bookmarkEnd w:id="1007"/>
      <w:bookmarkEnd w:id="1008"/>
      <w:bookmarkEnd w:id="1009"/>
      <w:bookmarkEnd w:id="1010"/>
      <w:bookmarkEnd w:id="1011"/>
      <w:bookmarkEnd w:id="1012"/>
      <w:bookmarkEnd w:id="1013"/>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014" w:name="_Toc21093205"/>
      <w:bookmarkStart w:id="1015" w:name="_Toc29762734"/>
      <w:bookmarkStart w:id="1016" w:name="_Toc36025909"/>
      <w:bookmarkStart w:id="1017" w:name="_Toc44584779"/>
      <w:bookmarkStart w:id="1018" w:name="_Toc45869072"/>
      <w:bookmarkStart w:id="1019" w:name="_Toc52553631"/>
      <w:bookmarkStart w:id="1020" w:name="_Toc61111878"/>
      <w:bookmarkStart w:id="1021" w:name="_Toc61125960"/>
      <w:bookmarkStart w:id="1022" w:name="_Toc61126121"/>
      <w:bookmarkStart w:id="1023" w:name="_Toc66804633"/>
      <w:r w:rsidRPr="009C4728">
        <w:t>6.6.2.4.10</w:t>
      </w:r>
      <w:r w:rsidRPr="009C4728">
        <w:tab/>
        <w:t>Additional requirements for band 53</w:t>
      </w:r>
      <w:bookmarkEnd w:id="1014"/>
      <w:bookmarkEnd w:id="1015"/>
      <w:bookmarkEnd w:id="1016"/>
      <w:bookmarkEnd w:id="1017"/>
      <w:bookmarkEnd w:id="1018"/>
      <w:bookmarkEnd w:id="1019"/>
      <w:bookmarkEnd w:id="1020"/>
      <w:bookmarkEnd w:id="1021"/>
      <w:bookmarkEnd w:id="1022"/>
      <w:bookmarkEnd w:id="1023"/>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024" w:name="_Toc21093206"/>
      <w:bookmarkStart w:id="1025" w:name="_Toc29762735"/>
      <w:bookmarkStart w:id="1026" w:name="_Toc36025910"/>
      <w:bookmarkStart w:id="1027" w:name="_Toc44584780"/>
      <w:bookmarkStart w:id="1028" w:name="_Toc45869073"/>
      <w:bookmarkStart w:id="1029" w:name="_Toc52553632"/>
      <w:bookmarkStart w:id="1030" w:name="_Toc61111879"/>
      <w:bookmarkStart w:id="1031" w:name="_Toc61125961"/>
      <w:bookmarkStart w:id="1032" w:name="_Toc61126122"/>
      <w:bookmarkStart w:id="1033" w:name="_Toc66804634"/>
      <w:r w:rsidRPr="009C4728">
        <w:t>6.6.3</w:t>
      </w:r>
      <w:r w:rsidRPr="009C4728">
        <w:tab/>
        <w:t>Occupied bandwidth</w:t>
      </w:r>
      <w:bookmarkEnd w:id="1024"/>
      <w:bookmarkEnd w:id="1025"/>
      <w:bookmarkEnd w:id="1026"/>
      <w:bookmarkEnd w:id="1027"/>
      <w:bookmarkEnd w:id="1028"/>
      <w:bookmarkEnd w:id="1029"/>
      <w:bookmarkEnd w:id="1030"/>
      <w:bookmarkEnd w:id="1031"/>
      <w:bookmarkEnd w:id="1032"/>
      <w:bookmarkEnd w:id="1033"/>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034" w:name="_Toc21093207"/>
      <w:bookmarkStart w:id="1035" w:name="_Toc29762736"/>
      <w:bookmarkStart w:id="1036" w:name="_Toc36025911"/>
      <w:bookmarkStart w:id="1037" w:name="_Toc44584781"/>
      <w:bookmarkStart w:id="1038" w:name="_Toc45869074"/>
      <w:bookmarkStart w:id="1039" w:name="_Toc52553633"/>
      <w:bookmarkStart w:id="1040" w:name="_Toc61111880"/>
      <w:bookmarkStart w:id="1041" w:name="_Toc61125962"/>
      <w:bookmarkStart w:id="1042" w:name="_Toc61126123"/>
      <w:bookmarkStart w:id="1043" w:name="_Toc66804635"/>
      <w:r w:rsidRPr="009C4728">
        <w:lastRenderedPageBreak/>
        <w:t>6.6.3.1</w:t>
      </w:r>
      <w:r w:rsidRPr="009C4728">
        <w:tab/>
        <w:t>Minimum requirement</w:t>
      </w:r>
      <w:bookmarkEnd w:id="1034"/>
      <w:bookmarkEnd w:id="1035"/>
      <w:bookmarkEnd w:id="1036"/>
      <w:bookmarkEnd w:id="1037"/>
      <w:bookmarkEnd w:id="1038"/>
      <w:bookmarkEnd w:id="1039"/>
      <w:bookmarkEnd w:id="1040"/>
      <w:bookmarkEnd w:id="1041"/>
      <w:bookmarkEnd w:id="1042"/>
      <w:bookmarkEnd w:id="10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044" w:name="_Toc21093208"/>
      <w:bookmarkStart w:id="1045" w:name="_Toc29762737"/>
      <w:bookmarkStart w:id="1046" w:name="_Toc36025912"/>
      <w:bookmarkStart w:id="1047" w:name="_Toc44584782"/>
      <w:bookmarkStart w:id="1048" w:name="_Toc45869075"/>
      <w:bookmarkStart w:id="1049" w:name="_Toc52553634"/>
      <w:bookmarkStart w:id="1050" w:name="_Toc61111881"/>
      <w:bookmarkStart w:id="1051" w:name="_Toc61125963"/>
      <w:bookmarkStart w:id="1052" w:name="_Toc61126124"/>
      <w:bookmarkStart w:id="1053" w:name="_Toc66804636"/>
      <w:r w:rsidRPr="009C4728">
        <w:t>6.6.4</w:t>
      </w:r>
      <w:r w:rsidRPr="009C4728">
        <w:tab/>
        <w:t>Adjacent Channel Leakage Power Ratio (ACLR)</w:t>
      </w:r>
      <w:bookmarkEnd w:id="1044"/>
      <w:bookmarkEnd w:id="1045"/>
      <w:bookmarkEnd w:id="1046"/>
      <w:bookmarkEnd w:id="1047"/>
      <w:bookmarkEnd w:id="1048"/>
      <w:bookmarkEnd w:id="1049"/>
      <w:bookmarkEnd w:id="1050"/>
      <w:bookmarkEnd w:id="1051"/>
      <w:bookmarkEnd w:id="1052"/>
      <w:bookmarkEnd w:id="1053"/>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054" w:name="_Toc21093209"/>
      <w:bookmarkStart w:id="1055" w:name="_Toc29762738"/>
      <w:bookmarkStart w:id="1056" w:name="_Toc36025913"/>
      <w:bookmarkStart w:id="1057" w:name="_Toc44584783"/>
      <w:bookmarkStart w:id="1058" w:name="_Toc45869076"/>
      <w:bookmarkStart w:id="1059" w:name="_Toc52553635"/>
      <w:bookmarkStart w:id="1060" w:name="_Toc61111882"/>
      <w:bookmarkStart w:id="1061" w:name="_Toc61125964"/>
      <w:bookmarkStart w:id="1062" w:name="_Toc61126125"/>
      <w:bookmarkStart w:id="1063" w:name="_Toc66804637"/>
      <w:r w:rsidRPr="009C4728">
        <w:t>6.6.4.1</w:t>
      </w:r>
      <w:r w:rsidRPr="009C4728">
        <w:tab/>
        <w:t>E-UTRA minimum requirement</w:t>
      </w:r>
      <w:bookmarkEnd w:id="1054"/>
      <w:bookmarkEnd w:id="1055"/>
      <w:bookmarkEnd w:id="1056"/>
      <w:bookmarkEnd w:id="1057"/>
      <w:bookmarkEnd w:id="1058"/>
      <w:bookmarkEnd w:id="1059"/>
      <w:bookmarkEnd w:id="1060"/>
      <w:bookmarkEnd w:id="1061"/>
      <w:bookmarkEnd w:id="1062"/>
      <w:bookmarkEnd w:id="1063"/>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lastRenderedPageBreak/>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064" w:name="_Toc21093210"/>
      <w:bookmarkStart w:id="1065" w:name="_Toc29762739"/>
      <w:bookmarkStart w:id="1066" w:name="_Toc36025914"/>
      <w:bookmarkStart w:id="1067" w:name="_Toc44584784"/>
      <w:bookmarkStart w:id="1068" w:name="_Toc45869077"/>
      <w:bookmarkStart w:id="1069" w:name="_Toc52553636"/>
      <w:bookmarkStart w:id="1070" w:name="_Toc61111883"/>
      <w:bookmarkStart w:id="1071" w:name="_Toc61125965"/>
      <w:bookmarkStart w:id="1072" w:name="_Toc61126126"/>
      <w:bookmarkStart w:id="1073" w:name="_Toc66804638"/>
      <w:r w:rsidRPr="009C4728">
        <w:t>6.6.4.2</w:t>
      </w:r>
      <w:r w:rsidRPr="009C4728">
        <w:tab/>
        <w:t>UTRA FDD minimum requirement</w:t>
      </w:r>
      <w:bookmarkEnd w:id="1064"/>
      <w:bookmarkEnd w:id="1065"/>
      <w:bookmarkEnd w:id="1066"/>
      <w:bookmarkEnd w:id="1067"/>
      <w:bookmarkEnd w:id="1068"/>
      <w:bookmarkEnd w:id="1069"/>
      <w:bookmarkEnd w:id="1070"/>
      <w:bookmarkEnd w:id="1071"/>
      <w:bookmarkEnd w:id="1072"/>
      <w:bookmarkEnd w:id="1073"/>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1074" w:name="_Toc21093211"/>
      <w:bookmarkStart w:id="1075" w:name="_Toc29762740"/>
      <w:bookmarkStart w:id="1076" w:name="_Toc36025915"/>
      <w:bookmarkStart w:id="1077" w:name="_Toc44584785"/>
      <w:bookmarkStart w:id="1078" w:name="_Toc45869078"/>
      <w:bookmarkStart w:id="1079" w:name="_Toc52553637"/>
      <w:bookmarkStart w:id="1080" w:name="_Toc61111884"/>
      <w:bookmarkStart w:id="1081" w:name="_Toc61125966"/>
      <w:bookmarkStart w:id="1082" w:name="_Toc61126127"/>
      <w:bookmarkStart w:id="1083" w:name="_Toc66804639"/>
      <w:r w:rsidRPr="009C4728">
        <w:t>6.6.4.3</w:t>
      </w:r>
      <w:r w:rsidRPr="009C4728">
        <w:tab/>
        <w:t>UTRA TDD minimum requirement</w:t>
      </w:r>
      <w:bookmarkEnd w:id="1074"/>
      <w:bookmarkEnd w:id="1075"/>
      <w:bookmarkEnd w:id="1076"/>
      <w:bookmarkEnd w:id="1077"/>
      <w:bookmarkEnd w:id="1078"/>
      <w:bookmarkEnd w:id="1079"/>
      <w:bookmarkEnd w:id="1080"/>
      <w:bookmarkEnd w:id="1081"/>
      <w:bookmarkEnd w:id="1082"/>
      <w:bookmarkEnd w:id="1083"/>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1084" w:name="_Toc21093212"/>
      <w:bookmarkStart w:id="1085" w:name="_Toc29762741"/>
      <w:bookmarkStart w:id="1086" w:name="_Toc36025916"/>
      <w:bookmarkStart w:id="1087" w:name="_Toc44584786"/>
      <w:bookmarkStart w:id="1088" w:name="_Toc45869079"/>
      <w:bookmarkStart w:id="1089" w:name="_Toc52553638"/>
      <w:bookmarkStart w:id="1090" w:name="_Toc61111885"/>
      <w:bookmarkStart w:id="1091" w:name="_Toc61125967"/>
      <w:bookmarkStart w:id="1092" w:name="_Toc61126128"/>
      <w:bookmarkStart w:id="1093" w:name="_Toc66804640"/>
      <w:r w:rsidRPr="009C4728">
        <w:t>6.6.4.4</w:t>
      </w:r>
      <w:r w:rsidRPr="009C4728">
        <w:tab/>
        <w:t>Cumulative ACLR requirement in non-contiguous spectrum</w:t>
      </w:r>
      <w:bookmarkEnd w:id="1084"/>
      <w:bookmarkEnd w:id="1085"/>
      <w:bookmarkEnd w:id="1086"/>
      <w:bookmarkEnd w:id="1087"/>
      <w:bookmarkEnd w:id="1088"/>
      <w:bookmarkEnd w:id="1089"/>
      <w:bookmarkEnd w:id="1090"/>
      <w:bookmarkEnd w:id="1091"/>
      <w:bookmarkEnd w:id="1092"/>
      <w:bookmarkEnd w:id="109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lastRenderedPageBreak/>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1094" w:name="_Toc21093213"/>
      <w:bookmarkStart w:id="1095" w:name="_Toc29762742"/>
      <w:bookmarkStart w:id="1096" w:name="_Toc36025917"/>
      <w:bookmarkStart w:id="1097" w:name="_Toc44584787"/>
      <w:bookmarkStart w:id="1098" w:name="_Toc45869080"/>
      <w:bookmarkStart w:id="1099" w:name="_Toc52553639"/>
      <w:bookmarkStart w:id="1100" w:name="_Toc61111886"/>
      <w:bookmarkStart w:id="1101" w:name="_Toc61125968"/>
      <w:bookmarkStart w:id="1102" w:name="_Toc61126129"/>
      <w:bookmarkStart w:id="1103" w:name="_Toc66804641"/>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1094"/>
      <w:bookmarkEnd w:id="1095"/>
      <w:bookmarkEnd w:id="1096"/>
      <w:bookmarkEnd w:id="1097"/>
      <w:bookmarkEnd w:id="1098"/>
      <w:bookmarkEnd w:id="1099"/>
      <w:bookmarkEnd w:id="1100"/>
      <w:bookmarkEnd w:id="1101"/>
      <w:bookmarkEnd w:id="1102"/>
      <w:bookmarkEnd w:id="1103"/>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1104" w:name="_Toc21093214"/>
      <w:bookmarkStart w:id="1105" w:name="_Toc29762743"/>
      <w:bookmarkStart w:id="1106" w:name="_Toc36025918"/>
      <w:bookmarkStart w:id="1107" w:name="_Toc44584788"/>
      <w:bookmarkStart w:id="1108" w:name="_Toc45869081"/>
      <w:bookmarkStart w:id="1109" w:name="_Toc52553640"/>
      <w:bookmarkStart w:id="1110" w:name="_Toc61111887"/>
      <w:bookmarkStart w:id="1111" w:name="_Toc61125969"/>
      <w:bookmarkStart w:id="1112" w:name="_Toc61126130"/>
      <w:bookmarkStart w:id="1113" w:name="_Toc66804642"/>
      <w:r w:rsidRPr="009C4728">
        <w:t>6.6.4.6</w:t>
      </w:r>
      <w:r w:rsidRPr="009C4728">
        <w:tab/>
        <w:t>NR minimum requirement</w:t>
      </w:r>
      <w:bookmarkEnd w:id="1104"/>
      <w:bookmarkEnd w:id="1105"/>
      <w:bookmarkEnd w:id="1106"/>
      <w:bookmarkEnd w:id="1107"/>
      <w:bookmarkEnd w:id="1108"/>
      <w:bookmarkEnd w:id="1109"/>
      <w:bookmarkEnd w:id="1110"/>
      <w:bookmarkEnd w:id="1111"/>
      <w:bookmarkEnd w:id="1112"/>
      <w:bookmarkEnd w:id="1113"/>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1114"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1115" w:name="_Hlk508123095"/>
      <w:bookmarkEnd w:id="1114"/>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115"/>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1116"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116"/>
    </w:p>
    <w:p w14:paraId="07D8EF87" w14:textId="77777777"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1117" w:name="_Hlk508123340"/>
      <w:r w:rsidRPr="009C4728">
        <w:rPr>
          <w:rFonts w:cs="v5.0.0"/>
        </w:rPr>
        <w:t>limit is</w:t>
      </w:r>
      <w:bookmarkEnd w:id="1117"/>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1118"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118"/>
      </w:tr>
    </w:tbl>
    <w:p w14:paraId="07D8EFEC" w14:textId="77777777" w:rsidR="00C53C29" w:rsidRPr="009C4728" w:rsidRDefault="00C53C29" w:rsidP="00C53C29"/>
    <w:p w14:paraId="07D8EFED" w14:textId="77777777" w:rsidR="00C53C29" w:rsidRPr="009C4728" w:rsidRDefault="00C53C29" w:rsidP="00C53C29">
      <w:pPr>
        <w:pStyle w:val="Heading2"/>
      </w:pPr>
      <w:bookmarkStart w:id="1119" w:name="_Toc21093215"/>
      <w:bookmarkStart w:id="1120" w:name="_Toc29762744"/>
      <w:bookmarkStart w:id="1121" w:name="_Toc36025919"/>
      <w:bookmarkStart w:id="1122" w:name="_Toc44584789"/>
      <w:bookmarkStart w:id="1123" w:name="_Toc45869082"/>
      <w:bookmarkStart w:id="1124" w:name="_Toc52553641"/>
      <w:bookmarkStart w:id="1125" w:name="_Toc61111888"/>
      <w:bookmarkStart w:id="1126" w:name="_Toc61125970"/>
      <w:bookmarkStart w:id="1127" w:name="_Toc61126131"/>
      <w:bookmarkStart w:id="1128" w:name="_Toc66804643"/>
      <w:r w:rsidRPr="009C4728">
        <w:t>6.7</w:t>
      </w:r>
      <w:r w:rsidRPr="009C4728">
        <w:tab/>
        <w:t>Transmitter intermodulation</w:t>
      </w:r>
      <w:bookmarkEnd w:id="1119"/>
      <w:bookmarkEnd w:id="1120"/>
      <w:bookmarkEnd w:id="1121"/>
      <w:bookmarkEnd w:id="1122"/>
      <w:bookmarkEnd w:id="1123"/>
      <w:bookmarkEnd w:id="1124"/>
      <w:bookmarkEnd w:id="1125"/>
      <w:bookmarkEnd w:id="1126"/>
      <w:bookmarkEnd w:id="1127"/>
      <w:bookmarkEnd w:id="1128"/>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1129" w:name="_Toc21093216"/>
      <w:bookmarkStart w:id="1130" w:name="_Toc29762745"/>
      <w:bookmarkStart w:id="1131" w:name="_Toc36025920"/>
      <w:bookmarkStart w:id="1132" w:name="_Toc44584790"/>
      <w:bookmarkStart w:id="1133" w:name="_Toc45869083"/>
      <w:bookmarkStart w:id="1134" w:name="_Toc52553642"/>
      <w:bookmarkStart w:id="1135" w:name="_Toc61111889"/>
      <w:bookmarkStart w:id="1136" w:name="_Toc61125971"/>
      <w:bookmarkStart w:id="1137" w:name="_Toc61126132"/>
      <w:bookmarkStart w:id="1138" w:name="_Toc66804644"/>
      <w:r w:rsidRPr="009C4728">
        <w:lastRenderedPageBreak/>
        <w:t>6.7.1</w:t>
      </w:r>
      <w:r w:rsidRPr="009C4728">
        <w:tab/>
        <w:t>General minimum requirement</w:t>
      </w:r>
      <w:bookmarkEnd w:id="1129"/>
      <w:bookmarkEnd w:id="1130"/>
      <w:bookmarkEnd w:id="1131"/>
      <w:bookmarkEnd w:id="1132"/>
      <w:bookmarkEnd w:id="1133"/>
      <w:bookmarkEnd w:id="1134"/>
      <w:bookmarkEnd w:id="1135"/>
      <w:bookmarkEnd w:id="1136"/>
      <w:bookmarkEnd w:id="1137"/>
      <w:bookmarkEnd w:id="1138"/>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1139" w:name="_Toc21093217"/>
      <w:bookmarkStart w:id="1140" w:name="_Toc29762746"/>
      <w:bookmarkStart w:id="1141" w:name="_Toc36025921"/>
      <w:bookmarkStart w:id="1142" w:name="_Toc44584791"/>
      <w:bookmarkStart w:id="1143" w:name="_Toc45869084"/>
      <w:bookmarkStart w:id="1144" w:name="_Toc52553643"/>
      <w:bookmarkStart w:id="1145" w:name="_Toc61111890"/>
      <w:bookmarkStart w:id="1146" w:name="_Toc61125972"/>
      <w:bookmarkStart w:id="1147" w:name="_Toc61126133"/>
      <w:bookmarkStart w:id="1148" w:name="_Toc66804645"/>
      <w:r w:rsidRPr="009C4728">
        <w:t>6.7.2</w:t>
      </w:r>
      <w:r w:rsidRPr="009C4728">
        <w:tab/>
        <w:t>Additional minimum requirement (BC1 and BC2)</w:t>
      </w:r>
      <w:bookmarkEnd w:id="1139"/>
      <w:bookmarkEnd w:id="1140"/>
      <w:bookmarkEnd w:id="1141"/>
      <w:bookmarkEnd w:id="1142"/>
      <w:bookmarkEnd w:id="1143"/>
      <w:bookmarkEnd w:id="1144"/>
      <w:bookmarkEnd w:id="1145"/>
      <w:bookmarkEnd w:id="1146"/>
      <w:bookmarkEnd w:id="1147"/>
      <w:bookmarkEnd w:id="114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1149" w:name="_Toc21093218"/>
      <w:bookmarkStart w:id="1150" w:name="_Toc29762747"/>
      <w:bookmarkStart w:id="1151" w:name="_Toc36025922"/>
      <w:bookmarkStart w:id="1152" w:name="_Toc44584792"/>
      <w:bookmarkStart w:id="1153" w:name="_Toc45869085"/>
      <w:bookmarkStart w:id="1154" w:name="_Toc52553644"/>
      <w:bookmarkStart w:id="1155" w:name="_Toc61111891"/>
      <w:bookmarkStart w:id="1156" w:name="_Toc61125973"/>
      <w:bookmarkStart w:id="1157" w:name="_Toc61126134"/>
      <w:bookmarkStart w:id="1158" w:name="_Toc66804646"/>
      <w:r w:rsidRPr="009C4728">
        <w:t>6.7.3</w:t>
      </w:r>
      <w:r w:rsidRPr="009C4728">
        <w:tab/>
        <w:t>Additional minimum requirement (BC3)</w:t>
      </w:r>
      <w:bookmarkEnd w:id="1149"/>
      <w:bookmarkEnd w:id="1150"/>
      <w:bookmarkEnd w:id="1151"/>
      <w:bookmarkEnd w:id="1152"/>
      <w:bookmarkEnd w:id="1153"/>
      <w:bookmarkEnd w:id="1154"/>
      <w:bookmarkEnd w:id="1155"/>
      <w:bookmarkEnd w:id="1156"/>
      <w:bookmarkEnd w:id="1157"/>
      <w:bookmarkEnd w:id="1158"/>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1159" w:name="_Toc21093219"/>
      <w:bookmarkStart w:id="1160" w:name="_Toc29762748"/>
      <w:bookmarkStart w:id="1161" w:name="_Toc36025923"/>
      <w:bookmarkStart w:id="1162" w:name="_Toc44584793"/>
      <w:bookmarkStart w:id="1163" w:name="_Toc45869086"/>
      <w:bookmarkStart w:id="1164" w:name="_Toc52553645"/>
      <w:bookmarkStart w:id="1165" w:name="_Toc61111892"/>
      <w:bookmarkStart w:id="1166" w:name="_Toc61125974"/>
      <w:bookmarkStart w:id="1167" w:name="_Toc61126135"/>
      <w:bookmarkStart w:id="1168" w:name="_Toc66804647"/>
      <w:r w:rsidRPr="009C4728">
        <w:t>6.7.4</w:t>
      </w:r>
      <w:r w:rsidRPr="009C4728">
        <w:tab/>
        <w:t>Additional requirements</w:t>
      </w:r>
      <w:bookmarkEnd w:id="1159"/>
      <w:bookmarkEnd w:id="1160"/>
      <w:bookmarkEnd w:id="1161"/>
      <w:bookmarkEnd w:id="1162"/>
      <w:bookmarkEnd w:id="1163"/>
      <w:bookmarkEnd w:id="1164"/>
      <w:bookmarkEnd w:id="1165"/>
      <w:bookmarkEnd w:id="1166"/>
      <w:bookmarkEnd w:id="1167"/>
      <w:bookmarkEnd w:id="1168"/>
    </w:p>
    <w:p w14:paraId="07D8F034" w14:textId="77777777"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1169" w:name="_Toc21093220"/>
      <w:bookmarkStart w:id="1170" w:name="_Toc29762749"/>
      <w:bookmarkStart w:id="1171" w:name="_Toc36025924"/>
      <w:bookmarkStart w:id="1172" w:name="_Toc44584794"/>
      <w:bookmarkStart w:id="1173" w:name="_Toc45869087"/>
      <w:bookmarkStart w:id="1174" w:name="_Toc52553646"/>
      <w:bookmarkStart w:id="1175" w:name="_Toc61111893"/>
      <w:bookmarkStart w:id="1176" w:name="_Toc61125975"/>
      <w:bookmarkStart w:id="1177" w:name="_Toc61126136"/>
      <w:bookmarkStart w:id="1178" w:name="_Toc66804648"/>
      <w:r w:rsidRPr="009C4728">
        <w:lastRenderedPageBreak/>
        <w:t>7</w:t>
      </w:r>
      <w:r w:rsidRPr="009C4728">
        <w:tab/>
        <w:t>Receiver characteristics</w:t>
      </w:r>
      <w:bookmarkEnd w:id="1169"/>
      <w:bookmarkEnd w:id="1170"/>
      <w:bookmarkEnd w:id="1171"/>
      <w:bookmarkEnd w:id="1172"/>
      <w:bookmarkEnd w:id="1173"/>
      <w:bookmarkEnd w:id="1174"/>
      <w:bookmarkEnd w:id="1175"/>
      <w:bookmarkEnd w:id="1176"/>
      <w:bookmarkEnd w:id="1177"/>
      <w:bookmarkEnd w:id="1178"/>
    </w:p>
    <w:p w14:paraId="07D8F04A" w14:textId="77777777" w:rsidR="00C53C29" w:rsidRPr="009C4728" w:rsidRDefault="00C53C29" w:rsidP="00C53C29">
      <w:pPr>
        <w:pStyle w:val="Heading2"/>
      </w:pPr>
      <w:bookmarkStart w:id="1179" w:name="_Toc21093221"/>
      <w:bookmarkStart w:id="1180" w:name="_Toc29762750"/>
      <w:bookmarkStart w:id="1181" w:name="_Toc36025925"/>
      <w:bookmarkStart w:id="1182" w:name="_Toc44584795"/>
      <w:bookmarkStart w:id="1183" w:name="_Toc45869088"/>
      <w:bookmarkStart w:id="1184" w:name="_Toc52553647"/>
      <w:bookmarkStart w:id="1185" w:name="_Toc61111894"/>
      <w:bookmarkStart w:id="1186" w:name="_Toc61125976"/>
      <w:bookmarkStart w:id="1187" w:name="_Toc61126137"/>
      <w:bookmarkStart w:id="1188" w:name="_Toc66804649"/>
      <w:r w:rsidRPr="009C4728">
        <w:t>7.1</w:t>
      </w:r>
      <w:r w:rsidRPr="009C4728">
        <w:tab/>
        <w:t>General</w:t>
      </w:r>
      <w:bookmarkEnd w:id="1179"/>
      <w:bookmarkEnd w:id="1180"/>
      <w:bookmarkEnd w:id="1181"/>
      <w:bookmarkEnd w:id="1182"/>
      <w:bookmarkEnd w:id="1183"/>
      <w:bookmarkEnd w:id="1184"/>
      <w:bookmarkEnd w:id="1185"/>
      <w:bookmarkEnd w:id="1186"/>
      <w:bookmarkEnd w:id="1187"/>
      <w:bookmarkEnd w:id="1188"/>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1189" w:name="_Toc21093222"/>
      <w:bookmarkStart w:id="1190" w:name="_Toc29762751"/>
      <w:bookmarkStart w:id="1191" w:name="_Toc36025926"/>
      <w:bookmarkStart w:id="1192" w:name="_Toc44584796"/>
      <w:bookmarkStart w:id="1193" w:name="_Toc45869089"/>
      <w:bookmarkStart w:id="1194" w:name="_Toc52553648"/>
      <w:bookmarkStart w:id="1195" w:name="_Toc61111895"/>
      <w:bookmarkStart w:id="1196" w:name="_Toc61125977"/>
      <w:bookmarkStart w:id="1197" w:name="_Toc61126138"/>
      <w:bookmarkStart w:id="1198" w:name="_Toc66804650"/>
      <w:r w:rsidRPr="009C4728">
        <w:t>7.2</w:t>
      </w:r>
      <w:r w:rsidRPr="009C4728">
        <w:tab/>
        <w:t>Reference sensitivity level</w:t>
      </w:r>
      <w:bookmarkEnd w:id="1189"/>
      <w:bookmarkEnd w:id="1190"/>
      <w:bookmarkEnd w:id="1191"/>
      <w:bookmarkEnd w:id="1192"/>
      <w:bookmarkEnd w:id="1193"/>
      <w:bookmarkEnd w:id="1194"/>
      <w:bookmarkEnd w:id="1195"/>
      <w:bookmarkEnd w:id="1196"/>
      <w:bookmarkEnd w:id="1197"/>
      <w:bookmarkEnd w:id="119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1199" w:name="_Toc21093223"/>
      <w:bookmarkStart w:id="1200" w:name="_Toc29762752"/>
      <w:bookmarkStart w:id="1201" w:name="_Toc36025927"/>
      <w:bookmarkStart w:id="1202" w:name="_Toc44584797"/>
      <w:bookmarkStart w:id="1203" w:name="_Toc45869090"/>
      <w:bookmarkStart w:id="1204" w:name="_Toc52553649"/>
      <w:bookmarkStart w:id="1205" w:name="_Toc61111896"/>
      <w:bookmarkStart w:id="1206" w:name="_Toc61125978"/>
      <w:bookmarkStart w:id="1207" w:name="_Toc61126139"/>
      <w:bookmarkStart w:id="1208" w:name="_Toc66804651"/>
      <w:r w:rsidRPr="009C4728">
        <w:t>7.2.1</w:t>
      </w:r>
      <w:r w:rsidRPr="009C4728">
        <w:tab/>
        <w:t>E-UTRA minimum requirement</w:t>
      </w:r>
      <w:bookmarkEnd w:id="1199"/>
      <w:bookmarkEnd w:id="1200"/>
      <w:bookmarkEnd w:id="1201"/>
      <w:bookmarkEnd w:id="1202"/>
      <w:bookmarkEnd w:id="1203"/>
      <w:bookmarkEnd w:id="1204"/>
      <w:bookmarkEnd w:id="1205"/>
      <w:bookmarkEnd w:id="1206"/>
      <w:bookmarkEnd w:id="1207"/>
      <w:bookmarkEnd w:id="1208"/>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1209" w:name="_Toc21093224"/>
      <w:bookmarkStart w:id="1210" w:name="_Toc29762753"/>
      <w:bookmarkStart w:id="1211" w:name="_Toc36025928"/>
      <w:bookmarkStart w:id="1212" w:name="_Toc44584798"/>
      <w:bookmarkStart w:id="1213" w:name="_Toc45869091"/>
      <w:bookmarkStart w:id="1214" w:name="_Toc52553650"/>
      <w:bookmarkStart w:id="1215" w:name="_Toc61111897"/>
      <w:bookmarkStart w:id="1216" w:name="_Toc61125979"/>
      <w:bookmarkStart w:id="1217" w:name="_Toc61126140"/>
      <w:bookmarkStart w:id="1218" w:name="_Toc66804652"/>
      <w:r w:rsidRPr="009C4728">
        <w:t>7.2.2</w:t>
      </w:r>
      <w:r w:rsidRPr="009C4728">
        <w:tab/>
        <w:t>UTRA FDD minimum requirement</w:t>
      </w:r>
      <w:bookmarkEnd w:id="1209"/>
      <w:bookmarkEnd w:id="1210"/>
      <w:bookmarkEnd w:id="1211"/>
      <w:bookmarkEnd w:id="1212"/>
      <w:bookmarkEnd w:id="1213"/>
      <w:bookmarkEnd w:id="1214"/>
      <w:bookmarkEnd w:id="1215"/>
      <w:bookmarkEnd w:id="1216"/>
      <w:bookmarkEnd w:id="1217"/>
      <w:bookmarkEnd w:id="1218"/>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1219" w:name="_Toc21093225"/>
      <w:bookmarkStart w:id="1220" w:name="_Toc29762754"/>
      <w:bookmarkStart w:id="1221" w:name="_Toc36025929"/>
      <w:bookmarkStart w:id="1222" w:name="_Toc44584799"/>
      <w:bookmarkStart w:id="1223" w:name="_Toc45869092"/>
      <w:bookmarkStart w:id="1224" w:name="_Toc52553651"/>
      <w:bookmarkStart w:id="1225" w:name="_Toc61111898"/>
      <w:bookmarkStart w:id="1226" w:name="_Toc61125980"/>
      <w:bookmarkStart w:id="1227" w:name="_Toc61126141"/>
      <w:bookmarkStart w:id="1228" w:name="_Toc66804653"/>
      <w:r w:rsidRPr="009C4728">
        <w:lastRenderedPageBreak/>
        <w:t>7.2.3</w:t>
      </w:r>
      <w:r w:rsidRPr="009C4728">
        <w:tab/>
        <w:t>UTRA TDD minimum requirement</w:t>
      </w:r>
      <w:bookmarkEnd w:id="1219"/>
      <w:bookmarkEnd w:id="1220"/>
      <w:bookmarkEnd w:id="1221"/>
      <w:bookmarkEnd w:id="1222"/>
      <w:bookmarkEnd w:id="1223"/>
      <w:bookmarkEnd w:id="1224"/>
      <w:bookmarkEnd w:id="1225"/>
      <w:bookmarkEnd w:id="1226"/>
      <w:bookmarkEnd w:id="1227"/>
      <w:bookmarkEnd w:id="1228"/>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1229" w:name="_Toc21093226"/>
      <w:bookmarkStart w:id="1230" w:name="_Toc29762755"/>
      <w:bookmarkStart w:id="1231" w:name="_Toc36025930"/>
      <w:bookmarkStart w:id="1232" w:name="_Toc44584800"/>
      <w:bookmarkStart w:id="1233" w:name="_Toc45869093"/>
      <w:bookmarkStart w:id="1234" w:name="_Toc52553652"/>
      <w:bookmarkStart w:id="1235" w:name="_Toc61111899"/>
      <w:bookmarkStart w:id="1236" w:name="_Toc61125981"/>
      <w:bookmarkStart w:id="1237" w:name="_Toc61126142"/>
      <w:bookmarkStart w:id="1238" w:name="_Toc66804654"/>
      <w:r w:rsidRPr="009C4728">
        <w:t>7.2.4</w:t>
      </w:r>
      <w:r w:rsidRPr="009C4728">
        <w:tab/>
        <w:t>GSM/EDGE minimum requirement</w:t>
      </w:r>
      <w:bookmarkEnd w:id="1229"/>
      <w:bookmarkEnd w:id="1230"/>
      <w:bookmarkEnd w:id="1231"/>
      <w:bookmarkEnd w:id="1232"/>
      <w:bookmarkEnd w:id="1233"/>
      <w:bookmarkEnd w:id="1234"/>
      <w:bookmarkEnd w:id="1235"/>
      <w:bookmarkEnd w:id="1236"/>
      <w:bookmarkEnd w:id="1237"/>
      <w:bookmarkEnd w:id="1238"/>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1239" w:name="_Toc21093227"/>
      <w:bookmarkStart w:id="1240" w:name="_Toc29762756"/>
      <w:bookmarkStart w:id="1241" w:name="_Toc36025931"/>
      <w:bookmarkStart w:id="1242" w:name="_Toc44584801"/>
      <w:bookmarkStart w:id="1243" w:name="_Toc45869094"/>
      <w:bookmarkStart w:id="1244" w:name="_Toc52553653"/>
      <w:bookmarkStart w:id="1245" w:name="_Toc61111900"/>
      <w:bookmarkStart w:id="1246" w:name="_Toc61125982"/>
      <w:bookmarkStart w:id="1247" w:name="_Toc61126143"/>
      <w:bookmarkStart w:id="1248" w:name="_Toc66804655"/>
      <w:r w:rsidRPr="009C4728">
        <w:t>7.2.</w:t>
      </w:r>
      <w:r w:rsidRPr="009C4728">
        <w:rPr>
          <w:lang w:eastAsia="zh-CN"/>
        </w:rPr>
        <w:t>5</w:t>
      </w:r>
      <w:r w:rsidRPr="009C4728">
        <w:tab/>
        <w:t>NB-IoT minimum requirement</w:t>
      </w:r>
      <w:bookmarkEnd w:id="1239"/>
      <w:bookmarkEnd w:id="1240"/>
      <w:bookmarkEnd w:id="1241"/>
      <w:bookmarkEnd w:id="1242"/>
      <w:bookmarkEnd w:id="1243"/>
      <w:bookmarkEnd w:id="1244"/>
      <w:bookmarkEnd w:id="1245"/>
      <w:bookmarkEnd w:id="1246"/>
      <w:bookmarkEnd w:id="1247"/>
      <w:bookmarkEnd w:id="124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1249" w:name="_Toc21093228"/>
      <w:bookmarkStart w:id="1250" w:name="_Toc29762757"/>
      <w:bookmarkStart w:id="1251" w:name="_Toc36025932"/>
      <w:bookmarkStart w:id="1252" w:name="_Toc44584802"/>
      <w:bookmarkStart w:id="1253" w:name="_Toc45869095"/>
      <w:bookmarkStart w:id="1254" w:name="_Toc52553654"/>
      <w:bookmarkStart w:id="1255" w:name="_Toc61111901"/>
      <w:bookmarkStart w:id="1256" w:name="_Toc61125983"/>
      <w:bookmarkStart w:id="1257" w:name="_Toc61126144"/>
      <w:bookmarkStart w:id="1258" w:name="_Toc66804656"/>
      <w:r w:rsidRPr="009C4728">
        <w:t>7.2.6</w:t>
      </w:r>
      <w:r w:rsidRPr="009C4728">
        <w:tab/>
        <w:t>NR minimum requirement</w:t>
      </w:r>
      <w:bookmarkEnd w:id="1249"/>
      <w:bookmarkEnd w:id="1250"/>
      <w:bookmarkEnd w:id="1251"/>
      <w:bookmarkEnd w:id="1252"/>
      <w:bookmarkEnd w:id="1253"/>
      <w:bookmarkEnd w:id="1254"/>
      <w:bookmarkEnd w:id="1255"/>
      <w:bookmarkEnd w:id="1256"/>
      <w:bookmarkEnd w:id="1257"/>
      <w:bookmarkEnd w:id="1258"/>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1259" w:name="_Toc21093229"/>
      <w:bookmarkStart w:id="1260" w:name="_Toc29762758"/>
      <w:bookmarkStart w:id="1261" w:name="_Toc36025933"/>
      <w:bookmarkStart w:id="1262" w:name="_Toc44584803"/>
      <w:bookmarkStart w:id="1263" w:name="_Toc45869096"/>
      <w:bookmarkStart w:id="1264" w:name="_Toc52553655"/>
      <w:bookmarkStart w:id="1265" w:name="_Toc61111902"/>
      <w:bookmarkStart w:id="1266" w:name="_Toc61125984"/>
      <w:bookmarkStart w:id="1267" w:name="_Toc61126145"/>
      <w:bookmarkStart w:id="1268" w:name="_Toc66804657"/>
      <w:r w:rsidRPr="009C4728">
        <w:t>7.2.</w:t>
      </w:r>
      <w:r w:rsidRPr="009C4728">
        <w:rPr>
          <w:lang w:eastAsia="zh-CN"/>
        </w:rPr>
        <w:t>7</w:t>
      </w:r>
      <w:r w:rsidRPr="009C4728">
        <w:tab/>
        <w:t>Void</w:t>
      </w:r>
      <w:bookmarkEnd w:id="1259"/>
      <w:bookmarkEnd w:id="1260"/>
      <w:bookmarkEnd w:id="1261"/>
      <w:bookmarkEnd w:id="1262"/>
      <w:bookmarkEnd w:id="1263"/>
      <w:bookmarkEnd w:id="1264"/>
      <w:bookmarkEnd w:id="1265"/>
      <w:bookmarkEnd w:id="1266"/>
      <w:bookmarkEnd w:id="1267"/>
      <w:bookmarkEnd w:id="1268"/>
    </w:p>
    <w:p w14:paraId="07D8F066" w14:textId="77777777" w:rsidR="00C53C29" w:rsidRPr="009C4728" w:rsidRDefault="00C53C29" w:rsidP="00C53C29">
      <w:pPr>
        <w:pStyle w:val="Heading2"/>
      </w:pPr>
      <w:bookmarkStart w:id="1269" w:name="_Toc21093230"/>
      <w:bookmarkStart w:id="1270" w:name="_Toc29762759"/>
      <w:bookmarkStart w:id="1271" w:name="_Toc36025934"/>
      <w:bookmarkStart w:id="1272" w:name="_Toc44584804"/>
      <w:bookmarkStart w:id="1273" w:name="_Toc45869097"/>
      <w:bookmarkStart w:id="1274" w:name="_Toc52553656"/>
      <w:bookmarkStart w:id="1275" w:name="_Toc61111903"/>
      <w:bookmarkStart w:id="1276" w:name="_Toc61125985"/>
      <w:bookmarkStart w:id="1277" w:name="_Toc61126146"/>
      <w:bookmarkStart w:id="1278" w:name="_Toc66804658"/>
      <w:r w:rsidRPr="009C4728">
        <w:t>7.3</w:t>
      </w:r>
      <w:r w:rsidRPr="009C4728">
        <w:tab/>
        <w:t>Dynamic range</w:t>
      </w:r>
      <w:bookmarkEnd w:id="1269"/>
      <w:bookmarkEnd w:id="1270"/>
      <w:bookmarkEnd w:id="1271"/>
      <w:bookmarkEnd w:id="1272"/>
      <w:bookmarkEnd w:id="1273"/>
      <w:bookmarkEnd w:id="1274"/>
      <w:bookmarkEnd w:id="1275"/>
      <w:bookmarkEnd w:id="1276"/>
      <w:bookmarkEnd w:id="1277"/>
      <w:bookmarkEnd w:id="1278"/>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1279" w:name="_Toc21093231"/>
      <w:bookmarkStart w:id="1280" w:name="_Toc29762760"/>
      <w:bookmarkStart w:id="1281" w:name="_Toc36025935"/>
      <w:bookmarkStart w:id="1282" w:name="_Toc44584805"/>
      <w:bookmarkStart w:id="1283" w:name="_Toc45869098"/>
      <w:bookmarkStart w:id="1284" w:name="_Toc52553657"/>
      <w:bookmarkStart w:id="1285" w:name="_Toc61111904"/>
      <w:bookmarkStart w:id="1286" w:name="_Toc61125986"/>
      <w:bookmarkStart w:id="1287" w:name="_Toc61126147"/>
      <w:bookmarkStart w:id="1288" w:name="_Toc66804659"/>
      <w:r w:rsidRPr="009C4728">
        <w:t>7.3.1</w:t>
      </w:r>
      <w:r w:rsidRPr="009C4728">
        <w:tab/>
        <w:t>E-UTRA minimum requirement</w:t>
      </w:r>
      <w:bookmarkEnd w:id="1279"/>
      <w:bookmarkEnd w:id="1280"/>
      <w:bookmarkEnd w:id="1281"/>
      <w:bookmarkEnd w:id="1282"/>
      <w:bookmarkEnd w:id="1283"/>
      <w:bookmarkEnd w:id="1284"/>
      <w:bookmarkEnd w:id="1285"/>
      <w:bookmarkEnd w:id="1286"/>
      <w:bookmarkEnd w:id="1287"/>
      <w:bookmarkEnd w:id="1288"/>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1289" w:name="_Toc21093232"/>
      <w:bookmarkStart w:id="1290" w:name="_Toc29762761"/>
      <w:bookmarkStart w:id="1291" w:name="_Toc36025936"/>
      <w:bookmarkStart w:id="1292" w:name="_Toc44584806"/>
      <w:bookmarkStart w:id="1293" w:name="_Toc45869099"/>
      <w:bookmarkStart w:id="1294" w:name="_Toc52553658"/>
      <w:bookmarkStart w:id="1295" w:name="_Toc61111905"/>
      <w:bookmarkStart w:id="1296" w:name="_Toc61125987"/>
      <w:bookmarkStart w:id="1297" w:name="_Toc61126148"/>
      <w:bookmarkStart w:id="1298" w:name="_Toc66804660"/>
      <w:r w:rsidRPr="009C4728">
        <w:t>7.3.2</w:t>
      </w:r>
      <w:r w:rsidRPr="009C4728">
        <w:tab/>
        <w:t>UTRA FDD minimum requirement</w:t>
      </w:r>
      <w:bookmarkEnd w:id="1289"/>
      <w:bookmarkEnd w:id="1290"/>
      <w:bookmarkEnd w:id="1291"/>
      <w:bookmarkEnd w:id="1292"/>
      <w:bookmarkEnd w:id="1293"/>
      <w:bookmarkEnd w:id="1294"/>
      <w:bookmarkEnd w:id="1295"/>
      <w:bookmarkEnd w:id="1296"/>
      <w:bookmarkEnd w:id="1297"/>
      <w:bookmarkEnd w:id="129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1299" w:name="_Toc21093233"/>
      <w:bookmarkStart w:id="1300" w:name="_Toc29762762"/>
      <w:bookmarkStart w:id="1301" w:name="_Toc36025937"/>
      <w:bookmarkStart w:id="1302" w:name="_Toc44584807"/>
      <w:bookmarkStart w:id="1303" w:name="_Toc45869100"/>
      <w:bookmarkStart w:id="1304" w:name="_Toc52553659"/>
      <w:bookmarkStart w:id="1305" w:name="_Toc61111906"/>
      <w:bookmarkStart w:id="1306" w:name="_Toc61125988"/>
      <w:bookmarkStart w:id="1307" w:name="_Toc61126149"/>
      <w:bookmarkStart w:id="1308" w:name="_Toc66804661"/>
      <w:r w:rsidRPr="009C4728">
        <w:t>7.3.3</w:t>
      </w:r>
      <w:r w:rsidRPr="009C4728">
        <w:tab/>
        <w:t>UTRA TDD minimum requirement</w:t>
      </w:r>
      <w:bookmarkEnd w:id="1299"/>
      <w:bookmarkEnd w:id="1300"/>
      <w:bookmarkEnd w:id="1301"/>
      <w:bookmarkEnd w:id="1302"/>
      <w:bookmarkEnd w:id="1303"/>
      <w:bookmarkEnd w:id="1304"/>
      <w:bookmarkEnd w:id="1305"/>
      <w:bookmarkEnd w:id="1306"/>
      <w:bookmarkEnd w:id="1307"/>
      <w:bookmarkEnd w:id="1308"/>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1309" w:name="_Toc21093234"/>
      <w:bookmarkStart w:id="1310" w:name="_Toc29762763"/>
      <w:bookmarkStart w:id="1311" w:name="_Toc36025938"/>
      <w:bookmarkStart w:id="1312" w:name="_Toc44584808"/>
      <w:bookmarkStart w:id="1313" w:name="_Toc45869101"/>
      <w:bookmarkStart w:id="1314" w:name="_Toc52553660"/>
      <w:bookmarkStart w:id="1315" w:name="_Toc61111907"/>
      <w:bookmarkStart w:id="1316" w:name="_Toc61125989"/>
      <w:bookmarkStart w:id="1317" w:name="_Toc61126150"/>
      <w:bookmarkStart w:id="1318" w:name="_Toc66804662"/>
      <w:r w:rsidRPr="009C4728">
        <w:t>7.3.4</w:t>
      </w:r>
      <w:r w:rsidRPr="009C4728">
        <w:tab/>
        <w:t>GSM/EDGE minimum requirement</w:t>
      </w:r>
      <w:bookmarkEnd w:id="1309"/>
      <w:bookmarkEnd w:id="1310"/>
      <w:bookmarkEnd w:id="1311"/>
      <w:bookmarkEnd w:id="1312"/>
      <w:bookmarkEnd w:id="1313"/>
      <w:bookmarkEnd w:id="1314"/>
      <w:bookmarkEnd w:id="1315"/>
      <w:bookmarkEnd w:id="1316"/>
      <w:bookmarkEnd w:id="1317"/>
      <w:bookmarkEnd w:id="1318"/>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1319" w:name="_Toc21093235"/>
      <w:bookmarkStart w:id="1320" w:name="_Toc29762764"/>
      <w:bookmarkStart w:id="1321" w:name="_Toc36025939"/>
      <w:bookmarkStart w:id="1322" w:name="_Toc44584809"/>
      <w:bookmarkStart w:id="1323" w:name="_Toc45869102"/>
      <w:bookmarkStart w:id="1324" w:name="_Toc52553661"/>
      <w:bookmarkStart w:id="1325" w:name="_Toc61111908"/>
      <w:bookmarkStart w:id="1326" w:name="_Toc61125990"/>
      <w:bookmarkStart w:id="1327" w:name="_Toc61126151"/>
      <w:bookmarkStart w:id="1328" w:name="_Toc66804663"/>
      <w:r w:rsidRPr="009C4728">
        <w:t>7.3.</w:t>
      </w:r>
      <w:r w:rsidRPr="009C4728">
        <w:rPr>
          <w:lang w:eastAsia="zh-CN"/>
        </w:rPr>
        <w:t>5</w:t>
      </w:r>
      <w:r w:rsidRPr="009C4728">
        <w:tab/>
        <w:t>NB-IoT minimum requirement</w:t>
      </w:r>
      <w:bookmarkEnd w:id="1319"/>
      <w:bookmarkEnd w:id="1320"/>
      <w:bookmarkEnd w:id="1321"/>
      <w:bookmarkEnd w:id="1322"/>
      <w:bookmarkEnd w:id="1323"/>
      <w:bookmarkEnd w:id="1324"/>
      <w:bookmarkEnd w:id="1325"/>
      <w:bookmarkEnd w:id="1326"/>
      <w:bookmarkEnd w:id="1327"/>
      <w:bookmarkEnd w:id="1328"/>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1329" w:name="_Toc21093236"/>
      <w:bookmarkStart w:id="1330" w:name="_Toc29762765"/>
      <w:bookmarkStart w:id="1331" w:name="_Toc36025940"/>
      <w:bookmarkStart w:id="1332" w:name="_Toc44584810"/>
      <w:bookmarkStart w:id="1333" w:name="_Toc45869103"/>
      <w:bookmarkStart w:id="1334" w:name="_Toc52553662"/>
      <w:bookmarkStart w:id="1335" w:name="_Toc61111909"/>
      <w:bookmarkStart w:id="1336" w:name="_Toc61125991"/>
      <w:bookmarkStart w:id="1337" w:name="_Toc61126152"/>
      <w:bookmarkStart w:id="1338" w:name="_Toc66804664"/>
      <w:r w:rsidRPr="009C4728">
        <w:t>7.3.6</w:t>
      </w:r>
      <w:r w:rsidRPr="009C4728">
        <w:tab/>
        <w:t>NR minimum requirement</w:t>
      </w:r>
      <w:bookmarkEnd w:id="1329"/>
      <w:bookmarkEnd w:id="1330"/>
      <w:bookmarkEnd w:id="1331"/>
      <w:bookmarkEnd w:id="1332"/>
      <w:bookmarkEnd w:id="1333"/>
      <w:bookmarkEnd w:id="1334"/>
      <w:bookmarkEnd w:id="1335"/>
      <w:bookmarkEnd w:id="1336"/>
      <w:bookmarkEnd w:id="1337"/>
      <w:bookmarkEnd w:id="1338"/>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1339" w:name="_Toc21093237"/>
      <w:bookmarkStart w:id="1340" w:name="_Toc29762766"/>
      <w:bookmarkStart w:id="1341" w:name="_Toc36025941"/>
      <w:bookmarkStart w:id="1342" w:name="_Toc44584811"/>
      <w:bookmarkStart w:id="1343" w:name="_Toc45869104"/>
      <w:bookmarkStart w:id="1344" w:name="_Toc52553663"/>
      <w:bookmarkStart w:id="1345" w:name="_Toc61111910"/>
      <w:bookmarkStart w:id="1346" w:name="_Toc61125992"/>
      <w:bookmarkStart w:id="1347" w:name="_Toc61126153"/>
      <w:bookmarkStart w:id="1348" w:name="_Toc66804665"/>
      <w:r w:rsidRPr="009C4728">
        <w:lastRenderedPageBreak/>
        <w:t>7.4</w:t>
      </w:r>
      <w:r w:rsidRPr="009C4728">
        <w:tab/>
        <w:t>In-band selectivity and blocking</w:t>
      </w:r>
      <w:bookmarkEnd w:id="1339"/>
      <w:bookmarkEnd w:id="1340"/>
      <w:bookmarkEnd w:id="1341"/>
      <w:bookmarkEnd w:id="1342"/>
      <w:bookmarkEnd w:id="1343"/>
      <w:bookmarkEnd w:id="1344"/>
      <w:bookmarkEnd w:id="1345"/>
      <w:bookmarkEnd w:id="1346"/>
      <w:bookmarkEnd w:id="1347"/>
      <w:bookmarkEnd w:id="134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1349" w:name="_Toc21093238"/>
      <w:bookmarkStart w:id="1350" w:name="_Toc29762767"/>
      <w:bookmarkStart w:id="1351" w:name="_Toc36025942"/>
      <w:bookmarkStart w:id="1352" w:name="_Toc44584812"/>
      <w:bookmarkStart w:id="1353" w:name="_Toc45869105"/>
      <w:bookmarkStart w:id="1354" w:name="_Toc52553664"/>
      <w:bookmarkStart w:id="1355" w:name="_Toc61111911"/>
      <w:bookmarkStart w:id="1356" w:name="_Toc61125993"/>
      <w:bookmarkStart w:id="1357" w:name="_Toc61126154"/>
      <w:bookmarkStart w:id="1358" w:name="_Toc66804666"/>
      <w:r w:rsidRPr="009C4728">
        <w:t>7.4.1</w:t>
      </w:r>
      <w:r w:rsidRPr="009C4728">
        <w:tab/>
        <w:t>General blocking minimum requirement</w:t>
      </w:r>
      <w:bookmarkEnd w:id="1349"/>
      <w:bookmarkEnd w:id="1350"/>
      <w:bookmarkEnd w:id="1351"/>
      <w:bookmarkEnd w:id="1352"/>
      <w:bookmarkEnd w:id="1353"/>
      <w:bookmarkEnd w:id="1354"/>
      <w:bookmarkEnd w:id="1355"/>
      <w:bookmarkEnd w:id="1356"/>
      <w:bookmarkEnd w:id="1357"/>
      <w:bookmarkEnd w:id="1358"/>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07D8F0AF" w14:textId="77777777"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1359"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359"/>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1360" w:name="_Toc21093239"/>
      <w:bookmarkStart w:id="1361" w:name="_Toc29762768"/>
      <w:bookmarkStart w:id="1362" w:name="_Toc36025943"/>
      <w:bookmarkStart w:id="1363" w:name="_Toc44584813"/>
      <w:bookmarkStart w:id="1364" w:name="_Toc45869106"/>
      <w:bookmarkStart w:id="1365" w:name="_Toc52553665"/>
      <w:bookmarkStart w:id="1366" w:name="_Toc61111912"/>
      <w:bookmarkStart w:id="1367" w:name="_Toc61125994"/>
      <w:bookmarkStart w:id="1368" w:name="_Toc61126155"/>
      <w:bookmarkStart w:id="1369" w:name="_Toc66804667"/>
      <w:r w:rsidRPr="009C4728">
        <w:t>7.4.2</w:t>
      </w:r>
      <w:r w:rsidRPr="009C4728">
        <w:tab/>
        <w:t>General narrowband blocking minimum requirement</w:t>
      </w:r>
      <w:bookmarkEnd w:id="1360"/>
      <w:bookmarkEnd w:id="1361"/>
      <w:bookmarkEnd w:id="1362"/>
      <w:bookmarkEnd w:id="1363"/>
      <w:bookmarkEnd w:id="1364"/>
      <w:bookmarkEnd w:id="1365"/>
      <w:bookmarkEnd w:id="1366"/>
      <w:bookmarkEnd w:id="1367"/>
      <w:bookmarkEnd w:id="1368"/>
      <w:bookmarkEnd w:id="1369"/>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1370" w:name="_Toc21093240"/>
      <w:bookmarkStart w:id="1371" w:name="_Toc29762769"/>
      <w:bookmarkStart w:id="1372" w:name="_Toc36025944"/>
      <w:bookmarkStart w:id="1373" w:name="_Toc44584814"/>
      <w:bookmarkStart w:id="1374" w:name="_Toc45869107"/>
      <w:bookmarkStart w:id="1375" w:name="_Toc52553666"/>
      <w:bookmarkStart w:id="1376" w:name="_Toc61111913"/>
      <w:bookmarkStart w:id="1377" w:name="_Toc61125995"/>
      <w:bookmarkStart w:id="1378" w:name="_Toc61126156"/>
      <w:bookmarkStart w:id="1379" w:name="_Toc66804668"/>
      <w:r w:rsidRPr="009C4728">
        <w:t>7.4.3</w:t>
      </w:r>
      <w:r w:rsidRPr="009C4728">
        <w:tab/>
        <w:t>Additional Narrowband blocking minimum requirement for GSM/EDGE</w:t>
      </w:r>
      <w:bookmarkEnd w:id="1370"/>
      <w:bookmarkEnd w:id="1371"/>
      <w:bookmarkEnd w:id="1372"/>
      <w:bookmarkEnd w:id="1373"/>
      <w:bookmarkEnd w:id="1374"/>
      <w:bookmarkEnd w:id="1375"/>
      <w:bookmarkEnd w:id="1376"/>
      <w:bookmarkEnd w:id="1377"/>
      <w:bookmarkEnd w:id="1378"/>
      <w:bookmarkEnd w:id="1379"/>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1380" w:name="OLE_LINK2"/>
      <w:bookmarkStart w:id="1381"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1382" w:name="_Toc21093241"/>
      <w:bookmarkStart w:id="1383" w:name="_Toc29762770"/>
      <w:bookmarkStart w:id="1384" w:name="_Toc36025945"/>
      <w:bookmarkStart w:id="1385" w:name="_Toc44584815"/>
      <w:bookmarkStart w:id="1386" w:name="_Toc45869108"/>
      <w:bookmarkStart w:id="1387" w:name="_Toc52553667"/>
      <w:bookmarkStart w:id="1388" w:name="_Toc61111914"/>
      <w:bookmarkStart w:id="1389" w:name="_Toc61125996"/>
      <w:bookmarkStart w:id="1390" w:name="_Toc61126157"/>
      <w:bookmarkStart w:id="1391" w:name="_Toc66804669"/>
      <w:bookmarkEnd w:id="1380"/>
      <w:bookmarkEnd w:id="1381"/>
      <w:r w:rsidRPr="009C4728">
        <w:t>7.4.4</w:t>
      </w:r>
      <w:r w:rsidRPr="009C4728">
        <w:tab/>
        <w:t>GSM/EDGE requirements for AM suppression</w:t>
      </w:r>
      <w:bookmarkEnd w:id="1382"/>
      <w:bookmarkEnd w:id="1383"/>
      <w:bookmarkEnd w:id="1384"/>
      <w:bookmarkEnd w:id="1385"/>
      <w:bookmarkEnd w:id="1386"/>
      <w:bookmarkEnd w:id="1387"/>
      <w:bookmarkEnd w:id="1388"/>
      <w:bookmarkEnd w:id="1389"/>
      <w:bookmarkEnd w:id="1390"/>
      <w:bookmarkEnd w:id="1391"/>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1392" w:name="_Toc21093242"/>
      <w:bookmarkStart w:id="1393" w:name="_Toc29762771"/>
      <w:bookmarkStart w:id="1394" w:name="_Toc36025946"/>
      <w:bookmarkStart w:id="1395" w:name="_Toc44584816"/>
      <w:bookmarkStart w:id="1396" w:name="_Toc45869109"/>
      <w:bookmarkStart w:id="1397" w:name="_Toc52553668"/>
      <w:bookmarkStart w:id="1398" w:name="_Toc61111915"/>
      <w:bookmarkStart w:id="1399" w:name="_Toc61125997"/>
      <w:bookmarkStart w:id="1400" w:name="_Toc61126158"/>
      <w:bookmarkStart w:id="1401" w:name="_Toc66804670"/>
      <w:r w:rsidRPr="009C4728">
        <w:t>7.4.</w:t>
      </w:r>
      <w:r w:rsidRPr="009C4728">
        <w:rPr>
          <w:lang w:eastAsia="zh-CN"/>
        </w:rPr>
        <w:t>5</w:t>
      </w:r>
      <w:r w:rsidRPr="009C4728">
        <w:tab/>
        <w:t>Additional BC3 blocking minimum requirement</w:t>
      </w:r>
      <w:bookmarkEnd w:id="1392"/>
      <w:bookmarkEnd w:id="1393"/>
      <w:bookmarkEnd w:id="1394"/>
      <w:bookmarkEnd w:id="1395"/>
      <w:bookmarkEnd w:id="1396"/>
      <w:bookmarkEnd w:id="1397"/>
      <w:bookmarkEnd w:id="1398"/>
      <w:bookmarkEnd w:id="1399"/>
      <w:bookmarkEnd w:id="1400"/>
      <w:bookmarkEnd w:id="1401"/>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1402" w:name="_Toc21093243"/>
      <w:bookmarkStart w:id="1403" w:name="_Toc29762772"/>
      <w:bookmarkStart w:id="1404" w:name="_Toc36025947"/>
      <w:bookmarkStart w:id="1405" w:name="_Toc44584817"/>
      <w:bookmarkStart w:id="1406" w:name="_Toc45869110"/>
      <w:bookmarkStart w:id="1407" w:name="_Toc52553669"/>
      <w:bookmarkStart w:id="1408" w:name="_Toc61111916"/>
      <w:bookmarkStart w:id="1409" w:name="_Toc61125998"/>
      <w:bookmarkStart w:id="1410" w:name="_Toc61126159"/>
      <w:bookmarkStart w:id="1411" w:name="_Toc66804671"/>
      <w:r w:rsidRPr="009C4728">
        <w:t>7.5</w:t>
      </w:r>
      <w:r w:rsidRPr="009C4728">
        <w:tab/>
        <w:t>Out-of-band blocking</w:t>
      </w:r>
      <w:bookmarkEnd w:id="1402"/>
      <w:bookmarkEnd w:id="1403"/>
      <w:bookmarkEnd w:id="1404"/>
      <w:bookmarkEnd w:id="1405"/>
      <w:bookmarkEnd w:id="1406"/>
      <w:bookmarkEnd w:id="1407"/>
      <w:bookmarkEnd w:id="1408"/>
      <w:bookmarkEnd w:id="1409"/>
      <w:bookmarkEnd w:id="1410"/>
      <w:bookmarkEnd w:id="1411"/>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1412" w:name="_Toc21093244"/>
      <w:bookmarkStart w:id="1413" w:name="_Toc29762773"/>
      <w:bookmarkStart w:id="1414" w:name="_Toc36025948"/>
      <w:bookmarkStart w:id="1415" w:name="_Toc44584818"/>
      <w:bookmarkStart w:id="1416" w:name="_Toc45869111"/>
      <w:bookmarkStart w:id="1417" w:name="_Toc52553670"/>
      <w:bookmarkStart w:id="1418" w:name="_Toc61111917"/>
      <w:bookmarkStart w:id="1419" w:name="_Toc61125999"/>
      <w:bookmarkStart w:id="1420" w:name="_Toc61126160"/>
      <w:bookmarkStart w:id="1421" w:name="_Toc66804672"/>
      <w:r w:rsidRPr="009C4728">
        <w:t>7.5.1</w:t>
      </w:r>
      <w:r w:rsidRPr="009C4728">
        <w:tab/>
        <w:t>General minimum requirement</w:t>
      </w:r>
      <w:bookmarkEnd w:id="1412"/>
      <w:bookmarkEnd w:id="1413"/>
      <w:bookmarkEnd w:id="1414"/>
      <w:bookmarkEnd w:id="1415"/>
      <w:bookmarkEnd w:id="1416"/>
      <w:bookmarkEnd w:id="1417"/>
      <w:bookmarkEnd w:id="1418"/>
      <w:bookmarkEnd w:id="1419"/>
      <w:bookmarkEnd w:id="1420"/>
      <w:bookmarkEnd w:id="1421"/>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1422"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422"/>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1423"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07D8F16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423"/>
    </w:tbl>
    <w:p w14:paraId="07D8F16B" w14:textId="77777777" w:rsidR="00C53C29" w:rsidRPr="009C4728" w:rsidRDefault="00C53C29" w:rsidP="00C53C29"/>
    <w:p w14:paraId="07D8F16C" w14:textId="77777777" w:rsidR="00C53C29" w:rsidRPr="009C4728" w:rsidRDefault="00C53C29" w:rsidP="00C53C29">
      <w:pPr>
        <w:pStyle w:val="Heading3"/>
      </w:pPr>
      <w:bookmarkStart w:id="1424" w:name="_Toc21093245"/>
      <w:bookmarkStart w:id="1425" w:name="_Toc29762774"/>
      <w:bookmarkStart w:id="1426" w:name="_Toc36025949"/>
      <w:bookmarkStart w:id="1427" w:name="_Toc44584819"/>
      <w:bookmarkStart w:id="1428" w:name="_Toc45869112"/>
      <w:bookmarkStart w:id="1429" w:name="_Toc52553671"/>
      <w:bookmarkStart w:id="1430" w:name="_Toc61111918"/>
      <w:bookmarkStart w:id="1431" w:name="_Toc61126000"/>
      <w:bookmarkStart w:id="1432" w:name="_Toc61126161"/>
      <w:bookmarkStart w:id="1433" w:name="_Toc66804673"/>
      <w:r w:rsidRPr="009C4728">
        <w:t>7.5.2</w:t>
      </w:r>
      <w:r w:rsidRPr="009C4728">
        <w:tab/>
        <w:t>Co-location minimum requirement</w:t>
      </w:r>
      <w:bookmarkEnd w:id="1424"/>
      <w:bookmarkEnd w:id="1425"/>
      <w:bookmarkEnd w:id="1426"/>
      <w:bookmarkEnd w:id="1427"/>
      <w:bookmarkEnd w:id="1428"/>
      <w:bookmarkEnd w:id="1429"/>
      <w:bookmarkEnd w:id="1430"/>
      <w:bookmarkEnd w:id="1431"/>
      <w:bookmarkEnd w:id="1432"/>
      <w:bookmarkEnd w:id="1433"/>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48" w14:textId="77777777" w:rsidTr="0021138B">
        <w:trPr>
          <w:gridBefore w:val="1"/>
          <w:wBefore w:w="10" w:type="dxa"/>
          <w:jc w:val="center"/>
        </w:trPr>
        <w:tc>
          <w:tcPr>
            <w:tcW w:w="1918" w:type="dxa"/>
          </w:tcPr>
          <w:p w14:paraId="07D8F24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07D8F24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07D8F24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47" w14:textId="77777777" w:rsidR="00C53C29" w:rsidRPr="009C4728" w:rsidRDefault="00C53C29" w:rsidP="0021138B">
            <w:pPr>
              <w:pStyle w:val="TAC"/>
              <w:rPr>
                <w:rFonts w:cs="v5.0.0"/>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lastRenderedPageBreak/>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C53C29" w:rsidRPr="009C4728" w14:paraId="07D8F2E2" w14:textId="77777777" w:rsidTr="0021138B">
        <w:trPr>
          <w:gridBefore w:val="1"/>
          <w:wBefore w:w="10" w:type="dxa"/>
          <w:jc w:val="center"/>
        </w:trPr>
        <w:tc>
          <w:tcPr>
            <w:tcW w:w="1918" w:type="dxa"/>
          </w:tcPr>
          <w:p w14:paraId="07D8F2DB" w14:textId="77777777" w:rsidR="00C53C29" w:rsidRPr="009C4728" w:rsidRDefault="00C53C29" w:rsidP="0021138B">
            <w:pPr>
              <w:pStyle w:val="TAL"/>
              <w:rPr>
                <w:rFonts w:cs="Arial"/>
              </w:rPr>
            </w:pPr>
            <w:r w:rsidRPr="009C4728">
              <w:rPr>
                <w:rFonts w:cs="Arial"/>
              </w:rPr>
              <w:t>E-UTRA Band 42</w:t>
            </w:r>
          </w:p>
        </w:tc>
        <w:tc>
          <w:tcPr>
            <w:tcW w:w="1657" w:type="dxa"/>
          </w:tcPr>
          <w:p w14:paraId="07D8F2D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77777777" w:rsidR="00C53C29" w:rsidRPr="009C4728" w:rsidRDefault="00C53C29" w:rsidP="0021138B">
            <w:pPr>
              <w:pStyle w:val="TAC"/>
              <w:rPr>
                <w:rFonts w:cs="Arial"/>
              </w:rPr>
            </w:pPr>
            <w:r w:rsidRPr="009C4728">
              <w:rPr>
                <w:rFonts w:cs="Arial"/>
              </w:rPr>
              <w:t>CW carrier</w:t>
            </w:r>
          </w:p>
        </w:tc>
      </w:tr>
      <w:tr w:rsidR="00C53C29" w:rsidRPr="009C4728" w14:paraId="07D8F2EA" w14:textId="77777777" w:rsidTr="0021138B">
        <w:trPr>
          <w:gridBefore w:val="1"/>
          <w:wBefore w:w="10" w:type="dxa"/>
          <w:jc w:val="center"/>
        </w:trPr>
        <w:tc>
          <w:tcPr>
            <w:tcW w:w="1918" w:type="dxa"/>
          </w:tcPr>
          <w:p w14:paraId="07D8F2E3" w14:textId="77777777" w:rsidR="00C53C29" w:rsidRPr="009C4728" w:rsidRDefault="00C53C29" w:rsidP="0021138B">
            <w:pPr>
              <w:pStyle w:val="TAL"/>
              <w:rPr>
                <w:rFonts w:cs="Arial"/>
              </w:rPr>
            </w:pPr>
            <w:r w:rsidRPr="009C4728">
              <w:rPr>
                <w:rFonts w:cs="Arial"/>
              </w:rPr>
              <w:t>E-UTRA Band 43</w:t>
            </w:r>
          </w:p>
        </w:tc>
        <w:tc>
          <w:tcPr>
            <w:tcW w:w="1657" w:type="dxa"/>
          </w:tcPr>
          <w:p w14:paraId="07D8F2E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77777777" w:rsidR="00C53C29" w:rsidRPr="009C4728" w:rsidRDefault="00C53C29" w:rsidP="0021138B">
            <w:pPr>
              <w:pStyle w:val="TAC"/>
              <w:rPr>
                <w:rFonts w:cs="Arial"/>
              </w:rPr>
            </w:pPr>
            <w:r w:rsidRPr="009C4728">
              <w:rPr>
                <w:rFonts w:cs="Arial"/>
              </w:rPr>
              <w:t>CW carrier</w:t>
            </w:r>
          </w:p>
        </w:tc>
      </w:tr>
      <w:tr w:rsidR="00C53C29" w:rsidRPr="009C4728" w14:paraId="07D8F2F2" w14:textId="77777777" w:rsidTr="0021138B">
        <w:trPr>
          <w:gridBefore w:val="1"/>
          <w:wBefore w:w="10" w:type="dxa"/>
          <w:jc w:val="center"/>
        </w:trPr>
        <w:tc>
          <w:tcPr>
            <w:tcW w:w="1918" w:type="dxa"/>
          </w:tcPr>
          <w:p w14:paraId="07D8F2E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07D8F2E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07D8F2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77777777" w:rsidR="00C53C29" w:rsidRPr="009C4728" w:rsidRDefault="00C53C29" w:rsidP="0021138B">
            <w:pPr>
              <w:pStyle w:val="TAC"/>
              <w:rPr>
                <w:rFonts w:cs="Arial"/>
              </w:rPr>
            </w:pPr>
            <w:r w:rsidRPr="009C4728">
              <w:rPr>
                <w:rFonts w:cs="Arial"/>
              </w:rPr>
              <w:t>CW carrier</w:t>
            </w:r>
          </w:p>
        </w:tc>
      </w:tr>
      <w:tr w:rsidR="00C53C29" w:rsidRPr="009C4728" w14:paraId="07D8F2FA" w14:textId="77777777" w:rsidTr="0021138B">
        <w:trPr>
          <w:gridBefore w:val="1"/>
          <w:wBefore w:w="10" w:type="dxa"/>
          <w:jc w:val="center"/>
        </w:trPr>
        <w:tc>
          <w:tcPr>
            <w:tcW w:w="1918" w:type="dxa"/>
          </w:tcPr>
          <w:p w14:paraId="07D8F2F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07D8F2F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07D8F2F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2" w14:textId="77777777" w:rsidTr="0021138B">
        <w:trPr>
          <w:gridBefore w:val="1"/>
          <w:wBefore w:w="10" w:type="dxa"/>
          <w:jc w:val="center"/>
        </w:trPr>
        <w:tc>
          <w:tcPr>
            <w:tcW w:w="1918" w:type="dxa"/>
          </w:tcPr>
          <w:p w14:paraId="07D8F2F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07D8F2F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07D8F2F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3742C0B6"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07D8F2FF" w14:textId="16E7DD56" w:rsidR="00C53C29" w:rsidRPr="009C4728" w:rsidRDefault="00C53C29" w:rsidP="0021138B">
            <w:pPr>
              <w:pStyle w:val="TAC"/>
              <w:rPr>
                <w:szCs w:val="18"/>
              </w:rPr>
            </w:pPr>
            <w:r w:rsidRPr="009C4728">
              <w:rPr>
                <w:szCs w:val="18"/>
              </w:rPr>
              <w:t>-6</w:t>
            </w:r>
          </w:p>
        </w:tc>
        <w:tc>
          <w:tcPr>
            <w:tcW w:w="1701" w:type="dxa"/>
            <w:vAlign w:val="center"/>
          </w:tcPr>
          <w:p w14:paraId="07D8F30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1434" w:name="_Toc21093246"/>
      <w:bookmarkStart w:id="1435" w:name="_Toc29762775"/>
      <w:bookmarkStart w:id="1436" w:name="_Toc36025950"/>
      <w:bookmarkStart w:id="1437" w:name="_Toc44584820"/>
      <w:bookmarkStart w:id="1438" w:name="_Toc45869113"/>
      <w:bookmarkStart w:id="1439" w:name="_Toc52553672"/>
      <w:bookmarkStart w:id="1440" w:name="_Toc61111919"/>
      <w:bookmarkStart w:id="1441" w:name="_Toc61126001"/>
      <w:bookmarkStart w:id="1442" w:name="_Toc61126162"/>
      <w:bookmarkStart w:id="1443" w:name="_Toc66804674"/>
      <w:r w:rsidRPr="009C4728">
        <w:t>7.6</w:t>
      </w:r>
      <w:r w:rsidRPr="009C4728">
        <w:tab/>
        <w:t>Receiver spurious emissions</w:t>
      </w:r>
      <w:bookmarkEnd w:id="1434"/>
      <w:bookmarkEnd w:id="1435"/>
      <w:bookmarkEnd w:id="1436"/>
      <w:bookmarkEnd w:id="1437"/>
      <w:bookmarkEnd w:id="1438"/>
      <w:bookmarkEnd w:id="1439"/>
      <w:bookmarkEnd w:id="1440"/>
      <w:bookmarkEnd w:id="1441"/>
      <w:bookmarkEnd w:id="1442"/>
      <w:bookmarkEnd w:id="1443"/>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lastRenderedPageBreak/>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1444" w:name="_Toc21093247"/>
      <w:bookmarkStart w:id="1445" w:name="_Toc29762776"/>
      <w:bookmarkStart w:id="1446" w:name="_Toc36025951"/>
      <w:bookmarkStart w:id="1447" w:name="_Toc44584821"/>
      <w:bookmarkStart w:id="1448" w:name="_Toc45869114"/>
      <w:bookmarkStart w:id="1449" w:name="_Toc52553673"/>
      <w:bookmarkStart w:id="1450" w:name="_Toc61111920"/>
      <w:bookmarkStart w:id="1451" w:name="_Toc61126002"/>
      <w:bookmarkStart w:id="1452" w:name="_Toc61126163"/>
      <w:bookmarkStart w:id="1453" w:name="_Toc66804675"/>
      <w:r w:rsidRPr="009C4728">
        <w:t>7.6.1</w:t>
      </w:r>
      <w:r w:rsidRPr="009C4728">
        <w:tab/>
        <w:t>General minimum requirement</w:t>
      </w:r>
      <w:bookmarkEnd w:id="1444"/>
      <w:bookmarkEnd w:id="1445"/>
      <w:bookmarkEnd w:id="1446"/>
      <w:bookmarkEnd w:id="1447"/>
      <w:bookmarkEnd w:id="1448"/>
      <w:bookmarkEnd w:id="1449"/>
      <w:bookmarkEnd w:id="1450"/>
      <w:bookmarkEnd w:id="1451"/>
      <w:bookmarkEnd w:id="1452"/>
      <w:bookmarkEnd w:id="145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1454" w:name="_Toc21093248"/>
      <w:bookmarkStart w:id="1455" w:name="_Toc29762777"/>
      <w:bookmarkStart w:id="1456" w:name="_Toc36025952"/>
      <w:bookmarkStart w:id="1457" w:name="_Toc44584822"/>
      <w:bookmarkStart w:id="1458" w:name="_Toc45869115"/>
      <w:bookmarkStart w:id="1459" w:name="_Toc52553674"/>
      <w:bookmarkStart w:id="1460" w:name="_Toc61111921"/>
      <w:bookmarkStart w:id="1461" w:name="_Toc61126003"/>
      <w:bookmarkStart w:id="1462" w:name="_Toc61126164"/>
      <w:bookmarkStart w:id="1463" w:name="_Toc66804676"/>
      <w:r w:rsidRPr="009C4728">
        <w:t>7.6.2</w:t>
      </w:r>
      <w:r w:rsidRPr="009C4728">
        <w:tab/>
        <w:t>Additional minimum requirement for BC2 (Category B)</w:t>
      </w:r>
      <w:bookmarkEnd w:id="1454"/>
      <w:bookmarkEnd w:id="1455"/>
      <w:bookmarkEnd w:id="1456"/>
      <w:bookmarkEnd w:id="1457"/>
      <w:bookmarkEnd w:id="1458"/>
      <w:bookmarkEnd w:id="1459"/>
      <w:bookmarkEnd w:id="1460"/>
      <w:bookmarkEnd w:id="1461"/>
      <w:bookmarkEnd w:id="1462"/>
      <w:bookmarkEnd w:id="1463"/>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1464" w:name="_Toc21093249"/>
      <w:bookmarkStart w:id="1465" w:name="_Toc29762778"/>
      <w:bookmarkStart w:id="1466" w:name="_Toc36025953"/>
      <w:bookmarkStart w:id="1467" w:name="_Toc44584823"/>
      <w:bookmarkStart w:id="1468" w:name="_Toc45869116"/>
      <w:bookmarkStart w:id="1469" w:name="_Toc52553675"/>
      <w:bookmarkStart w:id="1470" w:name="_Toc61111922"/>
      <w:bookmarkStart w:id="1471" w:name="_Toc61126004"/>
      <w:bookmarkStart w:id="1472" w:name="_Toc61126165"/>
      <w:bookmarkStart w:id="1473" w:name="_Toc66804677"/>
      <w:r w:rsidRPr="009C4728">
        <w:t>7.7</w:t>
      </w:r>
      <w:r w:rsidRPr="009C4728">
        <w:tab/>
        <w:t>Receiver intermodulation</w:t>
      </w:r>
      <w:bookmarkEnd w:id="1464"/>
      <w:bookmarkEnd w:id="1465"/>
      <w:bookmarkEnd w:id="1466"/>
      <w:bookmarkEnd w:id="1467"/>
      <w:bookmarkEnd w:id="1468"/>
      <w:bookmarkEnd w:id="1469"/>
      <w:bookmarkEnd w:id="1470"/>
      <w:bookmarkEnd w:id="1471"/>
      <w:bookmarkEnd w:id="1472"/>
      <w:bookmarkEnd w:id="1473"/>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1474" w:name="_Toc21093250"/>
      <w:bookmarkStart w:id="1475" w:name="_Toc29762779"/>
      <w:bookmarkStart w:id="1476" w:name="_Toc36025954"/>
      <w:bookmarkStart w:id="1477" w:name="_Toc44584824"/>
      <w:bookmarkStart w:id="1478" w:name="_Toc45869117"/>
      <w:bookmarkStart w:id="1479" w:name="_Toc52553676"/>
      <w:bookmarkStart w:id="1480" w:name="_Toc61111923"/>
      <w:bookmarkStart w:id="1481" w:name="_Toc61126005"/>
      <w:bookmarkStart w:id="1482" w:name="_Toc61126166"/>
      <w:bookmarkStart w:id="1483" w:name="_Toc66804678"/>
      <w:r w:rsidRPr="009C4728">
        <w:lastRenderedPageBreak/>
        <w:t>7.7.1</w:t>
      </w:r>
      <w:r w:rsidRPr="009C4728">
        <w:tab/>
        <w:t>General intermodulation minimum requirement</w:t>
      </w:r>
      <w:bookmarkEnd w:id="1474"/>
      <w:bookmarkEnd w:id="1475"/>
      <w:bookmarkEnd w:id="1476"/>
      <w:bookmarkEnd w:id="1477"/>
      <w:bookmarkEnd w:id="1478"/>
      <w:bookmarkEnd w:id="1479"/>
      <w:bookmarkEnd w:id="1480"/>
      <w:bookmarkEnd w:id="1481"/>
      <w:bookmarkEnd w:id="1482"/>
      <w:bookmarkEnd w:id="1483"/>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484" w:name="OLE_LINK5"/>
            <w:r w:rsidRPr="009C4728">
              <w:rPr>
                <w:rFonts w:cs="Arial"/>
              </w:rPr>
              <w:t>±</w:t>
            </w:r>
            <w:bookmarkEnd w:id="1484"/>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1485" w:name="_Toc21093251"/>
      <w:bookmarkStart w:id="1486" w:name="_Toc29762780"/>
      <w:bookmarkStart w:id="1487" w:name="_Toc36025955"/>
      <w:bookmarkStart w:id="1488" w:name="_Toc44584825"/>
      <w:bookmarkStart w:id="1489" w:name="_Toc45869118"/>
      <w:bookmarkStart w:id="1490" w:name="_Toc52553677"/>
      <w:bookmarkStart w:id="1491" w:name="_Toc61111924"/>
      <w:bookmarkStart w:id="1492" w:name="_Toc61126006"/>
      <w:bookmarkStart w:id="1493" w:name="_Toc61126167"/>
      <w:bookmarkStart w:id="1494" w:name="_Toc66804679"/>
      <w:r w:rsidRPr="009C4728">
        <w:t>7.7.2</w:t>
      </w:r>
      <w:r w:rsidRPr="009C4728">
        <w:tab/>
        <w:t>General narrowband intermodulation minimum requirement</w:t>
      </w:r>
      <w:bookmarkEnd w:id="1485"/>
      <w:bookmarkEnd w:id="1486"/>
      <w:bookmarkEnd w:id="1487"/>
      <w:bookmarkEnd w:id="1488"/>
      <w:bookmarkEnd w:id="1489"/>
      <w:bookmarkEnd w:id="1490"/>
      <w:bookmarkEnd w:id="1491"/>
      <w:bookmarkEnd w:id="1492"/>
      <w:bookmarkEnd w:id="1493"/>
      <w:bookmarkEnd w:id="1494"/>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1495" w:name="_Toc21093252"/>
      <w:bookmarkStart w:id="1496" w:name="_Toc29762781"/>
      <w:bookmarkStart w:id="1497" w:name="_Toc36025956"/>
      <w:bookmarkStart w:id="1498" w:name="_Toc44584826"/>
      <w:bookmarkStart w:id="1499" w:name="_Toc45869119"/>
      <w:bookmarkStart w:id="1500" w:name="_Toc52553678"/>
      <w:bookmarkStart w:id="1501" w:name="_Toc61111925"/>
      <w:bookmarkStart w:id="1502" w:name="_Toc61126007"/>
      <w:bookmarkStart w:id="1503" w:name="_Toc61126168"/>
      <w:bookmarkStart w:id="1504" w:name="_Toc66804680"/>
      <w:r w:rsidRPr="009C4728">
        <w:t>7.7.3</w:t>
      </w:r>
      <w:r w:rsidRPr="009C4728">
        <w:tab/>
        <w:t>Additional narrowband intermodulation minimum requirement for GSM/EDGE</w:t>
      </w:r>
      <w:bookmarkEnd w:id="1495"/>
      <w:bookmarkEnd w:id="1496"/>
      <w:bookmarkEnd w:id="1497"/>
      <w:bookmarkEnd w:id="1498"/>
      <w:bookmarkEnd w:id="1499"/>
      <w:bookmarkEnd w:id="1500"/>
      <w:bookmarkEnd w:id="1501"/>
      <w:bookmarkEnd w:id="1502"/>
      <w:bookmarkEnd w:id="1503"/>
      <w:bookmarkEnd w:id="150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1505" w:name="_Toc21093253"/>
      <w:bookmarkStart w:id="1506" w:name="_Toc29762782"/>
      <w:bookmarkStart w:id="1507" w:name="_Toc36025957"/>
      <w:bookmarkStart w:id="1508" w:name="_Toc44584827"/>
      <w:bookmarkStart w:id="1509" w:name="_Toc45869120"/>
      <w:bookmarkStart w:id="1510" w:name="_Toc52553679"/>
      <w:bookmarkStart w:id="1511" w:name="_Toc61111926"/>
      <w:bookmarkStart w:id="1512" w:name="_Toc61126008"/>
      <w:bookmarkStart w:id="1513" w:name="_Toc61126169"/>
      <w:bookmarkStart w:id="1514" w:name="_Toc66804681"/>
      <w:r w:rsidRPr="009C4728">
        <w:t>7.8</w:t>
      </w:r>
      <w:r w:rsidRPr="009C4728">
        <w:tab/>
        <w:t>In-channel selectivity</w:t>
      </w:r>
      <w:bookmarkEnd w:id="1505"/>
      <w:bookmarkEnd w:id="1506"/>
      <w:bookmarkEnd w:id="1507"/>
      <w:bookmarkEnd w:id="1508"/>
      <w:bookmarkEnd w:id="1509"/>
      <w:bookmarkEnd w:id="1510"/>
      <w:bookmarkEnd w:id="1511"/>
      <w:bookmarkEnd w:id="1512"/>
      <w:bookmarkEnd w:id="1513"/>
      <w:bookmarkEnd w:id="1514"/>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1515" w:name="_Toc21093254"/>
      <w:bookmarkStart w:id="1516" w:name="_Toc29762783"/>
      <w:bookmarkStart w:id="1517" w:name="_Toc36025958"/>
      <w:bookmarkStart w:id="1518" w:name="_Toc44584828"/>
      <w:bookmarkStart w:id="1519" w:name="_Toc45869121"/>
      <w:bookmarkStart w:id="1520" w:name="_Toc52553680"/>
      <w:bookmarkStart w:id="1521" w:name="_Toc61111927"/>
      <w:bookmarkStart w:id="1522" w:name="_Toc61126009"/>
      <w:bookmarkStart w:id="1523" w:name="_Toc61126170"/>
      <w:bookmarkStart w:id="1524" w:name="_Toc66804682"/>
      <w:r w:rsidRPr="009C4728">
        <w:t>7.8.1</w:t>
      </w:r>
      <w:r w:rsidRPr="009C4728">
        <w:tab/>
        <w:t>E-UTRA minimum requirement</w:t>
      </w:r>
      <w:bookmarkEnd w:id="1515"/>
      <w:bookmarkEnd w:id="1516"/>
      <w:bookmarkEnd w:id="1517"/>
      <w:bookmarkEnd w:id="1518"/>
      <w:bookmarkEnd w:id="1519"/>
      <w:bookmarkEnd w:id="1520"/>
      <w:bookmarkEnd w:id="1521"/>
      <w:bookmarkEnd w:id="1522"/>
      <w:bookmarkEnd w:id="1523"/>
      <w:bookmarkEnd w:id="1524"/>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1525" w:name="_Toc21093255"/>
      <w:bookmarkStart w:id="1526" w:name="_Toc29762784"/>
      <w:bookmarkStart w:id="1527" w:name="_Toc36025959"/>
      <w:bookmarkStart w:id="1528" w:name="_Toc44584829"/>
      <w:bookmarkStart w:id="1529" w:name="_Toc45869122"/>
      <w:bookmarkStart w:id="1530" w:name="_Toc52553681"/>
      <w:bookmarkStart w:id="1531" w:name="_Toc61111928"/>
      <w:bookmarkStart w:id="1532" w:name="_Toc61126010"/>
      <w:bookmarkStart w:id="1533" w:name="_Toc61126171"/>
      <w:bookmarkStart w:id="1534" w:name="_Toc66804683"/>
      <w:r w:rsidRPr="009C4728">
        <w:t>7.8.2</w:t>
      </w:r>
      <w:r w:rsidRPr="009C4728">
        <w:tab/>
        <w:t>NR minimum requirement</w:t>
      </w:r>
      <w:bookmarkEnd w:id="1525"/>
      <w:bookmarkEnd w:id="1526"/>
      <w:bookmarkEnd w:id="1527"/>
      <w:bookmarkEnd w:id="1528"/>
      <w:bookmarkEnd w:id="1529"/>
      <w:bookmarkEnd w:id="1530"/>
      <w:bookmarkEnd w:id="1531"/>
      <w:bookmarkEnd w:id="1532"/>
      <w:bookmarkEnd w:id="1533"/>
      <w:bookmarkEnd w:id="1534"/>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1535" w:name="_Toc21093256"/>
      <w:bookmarkStart w:id="1536" w:name="_Toc29762785"/>
      <w:bookmarkStart w:id="1537" w:name="_Toc36025960"/>
      <w:bookmarkStart w:id="1538" w:name="_Toc44584830"/>
      <w:bookmarkStart w:id="1539" w:name="_Toc45869123"/>
      <w:bookmarkStart w:id="1540" w:name="_Toc52553682"/>
      <w:bookmarkStart w:id="1541" w:name="_Toc61111929"/>
      <w:bookmarkStart w:id="1542" w:name="_Toc61126011"/>
      <w:bookmarkStart w:id="1543" w:name="_Toc61126172"/>
      <w:bookmarkStart w:id="1544" w:name="_Toc66804684"/>
      <w:r w:rsidRPr="009C4728">
        <w:t>8</w:t>
      </w:r>
      <w:r w:rsidRPr="009C4728">
        <w:tab/>
        <w:t>Performance requirements</w:t>
      </w:r>
      <w:bookmarkEnd w:id="1535"/>
      <w:bookmarkEnd w:id="1536"/>
      <w:bookmarkEnd w:id="1537"/>
      <w:bookmarkEnd w:id="1538"/>
      <w:bookmarkEnd w:id="1539"/>
      <w:bookmarkEnd w:id="1540"/>
      <w:bookmarkEnd w:id="1541"/>
      <w:bookmarkEnd w:id="1542"/>
      <w:bookmarkEnd w:id="1543"/>
      <w:bookmarkEnd w:id="1544"/>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1545" w:name="_Toc21093257"/>
      <w:bookmarkStart w:id="1546" w:name="_Toc29762786"/>
      <w:bookmarkStart w:id="1547" w:name="_Toc36025961"/>
      <w:bookmarkStart w:id="1548" w:name="_Toc44584831"/>
      <w:bookmarkStart w:id="1549" w:name="_Toc45869124"/>
      <w:bookmarkStart w:id="1550" w:name="_Toc52553683"/>
      <w:bookmarkStart w:id="1551" w:name="_Toc61111930"/>
      <w:bookmarkStart w:id="1552" w:name="_Toc61126012"/>
      <w:bookmarkStart w:id="1553" w:name="_Toc61126173"/>
      <w:bookmarkStart w:id="1554" w:name="_Toc66804685"/>
      <w:r w:rsidRPr="009C4728">
        <w:t>8.1</w:t>
      </w:r>
      <w:r w:rsidRPr="009C4728">
        <w:tab/>
        <w:t>E-UTRA minimum requirement</w:t>
      </w:r>
      <w:bookmarkEnd w:id="1545"/>
      <w:bookmarkEnd w:id="1546"/>
      <w:bookmarkEnd w:id="1547"/>
      <w:bookmarkEnd w:id="1548"/>
      <w:bookmarkEnd w:id="1549"/>
      <w:bookmarkEnd w:id="1550"/>
      <w:bookmarkEnd w:id="1551"/>
      <w:bookmarkEnd w:id="1552"/>
      <w:bookmarkEnd w:id="1553"/>
      <w:bookmarkEnd w:id="15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1555" w:name="_Toc21093258"/>
      <w:bookmarkStart w:id="1556" w:name="_Toc29762787"/>
      <w:bookmarkStart w:id="1557" w:name="_Toc36025962"/>
      <w:bookmarkStart w:id="1558" w:name="_Toc44584832"/>
      <w:bookmarkStart w:id="1559" w:name="_Toc45869125"/>
      <w:bookmarkStart w:id="1560" w:name="_Toc52553684"/>
      <w:bookmarkStart w:id="1561" w:name="_Toc61111931"/>
      <w:bookmarkStart w:id="1562" w:name="_Toc61126013"/>
      <w:bookmarkStart w:id="1563" w:name="_Toc61126174"/>
      <w:bookmarkStart w:id="1564" w:name="_Toc66804686"/>
      <w:r w:rsidRPr="009C4728">
        <w:t>8.2</w:t>
      </w:r>
      <w:r w:rsidRPr="009C4728">
        <w:tab/>
        <w:t>UTRA FDD minimum requirement</w:t>
      </w:r>
      <w:bookmarkEnd w:id="1555"/>
      <w:bookmarkEnd w:id="1556"/>
      <w:bookmarkEnd w:id="1557"/>
      <w:bookmarkEnd w:id="1558"/>
      <w:bookmarkEnd w:id="1559"/>
      <w:bookmarkEnd w:id="1560"/>
      <w:bookmarkEnd w:id="1561"/>
      <w:bookmarkEnd w:id="1562"/>
      <w:bookmarkEnd w:id="1563"/>
      <w:bookmarkEnd w:id="1564"/>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1565" w:name="_Toc21093259"/>
      <w:bookmarkStart w:id="1566" w:name="_Toc29762788"/>
      <w:bookmarkStart w:id="1567" w:name="_Toc36025963"/>
      <w:bookmarkStart w:id="1568" w:name="_Toc44584833"/>
      <w:bookmarkStart w:id="1569" w:name="_Toc45869126"/>
      <w:bookmarkStart w:id="1570" w:name="_Toc52553685"/>
      <w:bookmarkStart w:id="1571" w:name="_Toc61111932"/>
      <w:bookmarkStart w:id="1572" w:name="_Toc61126014"/>
      <w:bookmarkStart w:id="1573" w:name="_Toc61126175"/>
      <w:bookmarkStart w:id="1574" w:name="_Toc66804687"/>
      <w:r w:rsidRPr="009C4728">
        <w:t>8.3</w:t>
      </w:r>
      <w:r w:rsidRPr="009C4728">
        <w:tab/>
        <w:t>UTRA TDD minimum requirement</w:t>
      </w:r>
      <w:bookmarkEnd w:id="1565"/>
      <w:bookmarkEnd w:id="1566"/>
      <w:bookmarkEnd w:id="1567"/>
      <w:bookmarkEnd w:id="1568"/>
      <w:bookmarkEnd w:id="1569"/>
      <w:bookmarkEnd w:id="1570"/>
      <w:bookmarkEnd w:id="1571"/>
      <w:bookmarkEnd w:id="1572"/>
      <w:bookmarkEnd w:id="1573"/>
      <w:bookmarkEnd w:id="1574"/>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1575" w:name="_Toc21093260"/>
      <w:bookmarkStart w:id="1576" w:name="_Toc29762789"/>
      <w:bookmarkStart w:id="1577" w:name="_Toc36025964"/>
      <w:bookmarkStart w:id="1578" w:name="_Toc44584834"/>
      <w:bookmarkStart w:id="1579" w:name="_Toc45869127"/>
      <w:bookmarkStart w:id="1580" w:name="_Toc52553686"/>
      <w:bookmarkStart w:id="1581" w:name="_Toc61111933"/>
      <w:bookmarkStart w:id="1582" w:name="_Toc61126015"/>
      <w:bookmarkStart w:id="1583" w:name="_Toc61126176"/>
      <w:bookmarkStart w:id="1584" w:name="_Toc66804688"/>
      <w:r w:rsidRPr="009C4728">
        <w:t>8.4</w:t>
      </w:r>
      <w:r w:rsidRPr="009C4728">
        <w:tab/>
        <w:t>GSM/EDGE minimum requirement</w:t>
      </w:r>
      <w:bookmarkEnd w:id="1575"/>
      <w:bookmarkEnd w:id="1576"/>
      <w:bookmarkEnd w:id="1577"/>
      <w:bookmarkEnd w:id="1578"/>
      <w:bookmarkEnd w:id="1579"/>
      <w:bookmarkEnd w:id="1580"/>
      <w:bookmarkEnd w:id="1581"/>
      <w:bookmarkEnd w:id="1582"/>
      <w:bookmarkEnd w:id="1583"/>
      <w:bookmarkEnd w:id="1584"/>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1585" w:name="_Toc21093261"/>
      <w:bookmarkStart w:id="1586" w:name="_Toc29762790"/>
      <w:bookmarkStart w:id="1587" w:name="_Toc36025965"/>
      <w:bookmarkStart w:id="1588" w:name="_Toc44584835"/>
      <w:bookmarkStart w:id="1589" w:name="_Toc45869128"/>
      <w:bookmarkStart w:id="1590" w:name="_Toc52553687"/>
      <w:bookmarkStart w:id="1591" w:name="_Toc61111934"/>
      <w:bookmarkStart w:id="1592" w:name="_Toc61126016"/>
      <w:bookmarkStart w:id="1593" w:name="_Toc61126177"/>
      <w:bookmarkStart w:id="1594" w:name="_Toc66804689"/>
      <w:r w:rsidRPr="009C4728">
        <w:t>8.5</w:t>
      </w:r>
      <w:r w:rsidRPr="009C4728">
        <w:tab/>
        <w:t>NR minimum requirement</w:t>
      </w:r>
      <w:bookmarkEnd w:id="1585"/>
      <w:bookmarkEnd w:id="1586"/>
      <w:bookmarkEnd w:id="1587"/>
      <w:bookmarkEnd w:id="1588"/>
      <w:bookmarkEnd w:id="1589"/>
      <w:bookmarkEnd w:id="1590"/>
      <w:bookmarkEnd w:id="1591"/>
      <w:bookmarkEnd w:id="1592"/>
      <w:bookmarkEnd w:id="1593"/>
      <w:bookmarkEnd w:id="1594"/>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1595" w:name="_Toc44584836"/>
      <w:bookmarkStart w:id="1596" w:name="_Toc45869129"/>
      <w:bookmarkStart w:id="1597" w:name="_Toc52553688"/>
      <w:bookmarkStart w:id="1598" w:name="_Toc61111935"/>
      <w:bookmarkStart w:id="1599" w:name="_Toc61126017"/>
      <w:bookmarkStart w:id="1600" w:name="_Toc61126178"/>
      <w:bookmarkStart w:id="1601" w:name="_Toc66804690"/>
      <w:r w:rsidRPr="009C4728">
        <w:t>8.</w:t>
      </w:r>
      <w:r>
        <w:t>6</w:t>
      </w:r>
      <w:r w:rsidRPr="009C4728">
        <w:tab/>
      </w:r>
      <w:r>
        <w:t>NB-IoT</w:t>
      </w:r>
      <w:r w:rsidRPr="009C4728">
        <w:t xml:space="preserve"> minimum requirement</w:t>
      </w:r>
      <w:bookmarkEnd w:id="1595"/>
      <w:bookmarkEnd w:id="1596"/>
      <w:bookmarkEnd w:id="1597"/>
      <w:bookmarkEnd w:id="1598"/>
      <w:bookmarkEnd w:id="1599"/>
      <w:bookmarkEnd w:id="1600"/>
      <w:bookmarkEnd w:id="160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1602" w:name="_Toc21093262"/>
      <w:bookmarkStart w:id="1603" w:name="_Toc29762791"/>
      <w:bookmarkStart w:id="1604" w:name="_Toc36025966"/>
      <w:bookmarkStart w:id="1605" w:name="_Toc44584837"/>
      <w:bookmarkStart w:id="1606" w:name="_Toc45869130"/>
      <w:bookmarkStart w:id="1607" w:name="_Toc52553689"/>
      <w:bookmarkStart w:id="1608" w:name="_Toc61111936"/>
      <w:bookmarkStart w:id="1609" w:name="_Toc61126018"/>
      <w:bookmarkStart w:id="1610" w:name="_Toc61126179"/>
      <w:bookmarkStart w:id="1611" w:name="_Toc66804691"/>
      <w:r w:rsidRPr="009C4728">
        <w:lastRenderedPageBreak/>
        <w:t>Annex A (normative):</w:t>
      </w:r>
      <w:r w:rsidRPr="009C4728">
        <w:br/>
        <w:t>Characteristics of interfering signals</w:t>
      </w:r>
      <w:bookmarkEnd w:id="1602"/>
      <w:bookmarkEnd w:id="1603"/>
      <w:bookmarkEnd w:id="1604"/>
      <w:bookmarkEnd w:id="1605"/>
      <w:bookmarkEnd w:id="1606"/>
      <w:bookmarkEnd w:id="1607"/>
      <w:bookmarkEnd w:id="1608"/>
      <w:bookmarkEnd w:id="1609"/>
      <w:bookmarkEnd w:id="1610"/>
      <w:bookmarkEnd w:id="1611"/>
    </w:p>
    <w:p w14:paraId="07D8F60F" w14:textId="77777777" w:rsidR="00C53C29" w:rsidRPr="009C4728" w:rsidRDefault="00C53C29" w:rsidP="00C53C29">
      <w:pPr>
        <w:pStyle w:val="Heading1"/>
      </w:pPr>
      <w:bookmarkStart w:id="1612" w:name="_Toc21093263"/>
      <w:bookmarkStart w:id="1613" w:name="_Toc29762792"/>
      <w:bookmarkStart w:id="1614" w:name="_Toc36025967"/>
      <w:bookmarkStart w:id="1615" w:name="_Toc44584838"/>
      <w:bookmarkStart w:id="1616" w:name="_Toc45869131"/>
      <w:bookmarkStart w:id="1617" w:name="_Toc52553690"/>
      <w:bookmarkStart w:id="1618" w:name="_Toc61111937"/>
      <w:bookmarkStart w:id="1619" w:name="_Toc61126019"/>
      <w:bookmarkStart w:id="1620" w:name="_Toc61126180"/>
      <w:bookmarkStart w:id="1621" w:name="_Toc66804692"/>
      <w:r w:rsidRPr="009C4728">
        <w:t>A.1</w:t>
      </w:r>
      <w:r w:rsidRPr="009C4728">
        <w:tab/>
        <w:t>UTRA FDD interfering signal</w:t>
      </w:r>
      <w:bookmarkEnd w:id="1612"/>
      <w:bookmarkEnd w:id="1613"/>
      <w:bookmarkEnd w:id="1614"/>
      <w:bookmarkEnd w:id="1615"/>
      <w:bookmarkEnd w:id="1616"/>
      <w:bookmarkEnd w:id="1617"/>
      <w:bookmarkEnd w:id="1618"/>
      <w:bookmarkEnd w:id="1619"/>
      <w:bookmarkEnd w:id="1620"/>
      <w:bookmarkEnd w:id="1621"/>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1622" w:name="_Toc21093264"/>
      <w:bookmarkStart w:id="1623" w:name="_Toc29762793"/>
      <w:bookmarkStart w:id="1624" w:name="_Toc36025968"/>
      <w:bookmarkStart w:id="1625" w:name="_Toc44584839"/>
      <w:bookmarkStart w:id="1626" w:name="_Toc45869132"/>
      <w:bookmarkStart w:id="1627" w:name="_Toc52553691"/>
      <w:bookmarkStart w:id="1628" w:name="_Toc61111938"/>
      <w:bookmarkStart w:id="1629" w:name="_Toc61126020"/>
      <w:bookmarkStart w:id="1630" w:name="_Toc61126181"/>
      <w:bookmarkStart w:id="1631" w:name="_Toc66804693"/>
      <w:r w:rsidRPr="009C4728">
        <w:t>A.2</w:t>
      </w:r>
      <w:r w:rsidRPr="009C4728">
        <w:tab/>
        <w:t>UTRA TDD interfering signal</w:t>
      </w:r>
      <w:bookmarkEnd w:id="1622"/>
      <w:bookmarkEnd w:id="1623"/>
      <w:bookmarkEnd w:id="1624"/>
      <w:bookmarkEnd w:id="1625"/>
      <w:bookmarkEnd w:id="1626"/>
      <w:bookmarkEnd w:id="1627"/>
      <w:bookmarkEnd w:id="1628"/>
      <w:bookmarkEnd w:id="1629"/>
      <w:bookmarkEnd w:id="1630"/>
      <w:bookmarkEnd w:id="1631"/>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1632" w:name="_Toc21093265"/>
      <w:bookmarkStart w:id="1633" w:name="_Toc29762794"/>
      <w:bookmarkStart w:id="1634" w:name="_Toc36025969"/>
      <w:bookmarkStart w:id="1635" w:name="_Toc44584840"/>
      <w:bookmarkStart w:id="1636" w:name="_Toc45869133"/>
      <w:bookmarkStart w:id="1637" w:name="_Toc52553692"/>
      <w:bookmarkStart w:id="1638" w:name="_Toc61111939"/>
      <w:bookmarkStart w:id="1639" w:name="_Toc61126021"/>
      <w:bookmarkStart w:id="1640" w:name="_Toc61126182"/>
      <w:bookmarkStart w:id="1641" w:name="_Toc66804694"/>
      <w:r w:rsidRPr="009C4728">
        <w:t>A.3</w:t>
      </w:r>
      <w:r w:rsidRPr="009C4728">
        <w:tab/>
        <w:t>E-UTRA interfering signal</w:t>
      </w:r>
      <w:bookmarkEnd w:id="1632"/>
      <w:bookmarkEnd w:id="1633"/>
      <w:bookmarkEnd w:id="1634"/>
      <w:bookmarkEnd w:id="1635"/>
      <w:bookmarkEnd w:id="1636"/>
      <w:bookmarkEnd w:id="1637"/>
      <w:bookmarkEnd w:id="1638"/>
      <w:bookmarkEnd w:id="1639"/>
      <w:bookmarkEnd w:id="1640"/>
      <w:bookmarkEnd w:id="1641"/>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1642" w:name="_Toc21093266"/>
      <w:bookmarkStart w:id="1643" w:name="_Toc29762795"/>
      <w:bookmarkStart w:id="1644" w:name="_Toc36025970"/>
      <w:bookmarkStart w:id="1645" w:name="_Toc44584841"/>
      <w:bookmarkStart w:id="1646" w:name="_Toc45869134"/>
      <w:bookmarkStart w:id="1647" w:name="_Toc52553693"/>
      <w:bookmarkStart w:id="1648" w:name="_Toc61111940"/>
      <w:bookmarkStart w:id="1649" w:name="_Toc61126022"/>
      <w:bookmarkStart w:id="1650" w:name="_Toc61126183"/>
      <w:bookmarkStart w:id="1651" w:name="_Toc66804695"/>
      <w:r w:rsidRPr="009C4728">
        <w:lastRenderedPageBreak/>
        <w:t xml:space="preserve">Annex B (normative): </w:t>
      </w:r>
      <w:r w:rsidRPr="009C4728">
        <w:br/>
        <w:t>Environmental requirements for the BS equipment</w:t>
      </w:r>
      <w:bookmarkEnd w:id="1642"/>
      <w:bookmarkEnd w:id="1643"/>
      <w:bookmarkEnd w:id="1644"/>
      <w:bookmarkEnd w:id="1645"/>
      <w:bookmarkEnd w:id="1646"/>
      <w:bookmarkEnd w:id="1647"/>
      <w:bookmarkEnd w:id="1648"/>
      <w:bookmarkEnd w:id="1649"/>
      <w:bookmarkEnd w:id="1650"/>
      <w:bookmarkEnd w:id="165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1652" w:name="historyclause"/>
      <w:r w:rsidRPr="009C4728">
        <w:br w:type="page"/>
      </w:r>
      <w:bookmarkStart w:id="1653" w:name="_Toc21093267"/>
      <w:bookmarkStart w:id="1654" w:name="_Toc29762796"/>
      <w:bookmarkStart w:id="1655" w:name="_Toc36025971"/>
      <w:bookmarkStart w:id="1656" w:name="_Toc44584842"/>
      <w:bookmarkStart w:id="1657" w:name="_Toc45869135"/>
      <w:bookmarkStart w:id="1658" w:name="_Toc52553694"/>
      <w:bookmarkStart w:id="1659" w:name="_Toc61111941"/>
      <w:bookmarkStart w:id="1660" w:name="_Toc61126023"/>
      <w:bookmarkStart w:id="1661" w:name="_Toc61126184"/>
      <w:bookmarkStart w:id="1662" w:name="_Toc66804696"/>
      <w:r w:rsidRPr="009C4728">
        <w:lastRenderedPageBreak/>
        <w:t>Annex C (informative):</w:t>
      </w:r>
      <w:r w:rsidRPr="009C4728">
        <w:br/>
        <w:t>Change history</w:t>
      </w:r>
      <w:bookmarkEnd w:id="1653"/>
      <w:bookmarkEnd w:id="1654"/>
      <w:bookmarkEnd w:id="1655"/>
      <w:bookmarkEnd w:id="1656"/>
      <w:bookmarkEnd w:id="1657"/>
      <w:bookmarkEnd w:id="1658"/>
      <w:bookmarkEnd w:id="1659"/>
      <w:bookmarkEnd w:id="1660"/>
      <w:bookmarkEnd w:id="1661"/>
      <w:bookmarkEnd w:id="16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165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bl>
    <w:p w14:paraId="07D8FE8D" w14:textId="77777777" w:rsidR="00080512" w:rsidRDefault="00080512"/>
    <w:sectPr w:rsidR="00080512">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1F5862" w:rsidRDefault="001F5862">
      <w:r>
        <w:separator/>
      </w:r>
    </w:p>
  </w:endnote>
  <w:endnote w:type="continuationSeparator" w:id="0">
    <w:p w14:paraId="07D8FEC1" w14:textId="77777777" w:rsidR="001F5862" w:rsidRDefault="001F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18A77" w14:textId="77777777" w:rsidR="004107D3" w:rsidRDefault="00410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3572E" w14:textId="77777777" w:rsidR="004107D3" w:rsidRDefault="00410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C5648" w14:textId="77777777" w:rsidR="004107D3" w:rsidRDefault="004107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1F5862" w:rsidRDefault="001F58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1F5862" w:rsidRDefault="001F5862">
      <w:r>
        <w:separator/>
      </w:r>
    </w:p>
  </w:footnote>
  <w:footnote w:type="continuationSeparator" w:id="0">
    <w:p w14:paraId="07D8FEBF" w14:textId="77777777" w:rsidR="001F5862" w:rsidRDefault="001F5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9260F" w14:textId="77777777" w:rsidR="004107D3" w:rsidRDefault="004107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5C418" w14:textId="77777777" w:rsidR="004107D3" w:rsidRDefault="004107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E341" w14:textId="77777777" w:rsidR="004107D3" w:rsidRDefault="004107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1C86C8B5" w:rsidR="001F5862" w:rsidRDefault="001F58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1F5862" w:rsidRDefault="001F58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2A7C91C" w:rsidR="001F5862" w:rsidRDefault="001F58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07D3">
      <w:rPr>
        <w:rFonts w:ascii="Arial" w:hAnsi="Arial" w:cs="Arial"/>
        <w:b/>
        <w:noProof/>
        <w:sz w:val="18"/>
        <w:szCs w:val="18"/>
      </w:rPr>
      <w:t>Release 17</w:t>
    </w:r>
    <w:r>
      <w:rPr>
        <w:rFonts w:ascii="Arial" w:hAnsi="Arial" w:cs="Arial"/>
        <w:b/>
        <w:sz w:val="18"/>
        <w:szCs w:val="18"/>
      </w:rPr>
      <w:fldChar w:fldCharType="end"/>
    </w:r>
  </w:p>
  <w:p w14:paraId="07D8FEC5" w14:textId="77777777" w:rsidR="001F5862" w:rsidRDefault="001F5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A0144"/>
    <w:rsid w:val="000C47C3"/>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75F0"/>
    <w:rsid w:val="002761CE"/>
    <w:rsid w:val="00295C9C"/>
    <w:rsid w:val="002966DA"/>
    <w:rsid w:val="002A00AD"/>
    <w:rsid w:val="002A74CD"/>
    <w:rsid w:val="002B6339"/>
    <w:rsid w:val="002E00EE"/>
    <w:rsid w:val="0030353F"/>
    <w:rsid w:val="003172DC"/>
    <w:rsid w:val="0035462D"/>
    <w:rsid w:val="003765B8"/>
    <w:rsid w:val="003958A8"/>
    <w:rsid w:val="003C3971"/>
    <w:rsid w:val="004107D3"/>
    <w:rsid w:val="00415EA5"/>
    <w:rsid w:val="00423334"/>
    <w:rsid w:val="004345EC"/>
    <w:rsid w:val="0043559F"/>
    <w:rsid w:val="00465515"/>
    <w:rsid w:val="00466E26"/>
    <w:rsid w:val="00485EDE"/>
    <w:rsid w:val="004D3578"/>
    <w:rsid w:val="004E213A"/>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F0CF0"/>
    <w:rsid w:val="0090271F"/>
    <w:rsid w:val="00902E23"/>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75FE3"/>
    <w:rsid w:val="00A82346"/>
    <w:rsid w:val="00A92BA1"/>
    <w:rsid w:val="00AC6BC6"/>
    <w:rsid w:val="00AE65E2"/>
    <w:rsid w:val="00B15449"/>
    <w:rsid w:val="00B50C11"/>
    <w:rsid w:val="00B762B7"/>
    <w:rsid w:val="00B93086"/>
    <w:rsid w:val="00BA19ED"/>
    <w:rsid w:val="00BA4B8D"/>
    <w:rsid w:val="00BC0F7D"/>
    <w:rsid w:val="00BD7D31"/>
    <w:rsid w:val="00BE3255"/>
    <w:rsid w:val="00BF128E"/>
    <w:rsid w:val="00BF5A24"/>
    <w:rsid w:val="00C009B0"/>
    <w:rsid w:val="00C0293B"/>
    <w:rsid w:val="00C074DD"/>
    <w:rsid w:val="00C1496A"/>
    <w:rsid w:val="00C33079"/>
    <w:rsid w:val="00C43A1C"/>
    <w:rsid w:val="00C45231"/>
    <w:rsid w:val="00C53C29"/>
    <w:rsid w:val="00C72833"/>
    <w:rsid w:val="00C80F1D"/>
    <w:rsid w:val="00C87DFD"/>
    <w:rsid w:val="00C93F40"/>
    <w:rsid w:val="00CA3D0C"/>
    <w:rsid w:val="00CA47E2"/>
    <w:rsid w:val="00CB78FE"/>
    <w:rsid w:val="00CC5B24"/>
    <w:rsid w:val="00D30B7A"/>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2D3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image" Target="media/image12.gif"/><Relationship Id="rId42" Type="http://schemas.openxmlformats.org/officeDocument/2006/relationships/image" Target="media/image17.wmf"/><Relationship Id="rId47"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18.bin"/><Relationship Id="rId63" Type="http://schemas.openxmlformats.org/officeDocument/2006/relationships/oleObject" Target="embeddings/oleObject24.bin"/><Relationship Id="rId68"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1.emf"/><Relationship Id="rId37"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66" Type="http://schemas.openxmlformats.org/officeDocument/2006/relationships/oleObject" Target="embeddings/oleObject27.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oleObject" Target="embeddings/oleObject19.bin"/><Relationship Id="rId61" Type="http://schemas.openxmlformats.org/officeDocument/2006/relationships/image" Target="media/image25.wmf"/><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oleObject" Target="embeddings/oleObject12.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5.bin"/><Relationship Id="rId69"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image" Target="media/image19.wmf"/><Relationship Id="rId59" Type="http://schemas.openxmlformats.org/officeDocument/2006/relationships/oleObject" Target="embeddings/oleObject21.bin"/><Relationship Id="rId67" Type="http://schemas.openxmlformats.org/officeDocument/2006/relationships/oleObject" Target="embeddings/oleObject28.bin"/><Relationship Id="rId20" Type="http://schemas.openxmlformats.org/officeDocument/2006/relationships/oleObject" Target="embeddings/oleObject2.bin"/><Relationship Id="rId41" Type="http://schemas.openxmlformats.org/officeDocument/2006/relationships/image" Target="media/image16.wmf"/><Relationship Id="rId54" Type="http://schemas.openxmlformats.org/officeDocument/2006/relationships/image" Target="media/image23.wmf"/><Relationship Id="rId62" Type="http://schemas.openxmlformats.org/officeDocument/2006/relationships/oleObject" Target="embeddings/oleObject23.bin"/><Relationship Id="rId70"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117</Pages>
  <Words>44551</Words>
  <Characters>253942</Characters>
  <Application>Microsoft Office Word</Application>
  <DocSecurity>0</DocSecurity>
  <Lines>2116</Lines>
  <Paragraphs>595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2021-04-08T09:17:00Z</dcterms:created>
  <dcterms:modified xsi:type="dcterms:W3CDTF">2021-04-08T09:18:00Z</dcterms:modified>
</cp:coreProperties>
</file>