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14AA63EF"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0154B3">
              <w:t>10</w:t>
            </w:r>
            <w:r w:rsidRPr="009C4728">
              <w:t>.</w:t>
            </w:r>
            <w:bookmarkEnd w:id="3"/>
            <w:r w:rsidRPr="009C4728">
              <w:t xml:space="preserve">0 </w:t>
            </w:r>
            <w:r w:rsidRPr="009C4728">
              <w:rPr>
                <w:sz w:val="32"/>
              </w:rPr>
              <w:t>(</w:t>
            </w:r>
            <w:bookmarkStart w:id="4" w:name="issueDate"/>
            <w:r w:rsidR="00943CD3" w:rsidRPr="009C4728">
              <w:rPr>
                <w:sz w:val="32"/>
              </w:rPr>
              <w:t>202</w:t>
            </w:r>
            <w:r w:rsidR="00943CD3">
              <w:rPr>
                <w:sz w:val="32"/>
              </w:rPr>
              <w:t>1</w:t>
            </w:r>
            <w:r w:rsidRPr="009C4728">
              <w:rPr>
                <w:sz w:val="32"/>
              </w:rPr>
              <w:t>-</w:t>
            </w:r>
            <w:bookmarkEnd w:id="4"/>
            <w:r w:rsidR="000154B3">
              <w:rPr>
                <w:sz w:val="32"/>
              </w:rPr>
              <w:t>06</w:t>
            </w:r>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31C734BF"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943CD3">
              <w:rPr>
                <w:noProof/>
                <w:sz w:val="18"/>
              </w:rPr>
              <w:t>1</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48E98C93" w14:textId="014B7C22" w:rsidR="00170457" w:rsidRDefault="0017045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_Toc76502878 \h </w:instrText>
      </w:r>
      <w:r>
        <w:fldChar w:fldCharType="separate"/>
      </w:r>
      <w:r>
        <w:t>6</w:t>
      </w:r>
      <w:r>
        <w:fldChar w:fldCharType="end"/>
      </w:r>
    </w:p>
    <w:p w14:paraId="42C2AD82" w14:textId="2F2AD1DC" w:rsidR="00170457" w:rsidRDefault="0017045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_Toc76502879 \h </w:instrText>
      </w:r>
      <w:r>
        <w:fldChar w:fldCharType="separate"/>
      </w:r>
      <w:r>
        <w:t>8</w:t>
      </w:r>
      <w:r>
        <w:fldChar w:fldCharType="end"/>
      </w:r>
    </w:p>
    <w:p w14:paraId="4187205B" w14:textId="707E8405" w:rsidR="00170457" w:rsidRDefault="0017045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_Toc76502880 \h </w:instrText>
      </w:r>
      <w:r>
        <w:fldChar w:fldCharType="separate"/>
      </w:r>
      <w:r>
        <w:t>8</w:t>
      </w:r>
      <w:r>
        <w:fldChar w:fldCharType="end"/>
      </w:r>
    </w:p>
    <w:p w14:paraId="77F10B83" w14:textId="2C053DDB" w:rsidR="00170457" w:rsidRDefault="0017045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_Toc76502881 \h </w:instrText>
      </w:r>
      <w:r>
        <w:fldChar w:fldCharType="separate"/>
      </w:r>
      <w:r>
        <w:t>9</w:t>
      </w:r>
      <w:r>
        <w:fldChar w:fldCharType="end"/>
      </w:r>
    </w:p>
    <w:p w14:paraId="7553933A" w14:textId="519D72D9" w:rsidR="00170457" w:rsidRDefault="0017045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_Toc76502882 \h </w:instrText>
      </w:r>
      <w:r>
        <w:fldChar w:fldCharType="separate"/>
      </w:r>
      <w:r>
        <w:t>9</w:t>
      </w:r>
      <w:r>
        <w:fldChar w:fldCharType="end"/>
      </w:r>
    </w:p>
    <w:p w14:paraId="224414FA" w14:textId="55F3066A" w:rsidR="00170457" w:rsidRDefault="0017045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_Toc76502883 \h </w:instrText>
      </w:r>
      <w:r>
        <w:fldChar w:fldCharType="separate"/>
      </w:r>
      <w:r>
        <w:t>12</w:t>
      </w:r>
      <w:r>
        <w:fldChar w:fldCharType="end"/>
      </w:r>
    </w:p>
    <w:p w14:paraId="28E58CDE" w14:textId="49AD3D20" w:rsidR="00170457" w:rsidRDefault="0017045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_Toc76502884 \h </w:instrText>
      </w:r>
      <w:r>
        <w:fldChar w:fldCharType="separate"/>
      </w:r>
      <w:r>
        <w:t>14</w:t>
      </w:r>
      <w:r>
        <w:fldChar w:fldCharType="end"/>
      </w:r>
    </w:p>
    <w:p w14:paraId="0959F685" w14:textId="3CD61721" w:rsidR="00170457" w:rsidRDefault="0017045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_Toc76502885 \h </w:instrText>
      </w:r>
      <w:r>
        <w:fldChar w:fldCharType="separate"/>
      </w:r>
      <w:r>
        <w:t>16</w:t>
      </w:r>
      <w:r>
        <w:fldChar w:fldCharType="end"/>
      </w:r>
    </w:p>
    <w:p w14:paraId="5B5305EF" w14:textId="1B75E36D" w:rsidR="00170457" w:rsidRDefault="00170457">
      <w:pPr>
        <w:pStyle w:val="TOC2"/>
        <w:rPr>
          <w:rFonts w:asciiTheme="minorHAnsi" w:eastAsiaTheme="minorEastAsia" w:hAnsiTheme="minorHAnsi" w:cstheme="minorBidi"/>
          <w:sz w:val="22"/>
          <w:szCs w:val="22"/>
          <w:lang w:eastAsia="en-GB"/>
        </w:rPr>
      </w:pPr>
      <w:r w:rsidRPr="00EE128A">
        <w:rPr>
          <w:snapToGrid w:val="0"/>
        </w:rPr>
        <w:t>4.1</w:t>
      </w:r>
      <w:r>
        <w:rPr>
          <w:rFonts w:asciiTheme="minorHAnsi" w:eastAsiaTheme="minorEastAsia" w:hAnsiTheme="minorHAnsi" w:cstheme="minorBidi"/>
          <w:sz w:val="22"/>
          <w:szCs w:val="22"/>
          <w:lang w:eastAsia="en-GB"/>
        </w:rPr>
        <w:tab/>
      </w:r>
      <w:r w:rsidRPr="00EE128A">
        <w:rPr>
          <w:snapToGrid w:val="0"/>
        </w:rPr>
        <w:t>Relation between the MSR specification and the single-RAT specifications</w:t>
      </w:r>
      <w:r>
        <w:tab/>
      </w:r>
      <w:r>
        <w:fldChar w:fldCharType="begin"/>
      </w:r>
      <w:r>
        <w:instrText xml:space="preserve"> PAGEREF _Toc76502886 \h </w:instrText>
      </w:r>
      <w:r>
        <w:fldChar w:fldCharType="separate"/>
      </w:r>
      <w:r>
        <w:t>16</w:t>
      </w:r>
      <w:r>
        <w:fldChar w:fldCharType="end"/>
      </w:r>
    </w:p>
    <w:p w14:paraId="1B1795D1" w14:textId="78C7B437" w:rsidR="00170457" w:rsidRDefault="00170457">
      <w:pPr>
        <w:pStyle w:val="TOC2"/>
        <w:rPr>
          <w:rFonts w:asciiTheme="minorHAnsi" w:eastAsiaTheme="minorEastAsia" w:hAnsiTheme="minorHAnsi" w:cstheme="minorBidi"/>
          <w:sz w:val="22"/>
          <w:szCs w:val="22"/>
          <w:lang w:eastAsia="en-GB"/>
        </w:rPr>
      </w:pPr>
      <w:r w:rsidRPr="00EE128A">
        <w:rPr>
          <w:snapToGrid w:val="0"/>
        </w:rPr>
        <w:t>4.2</w:t>
      </w:r>
      <w:r>
        <w:rPr>
          <w:rFonts w:asciiTheme="minorHAnsi" w:eastAsiaTheme="minorEastAsia" w:hAnsiTheme="minorHAnsi" w:cstheme="minorBidi"/>
          <w:sz w:val="22"/>
          <w:szCs w:val="22"/>
          <w:lang w:eastAsia="en-GB"/>
        </w:rPr>
        <w:tab/>
      </w:r>
      <w:r w:rsidRPr="00EE128A">
        <w:rPr>
          <w:snapToGrid w:val="0"/>
        </w:rPr>
        <w:t>Relationship between minimum requirements and test requirements</w:t>
      </w:r>
      <w:r>
        <w:tab/>
      </w:r>
      <w:r>
        <w:fldChar w:fldCharType="begin"/>
      </w:r>
      <w:r>
        <w:instrText xml:space="preserve"> PAGEREF _Toc76502887 \h </w:instrText>
      </w:r>
      <w:r>
        <w:fldChar w:fldCharType="separate"/>
      </w:r>
      <w:r>
        <w:t>16</w:t>
      </w:r>
      <w:r>
        <w:fldChar w:fldCharType="end"/>
      </w:r>
    </w:p>
    <w:p w14:paraId="72DB2D4B" w14:textId="33B768B5" w:rsidR="00170457" w:rsidRDefault="0017045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_Toc76502888 \h </w:instrText>
      </w:r>
      <w:r>
        <w:fldChar w:fldCharType="separate"/>
      </w:r>
      <w:r>
        <w:t>16</w:t>
      </w:r>
      <w:r>
        <w:fldChar w:fldCharType="end"/>
      </w:r>
    </w:p>
    <w:p w14:paraId="5D658331" w14:textId="50446A7E" w:rsidR="00170457" w:rsidRDefault="0017045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_Toc76502889 \h </w:instrText>
      </w:r>
      <w:r>
        <w:fldChar w:fldCharType="separate"/>
      </w:r>
      <w:r>
        <w:t>17</w:t>
      </w:r>
      <w:r>
        <w:fldChar w:fldCharType="end"/>
      </w:r>
    </w:p>
    <w:p w14:paraId="1A66CCD7" w14:textId="05FD4FDF" w:rsidR="00170457" w:rsidRDefault="0017045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_Toc76502890 \h </w:instrText>
      </w:r>
      <w:r>
        <w:fldChar w:fldCharType="separate"/>
      </w:r>
      <w:r>
        <w:t>18</w:t>
      </w:r>
      <w:r>
        <w:fldChar w:fldCharType="end"/>
      </w:r>
    </w:p>
    <w:p w14:paraId="74CD0601" w14:textId="7C5048D2" w:rsidR="00170457" w:rsidRDefault="00170457">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_Toc76502891 \h </w:instrText>
      </w:r>
      <w:r>
        <w:fldChar w:fldCharType="separate"/>
      </w:r>
      <w:r>
        <w:t>23</w:t>
      </w:r>
      <w:r>
        <w:fldChar w:fldCharType="end"/>
      </w:r>
    </w:p>
    <w:p w14:paraId="786C5383" w14:textId="356E9F9B" w:rsidR="00170457" w:rsidRDefault="00170457">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_Toc76502892 \h </w:instrText>
      </w:r>
      <w:r>
        <w:fldChar w:fldCharType="separate"/>
      </w:r>
      <w:r>
        <w:t>23</w:t>
      </w:r>
      <w:r>
        <w:fldChar w:fldCharType="end"/>
      </w:r>
    </w:p>
    <w:p w14:paraId="6ECCD23B" w14:textId="7D1D0C5D" w:rsidR="00170457" w:rsidRDefault="00170457">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_Toc76502893 \h </w:instrText>
      </w:r>
      <w:r>
        <w:fldChar w:fldCharType="separate"/>
      </w:r>
      <w:r>
        <w:t>24</w:t>
      </w:r>
      <w:r>
        <w:fldChar w:fldCharType="end"/>
      </w:r>
    </w:p>
    <w:p w14:paraId="42AA1533" w14:textId="5600397C" w:rsidR="00170457" w:rsidRDefault="0017045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_Toc76502894 \h </w:instrText>
      </w:r>
      <w:r>
        <w:fldChar w:fldCharType="separate"/>
      </w:r>
      <w:r>
        <w:t>24</w:t>
      </w:r>
      <w:r>
        <w:fldChar w:fldCharType="end"/>
      </w:r>
    </w:p>
    <w:p w14:paraId="11FC116F" w14:textId="61716F46" w:rsidR="00170457" w:rsidRDefault="00170457">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_Toc76502895 \h </w:instrText>
      </w:r>
      <w:r>
        <w:fldChar w:fldCharType="separate"/>
      </w:r>
      <w:r>
        <w:t>24</w:t>
      </w:r>
      <w:r>
        <w:fldChar w:fldCharType="end"/>
      </w:r>
    </w:p>
    <w:p w14:paraId="0E3582E1" w14:textId="1BBA4FCA" w:rsidR="00170457" w:rsidRDefault="00170457">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_Toc76502896 \h </w:instrText>
      </w:r>
      <w:r>
        <w:fldChar w:fldCharType="separate"/>
      </w:r>
      <w:r>
        <w:t>25</w:t>
      </w:r>
      <w:r>
        <w:fldChar w:fldCharType="end"/>
      </w:r>
    </w:p>
    <w:p w14:paraId="35EAA404" w14:textId="4CCC743C" w:rsidR="00170457" w:rsidRDefault="00170457">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_Toc76502897 \h </w:instrText>
      </w:r>
      <w:r>
        <w:fldChar w:fldCharType="separate"/>
      </w:r>
      <w:r>
        <w:t>26</w:t>
      </w:r>
      <w:r>
        <w:fldChar w:fldCharType="end"/>
      </w:r>
    </w:p>
    <w:p w14:paraId="05A302BA" w14:textId="04CA13F0" w:rsidR="00170457" w:rsidRDefault="00170457">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_Toc76502898 \h </w:instrText>
      </w:r>
      <w:r>
        <w:fldChar w:fldCharType="separate"/>
      </w:r>
      <w:r>
        <w:t>26</w:t>
      </w:r>
      <w:r>
        <w:fldChar w:fldCharType="end"/>
      </w:r>
    </w:p>
    <w:p w14:paraId="59AC41CE" w14:textId="6778357A" w:rsidR="00170457" w:rsidRDefault="0017045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_Toc76502899 \h </w:instrText>
      </w:r>
      <w:r>
        <w:fldChar w:fldCharType="separate"/>
      </w:r>
      <w:r>
        <w:t>26</w:t>
      </w:r>
      <w:r>
        <w:fldChar w:fldCharType="end"/>
      </w:r>
    </w:p>
    <w:p w14:paraId="40656A6E" w14:textId="533978A6" w:rsidR="00170457" w:rsidRDefault="0017045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_Toc76502900 \h </w:instrText>
      </w:r>
      <w:r>
        <w:fldChar w:fldCharType="separate"/>
      </w:r>
      <w:r>
        <w:t>26</w:t>
      </w:r>
      <w:r>
        <w:fldChar w:fldCharType="end"/>
      </w:r>
    </w:p>
    <w:p w14:paraId="0DB0DBB3" w14:textId="3FD371C8" w:rsidR="00170457" w:rsidRDefault="0017045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_Toc76502901 \h </w:instrText>
      </w:r>
      <w:r>
        <w:fldChar w:fldCharType="separate"/>
      </w:r>
      <w:r>
        <w:t>27</w:t>
      </w:r>
      <w:r>
        <w:fldChar w:fldCharType="end"/>
      </w:r>
    </w:p>
    <w:p w14:paraId="54E91E6B" w14:textId="0740BDC5" w:rsidR="00170457" w:rsidRDefault="0017045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_Toc76502902 \h </w:instrText>
      </w:r>
      <w:r>
        <w:fldChar w:fldCharType="separate"/>
      </w:r>
      <w:r>
        <w:t>27</w:t>
      </w:r>
      <w:r>
        <w:fldChar w:fldCharType="end"/>
      </w:r>
    </w:p>
    <w:p w14:paraId="0E40D826" w14:textId="03EA0152" w:rsidR="00170457" w:rsidRDefault="0017045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_Toc76502903 \h </w:instrText>
      </w:r>
      <w:r>
        <w:fldChar w:fldCharType="separate"/>
      </w:r>
      <w:r>
        <w:t>30</w:t>
      </w:r>
      <w:r>
        <w:fldChar w:fldCharType="end"/>
      </w:r>
    </w:p>
    <w:p w14:paraId="68B0E525" w14:textId="70FE5947" w:rsidR="00170457" w:rsidRDefault="0017045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_Toc76502904 \h </w:instrText>
      </w:r>
      <w:r>
        <w:fldChar w:fldCharType="separate"/>
      </w:r>
      <w:r>
        <w:t>33</w:t>
      </w:r>
      <w:r>
        <w:fldChar w:fldCharType="end"/>
      </w:r>
    </w:p>
    <w:p w14:paraId="6553B73F" w14:textId="48F9AFFC" w:rsidR="00170457" w:rsidRDefault="0017045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_Toc76502905 \h </w:instrText>
      </w:r>
      <w:r>
        <w:fldChar w:fldCharType="separate"/>
      </w:r>
      <w:r>
        <w:t>36</w:t>
      </w:r>
      <w:r>
        <w:fldChar w:fldCharType="end"/>
      </w:r>
    </w:p>
    <w:p w14:paraId="57A9E0EC" w14:textId="5DD6D4BD" w:rsidR="00170457" w:rsidRDefault="0017045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_Toc76502906 \h </w:instrText>
      </w:r>
      <w:r>
        <w:fldChar w:fldCharType="separate"/>
      </w:r>
      <w:r>
        <w:t>36</w:t>
      </w:r>
      <w:r>
        <w:fldChar w:fldCharType="end"/>
      </w:r>
    </w:p>
    <w:p w14:paraId="2B26B34C" w14:textId="661D73F5" w:rsidR="00170457" w:rsidRDefault="0017045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_Toc76502907 \h </w:instrText>
      </w:r>
      <w:r>
        <w:fldChar w:fldCharType="separate"/>
      </w:r>
      <w:r>
        <w:t>36</w:t>
      </w:r>
      <w:r>
        <w:fldChar w:fldCharType="end"/>
      </w:r>
    </w:p>
    <w:p w14:paraId="06B9443A" w14:textId="38B5B550" w:rsidR="00170457" w:rsidRDefault="0017045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_Toc76502908 \h </w:instrText>
      </w:r>
      <w:r>
        <w:fldChar w:fldCharType="separate"/>
      </w:r>
      <w:r>
        <w:t>37</w:t>
      </w:r>
      <w:r>
        <w:fldChar w:fldCharType="end"/>
      </w:r>
    </w:p>
    <w:p w14:paraId="0C7B21D7" w14:textId="1FEBD66C" w:rsidR="00170457" w:rsidRDefault="0017045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_Toc76502909 \h </w:instrText>
      </w:r>
      <w:r>
        <w:fldChar w:fldCharType="separate"/>
      </w:r>
      <w:r>
        <w:t>37</w:t>
      </w:r>
      <w:r>
        <w:fldChar w:fldCharType="end"/>
      </w:r>
    </w:p>
    <w:p w14:paraId="6ACDF47E" w14:textId="04F85F97" w:rsidR="00170457" w:rsidRDefault="0017045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_Toc76502910 \h </w:instrText>
      </w:r>
      <w:r>
        <w:fldChar w:fldCharType="separate"/>
      </w:r>
      <w:r>
        <w:t>37</w:t>
      </w:r>
      <w:r>
        <w:fldChar w:fldCharType="end"/>
      </w:r>
    </w:p>
    <w:p w14:paraId="7A29793C" w14:textId="0D309FA1" w:rsidR="00170457" w:rsidRDefault="0017045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_Toc76502911 \h </w:instrText>
      </w:r>
      <w:r>
        <w:fldChar w:fldCharType="separate"/>
      </w:r>
      <w:r>
        <w:t>38</w:t>
      </w:r>
      <w:r>
        <w:fldChar w:fldCharType="end"/>
      </w:r>
    </w:p>
    <w:p w14:paraId="241CEF8E" w14:textId="6C3E5AD7" w:rsidR="00170457" w:rsidRDefault="0017045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_Toc76502912 \h </w:instrText>
      </w:r>
      <w:r>
        <w:fldChar w:fldCharType="separate"/>
      </w:r>
      <w:r>
        <w:t>38</w:t>
      </w:r>
      <w:r>
        <w:fldChar w:fldCharType="end"/>
      </w:r>
    </w:p>
    <w:p w14:paraId="051EDEB3" w14:textId="69B649BD" w:rsidR="00170457" w:rsidRDefault="00170457">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_Toc76502913 \h </w:instrText>
      </w:r>
      <w:r>
        <w:fldChar w:fldCharType="separate"/>
      </w:r>
      <w:r>
        <w:t>38</w:t>
      </w:r>
      <w:r>
        <w:fldChar w:fldCharType="end"/>
      </w:r>
    </w:p>
    <w:p w14:paraId="0C5230C7" w14:textId="6C1467EC" w:rsidR="00170457" w:rsidRDefault="0017045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_Toc76502914 \h </w:instrText>
      </w:r>
      <w:r>
        <w:fldChar w:fldCharType="separate"/>
      </w:r>
      <w:r>
        <w:t>38</w:t>
      </w:r>
      <w:r>
        <w:fldChar w:fldCharType="end"/>
      </w:r>
    </w:p>
    <w:p w14:paraId="4825FB2A" w14:textId="30392FA8" w:rsidR="00170457" w:rsidRDefault="00170457">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_Toc76502915 \h </w:instrText>
      </w:r>
      <w:r>
        <w:fldChar w:fldCharType="separate"/>
      </w:r>
      <w:r>
        <w:t>38</w:t>
      </w:r>
      <w:r>
        <w:fldChar w:fldCharType="end"/>
      </w:r>
    </w:p>
    <w:p w14:paraId="74214EED" w14:textId="43DAEFC3" w:rsidR="00170457" w:rsidRDefault="0017045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_Toc76502916 \h </w:instrText>
      </w:r>
      <w:r>
        <w:fldChar w:fldCharType="separate"/>
      </w:r>
      <w:r>
        <w:t>38</w:t>
      </w:r>
      <w:r>
        <w:fldChar w:fldCharType="end"/>
      </w:r>
    </w:p>
    <w:p w14:paraId="3CDDBDAE" w14:textId="5C8C8A82" w:rsidR="00170457" w:rsidRDefault="0017045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_Toc76502917 \h </w:instrText>
      </w:r>
      <w:r>
        <w:fldChar w:fldCharType="separate"/>
      </w:r>
      <w:r>
        <w:t>38</w:t>
      </w:r>
      <w:r>
        <w:fldChar w:fldCharType="end"/>
      </w:r>
    </w:p>
    <w:p w14:paraId="21C27F20" w14:textId="7892470A" w:rsidR="00170457" w:rsidRDefault="0017045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_Toc76502918 \h </w:instrText>
      </w:r>
      <w:r>
        <w:fldChar w:fldCharType="separate"/>
      </w:r>
      <w:r>
        <w:t>39</w:t>
      </w:r>
      <w:r>
        <w:fldChar w:fldCharType="end"/>
      </w:r>
    </w:p>
    <w:p w14:paraId="3D93A9F8" w14:textId="3BDA13E9" w:rsidR="00170457" w:rsidRDefault="0017045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_Toc76502919 \h </w:instrText>
      </w:r>
      <w:r>
        <w:fldChar w:fldCharType="separate"/>
      </w:r>
      <w:r>
        <w:t>39</w:t>
      </w:r>
      <w:r>
        <w:fldChar w:fldCharType="end"/>
      </w:r>
    </w:p>
    <w:p w14:paraId="64EC6389" w14:textId="248D4B42" w:rsidR="00170457" w:rsidRDefault="00170457">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_Toc76502920 \h </w:instrText>
      </w:r>
      <w:r>
        <w:fldChar w:fldCharType="separate"/>
      </w:r>
      <w:r>
        <w:t>39</w:t>
      </w:r>
      <w:r>
        <w:fldChar w:fldCharType="end"/>
      </w:r>
    </w:p>
    <w:p w14:paraId="5BB373CE" w14:textId="3CD19312" w:rsidR="00170457" w:rsidRDefault="00170457">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_Toc76502921 \h </w:instrText>
      </w:r>
      <w:r>
        <w:fldChar w:fldCharType="separate"/>
      </w:r>
      <w:r>
        <w:t>39</w:t>
      </w:r>
      <w:r>
        <w:fldChar w:fldCharType="end"/>
      </w:r>
    </w:p>
    <w:p w14:paraId="0E6E9B67" w14:textId="475F9986" w:rsidR="00170457" w:rsidRDefault="00170457">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_Toc76502922 \h </w:instrText>
      </w:r>
      <w:r>
        <w:fldChar w:fldCharType="separate"/>
      </w:r>
      <w:r>
        <w:t>39</w:t>
      </w:r>
      <w:r>
        <w:fldChar w:fldCharType="end"/>
      </w:r>
    </w:p>
    <w:p w14:paraId="444C71AB" w14:textId="1E32F6C4" w:rsidR="00170457" w:rsidRDefault="0017045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_Toc76502923 \h </w:instrText>
      </w:r>
      <w:r>
        <w:fldChar w:fldCharType="separate"/>
      </w:r>
      <w:r>
        <w:t>39</w:t>
      </w:r>
      <w:r>
        <w:fldChar w:fldCharType="end"/>
      </w:r>
    </w:p>
    <w:p w14:paraId="43B19040" w14:textId="7F5099B6" w:rsidR="00170457" w:rsidRDefault="0017045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_Toc76502924 \h </w:instrText>
      </w:r>
      <w:r>
        <w:fldChar w:fldCharType="separate"/>
      </w:r>
      <w:r>
        <w:t>39</w:t>
      </w:r>
      <w:r>
        <w:fldChar w:fldCharType="end"/>
      </w:r>
    </w:p>
    <w:p w14:paraId="0DF7CD02" w14:textId="147FBC0C" w:rsidR="00170457" w:rsidRDefault="00170457">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_Toc76502925 \h </w:instrText>
      </w:r>
      <w:r>
        <w:fldChar w:fldCharType="separate"/>
      </w:r>
      <w:r>
        <w:t>39</w:t>
      </w:r>
      <w:r>
        <w:fldChar w:fldCharType="end"/>
      </w:r>
    </w:p>
    <w:p w14:paraId="76806C76" w14:textId="31AE3B1F" w:rsidR="00170457" w:rsidRDefault="0017045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_Toc76502926 \h </w:instrText>
      </w:r>
      <w:r>
        <w:fldChar w:fldCharType="separate"/>
      </w:r>
      <w:r>
        <w:t>39</w:t>
      </w:r>
      <w:r>
        <w:fldChar w:fldCharType="end"/>
      </w:r>
    </w:p>
    <w:p w14:paraId="37CDE78C" w14:textId="471B0652" w:rsidR="00170457" w:rsidRDefault="00170457">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_Toc76502927 \h </w:instrText>
      </w:r>
      <w:r>
        <w:fldChar w:fldCharType="separate"/>
      </w:r>
      <w:r>
        <w:t>40</w:t>
      </w:r>
      <w:r>
        <w:fldChar w:fldCharType="end"/>
      </w:r>
    </w:p>
    <w:p w14:paraId="7138C949" w14:textId="5DEA2DA0" w:rsidR="00170457" w:rsidRDefault="0017045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_Toc76502928 \h </w:instrText>
      </w:r>
      <w:r>
        <w:fldChar w:fldCharType="separate"/>
      </w:r>
      <w:r>
        <w:t>41</w:t>
      </w:r>
      <w:r>
        <w:fldChar w:fldCharType="end"/>
      </w:r>
    </w:p>
    <w:p w14:paraId="2A8EF726" w14:textId="06C10767" w:rsidR="00170457" w:rsidRDefault="0017045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_Toc76502929 \h </w:instrText>
      </w:r>
      <w:r>
        <w:fldChar w:fldCharType="separate"/>
      </w:r>
      <w:r>
        <w:t>41</w:t>
      </w:r>
      <w:r>
        <w:fldChar w:fldCharType="end"/>
      </w:r>
    </w:p>
    <w:p w14:paraId="49AC2992" w14:textId="22FE4877" w:rsidR="00170457" w:rsidRDefault="00170457">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_Toc76502930 \h </w:instrText>
      </w:r>
      <w:r>
        <w:fldChar w:fldCharType="separate"/>
      </w:r>
      <w:r>
        <w:t>41</w:t>
      </w:r>
      <w:r>
        <w:fldChar w:fldCharType="end"/>
      </w:r>
    </w:p>
    <w:p w14:paraId="6CC3ABCA" w14:textId="6DEACFF1" w:rsidR="00170457" w:rsidRDefault="00170457">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_Toc76502931 \h </w:instrText>
      </w:r>
      <w:r>
        <w:fldChar w:fldCharType="separate"/>
      </w:r>
      <w:r>
        <w:t>41</w:t>
      </w:r>
      <w:r>
        <w:fldChar w:fldCharType="end"/>
      </w:r>
    </w:p>
    <w:p w14:paraId="29A257D9" w14:textId="3ECE29CC" w:rsidR="00170457" w:rsidRDefault="00170457">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_Toc76502932 \h </w:instrText>
      </w:r>
      <w:r>
        <w:fldChar w:fldCharType="separate"/>
      </w:r>
      <w:r>
        <w:t>41</w:t>
      </w:r>
      <w:r>
        <w:fldChar w:fldCharType="end"/>
      </w:r>
    </w:p>
    <w:p w14:paraId="5410F639" w14:textId="7630004C" w:rsidR="00170457" w:rsidRDefault="00170457">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_Toc76502933 \h </w:instrText>
      </w:r>
      <w:r>
        <w:fldChar w:fldCharType="separate"/>
      </w:r>
      <w:r>
        <w:t>41</w:t>
      </w:r>
      <w:r>
        <w:fldChar w:fldCharType="end"/>
      </w:r>
    </w:p>
    <w:p w14:paraId="29C2D31B" w14:textId="6D8D4240" w:rsidR="00170457" w:rsidRDefault="00170457">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_Toc76502934 \h </w:instrText>
      </w:r>
      <w:r>
        <w:fldChar w:fldCharType="separate"/>
      </w:r>
      <w:r>
        <w:t>41</w:t>
      </w:r>
      <w:r>
        <w:fldChar w:fldCharType="end"/>
      </w:r>
    </w:p>
    <w:p w14:paraId="322989F4" w14:textId="2EE56328" w:rsidR="00170457" w:rsidRDefault="00170457">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_Toc76502935 \h </w:instrText>
      </w:r>
      <w:r>
        <w:fldChar w:fldCharType="separate"/>
      </w:r>
      <w:r>
        <w:t>41</w:t>
      </w:r>
      <w:r>
        <w:fldChar w:fldCharType="end"/>
      </w:r>
    </w:p>
    <w:p w14:paraId="7E9E12A1" w14:textId="68F59424" w:rsidR="00170457" w:rsidRDefault="0017045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_Toc76502936 \h </w:instrText>
      </w:r>
      <w:r>
        <w:fldChar w:fldCharType="separate"/>
      </w:r>
      <w:r>
        <w:t>41</w:t>
      </w:r>
      <w:r>
        <w:fldChar w:fldCharType="end"/>
      </w:r>
    </w:p>
    <w:p w14:paraId="113DA526" w14:textId="56A4EEC8" w:rsidR="00170457" w:rsidRDefault="0017045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_Toc76502937 \h </w:instrText>
      </w:r>
      <w:r>
        <w:fldChar w:fldCharType="separate"/>
      </w:r>
      <w:r>
        <w:t>41</w:t>
      </w:r>
      <w:r>
        <w:fldChar w:fldCharType="end"/>
      </w:r>
    </w:p>
    <w:p w14:paraId="04F5639F" w14:textId="76BA507F" w:rsidR="00170457" w:rsidRDefault="00170457">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_Toc76502938 \h </w:instrText>
      </w:r>
      <w:r>
        <w:fldChar w:fldCharType="separate"/>
      </w:r>
      <w:r>
        <w:t>41</w:t>
      </w:r>
      <w:r>
        <w:fldChar w:fldCharType="end"/>
      </w:r>
    </w:p>
    <w:p w14:paraId="54FB82CF" w14:textId="6C892768" w:rsidR="00170457" w:rsidRDefault="0017045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_Toc76502939 \h </w:instrText>
      </w:r>
      <w:r>
        <w:fldChar w:fldCharType="separate"/>
      </w:r>
      <w:r>
        <w:t>42</w:t>
      </w:r>
      <w:r>
        <w:fldChar w:fldCharType="end"/>
      </w:r>
    </w:p>
    <w:p w14:paraId="4FD613F1" w14:textId="59EBF301" w:rsidR="00170457" w:rsidRDefault="0017045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_Toc76502940 \h </w:instrText>
      </w:r>
      <w:r>
        <w:fldChar w:fldCharType="separate"/>
      </w:r>
      <w:r>
        <w:t>42</w:t>
      </w:r>
      <w:r>
        <w:fldChar w:fldCharType="end"/>
      </w:r>
    </w:p>
    <w:p w14:paraId="62C7EF19" w14:textId="490A51B4" w:rsidR="00170457" w:rsidRDefault="00170457">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_Toc76502941 \h </w:instrText>
      </w:r>
      <w:r>
        <w:fldChar w:fldCharType="separate"/>
      </w:r>
      <w:r>
        <w:t>42</w:t>
      </w:r>
      <w:r>
        <w:fldChar w:fldCharType="end"/>
      </w:r>
    </w:p>
    <w:p w14:paraId="2B2C7729" w14:textId="1035340D" w:rsidR="00170457" w:rsidRDefault="00170457">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_Toc76502942 \h </w:instrText>
      </w:r>
      <w:r>
        <w:fldChar w:fldCharType="separate"/>
      </w:r>
      <w:r>
        <w:t>42</w:t>
      </w:r>
      <w:r>
        <w:fldChar w:fldCharType="end"/>
      </w:r>
    </w:p>
    <w:p w14:paraId="63E43B01" w14:textId="58952218" w:rsidR="00170457" w:rsidRDefault="00170457">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_Toc76502943 \h </w:instrText>
      </w:r>
      <w:r>
        <w:fldChar w:fldCharType="separate"/>
      </w:r>
      <w:r>
        <w:t>42</w:t>
      </w:r>
      <w:r>
        <w:fldChar w:fldCharType="end"/>
      </w:r>
    </w:p>
    <w:p w14:paraId="45B890C5" w14:textId="0231F420" w:rsidR="00170457" w:rsidRDefault="00170457">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_Toc76502944 \h </w:instrText>
      </w:r>
      <w:r>
        <w:fldChar w:fldCharType="separate"/>
      </w:r>
      <w:r>
        <w:t>42</w:t>
      </w:r>
      <w:r>
        <w:fldChar w:fldCharType="end"/>
      </w:r>
    </w:p>
    <w:p w14:paraId="5496B5A0" w14:textId="09D0BEF5" w:rsidR="00170457" w:rsidRDefault="00170457">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_Toc76502945 \h </w:instrText>
      </w:r>
      <w:r>
        <w:fldChar w:fldCharType="separate"/>
      </w:r>
      <w:r>
        <w:t>42</w:t>
      </w:r>
      <w:r>
        <w:fldChar w:fldCharType="end"/>
      </w:r>
    </w:p>
    <w:p w14:paraId="34C28FB8" w14:textId="3C269AFF" w:rsidR="00170457" w:rsidRDefault="00170457">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_Toc76502946 \h </w:instrText>
      </w:r>
      <w:r>
        <w:fldChar w:fldCharType="separate"/>
      </w:r>
      <w:r>
        <w:t>42</w:t>
      </w:r>
      <w:r>
        <w:fldChar w:fldCharType="end"/>
      </w:r>
    </w:p>
    <w:p w14:paraId="27106275" w14:textId="4AAB1C58" w:rsidR="00170457" w:rsidRDefault="00170457">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_Toc76502947 \h </w:instrText>
      </w:r>
      <w:r>
        <w:fldChar w:fldCharType="separate"/>
      </w:r>
      <w:r>
        <w:t>42</w:t>
      </w:r>
      <w:r>
        <w:fldChar w:fldCharType="end"/>
      </w:r>
    </w:p>
    <w:p w14:paraId="3A9DE976" w14:textId="0FA5CCCB" w:rsidR="00170457" w:rsidRDefault="00170457">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_Toc76502948 \h </w:instrText>
      </w:r>
      <w:r>
        <w:fldChar w:fldCharType="separate"/>
      </w:r>
      <w:r>
        <w:t>42</w:t>
      </w:r>
      <w:r>
        <w:fldChar w:fldCharType="end"/>
      </w:r>
    </w:p>
    <w:p w14:paraId="57122E3B" w14:textId="6670AF8A" w:rsidR="00170457" w:rsidRDefault="0017045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_Toc76502949 \h </w:instrText>
      </w:r>
      <w:r>
        <w:fldChar w:fldCharType="separate"/>
      </w:r>
      <w:r>
        <w:t>43</w:t>
      </w:r>
      <w:r>
        <w:fldChar w:fldCharType="end"/>
      </w:r>
    </w:p>
    <w:p w14:paraId="6F846985" w14:textId="3A956FE0" w:rsidR="00170457" w:rsidRDefault="0017045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_Toc76502950 \h </w:instrText>
      </w:r>
      <w:r>
        <w:fldChar w:fldCharType="separate"/>
      </w:r>
      <w:r>
        <w:t>43</w:t>
      </w:r>
      <w:r>
        <w:fldChar w:fldCharType="end"/>
      </w:r>
    </w:p>
    <w:p w14:paraId="45D0F639" w14:textId="3AB46E6F" w:rsidR="00170457" w:rsidRDefault="00170457">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_Toc76502951 \h </w:instrText>
      </w:r>
      <w:r>
        <w:fldChar w:fldCharType="separate"/>
      </w:r>
      <w:r>
        <w:t>44</w:t>
      </w:r>
      <w:r>
        <w:fldChar w:fldCharType="end"/>
      </w:r>
    </w:p>
    <w:p w14:paraId="7C82B98D" w14:textId="0F442FFA" w:rsidR="00170457" w:rsidRDefault="00170457">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_Toc76502952 \h </w:instrText>
      </w:r>
      <w:r>
        <w:fldChar w:fldCharType="separate"/>
      </w:r>
      <w:r>
        <w:t>44</w:t>
      </w:r>
      <w:r>
        <w:fldChar w:fldCharType="end"/>
      </w:r>
    </w:p>
    <w:p w14:paraId="3E15560D" w14:textId="35489E72" w:rsidR="00170457" w:rsidRDefault="00170457">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_Toc76502953 \h </w:instrText>
      </w:r>
      <w:r>
        <w:fldChar w:fldCharType="separate"/>
      </w:r>
      <w:r>
        <w:t>44</w:t>
      </w:r>
      <w:r>
        <w:fldChar w:fldCharType="end"/>
      </w:r>
    </w:p>
    <w:p w14:paraId="53930611" w14:textId="5175F54E" w:rsidR="00170457" w:rsidRDefault="00170457">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_Toc76502954 \h </w:instrText>
      </w:r>
      <w:r>
        <w:fldChar w:fldCharType="separate"/>
      </w:r>
      <w:r>
        <w:t>44</w:t>
      </w:r>
      <w:r>
        <w:fldChar w:fldCharType="end"/>
      </w:r>
    </w:p>
    <w:p w14:paraId="4A5C8FBE" w14:textId="57EFB033" w:rsidR="00170457" w:rsidRDefault="00170457">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_Toc76502955 \h </w:instrText>
      </w:r>
      <w:r>
        <w:fldChar w:fldCharType="separate"/>
      </w:r>
      <w:r>
        <w:t>45</w:t>
      </w:r>
      <w:r>
        <w:fldChar w:fldCharType="end"/>
      </w:r>
    </w:p>
    <w:p w14:paraId="5C03567F" w14:textId="58F32191" w:rsidR="00170457" w:rsidRDefault="00170457">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_Toc76502956 \h </w:instrText>
      </w:r>
      <w:r>
        <w:fldChar w:fldCharType="separate"/>
      </w:r>
      <w:r>
        <w:t>45</w:t>
      </w:r>
      <w:r>
        <w:fldChar w:fldCharType="end"/>
      </w:r>
    </w:p>
    <w:p w14:paraId="071A2440" w14:textId="59A06EDA" w:rsidR="00170457" w:rsidRDefault="00170457">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_Toc76502957 \h </w:instrText>
      </w:r>
      <w:r>
        <w:fldChar w:fldCharType="separate"/>
      </w:r>
      <w:r>
        <w:t>45</w:t>
      </w:r>
      <w:r>
        <w:fldChar w:fldCharType="end"/>
      </w:r>
    </w:p>
    <w:p w14:paraId="10ED6420" w14:textId="68A6FE08" w:rsidR="00170457" w:rsidRDefault="00170457">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_Toc76502958 \h </w:instrText>
      </w:r>
      <w:r>
        <w:fldChar w:fldCharType="separate"/>
      </w:r>
      <w:r>
        <w:t>45</w:t>
      </w:r>
      <w:r>
        <w:fldChar w:fldCharType="end"/>
      </w:r>
    </w:p>
    <w:p w14:paraId="7E26CDED" w14:textId="11D0DCB6" w:rsidR="00170457" w:rsidRDefault="00170457">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_Toc76502959 \h </w:instrText>
      </w:r>
      <w:r>
        <w:fldChar w:fldCharType="separate"/>
      </w:r>
      <w:r>
        <w:t>54</w:t>
      </w:r>
      <w:r>
        <w:fldChar w:fldCharType="end"/>
      </w:r>
    </w:p>
    <w:p w14:paraId="31B7070B" w14:textId="7144047A" w:rsidR="00170457" w:rsidRDefault="00170457">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_Toc76502960 \h </w:instrText>
      </w:r>
      <w:r>
        <w:fldChar w:fldCharType="separate"/>
      </w:r>
      <w:r>
        <w:t>54</w:t>
      </w:r>
      <w:r>
        <w:fldChar w:fldCharType="end"/>
      </w:r>
    </w:p>
    <w:p w14:paraId="5595F3E8" w14:textId="5C56F349" w:rsidR="00170457" w:rsidRDefault="0017045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_Toc76502961 \h </w:instrText>
      </w:r>
      <w:r>
        <w:fldChar w:fldCharType="separate"/>
      </w:r>
      <w:r>
        <w:t>60</w:t>
      </w:r>
      <w:r>
        <w:fldChar w:fldCharType="end"/>
      </w:r>
    </w:p>
    <w:p w14:paraId="74BAECFC" w14:textId="0E280518" w:rsidR="00170457" w:rsidRDefault="0017045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_Toc76502962 \h </w:instrText>
      </w:r>
      <w:r>
        <w:fldChar w:fldCharType="separate"/>
      </w:r>
      <w:r>
        <w:t>60</w:t>
      </w:r>
      <w:r>
        <w:fldChar w:fldCharType="end"/>
      </w:r>
    </w:p>
    <w:p w14:paraId="42227A5B" w14:textId="115CEED1" w:rsidR="00170457" w:rsidRDefault="0017045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_Toc76502963 \h </w:instrText>
      </w:r>
      <w:r>
        <w:fldChar w:fldCharType="separate"/>
      </w:r>
      <w:r>
        <w:t>68</w:t>
      </w:r>
      <w:r>
        <w:fldChar w:fldCharType="end"/>
      </w:r>
    </w:p>
    <w:p w14:paraId="3FBCC3CF" w14:textId="7674A922" w:rsidR="00170457" w:rsidRDefault="00170457">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_Toc76502964 \h </w:instrText>
      </w:r>
      <w:r>
        <w:fldChar w:fldCharType="separate"/>
      </w:r>
      <w:r>
        <w:t>76</w:t>
      </w:r>
      <w:r>
        <w:fldChar w:fldCharType="end"/>
      </w:r>
    </w:p>
    <w:p w14:paraId="47B0B25E" w14:textId="412A9D35" w:rsidR="00170457" w:rsidRDefault="0017045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_Toc76502965 \h </w:instrText>
      </w:r>
      <w:r>
        <w:fldChar w:fldCharType="separate"/>
      </w:r>
      <w:r>
        <w:t>76</w:t>
      </w:r>
      <w:r>
        <w:fldChar w:fldCharType="end"/>
      </w:r>
    </w:p>
    <w:p w14:paraId="60B795A4" w14:textId="7B759C0A" w:rsidR="00170457" w:rsidRDefault="0017045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_Toc76502966 \h </w:instrText>
      </w:r>
      <w:r>
        <w:fldChar w:fldCharType="separate"/>
      </w:r>
      <w:r>
        <w:t>76</w:t>
      </w:r>
      <w:r>
        <w:fldChar w:fldCharType="end"/>
      </w:r>
    </w:p>
    <w:p w14:paraId="7DF49814" w14:textId="58799259" w:rsidR="00170457" w:rsidRDefault="00170457">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_Toc76502967 \h </w:instrText>
      </w:r>
      <w:r>
        <w:fldChar w:fldCharType="separate"/>
      </w:r>
      <w:r>
        <w:t>76</w:t>
      </w:r>
      <w:r>
        <w:fldChar w:fldCharType="end"/>
      </w:r>
    </w:p>
    <w:p w14:paraId="2B7B3FDD" w14:textId="31F0A75F" w:rsidR="00170457" w:rsidRDefault="00170457">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_Toc76502968 \h </w:instrText>
      </w:r>
      <w:r>
        <w:fldChar w:fldCharType="separate"/>
      </w:r>
      <w:r>
        <w:t>76</w:t>
      </w:r>
      <w:r>
        <w:fldChar w:fldCharType="end"/>
      </w:r>
    </w:p>
    <w:p w14:paraId="324DB9DB" w14:textId="4B1E4F71" w:rsidR="00170457" w:rsidRDefault="00170457">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_Toc76502969 \h </w:instrText>
      </w:r>
      <w:r>
        <w:fldChar w:fldCharType="separate"/>
      </w:r>
      <w:r>
        <w:t>77</w:t>
      </w:r>
      <w:r>
        <w:fldChar w:fldCharType="end"/>
      </w:r>
    </w:p>
    <w:p w14:paraId="6ADFE5B7" w14:textId="1872E114" w:rsidR="00170457" w:rsidRDefault="00170457">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_Toc76502970 \h </w:instrText>
      </w:r>
      <w:r>
        <w:fldChar w:fldCharType="separate"/>
      </w:r>
      <w:r>
        <w:t>77</w:t>
      </w:r>
      <w:r>
        <w:fldChar w:fldCharType="end"/>
      </w:r>
    </w:p>
    <w:p w14:paraId="2A7C918C" w14:textId="1F96DCF5" w:rsidR="00170457" w:rsidRDefault="00170457">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_Toc76502971 \h </w:instrText>
      </w:r>
      <w:r>
        <w:fldChar w:fldCharType="separate"/>
      </w:r>
      <w:r>
        <w:t>77</w:t>
      </w:r>
      <w:r>
        <w:fldChar w:fldCharType="end"/>
      </w:r>
    </w:p>
    <w:p w14:paraId="07E86947" w14:textId="7AFD1ADB" w:rsidR="00170457" w:rsidRDefault="00170457">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_Toc76502972 \h </w:instrText>
      </w:r>
      <w:r>
        <w:fldChar w:fldCharType="separate"/>
      </w:r>
      <w:r>
        <w:t>77</w:t>
      </w:r>
      <w:r>
        <w:fldChar w:fldCharType="end"/>
      </w:r>
    </w:p>
    <w:p w14:paraId="7A1B6BDB" w14:textId="5DC0CCB3" w:rsidR="00170457" w:rsidRDefault="00170457">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_Toc76502973 \h </w:instrText>
      </w:r>
      <w:r>
        <w:fldChar w:fldCharType="separate"/>
      </w:r>
      <w:r>
        <w:t>79</w:t>
      </w:r>
      <w:r>
        <w:fldChar w:fldCharType="end"/>
      </w:r>
    </w:p>
    <w:p w14:paraId="0905B110" w14:textId="3ABBC517" w:rsidR="00170457" w:rsidRDefault="00170457">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_Toc76502974 \h </w:instrText>
      </w:r>
      <w:r>
        <w:fldChar w:fldCharType="separate"/>
      </w:r>
      <w:r>
        <w:t>79</w:t>
      </w:r>
      <w:r>
        <w:fldChar w:fldCharType="end"/>
      </w:r>
    </w:p>
    <w:p w14:paraId="3A667A12" w14:textId="3811499B" w:rsidR="00170457" w:rsidRDefault="00170457">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_Toc76502975 \h </w:instrText>
      </w:r>
      <w:r>
        <w:fldChar w:fldCharType="separate"/>
      </w:r>
      <w:r>
        <w:t>79</w:t>
      </w:r>
      <w:r>
        <w:fldChar w:fldCharType="end"/>
      </w:r>
    </w:p>
    <w:p w14:paraId="0865D46B" w14:textId="0625D516" w:rsidR="00170457" w:rsidRDefault="0017045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_Toc76502976 \h </w:instrText>
      </w:r>
      <w:r>
        <w:fldChar w:fldCharType="separate"/>
      </w:r>
      <w:r>
        <w:t>80</w:t>
      </w:r>
      <w:r>
        <w:fldChar w:fldCharType="end"/>
      </w:r>
    </w:p>
    <w:p w14:paraId="4592B21C" w14:textId="5CD776FD" w:rsidR="00170457" w:rsidRDefault="0017045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_Toc76502977 \h </w:instrText>
      </w:r>
      <w:r>
        <w:fldChar w:fldCharType="separate"/>
      </w:r>
      <w:r>
        <w:t>80</w:t>
      </w:r>
      <w:r>
        <w:fldChar w:fldCharType="end"/>
      </w:r>
    </w:p>
    <w:p w14:paraId="27C7C094" w14:textId="1E8F8472" w:rsidR="00170457" w:rsidRDefault="00170457">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_Toc76502978 \h </w:instrText>
      </w:r>
      <w:r>
        <w:fldChar w:fldCharType="separate"/>
      </w:r>
      <w:r>
        <w:t>80</w:t>
      </w:r>
      <w:r>
        <w:fldChar w:fldCharType="end"/>
      </w:r>
    </w:p>
    <w:p w14:paraId="3533B087" w14:textId="69A561E8" w:rsidR="00170457" w:rsidRDefault="00170457">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_Toc76502979 \h </w:instrText>
      </w:r>
      <w:r>
        <w:fldChar w:fldCharType="separate"/>
      </w:r>
      <w:r>
        <w:t>80</w:t>
      </w:r>
      <w:r>
        <w:fldChar w:fldCharType="end"/>
      </w:r>
    </w:p>
    <w:p w14:paraId="1B07FED1" w14:textId="554C54B0" w:rsidR="00170457" w:rsidRDefault="00170457">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_Toc76502980 \h </w:instrText>
      </w:r>
      <w:r>
        <w:fldChar w:fldCharType="separate"/>
      </w:r>
      <w:r>
        <w:t>82</w:t>
      </w:r>
      <w:r>
        <w:fldChar w:fldCharType="end"/>
      </w:r>
    </w:p>
    <w:p w14:paraId="1CC74E40" w14:textId="00AA8745" w:rsidR="00170457" w:rsidRDefault="00170457">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_Toc76502981 \h </w:instrText>
      </w:r>
      <w:r>
        <w:fldChar w:fldCharType="separate"/>
      </w:r>
      <w:r>
        <w:t>82</w:t>
      </w:r>
      <w:r>
        <w:fldChar w:fldCharType="end"/>
      </w:r>
    </w:p>
    <w:p w14:paraId="2511BB2D" w14:textId="6B88021E" w:rsidR="00170457" w:rsidRDefault="00170457">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_Toc76502982 \h </w:instrText>
      </w:r>
      <w:r>
        <w:fldChar w:fldCharType="separate"/>
      </w:r>
      <w:r>
        <w:t>82</w:t>
      </w:r>
      <w:r>
        <w:fldChar w:fldCharType="end"/>
      </w:r>
    </w:p>
    <w:p w14:paraId="34468397" w14:textId="617BF409" w:rsidR="00170457" w:rsidRDefault="00170457">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_Toc76502983 \h </w:instrText>
      </w:r>
      <w:r>
        <w:fldChar w:fldCharType="separate"/>
      </w:r>
      <w:r>
        <w:t>84</w:t>
      </w:r>
      <w:r>
        <w:fldChar w:fldCharType="end"/>
      </w:r>
    </w:p>
    <w:p w14:paraId="10331452" w14:textId="135BE175" w:rsidR="00170457" w:rsidRDefault="00170457">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_Toc76502984 \h </w:instrText>
      </w:r>
      <w:r>
        <w:fldChar w:fldCharType="separate"/>
      </w:r>
      <w:r>
        <w:t>84</w:t>
      </w:r>
      <w:r>
        <w:fldChar w:fldCharType="end"/>
      </w:r>
    </w:p>
    <w:p w14:paraId="129F46D0" w14:textId="611E6CBE" w:rsidR="00170457" w:rsidRDefault="0017045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_Toc76502985 \h </w:instrText>
      </w:r>
      <w:r>
        <w:fldChar w:fldCharType="separate"/>
      </w:r>
      <w:r>
        <w:t>86</w:t>
      </w:r>
      <w:r>
        <w:fldChar w:fldCharType="end"/>
      </w:r>
    </w:p>
    <w:p w14:paraId="036C55CF" w14:textId="1E9CEF56" w:rsidR="00170457" w:rsidRDefault="00170457">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_Toc76502986 \h </w:instrText>
      </w:r>
      <w:r>
        <w:fldChar w:fldCharType="separate"/>
      </w:r>
      <w:r>
        <w:t>86</w:t>
      </w:r>
      <w:r>
        <w:fldChar w:fldCharType="end"/>
      </w:r>
    </w:p>
    <w:p w14:paraId="6E249B2C" w14:textId="1F268EFF" w:rsidR="00170457" w:rsidRDefault="00170457">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_Toc76502987 \h </w:instrText>
      </w:r>
      <w:r>
        <w:fldChar w:fldCharType="separate"/>
      </w:r>
      <w:r>
        <w:t>87</w:t>
      </w:r>
      <w:r>
        <w:fldChar w:fldCharType="end"/>
      </w:r>
    </w:p>
    <w:p w14:paraId="0D61D0F0" w14:textId="30B17E98" w:rsidR="00170457" w:rsidRDefault="00170457">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_Toc76502988 \h </w:instrText>
      </w:r>
      <w:r>
        <w:fldChar w:fldCharType="separate"/>
      </w:r>
      <w:r>
        <w:t>87</w:t>
      </w:r>
      <w:r>
        <w:fldChar w:fldCharType="end"/>
      </w:r>
    </w:p>
    <w:p w14:paraId="7C9934AA" w14:textId="698F392F" w:rsidR="00170457" w:rsidRDefault="00170457">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_Toc76502989 \h </w:instrText>
      </w:r>
      <w:r>
        <w:fldChar w:fldCharType="separate"/>
      </w:r>
      <w:r>
        <w:t>88</w:t>
      </w:r>
      <w:r>
        <w:fldChar w:fldCharType="end"/>
      </w:r>
    </w:p>
    <w:p w14:paraId="1C8667C7" w14:textId="007F7338" w:rsidR="00170457" w:rsidRDefault="0017045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_Toc76502990 \h </w:instrText>
      </w:r>
      <w:r>
        <w:fldChar w:fldCharType="separate"/>
      </w:r>
      <w:r>
        <w:t>88</w:t>
      </w:r>
      <w:r>
        <w:fldChar w:fldCharType="end"/>
      </w:r>
    </w:p>
    <w:p w14:paraId="6B48073F" w14:textId="342E2A40" w:rsidR="00170457" w:rsidRDefault="0017045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_Toc76502991 \h </w:instrText>
      </w:r>
      <w:r>
        <w:fldChar w:fldCharType="separate"/>
      </w:r>
      <w:r>
        <w:t>88</w:t>
      </w:r>
      <w:r>
        <w:fldChar w:fldCharType="end"/>
      </w:r>
    </w:p>
    <w:p w14:paraId="454AE071" w14:textId="6DB29373" w:rsidR="00170457" w:rsidRDefault="0017045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_Toc76502992 \h </w:instrText>
      </w:r>
      <w:r>
        <w:fldChar w:fldCharType="separate"/>
      </w:r>
      <w:r>
        <w:t>89</w:t>
      </w:r>
      <w:r>
        <w:fldChar w:fldCharType="end"/>
      </w:r>
    </w:p>
    <w:p w14:paraId="64911FE6" w14:textId="3F67F66B" w:rsidR="00170457" w:rsidRDefault="00170457">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_Toc76502993 \h </w:instrText>
      </w:r>
      <w:r>
        <w:fldChar w:fldCharType="separate"/>
      </w:r>
      <w:r>
        <w:t>89</w:t>
      </w:r>
      <w:r>
        <w:fldChar w:fldCharType="end"/>
      </w:r>
    </w:p>
    <w:p w14:paraId="2E819405" w14:textId="3A14363C" w:rsidR="00170457" w:rsidRDefault="0017045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_Toc76502994 \h </w:instrText>
      </w:r>
      <w:r>
        <w:fldChar w:fldCharType="separate"/>
      </w:r>
      <w:r>
        <w:t>89</w:t>
      </w:r>
      <w:r>
        <w:fldChar w:fldCharType="end"/>
      </w:r>
    </w:p>
    <w:p w14:paraId="3C185903" w14:textId="29040211" w:rsidR="00170457" w:rsidRDefault="0017045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_Toc76502995 \h </w:instrText>
      </w:r>
      <w:r>
        <w:fldChar w:fldCharType="separate"/>
      </w:r>
      <w:r>
        <w:t>89</w:t>
      </w:r>
      <w:r>
        <w:fldChar w:fldCharType="end"/>
      </w:r>
    </w:p>
    <w:p w14:paraId="0D1B8FBA" w14:textId="255B46F3" w:rsidR="00170457" w:rsidRDefault="0017045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_Toc76502996 \h </w:instrText>
      </w:r>
      <w:r>
        <w:fldChar w:fldCharType="separate"/>
      </w:r>
      <w:r>
        <w:t>89</w:t>
      </w:r>
      <w:r>
        <w:fldChar w:fldCharType="end"/>
      </w:r>
    </w:p>
    <w:p w14:paraId="7565788E" w14:textId="19526611" w:rsidR="00170457" w:rsidRDefault="00170457">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_Toc76502997 \h </w:instrText>
      </w:r>
      <w:r>
        <w:fldChar w:fldCharType="separate"/>
      </w:r>
      <w:r>
        <w:t>89</w:t>
      </w:r>
      <w:r>
        <w:fldChar w:fldCharType="end"/>
      </w:r>
    </w:p>
    <w:p w14:paraId="50CEE34F" w14:textId="5E0C8328" w:rsidR="00170457" w:rsidRDefault="00170457">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_Toc76502998 \h </w:instrText>
      </w:r>
      <w:r>
        <w:fldChar w:fldCharType="separate"/>
      </w:r>
      <w:r>
        <w:t>89</w:t>
      </w:r>
      <w:r>
        <w:fldChar w:fldCharType="end"/>
      </w:r>
    </w:p>
    <w:p w14:paraId="2BF33421" w14:textId="3F2ABC34" w:rsidR="00170457" w:rsidRDefault="00170457">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_Toc76502999 \h </w:instrText>
      </w:r>
      <w:r>
        <w:fldChar w:fldCharType="separate"/>
      </w:r>
      <w:r>
        <w:t>89</w:t>
      </w:r>
      <w:r>
        <w:fldChar w:fldCharType="end"/>
      </w:r>
    </w:p>
    <w:p w14:paraId="2C239514" w14:textId="7E13BF50" w:rsidR="00170457" w:rsidRDefault="0017045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_Toc76503000 \h </w:instrText>
      </w:r>
      <w:r>
        <w:fldChar w:fldCharType="separate"/>
      </w:r>
      <w:r>
        <w:t>89</w:t>
      </w:r>
      <w:r>
        <w:fldChar w:fldCharType="end"/>
      </w:r>
    </w:p>
    <w:p w14:paraId="6C1AF7DB" w14:textId="1DC06C59" w:rsidR="00170457" w:rsidRDefault="0017045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_Toc76503001 \h </w:instrText>
      </w:r>
      <w:r>
        <w:fldChar w:fldCharType="separate"/>
      </w:r>
      <w:r>
        <w:t>89</w:t>
      </w:r>
      <w:r>
        <w:fldChar w:fldCharType="end"/>
      </w:r>
    </w:p>
    <w:p w14:paraId="61A3735C" w14:textId="1F5C80C3" w:rsidR="00170457" w:rsidRDefault="0017045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_Toc76503002 \h </w:instrText>
      </w:r>
      <w:r>
        <w:fldChar w:fldCharType="separate"/>
      </w:r>
      <w:r>
        <w:t>89</w:t>
      </w:r>
      <w:r>
        <w:fldChar w:fldCharType="end"/>
      </w:r>
    </w:p>
    <w:p w14:paraId="568D725A" w14:textId="74B18726" w:rsidR="00170457" w:rsidRDefault="0017045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_Toc76503003 \h </w:instrText>
      </w:r>
      <w:r>
        <w:fldChar w:fldCharType="separate"/>
      </w:r>
      <w:r>
        <w:t>90</w:t>
      </w:r>
      <w:r>
        <w:fldChar w:fldCharType="end"/>
      </w:r>
    </w:p>
    <w:p w14:paraId="0B68D00C" w14:textId="744648A1" w:rsidR="00170457" w:rsidRDefault="0017045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_Toc76503004 \h </w:instrText>
      </w:r>
      <w:r>
        <w:fldChar w:fldCharType="separate"/>
      </w:r>
      <w:r>
        <w:t>90</w:t>
      </w:r>
      <w:r>
        <w:fldChar w:fldCharType="end"/>
      </w:r>
    </w:p>
    <w:p w14:paraId="4F021EAC" w14:textId="42C0703E" w:rsidR="00170457" w:rsidRDefault="00170457">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_Toc76503005 \h </w:instrText>
      </w:r>
      <w:r>
        <w:fldChar w:fldCharType="separate"/>
      </w:r>
      <w:r>
        <w:t>90</w:t>
      </w:r>
      <w:r>
        <w:fldChar w:fldCharType="end"/>
      </w:r>
    </w:p>
    <w:p w14:paraId="1F5F7CCF" w14:textId="274FF7AD" w:rsidR="00170457" w:rsidRDefault="00170457">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_Toc76503006 \h </w:instrText>
      </w:r>
      <w:r>
        <w:fldChar w:fldCharType="separate"/>
      </w:r>
      <w:r>
        <w:t>90</w:t>
      </w:r>
      <w:r>
        <w:fldChar w:fldCharType="end"/>
      </w:r>
    </w:p>
    <w:p w14:paraId="2D43E040" w14:textId="07B4A9C8" w:rsidR="00170457" w:rsidRDefault="0017045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_Toc76503007 \h </w:instrText>
      </w:r>
      <w:r>
        <w:fldChar w:fldCharType="separate"/>
      </w:r>
      <w:r>
        <w:t>90</w:t>
      </w:r>
      <w:r>
        <w:fldChar w:fldCharType="end"/>
      </w:r>
    </w:p>
    <w:p w14:paraId="1FFEC2EE" w14:textId="1358A633" w:rsidR="00170457" w:rsidRDefault="0017045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_Toc76503008 \h </w:instrText>
      </w:r>
      <w:r>
        <w:fldChar w:fldCharType="separate"/>
      </w:r>
      <w:r>
        <w:t>90</w:t>
      </w:r>
      <w:r>
        <w:fldChar w:fldCharType="end"/>
      </w:r>
    </w:p>
    <w:p w14:paraId="0B88E979" w14:textId="22513DBE" w:rsidR="00170457" w:rsidRDefault="0017045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_Toc76503009 \h </w:instrText>
      </w:r>
      <w:r>
        <w:fldChar w:fldCharType="separate"/>
      </w:r>
      <w:r>
        <w:t>92</w:t>
      </w:r>
      <w:r>
        <w:fldChar w:fldCharType="end"/>
      </w:r>
    </w:p>
    <w:p w14:paraId="1E718599" w14:textId="308EF681" w:rsidR="00170457" w:rsidRDefault="0017045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_Toc76503010 \h </w:instrText>
      </w:r>
      <w:r>
        <w:fldChar w:fldCharType="separate"/>
      </w:r>
      <w:r>
        <w:t>93</w:t>
      </w:r>
      <w:r>
        <w:fldChar w:fldCharType="end"/>
      </w:r>
    </w:p>
    <w:p w14:paraId="041F12BB" w14:textId="6769EDD7" w:rsidR="00170457" w:rsidRDefault="00170457">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_Toc76503011 \h </w:instrText>
      </w:r>
      <w:r>
        <w:fldChar w:fldCharType="separate"/>
      </w:r>
      <w:r>
        <w:t>93</w:t>
      </w:r>
      <w:r>
        <w:fldChar w:fldCharType="end"/>
      </w:r>
    </w:p>
    <w:p w14:paraId="371E42BC" w14:textId="6191E576" w:rsidR="00170457" w:rsidRDefault="00170457">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_Toc76503012 \h </w:instrText>
      </w:r>
      <w:r>
        <w:fldChar w:fldCharType="separate"/>
      </w:r>
      <w:r>
        <w:t>93</w:t>
      </w:r>
      <w:r>
        <w:fldChar w:fldCharType="end"/>
      </w:r>
    </w:p>
    <w:p w14:paraId="1EF305FC" w14:textId="633590C1" w:rsidR="00170457" w:rsidRDefault="0017045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_Toc76503013 \h </w:instrText>
      </w:r>
      <w:r>
        <w:fldChar w:fldCharType="separate"/>
      </w:r>
      <w:r>
        <w:t>94</w:t>
      </w:r>
      <w:r>
        <w:fldChar w:fldCharType="end"/>
      </w:r>
    </w:p>
    <w:p w14:paraId="6C39464C" w14:textId="6E1FB33C" w:rsidR="00170457" w:rsidRDefault="0017045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_Toc76503014 \h </w:instrText>
      </w:r>
      <w:r>
        <w:fldChar w:fldCharType="separate"/>
      </w:r>
      <w:r>
        <w:t>94</w:t>
      </w:r>
      <w:r>
        <w:fldChar w:fldCharType="end"/>
      </w:r>
    </w:p>
    <w:p w14:paraId="6C4AC2D3" w14:textId="796E3179" w:rsidR="00170457" w:rsidRDefault="0017045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_Toc76503015 \h </w:instrText>
      </w:r>
      <w:r>
        <w:fldChar w:fldCharType="separate"/>
      </w:r>
      <w:r>
        <w:t>95</w:t>
      </w:r>
      <w:r>
        <w:fldChar w:fldCharType="end"/>
      </w:r>
    </w:p>
    <w:p w14:paraId="0B21042E" w14:textId="7B42B333" w:rsidR="00170457" w:rsidRDefault="0017045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_Toc76503016 \h </w:instrText>
      </w:r>
      <w:r>
        <w:fldChar w:fldCharType="separate"/>
      </w:r>
      <w:r>
        <w:t>99</w:t>
      </w:r>
      <w:r>
        <w:fldChar w:fldCharType="end"/>
      </w:r>
    </w:p>
    <w:p w14:paraId="0CA9FF01" w14:textId="5A89B7F2" w:rsidR="00170457" w:rsidRDefault="0017045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_Toc76503017 \h </w:instrText>
      </w:r>
      <w:r>
        <w:fldChar w:fldCharType="separate"/>
      </w:r>
      <w:r>
        <w:t>100</w:t>
      </w:r>
      <w:r>
        <w:fldChar w:fldCharType="end"/>
      </w:r>
    </w:p>
    <w:p w14:paraId="70A875DE" w14:textId="2E471C43" w:rsidR="00170457" w:rsidRDefault="0017045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_Toc76503018 \h </w:instrText>
      </w:r>
      <w:r>
        <w:fldChar w:fldCharType="separate"/>
      </w:r>
      <w:r>
        <w:t>100</w:t>
      </w:r>
      <w:r>
        <w:fldChar w:fldCharType="end"/>
      </w:r>
    </w:p>
    <w:p w14:paraId="09BEC1CF" w14:textId="30DF383D" w:rsidR="00170457" w:rsidRDefault="0017045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_Toc76503019 \h </w:instrText>
      </w:r>
      <w:r>
        <w:fldChar w:fldCharType="separate"/>
      </w:r>
      <w:r>
        <w:t>100</w:t>
      </w:r>
      <w:r>
        <w:fldChar w:fldCharType="end"/>
      </w:r>
    </w:p>
    <w:p w14:paraId="761DD4EC" w14:textId="2DCB7395" w:rsidR="00170457" w:rsidRDefault="0017045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_Toc76503020 \h </w:instrText>
      </w:r>
      <w:r>
        <w:fldChar w:fldCharType="separate"/>
      </w:r>
      <w:r>
        <w:t>100</w:t>
      </w:r>
      <w:r>
        <w:fldChar w:fldCharType="end"/>
      </w:r>
    </w:p>
    <w:p w14:paraId="717E60CF" w14:textId="6F28C9A6" w:rsidR="00170457" w:rsidRDefault="0017045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_Toc76503021 \h </w:instrText>
      </w:r>
      <w:r>
        <w:fldChar w:fldCharType="separate"/>
      </w:r>
      <w:r>
        <w:t>104</w:t>
      </w:r>
      <w:r>
        <w:fldChar w:fldCharType="end"/>
      </w:r>
    </w:p>
    <w:p w14:paraId="1854E7CD" w14:textId="6CB11AA1" w:rsidR="00170457" w:rsidRDefault="0017045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_Toc76503022 \h </w:instrText>
      </w:r>
      <w:r>
        <w:fldChar w:fldCharType="separate"/>
      </w:r>
      <w:r>
        <w:t>107</w:t>
      </w:r>
      <w:r>
        <w:fldChar w:fldCharType="end"/>
      </w:r>
    </w:p>
    <w:p w14:paraId="0C4D6E08" w14:textId="6FF200F5" w:rsidR="00170457" w:rsidRDefault="0017045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_Toc76503023 \h </w:instrText>
      </w:r>
      <w:r>
        <w:fldChar w:fldCharType="separate"/>
      </w:r>
      <w:r>
        <w:t>107</w:t>
      </w:r>
      <w:r>
        <w:fldChar w:fldCharType="end"/>
      </w:r>
    </w:p>
    <w:p w14:paraId="1182D21F" w14:textId="73C89057" w:rsidR="00170457" w:rsidRDefault="0017045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_Toc76503024 \h </w:instrText>
      </w:r>
      <w:r>
        <w:fldChar w:fldCharType="separate"/>
      </w:r>
      <w:r>
        <w:t>107</w:t>
      </w:r>
      <w:r>
        <w:fldChar w:fldCharType="end"/>
      </w:r>
    </w:p>
    <w:p w14:paraId="62C39EFD" w14:textId="03D4D851" w:rsidR="00170457" w:rsidRDefault="0017045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_Toc76503025 \h </w:instrText>
      </w:r>
      <w:r>
        <w:fldChar w:fldCharType="separate"/>
      </w:r>
      <w:r>
        <w:t>107</w:t>
      </w:r>
      <w:r>
        <w:fldChar w:fldCharType="end"/>
      </w:r>
    </w:p>
    <w:p w14:paraId="05B744CD" w14:textId="3A1ED6E3" w:rsidR="00170457" w:rsidRDefault="0017045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_Toc76503026 \h </w:instrText>
      </w:r>
      <w:r>
        <w:fldChar w:fldCharType="separate"/>
      </w:r>
      <w:r>
        <w:t>108</w:t>
      </w:r>
      <w:r>
        <w:fldChar w:fldCharType="end"/>
      </w:r>
    </w:p>
    <w:p w14:paraId="62D72DBC" w14:textId="0F068D0C" w:rsidR="00170457" w:rsidRDefault="0017045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_Toc76503027 \h </w:instrText>
      </w:r>
      <w:r>
        <w:fldChar w:fldCharType="separate"/>
      </w:r>
      <w:r>
        <w:t>108</w:t>
      </w:r>
      <w:r>
        <w:fldChar w:fldCharType="end"/>
      </w:r>
    </w:p>
    <w:p w14:paraId="74026726" w14:textId="361AC470" w:rsidR="00170457" w:rsidRDefault="0017045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_Toc76503028 \h </w:instrText>
      </w:r>
      <w:r>
        <w:fldChar w:fldCharType="separate"/>
      </w:r>
      <w:r>
        <w:t>108</w:t>
      </w:r>
      <w:r>
        <w:fldChar w:fldCharType="end"/>
      </w:r>
    </w:p>
    <w:p w14:paraId="1B3C258D" w14:textId="3342E45F" w:rsidR="00170457" w:rsidRDefault="0017045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_Toc76503029 \h </w:instrText>
      </w:r>
      <w:r>
        <w:fldChar w:fldCharType="separate"/>
      </w:r>
      <w:r>
        <w:t>108</w:t>
      </w:r>
      <w:r>
        <w:fldChar w:fldCharType="end"/>
      </w:r>
    </w:p>
    <w:p w14:paraId="6D7958BA" w14:textId="628E10FD" w:rsidR="00170457" w:rsidRDefault="0017045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_Toc76503030 \h </w:instrText>
      </w:r>
      <w:r>
        <w:fldChar w:fldCharType="separate"/>
      </w:r>
      <w:r>
        <w:t>108</w:t>
      </w:r>
      <w:r>
        <w:fldChar w:fldCharType="end"/>
      </w:r>
    </w:p>
    <w:p w14:paraId="634DD4D9" w14:textId="1DCD50DC" w:rsidR="00170457" w:rsidRDefault="0017045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_Toc76503031 \h </w:instrText>
      </w:r>
      <w:r>
        <w:fldChar w:fldCharType="separate"/>
      </w:r>
      <w:r>
        <w:t>108</w:t>
      </w:r>
      <w:r>
        <w:fldChar w:fldCharType="end"/>
      </w:r>
    </w:p>
    <w:p w14:paraId="3BEB7DA5" w14:textId="05139405" w:rsidR="00170457" w:rsidRDefault="0017045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_Toc76503032 \h </w:instrText>
      </w:r>
      <w:r>
        <w:fldChar w:fldCharType="separate"/>
      </w:r>
      <w:r>
        <w:t>108</w:t>
      </w:r>
      <w:r>
        <w:fldChar w:fldCharType="end"/>
      </w:r>
    </w:p>
    <w:p w14:paraId="54400399" w14:textId="2F5E96F2" w:rsidR="00170457" w:rsidRDefault="00170457">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_Toc76503033 \h </w:instrText>
      </w:r>
      <w:r>
        <w:fldChar w:fldCharType="separate"/>
      </w:r>
      <w:r>
        <w:t>109</w:t>
      </w:r>
      <w:r>
        <w:fldChar w:fldCharType="end"/>
      </w:r>
    </w:p>
    <w:p w14:paraId="36D6EA8F" w14:textId="3B10454C" w:rsidR="00170457" w:rsidRDefault="0017045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_Toc76503034 \h </w:instrText>
      </w:r>
      <w:r>
        <w:fldChar w:fldCharType="separate"/>
      </w:r>
      <w:r>
        <w:t>109</w:t>
      </w:r>
      <w:r>
        <w:fldChar w:fldCharType="end"/>
      </w:r>
    </w:p>
    <w:p w14:paraId="6DF151F4" w14:textId="6CCE6B92" w:rsidR="00170457" w:rsidRDefault="0017045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_Toc76503035 \h </w:instrText>
      </w:r>
      <w:r>
        <w:fldChar w:fldCharType="separate"/>
      </w:r>
      <w:r>
        <w:t>109</w:t>
      </w:r>
      <w:r>
        <w:fldChar w:fldCharType="end"/>
      </w:r>
    </w:p>
    <w:p w14:paraId="5DE1EDF5" w14:textId="6D8AC347" w:rsidR="00170457" w:rsidRDefault="0017045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_Toc76503036 \h </w:instrText>
      </w:r>
      <w:r>
        <w:fldChar w:fldCharType="separate"/>
      </w:r>
      <w:r>
        <w:t>109</w:t>
      </w:r>
      <w:r>
        <w:fldChar w:fldCharType="end"/>
      </w:r>
    </w:p>
    <w:p w14:paraId="3F72B4A2" w14:textId="798964F0" w:rsidR="00170457" w:rsidRDefault="00170457">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_Toc76503037 \h </w:instrText>
      </w:r>
      <w:r>
        <w:fldChar w:fldCharType="separate"/>
      </w:r>
      <w:r>
        <w:t>110</w:t>
      </w:r>
      <w:r>
        <w:fldChar w:fldCharType="end"/>
      </w:r>
    </w:p>
    <w:p w14:paraId="2E888285" w14:textId="22E8DBB8" w:rsidR="00170457" w:rsidRDefault="00170457">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_Toc76503038 \h </w:instrText>
      </w:r>
      <w:r>
        <w:fldChar w:fldCharType="separate"/>
      </w:r>
      <w:r>
        <w:t>111</w:t>
      </w:r>
      <w:r>
        <w:fldChar w:fldCharType="end"/>
      </w:r>
    </w:p>
    <w:p w14:paraId="5F5442C5" w14:textId="4603EFB9" w:rsidR="00080512" w:rsidRPr="009C4728" w:rsidRDefault="00170457">
      <w:r>
        <w:rPr>
          <w:noProof/>
          <w:sz w:val="22"/>
        </w:rP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r w:rsidR="00C53C29" w:rsidRPr="009C4728">
        <w:lastRenderedPageBreak/>
        <w:t>Foreword</w:t>
      </w:r>
      <w:bookmarkEnd w:id="14"/>
      <w:bookmarkEnd w:id="15"/>
      <w:bookmarkEnd w:id="16"/>
      <w:bookmarkEnd w:id="17"/>
      <w:bookmarkEnd w:id="18"/>
      <w:bookmarkEnd w:id="19"/>
      <w:bookmarkEnd w:id="20"/>
      <w:bookmarkEnd w:id="21"/>
      <w:bookmarkEnd w:id="22"/>
    </w:p>
    <w:p w14:paraId="5F5442C7" w14:textId="77777777" w:rsidR="00875760" w:rsidRPr="004D3578" w:rsidRDefault="00875760" w:rsidP="00875760">
      <w:r w:rsidRPr="004D3578">
        <w:t xml:space="preserve">This Technical </w:t>
      </w:r>
      <w:bookmarkStart w:id="23" w:name="spectype3"/>
      <w:r w:rsidRPr="00875760">
        <w:t>Specification</w:t>
      </w:r>
      <w:bookmarkEnd w:id="23"/>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24" w:name="introduction"/>
      <w:bookmarkEnd w:id="24"/>
      <w:r w:rsidRPr="009C4728">
        <w:br w:type="page"/>
      </w:r>
      <w:bookmarkStart w:id="25" w:name="scope"/>
      <w:bookmarkStart w:id="26" w:name="_Toc21093109"/>
      <w:bookmarkStart w:id="27" w:name="_Toc29762638"/>
      <w:bookmarkStart w:id="28" w:name="_Toc36025813"/>
      <w:bookmarkStart w:id="29" w:name="_Toc44584683"/>
      <w:bookmarkStart w:id="30" w:name="_Toc45868976"/>
      <w:bookmarkStart w:id="31" w:name="_Toc52553535"/>
      <w:bookmarkStart w:id="32" w:name="_Toc61111555"/>
      <w:bookmarkStart w:id="33" w:name="_Toc66807941"/>
      <w:bookmarkStart w:id="34" w:name="_Toc74834443"/>
      <w:bookmarkStart w:id="35" w:name="_Toc76502879"/>
      <w:bookmarkEnd w:id="25"/>
      <w:r w:rsidR="00C53C29" w:rsidRPr="009C4728">
        <w:lastRenderedPageBreak/>
        <w:t>1</w:t>
      </w:r>
      <w:r w:rsidR="00C53C29" w:rsidRPr="009C4728">
        <w:tab/>
        <w:t>Scope</w:t>
      </w:r>
      <w:bookmarkEnd w:id="26"/>
      <w:bookmarkEnd w:id="27"/>
      <w:bookmarkEnd w:id="28"/>
      <w:bookmarkEnd w:id="29"/>
      <w:bookmarkEnd w:id="30"/>
      <w:bookmarkEnd w:id="31"/>
      <w:bookmarkEnd w:id="32"/>
      <w:bookmarkEnd w:id="33"/>
      <w:bookmarkEnd w:id="34"/>
      <w:bookmarkEnd w:id="35"/>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36" w:name="_Toc21093110"/>
      <w:bookmarkStart w:id="37" w:name="_Toc29762639"/>
      <w:bookmarkStart w:id="38" w:name="_Toc36025814"/>
      <w:bookmarkStart w:id="39" w:name="_Toc44584684"/>
      <w:bookmarkStart w:id="40" w:name="_Toc45868977"/>
      <w:bookmarkStart w:id="41" w:name="_Toc52553536"/>
      <w:bookmarkStart w:id="42" w:name="_Toc61111556"/>
      <w:bookmarkStart w:id="43" w:name="_Toc66807942"/>
      <w:bookmarkStart w:id="44" w:name="_Toc74834444"/>
      <w:bookmarkStart w:id="45" w:name="_Toc76502880"/>
      <w:r w:rsidRPr="009C4728">
        <w:t>2</w:t>
      </w:r>
      <w:r w:rsidRPr="009C4728">
        <w:tab/>
        <w:t>References</w:t>
      </w:r>
      <w:bookmarkEnd w:id="36"/>
      <w:bookmarkEnd w:id="37"/>
      <w:bookmarkEnd w:id="38"/>
      <w:bookmarkEnd w:id="39"/>
      <w:bookmarkEnd w:id="40"/>
      <w:bookmarkEnd w:id="41"/>
      <w:bookmarkEnd w:id="42"/>
      <w:bookmarkEnd w:id="43"/>
      <w:bookmarkEnd w:id="44"/>
      <w:bookmarkEnd w:id="45"/>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46" w:name="_Hlk36026108"/>
      <w:r w:rsidRPr="009C4728">
        <w:t>[18]</w:t>
      </w:r>
      <w:r w:rsidRPr="009C4728">
        <w:tab/>
        <w:t>3GPP TS 36.101: "Evolved Universal Terrestrial Radio Access (E-UTRA); User Equipment (UE) radio transmission and reception".</w:t>
      </w:r>
    </w:p>
    <w:bookmarkEnd w:id="46"/>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47" w:name="_Toc21093111"/>
      <w:bookmarkStart w:id="48" w:name="_Toc29762640"/>
      <w:bookmarkStart w:id="49" w:name="_Toc36025815"/>
      <w:bookmarkStart w:id="50" w:name="_Toc44584685"/>
      <w:bookmarkStart w:id="51" w:name="_Toc45868978"/>
      <w:bookmarkStart w:id="52" w:name="_Toc52553537"/>
      <w:bookmarkStart w:id="53" w:name="_Toc61111557"/>
      <w:bookmarkStart w:id="54" w:name="_Toc66807943"/>
      <w:bookmarkStart w:id="55" w:name="_Toc74834445"/>
      <w:bookmarkStart w:id="56" w:name="_Toc76502881"/>
      <w:r w:rsidRPr="009C4728">
        <w:t>3</w:t>
      </w:r>
      <w:r w:rsidRPr="009C4728">
        <w:tab/>
        <w:t>Definitions, symbols and abbreviations</w:t>
      </w:r>
      <w:bookmarkEnd w:id="47"/>
      <w:bookmarkEnd w:id="48"/>
      <w:bookmarkEnd w:id="49"/>
      <w:bookmarkEnd w:id="50"/>
      <w:bookmarkEnd w:id="51"/>
      <w:bookmarkEnd w:id="52"/>
      <w:bookmarkEnd w:id="53"/>
      <w:bookmarkEnd w:id="54"/>
      <w:bookmarkEnd w:id="55"/>
      <w:bookmarkEnd w:id="56"/>
    </w:p>
    <w:p w14:paraId="5F544302" w14:textId="77777777" w:rsidR="00C53C29" w:rsidRPr="009C4728" w:rsidRDefault="00C53C29" w:rsidP="00C53C29">
      <w:pPr>
        <w:pStyle w:val="Heading2"/>
      </w:pPr>
      <w:bookmarkStart w:id="57" w:name="_Toc21093112"/>
      <w:bookmarkStart w:id="58" w:name="_Toc29762641"/>
      <w:bookmarkStart w:id="59" w:name="_Toc36025816"/>
      <w:bookmarkStart w:id="60" w:name="_Toc44584686"/>
      <w:bookmarkStart w:id="61" w:name="_Toc45868979"/>
      <w:bookmarkStart w:id="62" w:name="_Toc52553538"/>
      <w:bookmarkStart w:id="63" w:name="_Toc61111558"/>
      <w:bookmarkStart w:id="64" w:name="_Toc66807944"/>
      <w:bookmarkStart w:id="65" w:name="_Toc74834446"/>
      <w:bookmarkStart w:id="66" w:name="_Toc76502882"/>
      <w:r w:rsidRPr="009C4728">
        <w:t>3.1</w:t>
      </w:r>
      <w:r w:rsidRPr="009C4728">
        <w:tab/>
        <w:t>Definitions</w:t>
      </w:r>
      <w:bookmarkEnd w:id="57"/>
      <w:bookmarkEnd w:id="58"/>
      <w:bookmarkEnd w:id="59"/>
      <w:bookmarkEnd w:id="60"/>
      <w:bookmarkEnd w:id="61"/>
      <w:bookmarkEnd w:id="62"/>
      <w:bookmarkEnd w:id="63"/>
      <w:bookmarkEnd w:id="64"/>
      <w:bookmarkEnd w:id="65"/>
      <w:bookmarkEnd w:id="66"/>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67" w:name="OLE_LINK44"/>
      <w:bookmarkStart w:id="68" w:name="OLE_LINK45"/>
      <w:r w:rsidRPr="009C4728">
        <w:t>NOTE:</w:t>
      </w:r>
      <w:r w:rsidRPr="009C4728">
        <w:tab/>
        <w:t>In single carrier operation, the Base Station RF Bandwidth is equal to the channel bandwidth.</w:t>
      </w:r>
      <w:bookmarkEnd w:id="67"/>
      <w:bookmarkEnd w:id="68"/>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69" w:name="_Toc21093113"/>
      <w:bookmarkStart w:id="70" w:name="_Toc29762642"/>
      <w:bookmarkStart w:id="71" w:name="_Toc36025817"/>
      <w:bookmarkStart w:id="72" w:name="_Toc44584687"/>
      <w:bookmarkStart w:id="73" w:name="_Toc45868980"/>
      <w:bookmarkStart w:id="74" w:name="_Toc52553539"/>
      <w:bookmarkStart w:id="75" w:name="_Toc61111559"/>
      <w:bookmarkStart w:id="76" w:name="_Toc66807945"/>
      <w:bookmarkStart w:id="77" w:name="_Toc74834447"/>
      <w:bookmarkStart w:id="78" w:name="_Toc76502883"/>
      <w:r w:rsidRPr="009C4728">
        <w:t>3.2</w:t>
      </w:r>
      <w:r w:rsidRPr="009C4728">
        <w:tab/>
        <w:t>Symbols</w:t>
      </w:r>
      <w:bookmarkEnd w:id="69"/>
      <w:bookmarkEnd w:id="70"/>
      <w:bookmarkEnd w:id="71"/>
      <w:bookmarkEnd w:id="72"/>
      <w:bookmarkEnd w:id="73"/>
      <w:bookmarkEnd w:id="74"/>
      <w:bookmarkEnd w:id="75"/>
      <w:bookmarkEnd w:id="76"/>
      <w:bookmarkEnd w:id="77"/>
      <w:bookmarkEnd w:id="78"/>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79" w:name="_MON_1334991447"/>
    <w:bookmarkEnd w:id="79"/>
    <w:bookmarkStart w:id="80" w:name="_MON_1326001305"/>
    <w:bookmarkEnd w:id="80"/>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1" o:title=""/>
          </v:shape>
          <o:OLEObject Type="Embed" ProgID="Word.Picture.8" ShapeID="_x0000_i1025" DrawAspect="Content" ObjectID="_1687115672"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81" w:name="_MON_1351612452"/>
    <w:bookmarkEnd w:id="81"/>
    <w:bookmarkStart w:id="82" w:name="_MON_1351612194"/>
    <w:bookmarkEnd w:id="82"/>
    <w:p w14:paraId="5F544377" w14:textId="77777777" w:rsidR="00C53C29" w:rsidRPr="009C4728" w:rsidRDefault="00C53C29" w:rsidP="00C53C29">
      <w:pPr>
        <w:pStyle w:val="TH"/>
      </w:pPr>
      <w:r w:rsidRPr="009C4728">
        <w:object w:dxaOrig="10500" w:dyaOrig="5039" w14:anchorId="5F5466F8">
          <v:shape id="_x0000_i1026" type="#_x0000_t75" style="width:482.4pt;height:229.85pt" o:ole="">
            <v:imagedata r:id="rId13" o:title=""/>
          </v:shape>
          <o:OLEObject Type="Embed" ProgID="Word.Picture.8" ShapeID="_x0000_i1026" DrawAspect="Content" ObjectID="_1687115673"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83" w:name="_MON_1448782975"/>
    <w:bookmarkEnd w:id="83"/>
    <w:p w14:paraId="5F544379" w14:textId="77777777" w:rsidR="00C53C29" w:rsidRPr="009C4728" w:rsidRDefault="00C53C29" w:rsidP="00C53C29">
      <w:pPr>
        <w:pStyle w:val="TH"/>
      </w:pPr>
      <w:r w:rsidRPr="009C4728">
        <w:object w:dxaOrig="10500" w:dyaOrig="5040" w14:anchorId="5F5466F9">
          <v:shape id="_x0000_i1027" type="#_x0000_t75" style="width:482.4pt;height:229.85pt" o:ole="">
            <v:imagedata r:id="rId15" o:title=""/>
          </v:shape>
          <o:OLEObject Type="Embed" ProgID="Word.Picture.8" ShapeID="_x0000_i1027" DrawAspect="Content" ObjectID="_1687115674"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84" w:name="_Toc21093114"/>
      <w:bookmarkStart w:id="85" w:name="_Toc29762643"/>
      <w:bookmarkStart w:id="86" w:name="_Toc36025818"/>
      <w:bookmarkStart w:id="87" w:name="_Toc44584688"/>
      <w:bookmarkStart w:id="88" w:name="_Toc45868981"/>
      <w:bookmarkStart w:id="89" w:name="_Toc52553540"/>
      <w:bookmarkStart w:id="90" w:name="_Toc61111560"/>
      <w:bookmarkStart w:id="91" w:name="_Toc66807946"/>
      <w:bookmarkStart w:id="92" w:name="_Toc74834448"/>
      <w:bookmarkStart w:id="93" w:name="_Toc76502884"/>
      <w:r w:rsidRPr="009C4728">
        <w:t>3.3</w:t>
      </w:r>
      <w:r w:rsidRPr="009C4728">
        <w:tab/>
        <w:t>Abbreviations</w:t>
      </w:r>
      <w:bookmarkEnd w:id="84"/>
      <w:bookmarkEnd w:id="85"/>
      <w:bookmarkEnd w:id="86"/>
      <w:bookmarkEnd w:id="87"/>
      <w:bookmarkEnd w:id="88"/>
      <w:bookmarkEnd w:id="89"/>
      <w:bookmarkEnd w:id="90"/>
      <w:bookmarkEnd w:id="91"/>
      <w:bookmarkEnd w:id="92"/>
      <w:bookmarkEnd w:id="93"/>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94" w:name="_Toc21093115"/>
      <w:bookmarkStart w:id="95" w:name="_Toc29762644"/>
      <w:bookmarkStart w:id="96" w:name="_Toc36025819"/>
      <w:bookmarkStart w:id="97" w:name="_Toc44584689"/>
      <w:bookmarkStart w:id="98" w:name="_Toc45868982"/>
      <w:bookmarkStart w:id="99" w:name="_Toc52553541"/>
      <w:bookmarkStart w:id="100" w:name="_Toc61111561"/>
      <w:bookmarkStart w:id="101" w:name="_Toc66807947"/>
      <w:bookmarkStart w:id="102" w:name="_Toc74834449"/>
      <w:bookmarkStart w:id="103" w:name="_Toc76502885"/>
      <w:r w:rsidRPr="009C4728">
        <w:lastRenderedPageBreak/>
        <w:t>4</w:t>
      </w:r>
      <w:r w:rsidRPr="009C4728">
        <w:tab/>
        <w:t>General</w:t>
      </w:r>
      <w:bookmarkEnd w:id="94"/>
      <w:bookmarkEnd w:id="95"/>
      <w:bookmarkEnd w:id="96"/>
      <w:bookmarkEnd w:id="97"/>
      <w:bookmarkEnd w:id="98"/>
      <w:bookmarkEnd w:id="99"/>
      <w:bookmarkEnd w:id="100"/>
      <w:bookmarkEnd w:id="101"/>
      <w:bookmarkEnd w:id="102"/>
      <w:bookmarkEnd w:id="103"/>
    </w:p>
    <w:p w14:paraId="5F5443BA" w14:textId="77777777" w:rsidR="00C53C29" w:rsidRPr="009C4728" w:rsidRDefault="00C53C29" w:rsidP="00C53C29">
      <w:pPr>
        <w:pStyle w:val="Heading2"/>
        <w:rPr>
          <w:snapToGrid w:val="0"/>
        </w:rPr>
      </w:pPr>
      <w:bookmarkStart w:id="104" w:name="_Toc21093116"/>
      <w:bookmarkStart w:id="105" w:name="_Toc29762645"/>
      <w:bookmarkStart w:id="106" w:name="_Toc36025820"/>
      <w:bookmarkStart w:id="107" w:name="_Toc44584690"/>
      <w:bookmarkStart w:id="108" w:name="_Toc45868983"/>
      <w:bookmarkStart w:id="109" w:name="_Toc52553542"/>
      <w:bookmarkStart w:id="110" w:name="_Toc61111562"/>
      <w:bookmarkStart w:id="111" w:name="_Toc66807948"/>
      <w:bookmarkStart w:id="112" w:name="_Toc74834450"/>
      <w:bookmarkStart w:id="113" w:name="_Toc76502886"/>
      <w:r w:rsidRPr="009C4728">
        <w:rPr>
          <w:snapToGrid w:val="0"/>
        </w:rPr>
        <w:t>4.1</w:t>
      </w:r>
      <w:r w:rsidRPr="009C4728">
        <w:rPr>
          <w:snapToGrid w:val="0"/>
        </w:rPr>
        <w:tab/>
        <w:t>Relation between the MSR specification and the single-RAT specifications</w:t>
      </w:r>
      <w:bookmarkEnd w:id="104"/>
      <w:bookmarkEnd w:id="105"/>
      <w:bookmarkEnd w:id="106"/>
      <w:bookmarkEnd w:id="107"/>
      <w:bookmarkEnd w:id="108"/>
      <w:bookmarkEnd w:id="109"/>
      <w:bookmarkEnd w:id="110"/>
      <w:bookmarkEnd w:id="111"/>
      <w:bookmarkEnd w:id="112"/>
      <w:bookmarkEnd w:id="113"/>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14" w:name="_Toc21093117"/>
      <w:bookmarkStart w:id="115" w:name="_Toc29762646"/>
      <w:bookmarkStart w:id="116" w:name="_Toc36025821"/>
      <w:bookmarkStart w:id="117" w:name="_Toc44584691"/>
      <w:bookmarkStart w:id="118" w:name="_Toc45868984"/>
      <w:bookmarkStart w:id="119" w:name="_Toc52553543"/>
      <w:bookmarkStart w:id="120" w:name="_Toc61111563"/>
      <w:bookmarkStart w:id="121" w:name="_Toc66807949"/>
      <w:bookmarkStart w:id="122" w:name="_Toc74834451"/>
      <w:bookmarkStart w:id="123" w:name="_Toc76502887"/>
      <w:r w:rsidRPr="009C4728">
        <w:rPr>
          <w:snapToGrid w:val="0"/>
        </w:rPr>
        <w:t>4.2</w:t>
      </w:r>
      <w:r w:rsidRPr="009C4728">
        <w:rPr>
          <w:snapToGrid w:val="0"/>
        </w:rPr>
        <w:tab/>
        <w:t>Relationship between minimum requirements and test requirements</w:t>
      </w:r>
      <w:bookmarkEnd w:id="114"/>
      <w:bookmarkEnd w:id="115"/>
      <w:bookmarkEnd w:id="116"/>
      <w:bookmarkEnd w:id="117"/>
      <w:bookmarkEnd w:id="118"/>
      <w:bookmarkEnd w:id="119"/>
      <w:bookmarkEnd w:id="120"/>
      <w:bookmarkEnd w:id="121"/>
      <w:bookmarkEnd w:id="122"/>
      <w:bookmarkEnd w:id="123"/>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124" w:name="_Toc21093118"/>
      <w:bookmarkStart w:id="125" w:name="_Toc29762647"/>
      <w:bookmarkStart w:id="126" w:name="_Toc36025822"/>
      <w:bookmarkStart w:id="127" w:name="_Toc44584692"/>
      <w:bookmarkStart w:id="128" w:name="_Toc45868985"/>
      <w:bookmarkStart w:id="129" w:name="_Toc52553544"/>
      <w:bookmarkStart w:id="130" w:name="_Toc61111564"/>
      <w:bookmarkStart w:id="131" w:name="_Toc66807950"/>
      <w:bookmarkStart w:id="132" w:name="_Toc74834452"/>
      <w:bookmarkStart w:id="133" w:name="_Toc76502888"/>
      <w:r w:rsidRPr="009C4728">
        <w:t>4.3</w:t>
      </w:r>
      <w:r w:rsidRPr="009C4728">
        <w:tab/>
        <w:t>Base station classes</w:t>
      </w:r>
      <w:bookmarkEnd w:id="124"/>
      <w:bookmarkEnd w:id="125"/>
      <w:bookmarkEnd w:id="126"/>
      <w:bookmarkEnd w:id="127"/>
      <w:bookmarkEnd w:id="128"/>
      <w:bookmarkEnd w:id="129"/>
      <w:bookmarkEnd w:id="130"/>
      <w:bookmarkEnd w:id="131"/>
      <w:bookmarkEnd w:id="132"/>
      <w:bookmarkEnd w:id="133"/>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134" w:name="_Toc21093119"/>
      <w:bookmarkStart w:id="135" w:name="_Toc29762648"/>
      <w:bookmarkStart w:id="136" w:name="_Toc36025823"/>
      <w:bookmarkStart w:id="137" w:name="_Toc44584693"/>
      <w:bookmarkStart w:id="138" w:name="_Toc45868986"/>
      <w:bookmarkStart w:id="139" w:name="_Toc52553545"/>
      <w:bookmarkStart w:id="140" w:name="_Toc61111565"/>
      <w:bookmarkStart w:id="141" w:name="_Toc66807951"/>
      <w:bookmarkStart w:id="142" w:name="_Toc74834453"/>
      <w:bookmarkStart w:id="143" w:name="_Toc76502889"/>
      <w:r w:rsidRPr="009C4728">
        <w:lastRenderedPageBreak/>
        <w:t>4.4</w:t>
      </w:r>
      <w:r w:rsidRPr="009C4728">
        <w:tab/>
        <w:t>Regional requirements</w:t>
      </w:r>
      <w:bookmarkEnd w:id="134"/>
      <w:bookmarkEnd w:id="135"/>
      <w:bookmarkEnd w:id="136"/>
      <w:bookmarkEnd w:id="137"/>
      <w:bookmarkEnd w:id="138"/>
      <w:bookmarkEnd w:id="139"/>
      <w:bookmarkEnd w:id="140"/>
      <w:bookmarkEnd w:id="141"/>
      <w:bookmarkEnd w:id="142"/>
      <w:bookmarkEnd w:id="143"/>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144" w:name="_Toc21093120"/>
      <w:bookmarkStart w:id="145" w:name="_Toc29762649"/>
      <w:bookmarkStart w:id="146" w:name="_Toc36025824"/>
      <w:bookmarkStart w:id="147" w:name="_Toc44584694"/>
      <w:bookmarkStart w:id="148" w:name="_Toc45868987"/>
      <w:bookmarkStart w:id="149" w:name="_Toc52553546"/>
      <w:bookmarkStart w:id="150" w:name="_Toc61111566"/>
      <w:bookmarkStart w:id="151" w:name="_Toc66807952"/>
      <w:bookmarkStart w:id="152" w:name="_Toc74834454"/>
      <w:bookmarkStart w:id="153" w:name="_Toc76502890"/>
      <w:r w:rsidRPr="009C4728">
        <w:lastRenderedPageBreak/>
        <w:t>4.5</w:t>
      </w:r>
      <w:r w:rsidRPr="009C4728">
        <w:tab/>
        <w:t>Operating bands and Band Categories</w:t>
      </w:r>
      <w:bookmarkEnd w:id="144"/>
      <w:bookmarkEnd w:id="145"/>
      <w:bookmarkEnd w:id="146"/>
      <w:bookmarkEnd w:id="147"/>
      <w:bookmarkEnd w:id="148"/>
      <w:bookmarkEnd w:id="149"/>
      <w:bookmarkEnd w:id="150"/>
      <w:bookmarkEnd w:id="151"/>
      <w:bookmarkEnd w:id="152"/>
      <w:bookmarkEnd w:id="153"/>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77777777"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5F544416"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14:paraId="5F54441F" w14:textId="77777777" w:rsidTr="002E1CDD">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17" w14:textId="77777777"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879" w:type="dxa"/>
            <w:tcBorders>
              <w:top w:val="single" w:sz="4" w:space="0" w:color="auto"/>
              <w:left w:val="single" w:sz="4" w:space="0" w:color="auto"/>
              <w:bottom w:val="single" w:sz="4" w:space="0" w:color="auto"/>
              <w:right w:val="single" w:sz="4" w:space="0" w:color="auto"/>
            </w:tcBorders>
          </w:tcPr>
          <w:p w14:paraId="5F544418" w14:textId="77777777" w:rsidR="00C53C29" w:rsidRPr="009C4728" w:rsidRDefault="00C53C29" w:rsidP="0021138B">
            <w:pPr>
              <w:pStyle w:val="TAH"/>
              <w:rPr>
                <w:rFonts w:cs="Arial"/>
              </w:rPr>
            </w:pPr>
            <w:r w:rsidRPr="009C4728">
              <w:rPr>
                <w:rFonts w:cs="Arial"/>
              </w:rPr>
              <w:t>NR Band number</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19" w14:textId="77777777"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5F54441A" w14:textId="77777777" w:rsidR="00C53C29" w:rsidRPr="009C4728" w:rsidRDefault="00C53C29" w:rsidP="0021138B">
            <w:pPr>
              <w:pStyle w:val="TAH"/>
              <w:rPr>
                <w:rFonts w:cs="Arial"/>
              </w:rPr>
            </w:pPr>
            <w:r w:rsidRPr="009C4728">
              <w:rPr>
                <w:rFonts w:cs="Arial"/>
              </w:rPr>
              <w:t>GSM/EDGE</w:t>
            </w:r>
          </w:p>
          <w:p w14:paraId="5F54441B" w14:textId="77777777"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5F54441C"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4" w:type="dxa"/>
            <w:gridSpan w:val="3"/>
            <w:tcBorders>
              <w:top w:val="single" w:sz="4" w:space="0" w:color="auto"/>
              <w:bottom w:val="single" w:sz="4" w:space="0" w:color="auto"/>
              <w:right w:val="single" w:sz="4" w:space="0" w:color="auto"/>
            </w:tcBorders>
          </w:tcPr>
          <w:p w14:paraId="5F54441D"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0" w:type="dxa"/>
            <w:tcBorders>
              <w:top w:val="single" w:sz="4" w:space="0" w:color="auto"/>
              <w:left w:val="single" w:sz="4" w:space="0" w:color="auto"/>
              <w:bottom w:val="single" w:sz="4" w:space="0" w:color="auto"/>
              <w:right w:val="single" w:sz="4" w:space="0" w:color="auto"/>
            </w:tcBorders>
          </w:tcPr>
          <w:p w14:paraId="5F54441E" w14:textId="77777777" w:rsidR="00C53C29" w:rsidRPr="009C4728" w:rsidRDefault="00C53C29" w:rsidP="0021138B">
            <w:pPr>
              <w:pStyle w:val="TAH"/>
              <w:rPr>
                <w:rFonts w:cs="Arial"/>
              </w:rPr>
            </w:pPr>
            <w:r w:rsidRPr="009C4728">
              <w:rPr>
                <w:rFonts w:cs="Arial"/>
              </w:rPr>
              <w:t>Band category</w:t>
            </w:r>
          </w:p>
        </w:tc>
      </w:tr>
      <w:tr w:rsidR="00C53C29" w:rsidRPr="009C4728" w14:paraId="5F54442B"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0" w14:textId="77777777" w:rsidR="00C53C29" w:rsidRPr="009C4728" w:rsidRDefault="00C53C29" w:rsidP="0021138B">
            <w:pPr>
              <w:pStyle w:val="TAC"/>
              <w:rPr>
                <w:rFonts w:cs="Arial"/>
              </w:rPr>
            </w:pPr>
            <w:r w:rsidRPr="009C4728">
              <w:rPr>
                <w:rFonts w:cs="Arial"/>
              </w:rPr>
              <w:t>1</w:t>
            </w:r>
          </w:p>
        </w:tc>
        <w:tc>
          <w:tcPr>
            <w:tcW w:w="879" w:type="dxa"/>
            <w:tcBorders>
              <w:top w:val="single" w:sz="4" w:space="0" w:color="auto"/>
              <w:left w:val="single" w:sz="4" w:space="0" w:color="auto"/>
              <w:bottom w:val="single" w:sz="4" w:space="0" w:color="auto"/>
              <w:right w:val="single" w:sz="4" w:space="0" w:color="auto"/>
            </w:tcBorders>
          </w:tcPr>
          <w:p w14:paraId="5F544421" w14:textId="77777777" w:rsidR="00C53C29" w:rsidRPr="009C4728" w:rsidRDefault="00C53C29" w:rsidP="0021138B">
            <w:pPr>
              <w:pStyle w:val="TAC"/>
              <w:rPr>
                <w:rFonts w:cs="Arial"/>
              </w:rPr>
            </w:pPr>
            <w:r w:rsidRPr="009C4728">
              <w:rPr>
                <w:rFonts w:cs="Arial"/>
              </w:rPr>
              <w:t>n1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2" w14:textId="77777777"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5F54442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24"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5F54442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26" w14:textId="77777777"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5F544427"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28"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29" w14:textId="77777777" w:rsidR="00C53C29" w:rsidRPr="009C4728" w:rsidRDefault="00C53C29" w:rsidP="0021138B">
            <w:pPr>
              <w:pStyle w:val="TAL"/>
              <w:jc w:val="center"/>
              <w:rPr>
                <w:rFonts w:cs="Arial"/>
              </w:rPr>
            </w:pPr>
            <w:r w:rsidRPr="009C4728">
              <w:rPr>
                <w:rFonts w:cs="Arial"/>
              </w:rPr>
              <w:t>2170 MHz</w:t>
            </w:r>
          </w:p>
        </w:tc>
        <w:tc>
          <w:tcPr>
            <w:tcW w:w="970" w:type="dxa"/>
            <w:tcBorders>
              <w:top w:val="single" w:sz="4" w:space="0" w:color="auto"/>
              <w:left w:val="single" w:sz="4" w:space="0" w:color="auto"/>
              <w:bottom w:val="single" w:sz="4" w:space="0" w:color="auto"/>
              <w:right w:val="single" w:sz="4" w:space="0" w:color="auto"/>
            </w:tcBorders>
          </w:tcPr>
          <w:p w14:paraId="5F54442A" w14:textId="77777777" w:rsidR="00C53C29" w:rsidRPr="009C4728" w:rsidRDefault="00C53C29" w:rsidP="0021138B">
            <w:pPr>
              <w:pStyle w:val="TAC"/>
              <w:rPr>
                <w:rFonts w:cs="Arial"/>
              </w:rPr>
            </w:pPr>
            <w:r w:rsidRPr="009C4728">
              <w:rPr>
                <w:rFonts w:cs="Arial"/>
              </w:rPr>
              <w:t>1</w:t>
            </w:r>
          </w:p>
        </w:tc>
      </w:tr>
      <w:tr w:rsidR="00C53C29" w:rsidRPr="009C4728" w14:paraId="5F544437"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C" w14:textId="77777777" w:rsidR="00C53C29" w:rsidRPr="009C4728" w:rsidRDefault="00C53C29" w:rsidP="0021138B">
            <w:pPr>
              <w:pStyle w:val="TAC"/>
              <w:rPr>
                <w:rFonts w:cs="Arial"/>
              </w:rPr>
            </w:pPr>
            <w:r w:rsidRPr="009C4728">
              <w:rPr>
                <w:rFonts w:cs="Arial"/>
              </w:rPr>
              <w:t>2</w:t>
            </w:r>
          </w:p>
        </w:tc>
        <w:tc>
          <w:tcPr>
            <w:tcW w:w="879" w:type="dxa"/>
            <w:tcBorders>
              <w:top w:val="single" w:sz="4" w:space="0" w:color="auto"/>
              <w:left w:val="single" w:sz="4" w:space="0" w:color="auto"/>
              <w:bottom w:val="single" w:sz="4" w:space="0" w:color="auto"/>
              <w:right w:val="single" w:sz="4" w:space="0" w:color="auto"/>
            </w:tcBorders>
          </w:tcPr>
          <w:p w14:paraId="5F54442D" w14:textId="77777777" w:rsidR="00C53C29" w:rsidRPr="009C4728" w:rsidRDefault="00C53C29" w:rsidP="0021138B">
            <w:pPr>
              <w:pStyle w:val="TAC"/>
              <w:rPr>
                <w:rFonts w:cs="Arial"/>
              </w:rPr>
            </w:pPr>
            <w:r w:rsidRPr="009C4728">
              <w:rPr>
                <w:rFonts w:cs="Arial"/>
              </w:rPr>
              <w:t>n2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E" w14:textId="77777777"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5F54442F" w14:textId="77777777"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5F544430"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5F54443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32" w14:textId="77777777"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5F544433"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5F544434"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35" w14:textId="77777777" w:rsidR="00C53C29" w:rsidRPr="009C4728" w:rsidRDefault="00C53C29" w:rsidP="0021138B">
            <w:pPr>
              <w:pStyle w:val="TAL"/>
              <w:jc w:val="center"/>
              <w:rPr>
                <w:rFonts w:cs="Arial"/>
              </w:rPr>
            </w:pPr>
            <w:r w:rsidRPr="009C4728">
              <w:rPr>
                <w:rFonts w:cs="Arial"/>
              </w:rPr>
              <w:t>1990 MHz</w:t>
            </w:r>
          </w:p>
        </w:tc>
        <w:tc>
          <w:tcPr>
            <w:tcW w:w="970" w:type="dxa"/>
            <w:tcBorders>
              <w:top w:val="single" w:sz="4" w:space="0" w:color="auto"/>
              <w:left w:val="single" w:sz="4" w:space="0" w:color="auto"/>
              <w:bottom w:val="single" w:sz="4" w:space="0" w:color="auto"/>
              <w:right w:val="single" w:sz="4" w:space="0" w:color="auto"/>
            </w:tcBorders>
          </w:tcPr>
          <w:p w14:paraId="5F544436" w14:textId="77777777" w:rsidR="00C53C29" w:rsidRPr="009C4728" w:rsidRDefault="00C53C29" w:rsidP="0021138B">
            <w:pPr>
              <w:pStyle w:val="TAC"/>
              <w:rPr>
                <w:rFonts w:cs="Arial"/>
              </w:rPr>
            </w:pPr>
            <w:r w:rsidRPr="009C4728">
              <w:rPr>
                <w:rFonts w:cs="Arial"/>
              </w:rPr>
              <w:t>2</w:t>
            </w:r>
          </w:p>
        </w:tc>
      </w:tr>
      <w:tr w:rsidR="00C53C29" w:rsidRPr="009C4728" w14:paraId="5F544443"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38" w14:textId="77777777" w:rsidR="00C53C29" w:rsidRPr="009C4728" w:rsidRDefault="00C53C29" w:rsidP="0021138B">
            <w:pPr>
              <w:pStyle w:val="TAC"/>
              <w:rPr>
                <w:rFonts w:cs="Arial"/>
              </w:rPr>
            </w:pPr>
            <w:r w:rsidRPr="009C4728">
              <w:rPr>
                <w:rFonts w:cs="Arial"/>
              </w:rPr>
              <w:t>3</w:t>
            </w:r>
          </w:p>
        </w:tc>
        <w:tc>
          <w:tcPr>
            <w:tcW w:w="879" w:type="dxa"/>
            <w:tcBorders>
              <w:top w:val="single" w:sz="4" w:space="0" w:color="auto"/>
              <w:left w:val="single" w:sz="4" w:space="0" w:color="auto"/>
              <w:bottom w:val="single" w:sz="4" w:space="0" w:color="auto"/>
              <w:right w:val="single" w:sz="4" w:space="0" w:color="auto"/>
            </w:tcBorders>
          </w:tcPr>
          <w:p w14:paraId="5F544439" w14:textId="77777777" w:rsidR="00C53C29" w:rsidRPr="009C4728" w:rsidRDefault="00C53C29" w:rsidP="0021138B">
            <w:pPr>
              <w:pStyle w:val="TAC"/>
              <w:rPr>
                <w:rFonts w:cs="Arial"/>
              </w:rPr>
            </w:pPr>
            <w:r w:rsidRPr="009C4728">
              <w:rPr>
                <w:rFonts w:cs="Arial"/>
              </w:rPr>
              <w:t>n3</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3A" w14:textId="77777777"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5F54443B" w14:textId="77777777"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5F54443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3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3E" w14:textId="77777777"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5F54443F" w14:textId="77777777"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5F544440"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41" w14:textId="77777777" w:rsidR="00C53C29" w:rsidRPr="009C4728" w:rsidRDefault="00C53C29" w:rsidP="0021138B">
            <w:pPr>
              <w:pStyle w:val="TAL"/>
              <w:jc w:val="center"/>
              <w:rPr>
                <w:rFonts w:cs="Arial"/>
              </w:rPr>
            </w:pPr>
            <w:r w:rsidRPr="009C4728">
              <w:rPr>
                <w:rFonts w:cs="Arial"/>
              </w:rPr>
              <w:t>1880 MHz</w:t>
            </w:r>
          </w:p>
        </w:tc>
        <w:tc>
          <w:tcPr>
            <w:tcW w:w="970" w:type="dxa"/>
            <w:tcBorders>
              <w:top w:val="single" w:sz="4" w:space="0" w:color="auto"/>
              <w:left w:val="single" w:sz="4" w:space="0" w:color="auto"/>
              <w:bottom w:val="single" w:sz="4" w:space="0" w:color="auto"/>
              <w:right w:val="single" w:sz="4" w:space="0" w:color="auto"/>
            </w:tcBorders>
          </w:tcPr>
          <w:p w14:paraId="5F544442" w14:textId="77777777" w:rsidR="00C53C29" w:rsidRPr="009C4728" w:rsidRDefault="00C53C29" w:rsidP="0021138B">
            <w:pPr>
              <w:pStyle w:val="TAC"/>
              <w:rPr>
                <w:rFonts w:cs="Arial"/>
              </w:rPr>
            </w:pPr>
            <w:r w:rsidRPr="009C4728">
              <w:rPr>
                <w:rFonts w:cs="Arial"/>
              </w:rPr>
              <w:t>2</w:t>
            </w:r>
          </w:p>
        </w:tc>
      </w:tr>
      <w:tr w:rsidR="00C53C29" w:rsidRPr="009C4728" w14:paraId="5F54444F"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44" w14:textId="77777777" w:rsidR="00C53C29" w:rsidRPr="009C4728" w:rsidRDefault="00C53C29" w:rsidP="0021138B">
            <w:pPr>
              <w:pStyle w:val="TAC"/>
              <w:rPr>
                <w:rFonts w:cs="Arial"/>
              </w:rPr>
            </w:pPr>
            <w:r w:rsidRPr="009C4728">
              <w:rPr>
                <w:rFonts w:cs="Arial"/>
              </w:rPr>
              <w:t>4</w:t>
            </w:r>
          </w:p>
        </w:tc>
        <w:tc>
          <w:tcPr>
            <w:tcW w:w="879" w:type="dxa"/>
            <w:tcBorders>
              <w:top w:val="single" w:sz="4" w:space="0" w:color="auto"/>
              <w:left w:val="single" w:sz="4" w:space="0" w:color="auto"/>
              <w:bottom w:val="single" w:sz="4" w:space="0" w:color="auto"/>
              <w:right w:val="single" w:sz="4" w:space="0" w:color="auto"/>
            </w:tcBorders>
          </w:tcPr>
          <w:p w14:paraId="5F544445"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46" w14:textId="77777777"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5F54444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4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4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4A" w14:textId="77777777"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5F54444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4C"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4D" w14:textId="77777777" w:rsidR="00C53C29" w:rsidRPr="009C4728" w:rsidRDefault="00C53C29" w:rsidP="0021138B">
            <w:pPr>
              <w:pStyle w:val="TAL"/>
              <w:jc w:val="center"/>
              <w:rPr>
                <w:rFonts w:cs="Arial"/>
              </w:rPr>
            </w:pPr>
            <w:r w:rsidRPr="009C4728">
              <w:rPr>
                <w:rFonts w:cs="Arial"/>
              </w:rPr>
              <w:t>2155 MHz</w:t>
            </w:r>
          </w:p>
        </w:tc>
        <w:tc>
          <w:tcPr>
            <w:tcW w:w="970" w:type="dxa"/>
            <w:tcBorders>
              <w:top w:val="single" w:sz="4" w:space="0" w:color="auto"/>
              <w:left w:val="single" w:sz="4" w:space="0" w:color="auto"/>
              <w:bottom w:val="single" w:sz="4" w:space="0" w:color="auto"/>
              <w:right w:val="single" w:sz="4" w:space="0" w:color="auto"/>
            </w:tcBorders>
          </w:tcPr>
          <w:p w14:paraId="5F54444E" w14:textId="77777777" w:rsidR="00C53C29" w:rsidRPr="009C4728" w:rsidRDefault="00C53C29" w:rsidP="0021138B">
            <w:pPr>
              <w:pStyle w:val="TAC"/>
            </w:pPr>
            <w:r w:rsidRPr="009C4728">
              <w:t>1</w:t>
            </w:r>
          </w:p>
        </w:tc>
      </w:tr>
      <w:tr w:rsidR="00C53C29" w:rsidRPr="009C4728" w14:paraId="5F54445B"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0" w14:textId="77777777" w:rsidR="00C53C29" w:rsidRPr="009C4728" w:rsidRDefault="00C53C29" w:rsidP="0021138B">
            <w:pPr>
              <w:pStyle w:val="TAC"/>
              <w:rPr>
                <w:rFonts w:cs="Arial"/>
              </w:rPr>
            </w:pPr>
            <w:r w:rsidRPr="009C4728">
              <w:rPr>
                <w:rFonts w:cs="Arial"/>
              </w:rPr>
              <w:t>5</w:t>
            </w:r>
          </w:p>
        </w:tc>
        <w:tc>
          <w:tcPr>
            <w:tcW w:w="879" w:type="dxa"/>
            <w:tcBorders>
              <w:top w:val="single" w:sz="4" w:space="0" w:color="auto"/>
              <w:left w:val="single" w:sz="4" w:space="0" w:color="auto"/>
              <w:bottom w:val="single" w:sz="4" w:space="0" w:color="auto"/>
              <w:right w:val="single" w:sz="4" w:space="0" w:color="auto"/>
            </w:tcBorders>
          </w:tcPr>
          <w:p w14:paraId="5F544451" w14:textId="77777777" w:rsidR="00C53C29" w:rsidRPr="009C4728" w:rsidRDefault="00C53C29" w:rsidP="0021138B">
            <w:pPr>
              <w:pStyle w:val="TAC"/>
              <w:rPr>
                <w:rFonts w:cs="Arial"/>
              </w:rPr>
            </w:pPr>
            <w:r w:rsidRPr="009C4728">
              <w:rPr>
                <w:rFonts w:cs="Arial"/>
              </w:rPr>
              <w:t>n5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2" w14:textId="77777777"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5F544453" w14:textId="77777777"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5F544454" w14:textId="77777777"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5F54445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56"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5F544457" w14:textId="77777777"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5F544458"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59" w14:textId="77777777" w:rsidR="00C53C29" w:rsidRPr="009C4728" w:rsidRDefault="00C53C29" w:rsidP="0021138B">
            <w:pPr>
              <w:pStyle w:val="TAL"/>
              <w:jc w:val="center"/>
              <w:rPr>
                <w:rFonts w:cs="Arial"/>
              </w:rPr>
            </w:pPr>
            <w:r w:rsidRPr="009C4728">
              <w:rPr>
                <w:rFonts w:cs="Arial"/>
              </w:rPr>
              <w:t>894MHz</w:t>
            </w:r>
          </w:p>
        </w:tc>
        <w:tc>
          <w:tcPr>
            <w:tcW w:w="970" w:type="dxa"/>
            <w:tcBorders>
              <w:top w:val="single" w:sz="4" w:space="0" w:color="auto"/>
              <w:left w:val="single" w:sz="4" w:space="0" w:color="auto"/>
              <w:bottom w:val="single" w:sz="4" w:space="0" w:color="auto"/>
              <w:right w:val="single" w:sz="4" w:space="0" w:color="auto"/>
            </w:tcBorders>
          </w:tcPr>
          <w:p w14:paraId="5F54445A" w14:textId="77777777" w:rsidR="00C53C29" w:rsidRPr="009C4728" w:rsidRDefault="00C53C29" w:rsidP="0021138B">
            <w:pPr>
              <w:pStyle w:val="TAC"/>
              <w:rPr>
                <w:rFonts w:cs="Arial"/>
              </w:rPr>
            </w:pPr>
            <w:r w:rsidRPr="009C4728">
              <w:rPr>
                <w:rFonts w:cs="Arial"/>
              </w:rPr>
              <w:t>2</w:t>
            </w:r>
          </w:p>
        </w:tc>
      </w:tr>
      <w:tr w:rsidR="00C53C29" w:rsidRPr="009C4728" w14:paraId="5F544469"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C" w14:textId="77777777" w:rsidR="00C53C29" w:rsidRPr="009C4728" w:rsidRDefault="00C53C29" w:rsidP="0021138B">
            <w:pPr>
              <w:pStyle w:val="TAC"/>
              <w:rPr>
                <w:rFonts w:cs="Arial"/>
                <w:vertAlign w:val="superscript"/>
              </w:rPr>
            </w:pPr>
            <w:r w:rsidRPr="009C4728">
              <w:rPr>
                <w:rFonts w:cs="Arial"/>
              </w:rPr>
              <w:t>6</w:t>
            </w:r>
          </w:p>
          <w:p w14:paraId="5F54445D" w14:textId="77777777" w:rsidR="00C53C29" w:rsidRPr="009C4728" w:rsidRDefault="00C53C29" w:rsidP="0021138B">
            <w:pPr>
              <w:pStyle w:val="TAC"/>
              <w:rPr>
                <w:rFonts w:cs="Arial"/>
              </w:rPr>
            </w:pPr>
            <w:r w:rsidRPr="009C4728">
              <w:rPr>
                <w:rFonts w:cs="Arial"/>
              </w:rPr>
              <w:t>(NOTE 1)</w:t>
            </w:r>
          </w:p>
        </w:tc>
        <w:tc>
          <w:tcPr>
            <w:tcW w:w="879" w:type="dxa"/>
            <w:tcBorders>
              <w:top w:val="single" w:sz="4" w:space="0" w:color="auto"/>
              <w:left w:val="single" w:sz="4" w:space="0" w:color="auto"/>
              <w:bottom w:val="single" w:sz="4" w:space="0" w:color="auto"/>
              <w:right w:val="single" w:sz="4" w:space="0" w:color="auto"/>
            </w:tcBorders>
          </w:tcPr>
          <w:p w14:paraId="5F54445E"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F" w14:textId="77777777"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5F54446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61"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5F54446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63" w14:textId="77777777"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5F544464"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F544465"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66" w14:textId="77777777" w:rsidR="00C53C29" w:rsidRPr="009C4728" w:rsidRDefault="00C53C29" w:rsidP="0021138B">
            <w:pPr>
              <w:pStyle w:val="TAL"/>
              <w:jc w:val="center"/>
              <w:rPr>
                <w:rFonts w:cs="Arial"/>
              </w:rPr>
            </w:pPr>
            <w:r w:rsidRPr="009C4728">
              <w:rPr>
                <w:rFonts w:cs="Arial"/>
              </w:rPr>
              <w:t>885 MHz</w:t>
            </w:r>
          </w:p>
        </w:tc>
        <w:tc>
          <w:tcPr>
            <w:tcW w:w="970" w:type="dxa"/>
            <w:tcBorders>
              <w:top w:val="single" w:sz="4" w:space="0" w:color="auto"/>
              <w:left w:val="single" w:sz="4" w:space="0" w:color="auto"/>
              <w:bottom w:val="single" w:sz="4" w:space="0" w:color="auto"/>
              <w:right w:val="single" w:sz="4" w:space="0" w:color="auto"/>
            </w:tcBorders>
          </w:tcPr>
          <w:p w14:paraId="5F544467" w14:textId="77777777" w:rsidR="00C53C29" w:rsidRPr="009C4728" w:rsidRDefault="00C53C29" w:rsidP="0021138B">
            <w:pPr>
              <w:pStyle w:val="TAC"/>
              <w:rPr>
                <w:rFonts w:cs="Arial"/>
                <w:vertAlign w:val="superscript"/>
              </w:rPr>
            </w:pPr>
            <w:r w:rsidRPr="009C4728">
              <w:rPr>
                <w:rFonts w:cs="Arial"/>
              </w:rPr>
              <w:t>1</w:t>
            </w:r>
          </w:p>
          <w:p w14:paraId="5F544468" w14:textId="77777777" w:rsidR="00C53C29" w:rsidRPr="009C4728" w:rsidRDefault="00C53C29" w:rsidP="0021138B">
            <w:pPr>
              <w:pStyle w:val="TAC"/>
              <w:rPr>
                <w:rFonts w:cs="Arial"/>
              </w:rPr>
            </w:pPr>
            <w:r w:rsidRPr="009C4728">
              <w:rPr>
                <w:rFonts w:cs="Arial"/>
              </w:rPr>
              <w:t>(NOTE 1)</w:t>
            </w:r>
          </w:p>
        </w:tc>
      </w:tr>
      <w:tr w:rsidR="00C53C29" w:rsidRPr="009C4728" w14:paraId="5F54447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6A" w14:textId="77777777" w:rsidR="00C53C29" w:rsidRPr="009C4728" w:rsidRDefault="00C53C29" w:rsidP="0021138B">
            <w:pPr>
              <w:pStyle w:val="TAC"/>
              <w:rPr>
                <w:rFonts w:cs="Arial"/>
              </w:rPr>
            </w:pPr>
            <w:r w:rsidRPr="009C4728">
              <w:rPr>
                <w:rFonts w:cs="Arial"/>
              </w:rPr>
              <w:t>7</w:t>
            </w:r>
          </w:p>
        </w:tc>
        <w:tc>
          <w:tcPr>
            <w:tcW w:w="879" w:type="dxa"/>
            <w:tcBorders>
              <w:top w:val="single" w:sz="4" w:space="0" w:color="auto"/>
              <w:left w:val="single" w:sz="4" w:space="0" w:color="auto"/>
              <w:bottom w:val="single" w:sz="4" w:space="0" w:color="auto"/>
              <w:right w:val="single" w:sz="4" w:space="0" w:color="auto"/>
            </w:tcBorders>
          </w:tcPr>
          <w:p w14:paraId="5F54446B" w14:textId="77777777" w:rsidR="00C53C29" w:rsidRPr="009C4728" w:rsidRDefault="00C53C29" w:rsidP="0021138B">
            <w:pPr>
              <w:pStyle w:val="TAC"/>
              <w:rPr>
                <w:rFonts w:cs="Arial"/>
              </w:rPr>
            </w:pPr>
            <w:r w:rsidRPr="009C4728">
              <w:rPr>
                <w:rFonts w:cs="Arial"/>
              </w:rPr>
              <w:t>n7</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6C" w14:textId="77777777"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5F54446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6E" w14:textId="77777777"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5F54446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70" w14:textId="77777777"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5F544471" w14:textId="77777777"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5F544472"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73" w14:textId="77777777" w:rsidR="00C53C29" w:rsidRPr="009C4728" w:rsidRDefault="00C53C29" w:rsidP="0021138B">
            <w:pPr>
              <w:pStyle w:val="TAL"/>
              <w:jc w:val="center"/>
              <w:rPr>
                <w:rFonts w:cs="Arial"/>
              </w:rPr>
            </w:pPr>
            <w:r w:rsidRPr="009C4728">
              <w:rPr>
                <w:rFonts w:cs="Arial"/>
              </w:rPr>
              <w:t>2690 MHz</w:t>
            </w:r>
          </w:p>
        </w:tc>
        <w:tc>
          <w:tcPr>
            <w:tcW w:w="970" w:type="dxa"/>
            <w:tcBorders>
              <w:top w:val="single" w:sz="4" w:space="0" w:color="auto"/>
              <w:left w:val="single" w:sz="4" w:space="0" w:color="auto"/>
              <w:bottom w:val="single" w:sz="4" w:space="0" w:color="auto"/>
              <w:right w:val="single" w:sz="4" w:space="0" w:color="auto"/>
            </w:tcBorders>
          </w:tcPr>
          <w:p w14:paraId="5F544474" w14:textId="77777777" w:rsidR="00C53C29" w:rsidRPr="009C4728" w:rsidRDefault="00C53C29" w:rsidP="0021138B">
            <w:pPr>
              <w:pStyle w:val="TAC"/>
              <w:rPr>
                <w:vertAlign w:val="superscript"/>
              </w:rPr>
            </w:pPr>
            <w:r w:rsidRPr="009C4728">
              <w:t>1</w:t>
            </w:r>
          </w:p>
          <w:p w14:paraId="5F544475" w14:textId="77777777" w:rsidR="00C53C29" w:rsidRPr="009C4728" w:rsidRDefault="00C53C29" w:rsidP="0021138B">
            <w:pPr>
              <w:pStyle w:val="TAC"/>
            </w:pPr>
          </w:p>
        </w:tc>
      </w:tr>
      <w:tr w:rsidR="00C53C29" w:rsidRPr="009C4728" w14:paraId="5F544482" w14:textId="77777777" w:rsidTr="002E1CDD">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77" w14:textId="77777777" w:rsidR="00C53C29" w:rsidRPr="009C4728" w:rsidRDefault="00C53C29" w:rsidP="0021138B">
            <w:pPr>
              <w:pStyle w:val="TAC"/>
              <w:rPr>
                <w:rFonts w:cs="Arial"/>
              </w:rPr>
            </w:pPr>
            <w:r w:rsidRPr="009C4728">
              <w:rPr>
                <w:rFonts w:cs="Arial"/>
              </w:rPr>
              <w:t>8</w:t>
            </w:r>
          </w:p>
        </w:tc>
        <w:tc>
          <w:tcPr>
            <w:tcW w:w="879" w:type="dxa"/>
            <w:tcBorders>
              <w:top w:val="single" w:sz="4" w:space="0" w:color="auto"/>
              <w:left w:val="single" w:sz="4" w:space="0" w:color="auto"/>
              <w:bottom w:val="single" w:sz="4" w:space="0" w:color="auto"/>
              <w:right w:val="single" w:sz="4" w:space="0" w:color="auto"/>
            </w:tcBorders>
          </w:tcPr>
          <w:p w14:paraId="5F544478" w14:textId="77777777" w:rsidR="00C53C29" w:rsidRPr="009C4728" w:rsidRDefault="00C53C29" w:rsidP="0021138B">
            <w:pPr>
              <w:pStyle w:val="TAC"/>
              <w:rPr>
                <w:rFonts w:cs="Arial"/>
              </w:rPr>
            </w:pPr>
            <w:r w:rsidRPr="009C4728">
              <w:rPr>
                <w:rFonts w:cs="Arial"/>
              </w:rPr>
              <w:t>n8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79" w14:textId="77777777"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5F54447A" w14:textId="77777777"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5F54447B" w14:textId="77777777"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5F54447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7D" w14:textId="77777777"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5F54447E" w14:textId="77777777"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5F54447F"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80" w14:textId="77777777" w:rsidR="00C53C29" w:rsidRPr="009C4728" w:rsidRDefault="00C53C29" w:rsidP="0021138B">
            <w:pPr>
              <w:pStyle w:val="TAL"/>
              <w:jc w:val="center"/>
              <w:rPr>
                <w:rFonts w:cs="Arial"/>
              </w:rPr>
            </w:pPr>
            <w:r w:rsidRPr="009C4728">
              <w:rPr>
                <w:rFonts w:cs="Arial"/>
              </w:rPr>
              <w:t>960 MHz</w:t>
            </w:r>
          </w:p>
        </w:tc>
        <w:tc>
          <w:tcPr>
            <w:tcW w:w="970" w:type="dxa"/>
            <w:tcBorders>
              <w:top w:val="single" w:sz="4" w:space="0" w:color="auto"/>
              <w:left w:val="single" w:sz="4" w:space="0" w:color="auto"/>
              <w:bottom w:val="single" w:sz="4" w:space="0" w:color="auto"/>
              <w:right w:val="single" w:sz="4" w:space="0" w:color="auto"/>
            </w:tcBorders>
          </w:tcPr>
          <w:p w14:paraId="5F544481" w14:textId="77777777" w:rsidR="00C53C29" w:rsidRPr="009C4728" w:rsidRDefault="00C53C29" w:rsidP="0021138B">
            <w:pPr>
              <w:pStyle w:val="TAC"/>
            </w:pPr>
            <w:r w:rsidRPr="009C4728">
              <w:t>2</w:t>
            </w:r>
          </w:p>
        </w:tc>
      </w:tr>
      <w:tr w:rsidR="002E1CDD" w:rsidRPr="009C4728" w14:paraId="5F54448F"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83" w14:textId="2DBDCD1A" w:rsidR="002E1CDD" w:rsidRPr="009C4728" w:rsidRDefault="002E1CDD" w:rsidP="002E1CDD">
            <w:pPr>
              <w:pStyle w:val="TAC"/>
              <w:rPr>
                <w:rFonts w:cs="Arial"/>
              </w:rPr>
            </w:pPr>
            <w:r w:rsidRPr="009C4728">
              <w:rPr>
                <w:rFonts w:cs="Arial"/>
              </w:rPr>
              <w:t>9</w:t>
            </w:r>
          </w:p>
        </w:tc>
        <w:tc>
          <w:tcPr>
            <w:tcW w:w="879" w:type="dxa"/>
            <w:tcBorders>
              <w:top w:val="single" w:sz="4" w:space="0" w:color="auto"/>
              <w:left w:val="single" w:sz="4" w:space="0" w:color="auto"/>
              <w:bottom w:val="single" w:sz="4" w:space="0" w:color="auto"/>
              <w:right w:val="single" w:sz="4" w:space="0" w:color="auto"/>
            </w:tcBorders>
          </w:tcPr>
          <w:p w14:paraId="5F544484"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85" w14:textId="65D2A922" w:rsidR="002E1CDD" w:rsidRPr="009C4728" w:rsidRDefault="002E1CDD" w:rsidP="002E1CDD">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5F544486" w14:textId="3056A36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87" w14:textId="4B0CCD8C" w:rsidR="002E1CDD" w:rsidRPr="009C4728" w:rsidRDefault="002E1CDD" w:rsidP="002E1CDD">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5F544488" w14:textId="51F31F4F"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89" w14:textId="128737C0" w:rsidR="002E1CDD" w:rsidRPr="009C4728" w:rsidRDefault="002E1CDD" w:rsidP="002E1CDD">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5F54448A" w14:textId="0A3DA29B" w:rsidR="002E1CDD" w:rsidRPr="009C4728" w:rsidRDefault="002E1CDD" w:rsidP="002E1CDD">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5F54448B" w14:textId="388ED739"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8C" w14:textId="62E083B4" w:rsidR="002E1CDD" w:rsidRPr="009C4728" w:rsidRDefault="002E1CDD" w:rsidP="002E1CDD">
            <w:pPr>
              <w:pStyle w:val="TAL"/>
              <w:jc w:val="center"/>
              <w:rPr>
                <w:rFonts w:cs="Arial"/>
              </w:rPr>
            </w:pPr>
            <w:r w:rsidRPr="009C4728">
              <w:rPr>
                <w:rFonts w:cs="Arial"/>
              </w:rPr>
              <w:t>1879.9 MHz</w:t>
            </w:r>
          </w:p>
        </w:tc>
        <w:tc>
          <w:tcPr>
            <w:tcW w:w="970" w:type="dxa"/>
            <w:tcBorders>
              <w:top w:val="single" w:sz="4" w:space="0" w:color="auto"/>
              <w:left w:val="single" w:sz="4" w:space="0" w:color="auto"/>
              <w:bottom w:val="single" w:sz="4" w:space="0" w:color="auto"/>
              <w:right w:val="single" w:sz="4" w:space="0" w:color="auto"/>
            </w:tcBorders>
          </w:tcPr>
          <w:p w14:paraId="062739B5" w14:textId="77777777" w:rsidR="002E1CDD" w:rsidRPr="009C4728" w:rsidRDefault="002E1CDD" w:rsidP="002E1CDD">
            <w:pPr>
              <w:pStyle w:val="TAC"/>
              <w:rPr>
                <w:vertAlign w:val="superscript"/>
              </w:rPr>
            </w:pPr>
            <w:r w:rsidRPr="009C4728">
              <w:t>1</w:t>
            </w:r>
          </w:p>
          <w:p w14:paraId="5F54448E" w14:textId="1C4EAB4E" w:rsidR="002E1CDD" w:rsidRPr="009C4728" w:rsidRDefault="002E1CDD" w:rsidP="002E1CDD">
            <w:pPr>
              <w:pStyle w:val="TAC"/>
            </w:pPr>
            <w:r w:rsidRPr="009C4728">
              <w:t xml:space="preserve">(NOTE </w:t>
            </w:r>
            <w:r>
              <w:rPr>
                <w:rFonts w:eastAsia="MS Mincho"/>
                <w:lang w:eastAsia="ja-JP"/>
              </w:rPr>
              <w:t>12</w:t>
            </w:r>
            <w:r w:rsidRPr="009C4728">
              <w:t>)</w:t>
            </w:r>
          </w:p>
        </w:tc>
      </w:tr>
      <w:tr w:rsidR="002E1CDD" w:rsidRPr="009C4728" w14:paraId="5F54449C"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0" w14:textId="36C324D3" w:rsidR="002E1CDD" w:rsidRPr="009C4728" w:rsidRDefault="002E1CDD" w:rsidP="002E1CDD">
            <w:pPr>
              <w:pStyle w:val="TAC"/>
              <w:rPr>
                <w:rFonts w:cs="Arial"/>
              </w:rPr>
            </w:pPr>
            <w:r w:rsidRPr="009C4728">
              <w:rPr>
                <w:rFonts w:cs="Arial"/>
              </w:rPr>
              <w:t>10</w:t>
            </w:r>
          </w:p>
        </w:tc>
        <w:tc>
          <w:tcPr>
            <w:tcW w:w="879" w:type="dxa"/>
            <w:tcBorders>
              <w:top w:val="single" w:sz="4" w:space="0" w:color="auto"/>
              <w:left w:val="single" w:sz="4" w:space="0" w:color="auto"/>
              <w:bottom w:val="single" w:sz="4" w:space="0" w:color="auto"/>
              <w:right w:val="single" w:sz="4" w:space="0" w:color="auto"/>
            </w:tcBorders>
          </w:tcPr>
          <w:p w14:paraId="5F544491"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2" w14:textId="7DCC1302" w:rsidR="002E1CDD" w:rsidRPr="009C4728" w:rsidRDefault="002E1CDD" w:rsidP="002E1CDD">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5F544493" w14:textId="01DD2240"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94" w14:textId="57AF687A" w:rsidR="002E1CDD" w:rsidRPr="009C4728" w:rsidRDefault="002E1CDD" w:rsidP="002E1CDD">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95" w14:textId="06816677"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96" w14:textId="3B117288" w:rsidR="002E1CDD" w:rsidRPr="009C4728" w:rsidRDefault="002E1CDD" w:rsidP="002E1CDD">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5F544497" w14:textId="32491045" w:rsidR="002E1CDD" w:rsidRPr="009C4728" w:rsidRDefault="002E1CDD" w:rsidP="002E1CDD">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98" w14:textId="3EF820D1"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99" w14:textId="091A2F1A" w:rsidR="002E1CDD" w:rsidRPr="009C4728" w:rsidRDefault="002E1CDD" w:rsidP="002E1CDD">
            <w:pPr>
              <w:pStyle w:val="TAL"/>
              <w:jc w:val="center"/>
              <w:rPr>
                <w:rFonts w:cs="Arial"/>
              </w:rPr>
            </w:pPr>
            <w:r w:rsidRPr="009C4728">
              <w:rPr>
                <w:rFonts w:cs="Arial"/>
              </w:rPr>
              <w:t>2170 MHz</w:t>
            </w:r>
          </w:p>
        </w:tc>
        <w:tc>
          <w:tcPr>
            <w:tcW w:w="970" w:type="dxa"/>
            <w:tcBorders>
              <w:top w:val="single" w:sz="4" w:space="0" w:color="auto"/>
              <w:left w:val="single" w:sz="4" w:space="0" w:color="auto"/>
              <w:bottom w:val="single" w:sz="4" w:space="0" w:color="auto"/>
              <w:right w:val="single" w:sz="4" w:space="0" w:color="auto"/>
            </w:tcBorders>
          </w:tcPr>
          <w:p w14:paraId="740337A4" w14:textId="77777777" w:rsidR="002E1CDD" w:rsidRPr="009C4728" w:rsidRDefault="002E1CDD" w:rsidP="002E1CDD">
            <w:pPr>
              <w:pStyle w:val="TAC"/>
              <w:rPr>
                <w:vertAlign w:val="superscript"/>
              </w:rPr>
            </w:pPr>
            <w:r w:rsidRPr="009C4728">
              <w:t>1</w:t>
            </w:r>
          </w:p>
          <w:p w14:paraId="5F54449B" w14:textId="110E7FD1" w:rsidR="002E1CDD" w:rsidRPr="009C4728" w:rsidRDefault="002E1CDD" w:rsidP="002E1CDD">
            <w:pPr>
              <w:pStyle w:val="TAC"/>
            </w:pPr>
            <w:r w:rsidRPr="009C4728">
              <w:t xml:space="preserve">(NOTE </w:t>
            </w:r>
            <w:r>
              <w:rPr>
                <w:rFonts w:eastAsia="MS Mincho"/>
                <w:lang w:eastAsia="ja-JP"/>
              </w:rPr>
              <w:t>12</w:t>
            </w:r>
            <w:r w:rsidRPr="009C4728">
              <w:t>)</w:t>
            </w:r>
          </w:p>
        </w:tc>
      </w:tr>
      <w:tr w:rsidR="002E1CDD" w:rsidRPr="009C4728" w14:paraId="5F5444A8"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D" w14:textId="42408F2F" w:rsidR="002E1CDD" w:rsidRPr="009C4728" w:rsidRDefault="002E1CDD" w:rsidP="002E1CDD">
            <w:pPr>
              <w:pStyle w:val="TAC"/>
              <w:rPr>
                <w:rFonts w:cs="Arial"/>
              </w:rPr>
            </w:pPr>
            <w:r w:rsidRPr="009C4728">
              <w:rPr>
                <w:rFonts w:cs="Arial"/>
              </w:rPr>
              <w:t>11</w:t>
            </w:r>
          </w:p>
        </w:tc>
        <w:tc>
          <w:tcPr>
            <w:tcW w:w="879" w:type="dxa"/>
            <w:tcBorders>
              <w:top w:val="single" w:sz="4" w:space="0" w:color="auto"/>
              <w:left w:val="single" w:sz="4" w:space="0" w:color="auto"/>
              <w:bottom w:val="single" w:sz="4" w:space="0" w:color="auto"/>
              <w:right w:val="single" w:sz="4" w:space="0" w:color="auto"/>
            </w:tcBorders>
          </w:tcPr>
          <w:p w14:paraId="5F54449E"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F" w14:textId="4484FDAE" w:rsidR="002E1CDD" w:rsidRPr="009C4728" w:rsidRDefault="002E1CDD" w:rsidP="002E1CDD">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5F5444A0" w14:textId="7D83432B"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A1" w14:textId="436CB0B6" w:rsidR="002E1CDD" w:rsidRPr="009C4728" w:rsidRDefault="002E1CDD" w:rsidP="002E1CDD">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5F5444A2" w14:textId="6DBE837D"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A3" w14:textId="3926894E" w:rsidR="002E1CDD" w:rsidRPr="009C4728" w:rsidRDefault="002E1CDD" w:rsidP="002E1CDD">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5F5444A4" w14:textId="1DCF8654" w:rsidR="002E1CDD" w:rsidRPr="009C4728" w:rsidRDefault="002E1CDD" w:rsidP="002E1CDD">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5F5444A5" w14:textId="4DE56820"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A6" w14:textId="2C28F435" w:rsidR="002E1CDD" w:rsidRPr="009C4728" w:rsidRDefault="002E1CDD" w:rsidP="002E1CDD">
            <w:pPr>
              <w:pStyle w:val="TAL"/>
              <w:jc w:val="center"/>
              <w:rPr>
                <w:rFonts w:cs="Arial"/>
              </w:rPr>
            </w:pPr>
            <w:r w:rsidRPr="009C4728">
              <w:rPr>
                <w:rFonts w:cs="Arial"/>
              </w:rPr>
              <w:t>1495.9 MHz</w:t>
            </w:r>
          </w:p>
        </w:tc>
        <w:tc>
          <w:tcPr>
            <w:tcW w:w="970" w:type="dxa"/>
            <w:tcBorders>
              <w:top w:val="single" w:sz="4" w:space="0" w:color="auto"/>
              <w:left w:val="single" w:sz="4" w:space="0" w:color="auto"/>
              <w:bottom w:val="single" w:sz="4" w:space="0" w:color="auto"/>
              <w:right w:val="single" w:sz="4" w:space="0" w:color="auto"/>
            </w:tcBorders>
          </w:tcPr>
          <w:p w14:paraId="5F5444A7" w14:textId="7B3706F5" w:rsidR="002E1CDD" w:rsidRPr="009C4728" w:rsidRDefault="002E1CDD" w:rsidP="002E1CDD">
            <w:pPr>
              <w:pStyle w:val="TAC"/>
            </w:pPr>
            <w:r w:rsidRPr="009C4728">
              <w:t>1</w:t>
            </w:r>
          </w:p>
        </w:tc>
      </w:tr>
      <w:tr w:rsidR="002E1CDD" w:rsidRPr="009C4728" w14:paraId="5F5444B4"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A9" w14:textId="3493F824" w:rsidR="002E1CDD" w:rsidRPr="009C4728" w:rsidRDefault="002E1CDD" w:rsidP="002E1CDD">
            <w:pPr>
              <w:pStyle w:val="TAC"/>
              <w:rPr>
                <w:rFonts w:cs="Arial"/>
              </w:rPr>
            </w:pPr>
            <w:r w:rsidRPr="009C4728">
              <w:rPr>
                <w:rFonts w:cs="Arial"/>
              </w:rPr>
              <w:t>12</w:t>
            </w:r>
          </w:p>
        </w:tc>
        <w:tc>
          <w:tcPr>
            <w:tcW w:w="879" w:type="dxa"/>
            <w:tcBorders>
              <w:top w:val="single" w:sz="4" w:space="0" w:color="auto"/>
              <w:left w:val="single" w:sz="4" w:space="0" w:color="auto"/>
              <w:bottom w:val="single" w:sz="4" w:space="0" w:color="auto"/>
              <w:right w:val="single" w:sz="4" w:space="0" w:color="auto"/>
            </w:tcBorders>
          </w:tcPr>
          <w:p w14:paraId="5F5444AA" w14:textId="3208810A" w:rsidR="002E1CDD" w:rsidRPr="009C4728" w:rsidRDefault="002E1CDD" w:rsidP="002E1CDD">
            <w:pPr>
              <w:pStyle w:val="TAC"/>
              <w:rPr>
                <w:rFonts w:cs="Arial"/>
              </w:rPr>
            </w:pPr>
            <w:r w:rsidRPr="009C4728">
              <w:rPr>
                <w:rFonts w:cs="Arial"/>
              </w:rPr>
              <w:t>n12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AB" w14:textId="5D0B8D6F" w:rsidR="002E1CDD" w:rsidRPr="009C4728" w:rsidRDefault="002E1CDD" w:rsidP="002E1CDD">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5F5444AC" w14:textId="1DD7785F"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AD" w14:textId="7F5A0E23" w:rsidR="002E1CDD" w:rsidRPr="009C4728" w:rsidRDefault="002E1CDD" w:rsidP="002E1CDD">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5F5444AE" w14:textId="1043A1D0"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AF" w14:textId="511CC5A3" w:rsidR="002E1CDD" w:rsidRPr="009C4728" w:rsidRDefault="002E1CDD" w:rsidP="002E1CDD">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F5444B0" w14:textId="6A112CE6" w:rsidR="002E1CDD" w:rsidRPr="009C4728" w:rsidRDefault="002E1CDD" w:rsidP="002E1CDD">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5F5444B1" w14:textId="4F155624"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B2" w14:textId="28F26D28" w:rsidR="002E1CDD" w:rsidRPr="009C4728" w:rsidRDefault="002E1CDD" w:rsidP="002E1CDD">
            <w:pPr>
              <w:pStyle w:val="TAL"/>
              <w:jc w:val="center"/>
              <w:rPr>
                <w:rFonts w:cs="Arial"/>
              </w:rPr>
            </w:pPr>
            <w:r w:rsidRPr="009C4728">
              <w:rPr>
                <w:rFonts w:cs="Arial"/>
              </w:rPr>
              <w:t>746 MHz</w:t>
            </w:r>
          </w:p>
        </w:tc>
        <w:tc>
          <w:tcPr>
            <w:tcW w:w="970" w:type="dxa"/>
            <w:tcBorders>
              <w:top w:val="single" w:sz="4" w:space="0" w:color="auto"/>
              <w:left w:val="single" w:sz="4" w:space="0" w:color="auto"/>
              <w:bottom w:val="single" w:sz="4" w:space="0" w:color="auto"/>
              <w:right w:val="single" w:sz="4" w:space="0" w:color="auto"/>
            </w:tcBorders>
          </w:tcPr>
          <w:p w14:paraId="5F5444B3" w14:textId="2D956C10" w:rsidR="002E1CDD" w:rsidRPr="009C4728" w:rsidRDefault="002E1CDD" w:rsidP="002E1CDD">
            <w:pPr>
              <w:pStyle w:val="TAC"/>
            </w:pPr>
            <w:r w:rsidRPr="009C4728">
              <w:t>1</w:t>
            </w:r>
          </w:p>
        </w:tc>
      </w:tr>
      <w:tr w:rsidR="002E1CDD" w:rsidRPr="009C4728" w14:paraId="5F5444C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B5" w14:textId="5EBEEDE1" w:rsidR="002E1CDD" w:rsidRPr="009C4728" w:rsidRDefault="002E1CDD" w:rsidP="002E1CDD">
            <w:pPr>
              <w:pStyle w:val="TAC"/>
              <w:rPr>
                <w:rFonts w:cs="Arial"/>
              </w:rPr>
            </w:pPr>
            <w:r w:rsidRPr="009C4728">
              <w:rPr>
                <w:rFonts w:cs="Arial"/>
              </w:rPr>
              <w:t>13</w:t>
            </w:r>
          </w:p>
        </w:tc>
        <w:tc>
          <w:tcPr>
            <w:tcW w:w="879" w:type="dxa"/>
            <w:tcBorders>
              <w:top w:val="single" w:sz="4" w:space="0" w:color="auto"/>
              <w:left w:val="single" w:sz="4" w:space="0" w:color="auto"/>
              <w:bottom w:val="single" w:sz="4" w:space="0" w:color="auto"/>
              <w:right w:val="single" w:sz="4" w:space="0" w:color="auto"/>
            </w:tcBorders>
          </w:tcPr>
          <w:p w14:paraId="5F5444B6"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B7" w14:textId="1074C171" w:rsidR="002E1CDD" w:rsidRPr="009C4728" w:rsidRDefault="002E1CDD" w:rsidP="002E1CDD">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5F5444B8" w14:textId="7808307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B9" w14:textId="432E9018" w:rsidR="002E1CDD" w:rsidRPr="009C4728" w:rsidRDefault="002E1CDD" w:rsidP="002E1CDD">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5F5444BA" w14:textId="7303214E"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BB" w14:textId="57E06654" w:rsidR="002E1CDD" w:rsidRPr="009C4728" w:rsidRDefault="002E1CDD" w:rsidP="002E1CDD">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5F5444BC" w14:textId="006D441A" w:rsidR="002E1CDD" w:rsidRPr="009C4728" w:rsidRDefault="002E1CDD" w:rsidP="002E1CDD">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5F5444BD" w14:textId="24DC9EDD"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BE" w14:textId="00B50BD6" w:rsidR="002E1CDD" w:rsidRPr="009C4728" w:rsidRDefault="002E1CDD" w:rsidP="002E1CDD">
            <w:pPr>
              <w:pStyle w:val="TAL"/>
              <w:jc w:val="center"/>
              <w:rPr>
                <w:rFonts w:cs="Arial"/>
              </w:rPr>
            </w:pPr>
            <w:r w:rsidRPr="009C4728">
              <w:rPr>
                <w:rFonts w:cs="Arial"/>
              </w:rPr>
              <w:t>756 MHz</w:t>
            </w:r>
          </w:p>
        </w:tc>
        <w:tc>
          <w:tcPr>
            <w:tcW w:w="970" w:type="dxa"/>
            <w:tcBorders>
              <w:top w:val="single" w:sz="4" w:space="0" w:color="auto"/>
              <w:left w:val="single" w:sz="4" w:space="0" w:color="auto"/>
              <w:bottom w:val="single" w:sz="4" w:space="0" w:color="auto"/>
              <w:right w:val="single" w:sz="4" w:space="0" w:color="auto"/>
            </w:tcBorders>
          </w:tcPr>
          <w:p w14:paraId="5F5444BF" w14:textId="0C4E64D9" w:rsidR="002E1CDD" w:rsidRPr="009C4728" w:rsidRDefault="002E1CDD" w:rsidP="002E1CDD">
            <w:pPr>
              <w:pStyle w:val="TAC"/>
            </w:pPr>
            <w:r w:rsidRPr="009C4728">
              <w:t>1</w:t>
            </w:r>
          </w:p>
        </w:tc>
      </w:tr>
      <w:tr w:rsidR="002E1CDD" w:rsidRPr="009C4728" w14:paraId="5F5444CC"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1" w14:textId="56282504" w:rsidR="002E1CDD" w:rsidRPr="009C4728" w:rsidRDefault="002E1CDD" w:rsidP="002E1CDD">
            <w:pPr>
              <w:pStyle w:val="TAC"/>
              <w:rPr>
                <w:rFonts w:cs="Arial"/>
              </w:rPr>
            </w:pPr>
            <w:r w:rsidRPr="009C4728">
              <w:rPr>
                <w:rFonts w:cs="Arial"/>
              </w:rPr>
              <w:t>14</w:t>
            </w:r>
          </w:p>
        </w:tc>
        <w:tc>
          <w:tcPr>
            <w:tcW w:w="879" w:type="dxa"/>
            <w:tcBorders>
              <w:top w:val="single" w:sz="4" w:space="0" w:color="auto"/>
              <w:left w:val="single" w:sz="4" w:space="0" w:color="auto"/>
              <w:bottom w:val="single" w:sz="4" w:space="0" w:color="auto"/>
              <w:right w:val="single" w:sz="4" w:space="0" w:color="auto"/>
            </w:tcBorders>
          </w:tcPr>
          <w:p w14:paraId="5F5444C2" w14:textId="54E82021" w:rsidR="002E1CDD" w:rsidRPr="009C4728" w:rsidRDefault="002E1CDD" w:rsidP="002E1CDD">
            <w:pPr>
              <w:pStyle w:val="TAC"/>
              <w:rPr>
                <w:rFonts w:cs="Arial"/>
              </w:rPr>
            </w:pPr>
            <w:r w:rsidRPr="009C4728">
              <w:rPr>
                <w:rFonts w:cs="Arial"/>
              </w:rPr>
              <w:t>n14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3" w14:textId="7F2D8F9B" w:rsidR="002E1CDD" w:rsidRPr="009C4728" w:rsidRDefault="002E1CDD" w:rsidP="002E1CDD">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5F5444C4" w14:textId="05E4B046"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C5" w14:textId="2C0EC0E0" w:rsidR="002E1CDD" w:rsidRPr="009C4728" w:rsidRDefault="002E1CDD" w:rsidP="002E1CDD">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5F5444C6" w14:textId="1729312F"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C7" w14:textId="0AE0658A" w:rsidR="002E1CDD" w:rsidRPr="009C4728" w:rsidRDefault="002E1CDD" w:rsidP="002E1CDD">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5F5444C8" w14:textId="7B3C92E6" w:rsidR="002E1CDD" w:rsidRPr="009C4728" w:rsidRDefault="002E1CDD" w:rsidP="002E1CDD">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5F5444C9" w14:textId="70425799"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CA" w14:textId="4FA9A787" w:rsidR="002E1CDD" w:rsidRPr="009C4728" w:rsidRDefault="002E1CDD" w:rsidP="002E1CDD">
            <w:pPr>
              <w:pStyle w:val="TAL"/>
              <w:jc w:val="center"/>
              <w:rPr>
                <w:rFonts w:cs="Arial"/>
              </w:rPr>
            </w:pPr>
            <w:r w:rsidRPr="009C4728">
              <w:rPr>
                <w:rFonts w:cs="Arial"/>
              </w:rPr>
              <w:t>768 MHz</w:t>
            </w:r>
          </w:p>
        </w:tc>
        <w:tc>
          <w:tcPr>
            <w:tcW w:w="970" w:type="dxa"/>
            <w:tcBorders>
              <w:top w:val="single" w:sz="4" w:space="0" w:color="auto"/>
              <w:left w:val="single" w:sz="4" w:space="0" w:color="auto"/>
              <w:bottom w:val="single" w:sz="4" w:space="0" w:color="auto"/>
              <w:right w:val="single" w:sz="4" w:space="0" w:color="auto"/>
            </w:tcBorders>
          </w:tcPr>
          <w:p w14:paraId="5F5444CB" w14:textId="456AAA1C" w:rsidR="002E1CDD" w:rsidRPr="009C4728" w:rsidRDefault="002E1CDD" w:rsidP="002E1CDD">
            <w:pPr>
              <w:pStyle w:val="TAC"/>
            </w:pPr>
            <w:r w:rsidRPr="009C4728">
              <w:t>1</w:t>
            </w:r>
          </w:p>
        </w:tc>
      </w:tr>
      <w:tr w:rsidR="002E1CDD" w:rsidRPr="009C4728" w14:paraId="5F5444D8"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D" w14:textId="0D14889A" w:rsidR="002E1CDD" w:rsidRPr="009C4728" w:rsidRDefault="002E1CDD" w:rsidP="002E1CDD">
            <w:pPr>
              <w:pStyle w:val="TAC"/>
              <w:rPr>
                <w:rFonts w:cs="Arial"/>
              </w:rPr>
            </w:pPr>
            <w:r w:rsidRPr="009C4728">
              <w:rPr>
                <w:rFonts w:cs="Arial"/>
              </w:rPr>
              <w:t>15</w:t>
            </w:r>
          </w:p>
        </w:tc>
        <w:tc>
          <w:tcPr>
            <w:tcW w:w="879" w:type="dxa"/>
            <w:tcBorders>
              <w:top w:val="single" w:sz="4" w:space="0" w:color="auto"/>
              <w:left w:val="single" w:sz="4" w:space="0" w:color="auto"/>
              <w:bottom w:val="single" w:sz="4" w:space="0" w:color="auto"/>
              <w:right w:val="single" w:sz="4" w:space="0" w:color="auto"/>
            </w:tcBorders>
          </w:tcPr>
          <w:p w14:paraId="5F5444CE"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F" w14:textId="2EF313F7" w:rsidR="002E1CDD" w:rsidRPr="009C4728" w:rsidRDefault="002E1CDD" w:rsidP="002E1CDD">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5F5444D0" w14:textId="5ECCEACB"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D1" w14:textId="3382B9E2" w:rsidR="002E1CDD" w:rsidRPr="009C4728" w:rsidRDefault="002E1CDD" w:rsidP="002E1CDD">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2" w14:textId="77777777" w:rsidR="002E1CDD" w:rsidRPr="009C4728" w:rsidRDefault="002E1CDD" w:rsidP="002E1CDD">
            <w:pPr>
              <w:pStyle w:val="TAC"/>
              <w:rPr>
                <w:rFonts w:cs="Arial"/>
              </w:rPr>
            </w:pPr>
          </w:p>
        </w:tc>
        <w:tc>
          <w:tcPr>
            <w:tcW w:w="0" w:type="auto"/>
            <w:tcBorders>
              <w:top w:val="single" w:sz="4" w:space="0" w:color="auto"/>
              <w:bottom w:val="single" w:sz="4" w:space="0" w:color="auto"/>
              <w:right w:val="single" w:sz="4" w:space="0" w:color="auto"/>
            </w:tcBorders>
          </w:tcPr>
          <w:p w14:paraId="5F5444D3"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4D4" w14:textId="61361D24" w:rsidR="002E1CDD" w:rsidRPr="009C4728" w:rsidRDefault="002E1CDD" w:rsidP="002E1CDD">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5" w14:textId="77777777" w:rsidR="002E1CDD" w:rsidRPr="009C4728" w:rsidRDefault="002E1CDD" w:rsidP="002E1CDD">
            <w:pPr>
              <w:pStyle w:val="TAC"/>
              <w:rPr>
                <w:rFonts w:cs="Arial"/>
              </w:rPr>
            </w:pPr>
          </w:p>
        </w:tc>
        <w:tc>
          <w:tcPr>
            <w:tcW w:w="1190" w:type="dxa"/>
            <w:tcBorders>
              <w:top w:val="single" w:sz="4" w:space="0" w:color="auto"/>
              <w:bottom w:val="single" w:sz="4" w:space="0" w:color="auto"/>
              <w:right w:val="single" w:sz="4" w:space="0" w:color="auto"/>
            </w:tcBorders>
          </w:tcPr>
          <w:p w14:paraId="5F5444D6" w14:textId="77777777" w:rsidR="002E1CDD" w:rsidRPr="009C4728" w:rsidRDefault="002E1CDD" w:rsidP="002E1CDD">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14:paraId="5F5444D7" w14:textId="77777777" w:rsidR="002E1CDD" w:rsidRPr="009C4728" w:rsidRDefault="002E1CDD" w:rsidP="002E1CDD">
            <w:pPr>
              <w:pStyle w:val="TAC"/>
              <w:rPr>
                <w:rFonts w:cs="Arial"/>
              </w:rPr>
            </w:pPr>
          </w:p>
        </w:tc>
      </w:tr>
      <w:tr w:rsidR="002E1CDD" w:rsidRPr="009C4728" w14:paraId="5F5444E4"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D9" w14:textId="1285360B" w:rsidR="002E1CDD" w:rsidRPr="009C4728" w:rsidRDefault="002E1CDD" w:rsidP="002E1CDD">
            <w:pPr>
              <w:pStyle w:val="TAC"/>
              <w:rPr>
                <w:rFonts w:cs="Arial"/>
              </w:rPr>
            </w:pPr>
            <w:r w:rsidRPr="009C4728">
              <w:rPr>
                <w:rFonts w:cs="Arial"/>
              </w:rPr>
              <w:t>16</w:t>
            </w:r>
          </w:p>
        </w:tc>
        <w:tc>
          <w:tcPr>
            <w:tcW w:w="879" w:type="dxa"/>
            <w:tcBorders>
              <w:top w:val="single" w:sz="4" w:space="0" w:color="auto"/>
              <w:left w:val="single" w:sz="4" w:space="0" w:color="auto"/>
              <w:bottom w:val="single" w:sz="4" w:space="0" w:color="auto"/>
              <w:right w:val="single" w:sz="4" w:space="0" w:color="auto"/>
            </w:tcBorders>
          </w:tcPr>
          <w:p w14:paraId="5F5444DA"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DB" w14:textId="3E6829F9" w:rsidR="002E1CDD" w:rsidRPr="009C4728" w:rsidRDefault="002E1CDD" w:rsidP="002E1CDD">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5F5444DC" w14:textId="6C4CE043"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DD" w14:textId="43DB54BB" w:rsidR="002E1CDD" w:rsidRPr="009C4728" w:rsidRDefault="002E1CDD" w:rsidP="002E1CDD">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E" w14:textId="77777777" w:rsidR="002E1CDD" w:rsidRPr="009C4728" w:rsidRDefault="002E1CDD" w:rsidP="002E1CDD">
            <w:pPr>
              <w:pStyle w:val="TAC"/>
              <w:rPr>
                <w:rFonts w:cs="Arial"/>
              </w:rPr>
            </w:pPr>
          </w:p>
        </w:tc>
        <w:tc>
          <w:tcPr>
            <w:tcW w:w="0" w:type="auto"/>
            <w:tcBorders>
              <w:top w:val="single" w:sz="4" w:space="0" w:color="auto"/>
              <w:bottom w:val="single" w:sz="4" w:space="0" w:color="auto"/>
              <w:right w:val="single" w:sz="4" w:space="0" w:color="auto"/>
            </w:tcBorders>
          </w:tcPr>
          <w:p w14:paraId="5F5444DF"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4E0" w14:textId="6B0B8C74" w:rsidR="002E1CDD" w:rsidRPr="009C4728" w:rsidRDefault="002E1CDD" w:rsidP="002E1CDD">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E1" w14:textId="77777777" w:rsidR="002E1CDD" w:rsidRPr="009C4728" w:rsidRDefault="002E1CDD" w:rsidP="002E1CDD">
            <w:pPr>
              <w:pStyle w:val="TAC"/>
              <w:rPr>
                <w:rFonts w:cs="Arial"/>
              </w:rPr>
            </w:pPr>
          </w:p>
        </w:tc>
        <w:tc>
          <w:tcPr>
            <w:tcW w:w="1190" w:type="dxa"/>
            <w:tcBorders>
              <w:top w:val="single" w:sz="4" w:space="0" w:color="auto"/>
              <w:bottom w:val="single" w:sz="4" w:space="0" w:color="auto"/>
              <w:right w:val="single" w:sz="4" w:space="0" w:color="auto"/>
            </w:tcBorders>
          </w:tcPr>
          <w:p w14:paraId="5F5444E2" w14:textId="77777777" w:rsidR="002E1CDD" w:rsidRPr="009C4728" w:rsidRDefault="002E1CDD" w:rsidP="002E1CDD">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14:paraId="5F5444E3" w14:textId="77777777" w:rsidR="002E1CDD" w:rsidRPr="009C4728" w:rsidRDefault="002E1CDD" w:rsidP="002E1CDD">
            <w:pPr>
              <w:pStyle w:val="TAC"/>
              <w:rPr>
                <w:rFonts w:cs="Arial"/>
              </w:rPr>
            </w:pPr>
          </w:p>
        </w:tc>
      </w:tr>
      <w:tr w:rsidR="002E1CDD" w:rsidRPr="009C4728" w14:paraId="5F5444F1"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E5" w14:textId="79A19B3D" w:rsidR="002E1CDD" w:rsidRPr="009C4728" w:rsidRDefault="002E1CDD" w:rsidP="002E1CDD">
            <w:pPr>
              <w:pStyle w:val="TAC"/>
              <w:rPr>
                <w:rFonts w:cs="Arial"/>
              </w:rPr>
            </w:pPr>
            <w:r w:rsidRPr="009C4728">
              <w:rPr>
                <w:rFonts w:cs="Arial"/>
              </w:rPr>
              <w:t>17</w:t>
            </w:r>
          </w:p>
        </w:tc>
        <w:tc>
          <w:tcPr>
            <w:tcW w:w="879" w:type="dxa"/>
            <w:tcBorders>
              <w:top w:val="single" w:sz="4" w:space="0" w:color="auto"/>
              <w:left w:val="single" w:sz="4" w:space="0" w:color="auto"/>
              <w:bottom w:val="single" w:sz="4" w:space="0" w:color="auto"/>
              <w:right w:val="single" w:sz="4" w:space="0" w:color="auto"/>
            </w:tcBorders>
          </w:tcPr>
          <w:p w14:paraId="5F5444E6"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E7" w14:textId="2EF23291"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4E8" w14:textId="0F90D897"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E9" w14:textId="03FD9D0C" w:rsidR="002E1CDD" w:rsidRPr="009C4728" w:rsidRDefault="002E1CDD" w:rsidP="002E1CDD">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5F5444EA" w14:textId="1A56D444"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EB" w14:textId="514B2C13" w:rsidR="002E1CDD" w:rsidRPr="009C4728" w:rsidRDefault="002E1CDD" w:rsidP="002E1CDD">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F5444EC" w14:textId="6CF2935F" w:rsidR="002E1CDD" w:rsidRPr="009C4728" w:rsidRDefault="002E1CDD" w:rsidP="002E1CDD">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5F5444ED" w14:textId="4C815A32"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EE" w14:textId="2E882E45" w:rsidR="002E1CDD" w:rsidRPr="009C4728" w:rsidRDefault="002E1CDD" w:rsidP="002E1CDD">
            <w:pPr>
              <w:pStyle w:val="TAL"/>
              <w:jc w:val="center"/>
              <w:rPr>
                <w:rFonts w:cs="Arial"/>
              </w:rPr>
            </w:pPr>
            <w:r w:rsidRPr="009C4728">
              <w:rPr>
                <w:rFonts w:cs="Arial"/>
              </w:rPr>
              <w:t>746 MHz</w:t>
            </w:r>
          </w:p>
        </w:tc>
        <w:tc>
          <w:tcPr>
            <w:tcW w:w="970" w:type="dxa"/>
            <w:tcBorders>
              <w:top w:val="single" w:sz="4" w:space="0" w:color="auto"/>
              <w:left w:val="single" w:sz="4" w:space="0" w:color="auto"/>
              <w:bottom w:val="single" w:sz="4" w:space="0" w:color="auto"/>
              <w:right w:val="single" w:sz="4" w:space="0" w:color="auto"/>
            </w:tcBorders>
          </w:tcPr>
          <w:p w14:paraId="4417B812" w14:textId="77777777" w:rsidR="002E1CDD" w:rsidRPr="009C4728" w:rsidRDefault="002E1CDD" w:rsidP="002E1CDD">
            <w:pPr>
              <w:pStyle w:val="TAC"/>
              <w:rPr>
                <w:rFonts w:cs="Arial"/>
                <w:vertAlign w:val="superscript"/>
              </w:rPr>
            </w:pPr>
            <w:r w:rsidRPr="009C4728">
              <w:rPr>
                <w:rFonts w:cs="Arial"/>
              </w:rPr>
              <w:t>1</w:t>
            </w:r>
          </w:p>
          <w:p w14:paraId="5F5444F0" w14:textId="744A3C68" w:rsidR="002E1CDD" w:rsidRPr="009C4728" w:rsidRDefault="002E1CDD" w:rsidP="002E1CDD">
            <w:pPr>
              <w:pStyle w:val="TAC"/>
              <w:rPr>
                <w:rFonts w:cs="Arial"/>
              </w:rPr>
            </w:pPr>
            <w:r w:rsidRPr="009C4728">
              <w:rPr>
                <w:rFonts w:cs="Arial"/>
              </w:rPr>
              <w:t xml:space="preserve">(NOTE </w:t>
            </w:r>
            <w:r w:rsidRPr="00170457">
              <w:rPr>
                <w:rFonts w:eastAsia="MS Mincho" w:cs="Arial"/>
                <w:iCs/>
                <w:lang w:eastAsia="ja-JP"/>
              </w:rPr>
              <w:t>13</w:t>
            </w:r>
            <w:r w:rsidRPr="009C4728">
              <w:rPr>
                <w:rFonts w:cs="Arial"/>
              </w:rPr>
              <w:t>)</w:t>
            </w:r>
          </w:p>
        </w:tc>
      </w:tr>
      <w:tr w:rsidR="002E1CDD" w:rsidRPr="009C4728" w14:paraId="5F5444FE"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2" w14:textId="4E982066" w:rsidR="002E1CDD" w:rsidRPr="009C4728" w:rsidRDefault="002E1CDD" w:rsidP="002E1CDD">
            <w:pPr>
              <w:pStyle w:val="TAC"/>
              <w:rPr>
                <w:rFonts w:cs="Arial"/>
              </w:rPr>
            </w:pPr>
            <w:r w:rsidRPr="009C4728">
              <w:rPr>
                <w:rFonts w:cs="Arial"/>
              </w:rPr>
              <w:t>18</w:t>
            </w:r>
          </w:p>
        </w:tc>
        <w:tc>
          <w:tcPr>
            <w:tcW w:w="879" w:type="dxa"/>
            <w:tcBorders>
              <w:top w:val="single" w:sz="4" w:space="0" w:color="auto"/>
              <w:left w:val="single" w:sz="4" w:space="0" w:color="auto"/>
              <w:bottom w:val="single" w:sz="4" w:space="0" w:color="auto"/>
              <w:right w:val="single" w:sz="4" w:space="0" w:color="auto"/>
            </w:tcBorders>
          </w:tcPr>
          <w:p w14:paraId="5F5444F3" w14:textId="070EA220" w:rsidR="002E1CDD" w:rsidRPr="009C4728" w:rsidRDefault="002E1CDD" w:rsidP="002E1CDD">
            <w:pPr>
              <w:pStyle w:val="TAC"/>
              <w:rPr>
                <w:rFonts w:cs="Arial"/>
              </w:rPr>
            </w:pPr>
            <w:r w:rsidRPr="009C4728">
              <w:rPr>
                <w:rFonts w:eastAsia="DengXian" w:cs="Arial"/>
                <w:lang w:eastAsia="zh-CN"/>
              </w:rPr>
              <w:t>n18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F4" w14:textId="3D324514"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4F5" w14:textId="6CD6D1F9"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F6" w14:textId="6C871948" w:rsidR="002E1CDD" w:rsidRPr="009C4728" w:rsidRDefault="002E1CDD" w:rsidP="002E1CDD">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5F5444F7" w14:textId="1037F850"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F8" w14:textId="369EA123" w:rsidR="002E1CDD" w:rsidRPr="009C4728" w:rsidRDefault="002E1CDD" w:rsidP="002E1CDD">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5F5444F9" w14:textId="3DEDA2EC" w:rsidR="002E1CDD" w:rsidRPr="009C4728" w:rsidRDefault="002E1CDD" w:rsidP="002E1CDD">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5F5444FA" w14:textId="1312F9A9"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FB" w14:textId="637F7EEF" w:rsidR="002E1CDD" w:rsidRPr="009C4728" w:rsidRDefault="002E1CDD" w:rsidP="002E1CDD">
            <w:pPr>
              <w:pStyle w:val="TAL"/>
              <w:jc w:val="center"/>
              <w:rPr>
                <w:rFonts w:cs="Arial"/>
              </w:rPr>
            </w:pPr>
            <w:r w:rsidRPr="009C4728">
              <w:rPr>
                <w:rFonts w:cs="Arial"/>
              </w:rPr>
              <w:t>875 MHz</w:t>
            </w:r>
          </w:p>
        </w:tc>
        <w:tc>
          <w:tcPr>
            <w:tcW w:w="970" w:type="dxa"/>
            <w:tcBorders>
              <w:top w:val="single" w:sz="4" w:space="0" w:color="auto"/>
              <w:left w:val="single" w:sz="4" w:space="0" w:color="auto"/>
              <w:bottom w:val="single" w:sz="4" w:space="0" w:color="auto"/>
              <w:right w:val="single" w:sz="4" w:space="0" w:color="auto"/>
            </w:tcBorders>
          </w:tcPr>
          <w:p w14:paraId="7AE7451C" w14:textId="77777777" w:rsidR="002E1CDD" w:rsidRPr="009C4728" w:rsidRDefault="002E1CDD" w:rsidP="002E1CDD">
            <w:pPr>
              <w:pStyle w:val="TAC"/>
              <w:rPr>
                <w:rFonts w:cs="Arial"/>
                <w:vertAlign w:val="superscript"/>
              </w:rPr>
            </w:pPr>
            <w:r w:rsidRPr="009C4728">
              <w:rPr>
                <w:rFonts w:cs="Arial"/>
              </w:rPr>
              <w:t>1</w:t>
            </w:r>
          </w:p>
          <w:p w14:paraId="5F5444FD" w14:textId="15533E6F" w:rsidR="002E1CDD" w:rsidRPr="009C4728" w:rsidRDefault="002E1CDD" w:rsidP="002E1CDD">
            <w:pPr>
              <w:pStyle w:val="TAC"/>
              <w:rPr>
                <w:rFonts w:cs="Arial"/>
              </w:rPr>
            </w:pPr>
            <w:r w:rsidRPr="009C4728">
              <w:rPr>
                <w:rFonts w:cs="Arial"/>
              </w:rPr>
              <w:t>(NOTE 4)</w:t>
            </w:r>
          </w:p>
        </w:tc>
      </w:tr>
      <w:tr w:rsidR="002E1CDD" w:rsidRPr="009C4728" w14:paraId="5F54450A"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F" w14:textId="7AB69548" w:rsidR="002E1CDD" w:rsidRPr="009C4728" w:rsidRDefault="002E1CDD" w:rsidP="002E1CDD">
            <w:pPr>
              <w:pStyle w:val="TAC"/>
              <w:rPr>
                <w:rFonts w:cs="Arial"/>
              </w:rPr>
            </w:pPr>
            <w:r w:rsidRPr="009C4728">
              <w:rPr>
                <w:rFonts w:cs="Arial"/>
              </w:rPr>
              <w:t>19</w:t>
            </w:r>
          </w:p>
        </w:tc>
        <w:tc>
          <w:tcPr>
            <w:tcW w:w="879" w:type="dxa"/>
            <w:tcBorders>
              <w:top w:val="single" w:sz="4" w:space="0" w:color="auto"/>
              <w:left w:val="single" w:sz="4" w:space="0" w:color="auto"/>
              <w:bottom w:val="single" w:sz="4" w:space="0" w:color="auto"/>
              <w:right w:val="single" w:sz="4" w:space="0" w:color="auto"/>
            </w:tcBorders>
          </w:tcPr>
          <w:p w14:paraId="5F544500"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1" w14:textId="49790CCB" w:rsidR="002E1CDD" w:rsidRPr="009C4728" w:rsidRDefault="002E1CDD" w:rsidP="002E1CDD">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5F544502" w14:textId="65EC0116"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03" w14:textId="5C859E04" w:rsidR="002E1CDD" w:rsidRPr="009C4728" w:rsidRDefault="002E1CDD" w:rsidP="002E1CDD">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5F544504" w14:textId="1E255B2F"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05" w14:textId="04E2C1F1" w:rsidR="002E1CDD" w:rsidRPr="009C4728" w:rsidRDefault="002E1CDD" w:rsidP="002E1CDD">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5F544506" w14:textId="76B586F7" w:rsidR="002E1CDD" w:rsidRPr="009C4728" w:rsidRDefault="002E1CDD" w:rsidP="002E1CDD">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F544507" w14:textId="18C0EC57"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08" w14:textId="36D9900D" w:rsidR="002E1CDD" w:rsidRPr="009C4728" w:rsidRDefault="002E1CDD" w:rsidP="002E1CDD">
            <w:pPr>
              <w:pStyle w:val="TAL"/>
              <w:jc w:val="center"/>
              <w:rPr>
                <w:rFonts w:cs="Arial"/>
              </w:rPr>
            </w:pPr>
            <w:r w:rsidRPr="009C4728">
              <w:rPr>
                <w:rFonts w:cs="Arial"/>
              </w:rPr>
              <w:t>890 MHz</w:t>
            </w:r>
          </w:p>
        </w:tc>
        <w:tc>
          <w:tcPr>
            <w:tcW w:w="970" w:type="dxa"/>
            <w:tcBorders>
              <w:top w:val="single" w:sz="4" w:space="0" w:color="auto"/>
              <w:left w:val="single" w:sz="4" w:space="0" w:color="auto"/>
              <w:bottom w:val="single" w:sz="4" w:space="0" w:color="auto"/>
              <w:right w:val="single" w:sz="4" w:space="0" w:color="auto"/>
            </w:tcBorders>
          </w:tcPr>
          <w:p w14:paraId="5F544509" w14:textId="4284EB21" w:rsidR="002E1CDD" w:rsidRPr="009C4728" w:rsidRDefault="002E1CDD" w:rsidP="002E1CDD">
            <w:pPr>
              <w:pStyle w:val="TAC"/>
              <w:rPr>
                <w:rFonts w:cs="Arial"/>
              </w:rPr>
            </w:pPr>
            <w:r w:rsidRPr="009C4728">
              <w:rPr>
                <w:rFonts w:cs="Arial"/>
              </w:rPr>
              <w:t>1</w:t>
            </w:r>
          </w:p>
        </w:tc>
      </w:tr>
      <w:tr w:rsidR="002E1CDD" w:rsidRPr="009C4728" w14:paraId="5F54451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0B" w14:textId="4752E529" w:rsidR="002E1CDD" w:rsidRPr="009C4728" w:rsidRDefault="002E1CDD" w:rsidP="002E1CDD">
            <w:pPr>
              <w:pStyle w:val="TAC"/>
              <w:rPr>
                <w:rFonts w:cs="Arial"/>
              </w:rPr>
            </w:pPr>
            <w:r w:rsidRPr="009C4728">
              <w:rPr>
                <w:rFonts w:cs="Arial"/>
              </w:rPr>
              <w:t>20</w:t>
            </w:r>
          </w:p>
        </w:tc>
        <w:tc>
          <w:tcPr>
            <w:tcW w:w="879" w:type="dxa"/>
            <w:tcBorders>
              <w:top w:val="single" w:sz="4" w:space="0" w:color="auto"/>
              <w:left w:val="single" w:sz="4" w:space="0" w:color="auto"/>
              <w:bottom w:val="single" w:sz="4" w:space="0" w:color="auto"/>
              <w:right w:val="single" w:sz="4" w:space="0" w:color="auto"/>
            </w:tcBorders>
          </w:tcPr>
          <w:p w14:paraId="5F54450C" w14:textId="4F940EBE" w:rsidR="002E1CDD" w:rsidRPr="009C4728" w:rsidRDefault="002E1CDD" w:rsidP="002E1CDD">
            <w:pPr>
              <w:pStyle w:val="TAC"/>
              <w:rPr>
                <w:rFonts w:cs="Arial"/>
              </w:rPr>
            </w:pPr>
            <w:r w:rsidRPr="009C4728">
              <w:rPr>
                <w:rFonts w:cs="Arial"/>
              </w:rPr>
              <w:t>n20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D" w14:textId="5AA92D26" w:rsidR="002E1CDD" w:rsidRPr="009C4728" w:rsidRDefault="002E1CDD" w:rsidP="002E1CDD">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5F54450E" w14:textId="5C0F82E7"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0F" w14:textId="410827D6" w:rsidR="002E1CDD" w:rsidRPr="009C4728" w:rsidRDefault="002E1CDD" w:rsidP="002E1CDD">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5F544510" w14:textId="53FDD2FD"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11" w14:textId="0A02CEE0" w:rsidR="002E1CDD" w:rsidRPr="009C4728" w:rsidRDefault="002E1CDD" w:rsidP="002E1CDD">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5F544512" w14:textId="77A342C8" w:rsidR="002E1CDD" w:rsidRPr="009C4728" w:rsidRDefault="002E1CDD" w:rsidP="002E1CDD">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5F544513" w14:textId="0CD0D2B6"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14" w14:textId="50561320" w:rsidR="002E1CDD" w:rsidRPr="009C4728" w:rsidRDefault="002E1CDD" w:rsidP="002E1CDD">
            <w:pPr>
              <w:pStyle w:val="TAL"/>
              <w:jc w:val="center"/>
              <w:rPr>
                <w:rFonts w:cs="Arial"/>
              </w:rPr>
            </w:pPr>
            <w:r w:rsidRPr="009C4728">
              <w:rPr>
                <w:rFonts w:cs="Arial"/>
              </w:rPr>
              <w:t>821 MHz</w:t>
            </w:r>
          </w:p>
        </w:tc>
        <w:tc>
          <w:tcPr>
            <w:tcW w:w="970" w:type="dxa"/>
            <w:tcBorders>
              <w:top w:val="single" w:sz="4" w:space="0" w:color="auto"/>
              <w:left w:val="single" w:sz="4" w:space="0" w:color="auto"/>
              <w:bottom w:val="single" w:sz="4" w:space="0" w:color="auto"/>
              <w:right w:val="single" w:sz="4" w:space="0" w:color="auto"/>
            </w:tcBorders>
          </w:tcPr>
          <w:p w14:paraId="5F544515" w14:textId="59C17880" w:rsidR="002E1CDD" w:rsidRPr="009C4728" w:rsidRDefault="002E1CDD" w:rsidP="002E1CDD">
            <w:pPr>
              <w:pStyle w:val="TAC"/>
              <w:rPr>
                <w:rFonts w:cs="Arial"/>
              </w:rPr>
            </w:pPr>
            <w:r w:rsidRPr="009C4728">
              <w:rPr>
                <w:rFonts w:cs="Arial"/>
              </w:rPr>
              <w:t>1</w:t>
            </w:r>
          </w:p>
        </w:tc>
      </w:tr>
      <w:tr w:rsidR="002E1CDD" w:rsidRPr="009C4728" w14:paraId="5F544522"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17" w14:textId="0D01A011" w:rsidR="002E1CDD" w:rsidRPr="009C4728" w:rsidRDefault="002E1CDD" w:rsidP="002E1CDD">
            <w:pPr>
              <w:pStyle w:val="TAC"/>
              <w:rPr>
                <w:rFonts w:cs="Arial"/>
              </w:rPr>
            </w:pPr>
            <w:r w:rsidRPr="009C4728">
              <w:rPr>
                <w:rFonts w:cs="Arial"/>
              </w:rPr>
              <w:t>21</w:t>
            </w:r>
          </w:p>
        </w:tc>
        <w:tc>
          <w:tcPr>
            <w:tcW w:w="879" w:type="dxa"/>
            <w:tcBorders>
              <w:top w:val="single" w:sz="4" w:space="0" w:color="auto"/>
              <w:left w:val="single" w:sz="4" w:space="0" w:color="auto"/>
              <w:bottom w:val="single" w:sz="4" w:space="0" w:color="auto"/>
              <w:right w:val="single" w:sz="4" w:space="0" w:color="auto"/>
            </w:tcBorders>
          </w:tcPr>
          <w:p w14:paraId="5F544518"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19" w14:textId="7C3C9DAA" w:rsidR="002E1CDD" w:rsidRPr="009C4728" w:rsidRDefault="002E1CDD" w:rsidP="002E1CDD">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5F54451A" w14:textId="1C2EEE4A"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1B" w14:textId="55F8DC2F" w:rsidR="002E1CDD" w:rsidRPr="009C4728" w:rsidRDefault="002E1CDD" w:rsidP="002E1CDD">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5F54451C" w14:textId="45E13DDC"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1D" w14:textId="70F390D0" w:rsidR="002E1CDD" w:rsidRPr="009C4728" w:rsidRDefault="002E1CDD" w:rsidP="002E1CDD">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5F54451E" w14:textId="784F2984" w:rsidR="002E1CDD" w:rsidRPr="009C4728" w:rsidRDefault="002E1CDD" w:rsidP="002E1CDD">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5F54451F" w14:textId="52C70150"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20" w14:textId="4E76F9C0" w:rsidR="002E1CDD" w:rsidRPr="009C4728" w:rsidRDefault="002E1CDD" w:rsidP="002E1CDD">
            <w:pPr>
              <w:pStyle w:val="TAL"/>
              <w:jc w:val="center"/>
              <w:rPr>
                <w:rFonts w:cs="Arial"/>
              </w:rPr>
            </w:pPr>
            <w:r w:rsidRPr="009C4728">
              <w:rPr>
                <w:rFonts w:cs="Arial"/>
              </w:rPr>
              <w:t>1510.9 MHz</w:t>
            </w:r>
          </w:p>
        </w:tc>
        <w:tc>
          <w:tcPr>
            <w:tcW w:w="970" w:type="dxa"/>
            <w:tcBorders>
              <w:top w:val="single" w:sz="4" w:space="0" w:color="auto"/>
              <w:left w:val="single" w:sz="4" w:space="0" w:color="auto"/>
              <w:bottom w:val="single" w:sz="4" w:space="0" w:color="auto"/>
              <w:right w:val="single" w:sz="4" w:space="0" w:color="auto"/>
            </w:tcBorders>
          </w:tcPr>
          <w:p w14:paraId="5F544521" w14:textId="5F4B9454" w:rsidR="002E1CDD" w:rsidRPr="009C4728" w:rsidRDefault="002E1CDD" w:rsidP="002E1CDD">
            <w:pPr>
              <w:pStyle w:val="TAC"/>
            </w:pPr>
            <w:r w:rsidRPr="009C4728">
              <w:t>1</w:t>
            </w:r>
          </w:p>
        </w:tc>
      </w:tr>
      <w:tr w:rsidR="002E1CDD" w:rsidRPr="009C4728" w14:paraId="5F54452F"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23" w14:textId="4581EDFF" w:rsidR="002E1CDD" w:rsidRPr="009C4728" w:rsidRDefault="002E1CDD" w:rsidP="002E1CDD">
            <w:pPr>
              <w:pStyle w:val="TAC"/>
              <w:rPr>
                <w:rFonts w:cs="Arial"/>
              </w:rPr>
            </w:pPr>
            <w:r w:rsidRPr="009C4728">
              <w:rPr>
                <w:rFonts w:cs="Arial"/>
              </w:rPr>
              <w:t>22</w:t>
            </w:r>
          </w:p>
        </w:tc>
        <w:tc>
          <w:tcPr>
            <w:tcW w:w="879" w:type="dxa"/>
            <w:tcBorders>
              <w:top w:val="single" w:sz="4" w:space="0" w:color="auto"/>
              <w:left w:val="single" w:sz="4" w:space="0" w:color="auto"/>
              <w:bottom w:val="single" w:sz="4" w:space="0" w:color="auto"/>
              <w:right w:val="single" w:sz="4" w:space="0" w:color="auto"/>
            </w:tcBorders>
          </w:tcPr>
          <w:p w14:paraId="5F544524"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25" w14:textId="63753A13" w:rsidR="002E1CDD" w:rsidRPr="009C4728" w:rsidRDefault="002E1CDD" w:rsidP="002E1CDD">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5F544526" w14:textId="325B42B0"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27" w14:textId="7315E164" w:rsidR="002E1CDD" w:rsidRPr="009C4728" w:rsidRDefault="002E1CDD" w:rsidP="002E1CDD">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5F544528" w14:textId="7E37E590"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29" w14:textId="51BBC95A" w:rsidR="002E1CDD" w:rsidRPr="009C4728" w:rsidRDefault="002E1CDD" w:rsidP="002E1CDD">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5F54452A" w14:textId="24467D31" w:rsidR="002E1CDD" w:rsidRPr="009C4728" w:rsidRDefault="002E1CDD" w:rsidP="002E1CDD">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5F54452B" w14:textId="37544EEB"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2C" w14:textId="7CD00BB2" w:rsidR="002E1CDD" w:rsidRPr="009C4728" w:rsidRDefault="002E1CDD" w:rsidP="002E1CDD">
            <w:pPr>
              <w:pStyle w:val="TAL"/>
              <w:jc w:val="center"/>
              <w:rPr>
                <w:rFonts w:cs="Arial"/>
              </w:rPr>
            </w:pPr>
            <w:r w:rsidRPr="009C4728">
              <w:rPr>
                <w:rFonts w:cs="Arial"/>
              </w:rPr>
              <w:t>3590 MHz</w:t>
            </w:r>
          </w:p>
        </w:tc>
        <w:tc>
          <w:tcPr>
            <w:tcW w:w="970" w:type="dxa"/>
            <w:tcBorders>
              <w:top w:val="single" w:sz="4" w:space="0" w:color="auto"/>
              <w:left w:val="single" w:sz="4" w:space="0" w:color="auto"/>
              <w:bottom w:val="single" w:sz="4" w:space="0" w:color="auto"/>
              <w:right w:val="single" w:sz="4" w:space="0" w:color="auto"/>
            </w:tcBorders>
          </w:tcPr>
          <w:p w14:paraId="2552BAF5" w14:textId="77777777" w:rsidR="002E1CDD" w:rsidRPr="009C4728" w:rsidRDefault="002E1CDD" w:rsidP="002E1CDD">
            <w:pPr>
              <w:pStyle w:val="TAC"/>
              <w:rPr>
                <w:vertAlign w:val="superscript"/>
              </w:rPr>
            </w:pPr>
            <w:r w:rsidRPr="009C4728">
              <w:t>1</w:t>
            </w:r>
          </w:p>
          <w:p w14:paraId="5F54452E" w14:textId="5EFC468F" w:rsidR="002E1CDD" w:rsidRPr="009C4728" w:rsidRDefault="002E1CDD" w:rsidP="002E1CDD">
            <w:pPr>
              <w:pStyle w:val="TAC"/>
            </w:pPr>
            <w:r w:rsidRPr="009C4728">
              <w:t xml:space="preserve">(NOTE </w:t>
            </w:r>
            <w:r>
              <w:rPr>
                <w:rFonts w:eastAsia="MS Mincho"/>
                <w:lang w:eastAsia="ja-JP"/>
              </w:rPr>
              <w:t>12</w:t>
            </w:r>
            <w:r w:rsidRPr="009C4728">
              <w:t>)</w:t>
            </w:r>
          </w:p>
        </w:tc>
      </w:tr>
      <w:tr w:rsidR="002E1CDD" w:rsidRPr="009C4728" w14:paraId="5F54453C"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0" w14:textId="62DF20A3" w:rsidR="002E1CDD" w:rsidRPr="009C4728" w:rsidRDefault="002E1CDD" w:rsidP="002E1CDD">
            <w:pPr>
              <w:pStyle w:val="TAC"/>
              <w:rPr>
                <w:rFonts w:cs="Arial"/>
              </w:rPr>
            </w:pPr>
            <w:r w:rsidRPr="009C4728">
              <w:rPr>
                <w:rFonts w:cs="Arial"/>
              </w:rPr>
              <w:t>23</w:t>
            </w:r>
            <w:r w:rsidRPr="009C4728">
              <w:rPr>
                <w:rFonts w:cs="Arial"/>
                <w:vertAlign w:val="superscript"/>
              </w:rPr>
              <w:t>8</w:t>
            </w:r>
          </w:p>
        </w:tc>
        <w:tc>
          <w:tcPr>
            <w:tcW w:w="879" w:type="dxa"/>
            <w:tcBorders>
              <w:top w:val="single" w:sz="4" w:space="0" w:color="auto"/>
              <w:left w:val="single" w:sz="4" w:space="0" w:color="auto"/>
              <w:bottom w:val="single" w:sz="4" w:space="0" w:color="auto"/>
              <w:right w:val="single" w:sz="4" w:space="0" w:color="auto"/>
            </w:tcBorders>
          </w:tcPr>
          <w:p w14:paraId="5F544531"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2" w14:textId="3CA60DB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33" w14:textId="00791B73"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34" w14:textId="531F592A" w:rsidR="002E1CDD" w:rsidRPr="009C4728" w:rsidRDefault="002E1CDD" w:rsidP="002E1CDD">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5F544535" w14:textId="1AC32101"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36" w14:textId="085ACAE3" w:rsidR="002E1CDD" w:rsidRPr="009C4728" w:rsidRDefault="002E1CDD" w:rsidP="002E1CDD">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5F544537" w14:textId="343FE0EF" w:rsidR="002E1CDD" w:rsidRPr="009C4728" w:rsidRDefault="002E1CDD" w:rsidP="002E1CDD">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5F544538" w14:textId="02A5784C"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39" w14:textId="4BCEEFE4" w:rsidR="002E1CDD" w:rsidRPr="009C4728" w:rsidRDefault="002E1CDD" w:rsidP="002E1CDD">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126C308C" w14:textId="77777777" w:rsidR="002E1CDD" w:rsidRPr="009C4728" w:rsidRDefault="002E1CDD" w:rsidP="002E1CDD">
            <w:pPr>
              <w:pStyle w:val="TAC"/>
              <w:rPr>
                <w:rFonts w:cs="Arial"/>
                <w:vertAlign w:val="superscript"/>
              </w:rPr>
            </w:pPr>
            <w:r w:rsidRPr="009C4728">
              <w:rPr>
                <w:rFonts w:cs="Arial"/>
              </w:rPr>
              <w:t>1</w:t>
            </w:r>
          </w:p>
          <w:p w14:paraId="5F54453B" w14:textId="0F2BC1A1" w:rsidR="002E1CDD" w:rsidRPr="009C4728" w:rsidRDefault="002E1CDD" w:rsidP="002E1CDD">
            <w:pPr>
              <w:pStyle w:val="TAC"/>
              <w:rPr>
                <w:rFonts w:cs="Arial"/>
              </w:rPr>
            </w:pPr>
            <w:r w:rsidRPr="009C4728">
              <w:rPr>
                <w:rFonts w:cs="Arial"/>
              </w:rPr>
              <w:t xml:space="preserve">(NOTE </w:t>
            </w:r>
            <w:r>
              <w:rPr>
                <w:rFonts w:cs="Arial"/>
              </w:rPr>
              <w:t>11</w:t>
            </w:r>
            <w:r w:rsidRPr="009C4728">
              <w:rPr>
                <w:rFonts w:cs="Arial"/>
              </w:rPr>
              <w:t>)</w:t>
            </w:r>
          </w:p>
        </w:tc>
      </w:tr>
      <w:tr w:rsidR="002E1CDD" w:rsidRPr="009C4728" w14:paraId="5F544549"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D" w14:textId="0756C89B" w:rsidR="002E1CDD" w:rsidRPr="009C4728" w:rsidRDefault="002E1CDD" w:rsidP="002E1CDD">
            <w:pPr>
              <w:pStyle w:val="TAC"/>
              <w:rPr>
                <w:rFonts w:cs="Arial"/>
              </w:rPr>
            </w:pPr>
            <w:r w:rsidRPr="009C4728">
              <w:rPr>
                <w:rFonts w:cs="Arial"/>
              </w:rPr>
              <w:t>24</w:t>
            </w:r>
            <w:r>
              <w:rPr>
                <w:rFonts w:cs="Arial"/>
                <w:lang w:eastAsia="en-GB"/>
              </w:rPr>
              <w:t xml:space="preserve"> (NOTE 10)</w:t>
            </w:r>
          </w:p>
        </w:tc>
        <w:tc>
          <w:tcPr>
            <w:tcW w:w="879" w:type="dxa"/>
            <w:tcBorders>
              <w:top w:val="single" w:sz="4" w:space="0" w:color="auto"/>
              <w:left w:val="single" w:sz="4" w:space="0" w:color="auto"/>
              <w:bottom w:val="single" w:sz="4" w:space="0" w:color="auto"/>
              <w:right w:val="single" w:sz="4" w:space="0" w:color="auto"/>
            </w:tcBorders>
          </w:tcPr>
          <w:p w14:paraId="5F54453E"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F" w14:textId="5A6D4377"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40" w14:textId="2B6CA6D5"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41" w14:textId="45C6FBCC" w:rsidR="002E1CDD" w:rsidRPr="009C4728" w:rsidRDefault="002E1CDD" w:rsidP="002E1CDD">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5F544542" w14:textId="5ED3E270"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43" w14:textId="5C91886B" w:rsidR="002E1CDD" w:rsidRPr="009C4728" w:rsidRDefault="002E1CDD" w:rsidP="002E1CDD">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5F544544" w14:textId="5878E740" w:rsidR="002E1CDD" w:rsidRPr="009C4728" w:rsidRDefault="002E1CDD" w:rsidP="002E1CDD">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5F544545" w14:textId="58A3D978"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46" w14:textId="7ECF213E" w:rsidR="002E1CDD" w:rsidRPr="009C4728" w:rsidRDefault="002E1CDD" w:rsidP="002E1CDD">
            <w:pPr>
              <w:pStyle w:val="TAL"/>
              <w:jc w:val="center"/>
              <w:rPr>
                <w:rFonts w:cs="Arial"/>
              </w:rPr>
            </w:pPr>
            <w:r w:rsidRPr="009C4728">
              <w:rPr>
                <w:rFonts w:cs="Arial"/>
              </w:rPr>
              <w:t>1559 MHz</w:t>
            </w:r>
          </w:p>
        </w:tc>
        <w:tc>
          <w:tcPr>
            <w:tcW w:w="970" w:type="dxa"/>
            <w:tcBorders>
              <w:top w:val="single" w:sz="4" w:space="0" w:color="auto"/>
              <w:left w:val="single" w:sz="4" w:space="0" w:color="auto"/>
              <w:bottom w:val="single" w:sz="4" w:space="0" w:color="auto"/>
              <w:right w:val="single" w:sz="4" w:space="0" w:color="auto"/>
            </w:tcBorders>
          </w:tcPr>
          <w:p w14:paraId="5E270647" w14:textId="77777777" w:rsidR="002E1CDD" w:rsidRPr="009C4728" w:rsidRDefault="002E1CDD" w:rsidP="002E1CDD">
            <w:pPr>
              <w:pStyle w:val="TAC"/>
              <w:rPr>
                <w:rFonts w:cs="Arial"/>
                <w:vertAlign w:val="superscript"/>
              </w:rPr>
            </w:pPr>
            <w:r w:rsidRPr="009C4728">
              <w:rPr>
                <w:rFonts w:cs="Arial"/>
              </w:rPr>
              <w:t>1</w:t>
            </w:r>
          </w:p>
          <w:p w14:paraId="5F544548" w14:textId="1CB003A0" w:rsidR="002E1CDD" w:rsidRPr="009C4728" w:rsidRDefault="002E1CDD" w:rsidP="002E1CDD">
            <w:pPr>
              <w:pStyle w:val="TAC"/>
              <w:rPr>
                <w:rFonts w:cs="Arial"/>
              </w:rPr>
            </w:pPr>
            <w:r w:rsidRPr="009C4728">
              <w:rPr>
                <w:rFonts w:cs="Arial"/>
              </w:rPr>
              <w:t xml:space="preserve">(NOTE </w:t>
            </w:r>
            <w:r>
              <w:rPr>
                <w:rFonts w:cs="Arial"/>
              </w:rPr>
              <w:t>11</w:t>
            </w:r>
            <w:r w:rsidRPr="009C4728">
              <w:rPr>
                <w:rFonts w:cs="Arial"/>
              </w:rPr>
              <w:t>)</w:t>
            </w:r>
          </w:p>
        </w:tc>
      </w:tr>
      <w:tr w:rsidR="002E1CDD" w:rsidRPr="009C4728" w14:paraId="5F544555"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4A" w14:textId="2C2499F2" w:rsidR="002E1CDD" w:rsidRPr="009C4728" w:rsidRDefault="002E1CDD" w:rsidP="002E1CDD">
            <w:pPr>
              <w:pStyle w:val="TAC"/>
              <w:rPr>
                <w:rFonts w:cs="Arial"/>
              </w:rPr>
            </w:pPr>
            <w:r w:rsidRPr="009C4728">
              <w:rPr>
                <w:rFonts w:cs="Arial"/>
              </w:rPr>
              <w:t>25</w:t>
            </w:r>
          </w:p>
        </w:tc>
        <w:tc>
          <w:tcPr>
            <w:tcW w:w="879" w:type="dxa"/>
            <w:tcBorders>
              <w:top w:val="single" w:sz="4" w:space="0" w:color="auto"/>
              <w:left w:val="single" w:sz="4" w:space="0" w:color="auto"/>
              <w:bottom w:val="single" w:sz="4" w:space="0" w:color="auto"/>
              <w:right w:val="single" w:sz="4" w:space="0" w:color="auto"/>
            </w:tcBorders>
          </w:tcPr>
          <w:p w14:paraId="5F54454B" w14:textId="18CFE102" w:rsidR="002E1CDD" w:rsidRPr="009C4728" w:rsidRDefault="002E1CDD" w:rsidP="002E1CDD">
            <w:pPr>
              <w:pStyle w:val="TAC"/>
              <w:rPr>
                <w:rFonts w:cs="Arial"/>
              </w:rPr>
            </w:pPr>
            <w:r w:rsidRPr="009C4728">
              <w:rPr>
                <w:rFonts w:cs="Arial"/>
              </w:rPr>
              <w:t>n25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4C" w14:textId="2FC369D5" w:rsidR="002E1CDD" w:rsidRPr="009C4728" w:rsidRDefault="002E1CDD" w:rsidP="002E1CDD">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5F54454D" w14:textId="38DD16C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4E" w14:textId="321DFE70" w:rsidR="002E1CDD" w:rsidRPr="009C4728" w:rsidRDefault="002E1CDD" w:rsidP="002E1CDD">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5F54454F" w14:textId="5806B71D"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50" w14:textId="1C62E84E" w:rsidR="002E1CDD" w:rsidRPr="009C4728" w:rsidRDefault="002E1CDD" w:rsidP="002E1CDD">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5F544551" w14:textId="78F4D8DE" w:rsidR="002E1CDD" w:rsidRPr="009C4728" w:rsidRDefault="002E1CDD" w:rsidP="002E1CDD">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5F544552" w14:textId="3DE93C03"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53" w14:textId="766EFA06" w:rsidR="002E1CDD" w:rsidRPr="009C4728" w:rsidRDefault="002E1CDD" w:rsidP="002E1CDD">
            <w:pPr>
              <w:pStyle w:val="TAL"/>
              <w:jc w:val="center"/>
              <w:rPr>
                <w:rFonts w:cs="Arial"/>
              </w:rPr>
            </w:pPr>
            <w:r w:rsidRPr="009C4728">
              <w:rPr>
                <w:rFonts w:cs="Arial"/>
              </w:rPr>
              <w:t>1995 MHz</w:t>
            </w:r>
          </w:p>
        </w:tc>
        <w:tc>
          <w:tcPr>
            <w:tcW w:w="970" w:type="dxa"/>
            <w:tcBorders>
              <w:top w:val="single" w:sz="4" w:space="0" w:color="auto"/>
              <w:left w:val="single" w:sz="4" w:space="0" w:color="auto"/>
              <w:bottom w:val="single" w:sz="4" w:space="0" w:color="auto"/>
              <w:right w:val="single" w:sz="4" w:space="0" w:color="auto"/>
            </w:tcBorders>
          </w:tcPr>
          <w:p w14:paraId="5F544554" w14:textId="6DE9DCD6" w:rsidR="002E1CDD" w:rsidRPr="009C4728" w:rsidRDefault="002E1CDD" w:rsidP="002E1CDD">
            <w:pPr>
              <w:pStyle w:val="TAC"/>
            </w:pPr>
            <w:r w:rsidRPr="009C4728">
              <w:t>1</w:t>
            </w:r>
          </w:p>
        </w:tc>
      </w:tr>
      <w:tr w:rsidR="002E1CDD" w:rsidRPr="009C4728" w14:paraId="5F544561"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56" w14:textId="406B3DE7" w:rsidR="002E1CDD" w:rsidRPr="009C4728" w:rsidRDefault="002E1CDD" w:rsidP="002E1CDD">
            <w:pPr>
              <w:pStyle w:val="TAC"/>
              <w:rPr>
                <w:rFonts w:cs="Arial"/>
              </w:rPr>
            </w:pPr>
            <w:r w:rsidRPr="009C4728">
              <w:rPr>
                <w:rFonts w:cs="Arial"/>
              </w:rPr>
              <w:t>26</w:t>
            </w:r>
          </w:p>
        </w:tc>
        <w:tc>
          <w:tcPr>
            <w:tcW w:w="879" w:type="dxa"/>
            <w:tcBorders>
              <w:top w:val="single" w:sz="4" w:space="0" w:color="auto"/>
              <w:left w:val="single" w:sz="4" w:space="0" w:color="auto"/>
              <w:bottom w:val="single" w:sz="4" w:space="0" w:color="auto"/>
              <w:right w:val="single" w:sz="4" w:space="0" w:color="auto"/>
            </w:tcBorders>
          </w:tcPr>
          <w:p w14:paraId="5F544557" w14:textId="4BAF943E" w:rsidR="002E1CDD" w:rsidRPr="009C4728" w:rsidRDefault="002E1CDD" w:rsidP="002E1CDD">
            <w:pPr>
              <w:pStyle w:val="TAC"/>
              <w:rPr>
                <w:rFonts w:cs="Arial"/>
              </w:rPr>
            </w:pPr>
            <w:r w:rsidRPr="009C4728">
              <w:rPr>
                <w:rFonts w:cs="Arial"/>
                <w:lang w:eastAsia="en-GB"/>
              </w:rPr>
              <w:t>n26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58" w14:textId="33555834" w:rsidR="002E1CDD" w:rsidRPr="009C4728" w:rsidRDefault="002E1CDD" w:rsidP="002E1CDD">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5F544559" w14:textId="7593B64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5A" w14:textId="3AA75396" w:rsidR="002E1CDD" w:rsidRPr="009C4728" w:rsidRDefault="002E1CDD" w:rsidP="002E1CDD">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5F54455B" w14:textId="35A9F919"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5C" w14:textId="4C505112" w:rsidR="002E1CDD" w:rsidRPr="009C4728" w:rsidRDefault="002E1CDD" w:rsidP="002E1CDD">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5F54455D" w14:textId="6576E39F" w:rsidR="002E1CDD" w:rsidRPr="009C4728" w:rsidRDefault="002E1CDD" w:rsidP="002E1CDD">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5F54455E" w14:textId="3A94A5C2"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5F" w14:textId="0960E3EC" w:rsidR="002E1CDD" w:rsidRPr="009C4728" w:rsidRDefault="002E1CDD" w:rsidP="002E1CDD">
            <w:pPr>
              <w:pStyle w:val="TAL"/>
              <w:jc w:val="center"/>
              <w:rPr>
                <w:rFonts w:cs="Arial"/>
              </w:rPr>
            </w:pPr>
            <w:r w:rsidRPr="009C4728">
              <w:rPr>
                <w:rFonts w:cs="Arial"/>
              </w:rPr>
              <w:t>894 MHz</w:t>
            </w:r>
          </w:p>
        </w:tc>
        <w:tc>
          <w:tcPr>
            <w:tcW w:w="970" w:type="dxa"/>
            <w:tcBorders>
              <w:top w:val="single" w:sz="4" w:space="0" w:color="auto"/>
              <w:left w:val="single" w:sz="4" w:space="0" w:color="auto"/>
              <w:bottom w:val="single" w:sz="4" w:space="0" w:color="auto"/>
              <w:right w:val="single" w:sz="4" w:space="0" w:color="auto"/>
            </w:tcBorders>
          </w:tcPr>
          <w:p w14:paraId="5F544560" w14:textId="5EB79CED" w:rsidR="002E1CDD" w:rsidRPr="009C4728" w:rsidRDefault="002E1CDD" w:rsidP="002E1CDD">
            <w:pPr>
              <w:pStyle w:val="TAC"/>
              <w:rPr>
                <w:rFonts w:cs="Arial"/>
              </w:rPr>
            </w:pPr>
            <w:r w:rsidRPr="009C4728">
              <w:rPr>
                <w:rFonts w:cs="Arial"/>
              </w:rPr>
              <w:t>1</w:t>
            </w:r>
          </w:p>
        </w:tc>
      </w:tr>
      <w:tr w:rsidR="002E1CDD" w:rsidRPr="009C4728" w14:paraId="5F54456E"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2" w14:textId="7DABE267" w:rsidR="002E1CDD" w:rsidRPr="009C4728" w:rsidRDefault="002E1CDD" w:rsidP="002E1CDD">
            <w:pPr>
              <w:pStyle w:val="TAC"/>
              <w:rPr>
                <w:rFonts w:cs="Arial"/>
              </w:rPr>
            </w:pPr>
            <w:r w:rsidRPr="009C4728">
              <w:rPr>
                <w:rFonts w:cs="Arial"/>
              </w:rPr>
              <w:t>27</w:t>
            </w:r>
          </w:p>
        </w:tc>
        <w:tc>
          <w:tcPr>
            <w:tcW w:w="879" w:type="dxa"/>
            <w:tcBorders>
              <w:top w:val="single" w:sz="4" w:space="0" w:color="auto"/>
              <w:left w:val="single" w:sz="4" w:space="0" w:color="auto"/>
              <w:bottom w:val="single" w:sz="4" w:space="0" w:color="auto"/>
              <w:right w:val="single" w:sz="4" w:space="0" w:color="auto"/>
            </w:tcBorders>
          </w:tcPr>
          <w:p w14:paraId="5F544563"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64" w14:textId="5C26317E"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65" w14:textId="466BA2A6"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66" w14:textId="2E31DBA0" w:rsidR="002E1CDD" w:rsidRPr="009C4728" w:rsidRDefault="002E1CDD" w:rsidP="002E1CDD">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5F544567" w14:textId="67C6CEC1"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68" w14:textId="2261B371" w:rsidR="002E1CDD" w:rsidRPr="009C4728" w:rsidRDefault="002E1CDD" w:rsidP="002E1CDD">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5F544569" w14:textId="08CD4635" w:rsidR="002E1CDD" w:rsidRPr="009C4728" w:rsidRDefault="002E1CDD" w:rsidP="002E1CDD">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5F54456A" w14:textId="344FE549"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6B" w14:textId="61704DA8" w:rsidR="002E1CDD" w:rsidRPr="009C4728" w:rsidRDefault="002E1CDD" w:rsidP="002E1CDD">
            <w:pPr>
              <w:pStyle w:val="TAL"/>
              <w:jc w:val="center"/>
              <w:rPr>
                <w:rFonts w:cs="Arial"/>
              </w:rPr>
            </w:pPr>
            <w:r w:rsidRPr="009C4728">
              <w:rPr>
                <w:rFonts w:cs="Arial"/>
              </w:rPr>
              <w:t>869 MHz</w:t>
            </w:r>
          </w:p>
        </w:tc>
        <w:tc>
          <w:tcPr>
            <w:tcW w:w="970" w:type="dxa"/>
            <w:tcBorders>
              <w:top w:val="single" w:sz="4" w:space="0" w:color="auto"/>
              <w:left w:val="single" w:sz="4" w:space="0" w:color="auto"/>
              <w:bottom w:val="single" w:sz="4" w:space="0" w:color="auto"/>
              <w:right w:val="single" w:sz="4" w:space="0" w:color="auto"/>
            </w:tcBorders>
          </w:tcPr>
          <w:p w14:paraId="7CF5BC81" w14:textId="77777777" w:rsidR="002E1CDD" w:rsidRPr="009C4728" w:rsidRDefault="002E1CDD" w:rsidP="002E1CDD">
            <w:pPr>
              <w:pStyle w:val="TAC"/>
              <w:rPr>
                <w:rFonts w:cs="Arial"/>
                <w:vertAlign w:val="superscript"/>
              </w:rPr>
            </w:pPr>
            <w:r w:rsidRPr="009C4728">
              <w:rPr>
                <w:rFonts w:cs="Arial"/>
              </w:rPr>
              <w:t>1</w:t>
            </w:r>
          </w:p>
          <w:p w14:paraId="5F54456D" w14:textId="2787C534" w:rsidR="002E1CDD" w:rsidRPr="009C4728" w:rsidRDefault="002E1CDD" w:rsidP="002E1CDD">
            <w:pPr>
              <w:pStyle w:val="TAC"/>
              <w:rPr>
                <w:rFonts w:cs="Arial"/>
              </w:rPr>
            </w:pPr>
            <w:r w:rsidRPr="009C4728">
              <w:rPr>
                <w:rFonts w:cs="Arial"/>
              </w:rPr>
              <w:t xml:space="preserve">(NOTE </w:t>
            </w:r>
            <w:r>
              <w:rPr>
                <w:rFonts w:cs="Arial"/>
              </w:rPr>
              <w:t>11</w:t>
            </w:r>
            <w:r w:rsidRPr="009C4728">
              <w:rPr>
                <w:rFonts w:cs="Arial"/>
              </w:rPr>
              <w:t>)</w:t>
            </w:r>
          </w:p>
        </w:tc>
      </w:tr>
      <w:tr w:rsidR="002E1CDD" w:rsidRPr="009C4728" w14:paraId="5F54457B"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F" w14:textId="58EEA111" w:rsidR="002E1CDD" w:rsidRPr="009C4728" w:rsidRDefault="002E1CDD" w:rsidP="002E1CDD">
            <w:pPr>
              <w:pStyle w:val="TAC"/>
              <w:rPr>
                <w:rFonts w:cs="Arial"/>
              </w:rPr>
            </w:pPr>
            <w:r w:rsidRPr="009C4728">
              <w:rPr>
                <w:rFonts w:cs="Arial"/>
              </w:rPr>
              <w:t>28</w:t>
            </w:r>
          </w:p>
        </w:tc>
        <w:tc>
          <w:tcPr>
            <w:tcW w:w="879" w:type="dxa"/>
            <w:tcBorders>
              <w:top w:val="single" w:sz="4" w:space="0" w:color="auto"/>
              <w:left w:val="single" w:sz="4" w:space="0" w:color="auto"/>
              <w:bottom w:val="single" w:sz="4" w:space="0" w:color="auto"/>
              <w:right w:val="single" w:sz="4" w:space="0" w:color="auto"/>
            </w:tcBorders>
          </w:tcPr>
          <w:p w14:paraId="5F544570" w14:textId="5B921921" w:rsidR="002E1CDD" w:rsidRPr="009C4728" w:rsidRDefault="002E1CDD" w:rsidP="002E1CDD">
            <w:pPr>
              <w:pStyle w:val="TAC"/>
              <w:rPr>
                <w:rFonts w:cs="Arial"/>
              </w:rPr>
            </w:pPr>
            <w:r w:rsidRPr="009C4728">
              <w:rPr>
                <w:rFonts w:cs="Arial"/>
              </w:rPr>
              <w:t>n28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1" w14:textId="7D911AF4"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72" w14:textId="71FEE90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73" w14:textId="2A032982" w:rsidR="002E1CDD" w:rsidRPr="009C4728" w:rsidRDefault="002E1CDD" w:rsidP="002E1CDD">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5F544574" w14:textId="2ACD941E"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75" w14:textId="4E844F3E" w:rsidR="002E1CDD" w:rsidRPr="009C4728" w:rsidRDefault="002E1CDD" w:rsidP="002E1CDD">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5F544576" w14:textId="7EC192D4" w:rsidR="002E1CDD" w:rsidRPr="009C4728" w:rsidRDefault="002E1CDD" w:rsidP="002E1CDD">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5F544577" w14:textId="79E6E556"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78" w14:textId="50C66B70" w:rsidR="002E1CDD" w:rsidRPr="009C4728" w:rsidRDefault="002E1CDD" w:rsidP="002E1CDD">
            <w:pPr>
              <w:pStyle w:val="TAL"/>
              <w:jc w:val="center"/>
              <w:rPr>
                <w:rFonts w:cs="Arial"/>
              </w:rPr>
            </w:pPr>
            <w:r w:rsidRPr="009C4728">
              <w:rPr>
                <w:rFonts w:cs="Arial"/>
              </w:rPr>
              <w:t>803 MHz</w:t>
            </w:r>
          </w:p>
        </w:tc>
        <w:tc>
          <w:tcPr>
            <w:tcW w:w="970" w:type="dxa"/>
            <w:tcBorders>
              <w:top w:val="single" w:sz="4" w:space="0" w:color="auto"/>
              <w:left w:val="single" w:sz="4" w:space="0" w:color="auto"/>
              <w:bottom w:val="single" w:sz="4" w:space="0" w:color="auto"/>
              <w:right w:val="single" w:sz="4" w:space="0" w:color="auto"/>
            </w:tcBorders>
          </w:tcPr>
          <w:p w14:paraId="194C831F" w14:textId="77777777" w:rsidR="002E1CDD" w:rsidRPr="009C4728" w:rsidRDefault="002E1CDD" w:rsidP="002E1CDD">
            <w:pPr>
              <w:pStyle w:val="TAC"/>
              <w:rPr>
                <w:rFonts w:cs="Arial"/>
                <w:vertAlign w:val="superscript"/>
              </w:rPr>
            </w:pPr>
            <w:r w:rsidRPr="009C4728">
              <w:rPr>
                <w:rFonts w:cs="Arial"/>
              </w:rPr>
              <w:t>1</w:t>
            </w:r>
          </w:p>
          <w:p w14:paraId="5F54457A" w14:textId="274F034C" w:rsidR="002E1CDD" w:rsidRPr="009C4728" w:rsidRDefault="002E1CDD" w:rsidP="002E1CDD">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2E1CDD" w:rsidRPr="009C4728" w14:paraId="5F54458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7C" w14:textId="769A46BA" w:rsidR="002E1CDD" w:rsidRPr="009C4728" w:rsidRDefault="002E1CDD" w:rsidP="002E1CDD">
            <w:pPr>
              <w:pStyle w:val="TAC"/>
              <w:rPr>
                <w:rFonts w:cs="Arial"/>
              </w:rPr>
            </w:pPr>
            <w:r w:rsidRPr="009C4728">
              <w:rPr>
                <w:rFonts w:cs="Arial"/>
              </w:rPr>
              <w:t>29</w:t>
            </w:r>
          </w:p>
        </w:tc>
        <w:tc>
          <w:tcPr>
            <w:tcW w:w="879" w:type="dxa"/>
            <w:tcBorders>
              <w:top w:val="single" w:sz="4" w:space="0" w:color="auto"/>
              <w:left w:val="single" w:sz="4" w:space="0" w:color="auto"/>
              <w:bottom w:val="single" w:sz="4" w:space="0" w:color="auto"/>
              <w:right w:val="single" w:sz="4" w:space="0" w:color="auto"/>
            </w:tcBorders>
          </w:tcPr>
          <w:p w14:paraId="5F54457D" w14:textId="4A56A662" w:rsidR="002E1CDD" w:rsidRPr="009C4728" w:rsidRDefault="002E1CDD" w:rsidP="002E1CDD">
            <w:pPr>
              <w:pStyle w:val="TAC"/>
              <w:rPr>
                <w:rFonts w:cs="Arial"/>
              </w:rPr>
            </w:pPr>
            <w:r w:rsidRPr="009C4728">
              <w:rPr>
                <w:rFonts w:cs="Arial"/>
              </w:rPr>
              <w:t>n29</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E" w14:textId="38F153E8"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7F" w14:textId="5A0602C2" w:rsidR="002E1CDD" w:rsidRPr="009C4728" w:rsidRDefault="002E1CDD" w:rsidP="002E1CDD">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5F544580" w14:textId="5286D551" w:rsidR="002E1CDD" w:rsidRPr="009C4728" w:rsidRDefault="002E1CDD" w:rsidP="002E1CDD">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5F544581" w14:textId="6A9DAAF6" w:rsidR="002E1CDD" w:rsidRPr="009C4728" w:rsidRDefault="002E1CDD" w:rsidP="002E1CDD">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5F544582" w14:textId="5063EEDF"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83" w14:textId="52F1EFD4" w:rsidR="002E1CDD" w:rsidRPr="009C4728" w:rsidRDefault="002E1CDD" w:rsidP="002E1CDD">
            <w:pPr>
              <w:pStyle w:val="TAL"/>
              <w:jc w:val="center"/>
              <w:rPr>
                <w:rFonts w:cs="Arial"/>
              </w:rPr>
            </w:pPr>
            <w:r w:rsidRPr="009C4728">
              <w:rPr>
                <w:rFonts w:cs="Arial"/>
                <w:lang w:eastAsia="zh-CN"/>
              </w:rPr>
              <w:t>728 MHz</w:t>
            </w:r>
          </w:p>
        </w:tc>
        <w:tc>
          <w:tcPr>
            <w:tcW w:w="970" w:type="dxa"/>
            <w:tcBorders>
              <w:top w:val="single" w:sz="4" w:space="0" w:color="auto"/>
              <w:left w:val="single" w:sz="4" w:space="0" w:color="auto"/>
              <w:bottom w:val="single" w:sz="4" w:space="0" w:color="auto"/>
              <w:right w:val="single" w:sz="4" w:space="0" w:color="auto"/>
            </w:tcBorders>
          </w:tcPr>
          <w:p w14:paraId="296F6286" w14:textId="77777777" w:rsidR="002E1CDD" w:rsidRPr="009C4728" w:rsidRDefault="002E1CDD" w:rsidP="002E1CDD">
            <w:pPr>
              <w:pStyle w:val="TAC"/>
              <w:rPr>
                <w:rFonts w:cs="Arial"/>
              </w:rPr>
            </w:pPr>
            <w:r w:rsidRPr="009C4728">
              <w:rPr>
                <w:rFonts w:cs="Arial"/>
              </w:rPr>
              <w:t>1</w:t>
            </w:r>
          </w:p>
          <w:p w14:paraId="5F544585" w14:textId="3123793C" w:rsidR="002E1CDD" w:rsidRPr="009C4728" w:rsidRDefault="002E1CDD" w:rsidP="002E1CDD">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2E1CDD" w:rsidRPr="009C4728" w14:paraId="5F544593"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87" w14:textId="3AA38C9B" w:rsidR="002E1CDD" w:rsidRPr="009C4728" w:rsidRDefault="002E1CDD" w:rsidP="002E1CDD">
            <w:pPr>
              <w:pStyle w:val="TAC"/>
              <w:rPr>
                <w:rFonts w:cs="Arial"/>
              </w:rPr>
            </w:pPr>
            <w:r w:rsidRPr="009C4728">
              <w:rPr>
                <w:rFonts w:cs="Arial"/>
              </w:rPr>
              <w:t>30</w:t>
            </w:r>
          </w:p>
        </w:tc>
        <w:tc>
          <w:tcPr>
            <w:tcW w:w="879" w:type="dxa"/>
            <w:tcBorders>
              <w:top w:val="single" w:sz="4" w:space="0" w:color="auto"/>
              <w:left w:val="single" w:sz="4" w:space="0" w:color="auto"/>
              <w:bottom w:val="single" w:sz="4" w:space="0" w:color="auto"/>
              <w:right w:val="single" w:sz="4" w:space="0" w:color="auto"/>
            </w:tcBorders>
          </w:tcPr>
          <w:p w14:paraId="5F544588" w14:textId="0D38A702" w:rsidR="002E1CDD" w:rsidRPr="009C4728" w:rsidRDefault="002E1CDD" w:rsidP="002E1CDD">
            <w:pPr>
              <w:pStyle w:val="TAC"/>
              <w:rPr>
                <w:rFonts w:cs="Arial"/>
              </w:rPr>
            </w:pPr>
            <w:r w:rsidRPr="009C4728">
              <w:rPr>
                <w:rFonts w:cs="Arial"/>
              </w:rPr>
              <w:t>n30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89" w14:textId="2BC74DBA"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8A" w14:textId="77C9B94F"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8B" w14:textId="23D99B49" w:rsidR="002E1CDD" w:rsidRPr="009C4728" w:rsidRDefault="002E1CDD" w:rsidP="002E1CDD">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5F54458C" w14:textId="6BB45F39"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8D" w14:textId="3DB6D29F" w:rsidR="002E1CDD" w:rsidRPr="009C4728" w:rsidRDefault="002E1CDD" w:rsidP="002E1CDD">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5F54458E" w14:textId="018C3C39" w:rsidR="002E1CDD" w:rsidRPr="009C4728" w:rsidRDefault="002E1CDD" w:rsidP="002E1CDD">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5F54458F" w14:textId="1D46B4AA"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90" w14:textId="1D85426C" w:rsidR="002E1CDD" w:rsidRPr="009C4728" w:rsidRDefault="002E1CDD" w:rsidP="002E1CDD">
            <w:pPr>
              <w:pStyle w:val="TAL"/>
              <w:jc w:val="center"/>
              <w:rPr>
                <w:rFonts w:cs="Arial"/>
              </w:rPr>
            </w:pPr>
            <w:r w:rsidRPr="009C4728">
              <w:rPr>
                <w:rFonts w:cs="Arial"/>
              </w:rPr>
              <w:t>2360 MHz</w:t>
            </w:r>
          </w:p>
        </w:tc>
        <w:tc>
          <w:tcPr>
            <w:tcW w:w="970" w:type="dxa"/>
            <w:tcBorders>
              <w:top w:val="single" w:sz="4" w:space="0" w:color="auto"/>
              <w:left w:val="single" w:sz="4" w:space="0" w:color="auto"/>
              <w:bottom w:val="single" w:sz="4" w:space="0" w:color="auto"/>
              <w:right w:val="single" w:sz="4" w:space="0" w:color="auto"/>
            </w:tcBorders>
          </w:tcPr>
          <w:p w14:paraId="0B258873" w14:textId="77777777" w:rsidR="002E1CDD" w:rsidRPr="009C4728" w:rsidRDefault="002E1CDD" w:rsidP="002E1CDD">
            <w:pPr>
              <w:pStyle w:val="TAC"/>
              <w:rPr>
                <w:rFonts w:cs="Arial"/>
                <w:vertAlign w:val="superscript"/>
              </w:rPr>
            </w:pPr>
            <w:r w:rsidRPr="009C4728">
              <w:rPr>
                <w:rFonts w:cs="Arial"/>
              </w:rPr>
              <w:t>1</w:t>
            </w:r>
          </w:p>
          <w:p w14:paraId="5F544592" w14:textId="39F051B6" w:rsidR="002E1CDD" w:rsidRPr="009C4728" w:rsidRDefault="002E1CDD" w:rsidP="002E1CDD">
            <w:pPr>
              <w:pStyle w:val="TAC"/>
              <w:rPr>
                <w:rFonts w:cs="Arial"/>
              </w:rPr>
            </w:pPr>
            <w:r w:rsidRPr="009C4728">
              <w:rPr>
                <w:rFonts w:cs="Arial"/>
              </w:rPr>
              <w:t>(NOTE 2)</w:t>
            </w:r>
          </w:p>
        </w:tc>
      </w:tr>
      <w:tr w:rsidR="002E1CDD" w:rsidRPr="009C4728" w14:paraId="5F5445A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94" w14:textId="42187000" w:rsidR="002E1CDD" w:rsidRPr="009C4728" w:rsidRDefault="002E1CDD" w:rsidP="002E1CDD">
            <w:pPr>
              <w:pStyle w:val="TAC"/>
              <w:rPr>
                <w:rFonts w:cs="Arial"/>
              </w:rPr>
            </w:pPr>
            <w:r w:rsidRPr="009C4728">
              <w:rPr>
                <w:rFonts w:cs="Arial"/>
              </w:rPr>
              <w:t>31</w:t>
            </w:r>
          </w:p>
        </w:tc>
        <w:tc>
          <w:tcPr>
            <w:tcW w:w="879" w:type="dxa"/>
            <w:tcBorders>
              <w:top w:val="single" w:sz="4" w:space="0" w:color="auto"/>
              <w:left w:val="single" w:sz="4" w:space="0" w:color="auto"/>
              <w:bottom w:val="single" w:sz="4" w:space="0" w:color="auto"/>
              <w:right w:val="single" w:sz="4" w:space="0" w:color="auto"/>
            </w:tcBorders>
          </w:tcPr>
          <w:p w14:paraId="5F544595"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96" w14:textId="56C87075"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97" w14:textId="27F5D22A"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98" w14:textId="518F0F43" w:rsidR="002E1CDD" w:rsidRPr="009C4728" w:rsidRDefault="002E1CDD" w:rsidP="002E1CDD">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5F544599" w14:textId="33CA0D0B"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9A" w14:textId="1D68C859" w:rsidR="002E1CDD" w:rsidRPr="009C4728" w:rsidRDefault="002E1CDD" w:rsidP="002E1CDD">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5F54459B" w14:textId="00173382" w:rsidR="002E1CDD" w:rsidRPr="009C4728" w:rsidRDefault="002E1CDD" w:rsidP="002E1CDD">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5F54459C" w14:textId="7B76987A"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9D" w14:textId="7E8A3535" w:rsidR="002E1CDD" w:rsidRPr="009C4728" w:rsidRDefault="002E1CDD" w:rsidP="002E1CDD">
            <w:pPr>
              <w:pStyle w:val="TAL"/>
              <w:jc w:val="center"/>
              <w:rPr>
                <w:rFonts w:cs="Arial"/>
              </w:rPr>
            </w:pPr>
            <w:r w:rsidRPr="009C4728">
              <w:rPr>
                <w:rFonts w:cs="Arial"/>
              </w:rPr>
              <w:t>467.5 MHz</w:t>
            </w:r>
          </w:p>
        </w:tc>
        <w:tc>
          <w:tcPr>
            <w:tcW w:w="970" w:type="dxa"/>
            <w:tcBorders>
              <w:top w:val="single" w:sz="4" w:space="0" w:color="auto"/>
              <w:left w:val="single" w:sz="4" w:space="0" w:color="auto"/>
              <w:bottom w:val="single" w:sz="4" w:space="0" w:color="auto"/>
              <w:right w:val="single" w:sz="4" w:space="0" w:color="auto"/>
            </w:tcBorders>
          </w:tcPr>
          <w:p w14:paraId="7D359809" w14:textId="77777777" w:rsidR="002E1CDD" w:rsidRPr="009C4728" w:rsidRDefault="002E1CDD" w:rsidP="002E1CDD">
            <w:pPr>
              <w:pStyle w:val="TAC"/>
              <w:rPr>
                <w:rFonts w:cs="Arial"/>
                <w:vertAlign w:val="superscript"/>
              </w:rPr>
            </w:pPr>
            <w:r w:rsidRPr="009C4728">
              <w:rPr>
                <w:rFonts w:cs="Arial"/>
              </w:rPr>
              <w:t>1</w:t>
            </w:r>
          </w:p>
          <w:p w14:paraId="5F54459F" w14:textId="1EA51896" w:rsidR="002E1CDD" w:rsidRPr="009C4728" w:rsidRDefault="002E1CDD" w:rsidP="002E1CDD">
            <w:pPr>
              <w:pStyle w:val="TAC"/>
              <w:rPr>
                <w:rFonts w:cs="Arial"/>
              </w:rPr>
            </w:pPr>
            <w:r w:rsidRPr="009C4728">
              <w:rPr>
                <w:rFonts w:cs="Arial"/>
              </w:rPr>
              <w:t xml:space="preserve">(NOTE </w:t>
            </w:r>
            <w:r>
              <w:rPr>
                <w:rFonts w:cs="Arial"/>
              </w:rPr>
              <w:t>13</w:t>
            </w:r>
            <w:r w:rsidRPr="009C4728">
              <w:rPr>
                <w:rFonts w:cs="Arial"/>
              </w:rPr>
              <w:t>)</w:t>
            </w:r>
          </w:p>
        </w:tc>
      </w:tr>
      <w:tr w:rsidR="002E1CDD" w:rsidRPr="009C4728" w14:paraId="5F5445AE"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1E0DF6C" w14:textId="77777777" w:rsidR="002E1CDD" w:rsidRPr="009C4728" w:rsidRDefault="002E1CDD" w:rsidP="002E1CDD">
            <w:pPr>
              <w:pStyle w:val="TAC"/>
              <w:rPr>
                <w:rFonts w:cs="Arial"/>
              </w:rPr>
            </w:pPr>
            <w:r w:rsidRPr="009C4728">
              <w:rPr>
                <w:rFonts w:cs="Arial"/>
              </w:rPr>
              <w:t>32</w:t>
            </w:r>
          </w:p>
          <w:p w14:paraId="5F5445A2" w14:textId="1AE7EDF4" w:rsidR="002E1CDD" w:rsidRPr="009C4728" w:rsidRDefault="002E1CDD" w:rsidP="002E1CDD">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5A3"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A4" w14:textId="7D8AC6BE" w:rsidR="002E1CDD" w:rsidRPr="009C4728" w:rsidRDefault="002E1CDD" w:rsidP="002E1CDD">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A5" w14:textId="5FEF9D06"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A6" w14:textId="77777777" w:rsidR="002E1CDD" w:rsidRPr="009C4728" w:rsidRDefault="002E1CDD" w:rsidP="002E1CDD">
            <w:pPr>
              <w:pStyle w:val="TAR"/>
              <w:jc w:val="center"/>
              <w:rPr>
                <w:rFonts w:cs="Arial"/>
              </w:rPr>
            </w:pPr>
          </w:p>
        </w:tc>
        <w:tc>
          <w:tcPr>
            <w:tcW w:w="0" w:type="auto"/>
            <w:tcBorders>
              <w:top w:val="single" w:sz="4" w:space="0" w:color="auto"/>
              <w:bottom w:val="single" w:sz="4" w:space="0" w:color="auto"/>
            </w:tcBorders>
          </w:tcPr>
          <w:p w14:paraId="5F5445A7" w14:textId="5621BBCA" w:rsidR="002E1CDD" w:rsidRPr="009C4728" w:rsidRDefault="002E1CDD" w:rsidP="002E1CDD">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A8"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5A9" w14:textId="6F263862" w:rsidR="002E1CDD" w:rsidRPr="009C4728" w:rsidRDefault="002E1CDD" w:rsidP="002E1CDD">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5F5445AA" w14:textId="5116039E"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AB" w14:textId="0E0657C1" w:rsidR="002E1CDD" w:rsidRPr="009C4728" w:rsidRDefault="002E1CDD" w:rsidP="002E1CDD">
            <w:pPr>
              <w:pStyle w:val="TAL"/>
              <w:jc w:val="center"/>
              <w:rPr>
                <w:rFonts w:cs="Arial"/>
              </w:rPr>
            </w:pPr>
            <w:r w:rsidRPr="009C4728">
              <w:rPr>
                <w:rFonts w:cs="Arial"/>
              </w:rPr>
              <w:t>1496 MHz</w:t>
            </w:r>
          </w:p>
        </w:tc>
        <w:tc>
          <w:tcPr>
            <w:tcW w:w="970" w:type="dxa"/>
            <w:tcBorders>
              <w:top w:val="single" w:sz="4" w:space="0" w:color="auto"/>
              <w:left w:val="single" w:sz="4" w:space="0" w:color="auto"/>
              <w:bottom w:val="single" w:sz="4" w:space="0" w:color="auto"/>
              <w:right w:val="single" w:sz="4" w:space="0" w:color="auto"/>
            </w:tcBorders>
          </w:tcPr>
          <w:p w14:paraId="412B635D" w14:textId="77777777" w:rsidR="002E1CDD" w:rsidRPr="009C4728" w:rsidRDefault="002E1CDD" w:rsidP="002E1CDD">
            <w:pPr>
              <w:pStyle w:val="TAC"/>
              <w:rPr>
                <w:vertAlign w:val="superscript"/>
              </w:rPr>
            </w:pPr>
            <w:r w:rsidRPr="009C4728">
              <w:t>1</w:t>
            </w:r>
          </w:p>
          <w:p w14:paraId="5F5445AD" w14:textId="3EACEAEA" w:rsidR="002E1CDD" w:rsidRPr="009C4728" w:rsidRDefault="002E1CDD" w:rsidP="002E1CDD">
            <w:pPr>
              <w:pStyle w:val="TAC"/>
            </w:pPr>
            <w:r w:rsidRPr="009C4728">
              <w:t xml:space="preserve">(NOTE </w:t>
            </w:r>
            <w:r>
              <w:rPr>
                <w:rFonts w:eastAsia="MS Mincho"/>
                <w:lang w:eastAsia="ja-JP"/>
              </w:rPr>
              <w:t>12</w:t>
            </w:r>
            <w:r w:rsidRPr="009C4728">
              <w:t>)</w:t>
            </w:r>
          </w:p>
        </w:tc>
      </w:tr>
      <w:tr w:rsidR="00C53C29" w:rsidRPr="009C4728" w14:paraId="5F5445B5"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F" w14:textId="77777777" w:rsidR="00C53C29" w:rsidRPr="009C4728" w:rsidRDefault="00C53C29" w:rsidP="0021138B">
            <w:pPr>
              <w:pStyle w:val="TAC"/>
              <w:rPr>
                <w:rFonts w:cs="Arial"/>
              </w:rPr>
            </w:pPr>
            <w:r w:rsidRPr="009C4728">
              <w:rPr>
                <w:rFonts w:cs="Arial"/>
              </w:rPr>
              <w:lastRenderedPageBreak/>
              <w:t>64</w:t>
            </w:r>
          </w:p>
        </w:tc>
        <w:tc>
          <w:tcPr>
            <w:tcW w:w="879" w:type="dxa"/>
            <w:tcBorders>
              <w:top w:val="single" w:sz="4" w:space="0" w:color="auto"/>
              <w:left w:val="single" w:sz="4" w:space="0" w:color="auto"/>
              <w:bottom w:val="single" w:sz="4" w:space="0" w:color="auto"/>
              <w:right w:val="single" w:sz="4" w:space="0" w:color="auto"/>
            </w:tcBorders>
          </w:tcPr>
          <w:p w14:paraId="5F5445B0"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1" w14:textId="77777777"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F5445B2" w14:textId="77777777" w:rsidR="00C53C29" w:rsidRPr="009C4728" w:rsidRDefault="00C53C29" w:rsidP="0021138B">
            <w:pPr>
              <w:pStyle w:val="TAC"/>
              <w:rPr>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5F5445B3" w14:textId="77777777" w:rsidR="00C53C29" w:rsidRPr="009C4728" w:rsidRDefault="00C53C29" w:rsidP="0021138B">
            <w:pPr>
              <w:pStyle w:val="TAL"/>
              <w:jc w:val="center"/>
              <w:rPr>
                <w:rFonts w:cs="Arial"/>
              </w:rPr>
            </w:pPr>
            <w:r w:rsidRPr="009C4728">
              <w:rPr>
                <w:rFonts w:cs="Arial"/>
              </w:rPr>
              <w:t>Reserved</w:t>
            </w:r>
          </w:p>
        </w:tc>
        <w:tc>
          <w:tcPr>
            <w:tcW w:w="970" w:type="dxa"/>
            <w:tcBorders>
              <w:top w:val="single" w:sz="4" w:space="0" w:color="auto"/>
              <w:left w:val="single" w:sz="4" w:space="0" w:color="auto"/>
              <w:bottom w:val="single" w:sz="4" w:space="0" w:color="auto"/>
              <w:right w:val="single" w:sz="4" w:space="0" w:color="auto"/>
            </w:tcBorders>
          </w:tcPr>
          <w:p w14:paraId="5F5445B4" w14:textId="77777777" w:rsidR="00C53C29" w:rsidRPr="009C4728" w:rsidRDefault="00C53C29" w:rsidP="0021138B">
            <w:pPr>
              <w:pStyle w:val="TAC"/>
              <w:rPr>
                <w:rFonts w:cs="Arial"/>
              </w:rPr>
            </w:pPr>
          </w:p>
        </w:tc>
      </w:tr>
      <w:tr w:rsidR="00C53C29" w:rsidRPr="009C4728" w14:paraId="5F5445C2"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B6" w14:textId="77777777" w:rsidR="00C53C29" w:rsidRPr="009C4728" w:rsidRDefault="00C53C29" w:rsidP="0021138B">
            <w:pPr>
              <w:pStyle w:val="TAC"/>
              <w:rPr>
                <w:rFonts w:cs="Arial"/>
              </w:rPr>
            </w:pPr>
            <w:r w:rsidRPr="009C4728">
              <w:rPr>
                <w:rFonts w:cs="Arial"/>
              </w:rPr>
              <w:t>65</w:t>
            </w:r>
          </w:p>
        </w:tc>
        <w:tc>
          <w:tcPr>
            <w:tcW w:w="879" w:type="dxa"/>
            <w:tcBorders>
              <w:top w:val="single" w:sz="4" w:space="0" w:color="auto"/>
              <w:left w:val="single" w:sz="4" w:space="0" w:color="auto"/>
              <w:bottom w:val="single" w:sz="4" w:space="0" w:color="auto"/>
              <w:right w:val="single" w:sz="4" w:space="0" w:color="auto"/>
            </w:tcBorders>
          </w:tcPr>
          <w:p w14:paraId="5F5445B7" w14:textId="77777777" w:rsidR="00C53C29" w:rsidRPr="009C4728" w:rsidRDefault="00C53C29" w:rsidP="0021138B">
            <w:pPr>
              <w:pStyle w:val="TAC"/>
              <w:rPr>
                <w:rFonts w:cs="Arial"/>
              </w:rPr>
            </w:pPr>
            <w:r w:rsidRPr="009C4728">
              <w:rPr>
                <w:rFonts w:cs="Arial"/>
              </w:rPr>
              <w:t>n65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B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BA"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5F5445B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BC" w14:textId="77777777"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5F5445BD"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5BE"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BF" w14:textId="77777777" w:rsidR="00C53C29" w:rsidRPr="009C4728" w:rsidRDefault="00C53C29" w:rsidP="0021138B">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5F5445C0" w14:textId="77777777" w:rsidR="00C53C29" w:rsidRPr="009C4728" w:rsidRDefault="00C53C29" w:rsidP="0021138B">
            <w:pPr>
              <w:pStyle w:val="TAC"/>
              <w:rPr>
                <w:rFonts w:cs="Arial"/>
              </w:rPr>
            </w:pPr>
            <w:r w:rsidRPr="009C4728">
              <w:rPr>
                <w:rFonts w:cs="Arial"/>
              </w:rPr>
              <w:t>1</w:t>
            </w:r>
          </w:p>
          <w:p w14:paraId="5F5445C1" w14:textId="77777777" w:rsidR="00C53C29" w:rsidRPr="009C4728" w:rsidRDefault="00C53C29" w:rsidP="0021138B">
            <w:pPr>
              <w:pStyle w:val="TAC"/>
              <w:rPr>
                <w:rFonts w:cs="Arial"/>
              </w:rPr>
            </w:pPr>
            <w:r w:rsidRPr="009C4728">
              <w:rPr>
                <w:rFonts w:cs="Arial"/>
              </w:rPr>
              <w:t>(NOTE 4)</w:t>
            </w:r>
          </w:p>
        </w:tc>
      </w:tr>
      <w:tr w:rsidR="00C53C29" w:rsidRPr="009C4728" w14:paraId="5F5445D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C3" w14:textId="77777777" w:rsidR="00C53C29" w:rsidRPr="009C4728" w:rsidRDefault="00C53C29" w:rsidP="0021138B">
            <w:pPr>
              <w:pStyle w:val="TAC"/>
              <w:rPr>
                <w:rFonts w:cs="Arial"/>
              </w:rPr>
            </w:pPr>
            <w:r w:rsidRPr="009C4728">
              <w:rPr>
                <w:rFonts w:cs="Arial"/>
              </w:rPr>
              <w:t>66</w:t>
            </w:r>
          </w:p>
          <w:p w14:paraId="5F5445C4"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5C5" w14:textId="77777777" w:rsidR="00C53C29" w:rsidRPr="009C4728" w:rsidRDefault="00C53C29" w:rsidP="0021138B">
            <w:pPr>
              <w:pStyle w:val="TAC"/>
              <w:rPr>
                <w:rFonts w:cs="Arial"/>
              </w:rPr>
            </w:pPr>
            <w:r w:rsidRPr="009C4728">
              <w:rPr>
                <w:rFonts w:cs="Arial"/>
              </w:rPr>
              <w:t>n66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C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C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5C9"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5F5445CA" w14:textId="77777777"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5F5445C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5CC"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CD" w14:textId="77777777" w:rsidR="00C53C29" w:rsidRPr="009C4728" w:rsidRDefault="00C53C29" w:rsidP="0021138B">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5F5445CE" w14:textId="77777777" w:rsidR="00C53C29" w:rsidRPr="009C4728" w:rsidRDefault="00C53C29" w:rsidP="0021138B">
            <w:pPr>
              <w:pStyle w:val="TAC"/>
              <w:rPr>
                <w:rFonts w:cs="Arial"/>
                <w:vertAlign w:val="superscript"/>
              </w:rPr>
            </w:pPr>
            <w:r w:rsidRPr="009C4728">
              <w:rPr>
                <w:rFonts w:cs="Arial"/>
              </w:rPr>
              <w:t>1</w:t>
            </w:r>
          </w:p>
          <w:p w14:paraId="5F5445CF" w14:textId="77777777" w:rsidR="00C53C29" w:rsidRPr="009C4728" w:rsidRDefault="00C53C29" w:rsidP="0021138B">
            <w:pPr>
              <w:pStyle w:val="TAC"/>
              <w:rPr>
                <w:rFonts w:cs="Arial"/>
              </w:rPr>
            </w:pPr>
            <w:r w:rsidRPr="009C4728">
              <w:rPr>
                <w:rFonts w:cs="Arial"/>
              </w:rPr>
              <w:t>(NOTE 4)</w:t>
            </w:r>
          </w:p>
        </w:tc>
      </w:tr>
      <w:tr w:rsidR="002E1CDD" w:rsidRPr="009C4728" w14:paraId="5F5445DE"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B8BE62E" w14:textId="77777777" w:rsidR="002E1CDD" w:rsidRPr="009C4728" w:rsidRDefault="002E1CDD" w:rsidP="002E1CDD">
            <w:pPr>
              <w:pStyle w:val="TAC"/>
              <w:rPr>
                <w:rFonts w:cs="Arial"/>
              </w:rPr>
            </w:pPr>
            <w:r w:rsidRPr="009C4728">
              <w:rPr>
                <w:rFonts w:cs="Arial"/>
              </w:rPr>
              <w:t>67</w:t>
            </w:r>
          </w:p>
          <w:p w14:paraId="5F5445D2" w14:textId="510A546B" w:rsidR="002E1CDD" w:rsidRPr="009C4728" w:rsidRDefault="002E1CDD" w:rsidP="002E1CDD">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5D3"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D4" w14:textId="2A832F1A"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D5" w14:textId="36A1DE8E"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D6" w14:textId="77777777" w:rsidR="002E1CDD" w:rsidRPr="009C4728" w:rsidRDefault="002E1CDD" w:rsidP="002E1CDD">
            <w:pPr>
              <w:pStyle w:val="TAR"/>
              <w:jc w:val="center"/>
              <w:rPr>
                <w:rFonts w:cs="Arial"/>
              </w:rPr>
            </w:pPr>
          </w:p>
        </w:tc>
        <w:tc>
          <w:tcPr>
            <w:tcW w:w="0" w:type="auto"/>
            <w:tcBorders>
              <w:top w:val="single" w:sz="4" w:space="0" w:color="auto"/>
              <w:bottom w:val="single" w:sz="4" w:space="0" w:color="auto"/>
            </w:tcBorders>
          </w:tcPr>
          <w:p w14:paraId="5F5445D7" w14:textId="10CAE23C" w:rsidR="002E1CDD" w:rsidRPr="009C4728" w:rsidRDefault="002E1CDD" w:rsidP="002E1CDD">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D8"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5D9" w14:textId="4440E19D" w:rsidR="002E1CDD" w:rsidRPr="009C4728" w:rsidRDefault="002E1CDD" w:rsidP="002E1CDD">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5F5445DA" w14:textId="39E6A9B8"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DB" w14:textId="510E74A0" w:rsidR="002E1CDD" w:rsidRPr="009C4728" w:rsidRDefault="002E1CDD" w:rsidP="002E1CDD">
            <w:pPr>
              <w:pStyle w:val="TAL"/>
              <w:jc w:val="center"/>
              <w:rPr>
                <w:rFonts w:cs="Arial"/>
              </w:rPr>
            </w:pPr>
            <w:r w:rsidRPr="009C4728">
              <w:rPr>
                <w:rFonts w:cs="Arial"/>
              </w:rPr>
              <w:t>758 MHz</w:t>
            </w:r>
          </w:p>
        </w:tc>
        <w:tc>
          <w:tcPr>
            <w:tcW w:w="970" w:type="dxa"/>
            <w:tcBorders>
              <w:top w:val="single" w:sz="4" w:space="0" w:color="auto"/>
              <w:left w:val="single" w:sz="4" w:space="0" w:color="auto"/>
              <w:bottom w:val="single" w:sz="4" w:space="0" w:color="auto"/>
              <w:right w:val="single" w:sz="4" w:space="0" w:color="auto"/>
            </w:tcBorders>
          </w:tcPr>
          <w:p w14:paraId="4AC4D1B2" w14:textId="77777777" w:rsidR="002E1CDD" w:rsidRPr="009C4728" w:rsidRDefault="002E1CDD" w:rsidP="002E1CDD">
            <w:pPr>
              <w:pStyle w:val="TAC"/>
              <w:rPr>
                <w:rFonts w:cs="Arial"/>
              </w:rPr>
            </w:pPr>
            <w:r w:rsidRPr="009C4728">
              <w:rPr>
                <w:rFonts w:cs="Arial"/>
              </w:rPr>
              <w:t>1</w:t>
            </w:r>
          </w:p>
          <w:p w14:paraId="5F5445DD" w14:textId="0ABCE43C" w:rsidR="002E1CDD" w:rsidRPr="009C4728" w:rsidRDefault="002E1CDD" w:rsidP="002E1CDD">
            <w:pPr>
              <w:pStyle w:val="TAC"/>
              <w:rPr>
                <w:rFonts w:cs="Arial"/>
              </w:rPr>
            </w:pPr>
            <w:r w:rsidRPr="009C4728">
              <w:rPr>
                <w:rFonts w:cs="Arial"/>
              </w:rPr>
              <w:t xml:space="preserve">(NOTE </w:t>
            </w:r>
            <w:r>
              <w:rPr>
                <w:rFonts w:cs="Arial"/>
              </w:rPr>
              <w:t>11</w:t>
            </w:r>
            <w:r w:rsidRPr="009C4728">
              <w:rPr>
                <w:rFonts w:cs="Arial"/>
              </w:rPr>
              <w:t>)</w:t>
            </w:r>
          </w:p>
        </w:tc>
      </w:tr>
      <w:tr w:rsidR="002E1CDD" w:rsidRPr="009C4728" w14:paraId="5F5445EB"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F" w14:textId="7A56B6CF" w:rsidR="002E1CDD" w:rsidRPr="009C4728" w:rsidRDefault="002E1CDD" w:rsidP="002E1CDD">
            <w:pPr>
              <w:pStyle w:val="TAC"/>
              <w:rPr>
                <w:rFonts w:cs="Arial"/>
              </w:rPr>
            </w:pPr>
            <w:r w:rsidRPr="009C4728">
              <w:rPr>
                <w:rFonts w:cs="Arial"/>
              </w:rPr>
              <w:t>68</w:t>
            </w:r>
          </w:p>
        </w:tc>
        <w:tc>
          <w:tcPr>
            <w:tcW w:w="879" w:type="dxa"/>
            <w:tcBorders>
              <w:top w:val="single" w:sz="4" w:space="0" w:color="auto"/>
              <w:left w:val="single" w:sz="4" w:space="0" w:color="auto"/>
              <w:bottom w:val="single" w:sz="4" w:space="0" w:color="auto"/>
              <w:right w:val="single" w:sz="4" w:space="0" w:color="auto"/>
            </w:tcBorders>
          </w:tcPr>
          <w:p w14:paraId="5F5445E0"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1" w14:textId="5BB041C0"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E2" w14:textId="480A872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E3" w14:textId="68C27955" w:rsidR="002E1CDD" w:rsidRPr="009C4728" w:rsidRDefault="002E1CDD" w:rsidP="002E1CDD">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5F5445E4" w14:textId="5CB7CCC1" w:rsidR="002E1CDD" w:rsidRPr="009C4728" w:rsidRDefault="002E1CDD" w:rsidP="002E1CDD">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5F5445E5" w14:textId="5EFFD9E1" w:rsidR="002E1CDD" w:rsidRPr="009C4728" w:rsidRDefault="002E1CDD" w:rsidP="002E1CDD">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5F5445E6" w14:textId="48676DE2" w:rsidR="002E1CDD" w:rsidRPr="009C4728" w:rsidRDefault="002E1CDD" w:rsidP="002E1CDD">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5F5445E7" w14:textId="70B94DF7"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E8" w14:textId="26BD6145" w:rsidR="002E1CDD" w:rsidRPr="009C4728" w:rsidRDefault="002E1CDD" w:rsidP="002E1CDD">
            <w:pPr>
              <w:pStyle w:val="TAL"/>
              <w:jc w:val="center"/>
              <w:rPr>
                <w:rFonts w:cs="Arial"/>
              </w:rPr>
            </w:pPr>
            <w:r w:rsidRPr="009C4728">
              <w:rPr>
                <w:rFonts w:cs="Arial"/>
              </w:rPr>
              <w:t>783 MHz</w:t>
            </w:r>
          </w:p>
        </w:tc>
        <w:tc>
          <w:tcPr>
            <w:tcW w:w="970" w:type="dxa"/>
            <w:tcBorders>
              <w:top w:val="single" w:sz="4" w:space="0" w:color="auto"/>
              <w:left w:val="single" w:sz="4" w:space="0" w:color="auto"/>
              <w:bottom w:val="single" w:sz="4" w:space="0" w:color="auto"/>
              <w:right w:val="single" w:sz="4" w:space="0" w:color="auto"/>
            </w:tcBorders>
          </w:tcPr>
          <w:p w14:paraId="79E57EAC" w14:textId="77777777" w:rsidR="002E1CDD" w:rsidRPr="009C4728" w:rsidRDefault="002E1CDD" w:rsidP="002E1CDD">
            <w:pPr>
              <w:pStyle w:val="TAC"/>
              <w:rPr>
                <w:rFonts w:cs="Arial"/>
                <w:vertAlign w:val="superscript"/>
              </w:rPr>
            </w:pPr>
            <w:r w:rsidRPr="009C4728">
              <w:rPr>
                <w:rFonts w:cs="Arial"/>
              </w:rPr>
              <w:t>1</w:t>
            </w:r>
          </w:p>
          <w:p w14:paraId="5F5445EA" w14:textId="0B8C8161" w:rsidR="002E1CDD" w:rsidRPr="009C4728" w:rsidRDefault="002E1CDD" w:rsidP="002E1CDD">
            <w:pPr>
              <w:pStyle w:val="TAC"/>
              <w:rPr>
                <w:rFonts w:cs="Arial"/>
              </w:rPr>
            </w:pPr>
            <w:r w:rsidRPr="009C4728">
              <w:rPr>
                <w:rFonts w:cs="Arial"/>
              </w:rPr>
              <w:t xml:space="preserve">(NOTE </w:t>
            </w:r>
            <w:r>
              <w:rPr>
                <w:rFonts w:cs="Arial"/>
              </w:rPr>
              <w:t>11</w:t>
            </w:r>
            <w:r w:rsidRPr="009C4728">
              <w:rPr>
                <w:rFonts w:cs="Arial"/>
              </w:rPr>
              <w:t>)</w:t>
            </w:r>
          </w:p>
        </w:tc>
      </w:tr>
      <w:tr w:rsidR="002E1CDD" w:rsidRPr="009C4728" w14:paraId="5F5445F8"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EC" w14:textId="34A8F205" w:rsidR="002E1CDD" w:rsidRPr="009C4728" w:rsidRDefault="002E1CDD" w:rsidP="002E1CDD">
            <w:pPr>
              <w:pStyle w:val="TAC"/>
              <w:rPr>
                <w:rFonts w:cs="Arial"/>
              </w:rPr>
            </w:pPr>
            <w:r w:rsidRPr="009C4728">
              <w:rPr>
                <w:rFonts w:cs="Arial"/>
              </w:rPr>
              <w:t>69</w:t>
            </w:r>
          </w:p>
        </w:tc>
        <w:tc>
          <w:tcPr>
            <w:tcW w:w="879" w:type="dxa"/>
            <w:tcBorders>
              <w:top w:val="single" w:sz="4" w:space="0" w:color="auto"/>
              <w:left w:val="single" w:sz="4" w:space="0" w:color="auto"/>
              <w:bottom w:val="single" w:sz="4" w:space="0" w:color="auto"/>
              <w:right w:val="single" w:sz="4" w:space="0" w:color="auto"/>
            </w:tcBorders>
          </w:tcPr>
          <w:p w14:paraId="5F5445ED"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E" w14:textId="1530B4C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EF" w14:textId="51563F4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F0" w14:textId="77777777" w:rsidR="002E1CDD" w:rsidRPr="009C4728" w:rsidRDefault="002E1CDD" w:rsidP="002E1CDD">
            <w:pPr>
              <w:pStyle w:val="TAR"/>
              <w:jc w:val="center"/>
              <w:rPr>
                <w:rFonts w:cs="Arial"/>
              </w:rPr>
            </w:pPr>
          </w:p>
        </w:tc>
        <w:tc>
          <w:tcPr>
            <w:tcW w:w="0" w:type="auto"/>
            <w:tcBorders>
              <w:top w:val="single" w:sz="4" w:space="0" w:color="auto"/>
              <w:bottom w:val="single" w:sz="4" w:space="0" w:color="auto"/>
            </w:tcBorders>
          </w:tcPr>
          <w:p w14:paraId="5F5445F1" w14:textId="1BE60BE2" w:rsidR="002E1CDD" w:rsidRPr="009C4728" w:rsidRDefault="002E1CDD" w:rsidP="002E1CDD">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F2"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5F3" w14:textId="5A596C85" w:rsidR="002E1CDD" w:rsidRPr="009C4728" w:rsidRDefault="002E1CDD" w:rsidP="002E1CDD">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5F5445F4" w14:textId="5C86453C"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F5" w14:textId="763B0EC2" w:rsidR="002E1CDD" w:rsidRPr="009C4728" w:rsidRDefault="002E1CDD" w:rsidP="002E1CDD">
            <w:pPr>
              <w:pStyle w:val="TAL"/>
              <w:jc w:val="center"/>
              <w:rPr>
                <w:rFonts w:cs="Arial"/>
              </w:rPr>
            </w:pPr>
            <w:r w:rsidRPr="009C4728">
              <w:rPr>
                <w:rFonts w:cs="Arial"/>
                <w:lang w:eastAsia="zh-CN"/>
              </w:rPr>
              <w:t>2620 MHz</w:t>
            </w:r>
          </w:p>
        </w:tc>
        <w:tc>
          <w:tcPr>
            <w:tcW w:w="970" w:type="dxa"/>
            <w:tcBorders>
              <w:top w:val="single" w:sz="4" w:space="0" w:color="auto"/>
              <w:left w:val="single" w:sz="4" w:space="0" w:color="auto"/>
              <w:bottom w:val="single" w:sz="4" w:space="0" w:color="auto"/>
              <w:right w:val="single" w:sz="4" w:space="0" w:color="auto"/>
            </w:tcBorders>
          </w:tcPr>
          <w:p w14:paraId="142C16DD" w14:textId="77777777" w:rsidR="002E1CDD" w:rsidRPr="009C4728" w:rsidRDefault="002E1CDD" w:rsidP="002E1CDD">
            <w:pPr>
              <w:pStyle w:val="TAC"/>
              <w:rPr>
                <w:rFonts w:cs="Arial"/>
              </w:rPr>
            </w:pPr>
            <w:r w:rsidRPr="009C4728">
              <w:rPr>
                <w:rFonts w:cs="Arial"/>
              </w:rPr>
              <w:t>1</w:t>
            </w:r>
          </w:p>
          <w:p w14:paraId="5F5445F7" w14:textId="284C26D4" w:rsidR="002E1CDD" w:rsidRPr="009C4728" w:rsidRDefault="002E1CDD" w:rsidP="002E1CDD">
            <w:pPr>
              <w:pStyle w:val="TAC"/>
              <w:rPr>
                <w:rFonts w:cs="Arial"/>
              </w:rPr>
            </w:pPr>
            <w:r w:rsidRPr="009C4728">
              <w:rPr>
                <w:rFonts w:cs="Arial"/>
              </w:rPr>
              <w:t xml:space="preserve">(NOTE </w:t>
            </w:r>
            <w:r>
              <w:rPr>
                <w:rFonts w:cs="Arial"/>
              </w:rPr>
              <w:t>11</w:t>
            </w:r>
            <w:r w:rsidRPr="009C4728">
              <w:rPr>
                <w:rFonts w:cs="Arial"/>
              </w:rPr>
              <w:t>, NOTE 5)</w:t>
            </w:r>
          </w:p>
        </w:tc>
      </w:tr>
      <w:tr w:rsidR="00C53C29" w:rsidRPr="009C4728" w14:paraId="5F54460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F9" w14:textId="77777777" w:rsidR="00C53C29" w:rsidRPr="009C4728" w:rsidRDefault="00C53C29" w:rsidP="0021138B">
            <w:pPr>
              <w:pStyle w:val="TAC"/>
              <w:rPr>
                <w:rFonts w:cs="Arial"/>
              </w:rPr>
            </w:pPr>
            <w:r w:rsidRPr="009C4728">
              <w:rPr>
                <w:rFonts w:cs="Arial"/>
              </w:rPr>
              <w:t>70</w:t>
            </w:r>
          </w:p>
          <w:p w14:paraId="5F5445FA" w14:textId="77777777" w:rsidR="00C53C29" w:rsidRPr="009C4728" w:rsidRDefault="00C53C29" w:rsidP="0021138B">
            <w:pPr>
              <w:pStyle w:val="TAC"/>
              <w:rPr>
                <w:rFonts w:cs="Arial"/>
              </w:rPr>
            </w:pPr>
            <w:r w:rsidRPr="009C4728">
              <w:rPr>
                <w:rFonts w:cs="Arial"/>
              </w:rPr>
              <w:t>(NOTE 9)</w:t>
            </w:r>
          </w:p>
        </w:tc>
        <w:tc>
          <w:tcPr>
            <w:tcW w:w="879" w:type="dxa"/>
            <w:tcBorders>
              <w:top w:val="single" w:sz="4" w:space="0" w:color="auto"/>
              <w:left w:val="single" w:sz="4" w:space="0" w:color="auto"/>
              <w:bottom w:val="single" w:sz="4" w:space="0" w:color="auto"/>
              <w:right w:val="single" w:sz="4" w:space="0" w:color="auto"/>
            </w:tcBorders>
          </w:tcPr>
          <w:p w14:paraId="5F5445FB" w14:textId="77777777" w:rsidR="00C53C29" w:rsidRPr="009C4728" w:rsidRDefault="00C53C29" w:rsidP="0021138B">
            <w:pPr>
              <w:pStyle w:val="TAC"/>
              <w:rPr>
                <w:rFonts w:cs="Arial"/>
              </w:rPr>
            </w:pPr>
            <w:r w:rsidRPr="009C4728">
              <w:rPr>
                <w:rFonts w:cs="Arial"/>
              </w:rPr>
              <w:t>n70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F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F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FE" w14:textId="77777777"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5F5445F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00" w14:textId="77777777"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5F544601" w14:textId="77777777"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5F544602"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03" w14:textId="77777777" w:rsidR="00C53C29" w:rsidRPr="009C4728" w:rsidRDefault="00C53C29" w:rsidP="0021138B">
            <w:pPr>
              <w:pStyle w:val="TAL"/>
              <w:jc w:val="center"/>
              <w:rPr>
                <w:rFonts w:cs="Arial"/>
              </w:rPr>
            </w:pPr>
            <w:r w:rsidRPr="009C4728">
              <w:rPr>
                <w:rFonts w:cs="Arial"/>
              </w:rPr>
              <w:t>2020 MHz</w:t>
            </w:r>
          </w:p>
        </w:tc>
        <w:tc>
          <w:tcPr>
            <w:tcW w:w="970" w:type="dxa"/>
            <w:tcBorders>
              <w:top w:val="single" w:sz="4" w:space="0" w:color="auto"/>
              <w:left w:val="single" w:sz="4" w:space="0" w:color="auto"/>
              <w:bottom w:val="single" w:sz="4" w:space="0" w:color="auto"/>
              <w:right w:val="single" w:sz="4" w:space="0" w:color="auto"/>
            </w:tcBorders>
          </w:tcPr>
          <w:p w14:paraId="5F544604" w14:textId="77777777" w:rsidR="00C53C29" w:rsidRPr="009C4728" w:rsidRDefault="00C53C29" w:rsidP="0021138B">
            <w:pPr>
              <w:pStyle w:val="TAC"/>
              <w:rPr>
                <w:rFonts w:cs="Arial"/>
                <w:vertAlign w:val="superscript"/>
              </w:rPr>
            </w:pPr>
            <w:r w:rsidRPr="009C4728">
              <w:rPr>
                <w:rFonts w:cs="Arial"/>
              </w:rPr>
              <w:t>1</w:t>
            </w:r>
          </w:p>
          <w:p w14:paraId="5F544605" w14:textId="77777777" w:rsidR="00C53C29" w:rsidRPr="009C4728" w:rsidRDefault="00C53C29" w:rsidP="0021138B">
            <w:pPr>
              <w:pStyle w:val="TAC"/>
              <w:rPr>
                <w:rFonts w:cs="Arial"/>
              </w:rPr>
            </w:pPr>
            <w:r w:rsidRPr="009C4728">
              <w:rPr>
                <w:rFonts w:cs="Arial"/>
              </w:rPr>
              <w:t>(NOTE 4)</w:t>
            </w:r>
          </w:p>
        </w:tc>
      </w:tr>
      <w:tr w:rsidR="00C53C29" w:rsidRPr="009C4728" w14:paraId="5F544613"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07" w14:textId="77777777" w:rsidR="00C53C29" w:rsidRPr="009C4728" w:rsidRDefault="00C53C29" w:rsidP="0021138B">
            <w:pPr>
              <w:pStyle w:val="TAC"/>
              <w:rPr>
                <w:rFonts w:cs="Arial"/>
              </w:rPr>
            </w:pPr>
            <w:r w:rsidRPr="009C4728">
              <w:rPr>
                <w:rFonts w:cs="Arial"/>
              </w:rPr>
              <w:t>71</w:t>
            </w:r>
          </w:p>
        </w:tc>
        <w:tc>
          <w:tcPr>
            <w:tcW w:w="879" w:type="dxa"/>
            <w:tcBorders>
              <w:top w:val="single" w:sz="4" w:space="0" w:color="auto"/>
              <w:left w:val="single" w:sz="4" w:space="0" w:color="auto"/>
              <w:bottom w:val="single" w:sz="4" w:space="0" w:color="auto"/>
              <w:right w:val="single" w:sz="4" w:space="0" w:color="auto"/>
            </w:tcBorders>
          </w:tcPr>
          <w:p w14:paraId="5F544608" w14:textId="77777777" w:rsidR="00C53C29" w:rsidRPr="009C4728" w:rsidRDefault="00C53C29" w:rsidP="0021138B">
            <w:pPr>
              <w:pStyle w:val="TAC"/>
              <w:rPr>
                <w:rFonts w:cs="Arial"/>
              </w:rPr>
            </w:pPr>
            <w:r w:rsidRPr="009C4728">
              <w:rPr>
                <w:rFonts w:cs="Arial"/>
              </w:rPr>
              <w:t>n71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0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0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0B" w14:textId="77777777"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5F54460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0D" w14:textId="77777777"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5F54460E" w14:textId="77777777"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5F54460F"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10" w14:textId="77777777" w:rsidR="00C53C29" w:rsidRPr="009C4728" w:rsidRDefault="00C53C29" w:rsidP="0021138B">
            <w:pPr>
              <w:pStyle w:val="TAL"/>
              <w:jc w:val="center"/>
              <w:rPr>
                <w:rFonts w:cs="Arial"/>
              </w:rPr>
            </w:pPr>
            <w:r w:rsidRPr="009C4728">
              <w:rPr>
                <w:rFonts w:cs="Arial"/>
              </w:rPr>
              <w:t>652 MHz</w:t>
            </w:r>
          </w:p>
        </w:tc>
        <w:tc>
          <w:tcPr>
            <w:tcW w:w="970" w:type="dxa"/>
            <w:tcBorders>
              <w:top w:val="single" w:sz="4" w:space="0" w:color="auto"/>
              <w:left w:val="single" w:sz="4" w:space="0" w:color="auto"/>
              <w:bottom w:val="single" w:sz="4" w:space="0" w:color="auto"/>
              <w:right w:val="single" w:sz="4" w:space="0" w:color="auto"/>
            </w:tcBorders>
          </w:tcPr>
          <w:p w14:paraId="5F544611" w14:textId="77777777" w:rsidR="00C53C29" w:rsidRPr="009C4728" w:rsidRDefault="00C53C29" w:rsidP="0021138B">
            <w:pPr>
              <w:pStyle w:val="TAC"/>
              <w:rPr>
                <w:rFonts w:cs="Arial"/>
                <w:vertAlign w:val="superscript"/>
              </w:rPr>
            </w:pPr>
            <w:r w:rsidRPr="009C4728">
              <w:rPr>
                <w:rFonts w:cs="Arial"/>
              </w:rPr>
              <w:t>1</w:t>
            </w:r>
          </w:p>
          <w:p w14:paraId="5F544612" w14:textId="77777777" w:rsidR="00C53C29" w:rsidRPr="009C4728" w:rsidRDefault="00C53C29" w:rsidP="0021138B">
            <w:pPr>
              <w:pStyle w:val="TAC"/>
              <w:rPr>
                <w:rFonts w:cs="Arial"/>
              </w:rPr>
            </w:pPr>
            <w:r w:rsidRPr="009C4728">
              <w:rPr>
                <w:rFonts w:cs="Arial"/>
              </w:rPr>
              <w:t>(NOTE 4)</w:t>
            </w:r>
          </w:p>
        </w:tc>
      </w:tr>
      <w:tr w:rsidR="002E1CDD" w:rsidRPr="009C4728" w14:paraId="5F54462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14" w14:textId="7EC38545" w:rsidR="002E1CDD" w:rsidRPr="009C4728" w:rsidRDefault="002E1CDD" w:rsidP="002E1CDD">
            <w:pPr>
              <w:pStyle w:val="TAC"/>
              <w:rPr>
                <w:rFonts w:cs="Arial"/>
              </w:rPr>
            </w:pPr>
            <w:r w:rsidRPr="009C4728">
              <w:rPr>
                <w:rFonts w:cs="Arial"/>
              </w:rPr>
              <w:t>72</w:t>
            </w:r>
          </w:p>
        </w:tc>
        <w:tc>
          <w:tcPr>
            <w:tcW w:w="879" w:type="dxa"/>
            <w:tcBorders>
              <w:top w:val="single" w:sz="4" w:space="0" w:color="auto"/>
              <w:left w:val="single" w:sz="4" w:space="0" w:color="auto"/>
              <w:bottom w:val="single" w:sz="4" w:space="0" w:color="auto"/>
              <w:right w:val="single" w:sz="4" w:space="0" w:color="auto"/>
            </w:tcBorders>
          </w:tcPr>
          <w:p w14:paraId="5F544615"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16" w14:textId="02B20D87"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17" w14:textId="1DEA49D4"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18" w14:textId="03815759" w:rsidR="002E1CDD" w:rsidRPr="009C4728" w:rsidRDefault="002E1CDD" w:rsidP="002E1CDD">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5F544619" w14:textId="79D8F2AF"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1A" w14:textId="2E4DC190" w:rsidR="002E1CDD" w:rsidRPr="009C4728" w:rsidRDefault="002E1CDD" w:rsidP="002E1CDD">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5F54461B" w14:textId="51616C25" w:rsidR="002E1CDD" w:rsidRPr="009C4728" w:rsidRDefault="002E1CDD" w:rsidP="002E1CDD">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5F54461C" w14:textId="13CFC3E1"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1D" w14:textId="504962DB" w:rsidR="002E1CDD" w:rsidRPr="009C4728" w:rsidRDefault="002E1CDD" w:rsidP="002E1CDD">
            <w:pPr>
              <w:pStyle w:val="TAL"/>
              <w:jc w:val="center"/>
              <w:rPr>
                <w:rFonts w:cs="Arial"/>
              </w:rPr>
            </w:pPr>
            <w:r w:rsidRPr="009C4728">
              <w:rPr>
                <w:rFonts w:cs="Arial"/>
              </w:rPr>
              <w:t>466 MHz</w:t>
            </w:r>
          </w:p>
        </w:tc>
        <w:tc>
          <w:tcPr>
            <w:tcW w:w="970" w:type="dxa"/>
            <w:tcBorders>
              <w:top w:val="single" w:sz="4" w:space="0" w:color="auto"/>
              <w:left w:val="single" w:sz="4" w:space="0" w:color="auto"/>
              <w:bottom w:val="single" w:sz="4" w:space="0" w:color="auto"/>
              <w:right w:val="single" w:sz="4" w:space="0" w:color="auto"/>
            </w:tcBorders>
          </w:tcPr>
          <w:p w14:paraId="15AE7B82" w14:textId="77777777" w:rsidR="002E1CDD" w:rsidRPr="009C4728" w:rsidRDefault="002E1CDD" w:rsidP="002E1CDD">
            <w:pPr>
              <w:pStyle w:val="TAC"/>
              <w:rPr>
                <w:rFonts w:cs="Arial"/>
                <w:vertAlign w:val="superscript"/>
              </w:rPr>
            </w:pPr>
            <w:r w:rsidRPr="009C4728">
              <w:rPr>
                <w:rFonts w:cs="Arial"/>
              </w:rPr>
              <w:t>1</w:t>
            </w:r>
          </w:p>
          <w:p w14:paraId="5F54461F" w14:textId="0C7A5C86" w:rsidR="002E1CDD" w:rsidRPr="009C4728" w:rsidRDefault="002E1CDD" w:rsidP="002E1CDD">
            <w:pPr>
              <w:pStyle w:val="TAC"/>
              <w:rPr>
                <w:rFonts w:cs="Arial"/>
              </w:rPr>
            </w:pPr>
            <w:r w:rsidRPr="009C4728">
              <w:rPr>
                <w:rFonts w:cs="Arial"/>
              </w:rPr>
              <w:t xml:space="preserve">(NOTE </w:t>
            </w:r>
            <w:r>
              <w:rPr>
                <w:rFonts w:cs="Arial"/>
              </w:rPr>
              <w:t>13</w:t>
            </w:r>
            <w:r w:rsidRPr="009C4728">
              <w:rPr>
                <w:rFonts w:cs="Arial"/>
              </w:rPr>
              <w:t>)</w:t>
            </w:r>
          </w:p>
        </w:tc>
      </w:tr>
      <w:tr w:rsidR="002E1CDD" w:rsidRPr="009C4728" w14:paraId="5F54462D"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1" w14:textId="0B945DF5" w:rsidR="002E1CDD" w:rsidRPr="009C4728" w:rsidRDefault="002E1CDD" w:rsidP="002E1CDD">
            <w:pPr>
              <w:pStyle w:val="TAC"/>
              <w:rPr>
                <w:rFonts w:cs="Arial"/>
                <w:lang w:eastAsia="zh-CN"/>
              </w:rPr>
            </w:pPr>
            <w:r w:rsidRPr="009C4728">
              <w:rPr>
                <w:rFonts w:cs="Arial"/>
              </w:rPr>
              <w:t>7</w:t>
            </w:r>
            <w:r w:rsidRPr="009C4728">
              <w:rPr>
                <w:rFonts w:cs="Arial"/>
                <w:lang w:eastAsia="zh-CN"/>
              </w:rPr>
              <w:t>3</w:t>
            </w:r>
          </w:p>
        </w:tc>
        <w:tc>
          <w:tcPr>
            <w:tcW w:w="879" w:type="dxa"/>
            <w:tcBorders>
              <w:top w:val="single" w:sz="4" w:space="0" w:color="auto"/>
              <w:left w:val="single" w:sz="4" w:space="0" w:color="auto"/>
              <w:bottom w:val="single" w:sz="4" w:space="0" w:color="auto"/>
              <w:right w:val="single" w:sz="4" w:space="0" w:color="auto"/>
            </w:tcBorders>
          </w:tcPr>
          <w:p w14:paraId="5F544622"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23" w14:textId="55E91C5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24" w14:textId="5E96F63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25" w14:textId="76EC08CA" w:rsidR="002E1CDD" w:rsidRPr="009C4728" w:rsidRDefault="002E1CDD" w:rsidP="002E1CDD">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5F544626" w14:textId="00A1163E"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27" w14:textId="09CA10F2" w:rsidR="002E1CDD" w:rsidRPr="009C4728" w:rsidRDefault="002E1CDD" w:rsidP="002E1CDD">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5F544628" w14:textId="0FB5459B" w:rsidR="002E1CDD" w:rsidRPr="009C4728" w:rsidRDefault="002E1CDD" w:rsidP="002E1CDD">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5F544629" w14:textId="6FF23EF7"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2A" w14:textId="66FD309F" w:rsidR="002E1CDD" w:rsidRPr="009C4728" w:rsidRDefault="002E1CDD" w:rsidP="002E1CDD">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0" w:type="dxa"/>
            <w:tcBorders>
              <w:top w:val="single" w:sz="4" w:space="0" w:color="auto"/>
              <w:left w:val="single" w:sz="4" w:space="0" w:color="auto"/>
              <w:bottom w:val="single" w:sz="4" w:space="0" w:color="auto"/>
              <w:right w:val="single" w:sz="4" w:space="0" w:color="auto"/>
            </w:tcBorders>
          </w:tcPr>
          <w:p w14:paraId="065620F8" w14:textId="77777777" w:rsidR="002E1CDD" w:rsidRPr="009C4728" w:rsidRDefault="002E1CDD" w:rsidP="002E1CDD">
            <w:pPr>
              <w:pStyle w:val="TAC"/>
              <w:rPr>
                <w:rFonts w:cs="Arial"/>
                <w:vertAlign w:val="superscript"/>
              </w:rPr>
            </w:pPr>
            <w:r w:rsidRPr="009C4728">
              <w:rPr>
                <w:rFonts w:cs="Arial"/>
              </w:rPr>
              <w:t>1</w:t>
            </w:r>
          </w:p>
          <w:p w14:paraId="5F54462C" w14:textId="4D3C3B6C" w:rsidR="002E1CDD" w:rsidRPr="009C4728" w:rsidRDefault="002E1CDD" w:rsidP="002E1CDD">
            <w:pPr>
              <w:pStyle w:val="TAC"/>
              <w:rPr>
                <w:rFonts w:cs="Arial"/>
              </w:rPr>
            </w:pPr>
            <w:r w:rsidRPr="009C4728">
              <w:rPr>
                <w:rFonts w:cs="Arial"/>
              </w:rPr>
              <w:t xml:space="preserve">(NOTE </w:t>
            </w:r>
            <w:r>
              <w:rPr>
                <w:rFonts w:cs="Arial"/>
              </w:rPr>
              <w:t>13</w:t>
            </w:r>
            <w:r w:rsidRPr="009C4728">
              <w:rPr>
                <w:rFonts w:cs="Arial"/>
              </w:rPr>
              <w:t>)</w:t>
            </w:r>
          </w:p>
        </w:tc>
      </w:tr>
      <w:tr w:rsidR="00C53C29" w:rsidRPr="009C4728" w14:paraId="5F54463A"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E"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879" w:type="dxa"/>
            <w:tcBorders>
              <w:top w:val="single" w:sz="4" w:space="0" w:color="auto"/>
              <w:left w:val="single" w:sz="4" w:space="0" w:color="auto"/>
              <w:bottom w:val="single" w:sz="4" w:space="0" w:color="auto"/>
              <w:right w:val="single" w:sz="4" w:space="0" w:color="auto"/>
            </w:tcBorders>
          </w:tcPr>
          <w:p w14:paraId="5F54462F"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F54463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5F544632"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5F544633"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5F544634"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5F544635"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5F544636"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0" w:type="dxa"/>
            <w:tcBorders>
              <w:top w:val="single" w:sz="4" w:space="0" w:color="auto"/>
              <w:bottom w:val="single" w:sz="4" w:space="0" w:color="auto"/>
              <w:right w:val="single" w:sz="4" w:space="0" w:color="auto"/>
            </w:tcBorders>
          </w:tcPr>
          <w:p w14:paraId="5F544637"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0" w:type="dxa"/>
            <w:tcBorders>
              <w:top w:val="single" w:sz="4" w:space="0" w:color="auto"/>
              <w:left w:val="single" w:sz="4" w:space="0" w:color="auto"/>
              <w:bottom w:val="single" w:sz="4" w:space="0" w:color="auto"/>
              <w:right w:val="single" w:sz="4" w:space="0" w:color="auto"/>
            </w:tcBorders>
          </w:tcPr>
          <w:p w14:paraId="5F544638"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14:paraId="5F544639"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14:paraId="5F544648"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3B" w14:textId="77777777" w:rsidR="00C53C29" w:rsidRPr="009C4728" w:rsidRDefault="00C53C29" w:rsidP="0021138B">
            <w:pPr>
              <w:pStyle w:val="TAC"/>
              <w:rPr>
                <w:rFonts w:cs="Arial"/>
              </w:rPr>
            </w:pPr>
            <w:r w:rsidRPr="009C4728">
              <w:rPr>
                <w:rFonts w:cs="Arial"/>
              </w:rPr>
              <w:t>75</w:t>
            </w:r>
          </w:p>
          <w:p w14:paraId="5F54463C"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63D" w14:textId="77777777" w:rsidR="00C53C29" w:rsidRPr="009C4728" w:rsidRDefault="00C53C29" w:rsidP="0021138B">
            <w:pPr>
              <w:pStyle w:val="TAC"/>
              <w:rPr>
                <w:rFonts w:cs="Arial"/>
              </w:rPr>
            </w:pPr>
            <w:r w:rsidRPr="009C4728">
              <w:rPr>
                <w:rFonts w:cs="Arial"/>
              </w:rPr>
              <w:t>n75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3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40"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641"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642"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643" w14:textId="77777777"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5F544644"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45" w14:textId="77777777" w:rsidR="00C53C29" w:rsidRPr="009C4728" w:rsidRDefault="00C53C29" w:rsidP="0021138B">
            <w:pPr>
              <w:pStyle w:val="TAL"/>
              <w:jc w:val="center"/>
              <w:rPr>
                <w:rFonts w:cs="Arial"/>
              </w:rPr>
            </w:pPr>
            <w:r w:rsidRPr="009C4728">
              <w:rPr>
                <w:rFonts w:cs="Arial"/>
              </w:rPr>
              <w:t>1517 MHz</w:t>
            </w:r>
          </w:p>
        </w:tc>
        <w:tc>
          <w:tcPr>
            <w:tcW w:w="970" w:type="dxa"/>
            <w:tcBorders>
              <w:top w:val="single" w:sz="4" w:space="0" w:color="auto"/>
              <w:left w:val="single" w:sz="4" w:space="0" w:color="auto"/>
              <w:bottom w:val="single" w:sz="4" w:space="0" w:color="auto"/>
              <w:right w:val="single" w:sz="4" w:space="0" w:color="auto"/>
            </w:tcBorders>
          </w:tcPr>
          <w:p w14:paraId="5F544646" w14:textId="77777777" w:rsidR="00C53C29" w:rsidRPr="009C4728" w:rsidRDefault="00C53C29" w:rsidP="0021138B">
            <w:pPr>
              <w:pStyle w:val="TAC"/>
              <w:rPr>
                <w:rFonts w:cs="Arial"/>
                <w:vertAlign w:val="superscript"/>
              </w:rPr>
            </w:pPr>
            <w:r w:rsidRPr="009C4728">
              <w:rPr>
                <w:rFonts w:cs="Arial"/>
              </w:rPr>
              <w:t>1</w:t>
            </w:r>
          </w:p>
          <w:p w14:paraId="5F544647" w14:textId="77777777" w:rsidR="00C53C29" w:rsidRPr="009C4728" w:rsidRDefault="00C53C29" w:rsidP="0021138B">
            <w:pPr>
              <w:pStyle w:val="TAC"/>
              <w:rPr>
                <w:rFonts w:cs="Arial"/>
              </w:rPr>
            </w:pPr>
            <w:r w:rsidRPr="009C4728">
              <w:rPr>
                <w:rFonts w:cs="Arial"/>
              </w:rPr>
              <w:t>(NOTE 2)</w:t>
            </w:r>
          </w:p>
        </w:tc>
      </w:tr>
      <w:tr w:rsidR="00C53C29" w:rsidRPr="009C4728" w14:paraId="5F54465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49" w14:textId="77777777" w:rsidR="00C53C29" w:rsidRPr="009C4728" w:rsidRDefault="00C53C29" w:rsidP="0021138B">
            <w:pPr>
              <w:pStyle w:val="TAC"/>
              <w:rPr>
                <w:rFonts w:cs="Arial"/>
              </w:rPr>
            </w:pPr>
            <w:r w:rsidRPr="009C4728">
              <w:rPr>
                <w:rFonts w:cs="Arial"/>
              </w:rPr>
              <w:t>76</w:t>
            </w:r>
          </w:p>
          <w:p w14:paraId="5F54464A"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64B" w14:textId="77777777" w:rsidR="00C53C29" w:rsidRPr="009C4728" w:rsidRDefault="00C53C29" w:rsidP="0021138B">
            <w:pPr>
              <w:pStyle w:val="TAC"/>
              <w:rPr>
                <w:rFonts w:cs="Arial"/>
              </w:rPr>
            </w:pPr>
            <w:r w:rsidRPr="009C4728">
              <w:rPr>
                <w:rFonts w:cs="Arial"/>
              </w:rPr>
              <w:t>n76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4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4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4E"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64F"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650"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651" w14:textId="77777777"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5F544652"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53" w14:textId="77777777" w:rsidR="00C53C29" w:rsidRPr="009C4728" w:rsidRDefault="00C53C29" w:rsidP="0021138B">
            <w:pPr>
              <w:pStyle w:val="TAL"/>
              <w:jc w:val="center"/>
              <w:rPr>
                <w:rFonts w:cs="Arial"/>
              </w:rPr>
            </w:pPr>
            <w:r w:rsidRPr="009C4728">
              <w:rPr>
                <w:rFonts w:cs="Arial"/>
              </w:rPr>
              <w:t>1432 MHz</w:t>
            </w:r>
          </w:p>
        </w:tc>
        <w:tc>
          <w:tcPr>
            <w:tcW w:w="970" w:type="dxa"/>
            <w:tcBorders>
              <w:top w:val="single" w:sz="4" w:space="0" w:color="auto"/>
              <w:left w:val="single" w:sz="4" w:space="0" w:color="auto"/>
              <w:bottom w:val="single" w:sz="4" w:space="0" w:color="auto"/>
              <w:right w:val="single" w:sz="4" w:space="0" w:color="auto"/>
            </w:tcBorders>
          </w:tcPr>
          <w:p w14:paraId="5F544654" w14:textId="77777777" w:rsidR="00C53C29" w:rsidRPr="009C4728" w:rsidRDefault="00C53C29" w:rsidP="0021138B">
            <w:pPr>
              <w:pStyle w:val="TAC"/>
              <w:rPr>
                <w:rFonts w:cs="Arial"/>
                <w:vertAlign w:val="superscript"/>
              </w:rPr>
            </w:pPr>
            <w:r w:rsidRPr="009C4728">
              <w:rPr>
                <w:rFonts w:cs="Arial"/>
              </w:rPr>
              <w:t>1</w:t>
            </w:r>
          </w:p>
          <w:p w14:paraId="5F544655" w14:textId="77777777" w:rsidR="00C53C29" w:rsidRPr="009C4728" w:rsidRDefault="00C53C29" w:rsidP="0021138B">
            <w:pPr>
              <w:pStyle w:val="TAC"/>
              <w:rPr>
                <w:rFonts w:cs="Arial"/>
              </w:rPr>
            </w:pPr>
            <w:r w:rsidRPr="009C4728">
              <w:rPr>
                <w:rFonts w:cs="Arial"/>
              </w:rPr>
              <w:t>(NOTE 2)</w:t>
            </w:r>
          </w:p>
        </w:tc>
      </w:tr>
      <w:tr w:rsidR="002E1CDD" w:rsidRPr="009C4728" w14:paraId="5F544663"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57" w14:textId="0CA18302" w:rsidR="002E1CDD" w:rsidRPr="009C4728" w:rsidRDefault="002E1CDD" w:rsidP="002E1CDD">
            <w:pPr>
              <w:pStyle w:val="TAC"/>
              <w:rPr>
                <w:lang w:eastAsia="ja-JP"/>
              </w:rPr>
            </w:pPr>
            <w:r w:rsidRPr="009C4728">
              <w:t>85</w:t>
            </w:r>
          </w:p>
        </w:tc>
        <w:tc>
          <w:tcPr>
            <w:tcW w:w="879" w:type="dxa"/>
            <w:tcBorders>
              <w:top w:val="single" w:sz="4" w:space="0" w:color="auto"/>
              <w:left w:val="single" w:sz="4" w:space="0" w:color="auto"/>
              <w:bottom w:val="single" w:sz="4" w:space="0" w:color="auto"/>
              <w:right w:val="single" w:sz="4" w:space="0" w:color="auto"/>
            </w:tcBorders>
          </w:tcPr>
          <w:p w14:paraId="5F544658" w14:textId="77777777" w:rsidR="002E1CDD" w:rsidRPr="009C4728" w:rsidRDefault="002E1CDD" w:rsidP="002E1CDD">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59" w14:textId="45D26F58" w:rsidR="002E1CDD" w:rsidRPr="009C4728" w:rsidRDefault="002E1CDD" w:rsidP="002E1CDD">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5A" w14:textId="4DB93EAD" w:rsidR="002E1CDD" w:rsidRPr="009C4728" w:rsidRDefault="002E1CDD" w:rsidP="002E1CDD">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5F54465B" w14:textId="4554680C" w:rsidR="002E1CDD" w:rsidRPr="009C4728" w:rsidRDefault="002E1CDD" w:rsidP="002E1CDD">
            <w:pPr>
              <w:pStyle w:val="TAC"/>
              <w:rPr>
                <w:lang w:eastAsia="ja-JP"/>
              </w:rPr>
            </w:pPr>
            <w:r w:rsidRPr="009C4728">
              <w:t>698 MHz</w:t>
            </w:r>
          </w:p>
        </w:tc>
        <w:tc>
          <w:tcPr>
            <w:tcW w:w="0" w:type="auto"/>
            <w:tcBorders>
              <w:top w:val="single" w:sz="4" w:space="0" w:color="auto"/>
              <w:bottom w:val="single" w:sz="4" w:space="0" w:color="auto"/>
            </w:tcBorders>
          </w:tcPr>
          <w:p w14:paraId="5F54465C" w14:textId="7637B3C1" w:rsidR="002E1CDD" w:rsidRPr="009C4728" w:rsidRDefault="002E1CDD" w:rsidP="002E1CDD">
            <w:pPr>
              <w:pStyle w:val="TAC"/>
            </w:pPr>
            <w:r w:rsidRPr="009C4728">
              <w:t>–</w:t>
            </w:r>
          </w:p>
        </w:tc>
        <w:tc>
          <w:tcPr>
            <w:tcW w:w="0" w:type="auto"/>
            <w:tcBorders>
              <w:top w:val="single" w:sz="4" w:space="0" w:color="auto"/>
              <w:bottom w:val="single" w:sz="4" w:space="0" w:color="auto"/>
              <w:right w:val="single" w:sz="4" w:space="0" w:color="auto"/>
            </w:tcBorders>
          </w:tcPr>
          <w:p w14:paraId="5F54465D" w14:textId="2E6F7112" w:rsidR="002E1CDD" w:rsidRPr="009C4728" w:rsidRDefault="002E1CDD" w:rsidP="002E1CDD">
            <w:pPr>
              <w:pStyle w:val="TAC"/>
              <w:rPr>
                <w:lang w:eastAsia="ja-JP"/>
              </w:rPr>
            </w:pPr>
            <w:r w:rsidRPr="009C4728">
              <w:t>716 MHz</w:t>
            </w:r>
          </w:p>
        </w:tc>
        <w:tc>
          <w:tcPr>
            <w:tcW w:w="0" w:type="auto"/>
            <w:tcBorders>
              <w:top w:val="single" w:sz="4" w:space="0" w:color="auto"/>
              <w:bottom w:val="single" w:sz="4" w:space="0" w:color="auto"/>
            </w:tcBorders>
          </w:tcPr>
          <w:p w14:paraId="5F54465E" w14:textId="476DA751" w:rsidR="002E1CDD" w:rsidRPr="009C4728" w:rsidRDefault="002E1CDD" w:rsidP="002E1CDD">
            <w:pPr>
              <w:pStyle w:val="TAC"/>
              <w:rPr>
                <w:lang w:eastAsia="ja-JP"/>
              </w:rPr>
            </w:pPr>
            <w:r w:rsidRPr="009C4728">
              <w:t>728 MHz</w:t>
            </w:r>
          </w:p>
        </w:tc>
        <w:tc>
          <w:tcPr>
            <w:tcW w:w="0" w:type="auto"/>
            <w:tcBorders>
              <w:top w:val="single" w:sz="4" w:space="0" w:color="auto"/>
              <w:bottom w:val="single" w:sz="4" w:space="0" w:color="auto"/>
            </w:tcBorders>
          </w:tcPr>
          <w:p w14:paraId="5F54465F" w14:textId="4D974DCB" w:rsidR="002E1CDD" w:rsidRPr="009C4728" w:rsidRDefault="002E1CDD" w:rsidP="002E1CDD">
            <w:pPr>
              <w:pStyle w:val="TAC"/>
            </w:pPr>
            <w:r w:rsidRPr="009C4728">
              <w:t>–</w:t>
            </w:r>
          </w:p>
        </w:tc>
        <w:tc>
          <w:tcPr>
            <w:tcW w:w="1190" w:type="dxa"/>
            <w:tcBorders>
              <w:top w:val="single" w:sz="4" w:space="0" w:color="auto"/>
              <w:bottom w:val="single" w:sz="4" w:space="0" w:color="auto"/>
              <w:right w:val="single" w:sz="4" w:space="0" w:color="auto"/>
            </w:tcBorders>
          </w:tcPr>
          <w:p w14:paraId="5F544660" w14:textId="7A2AE1BD" w:rsidR="002E1CDD" w:rsidRPr="009C4728" w:rsidRDefault="002E1CDD" w:rsidP="002E1CDD">
            <w:pPr>
              <w:pStyle w:val="TAC"/>
              <w:rPr>
                <w:lang w:eastAsia="ja-JP"/>
              </w:rPr>
            </w:pPr>
            <w:r w:rsidRPr="009C4728">
              <w:t>746 MHz</w:t>
            </w:r>
          </w:p>
        </w:tc>
        <w:tc>
          <w:tcPr>
            <w:tcW w:w="970" w:type="dxa"/>
            <w:tcBorders>
              <w:top w:val="single" w:sz="4" w:space="0" w:color="auto"/>
              <w:left w:val="single" w:sz="4" w:space="0" w:color="auto"/>
              <w:bottom w:val="single" w:sz="4" w:space="0" w:color="auto"/>
              <w:right w:val="single" w:sz="4" w:space="0" w:color="auto"/>
            </w:tcBorders>
          </w:tcPr>
          <w:p w14:paraId="0A616E49" w14:textId="77777777" w:rsidR="002E1CDD" w:rsidRPr="009C4728" w:rsidRDefault="002E1CDD" w:rsidP="002E1CDD">
            <w:pPr>
              <w:pStyle w:val="TAC"/>
              <w:rPr>
                <w:lang w:eastAsia="ja-JP"/>
              </w:rPr>
            </w:pPr>
            <w:r w:rsidRPr="009C4728">
              <w:rPr>
                <w:lang w:eastAsia="ja-JP"/>
              </w:rPr>
              <w:t>1</w:t>
            </w:r>
          </w:p>
          <w:p w14:paraId="5F544662" w14:textId="1AC087A9" w:rsidR="002E1CDD" w:rsidRPr="009C4728" w:rsidRDefault="002E1CDD" w:rsidP="002E1CDD">
            <w:pPr>
              <w:pStyle w:val="TAC"/>
              <w:rPr>
                <w:lang w:eastAsia="ja-JP"/>
              </w:rPr>
            </w:pPr>
            <w:r w:rsidRPr="009C4728">
              <w:rPr>
                <w:lang w:eastAsia="ja-JP"/>
              </w:rPr>
              <w:t xml:space="preserve">(NOTE </w:t>
            </w:r>
            <w:r>
              <w:rPr>
                <w:lang w:eastAsia="ja-JP"/>
              </w:rPr>
              <w:t>13</w:t>
            </w:r>
            <w:r w:rsidRPr="009C4728">
              <w:rPr>
                <w:lang w:eastAsia="ja-JP"/>
              </w:rPr>
              <w:t>)</w:t>
            </w:r>
          </w:p>
        </w:tc>
      </w:tr>
      <w:tr w:rsidR="002E1CDD" w:rsidRPr="009C4728" w14:paraId="5F54467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64" w14:textId="47FC5883" w:rsidR="002E1CDD" w:rsidRPr="009C4728" w:rsidRDefault="002E1CDD" w:rsidP="002E1CDD">
            <w:pPr>
              <w:pStyle w:val="TAC"/>
            </w:pPr>
            <w:r w:rsidRPr="009C4728">
              <w:t>87</w:t>
            </w:r>
          </w:p>
        </w:tc>
        <w:tc>
          <w:tcPr>
            <w:tcW w:w="879" w:type="dxa"/>
            <w:tcBorders>
              <w:top w:val="single" w:sz="4" w:space="0" w:color="auto"/>
              <w:left w:val="single" w:sz="4" w:space="0" w:color="auto"/>
              <w:bottom w:val="single" w:sz="4" w:space="0" w:color="auto"/>
              <w:right w:val="single" w:sz="4" w:space="0" w:color="auto"/>
            </w:tcBorders>
          </w:tcPr>
          <w:p w14:paraId="5F544665" w14:textId="77777777" w:rsidR="002E1CDD" w:rsidRPr="009C4728" w:rsidRDefault="002E1CDD" w:rsidP="002E1CDD">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66" w14:textId="3FCCB116" w:rsidR="002E1CDD" w:rsidRPr="009C4728" w:rsidRDefault="002E1CDD" w:rsidP="002E1CDD">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67" w14:textId="18BE8025" w:rsidR="002E1CDD" w:rsidRPr="009C4728" w:rsidRDefault="002E1CDD" w:rsidP="002E1CDD">
            <w:pPr>
              <w:pStyle w:val="TAC"/>
            </w:pPr>
            <w:r w:rsidRPr="009C4728">
              <w:t>-</w:t>
            </w:r>
          </w:p>
        </w:tc>
        <w:tc>
          <w:tcPr>
            <w:tcW w:w="0" w:type="auto"/>
            <w:tcBorders>
              <w:top w:val="single" w:sz="4" w:space="0" w:color="auto"/>
              <w:left w:val="single" w:sz="4" w:space="0" w:color="auto"/>
              <w:bottom w:val="single" w:sz="4" w:space="0" w:color="auto"/>
            </w:tcBorders>
          </w:tcPr>
          <w:p w14:paraId="5F544668" w14:textId="371A1A6D" w:rsidR="002E1CDD" w:rsidRPr="009C4728" w:rsidRDefault="002E1CDD" w:rsidP="002E1CDD">
            <w:pPr>
              <w:pStyle w:val="TAC"/>
            </w:pPr>
            <w:r w:rsidRPr="009C4728">
              <w:t>410 MHz</w:t>
            </w:r>
          </w:p>
        </w:tc>
        <w:tc>
          <w:tcPr>
            <w:tcW w:w="0" w:type="auto"/>
            <w:tcBorders>
              <w:top w:val="single" w:sz="4" w:space="0" w:color="auto"/>
              <w:bottom w:val="single" w:sz="4" w:space="0" w:color="auto"/>
            </w:tcBorders>
          </w:tcPr>
          <w:p w14:paraId="5F544669" w14:textId="352BFC59" w:rsidR="002E1CDD" w:rsidRPr="009C4728" w:rsidRDefault="002E1CDD" w:rsidP="002E1CDD">
            <w:pPr>
              <w:pStyle w:val="TAC"/>
            </w:pPr>
            <w:r w:rsidRPr="009C4728">
              <w:t>–</w:t>
            </w:r>
          </w:p>
        </w:tc>
        <w:tc>
          <w:tcPr>
            <w:tcW w:w="0" w:type="auto"/>
            <w:tcBorders>
              <w:top w:val="single" w:sz="4" w:space="0" w:color="auto"/>
              <w:bottom w:val="single" w:sz="4" w:space="0" w:color="auto"/>
              <w:right w:val="single" w:sz="4" w:space="0" w:color="auto"/>
            </w:tcBorders>
          </w:tcPr>
          <w:p w14:paraId="5F54466A" w14:textId="11A248CD" w:rsidR="002E1CDD" w:rsidRPr="009C4728" w:rsidRDefault="002E1CDD" w:rsidP="002E1CDD">
            <w:pPr>
              <w:pStyle w:val="TAC"/>
            </w:pPr>
            <w:r w:rsidRPr="009C4728">
              <w:t>415 MHz</w:t>
            </w:r>
          </w:p>
        </w:tc>
        <w:tc>
          <w:tcPr>
            <w:tcW w:w="0" w:type="auto"/>
            <w:tcBorders>
              <w:top w:val="single" w:sz="4" w:space="0" w:color="auto"/>
              <w:bottom w:val="single" w:sz="4" w:space="0" w:color="auto"/>
            </w:tcBorders>
          </w:tcPr>
          <w:p w14:paraId="5F54466B" w14:textId="4ACAAA31" w:rsidR="002E1CDD" w:rsidRPr="009C4728" w:rsidRDefault="002E1CDD" w:rsidP="002E1CDD">
            <w:pPr>
              <w:pStyle w:val="TAC"/>
            </w:pPr>
            <w:r w:rsidRPr="009C4728">
              <w:t>420 MHz</w:t>
            </w:r>
          </w:p>
        </w:tc>
        <w:tc>
          <w:tcPr>
            <w:tcW w:w="0" w:type="auto"/>
            <w:tcBorders>
              <w:top w:val="single" w:sz="4" w:space="0" w:color="auto"/>
              <w:bottom w:val="single" w:sz="4" w:space="0" w:color="auto"/>
            </w:tcBorders>
          </w:tcPr>
          <w:p w14:paraId="5F54466C" w14:textId="1F686BFE" w:rsidR="002E1CDD" w:rsidRPr="009C4728" w:rsidRDefault="002E1CDD" w:rsidP="002E1CDD">
            <w:pPr>
              <w:pStyle w:val="TAC"/>
            </w:pPr>
            <w:r w:rsidRPr="009C4728">
              <w:t>–</w:t>
            </w:r>
          </w:p>
        </w:tc>
        <w:tc>
          <w:tcPr>
            <w:tcW w:w="1190" w:type="dxa"/>
            <w:tcBorders>
              <w:top w:val="single" w:sz="4" w:space="0" w:color="auto"/>
              <w:bottom w:val="single" w:sz="4" w:space="0" w:color="auto"/>
              <w:right w:val="single" w:sz="4" w:space="0" w:color="auto"/>
            </w:tcBorders>
          </w:tcPr>
          <w:p w14:paraId="5F54466D" w14:textId="1EF9BE36" w:rsidR="002E1CDD" w:rsidRPr="009C4728" w:rsidRDefault="002E1CDD" w:rsidP="002E1CDD">
            <w:pPr>
              <w:pStyle w:val="TAC"/>
            </w:pPr>
            <w:r w:rsidRPr="009C4728">
              <w:t>425 MHz</w:t>
            </w:r>
          </w:p>
        </w:tc>
        <w:tc>
          <w:tcPr>
            <w:tcW w:w="970" w:type="dxa"/>
            <w:tcBorders>
              <w:top w:val="single" w:sz="4" w:space="0" w:color="auto"/>
              <w:left w:val="single" w:sz="4" w:space="0" w:color="auto"/>
              <w:bottom w:val="single" w:sz="4" w:space="0" w:color="auto"/>
              <w:right w:val="single" w:sz="4" w:space="0" w:color="auto"/>
            </w:tcBorders>
          </w:tcPr>
          <w:p w14:paraId="7FB179A4" w14:textId="77777777" w:rsidR="002E1CDD" w:rsidRPr="009C4728" w:rsidRDefault="002E1CDD" w:rsidP="002E1CDD">
            <w:pPr>
              <w:pStyle w:val="TAC"/>
              <w:rPr>
                <w:lang w:eastAsia="ja-JP"/>
              </w:rPr>
            </w:pPr>
            <w:r w:rsidRPr="009C4728">
              <w:rPr>
                <w:lang w:eastAsia="ja-JP"/>
              </w:rPr>
              <w:t>1</w:t>
            </w:r>
          </w:p>
          <w:p w14:paraId="5F54466F" w14:textId="672127AC" w:rsidR="002E1CDD" w:rsidRPr="009C4728" w:rsidRDefault="002E1CDD" w:rsidP="002E1CDD">
            <w:pPr>
              <w:pStyle w:val="TAC"/>
              <w:rPr>
                <w:lang w:eastAsia="ja-JP"/>
              </w:rPr>
            </w:pPr>
            <w:r w:rsidRPr="009C4728">
              <w:rPr>
                <w:lang w:eastAsia="ja-JP"/>
              </w:rPr>
              <w:t xml:space="preserve">(NOTE </w:t>
            </w:r>
            <w:r>
              <w:rPr>
                <w:lang w:eastAsia="ja-JP"/>
              </w:rPr>
              <w:t>13</w:t>
            </w:r>
            <w:r w:rsidRPr="009C4728">
              <w:rPr>
                <w:lang w:eastAsia="ja-JP"/>
              </w:rPr>
              <w:t>)</w:t>
            </w:r>
          </w:p>
        </w:tc>
      </w:tr>
      <w:tr w:rsidR="002E1CDD" w:rsidRPr="009C4728" w14:paraId="5F54467D"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71" w14:textId="76460A07" w:rsidR="002E1CDD" w:rsidRPr="009C4728" w:rsidRDefault="002E1CDD" w:rsidP="002E1CDD">
            <w:pPr>
              <w:pStyle w:val="TAC"/>
            </w:pPr>
            <w:r w:rsidRPr="009C4728">
              <w:t>88</w:t>
            </w:r>
          </w:p>
        </w:tc>
        <w:tc>
          <w:tcPr>
            <w:tcW w:w="879" w:type="dxa"/>
            <w:tcBorders>
              <w:top w:val="single" w:sz="4" w:space="0" w:color="auto"/>
              <w:left w:val="single" w:sz="4" w:space="0" w:color="auto"/>
              <w:bottom w:val="single" w:sz="4" w:space="0" w:color="auto"/>
              <w:right w:val="single" w:sz="4" w:space="0" w:color="auto"/>
            </w:tcBorders>
          </w:tcPr>
          <w:p w14:paraId="5F544672" w14:textId="77777777" w:rsidR="002E1CDD" w:rsidRPr="009C4728" w:rsidRDefault="002E1CDD" w:rsidP="002E1CDD">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73" w14:textId="0D65E765" w:rsidR="002E1CDD" w:rsidRPr="009C4728" w:rsidRDefault="002E1CDD" w:rsidP="002E1CDD">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74" w14:textId="31BA86B0" w:rsidR="002E1CDD" w:rsidRPr="009C4728" w:rsidRDefault="002E1CDD" w:rsidP="002E1CDD">
            <w:pPr>
              <w:pStyle w:val="TAC"/>
            </w:pPr>
            <w:r w:rsidRPr="009C4728">
              <w:t>-</w:t>
            </w:r>
          </w:p>
        </w:tc>
        <w:tc>
          <w:tcPr>
            <w:tcW w:w="0" w:type="auto"/>
            <w:tcBorders>
              <w:top w:val="single" w:sz="4" w:space="0" w:color="auto"/>
              <w:left w:val="single" w:sz="4" w:space="0" w:color="auto"/>
              <w:bottom w:val="single" w:sz="4" w:space="0" w:color="auto"/>
            </w:tcBorders>
          </w:tcPr>
          <w:p w14:paraId="5F544675" w14:textId="03A3A197" w:rsidR="002E1CDD" w:rsidRPr="009C4728" w:rsidRDefault="002E1CDD" w:rsidP="002E1CDD">
            <w:pPr>
              <w:pStyle w:val="TAC"/>
            </w:pPr>
            <w:r w:rsidRPr="009C4728">
              <w:t>412 MHz</w:t>
            </w:r>
          </w:p>
        </w:tc>
        <w:tc>
          <w:tcPr>
            <w:tcW w:w="0" w:type="auto"/>
            <w:tcBorders>
              <w:top w:val="single" w:sz="4" w:space="0" w:color="auto"/>
              <w:bottom w:val="single" w:sz="4" w:space="0" w:color="auto"/>
            </w:tcBorders>
          </w:tcPr>
          <w:p w14:paraId="5F544676" w14:textId="005E1D4B" w:rsidR="002E1CDD" w:rsidRPr="009C4728" w:rsidRDefault="002E1CDD" w:rsidP="002E1CDD">
            <w:pPr>
              <w:pStyle w:val="TAC"/>
            </w:pPr>
            <w:r w:rsidRPr="009C4728">
              <w:t>–</w:t>
            </w:r>
          </w:p>
        </w:tc>
        <w:tc>
          <w:tcPr>
            <w:tcW w:w="0" w:type="auto"/>
            <w:tcBorders>
              <w:top w:val="single" w:sz="4" w:space="0" w:color="auto"/>
              <w:bottom w:val="single" w:sz="4" w:space="0" w:color="auto"/>
              <w:right w:val="single" w:sz="4" w:space="0" w:color="auto"/>
            </w:tcBorders>
          </w:tcPr>
          <w:p w14:paraId="5F544677" w14:textId="67EE09B5" w:rsidR="002E1CDD" w:rsidRPr="009C4728" w:rsidRDefault="002E1CDD" w:rsidP="002E1CDD">
            <w:pPr>
              <w:pStyle w:val="TAC"/>
            </w:pPr>
            <w:r w:rsidRPr="009C4728">
              <w:t>417 MHz</w:t>
            </w:r>
          </w:p>
        </w:tc>
        <w:tc>
          <w:tcPr>
            <w:tcW w:w="0" w:type="auto"/>
            <w:tcBorders>
              <w:top w:val="single" w:sz="4" w:space="0" w:color="auto"/>
              <w:bottom w:val="single" w:sz="4" w:space="0" w:color="auto"/>
            </w:tcBorders>
          </w:tcPr>
          <w:p w14:paraId="5F544678" w14:textId="78313BF8" w:rsidR="002E1CDD" w:rsidRPr="009C4728" w:rsidRDefault="002E1CDD" w:rsidP="002E1CDD">
            <w:pPr>
              <w:pStyle w:val="TAC"/>
            </w:pPr>
            <w:r w:rsidRPr="009C4728">
              <w:t>422 MHz</w:t>
            </w:r>
          </w:p>
        </w:tc>
        <w:tc>
          <w:tcPr>
            <w:tcW w:w="0" w:type="auto"/>
            <w:tcBorders>
              <w:top w:val="single" w:sz="4" w:space="0" w:color="auto"/>
              <w:bottom w:val="single" w:sz="4" w:space="0" w:color="auto"/>
            </w:tcBorders>
          </w:tcPr>
          <w:p w14:paraId="5F544679" w14:textId="2AACCB64" w:rsidR="002E1CDD" w:rsidRPr="009C4728" w:rsidRDefault="002E1CDD" w:rsidP="002E1CDD">
            <w:pPr>
              <w:pStyle w:val="TAC"/>
            </w:pPr>
            <w:r w:rsidRPr="009C4728">
              <w:t>–</w:t>
            </w:r>
          </w:p>
        </w:tc>
        <w:tc>
          <w:tcPr>
            <w:tcW w:w="1190" w:type="dxa"/>
            <w:tcBorders>
              <w:top w:val="single" w:sz="4" w:space="0" w:color="auto"/>
              <w:bottom w:val="single" w:sz="4" w:space="0" w:color="auto"/>
              <w:right w:val="single" w:sz="4" w:space="0" w:color="auto"/>
            </w:tcBorders>
          </w:tcPr>
          <w:p w14:paraId="5F54467A" w14:textId="1EA9825B" w:rsidR="002E1CDD" w:rsidRPr="009C4728" w:rsidRDefault="002E1CDD" w:rsidP="002E1CDD">
            <w:pPr>
              <w:pStyle w:val="TAC"/>
            </w:pPr>
            <w:r w:rsidRPr="009C4728">
              <w:t>427 MHz</w:t>
            </w:r>
          </w:p>
        </w:tc>
        <w:tc>
          <w:tcPr>
            <w:tcW w:w="970" w:type="dxa"/>
            <w:tcBorders>
              <w:top w:val="single" w:sz="4" w:space="0" w:color="auto"/>
              <w:left w:val="single" w:sz="4" w:space="0" w:color="auto"/>
              <w:bottom w:val="single" w:sz="4" w:space="0" w:color="auto"/>
              <w:right w:val="single" w:sz="4" w:space="0" w:color="auto"/>
            </w:tcBorders>
          </w:tcPr>
          <w:p w14:paraId="14B2707C" w14:textId="77777777" w:rsidR="002E1CDD" w:rsidRPr="009C4728" w:rsidRDefault="002E1CDD" w:rsidP="002E1CDD">
            <w:pPr>
              <w:pStyle w:val="TAC"/>
              <w:rPr>
                <w:lang w:eastAsia="ja-JP"/>
              </w:rPr>
            </w:pPr>
            <w:r w:rsidRPr="009C4728">
              <w:rPr>
                <w:lang w:eastAsia="ja-JP"/>
              </w:rPr>
              <w:t>1</w:t>
            </w:r>
          </w:p>
          <w:p w14:paraId="5F54467C" w14:textId="7DFBE40C" w:rsidR="002E1CDD" w:rsidRPr="009C4728" w:rsidRDefault="002E1CDD" w:rsidP="002E1CDD">
            <w:pPr>
              <w:pStyle w:val="TAC"/>
              <w:rPr>
                <w:lang w:eastAsia="ja-JP"/>
              </w:rPr>
            </w:pPr>
            <w:r w:rsidRPr="009C4728">
              <w:rPr>
                <w:lang w:eastAsia="ja-JP"/>
              </w:rPr>
              <w:t xml:space="preserve">(NOTE </w:t>
            </w:r>
            <w:r>
              <w:rPr>
                <w:lang w:eastAsia="ja-JP"/>
              </w:rPr>
              <w:t>13</w:t>
            </w:r>
            <w:r w:rsidRPr="009C4728">
              <w:rPr>
                <w:lang w:eastAsia="ja-JP"/>
              </w:rPr>
              <w:t>)</w:t>
            </w:r>
          </w:p>
        </w:tc>
      </w:tr>
      <w:tr w:rsidR="00C53C29" w:rsidRPr="009C4728" w14:paraId="5F544687" w14:textId="77777777"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5F54467E" w14:textId="77777777"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14:paraId="5F54467F" w14:textId="77777777"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14:paraId="5F544680"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5F544681"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5F544682"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5F544683" w14:textId="77777777"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5F544684" w14:textId="77777777"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5F544685" w14:textId="77777777" w:rsidR="00C53C29" w:rsidRPr="009C4728" w:rsidRDefault="00C53C29" w:rsidP="0021138B">
            <w:pPr>
              <w:pStyle w:val="TAN"/>
              <w:rPr>
                <w:rFonts w:cs="Arial"/>
              </w:rPr>
            </w:pPr>
            <w:r w:rsidRPr="009C4728">
              <w:rPr>
                <w:rFonts w:cs="Arial"/>
              </w:rPr>
              <w:t>NOTE 8:</w:t>
            </w:r>
            <w:r w:rsidRPr="009C4728">
              <w:rPr>
                <w:rFonts w:cs="Arial"/>
              </w:rPr>
              <w:tab/>
              <w:t>Band 23 is not applicable.</w:t>
            </w:r>
          </w:p>
          <w:p w14:paraId="243A51AB" w14:textId="77777777" w:rsidR="00C53C29"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220A37E4" w14:textId="77777777" w:rsidR="002E1CDD" w:rsidRDefault="002E1CDD" w:rsidP="002E1CDD">
            <w:pPr>
              <w:pStyle w:val="TAN"/>
              <w:rPr>
                <w:szCs w:val="18"/>
              </w:rPr>
            </w:pPr>
            <w:r>
              <w:t>NOTE 10:</w:t>
            </w:r>
            <w:r w:rsidRPr="009C4728">
              <w:rPr>
                <w:rFonts w:cs="Arial"/>
              </w:rPr>
              <w:tab/>
            </w:r>
            <w:r w:rsidRPr="009C4728">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14:paraId="7D0EE537" w14:textId="77777777" w:rsidR="002E1CDD" w:rsidRPr="00A07190" w:rsidRDefault="002E1CDD" w:rsidP="002E1CDD">
            <w:pPr>
              <w:pStyle w:val="TAN"/>
              <w:rPr>
                <w:rFonts w:cs="Arial"/>
              </w:rPr>
            </w:pPr>
            <w:r w:rsidRPr="00A07190">
              <w:rPr>
                <w:rFonts w:cs="Arial"/>
              </w:rPr>
              <w:t xml:space="preserve">NOTE </w:t>
            </w:r>
            <w:r>
              <w:rPr>
                <w:rFonts w:cs="Arial"/>
              </w:rPr>
              <w:t>11</w:t>
            </w:r>
            <w:r w:rsidRPr="00A07190">
              <w:rPr>
                <w:rFonts w:cs="Arial"/>
              </w:rPr>
              <w:t>:</w:t>
            </w:r>
            <w:r w:rsidRPr="00A07190">
              <w:rPr>
                <w:rFonts w:cs="Arial"/>
              </w:rPr>
              <w:tab/>
              <w:t>The band is for E-UTRA only.</w:t>
            </w:r>
          </w:p>
          <w:p w14:paraId="3F7C6272" w14:textId="77777777" w:rsidR="002E1CDD" w:rsidRPr="00A07190" w:rsidRDefault="002E1CDD" w:rsidP="002E1CDD">
            <w:pPr>
              <w:pStyle w:val="TAN"/>
              <w:rPr>
                <w:rFonts w:cs="Arial"/>
              </w:rPr>
            </w:pPr>
            <w:r w:rsidRPr="00A07190">
              <w:rPr>
                <w:rFonts w:cs="Arial"/>
              </w:rPr>
              <w:t xml:space="preserve">NOTE </w:t>
            </w:r>
            <w:r>
              <w:rPr>
                <w:rFonts w:cs="Arial"/>
              </w:rPr>
              <w:t>12</w:t>
            </w:r>
            <w:r w:rsidRPr="00A07190">
              <w:rPr>
                <w:rFonts w:cs="Arial"/>
              </w:rPr>
              <w:t>:</w:t>
            </w:r>
            <w:r w:rsidRPr="00A07190">
              <w:rPr>
                <w:rFonts w:cs="Arial"/>
              </w:rPr>
              <w:tab/>
              <w:t>The band is for</w:t>
            </w:r>
            <w:r>
              <w:rPr>
                <w:rFonts w:cs="Arial"/>
              </w:rPr>
              <w:t xml:space="preserve"> </w:t>
            </w:r>
            <w:r w:rsidRPr="00A07190">
              <w:rPr>
                <w:rFonts w:cs="Arial"/>
              </w:rPr>
              <w:t xml:space="preserve">E-UTRA </w:t>
            </w:r>
            <w:r w:rsidRPr="00A07190">
              <w:rPr>
                <w:rFonts w:eastAsia="MS Mincho" w:cs="Arial"/>
                <w:lang w:eastAsia="ja-JP"/>
              </w:rPr>
              <w:t xml:space="preserve">and/or UTRA </w:t>
            </w:r>
            <w:r w:rsidRPr="00A07190">
              <w:rPr>
                <w:rFonts w:cs="Arial"/>
              </w:rPr>
              <w:t>only.</w:t>
            </w:r>
          </w:p>
          <w:p w14:paraId="5F544686" w14:textId="21D985CF" w:rsidR="001D0322" w:rsidRPr="009C4728" w:rsidRDefault="002E1CDD" w:rsidP="002E1CDD">
            <w:pPr>
              <w:pStyle w:val="TAN"/>
              <w:rPr>
                <w:rFonts w:cs="Arial"/>
              </w:rPr>
            </w:pPr>
            <w:r w:rsidRPr="00A07190">
              <w:rPr>
                <w:rFonts w:cs="Arial"/>
              </w:rPr>
              <w:t xml:space="preserve">NOTE </w:t>
            </w:r>
            <w:r>
              <w:rPr>
                <w:rFonts w:cs="Arial"/>
              </w:rPr>
              <w:t>13</w:t>
            </w:r>
            <w:r w:rsidRPr="00A07190">
              <w:rPr>
                <w:rFonts w:cs="Arial"/>
              </w:rPr>
              <w:t>:</w:t>
            </w:r>
            <w:r w:rsidRPr="00A07190">
              <w:rPr>
                <w:rFonts w:cs="Arial"/>
              </w:rPr>
              <w:tab/>
              <w:t>The band is for E-UTRA</w:t>
            </w:r>
            <w:r w:rsidRPr="00A07190">
              <w:rPr>
                <w:rFonts w:eastAsia="MS Mincho" w:cs="Arial"/>
                <w:lang w:eastAsia="ja-JP"/>
              </w:rPr>
              <w:t xml:space="preserve"> and/or NB-IoT </w:t>
            </w:r>
            <w:r w:rsidRPr="00A07190">
              <w:rPr>
                <w:rFonts w:cs="Arial"/>
              </w:rPr>
              <w:t>only.</w:t>
            </w:r>
          </w:p>
        </w:tc>
      </w:tr>
    </w:tbl>
    <w:p w14:paraId="5F544688" w14:textId="77777777" w:rsidR="00C53C29" w:rsidRPr="009C4728" w:rsidRDefault="00C53C29"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14:paraId="5F54469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8C" w14:textId="77777777"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5F54468D" w14:textId="77777777"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5F54468E" w14:textId="77777777"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5F54468F"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5F544690"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5F544691" w14:textId="77777777" w:rsidR="00C53C29" w:rsidRPr="009C4728" w:rsidRDefault="00C53C29" w:rsidP="0021138B">
            <w:pPr>
              <w:pStyle w:val="TAH"/>
              <w:rPr>
                <w:rFonts w:cs="Arial"/>
              </w:rPr>
            </w:pPr>
            <w:r w:rsidRPr="009C4728">
              <w:rPr>
                <w:rFonts w:cs="Arial"/>
              </w:rPr>
              <w:t>Band category</w:t>
            </w:r>
          </w:p>
        </w:tc>
      </w:tr>
      <w:tr w:rsidR="00C53C29" w:rsidRPr="009C4728" w14:paraId="5F54469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3" w14:textId="77777777"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5F54469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95"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96"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98"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99"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9B"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9C" w14:textId="77777777" w:rsidR="00C53C29" w:rsidRPr="009C4728" w:rsidRDefault="00C53C29" w:rsidP="0021138B">
            <w:pPr>
              <w:pStyle w:val="TAC"/>
              <w:rPr>
                <w:rFonts w:cs="Arial"/>
              </w:rPr>
            </w:pPr>
            <w:r w:rsidRPr="009C4728">
              <w:rPr>
                <w:rFonts w:cs="Arial"/>
              </w:rPr>
              <w:t>3</w:t>
            </w:r>
          </w:p>
        </w:tc>
      </w:tr>
      <w:tr w:rsidR="00C53C29" w:rsidRPr="009C4728" w14:paraId="5F5446A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E" w14:textId="77777777"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5F54469F" w14:textId="77777777"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5F5446A0"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A1" w14:textId="77777777"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14:paraId="5F5446A2"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3" w14:textId="77777777"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5F5446A4" w14:textId="77777777"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5F5446A5"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A6" w14:textId="77777777"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5F5446A7" w14:textId="77777777" w:rsidR="00C53C29" w:rsidRPr="009C4728" w:rsidRDefault="00C53C29" w:rsidP="0021138B">
            <w:pPr>
              <w:pStyle w:val="TAC"/>
              <w:rPr>
                <w:rFonts w:cs="Arial"/>
              </w:rPr>
            </w:pPr>
            <w:r w:rsidRPr="009C4728">
              <w:rPr>
                <w:rFonts w:cs="Arial"/>
              </w:rPr>
              <w:t>3</w:t>
            </w:r>
          </w:p>
        </w:tc>
      </w:tr>
      <w:tr w:rsidR="00C53C29" w:rsidRPr="009C4728" w14:paraId="5F5446B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A9" w14:textId="77777777"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5F5446AA"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AB"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AC"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AD"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E" w14:textId="77777777"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5F5446AF"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B0"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1" w14:textId="77777777"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5F5446B2" w14:textId="77777777" w:rsidR="00C53C29" w:rsidRPr="009C4728" w:rsidRDefault="00C53C29" w:rsidP="0021138B">
            <w:pPr>
              <w:pStyle w:val="TAC"/>
              <w:rPr>
                <w:rFonts w:cs="Arial"/>
              </w:rPr>
            </w:pPr>
            <w:r w:rsidRPr="009C4728">
              <w:rPr>
                <w:rFonts w:cs="Arial"/>
              </w:rPr>
              <w:t>3</w:t>
            </w:r>
          </w:p>
        </w:tc>
      </w:tr>
      <w:tr w:rsidR="00C53C29" w:rsidRPr="009C4728" w14:paraId="5F5446B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4" w14:textId="77777777"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5F5446B5"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B6"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B7"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8"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B9" w14:textId="77777777"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14:paraId="5F5446BA"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B"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C" w14:textId="77777777"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5F5446BD" w14:textId="77777777" w:rsidR="00C53C29" w:rsidRPr="009C4728" w:rsidRDefault="00C53C29" w:rsidP="0021138B">
            <w:pPr>
              <w:pStyle w:val="TAC"/>
              <w:rPr>
                <w:rFonts w:cs="Arial"/>
              </w:rPr>
            </w:pPr>
            <w:r w:rsidRPr="009C4728">
              <w:rPr>
                <w:rFonts w:cs="Arial"/>
              </w:rPr>
              <w:t>3</w:t>
            </w:r>
          </w:p>
        </w:tc>
      </w:tr>
      <w:tr w:rsidR="00C53C29" w:rsidRPr="009C4728" w14:paraId="5F5446C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F" w14:textId="77777777"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5F5446C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C1" w14:textId="77777777"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5F5446C2"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4" w14:textId="77777777"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14:paraId="5F5446C5"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C7" w14:textId="77777777"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5F5446C8" w14:textId="77777777" w:rsidR="00C53C29" w:rsidRPr="009C4728" w:rsidRDefault="00C53C29" w:rsidP="0021138B">
            <w:pPr>
              <w:pStyle w:val="TAC"/>
              <w:rPr>
                <w:rFonts w:cs="Arial"/>
              </w:rPr>
            </w:pPr>
            <w:r w:rsidRPr="009C4728">
              <w:rPr>
                <w:rFonts w:cs="Arial"/>
              </w:rPr>
              <w:t>3</w:t>
            </w:r>
          </w:p>
        </w:tc>
      </w:tr>
      <w:tr w:rsidR="00C53C29" w:rsidRPr="009C4728" w14:paraId="5F5446D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CA" w14:textId="77777777"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5F5446CB" w14:textId="77777777"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5F5446CC" w14:textId="77777777"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5F5446CD"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CE"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F" w14:textId="77777777"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14:paraId="5F5446D0"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D1"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2" w14:textId="77777777"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F5446D3" w14:textId="77777777" w:rsidR="00C53C29" w:rsidRPr="009C4728" w:rsidRDefault="00C53C29" w:rsidP="0021138B">
            <w:pPr>
              <w:pStyle w:val="TAC"/>
              <w:rPr>
                <w:rFonts w:cs="Arial"/>
              </w:rPr>
            </w:pPr>
            <w:r w:rsidRPr="009C4728">
              <w:rPr>
                <w:rFonts w:cs="Arial"/>
              </w:rPr>
              <w:t>3</w:t>
            </w:r>
          </w:p>
        </w:tc>
      </w:tr>
      <w:tr w:rsidR="00C53C29" w:rsidRPr="009C4728" w14:paraId="5F5446D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D5" w14:textId="77777777"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5F5446D6" w14:textId="77777777"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5F5446D7" w14:textId="77777777"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5F5446D8"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9"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DA"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DB"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C"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D"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DE" w14:textId="77777777" w:rsidR="00C53C29" w:rsidRPr="009C4728" w:rsidRDefault="00C53C29" w:rsidP="0021138B">
            <w:pPr>
              <w:pStyle w:val="TAC"/>
              <w:rPr>
                <w:rFonts w:cs="Arial"/>
              </w:rPr>
            </w:pPr>
            <w:r w:rsidRPr="009C4728">
              <w:rPr>
                <w:rFonts w:cs="Arial"/>
              </w:rPr>
              <w:t>3</w:t>
            </w:r>
          </w:p>
        </w:tc>
      </w:tr>
      <w:tr w:rsidR="00C53C29" w:rsidRPr="009C4728" w14:paraId="5F5446E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0" w14:textId="77777777"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5F5446E1" w14:textId="77777777"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5F5446E2" w14:textId="77777777"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5F5446E3"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4"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E5" w14:textId="77777777"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14:paraId="5F5446E6"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7"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E8" w14:textId="77777777"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5F5446E9" w14:textId="77777777" w:rsidR="00C53C29" w:rsidRPr="009C4728" w:rsidRDefault="00C53C29" w:rsidP="0021138B">
            <w:pPr>
              <w:pStyle w:val="TAC"/>
              <w:rPr>
                <w:rFonts w:cs="Arial"/>
              </w:rPr>
            </w:pPr>
            <w:r w:rsidRPr="009C4728">
              <w:rPr>
                <w:rFonts w:cs="Arial"/>
              </w:rPr>
              <w:t>3</w:t>
            </w:r>
          </w:p>
        </w:tc>
      </w:tr>
      <w:tr w:rsidR="00C53C29" w:rsidRPr="009C4728" w14:paraId="5F5446F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B" w14:textId="77777777"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5F5446EC" w14:textId="77777777"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5F5446ED"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EE"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EF"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0" w14:textId="77777777"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14:paraId="5F5446F1"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F2"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3" w14:textId="77777777"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F5446F4" w14:textId="77777777" w:rsidR="00C53C29" w:rsidRPr="009C4728" w:rsidRDefault="00C53C29" w:rsidP="0021138B">
            <w:pPr>
              <w:pStyle w:val="TAC"/>
              <w:rPr>
                <w:rFonts w:cs="Arial"/>
              </w:rPr>
            </w:pPr>
            <w:r w:rsidRPr="009C4728">
              <w:rPr>
                <w:rFonts w:cs="Arial"/>
              </w:rPr>
              <w:t>3</w:t>
            </w:r>
          </w:p>
          <w:p w14:paraId="5F5446F5" w14:textId="77777777" w:rsidR="00C53C29" w:rsidRPr="009C4728" w:rsidRDefault="00C53C29" w:rsidP="0021138B">
            <w:pPr>
              <w:pStyle w:val="TAC"/>
              <w:rPr>
                <w:rFonts w:cs="Arial"/>
              </w:rPr>
            </w:pPr>
            <w:r w:rsidRPr="009C4728">
              <w:rPr>
                <w:rFonts w:cs="Arial"/>
              </w:rPr>
              <w:t>(NOTE 1)</w:t>
            </w:r>
          </w:p>
        </w:tc>
      </w:tr>
      <w:tr w:rsidR="00C53C29" w:rsidRPr="009C4728" w14:paraId="5F54470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F7" w14:textId="77777777"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5F5446F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6F9"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FA"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C" w14:textId="77777777"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14:paraId="5F5446FD"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F" w14:textId="77777777"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5F544700" w14:textId="77777777" w:rsidR="00C53C29" w:rsidRPr="009C4728" w:rsidRDefault="00C53C29" w:rsidP="0021138B">
            <w:pPr>
              <w:pStyle w:val="TAC"/>
              <w:rPr>
                <w:rFonts w:cs="Arial"/>
              </w:rPr>
            </w:pPr>
            <w:r w:rsidRPr="009C4728">
              <w:rPr>
                <w:rFonts w:cs="Arial"/>
              </w:rPr>
              <w:t>3</w:t>
            </w:r>
          </w:p>
          <w:p w14:paraId="5F544701" w14:textId="77777777" w:rsidR="00C53C29" w:rsidRPr="009C4728" w:rsidRDefault="00C53C29" w:rsidP="0021138B">
            <w:pPr>
              <w:pStyle w:val="TAC"/>
              <w:rPr>
                <w:rFonts w:cs="Arial"/>
              </w:rPr>
            </w:pPr>
            <w:r w:rsidRPr="009C4728">
              <w:rPr>
                <w:rFonts w:cs="Arial"/>
              </w:rPr>
              <w:t>(NOTE 1)</w:t>
            </w:r>
          </w:p>
        </w:tc>
      </w:tr>
      <w:tr w:rsidR="00C53C29" w:rsidRPr="009C4728" w14:paraId="5F54470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3" w14:textId="77777777"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5F54470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05"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06"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08" w14:textId="77777777"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14:paraId="5F544709"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0B" w14:textId="77777777"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5F54470C" w14:textId="77777777" w:rsidR="00C53C29" w:rsidRPr="009C4728" w:rsidRDefault="00C53C29" w:rsidP="0021138B">
            <w:pPr>
              <w:pStyle w:val="TAC"/>
              <w:rPr>
                <w:rFonts w:cs="Arial"/>
              </w:rPr>
            </w:pPr>
            <w:r w:rsidRPr="009C4728">
              <w:rPr>
                <w:rFonts w:cs="Arial"/>
              </w:rPr>
              <w:t>3</w:t>
            </w:r>
          </w:p>
          <w:p w14:paraId="5F54470D" w14:textId="77777777" w:rsidR="00C53C29" w:rsidRPr="009C4728" w:rsidRDefault="00C53C29" w:rsidP="0021138B">
            <w:pPr>
              <w:pStyle w:val="TAC"/>
              <w:rPr>
                <w:rFonts w:cs="Arial"/>
              </w:rPr>
            </w:pPr>
            <w:r w:rsidRPr="009C4728">
              <w:rPr>
                <w:rFonts w:cs="Arial"/>
              </w:rPr>
              <w:t>(NOTE 1)</w:t>
            </w:r>
          </w:p>
        </w:tc>
      </w:tr>
      <w:tr w:rsidR="00C53C29" w:rsidRPr="009C4728" w14:paraId="5F54471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F" w14:textId="77777777"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F54471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11"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12"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14" w14:textId="77777777"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14:paraId="5F544715"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17" w14:textId="77777777"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5F544718" w14:textId="77777777" w:rsidR="00C53C29" w:rsidRPr="009C4728" w:rsidRDefault="00C53C29" w:rsidP="0021138B">
            <w:pPr>
              <w:pStyle w:val="TAC"/>
              <w:rPr>
                <w:rFonts w:cs="Arial"/>
              </w:rPr>
            </w:pPr>
            <w:r w:rsidRPr="009C4728">
              <w:rPr>
                <w:rFonts w:cs="Arial"/>
              </w:rPr>
              <w:t>3</w:t>
            </w:r>
          </w:p>
        </w:tc>
      </w:tr>
      <w:tr w:rsidR="00C53C29" w:rsidRPr="009C4728" w14:paraId="5F54472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1A" w14:textId="77777777"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F54471B" w14:textId="77777777"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54471C"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1D"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1E"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1F"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5F544720"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21"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2"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F544723" w14:textId="77777777" w:rsidR="00C53C29" w:rsidRPr="009C4728" w:rsidRDefault="00C53C29" w:rsidP="0021138B">
            <w:pPr>
              <w:pStyle w:val="TAC"/>
              <w:rPr>
                <w:lang w:eastAsia="ja-JP"/>
              </w:rPr>
            </w:pPr>
            <w:r w:rsidRPr="009C4728">
              <w:rPr>
                <w:lang w:eastAsia="ja-JP"/>
              </w:rPr>
              <w:t>3</w:t>
            </w:r>
          </w:p>
        </w:tc>
      </w:tr>
      <w:tr w:rsidR="00C53C29" w:rsidRPr="009C4728" w14:paraId="5F54472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25" w14:textId="77777777"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F544726" w14:textId="77777777"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5F544727"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28"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9"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2A" w14:textId="77777777"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5F54472B"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C"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D" w14:textId="77777777"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5F54472E" w14:textId="77777777" w:rsidR="00C53C29" w:rsidRPr="009C4728" w:rsidRDefault="00C53C29" w:rsidP="0021138B">
            <w:pPr>
              <w:pStyle w:val="TAC"/>
              <w:rPr>
                <w:lang w:eastAsia="ja-JP"/>
              </w:rPr>
            </w:pPr>
            <w:r w:rsidRPr="009C4728">
              <w:rPr>
                <w:lang w:eastAsia="ja-JP"/>
              </w:rPr>
              <w:t>3</w:t>
            </w:r>
          </w:p>
        </w:tc>
      </w:tr>
      <w:tr w:rsidR="00C53C29" w:rsidRPr="009C4728" w14:paraId="5F54473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0"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5F54473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5F54473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3"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35"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5F544736"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7"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38"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5F54473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45"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B"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5F54473C"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5F54473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E"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3F"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40"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5F544741"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4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43"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5F54474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50"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46" w14:textId="77777777"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5F544747" w14:textId="77777777"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14:paraId="5F544748" w14:textId="77777777"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5F544749"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A" w14:textId="77777777"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5F54474B" w14:textId="77777777"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14:paraId="5F54474C"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D" w14:textId="77777777"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5F54474E" w14:textId="77777777"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5F54474F" w14:textId="77777777" w:rsidR="00C53C29" w:rsidRPr="009C4728" w:rsidRDefault="00C53C29" w:rsidP="0021138B">
            <w:pPr>
              <w:pStyle w:val="TAC"/>
              <w:rPr>
                <w:lang w:eastAsia="ja-JP"/>
              </w:rPr>
            </w:pPr>
            <w:r w:rsidRPr="009C4728">
              <w:t>3</w:t>
            </w:r>
          </w:p>
        </w:tc>
      </w:tr>
      <w:tr w:rsidR="00C53C29" w:rsidRPr="009C4728" w14:paraId="5F54475B"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1" w14:textId="77777777"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5F544752" w14:textId="77777777"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5F544753"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4"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5" w14:textId="77777777"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14:paraId="5F544756" w14:textId="77777777"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14:paraId="5F544757"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8" w14:textId="77777777"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14:paraId="5F544759" w14:textId="77777777"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5F54475A" w14:textId="77777777" w:rsidR="00C53C29" w:rsidRPr="009C4728" w:rsidRDefault="00C53C29" w:rsidP="0021138B">
            <w:pPr>
              <w:pStyle w:val="TAC"/>
            </w:pPr>
            <w:r w:rsidRPr="009C4728">
              <w:t>3</w:t>
            </w:r>
          </w:p>
        </w:tc>
      </w:tr>
      <w:tr w:rsidR="00C53C29" w:rsidRPr="009C4728" w14:paraId="5F54476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C" w14:textId="77777777"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5F54475D" w14:textId="77777777"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5F54475E"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F"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0"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1" w14:textId="77777777"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14:paraId="5F544762"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3"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64" w14:textId="77777777"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F544765" w14:textId="77777777" w:rsidR="00C53C29" w:rsidRPr="009C4728" w:rsidRDefault="00C53C29" w:rsidP="0021138B">
            <w:pPr>
              <w:pStyle w:val="TAC"/>
              <w:rPr>
                <w:lang w:eastAsia="ja-JP"/>
              </w:rPr>
            </w:pPr>
            <w:r w:rsidRPr="009C4728">
              <w:rPr>
                <w:lang w:eastAsia="ja-JP"/>
              </w:rPr>
              <w:t>3</w:t>
            </w:r>
          </w:p>
          <w:p w14:paraId="5F544766" w14:textId="77777777" w:rsidR="00C53C29" w:rsidRPr="009C4728" w:rsidRDefault="00C53C29" w:rsidP="0021138B">
            <w:pPr>
              <w:pStyle w:val="TAC"/>
            </w:pPr>
            <w:r w:rsidRPr="009C4728">
              <w:rPr>
                <w:lang w:eastAsia="ja-JP"/>
              </w:rPr>
              <w:t>(NOTE 2)</w:t>
            </w:r>
          </w:p>
        </w:tc>
      </w:tr>
      <w:tr w:rsidR="00C53C29" w:rsidRPr="009C4728" w14:paraId="5F54477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68" w14:textId="77777777"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5F544769" w14:textId="77777777"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5F54476A"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6B"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C"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D" w14:textId="77777777"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14:paraId="5F54476E"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F"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70" w14:textId="77777777"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F544771" w14:textId="77777777" w:rsidR="00C53C29" w:rsidRPr="009C4728" w:rsidRDefault="00C53C29" w:rsidP="0021138B">
            <w:pPr>
              <w:pStyle w:val="TAC"/>
              <w:rPr>
                <w:lang w:eastAsia="ja-JP"/>
              </w:rPr>
            </w:pPr>
            <w:r w:rsidRPr="009C4728">
              <w:rPr>
                <w:lang w:eastAsia="ja-JP"/>
              </w:rPr>
              <w:t>3</w:t>
            </w:r>
          </w:p>
          <w:p w14:paraId="5F544772" w14:textId="77777777" w:rsidR="00C53C29" w:rsidRPr="009C4728" w:rsidRDefault="00C53C29" w:rsidP="0021138B">
            <w:pPr>
              <w:pStyle w:val="TAC"/>
            </w:pPr>
            <w:r w:rsidRPr="009C4728">
              <w:rPr>
                <w:lang w:eastAsia="ja-JP"/>
              </w:rPr>
              <w:t>(NOTE 2)</w:t>
            </w:r>
          </w:p>
        </w:tc>
      </w:tr>
      <w:tr w:rsidR="00C53C29" w:rsidRPr="009C4728" w14:paraId="5F544776" w14:textId="77777777"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F544774" w14:textId="77777777"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5F544775" w14:textId="77777777"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14:paraId="5F544777" w14:textId="77777777" w:rsidR="00C53C29" w:rsidRPr="009C4728" w:rsidRDefault="00C53C29"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154" w:name="_Toc21093121"/>
      <w:bookmarkStart w:id="155" w:name="_Toc29762650"/>
      <w:bookmarkStart w:id="156" w:name="_Toc36025825"/>
      <w:bookmarkStart w:id="157" w:name="_Toc44584695"/>
      <w:bookmarkStart w:id="158" w:name="_Toc45868988"/>
      <w:bookmarkStart w:id="159" w:name="_Toc52553547"/>
      <w:bookmarkStart w:id="160" w:name="_Toc61111567"/>
      <w:bookmarkStart w:id="161" w:name="_Toc66807953"/>
      <w:bookmarkStart w:id="162" w:name="_Toc74834455"/>
      <w:bookmarkStart w:id="163" w:name="_Toc76502891"/>
      <w:r w:rsidRPr="009C4728">
        <w:t>4.5.1</w:t>
      </w:r>
      <w:r w:rsidRPr="009C4728">
        <w:tab/>
        <w:t>Band category 1 aspects (BC1)</w:t>
      </w:r>
      <w:bookmarkEnd w:id="154"/>
      <w:bookmarkEnd w:id="155"/>
      <w:bookmarkEnd w:id="156"/>
      <w:bookmarkEnd w:id="157"/>
      <w:bookmarkEnd w:id="158"/>
      <w:bookmarkEnd w:id="159"/>
      <w:bookmarkEnd w:id="160"/>
      <w:bookmarkEnd w:id="161"/>
      <w:bookmarkEnd w:id="162"/>
      <w:bookmarkEnd w:id="163"/>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164" w:name="_Toc21093122"/>
      <w:bookmarkStart w:id="165" w:name="_Toc29762651"/>
      <w:bookmarkStart w:id="166" w:name="_Toc36025826"/>
      <w:bookmarkStart w:id="167" w:name="_Toc44584696"/>
      <w:bookmarkStart w:id="168" w:name="_Toc45868989"/>
      <w:bookmarkStart w:id="169" w:name="_Toc52553548"/>
      <w:bookmarkStart w:id="170" w:name="_Toc61111568"/>
      <w:bookmarkStart w:id="171" w:name="_Toc66807954"/>
      <w:bookmarkStart w:id="172" w:name="_Toc74834456"/>
      <w:bookmarkStart w:id="173" w:name="_Toc76502892"/>
      <w:r w:rsidRPr="009C4728">
        <w:t>4.5.2</w:t>
      </w:r>
      <w:r w:rsidRPr="009C4728">
        <w:tab/>
        <w:t>Band category 2 aspects (BC2)</w:t>
      </w:r>
      <w:bookmarkEnd w:id="164"/>
      <w:bookmarkEnd w:id="165"/>
      <w:bookmarkEnd w:id="166"/>
      <w:bookmarkEnd w:id="167"/>
      <w:bookmarkEnd w:id="168"/>
      <w:bookmarkEnd w:id="169"/>
      <w:bookmarkEnd w:id="170"/>
      <w:bookmarkEnd w:id="171"/>
      <w:bookmarkEnd w:id="172"/>
      <w:bookmarkEnd w:id="173"/>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174" w:name="_Toc21093123"/>
      <w:bookmarkStart w:id="175" w:name="_Toc29762652"/>
      <w:bookmarkStart w:id="176" w:name="_Toc36025827"/>
      <w:bookmarkStart w:id="177" w:name="_Toc44584697"/>
      <w:bookmarkStart w:id="178" w:name="_Toc45868990"/>
      <w:bookmarkStart w:id="179" w:name="_Toc52553549"/>
      <w:bookmarkStart w:id="180" w:name="_Toc61111569"/>
      <w:bookmarkStart w:id="181" w:name="_Toc66807955"/>
      <w:bookmarkStart w:id="182" w:name="_Toc74834457"/>
      <w:bookmarkStart w:id="183" w:name="_Toc76502893"/>
      <w:r w:rsidRPr="009C4728">
        <w:t>4.5.3</w:t>
      </w:r>
      <w:r w:rsidRPr="009C4728">
        <w:tab/>
        <w:t>Band category 3 aspects (BC3)</w:t>
      </w:r>
      <w:bookmarkEnd w:id="174"/>
      <w:bookmarkEnd w:id="175"/>
      <w:bookmarkEnd w:id="176"/>
      <w:bookmarkEnd w:id="177"/>
      <w:bookmarkEnd w:id="178"/>
      <w:bookmarkEnd w:id="179"/>
      <w:bookmarkEnd w:id="180"/>
      <w:bookmarkEnd w:id="181"/>
      <w:bookmarkEnd w:id="182"/>
      <w:bookmarkEnd w:id="183"/>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184" w:name="_Toc21093124"/>
      <w:bookmarkStart w:id="185" w:name="_Toc29762653"/>
      <w:bookmarkStart w:id="186" w:name="_Toc36025828"/>
      <w:bookmarkStart w:id="187" w:name="_Toc44584698"/>
      <w:bookmarkStart w:id="188" w:name="_Toc45868991"/>
      <w:bookmarkStart w:id="189" w:name="_Toc52553550"/>
      <w:bookmarkStart w:id="190" w:name="_Toc61111570"/>
      <w:bookmarkStart w:id="191" w:name="_Toc66807956"/>
      <w:bookmarkStart w:id="192" w:name="_Toc74834458"/>
      <w:bookmarkStart w:id="193" w:name="_Toc76502894"/>
      <w:r w:rsidRPr="009C4728">
        <w:t>4.6</w:t>
      </w:r>
      <w:r w:rsidRPr="009C4728">
        <w:tab/>
        <w:t>Channel arrangement</w:t>
      </w:r>
      <w:bookmarkEnd w:id="184"/>
      <w:bookmarkEnd w:id="185"/>
      <w:bookmarkEnd w:id="186"/>
      <w:bookmarkEnd w:id="187"/>
      <w:bookmarkEnd w:id="188"/>
      <w:bookmarkEnd w:id="189"/>
      <w:bookmarkEnd w:id="190"/>
      <w:bookmarkEnd w:id="191"/>
      <w:bookmarkEnd w:id="192"/>
      <w:bookmarkEnd w:id="193"/>
    </w:p>
    <w:p w14:paraId="5F5447B5" w14:textId="77777777" w:rsidR="00C53C29" w:rsidRPr="009C4728" w:rsidRDefault="00C53C29" w:rsidP="00C53C29">
      <w:pPr>
        <w:pStyle w:val="Heading3"/>
      </w:pPr>
      <w:bookmarkStart w:id="194" w:name="_Toc21093125"/>
      <w:bookmarkStart w:id="195" w:name="_Toc29762654"/>
      <w:bookmarkStart w:id="196" w:name="_Toc36025829"/>
      <w:bookmarkStart w:id="197" w:name="_Toc44584699"/>
      <w:bookmarkStart w:id="198" w:name="_Toc45868992"/>
      <w:bookmarkStart w:id="199" w:name="_Toc52553551"/>
      <w:bookmarkStart w:id="200" w:name="_Toc61111571"/>
      <w:bookmarkStart w:id="201" w:name="_Toc66807957"/>
      <w:bookmarkStart w:id="202" w:name="_Toc74834459"/>
      <w:bookmarkStart w:id="203" w:name="_Toc76502895"/>
      <w:r w:rsidRPr="009C4728">
        <w:t>4.6.1</w:t>
      </w:r>
      <w:r w:rsidRPr="009C4728">
        <w:tab/>
        <w:t>Channel spacing</w:t>
      </w:r>
      <w:bookmarkEnd w:id="194"/>
      <w:bookmarkEnd w:id="195"/>
      <w:bookmarkEnd w:id="196"/>
      <w:bookmarkEnd w:id="197"/>
      <w:bookmarkEnd w:id="198"/>
      <w:bookmarkEnd w:id="199"/>
      <w:bookmarkEnd w:id="200"/>
      <w:bookmarkEnd w:id="201"/>
      <w:bookmarkEnd w:id="202"/>
      <w:bookmarkEnd w:id="203"/>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204" w:name="_Toc21093126"/>
      <w:bookmarkStart w:id="205"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206" w:name="_Toc36025830"/>
      <w:bookmarkStart w:id="207" w:name="_Toc44584700"/>
      <w:bookmarkStart w:id="208" w:name="_Toc45868993"/>
      <w:bookmarkStart w:id="209" w:name="_Toc52553552"/>
      <w:bookmarkStart w:id="210" w:name="_Toc61111572"/>
      <w:bookmarkStart w:id="211" w:name="_Toc66807958"/>
      <w:bookmarkStart w:id="212" w:name="_Toc74834460"/>
      <w:bookmarkStart w:id="213" w:name="_Toc76502896"/>
      <w:r w:rsidRPr="009C4728">
        <w:t>4.6.1A</w:t>
      </w:r>
      <w:r w:rsidRPr="009C4728">
        <w:tab/>
        <w:t>CA Channel spacing</w:t>
      </w:r>
      <w:bookmarkEnd w:id="204"/>
      <w:bookmarkEnd w:id="205"/>
      <w:bookmarkEnd w:id="206"/>
      <w:bookmarkEnd w:id="207"/>
      <w:bookmarkEnd w:id="208"/>
      <w:bookmarkEnd w:id="209"/>
      <w:bookmarkEnd w:id="210"/>
      <w:bookmarkEnd w:id="211"/>
      <w:bookmarkEnd w:id="212"/>
      <w:bookmarkEnd w:id="213"/>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6.55pt;height:43.75pt" o:ole="">
            <v:imagedata r:id="rId17" o:title=""/>
          </v:shape>
          <o:OLEObject Type="Embed" ProgID="Equation.3" ShapeID="_x0000_i1028" DrawAspect="Content" ObjectID="_1687115675"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7pt;height:35.45pt;mso-position-horizontal-relative:page;mso-position-vertical-relative:page" o:ole="">
            <v:imagedata r:id="rId19" o:title=""/>
          </v:shape>
          <o:OLEObject Type="Embed" ProgID="Equation.3" ShapeID="对象 5" DrawAspect="Content" ObjectID="_1687115676"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85pt;height:35.45pt;mso-position-horizontal-relative:page;mso-position-vertical-relative:page" o:ole="">
            <v:imagedata r:id="rId21" o:title=""/>
          </v:shape>
          <o:OLEObject Type="Embed" ProgID="Equation.3" ShapeID="对象 6" DrawAspect="Content" ObjectID="_1687115677"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45pt;height:15.5pt;mso-wrap-style:square;mso-position-horizontal-relative:page;mso-position-vertical-relative:page" o:ole="">
            <v:fill o:detectmouseclick="t"/>
            <v:imagedata r:id="rId23" o:title=""/>
          </v:shape>
          <o:OLEObject Type="Embed" ProgID="Equation.3" ShapeID="对象 22" DrawAspect="Content" ObjectID="_1687115678" r:id="rId24">
            <o:FieldCodes>\* MERGEFORMAT</o:FieldCodes>
          </o:OLEObject>
        </w:object>
      </w:r>
    </w:p>
    <w:p w14:paraId="5F5447DA" w14:textId="77777777" w:rsidR="00C53C29" w:rsidRPr="009C4728" w:rsidRDefault="00C53C29" w:rsidP="00C53C29">
      <w:pPr>
        <w:spacing w:before="120" w:after="120"/>
      </w:pPr>
      <w:r w:rsidRPr="009C4728">
        <w:rPr>
          <w:lang w:eastAsia="zh-CN"/>
        </w:rPr>
        <w:lastRenderedPageBreak/>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214" w:name="_Toc21093127"/>
      <w:bookmarkStart w:id="215" w:name="_Toc29762656"/>
      <w:bookmarkStart w:id="216" w:name="_Toc36025831"/>
      <w:bookmarkStart w:id="217" w:name="_Toc44584701"/>
      <w:bookmarkStart w:id="218" w:name="_Toc45868994"/>
      <w:bookmarkStart w:id="219" w:name="_Toc52553553"/>
      <w:bookmarkStart w:id="220" w:name="_Toc61111573"/>
      <w:bookmarkStart w:id="221" w:name="_Toc66807959"/>
      <w:bookmarkStart w:id="222" w:name="_Toc74834461"/>
      <w:bookmarkStart w:id="223" w:name="_Toc76502897"/>
      <w:r w:rsidRPr="009C4728">
        <w:t>4.6.2</w:t>
      </w:r>
      <w:r w:rsidRPr="009C4728">
        <w:tab/>
        <w:t>Channel raster</w:t>
      </w:r>
      <w:bookmarkEnd w:id="214"/>
      <w:bookmarkEnd w:id="215"/>
      <w:bookmarkEnd w:id="216"/>
      <w:bookmarkEnd w:id="217"/>
      <w:bookmarkEnd w:id="218"/>
      <w:bookmarkEnd w:id="219"/>
      <w:bookmarkEnd w:id="220"/>
      <w:bookmarkEnd w:id="221"/>
      <w:bookmarkEnd w:id="222"/>
      <w:bookmarkEnd w:id="223"/>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224" w:name="_Toc21093128"/>
      <w:bookmarkStart w:id="225" w:name="_Toc29762657"/>
      <w:bookmarkStart w:id="226" w:name="_Toc36025832"/>
      <w:bookmarkStart w:id="227" w:name="_Toc44584702"/>
      <w:bookmarkStart w:id="228" w:name="_Toc45868995"/>
      <w:bookmarkStart w:id="229" w:name="_Toc52553554"/>
      <w:bookmarkStart w:id="230" w:name="_Toc61111574"/>
      <w:bookmarkStart w:id="231" w:name="_Toc66807960"/>
      <w:bookmarkStart w:id="232" w:name="_Toc74834462"/>
      <w:bookmarkStart w:id="233" w:name="_Toc76502898"/>
      <w:r w:rsidRPr="009C4728">
        <w:t>4.6.3</w:t>
      </w:r>
      <w:r w:rsidRPr="009C4728">
        <w:tab/>
        <w:t>Carrier frequencies and numbering</w:t>
      </w:r>
      <w:bookmarkEnd w:id="224"/>
      <w:bookmarkEnd w:id="225"/>
      <w:bookmarkEnd w:id="226"/>
      <w:bookmarkEnd w:id="227"/>
      <w:bookmarkEnd w:id="228"/>
      <w:bookmarkEnd w:id="229"/>
      <w:bookmarkEnd w:id="230"/>
      <w:bookmarkEnd w:id="231"/>
      <w:bookmarkEnd w:id="232"/>
      <w:bookmarkEnd w:id="233"/>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234" w:name="_Toc21093129"/>
      <w:bookmarkStart w:id="235" w:name="_Toc29762658"/>
      <w:bookmarkStart w:id="236" w:name="_Toc36025833"/>
      <w:bookmarkStart w:id="237" w:name="_Toc44584703"/>
      <w:bookmarkStart w:id="238" w:name="_Toc45868996"/>
      <w:bookmarkStart w:id="239" w:name="_Toc52553555"/>
      <w:bookmarkStart w:id="240" w:name="_Toc61111575"/>
      <w:bookmarkStart w:id="241" w:name="_Toc66807961"/>
      <w:bookmarkStart w:id="242" w:name="_Toc74834463"/>
      <w:bookmarkStart w:id="243" w:name="_Toc76502899"/>
      <w:r w:rsidRPr="009C4728">
        <w:t>4.7</w:t>
      </w:r>
      <w:r w:rsidRPr="009C4728">
        <w:tab/>
        <w:t>Requirements for contiguous and non-contiguous spectrum</w:t>
      </w:r>
      <w:bookmarkEnd w:id="234"/>
      <w:bookmarkEnd w:id="235"/>
      <w:bookmarkEnd w:id="236"/>
      <w:bookmarkEnd w:id="237"/>
      <w:bookmarkEnd w:id="238"/>
      <w:bookmarkEnd w:id="239"/>
      <w:bookmarkEnd w:id="240"/>
      <w:bookmarkEnd w:id="241"/>
      <w:bookmarkEnd w:id="242"/>
      <w:bookmarkEnd w:id="243"/>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244" w:name="_Toc21093130"/>
      <w:bookmarkStart w:id="245" w:name="_Toc29762659"/>
      <w:bookmarkStart w:id="246" w:name="_Toc36025834"/>
      <w:bookmarkStart w:id="247" w:name="_Toc44584704"/>
      <w:bookmarkStart w:id="248" w:name="_Toc45868997"/>
      <w:bookmarkStart w:id="249" w:name="_Toc52553556"/>
      <w:bookmarkStart w:id="250" w:name="_Toc61111576"/>
      <w:bookmarkStart w:id="251" w:name="_Toc66807962"/>
      <w:bookmarkStart w:id="252" w:name="_Toc74834464"/>
      <w:bookmarkStart w:id="253" w:name="_Toc76502900"/>
      <w:r w:rsidRPr="009C4728">
        <w:t>4.8</w:t>
      </w:r>
      <w:r w:rsidRPr="009C4728">
        <w:tab/>
        <w:t>Requirements for BS capable of multi-band operation</w:t>
      </w:r>
      <w:bookmarkEnd w:id="244"/>
      <w:bookmarkEnd w:id="245"/>
      <w:bookmarkEnd w:id="246"/>
      <w:bookmarkEnd w:id="247"/>
      <w:bookmarkEnd w:id="248"/>
      <w:bookmarkEnd w:id="249"/>
      <w:bookmarkEnd w:id="250"/>
      <w:bookmarkEnd w:id="251"/>
      <w:bookmarkEnd w:id="252"/>
      <w:bookmarkEnd w:id="253"/>
    </w:p>
    <w:p w14:paraId="5F5447EF" w14:textId="77777777" w:rsidR="00C53C29" w:rsidRPr="009C4728" w:rsidRDefault="00C53C29" w:rsidP="00C53C29">
      <w:r w:rsidRPr="009C4728">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9C4728">
        <w:lastRenderedPageBreak/>
        <w:t>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254" w:name="_Toc21093131"/>
      <w:bookmarkStart w:id="255" w:name="_Toc29762660"/>
      <w:bookmarkStart w:id="256" w:name="_Toc36025835"/>
      <w:bookmarkStart w:id="257" w:name="_Toc44584705"/>
      <w:bookmarkStart w:id="258" w:name="_Toc45868998"/>
      <w:bookmarkStart w:id="259" w:name="_Toc52553557"/>
      <w:bookmarkStart w:id="260" w:name="_Toc61111577"/>
      <w:bookmarkStart w:id="261" w:name="_Toc66807963"/>
      <w:bookmarkStart w:id="262" w:name="_Toc74834465"/>
      <w:bookmarkStart w:id="263" w:name="_Toc76502901"/>
      <w:r w:rsidRPr="009C4728">
        <w:t>5</w:t>
      </w:r>
      <w:r w:rsidRPr="009C4728">
        <w:tab/>
        <w:t>Applicability of requirements</w:t>
      </w:r>
      <w:bookmarkEnd w:id="254"/>
      <w:bookmarkEnd w:id="255"/>
      <w:bookmarkEnd w:id="256"/>
      <w:bookmarkEnd w:id="257"/>
      <w:bookmarkEnd w:id="258"/>
      <w:bookmarkEnd w:id="259"/>
      <w:bookmarkEnd w:id="260"/>
      <w:bookmarkEnd w:id="261"/>
      <w:bookmarkEnd w:id="262"/>
      <w:bookmarkEnd w:id="263"/>
    </w:p>
    <w:p w14:paraId="5F5447F7" w14:textId="77777777" w:rsidR="00C53C29" w:rsidRPr="009C4728" w:rsidRDefault="00C53C29" w:rsidP="00C53C29">
      <w:pPr>
        <w:pStyle w:val="Heading2"/>
      </w:pPr>
      <w:bookmarkStart w:id="264" w:name="_Toc21093132"/>
      <w:bookmarkStart w:id="265" w:name="_Toc29762661"/>
      <w:bookmarkStart w:id="266" w:name="_Toc36025836"/>
      <w:bookmarkStart w:id="267" w:name="_Toc44584706"/>
      <w:bookmarkStart w:id="268" w:name="_Toc45868999"/>
      <w:bookmarkStart w:id="269" w:name="_Toc52553558"/>
      <w:bookmarkStart w:id="270" w:name="_Toc61111578"/>
      <w:bookmarkStart w:id="271" w:name="_Toc66807964"/>
      <w:bookmarkStart w:id="272" w:name="_Toc74834466"/>
      <w:bookmarkStart w:id="273" w:name="_Toc76502902"/>
      <w:r w:rsidRPr="009C4728">
        <w:t>5.1</w:t>
      </w:r>
      <w:r w:rsidRPr="009C4728">
        <w:tab/>
        <w:t>Band category 1</w:t>
      </w:r>
      <w:bookmarkEnd w:id="264"/>
      <w:bookmarkEnd w:id="265"/>
      <w:bookmarkEnd w:id="266"/>
      <w:bookmarkEnd w:id="267"/>
      <w:bookmarkEnd w:id="268"/>
      <w:bookmarkEnd w:id="269"/>
      <w:bookmarkEnd w:id="270"/>
      <w:bookmarkEnd w:id="271"/>
      <w:bookmarkEnd w:id="272"/>
      <w:bookmarkEnd w:id="273"/>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274" w:name="_Toc21093133"/>
      <w:bookmarkStart w:id="275" w:name="_Toc29762662"/>
      <w:bookmarkStart w:id="276" w:name="_Toc36025837"/>
      <w:bookmarkStart w:id="277" w:name="_Toc44584707"/>
      <w:bookmarkStart w:id="278" w:name="_Toc45869000"/>
      <w:bookmarkStart w:id="279" w:name="_Toc52553559"/>
      <w:bookmarkStart w:id="280" w:name="_Toc61111579"/>
      <w:bookmarkStart w:id="281" w:name="_Toc66807965"/>
      <w:bookmarkStart w:id="282" w:name="_Toc74834467"/>
      <w:bookmarkStart w:id="283" w:name="_Toc76502903"/>
      <w:r w:rsidRPr="009C4728">
        <w:t>5.2</w:t>
      </w:r>
      <w:r w:rsidRPr="009C4728">
        <w:tab/>
        <w:t>Band category 2</w:t>
      </w:r>
      <w:bookmarkEnd w:id="274"/>
      <w:bookmarkEnd w:id="275"/>
      <w:bookmarkEnd w:id="276"/>
      <w:bookmarkEnd w:id="277"/>
      <w:bookmarkEnd w:id="278"/>
      <w:bookmarkEnd w:id="279"/>
      <w:bookmarkEnd w:id="280"/>
      <w:bookmarkEnd w:id="281"/>
      <w:bookmarkEnd w:id="282"/>
      <w:bookmarkEnd w:id="283"/>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284" w:name="_Toc21093134"/>
      <w:bookmarkStart w:id="285" w:name="_Toc29762663"/>
      <w:bookmarkStart w:id="286" w:name="_Toc36025838"/>
      <w:bookmarkStart w:id="287" w:name="_Toc44584708"/>
      <w:bookmarkStart w:id="288" w:name="_Toc45869001"/>
      <w:bookmarkStart w:id="289" w:name="_Toc52553560"/>
      <w:bookmarkStart w:id="290" w:name="_Toc61111580"/>
      <w:bookmarkStart w:id="291" w:name="_Toc66807966"/>
      <w:bookmarkStart w:id="292" w:name="_Toc74834468"/>
      <w:bookmarkStart w:id="293" w:name="_Toc76502904"/>
      <w:r w:rsidRPr="009C4728">
        <w:t>5.3</w:t>
      </w:r>
      <w:r w:rsidRPr="009C4728">
        <w:tab/>
        <w:t>Band category 3</w:t>
      </w:r>
      <w:bookmarkEnd w:id="284"/>
      <w:bookmarkEnd w:id="285"/>
      <w:bookmarkEnd w:id="286"/>
      <w:bookmarkEnd w:id="287"/>
      <w:bookmarkEnd w:id="288"/>
      <w:bookmarkEnd w:id="289"/>
      <w:bookmarkEnd w:id="290"/>
      <w:bookmarkEnd w:id="291"/>
      <w:bookmarkEnd w:id="292"/>
      <w:bookmarkEnd w:id="293"/>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294" w:name="_Toc21093135"/>
      <w:bookmarkStart w:id="295" w:name="_Toc29762664"/>
      <w:bookmarkStart w:id="296" w:name="_Toc36025839"/>
      <w:bookmarkStart w:id="297" w:name="_Toc44584709"/>
      <w:bookmarkStart w:id="298" w:name="_Toc45869002"/>
      <w:bookmarkStart w:id="299" w:name="_Toc52553561"/>
      <w:bookmarkStart w:id="300" w:name="_Toc61111581"/>
      <w:bookmarkStart w:id="301" w:name="_Toc66807967"/>
      <w:bookmarkStart w:id="302" w:name="_Toc74834469"/>
      <w:bookmarkStart w:id="303" w:name="_Toc76502905"/>
      <w:r w:rsidRPr="009C4728">
        <w:t>5.4</w:t>
      </w:r>
      <w:r w:rsidRPr="009C4728">
        <w:tab/>
        <w:t>Inclusion of requirements by reference</w:t>
      </w:r>
      <w:bookmarkEnd w:id="294"/>
      <w:bookmarkEnd w:id="295"/>
      <w:bookmarkEnd w:id="296"/>
      <w:bookmarkEnd w:id="297"/>
      <w:bookmarkEnd w:id="298"/>
      <w:bookmarkEnd w:id="299"/>
      <w:bookmarkEnd w:id="300"/>
      <w:bookmarkEnd w:id="301"/>
      <w:bookmarkEnd w:id="302"/>
      <w:bookmarkEnd w:id="303"/>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304" w:name="_Toc21093136"/>
      <w:bookmarkStart w:id="305" w:name="_Toc29762665"/>
      <w:bookmarkStart w:id="306" w:name="_Toc36025840"/>
      <w:bookmarkStart w:id="307" w:name="_Toc44584710"/>
      <w:bookmarkStart w:id="308" w:name="_Toc45869003"/>
      <w:bookmarkStart w:id="309" w:name="_Toc52553562"/>
      <w:bookmarkStart w:id="310" w:name="_Toc61111582"/>
      <w:bookmarkStart w:id="311" w:name="_Toc66807968"/>
      <w:bookmarkStart w:id="312" w:name="_Toc74834470"/>
      <w:bookmarkStart w:id="313" w:name="_Toc76502906"/>
      <w:r w:rsidRPr="009C4728">
        <w:t>6</w:t>
      </w:r>
      <w:r w:rsidRPr="009C4728">
        <w:tab/>
        <w:t>Transmitter characteristics</w:t>
      </w:r>
      <w:bookmarkEnd w:id="304"/>
      <w:bookmarkEnd w:id="305"/>
      <w:bookmarkEnd w:id="306"/>
      <w:bookmarkEnd w:id="307"/>
      <w:bookmarkEnd w:id="308"/>
      <w:bookmarkEnd w:id="309"/>
      <w:bookmarkEnd w:id="310"/>
      <w:bookmarkEnd w:id="311"/>
      <w:bookmarkEnd w:id="312"/>
      <w:bookmarkEnd w:id="313"/>
    </w:p>
    <w:p w14:paraId="5F544AFC" w14:textId="77777777" w:rsidR="00C53C29" w:rsidRPr="009C4728" w:rsidRDefault="00C53C29" w:rsidP="00C53C29">
      <w:pPr>
        <w:pStyle w:val="Heading2"/>
      </w:pPr>
      <w:bookmarkStart w:id="314" w:name="_Toc21093137"/>
      <w:bookmarkStart w:id="315" w:name="_Toc29762666"/>
      <w:bookmarkStart w:id="316" w:name="_Toc36025841"/>
      <w:bookmarkStart w:id="317" w:name="_Toc44584711"/>
      <w:bookmarkStart w:id="318" w:name="_Toc45869004"/>
      <w:bookmarkStart w:id="319" w:name="_Toc52553563"/>
      <w:bookmarkStart w:id="320" w:name="_Toc61111583"/>
      <w:bookmarkStart w:id="321" w:name="_Toc66807969"/>
      <w:bookmarkStart w:id="322" w:name="_Toc74834471"/>
      <w:bookmarkStart w:id="323" w:name="_Toc76502907"/>
      <w:r w:rsidRPr="009C4728">
        <w:t>6.1</w:t>
      </w:r>
      <w:r w:rsidRPr="009C4728">
        <w:tab/>
        <w:t>General</w:t>
      </w:r>
      <w:bookmarkEnd w:id="314"/>
      <w:bookmarkEnd w:id="315"/>
      <w:bookmarkEnd w:id="316"/>
      <w:bookmarkEnd w:id="317"/>
      <w:bookmarkEnd w:id="318"/>
      <w:bookmarkEnd w:id="319"/>
      <w:bookmarkEnd w:id="320"/>
      <w:bookmarkEnd w:id="321"/>
      <w:bookmarkEnd w:id="322"/>
      <w:bookmarkEnd w:id="32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324" w:name="_Toc21093138"/>
      <w:bookmarkStart w:id="325" w:name="_Toc29762667"/>
      <w:bookmarkStart w:id="326" w:name="_Toc36025842"/>
      <w:bookmarkStart w:id="327" w:name="_Toc44584712"/>
      <w:bookmarkStart w:id="328" w:name="_Toc45869005"/>
      <w:bookmarkStart w:id="329" w:name="_Toc52553564"/>
      <w:bookmarkStart w:id="330" w:name="_Toc61111584"/>
      <w:bookmarkStart w:id="331" w:name="_Toc66807970"/>
      <w:bookmarkStart w:id="332" w:name="_Toc74834472"/>
      <w:bookmarkStart w:id="333" w:name="_Toc76502908"/>
      <w:r w:rsidRPr="009C4728">
        <w:t>6.2</w:t>
      </w:r>
      <w:r w:rsidRPr="009C4728">
        <w:tab/>
        <w:t>Base station output power</w:t>
      </w:r>
      <w:bookmarkEnd w:id="324"/>
      <w:bookmarkEnd w:id="325"/>
      <w:bookmarkEnd w:id="326"/>
      <w:bookmarkEnd w:id="327"/>
      <w:bookmarkEnd w:id="328"/>
      <w:bookmarkEnd w:id="329"/>
      <w:bookmarkEnd w:id="330"/>
      <w:bookmarkEnd w:id="331"/>
      <w:bookmarkEnd w:id="332"/>
      <w:bookmarkEnd w:id="333"/>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334"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34"/>
    </w:p>
    <w:p w14:paraId="5F544B1F" w14:textId="77777777" w:rsidR="00C53C29" w:rsidRPr="009C4728" w:rsidRDefault="00C53C29" w:rsidP="00C53C29">
      <w:pPr>
        <w:pStyle w:val="Heading3"/>
      </w:pPr>
      <w:bookmarkStart w:id="335" w:name="_Toc21093139"/>
      <w:bookmarkStart w:id="336" w:name="_Toc29762668"/>
      <w:bookmarkStart w:id="337" w:name="_Toc36025843"/>
      <w:bookmarkStart w:id="338" w:name="_Toc44584713"/>
      <w:bookmarkStart w:id="339" w:name="_Toc45869006"/>
      <w:bookmarkStart w:id="340" w:name="_Toc52553565"/>
      <w:bookmarkStart w:id="341" w:name="_Toc61111585"/>
      <w:bookmarkStart w:id="342" w:name="_Toc66807971"/>
      <w:bookmarkStart w:id="343" w:name="_Toc74834473"/>
      <w:bookmarkStart w:id="344" w:name="_Toc76502909"/>
      <w:r w:rsidRPr="009C4728">
        <w:t>6.2.1</w:t>
      </w:r>
      <w:r w:rsidRPr="009C4728">
        <w:tab/>
        <w:t>Minimum requirement</w:t>
      </w:r>
      <w:bookmarkEnd w:id="335"/>
      <w:bookmarkEnd w:id="336"/>
      <w:bookmarkEnd w:id="337"/>
      <w:bookmarkEnd w:id="338"/>
      <w:bookmarkEnd w:id="339"/>
      <w:bookmarkEnd w:id="340"/>
      <w:bookmarkEnd w:id="341"/>
      <w:bookmarkEnd w:id="342"/>
      <w:bookmarkEnd w:id="343"/>
      <w:bookmarkEnd w:id="344"/>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345" w:name="_Toc21093140"/>
      <w:bookmarkStart w:id="346" w:name="_Toc29762669"/>
      <w:bookmarkStart w:id="347" w:name="_Toc36025844"/>
      <w:bookmarkStart w:id="348" w:name="_Toc44584714"/>
      <w:bookmarkStart w:id="349" w:name="_Toc45869007"/>
      <w:bookmarkStart w:id="350" w:name="_Toc52553566"/>
      <w:bookmarkStart w:id="351" w:name="_Toc61111586"/>
      <w:bookmarkStart w:id="352" w:name="_Toc66807972"/>
      <w:bookmarkStart w:id="353" w:name="_Toc74834474"/>
      <w:bookmarkStart w:id="354" w:name="_Toc76502910"/>
      <w:r w:rsidRPr="009C4728">
        <w:t>6.2.2</w:t>
      </w:r>
      <w:r w:rsidRPr="009C4728">
        <w:tab/>
        <w:t>Additional requirement (regional)</w:t>
      </w:r>
      <w:bookmarkEnd w:id="345"/>
      <w:bookmarkEnd w:id="346"/>
      <w:bookmarkEnd w:id="347"/>
      <w:bookmarkEnd w:id="348"/>
      <w:bookmarkEnd w:id="349"/>
      <w:bookmarkEnd w:id="350"/>
      <w:bookmarkEnd w:id="351"/>
      <w:bookmarkEnd w:id="352"/>
      <w:bookmarkEnd w:id="353"/>
      <w:bookmarkEnd w:id="354"/>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355" w:name="_Toc21093141"/>
      <w:bookmarkStart w:id="356" w:name="_Toc29762670"/>
      <w:bookmarkStart w:id="357" w:name="_Toc36025845"/>
      <w:bookmarkStart w:id="358" w:name="_Toc44584715"/>
      <w:bookmarkStart w:id="359" w:name="_Toc45869008"/>
      <w:bookmarkStart w:id="360" w:name="_Toc52553567"/>
      <w:bookmarkStart w:id="361" w:name="_Toc61111587"/>
      <w:bookmarkStart w:id="362" w:name="_Toc66807973"/>
      <w:bookmarkStart w:id="363" w:name="_Toc74834475"/>
      <w:bookmarkStart w:id="364" w:name="_Toc76502911"/>
      <w:r w:rsidRPr="009C4728">
        <w:t>6.2.3</w:t>
      </w:r>
      <w:r w:rsidRPr="009C4728">
        <w:tab/>
        <w:t>E-UTRA minimum requirement for DL RS power</w:t>
      </w:r>
      <w:bookmarkEnd w:id="355"/>
      <w:bookmarkEnd w:id="356"/>
      <w:bookmarkEnd w:id="357"/>
      <w:bookmarkEnd w:id="358"/>
      <w:bookmarkEnd w:id="359"/>
      <w:bookmarkEnd w:id="360"/>
      <w:bookmarkEnd w:id="361"/>
      <w:bookmarkEnd w:id="362"/>
      <w:bookmarkEnd w:id="363"/>
      <w:bookmarkEnd w:id="364"/>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365" w:name="_Toc21093142"/>
      <w:bookmarkStart w:id="366" w:name="_Toc29762671"/>
      <w:bookmarkStart w:id="367" w:name="_Toc36025846"/>
      <w:bookmarkStart w:id="368" w:name="_Toc44584716"/>
      <w:bookmarkStart w:id="369" w:name="_Toc45869009"/>
      <w:bookmarkStart w:id="370" w:name="_Toc52553568"/>
      <w:bookmarkStart w:id="371" w:name="_Toc61111588"/>
      <w:bookmarkStart w:id="372" w:name="_Toc66807974"/>
      <w:bookmarkStart w:id="373" w:name="_Toc74834476"/>
      <w:bookmarkStart w:id="374" w:name="_Toc76502912"/>
      <w:r w:rsidRPr="009C4728">
        <w:t>6.2.4</w:t>
      </w:r>
      <w:r w:rsidRPr="009C4728">
        <w:tab/>
        <w:t>UTRA FDD minimum requirement for primary CPICH power</w:t>
      </w:r>
      <w:bookmarkEnd w:id="365"/>
      <w:bookmarkEnd w:id="366"/>
      <w:bookmarkEnd w:id="367"/>
      <w:bookmarkEnd w:id="368"/>
      <w:bookmarkEnd w:id="369"/>
      <w:bookmarkEnd w:id="370"/>
      <w:bookmarkEnd w:id="371"/>
      <w:bookmarkEnd w:id="372"/>
      <w:bookmarkEnd w:id="373"/>
      <w:bookmarkEnd w:id="374"/>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375" w:name="_Toc21093143"/>
      <w:bookmarkStart w:id="376" w:name="_Toc29762672"/>
      <w:bookmarkStart w:id="377" w:name="_Toc36025847"/>
      <w:bookmarkStart w:id="378" w:name="_Toc44584717"/>
      <w:bookmarkStart w:id="379" w:name="_Toc45869010"/>
      <w:bookmarkStart w:id="380" w:name="_Toc52553569"/>
      <w:bookmarkStart w:id="381" w:name="_Toc61111589"/>
      <w:bookmarkStart w:id="382" w:name="_Toc66807975"/>
      <w:bookmarkStart w:id="383" w:name="_Toc74834477"/>
      <w:bookmarkStart w:id="384" w:name="_Toc76502913"/>
      <w:r w:rsidRPr="009C4728">
        <w:t>6.2.4A</w:t>
      </w:r>
      <w:r w:rsidRPr="009C4728">
        <w:tab/>
        <w:t>UTRA FDD minimum requirement for secondary CPICH power</w:t>
      </w:r>
      <w:bookmarkEnd w:id="375"/>
      <w:bookmarkEnd w:id="376"/>
      <w:bookmarkEnd w:id="377"/>
      <w:bookmarkEnd w:id="378"/>
      <w:bookmarkEnd w:id="379"/>
      <w:bookmarkEnd w:id="380"/>
      <w:bookmarkEnd w:id="381"/>
      <w:bookmarkEnd w:id="382"/>
      <w:bookmarkEnd w:id="383"/>
      <w:bookmarkEnd w:id="384"/>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385" w:name="_Toc21093144"/>
      <w:bookmarkStart w:id="386" w:name="_Toc29762673"/>
      <w:bookmarkStart w:id="387" w:name="_Toc36025848"/>
      <w:bookmarkStart w:id="388" w:name="_Toc44584718"/>
      <w:bookmarkStart w:id="389" w:name="_Toc45869011"/>
      <w:bookmarkStart w:id="390" w:name="_Toc52553570"/>
      <w:bookmarkStart w:id="391" w:name="_Toc61111590"/>
      <w:bookmarkStart w:id="392" w:name="_Toc66807976"/>
      <w:bookmarkStart w:id="393" w:name="_Toc74834478"/>
      <w:bookmarkStart w:id="394" w:name="_Toc76502914"/>
      <w:r w:rsidRPr="009C4728">
        <w:t>6.2.5</w:t>
      </w:r>
      <w:r w:rsidRPr="009C4728">
        <w:tab/>
        <w:t>UTRA TDD minimum requirement for primary CCPCH power</w:t>
      </w:r>
      <w:bookmarkEnd w:id="385"/>
      <w:bookmarkEnd w:id="386"/>
      <w:bookmarkEnd w:id="387"/>
      <w:bookmarkEnd w:id="388"/>
      <w:bookmarkEnd w:id="389"/>
      <w:bookmarkEnd w:id="390"/>
      <w:bookmarkEnd w:id="391"/>
      <w:bookmarkEnd w:id="392"/>
      <w:bookmarkEnd w:id="393"/>
      <w:bookmarkEnd w:id="394"/>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395" w:name="_Toc21093145"/>
      <w:bookmarkStart w:id="396" w:name="_Toc29762674"/>
      <w:bookmarkStart w:id="397" w:name="_Toc36025849"/>
      <w:bookmarkStart w:id="398" w:name="_Toc44584719"/>
      <w:bookmarkStart w:id="399" w:name="_Toc45869012"/>
      <w:bookmarkStart w:id="400" w:name="_Toc52553571"/>
      <w:bookmarkStart w:id="401" w:name="_Toc61111591"/>
      <w:bookmarkStart w:id="402" w:name="_Toc66807977"/>
      <w:bookmarkStart w:id="403" w:name="_Toc74834479"/>
      <w:bookmarkStart w:id="404" w:name="_Toc76502915"/>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395"/>
      <w:bookmarkEnd w:id="396"/>
      <w:bookmarkEnd w:id="397"/>
      <w:bookmarkEnd w:id="398"/>
      <w:bookmarkEnd w:id="399"/>
      <w:bookmarkEnd w:id="400"/>
      <w:bookmarkEnd w:id="401"/>
      <w:bookmarkEnd w:id="402"/>
      <w:bookmarkEnd w:id="403"/>
      <w:bookmarkEnd w:id="404"/>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405" w:name="_Toc21093146"/>
      <w:bookmarkStart w:id="406" w:name="_Toc29762675"/>
      <w:bookmarkStart w:id="407" w:name="_Toc36025850"/>
      <w:bookmarkStart w:id="408" w:name="_Toc44584720"/>
      <w:bookmarkStart w:id="409" w:name="_Toc45869013"/>
      <w:bookmarkStart w:id="410" w:name="_Toc52553572"/>
      <w:bookmarkStart w:id="411" w:name="_Toc61111592"/>
      <w:bookmarkStart w:id="412" w:name="_Toc66807978"/>
      <w:bookmarkStart w:id="413" w:name="_Toc74834480"/>
      <w:bookmarkStart w:id="414" w:name="_Toc76502916"/>
      <w:r w:rsidRPr="009C4728">
        <w:t>6.3</w:t>
      </w:r>
      <w:r w:rsidRPr="009C4728">
        <w:tab/>
        <w:t>Output power dynamics</w:t>
      </w:r>
      <w:bookmarkEnd w:id="405"/>
      <w:bookmarkEnd w:id="406"/>
      <w:bookmarkEnd w:id="407"/>
      <w:bookmarkEnd w:id="408"/>
      <w:bookmarkEnd w:id="409"/>
      <w:bookmarkEnd w:id="410"/>
      <w:bookmarkEnd w:id="411"/>
      <w:bookmarkEnd w:id="412"/>
      <w:bookmarkEnd w:id="413"/>
      <w:bookmarkEnd w:id="414"/>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415" w:name="_Toc21093147"/>
      <w:bookmarkStart w:id="416" w:name="_Toc29762676"/>
      <w:bookmarkStart w:id="417" w:name="_Toc36025851"/>
      <w:bookmarkStart w:id="418" w:name="_Toc44584721"/>
      <w:bookmarkStart w:id="419" w:name="_Toc45869014"/>
      <w:bookmarkStart w:id="420" w:name="_Toc52553573"/>
      <w:bookmarkStart w:id="421" w:name="_Toc61111593"/>
      <w:bookmarkStart w:id="422" w:name="_Toc66807979"/>
      <w:bookmarkStart w:id="423" w:name="_Toc74834481"/>
      <w:bookmarkStart w:id="424" w:name="_Toc76502917"/>
      <w:r w:rsidRPr="009C4728">
        <w:t>6.3.1</w:t>
      </w:r>
      <w:r w:rsidRPr="009C4728">
        <w:tab/>
        <w:t>E-UTRA minimum requirement</w:t>
      </w:r>
      <w:bookmarkEnd w:id="415"/>
      <w:bookmarkEnd w:id="416"/>
      <w:bookmarkEnd w:id="417"/>
      <w:bookmarkEnd w:id="418"/>
      <w:bookmarkEnd w:id="419"/>
      <w:bookmarkEnd w:id="420"/>
      <w:bookmarkEnd w:id="421"/>
      <w:bookmarkEnd w:id="422"/>
      <w:bookmarkEnd w:id="423"/>
      <w:bookmarkEnd w:id="42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425" w:name="_Toc21093148"/>
      <w:bookmarkStart w:id="426" w:name="_Toc29762677"/>
      <w:bookmarkStart w:id="427" w:name="_Toc36025852"/>
      <w:bookmarkStart w:id="428" w:name="_Toc44584722"/>
      <w:bookmarkStart w:id="429" w:name="_Toc45869015"/>
      <w:bookmarkStart w:id="430" w:name="_Toc52553574"/>
      <w:bookmarkStart w:id="431" w:name="_Toc61111594"/>
      <w:bookmarkStart w:id="432" w:name="_Toc66807980"/>
      <w:bookmarkStart w:id="433" w:name="_Toc74834482"/>
      <w:bookmarkStart w:id="434" w:name="_Toc76502918"/>
      <w:r w:rsidRPr="009C4728">
        <w:lastRenderedPageBreak/>
        <w:t>6.3.2</w:t>
      </w:r>
      <w:r w:rsidRPr="009C4728">
        <w:tab/>
        <w:t>UTRA FDD minimum requirement</w:t>
      </w:r>
      <w:bookmarkEnd w:id="425"/>
      <w:bookmarkEnd w:id="426"/>
      <w:bookmarkEnd w:id="427"/>
      <w:bookmarkEnd w:id="428"/>
      <w:bookmarkEnd w:id="429"/>
      <w:bookmarkEnd w:id="430"/>
      <w:bookmarkEnd w:id="431"/>
      <w:bookmarkEnd w:id="432"/>
      <w:bookmarkEnd w:id="433"/>
      <w:bookmarkEnd w:id="434"/>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435" w:name="_Toc21093149"/>
      <w:bookmarkStart w:id="436" w:name="_Toc29762678"/>
      <w:bookmarkStart w:id="437" w:name="_Toc36025853"/>
      <w:bookmarkStart w:id="438" w:name="_Toc44584723"/>
      <w:bookmarkStart w:id="439" w:name="_Toc45869016"/>
      <w:bookmarkStart w:id="440" w:name="_Toc52553575"/>
      <w:bookmarkStart w:id="441" w:name="_Toc61111595"/>
      <w:bookmarkStart w:id="442" w:name="_Toc66807981"/>
      <w:bookmarkStart w:id="443" w:name="_Toc74834483"/>
      <w:bookmarkStart w:id="444" w:name="_Toc76502919"/>
      <w:r w:rsidRPr="009C4728">
        <w:t>6.3.3</w:t>
      </w:r>
      <w:r w:rsidRPr="009C4728">
        <w:tab/>
        <w:t>UTRA TDD minimum requirement</w:t>
      </w:r>
      <w:bookmarkEnd w:id="435"/>
      <w:bookmarkEnd w:id="436"/>
      <w:bookmarkEnd w:id="437"/>
      <w:bookmarkEnd w:id="438"/>
      <w:bookmarkEnd w:id="439"/>
      <w:bookmarkEnd w:id="440"/>
      <w:bookmarkEnd w:id="441"/>
      <w:bookmarkEnd w:id="442"/>
      <w:bookmarkEnd w:id="443"/>
      <w:bookmarkEnd w:id="444"/>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445" w:name="_Toc21093150"/>
      <w:bookmarkStart w:id="446" w:name="_Toc29762679"/>
      <w:bookmarkStart w:id="447" w:name="_Toc36025854"/>
      <w:bookmarkStart w:id="448" w:name="_Toc44584724"/>
      <w:bookmarkStart w:id="449" w:name="_Toc45869017"/>
      <w:bookmarkStart w:id="450" w:name="_Toc52553576"/>
      <w:bookmarkStart w:id="451" w:name="_Toc61111596"/>
      <w:bookmarkStart w:id="452" w:name="_Toc66807982"/>
      <w:bookmarkStart w:id="453" w:name="_Toc74834484"/>
      <w:bookmarkStart w:id="454" w:name="_Toc76502920"/>
      <w:r w:rsidRPr="009C4728">
        <w:t>6.3.4</w:t>
      </w:r>
      <w:r w:rsidRPr="009C4728">
        <w:tab/>
        <w:t>GSM/EDGE minimum requirement</w:t>
      </w:r>
      <w:bookmarkEnd w:id="445"/>
      <w:bookmarkEnd w:id="446"/>
      <w:bookmarkEnd w:id="447"/>
      <w:bookmarkEnd w:id="448"/>
      <w:bookmarkEnd w:id="449"/>
      <w:bookmarkEnd w:id="450"/>
      <w:bookmarkEnd w:id="451"/>
      <w:bookmarkEnd w:id="452"/>
      <w:bookmarkEnd w:id="453"/>
      <w:bookmarkEnd w:id="454"/>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455" w:name="_Toc21093151"/>
      <w:bookmarkStart w:id="456" w:name="_Toc29762680"/>
      <w:bookmarkStart w:id="457" w:name="_Toc36025855"/>
      <w:bookmarkStart w:id="458" w:name="_Toc44584725"/>
      <w:bookmarkStart w:id="459" w:name="_Toc45869018"/>
      <w:bookmarkStart w:id="460" w:name="_Toc52553577"/>
      <w:bookmarkStart w:id="461" w:name="_Toc61111597"/>
      <w:bookmarkStart w:id="462" w:name="_Toc66807983"/>
      <w:bookmarkStart w:id="463" w:name="_Toc74834485"/>
      <w:bookmarkStart w:id="464" w:name="_Toc76502921"/>
      <w:r w:rsidRPr="009C4728">
        <w:t>6.3.5</w:t>
      </w:r>
      <w:r w:rsidRPr="009C4728">
        <w:tab/>
        <w:t>NB-IoT minimum requirement</w:t>
      </w:r>
      <w:bookmarkEnd w:id="455"/>
      <w:bookmarkEnd w:id="456"/>
      <w:bookmarkEnd w:id="457"/>
      <w:bookmarkEnd w:id="458"/>
      <w:bookmarkEnd w:id="459"/>
      <w:bookmarkEnd w:id="460"/>
      <w:bookmarkEnd w:id="461"/>
      <w:bookmarkEnd w:id="462"/>
      <w:bookmarkEnd w:id="463"/>
      <w:bookmarkEnd w:id="464"/>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465" w:name="_Toc21093152"/>
      <w:bookmarkStart w:id="466" w:name="_Toc29762681"/>
      <w:bookmarkStart w:id="467" w:name="_Toc36025856"/>
      <w:bookmarkStart w:id="468" w:name="_Toc44584726"/>
      <w:bookmarkStart w:id="469" w:name="_Toc45869019"/>
      <w:bookmarkStart w:id="470" w:name="_Toc52553578"/>
      <w:bookmarkStart w:id="471" w:name="_Toc61111598"/>
      <w:bookmarkStart w:id="472" w:name="_Toc66807984"/>
      <w:bookmarkStart w:id="473" w:name="_Toc74834486"/>
      <w:bookmarkStart w:id="474" w:name="_Toc76502922"/>
      <w:r w:rsidRPr="009C4728">
        <w:t>6.3.6</w:t>
      </w:r>
      <w:r w:rsidRPr="009C4728">
        <w:tab/>
        <w:t>NR minimum requirement</w:t>
      </w:r>
      <w:bookmarkEnd w:id="465"/>
      <w:bookmarkEnd w:id="466"/>
      <w:bookmarkEnd w:id="467"/>
      <w:bookmarkEnd w:id="468"/>
      <w:bookmarkEnd w:id="469"/>
      <w:bookmarkEnd w:id="470"/>
      <w:bookmarkEnd w:id="471"/>
      <w:bookmarkEnd w:id="472"/>
      <w:bookmarkEnd w:id="473"/>
      <w:bookmarkEnd w:id="474"/>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475" w:name="_Toc21093153"/>
      <w:bookmarkStart w:id="476" w:name="_Toc29762682"/>
      <w:bookmarkStart w:id="477" w:name="_Toc36025857"/>
      <w:bookmarkStart w:id="478" w:name="_Toc44584727"/>
      <w:bookmarkStart w:id="479" w:name="_Toc45869020"/>
      <w:bookmarkStart w:id="480" w:name="_Toc52553579"/>
      <w:bookmarkStart w:id="481" w:name="_Toc61111599"/>
      <w:bookmarkStart w:id="482" w:name="_Toc66807985"/>
      <w:bookmarkStart w:id="483" w:name="_Toc74834487"/>
      <w:bookmarkStart w:id="484" w:name="_Toc76502923"/>
      <w:r w:rsidRPr="009C4728">
        <w:t>6.4</w:t>
      </w:r>
      <w:r w:rsidRPr="009C4728">
        <w:tab/>
        <w:t>Transmit ON/OFF power</w:t>
      </w:r>
      <w:bookmarkEnd w:id="475"/>
      <w:bookmarkEnd w:id="476"/>
      <w:bookmarkEnd w:id="477"/>
      <w:bookmarkEnd w:id="478"/>
      <w:bookmarkEnd w:id="479"/>
      <w:bookmarkEnd w:id="480"/>
      <w:bookmarkEnd w:id="481"/>
      <w:bookmarkEnd w:id="482"/>
      <w:bookmarkEnd w:id="483"/>
      <w:bookmarkEnd w:id="484"/>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485" w:name="_Toc21093154"/>
      <w:bookmarkStart w:id="486" w:name="_Toc29762683"/>
      <w:bookmarkStart w:id="487" w:name="_Toc36025858"/>
      <w:bookmarkStart w:id="488" w:name="_Toc44584728"/>
      <w:bookmarkStart w:id="489" w:name="_Toc45869021"/>
      <w:bookmarkStart w:id="490" w:name="_Toc52553580"/>
      <w:bookmarkStart w:id="491" w:name="_Toc61111600"/>
      <w:bookmarkStart w:id="492" w:name="_Toc66807986"/>
      <w:bookmarkStart w:id="493" w:name="_Toc74834488"/>
      <w:bookmarkStart w:id="494" w:name="_Toc76502924"/>
      <w:r w:rsidRPr="009C4728">
        <w:t>6.4.1</w:t>
      </w:r>
      <w:r w:rsidRPr="009C4728">
        <w:tab/>
        <w:t>Transmitter OFF power</w:t>
      </w:r>
      <w:bookmarkEnd w:id="485"/>
      <w:bookmarkEnd w:id="486"/>
      <w:bookmarkEnd w:id="487"/>
      <w:bookmarkEnd w:id="488"/>
      <w:bookmarkEnd w:id="489"/>
      <w:bookmarkEnd w:id="490"/>
      <w:bookmarkEnd w:id="491"/>
      <w:bookmarkEnd w:id="492"/>
      <w:bookmarkEnd w:id="493"/>
      <w:bookmarkEnd w:id="494"/>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495" w:name="_Toc21093155"/>
      <w:bookmarkStart w:id="496" w:name="_Toc29762684"/>
      <w:bookmarkStart w:id="497" w:name="_Toc36025859"/>
      <w:bookmarkStart w:id="498" w:name="_Toc44584729"/>
      <w:bookmarkStart w:id="499" w:name="_Toc45869022"/>
      <w:bookmarkStart w:id="500" w:name="_Toc52553581"/>
      <w:bookmarkStart w:id="501" w:name="_Toc61111601"/>
      <w:bookmarkStart w:id="502" w:name="_Toc66807987"/>
      <w:bookmarkStart w:id="503" w:name="_Toc74834489"/>
      <w:bookmarkStart w:id="504" w:name="_Toc76502925"/>
      <w:r w:rsidRPr="009C4728">
        <w:t>6.4.1.1</w:t>
      </w:r>
      <w:r w:rsidRPr="009C4728">
        <w:tab/>
        <w:t>Minimum Requirement</w:t>
      </w:r>
      <w:bookmarkEnd w:id="495"/>
      <w:bookmarkEnd w:id="496"/>
      <w:bookmarkEnd w:id="497"/>
      <w:bookmarkEnd w:id="498"/>
      <w:bookmarkEnd w:id="499"/>
      <w:bookmarkEnd w:id="500"/>
      <w:bookmarkEnd w:id="501"/>
      <w:bookmarkEnd w:id="502"/>
      <w:bookmarkEnd w:id="503"/>
      <w:bookmarkEnd w:id="504"/>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505" w:name="_Toc21093156"/>
      <w:bookmarkStart w:id="506" w:name="_Toc29762685"/>
      <w:bookmarkStart w:id="507" w:name="_Toc36025860"/>
      <w:bookmarkStart w:id="508" w:name="_Toc44584730"/>
      <w:bookmarkStart w:id="509" w:name="_Toc45869023"/>
      <w:bookmarkStart w:id="510" w:name="_Toc52553582"/>
      <w:bookmarkStart w:id="511" w:name="_Toc61111602"/>
      <w:bookmarkStart w:id="512" w:name="_Toc66807988"/>
      <w:bookmarkStart w:id="513" w:name="_Toc74834490"/>
      <w:bookmarkStart w:id="514" w:name="_Toc76502926"/>
      <w:r w:rsidRPr="009C4728">
        <w:t>6.4.2</w:t>
      </w:r>
      <w:r w:rsidRPr="009C4728">
        <w:tab/>
        <w:t>Transmitter transient period</w:t>
      </w:r>
      <w:bookmarkEnd w:id="505"/>
      <w:bookmarkEnd w:id="506"/>
      <w:bookmarkEnd w:id="507"/>
      <w:bookmarkEnd w:id="508"/>
      <w:bookmarkEnd w:id="509"/>
      <w:bookmarkEnd w:id="510"/>
      <w:bookmarkEnd w:id="511"/>
      <w:bookmarkEnd w:id="512"/>
      <w:bookmarkEnd w:id="513"/>
      <w:bookmarkEnd w:id="514"/>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515" w:name="_MON_1323547975"/>
    <w:bookmarkStart w:id="516" w:name="_MON_1323726522"/>
    <w:bookmarkEnd w:id="515"/>
    <w:bookmarkEnd w:id="516"/>
    <w:bookmarkStart w:id="517" w:name="_MON_1317316963"/>
    <w:bookmarkEnd w:id="517"/>
    <w:p w14:paraId="5F544B6F" w14:textId="77777777" w:rsidR="00C53C29" w:rsidRPr="009C4728" w:rsidRDefault="00C53C29" w:rsidP="00C53C29">
      <w:pPr>
        <w:pStyle w:val="TH"/>
      </w:pPr>
      <w:r w:rsidRPr="009C4728">
        <w:object w:dxaOrig="9719" w:dyaOrig="4691" w14:anchorId="5F546700">
          <v:shape id="_x0000_i1032" type="#_x0000_t75" style="width:467.45pt;height:236.5pt" o:ole="">
            <v:imagedata r:id="rId26" o:title=""/>
          </v:shape>
          <o:OLEObject Type="Embed" ProgID="Word.Picture.8" ShapeID="_x0000_i1032" DrawAspect="Content" ObjectID="_1687115679"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518" w:name="_Toc21093157"/>
      <w:bookmarkStart w:id="519" w:name="_Toc29762686"/>
      <w:bookmarkStart w:id="520" w:name="_Toc36025861"/>
      <w:bookmarkStart w:id="521" w:name="_Toc44584731"/>
      <w:bookmarkStart w:id="522" w:name="_Toc45869024"/>
      <w:bookmarkStart w:id="523" w:name="_Toc52553583"/>
      <w:bookmarkStart w:id="524" w:name="_Toc61111603"/>
      <w:bookmarkStart w:id="525" w:name="_Toc66807989"/>
      <w:bookmarkStart w:id="526" w:name="_Toc74834491"/>
      <w:bookmarkStart w:id="527" w:name="_Toc76502927"/>
      <w:r w:rsidRPr="009C4728">
        <w:t>6.4.2.1</w:t>
      </w:r>
      <w:r w:rsidRPr="009C4728">
        <w:tab/>
        <w:t>Minimum requirements</w:t>
      </w:r>
      <w:bookmarkEnd w:id="518"/>
      <w:bookmarkEnd w:id="519"/>
      <w:bookmarkEnd w:id="520"/>
      <w:bookmarkEnd w:id="521"/>
      <w:bookmarkEnd w:id="522"/>
      <w:bookmarkEnd w:id="523"/>
      <w:bookmarkEnd w:id="524"/>
      <w:bookmarkEnd w:id="525"/>
      <w:bookmarkEnd w:id="526"/>
      <w:bookmarkEnd w:id="527"/>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528" w:name="_Toc21093158"/>
      <w:bookmarkStart w:id="529" w:name="_Toc29762687"/>
      <w:bookmarkStart w:id="530" w:name="_Toc36025862"/>
      <w:bookmarkStart w:id="531" w:name="_Toc44584732"/>
      <w:bookmarkStart w:id="532" w:name="_Toc45869025"/>
      <w:bookmarkStart w:id="533" w:name="_Toc52553584"/>
      <w:bookmarkStart w:id="534" w:name="_Toc61111604"/>
      <w:bookmarkStart w:id="535" w:name="_Toc66807990"/>
      <w:bookmarkStart w:id="536" w:name="_Toc74834492"/>
      <w:bookmarkStart w:id="537" w:name="_Toc76502928"/>
      <w:r w:rsidRPr="009C4728">
        <w:t>6.5</w:t>
      </w:r>
      <w:r w:rsidRPr="009C4728">
        <w:tab/>
        <w:t>Transmitted signal quality</w:t>
      </w:r>
      <w:bookmarkEnd w:id="528"/>
      <w:bookmarkEnd w:id="529"/>
      <w:bookmarkEnd w:id="530"/>
      <w:bookmarkEnd w:id="531"/>
      <w:bookmarkEnd w:id="532"/>
      <w:bookmarkEnd w:id="533"/>
      <w:bookmarkEnd w:id="534"/>
      <w:bookmarkEnd w:id="535"/>
      <w:bookmarkEnd w:id="536"/>
      <w:bookmarkEnd w:id="537"/>
    </w:p>
    <w:p w14:paraId="5F544B8C" w14:textId="77777777" w:rsidR="00C53C29" w:rsidRPr="009C4728" w:rsidRDefault="00C53C29" w:rsidP="00C53C29">
      <w:pPr>
        <w:pStyle w:val="Heading3"/>
      </w:pPr>
      <w:bookmarkStart w:id="538" w:name="_Toc21093159"/>
      <w:bookmarkStart w:id="539" w:name="_Toc29762688"/>
      <w:bookmarkStart w:id="540" w:name="_Toc36025863"/>
      <w:bookmarkStart w:id="541" w:name="_Toc44584733"/>
      <w:bookmarkStart w:id="542" w:name="_Toc45869026"/>
      <w:bookmarkStart w:id="543" w:name="_Toc52553585"/>
      <w:bookmarkStart w:id="544" w:name="_Toc61111605"/>
      <w:bookmarkStart w:id="545" w:name="_Toc66807991"/>
      <w:bookmarkStart w:id="546" w:name="_Toc74834493"/>
      <w:bookmarkStart w:id="547" w:name="_Toc76502929"/>
      <w:r w:rsidRPr="009C4728">
        <w:t>6.5.1</w:t>
      </w:r>
      <w:r w:rsidRPr="009C4728">
        <w:tab/>
        <w:t>Modulation quality</w:t>
      </w:r>
      <w:bookmarkEnd w:id="538"/>
      <w:bookmarkEnd w:id="539"/>
      <w:bookmarkEnd w:id="540"/>
      <w:bookmarkEnd w:id="541"/>
      <w:bookmarkEnd w:id="542"/>
      <w:bookmarkEnd w:id="543"/>
      <w:bookmarkEnd w:id="544"/>
      <w:bookmarkEnd w:id="545"/>
      <w:bookmarkEnd w:id="546"/>
      <w:bookmarkEnd w:id="547"/>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548" w:name="_Toc21093160"/>
      <w:bookmarkStart w:id="549" w:name="_Toc29762689"/>
      <w:bookmarkStart w:id="550" w:name="_Toc36025864"/>
      <w:bookmarkStart w:id="551" w:name="_Toc44584734"/>
      <w:bookmarkStart w:id="552" w:name="_Toc45869027"/>
      <w:bookmarkStart w:id="553" w:name="_Toc52553586"/>
      <w:bookmarkStart w:id="554" w:name="_Toc61111606"/>
      <w:bookmarkStart w:id="555" w:name="_Toc66807992"/>
      <w:bookmarkStart w:id="556" w:name="_Toc74834494"/>
      <w:bookmarkStart w:id="557" w:name="_Toc76502930"/>
      <w:r w:rsidRPr="009C4728">
        <w:t>6.5.1.1</w:t>
      </w:r>
      <w:r w:rsidRPr="009C4728">
        <w:tab/>
        <w:t>E-UTRA minimum requirement</w:t>
      </w:r>
      <w:bookmarkEnd w:id="548"/>
      <w:bookmarkEnd w:id="549"/>
      <w:bookmarkEnd w:id="550"/>
      <w:bookmarkEnd w:id="551"/>
      <w:bookmarkEnd w:id="552"/>
      <w:bookmarkEnd w:id="553"/>
      <w:bookmarkEnd w:id="554"/>
      <w:bookmarkEnd w:id="555"/>
      <w:bookmarkEnd w:id="556"/>
      <w:bookmarkEnd w:id="557"/>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558" w:name="_Toc21093161"/>
      <w:bookmarkStart w:id="559" w:name="_Toc29762690"/>
      <w:bookmarkStart w:id="560" w:name="_Toc36025865"/>
      <w:bookmarkStart w:id="561" w:name="_Toc44584735"/>
      <w:bookmarkStart w:id="562" w:name="_Toc45869028"/>
      <w:bookmarkStart w:id="563" w:name="_Toc52553587"/>
      <w:bookmarkStart w:id="564" w:name="_Toc61111607"/>
      <w:bookmarkStart w:id="565" w:name="_Toc66807993"/>
      <w:bookmarkStart w:id="566" w:name="_Toc74834495"/>
      <w:bookmarkStart w:id="567" w:name="_Toc76502931"/>
      <w:r w:rsidRPr="009C4728">
        <w:t>6.5.1.2</w:t>
      </w:r>
      <w:r w:rsidRPr="009C4728">
        <w:tab/>
        <w:t>UTRA FDD minimum requirement</w:t>
      </w:r>
      <w:bookmarkEnd w:id="558"/>
      <w:bookmarkEnd w:id="559"/>
      <w:bookmarkEnd w:id="560"/>
      <w:bookmarkEnd w:id="561"/>
      <w:bookmarkEnd w:id="562"/>
      <w:bookmarkEnd w:id="563"/>
      <w:bookmarkEnd w:id="564"/>
      <w:bookmarkEnd w:id="565"/>
      <w:bookmarkEnd w:id="566"/>
      <w:bookmarkEnd w:id="567"/>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568" w:name="_Toc21093162"/>
      <w:bookmarkStart w:id="569" w:name="_Toc29762691"/>
      <w:bookmarkStart w:id="570" w:name="_Toc36025866"/>
      <w:bookmarkStart w:id="571" w:name="_Toc44584736"/>
      <w:bookmarkStart w:id="572" w:name="_Toc45869029"/>
      <w:bookmarkStart w:id="573" w:name="_Toc52553588"/>
      <w:bookmarkStart w:id="574" w:name="_Toc61111608"/>
      <w:bookmarkStart w:id="575" w:name="_Toc66807994"/>
      <w:bookmarkStart w:id="576" w:name="_Toc74834496"/>
      <w:bookmarkStart w:id="577" w:name="_Toc76502932"/>
      <w:r w:rsidRPr="009C4728">
        <w:t>6.5.1.3</w:t>
      </w:r>
      <w:r w:rsidRPr="009C4728">
        <w:tab/>
        <w:t>UTRA TDD minimum requirement</w:t>
      </w:r>
      <w:bookmarkEnd w:id="568"/>
      <w:bookmarkEnd w:id="569"/>
      <w:bookmarkEnd w:id="570"/>
      <w:bookmarkEnd w:id="571"/>
      <w:bookmarkEnd w:id="572"/>
      <w:bookmarkEnd w:id="573"/>
      <w:bookmarkEnd w:id="574"/>
      <w:bookmarkEnd w:id="575"/>
      <w:bookmarkEnd w:id="576"/>
      <w:bookmarkEnd w:id="577"/>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578" w:name="_Toc21093163"/>
      <w:bookmarkStart w:id="579" w:name="_Toc29762692"/>
      <w:bookmarkStart w:id="580" w:name="_Toc36025867"/>
      <w:bookmarkStart w:id="581" w:name="_Toc44584737"/>
      <w:bookmarkStart w:id="582" w:name="_Toc45869030"/>
      <w:bookmarkStart w:id="583" w:name="_Toc52553589"/>
      <w:bookmarkStart w:id="584" w:name="_Toc61111609"/>
      <w:bookmarkStart w:id="585" w:name="_Toc66807995"/>
      <w:bookmarkStart w:id="586" w:name="_Toc74834497"/>
      <w:bookmarkStart w:id="587" w:name="_Toc76502933"/>
      <w:r w:rsidRPr="009C4728">
        <w:t>6.5.1.4</w:t>
      </w:r>
      <w:r w:rsidRPr="009C4728">
        <w:tab/>
        <w:t>GSM/EDGE minimum requirement</w:t>
      </w:r>
      <w:bookmarkEnd w:id="578"/>
      <w:bookmarkEnd w:id="579"/>
      <w:bookmarkEnd w:id="580"/>
      <w:bookmarkEnd w:id="581"/>
      <w:bookmarkEnd w:id="582"/>
      <w:bookmarkEnd w:id="583"/>
      <w:bookmarkEnd w:id="584"/>
      <w:bookmarkEnd w:id="585"/>
      <w:bookmarkEnd w:id="586"/>
      <w:bookmarkEnd w:id="587"/>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588" w:name="_Toc21093164"/>
      <w:bookmarkStart w:id="589" w:name="_Toc29762693"/>
      <w:bookmarkStart w:id="590" w:name="_Toc36025868"/>
      <w:bookmarkStart w:id="591" w:name="_Toc44584738"/>
      <w:bookmarkStart w:id="592" w:name="_Toc45869031"/>
      <w:bookmarkStart w:id="593" w:name="_Toc52553590"/>
      <w:bookmarkStart w:id="594" w:name="_Toc61111610"/>
      <w:bookmarkStart w:id="595" w:name="_Toc66807996"/>
      <w:bookmarkStart w:id="596" w:name="_Toc74834498"/>
      <w:bookmarkStart w:id="597" w:name="_Toc76502934"/>
      <w:r w:rsidRPr="009C4728">
        <w:t>6.5.1.5</w:t>
      </w:r>
      <w:r w:rsidRPr="009C4728">
        <w:tab/>
        <w:t>NB-IoT minimum requirement</w:t>
      </w:r>
      <w:bookmarkEnd w:id="588"/>
      <w:bookmarkEnd w:id="589"/>
      <w:bookmarkEnd w:id="590"/>
      <w:bookmarkEnd w:id="591"/>
      <w:bookmarkEnd w:id="592"/>
      <w:bookmarkEnd w:id="593"/>
      <w:bookmarkEnd w:id="594"/>
      <w:bookmarkEnd w:id="595"/>
      <w:bookmarkEnd w:id="596"/>
      <w:bookmarkEnd w:id="597"/>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598" w:name="_Toc21093165"/>
      <w:bookmarkStart w:id="599" w:name="_Toc29762694"/>
      <w:bookmarkStart w:id="600" w:name="_Toc36025869"/>
      <w:bookmarkStart w:id="601" w:name="_Toc44584739"/>
      <w:bookmarkStart w:id="602" w:name="_Toc45869032"/>
      <w:bookmarkStart w:id="603" w:name="_Toc52553591"/>
      <w:bookmarkStart w:id="604" w:name="_Toc61111611"/>
      <w:bookmarkStart w:id="605" w:name="_Toc66807997"/>
      <w:bookmarkStart w:id="606" w:name="_Toc74834499"/>
      <w:bookmarkStart w:id="607" w:name="_Toc76502935"/>
      <w:r w:rsidRPr="009C4728">
        <w:t>6.5.1.6</w:t>
      </w:r>
      <w:r w:rsidRPr="009C4728">
        <w:tab/>
        <w:t>NR minimum requirement</w:t>
      </w:r>
      <w:bookmarkEnd w:id="598"/>
      <w:bookmarkEnd w:id="599"/>
      <w:bookmarkEnd w:id="600"/>
      <w:bookmarkEnd w:id="601"/>
      <w:bookmarkEnd w:id="602"/>
      <w:bookmarkEnd w:id="603"/>
      <w:bookmarkEnd w:id="604"/>
      <w:bookmarkEnd w:id="605"/>
      <w:bookmarkEnd w:id="606"/>
      <w:bookmarkEnd w:id="607"/>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608" w:name="_Toc21093166"/>
      <w:bookmarkStart w:id="609" w:name="_Toc29762695"/>
      <w:bookmarkStart w:id="610" w:name="_Toc36025870"/>
      <w:bookmarkStart w:id="611" w:name="_Toc44584740"/>
      <w:bookmarkStart w:id="612" w:name="_Toc45869033"/>
      <w:bookmarkStart w:id="613" w:name="_Toc52553592"/>
      <w:bookmarkStart w:id="614" w:name="_Toc61111612"/>
      <w:bookmarkStart w:id="615" w:name="_Toc66807998"/>
      <w:bookmarkStart w:id="616" w:name="_Toc74834500"/>
      <w:bookmarkStart w:id="617" w:name="_Toc76502936"/>
      <w:r w:rsidRPr="009C4728">
        <w:t>6.5.2</w:t>
      </w:r>
      <w:r w:rsidRPr="009C4728">
        <w:tab/>
        <w:t>Frequency error</w:t>
      </w:r>
      <w:bookmarkEnd w:id="608"/>
      <w:bookmarkEnd w:id="609"/>
      <w:bookmarkEnd w:id="610"/>
      <w:bookmarkEnd w:id="611"/>
      <w:bookmarkEnd w:id="612"/>
      <w:bookmarkEnd w:id="613"/>
      <w:bookmarkEnd w:id="614"/>
      <w:bookmarkEnd w:id="615"/>
      <w:bookmarkEnd w:id="616"/>
      <w:bookmarkEnd w:id="617"/>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618" w:name="_Toc21093167"/>
      <w:bookmarkStart w:id="619" w:name="_Toc29762696"/>
      <w:bookmarkStart w:id="620" w:name="_Toc36025871"/>
      <w:bookmarkStart w:id="621" w:name="_Toc44584741"/>
      <w:bookmarkStart w:id="622" w:name="_Toc45869034"/>
      <w:bookmarkStart w:id="623" w:name="_Toc52553593"/>
      <w:bookmarkStart w:id="624" w:name="_Toc61111613"/>
      <w:bookmarkStart w:id="625" w:name="_Toc66807999"/>
      <w:bookmarkStart w:id="626" w:name="_Toc74834501"/>
      <w:bookmarkStart w:id="627" w:name="_Toc76502937"/>
      <w:r w:rsidRPr="009C4728">
        <w:t>6.5.2.1</w:t>
      </w:r>
      <w:r w:rsidRPr="009C4728">
        <w:tab/>
        <w:t>E-UTRA minimum requirement</w:t>
      </w:r>
      <w:bookmarkEnd w:id="618"/>
      <w:bookmarkEnd w:id="619"/>
      <w:bookmarkEnd w:id="620"/>
      <w:bookmarkEnd w:id="621"/>
      <w:bookmarkEnd w:id="622"/>
      <w:bookmarkEnd w:id="623"/>
      <w:bookmarkEnd w:id="624"/>
      <w:bookmarkEnd w:id="625"/>
      <w:bookmarkEnd w:id="626"/>
      <w:bookmarkEnd w:id="62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628" w:name="_Toc21093168"/>
      <w:bookmarkStart w:id="629" w:name="_Toc29762697"/>
      <w:bookmarkStart w:id="630" w:name="_Toc36025872"/>
      <w:bookmarkStart w:id="631" w:name="_Toc44584742"/>
      <w:bookmarkStart w:id="632" w:name="_Toc45869035"/>
      <w:bookmarkStart w:id="633" w:name="_Toc52553594"/>
      <w:bookmarkStart w:id="634" w:name="_Toc61111614"/>
      <w:bookmarkStart w:id="635" w:name="_Toc66808000"/>
      <w:bookmarkStart w:id="636" w:name="_Toc74834502"/>
      <w:bookmarkStart w:id="637" w:name="_Toc76502938"/>
      <w:r w:rsidRPr="009C4728">
        <w:t>6.5.2.2</w:t>
      </w:r>
      <w:r w:rsidRPr="009C4728">
        <w:tab/>
        <w:t>UTRA FDD minimum requirement</w:t>
      </w:r>
      <w:bookmarkEnd w:id="628"/>
      <w:bookmarkEnd w:id="629"/>
      <w:bookmarkEnd w:id="630"/>
      <w:bookmarkEnd w:id="631"/>
      <w:bookmarkEnd w:id="632"/>
      <w:bookmarkEnd w:id="633"/>
      <w:bookmarkEnd w:id="634"/>
      <w:bookmarkEnd w:id="635"/>
      <w:bookmarkEnd w:id="636"/>
      <w:bookmarkEnd w:id="637"/>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638" w:name="_Toc21093169"/>
      <w:bookmarkStart w:id="639" w:name="_Toc29762698"/>
      <w:bookmarkStart w:id="640" w:name="_Toc36025873"/>
      <w:bookmarkStart w:id="641" w:name="_Toc44584743"/>
      <w:bookmarkStart w:id="642" w:name="_Toc45869036"/>
      <w:bookmarkStart w:id="643" w:name="_Toc52553595"/>
      <w:bookmarkStart w:id="644" w:name="_Toc61111615"/>
      <w:bookmarkStart w:id="645" w:name="_Toc66808001"/>
      <w:bookmarkStart w:id="646" w:name="_Toc74834503"/>
      <w:bookmarkStart w:id="647" w:name="_Toc76502939"/>
      <w:r w:rsidRPr="009C4728">
        <w:lastRenderedPageBreak/>
        <w:t>6.5.2.3</w:t>
      </w:r>
      <w:r w:rsidRPr="009C4728">
        <w:tab/>
        <w:t>UTRA TDD minimum requirement</w:t>
      </w:r>
      <w:bookmarkEnd w:id="638"/>
      <w:bookmarkEnd w:id="639"/>
      <w:bookmarkEnd w:id="640"/>
      <w:bookmarkEnd w:id="641"/>
      <w:bookmarkEnd w:id="642"/>
      <w:bookmarkEnd w:id="643"/>
      <w:bookmarkEnd w:id="644"/>
      <w:bookmarkEnd w:id="645"/>
      <w:bookmarkEnd w:id="646"/>
      <w:bookmarkEnd w:id="647"/>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648" w:name="_Toc21093170"/>
      <w:bookmarkStart w:id="649" w:name="_Toc29762699"/>
      <w:bookmarkStart w:id="650" w:name="_Toc36025874"/>
      <w:bookmarkStart w:id="651" w:name="_Toc44584744"/>
      <w:bookmarkStart w:id="652" w:name="_Toc45869037"/>
      <w:bookmarkStart w:id="653" w:name="_Toc52553596"/>
      <w:bookmarkStart w:id="654" w:name="_Toc61111616"/>
      <w:bookmarkStart w:id="655" w:name="_Toc66808002"/>
      <w:bookmarkStart w:id="656" w:name="_Toc74834504"/>
      <w:bookmarkStart w:id="657" w:name="_Toc76502940"/>
      <w:r w:rsidRPr="009C4728">
        <w:t>6.5.2.4</w:t>
      </w:r>
      <w:r w:rsidRPr="009C4728">
        <w:tab/>
        <w:t>GSM/EDGE minimum requirement</w:t>
      </w:r>
      <w:bookmarkEnd w:id="648"/>
      <w:bookmarkEnd w:id="649"/>
      <w:bookmarkEnd w:id="650"/>
      <w:bookmarkEnd w:id="651"/>
      <w:bookmarkEnd w:id="652"/>
      <w:bookmarkEnd w:id="653"/>
      <w:bookmarkEnd w:id="654"/>
      <w:bookmarkEnd w:id="655"/>
      <w:bookmarkEnd w:id="656"/>
      <w:bookmarkEnd w:id="657"/>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658" w:name="_Toc21093171"/>
      <w:bookmarkStart w:id="659" w:name="_Toc29762700"/>
      <w:bookmarkStart w:id="660" w:name="_Toc36025875"/>
      <w:bookmarkStart w:id="661" w:name="_Toc44584745"/>
      <w:bookmarkStart w:id="662" w:name="_Toc45869038"/>
      <w:bookmarkStart w:id="663" w:name="_Toc52553597"/>
      <w:bookmarkStart w:id="664" w:name="_Toc61111617"/>
      <w:bookmarkStart w:id="665" w:name="_Toc66808003"/>
      <w:bookmarkStart w:id="666" w:name="_Toc74834505"/>
      <w:bookmarkStart w:id="667" w:name="_Toc76502941"/>
      <w:r w:rsidRPr="009C4728">
        <w:t>6.5.2.5</w:t>
      </w:r>
      <w:r w:rsidRPr="009C4728">
        <w:tab/>
        <w:t>NB-IoT minimum requirement</w:t>
      </w:r>
      <w:bookmarkEnd w:id="658"/>
      <w:bookmarkEnd w:id="659"/>
      <w:bookmarkEnd w:id="660"/>
      <w:bookmarkEnd w:id="661"/>
      <w:bookmarkEnd w:id="662"/>
      <w:bookmarkEnd w:id="663"/>
      <w:bookmarkEnd w:id="664"/>
      <w:bookmarkEnd w:id="665"/>
      <w:bookmarkEnd w:id="666"/>
      <w:bookmarkEnd w:id="667"/>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668" w:name="_Toc21093172"/>
      <w:bookmarkStart w:id="669" w:name="_Toc29762701"/>
      <w:bookmarkStart w:id="670" w:name="_Toc36025876"/>
      <w:bookmarkStart w:id="671" w:name="_Toc44584746"/>
      <w:bookmarkStart w:id="672" w:name="_Toc45869039"/>
      <w:bookmarkStart w:id="673" w:name="_Toc52553598"/>
      <w:bookmarkStart w:id="674" w:name="_Toc61111618"/>
      <w:bookmarkStart w:id="675" w:name="_Toc66808004"/>
      <w:bookmarkStart w:id="676" w:name="_Toc74834506"/>
      <w:bookmarkStart w:id="677" w:name="_Toc76502942"/>
      <w:r w:rsidRPr="009C4728">
        <w:t>6.5.2.6</w:t>
      </w:r>
      <w:r w:rsidRPr="009C4728">
        <w:tab/>
        <w:t>NR minimum requirement</w:t>
      </w:r>
      <w:bookmarkEnd w:id="668"/>
      <w:bookmarkEnd w:id="669"/>
      <w:bookmarkEnd w:id="670"/>
      <w:bookmarkEnd w:id="671"/>
      <w:bookmarkEnd w:id="672"/>
      <w:bookmarkEnd w:id="673"/>
      <w:bookmarkEnd w:id="674"/>
      <w:bookmarkEnd w:id="675"/>
      <w:bookmarkEnd w:id="676"/>
      <w:bookmarkEnd w:id="677"/>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678" w:name="_Toc21093173"/>
      <w:bookmarkStart w:id="679" w:name="_Toc29762702"/>
      <w:bookmarkStart w:id="680" w:name="_Toc36025877"/>
      <w:bookmarkStart w:id="681" w:name="_Toc44584747"/>
      <w:bookmarkStart w:id="682" w:name="_Toc45869040"/>
      <w:bookmarkStart w:id="683" w:name="_Toc52553599"/>
      <w:bookmarkStart w:id="684" w:name="_Toc61111619"/>
      <w:bookmarkStart w:id="685" w:name="_Toc66808005"/>
      <w:bookmarkStart w:id="686" w:name="_Toc74834507"/>
      <w:bookmarkStart w:id="687" w:name="_Toc76502943"/>
      <w:r w:rsidRPr="009C4728">
        <w:t>6.5.3</w:t>
      </w:r>
      <w:r w:rsidRPr="009C4728">
        <w:tab/>
        <w:t>Time alignment error</w:t>
      </w:r>
      <w:bookmarkEnd w:id="678"/>
      <w:bookmarkEnd w:id="679"/>
      <w:bookmarkEnd w:id="680"/>
      <w:bookmarkEnd w:id="681"/>
      <w:bookmarkEnd w:id="682"/>
      <w:bookmarkEnd w:id="683"/>
      <w:bookmarkEnd w:id="684"/>
      <w:bookmarkEnd w:id="685"/>
      <w:bookmarkEnd w:id="686"/>
      <w:bookmarkEnd w:id="687"/>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688" w:name="_Toc21093174"/>
      <w:bookmarkStart w:id="689" w:name="_Toc29762703"/>
      <w:bookmarkStart w:id="690" w:name="_Toc36025878"/>
      <w:bookmarkStart w:id="691" w:name="_Toc44584748"/>
      <w:bookmarkStart w:id="692" w:name="_Toc45869041"/>
      <w:bookmarkStart w:id="693" w:name="_Toc52553600"/>
      <w:bookmarkStart w:id="694" w:name="_Toc61111620"/>
      <w:bookmarkStart w:id="695" w:name="_Toc66808006"/>
      <w:bookmarkStart w:id="696" w:name="_Toc74834508"/>
      <w:bookmarkStart w:id="697" w:name="_Toc76502944"/>
      <w:r w:rsidRPr="009C4728">
        <w:t>6.5.3.1</w:t>
      </w:r>
      <w:r w:rsidRPr="009C4728">
        <w:tab/>
        <w:t>E-UTRA minimum Requirement</w:t>
      </w:r>
      <w:bookmarkEnd w:id="688"/>
      <w:bookmarkEnd w:id="689"/>
      <w:bookmarkEnd w:id="690"/>
      <w:bookmarkEnd w:id="691"/>
      <w:bookmarkEnd w:id="692"/>
      <w:bookmarkEnd w:id="693"/>
      <w:bookmarkEnd w:id="694"/>
      <w:bookmarkEnd w:id="695"/>
      <w:bookmarkEnd w:id="696"/>
      <w:bookmarkEnd w:id="697"/>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698" w:name="_Toc21093175"/>
      <w:bookmarkStart w:id="699" w:name="_Toc29762704"/>
      <w:bookmarkStart w:id="700" w:name="_Toc36025879"/>
      <w:bookmarkStart w:id="701" w:name="_Toc44584749"/>
      <w:bookmarkStart w:id="702" w:name="_Toc45869042"/>
      <w:bookmarkStart w:id="703" w:name="_Toc52553601"/>
      <w:bookmarkStart w:id="704" w:name="_Toc61111621"/>
      <w:bookmarkStart w:id="705" w:name="_Toc66808007"/>
      <w:bookmarkStart w:id="706" w:name="_Toc74834509"/>
      <w:bookmarkStart w:id="707" w:name="_Toc76502945"/>
      <w:r w:rsidRPr="009C4728">
        <w:t>6.5.3.2</w:t>
      </w:r>
      <w:r w:rsidRPr="009C4728">
        <w:tab/>
        <w:t>UTRA FDD minimum requirement</w:t>
      </w:r>
      <w:bookmarkEnd w:id="698"/>
      <w:bookmarkEnd w:id="699"/>
      <w:bookmarkEnd w:id="700"/>
      <w:bookmarkEnd w:id="701"/>
      <w:bookmarkEnd w:id="702"/>
      <w:bookmarkEnd w:id="703"/>
      <w:bookmarkEnd w:id="704"/>
      <w:bookmarkEnd w:id="705"/>
      <w:bookmarkEnd w:id="706"/>
      <w:bookmarkEnd w:id="707"/>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708" w:name="_Toc21093176"/>
      <w:bookmarkStart w:id="709" w:name="_Toc29762705"/>
      <w:bookmarkStart w:id="710" w:name="_Toc36025880"/>
      <w:bookmarkStart w:id="711" w:name="_Toc44584750"/>
      <w:bookmarkStart w:id="712" w:name="_Toc45869043"/>
      <w:bookmarkStart w:id="713" w:name="_Toc52553602"/>
      <w:bookmarkStart w:id="714" w:name="_Toc61111622"/>
      <w:bookmarkStart w:id="715" w:name="_Toc66808008"/>
      <w:bookmarkStart w:id="716" w:name="_Toc74834510"/>
      <w:bookmarkStart w:id="717" w:name="_Toc76502946"/>
      <w:r w:rsidRPr="009C4728">
        <w:t>6.5.3.3</w:t>
      </w:r>
      <w:r w:rsidRPr="009C4728">
        <w:tab/>
        <w:t>UTRA TDD minimum requirement</w:t>
      </w:r>
      <w:bookmarkEnd w:id="708"/>
      <w:bookmarkEnd w:id="709"/>
      <w:bookmarkEnd w:id="710"/>
      <w:bookmarkEnd w:id="711"/>
      <w:bookmarkEnd w:id="712"/>
      <w:bookmarkEnd w:id="713"/>
      <w:bookmarkEnd w:id="714"/>
      <w:bookmarkEnd w:id="715"/>
      <w:bookmarkEnd w:id="716"/>
      <w:bookmarkEnd w:id="717"/>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718" w:name="_Toc21093177"/>
      <w:bookmarkStart w:id="719" w:name="_Toc29762706"/>
      <w:bookmarkStart w:id="720" w:name="_Toc36025881"/>
      <w:bookmarkStart w:id="721" w:name="_Toc44584751"/>
      <w:bookmarkStart w:id="722" w:name="_Toc45869044"/>
      <w:bookmarkStart w:id="723" w:name="_Toc52553603"/>
      <w:bookmarkStart w:id="724" w:name="_Toc61111623"/>
      <w:bookmarkStart w:id="725" w:name="_Toc66808009"/>
      <w:bookmarkStart w:id="726" w:name="_Toc74834511"/>
      <w:bookmarkStart w:id="727" w:name="_Toc76502947"/>
      <w:r w:rsidRPr="009C4728">
        <w:t>6.5.3.4</w:t>
      </w:r>
      <w:r w:rsidRPr="009C4728">
        <w:tab/>
        <w:t>NB-IoT minimum Requirement</w:t>
      </w:r>
      <w:bookmarkEnd w:id="718"/>
      <w:bookmarkEnd w:id="719"/>
      <w:bookmarkEnd w:id="720"/>
      <w:bookmarkEnd w:id="721"/>
      <w:bookmarkEnd w:id="722"/>
      <w:bookmarkEnd w:id="723"/>
      <w:bookmarkEnd w:id="724"/>
      <w:bookmarkEnd w:id="725"/>
      <w:bookmarkEnd w:id="726"/>
      <w:bookmarkEnd w:id="72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728" w:name="_Toc21093178"/>
      <w:bookmarkStart w:id="729" w:name="_Toc29762707"/>
      <w:bookmarkStart w:id="730" w:name="_Toc36025882"/>
      <w:bookmarkStart w:id="731" w:name="_Toc44584752"/>
      <w:bookmarkStart w:id="732" w:name="_Toc45869045"/>
      <w:bookmarkStart w:id="733" w:name="_Toc52553604"/>
      <w:bookmarkStart w:id="734" w:name="_Toc61111624"/>
      <w:bookmarkStart w:id="735" w:name="_Toc66808010"/>
      <w:bookmarkStart w:id="736" w:name="_Toc74834512"/>
      <w:bookmarkStart w:id="737" w:name="_Toc76502948"/>
      <w:r w:rsidRPr="009C4728">
        <w:t>6.5.3.5</w:t>
      </w:r>
      <w:r w:rsidRPr="009C4728">
        <w:tab/>
        <w:t>NR minimum Requirement</w:t>
      </w:r>
      <w:bookmarkEnd w:id="728"/>
      <w:bookmarkEnd w:id="729"/>
      <w:bookmarkEnd w:id="730"/>
      <w:bookmarkEnd w:id="731"/>
      <w:bookmarkEnd w:id="732"/>
      <w:bookmarkEnd w:id="733"/>
      <w:bookmarkEnd w:id="734"/>
      <w:bookmarkEnd w:id="735"/>
      <w:bookmarkEnd w:id="736"/>
      <w:bookmarkEnd w:id="737"/>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738" w:name="_Toc21093179"/>
      <w:bookmarkStart w:id="739" w:name="_Toc29762708"/>
      <w:bookmarkStart w:id="740" w:name="_Toc36025883"/>
      <w:bookmarkStart w:id="741" w:name="_Toc44584753"/>
      <w:bookmarkStart w:id="742" w:name="_Toc45869046"/>
      <w:bookmarkStart w:id="743" w:name="_Toc52553605"/>
      <w:bookmarkStart w:id="744" w:name="_Toc61111625"/>
      <w:bookmarkStart w:id="745" w:name="_Toc66808011"/>
      <w:bookmarkStart w:id="746" w:name="_Toc74834513"/>
      <w:bookmarkStart w:id="747" w:name="_Toc76502949"/>
      <w:r w:rsidRPr="009C4728">
        <w:lastRenderedPageBreak/>
        <w:t>6.6</w:t>
      </w:r>
      <w:r w:rsidRPr="009C4728">
        <w:tab/>
        <w:t>Unwanted emissions</w:t>
      </w:r>
      <w:bookmarkEnd w:id="738"/>
      <w:bookmarkEnd w:id="739"/>
      <w:bookmarkEnd w:id="740"/>
      <w:bookmarkEnd w:id="741"/>
      <w:bookmarkEnd w:id="742"/>
      <w:bookmarkEnd w:id="743"/>
      <w:bookmarkEnd w:id="744"/>
      <w:bookmarkEnd w:id="745"/>
      <w:bookmarkEnd w:id="746"/>
      <w:bookmarkEnd w:id="747"/>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748" w:name="OLE_LINK27"/>
            <w:bookmarkStart w:id="749" w:name="OLE_LINK28"/>
            <w:r w:rsidRPr="009C4728">
              <w:sym w:font="Symbol" w:char="00A3"/>
            </w:r>
            <w:bookmarkEnd w:id="748"/>
            <w:bookmarkEnd w:id="749"/>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750"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750"/>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751" w:name="_Toc21093180"/>
      <w:bookmarkStart w:id="752" w:name="_Toc29762709"/>
      <w:bookmarkStart w:id="753" w:name="_Toc36025884"/>
      <w:bookmarkStart w:id="754" w:name="_Toc44584754"/>
      <w:bookmarkStart w:id="755" w:name="_Toc45869047"/>
      <w:bookmarkStart w:id="756" w:name="_Toc52553606"/>
      <w:bookmarkStart w:id="757" w:name="_Toc61111626"/>
      <w:bookmarkStart w:id="758" w:name="_Toc66808012"/>
      <w:bookmarkStart w:id="759" w:name="_Toc74834514"/>
      <w:bookmarkStart w:id="760" w:name="_Toc76502950"/>
      <w:r w:rsidRPr="009C4728">
        <w:t>6.6.1</w:t>
      </w:r>
      <w:r w:rsidRPr="009C4728">
        <w:tab/>
        <w:t>Transmitter spurious emissions</w:t>
      </w:r>
      <w:bookmarkEnd w:id="751"/>
      <w:bookmarkEnd w:id="752"/>
      <w:bookmarkEnd w:id="753"/>
      <w:bookmarkEnd w:id="754"/>
      <w:bookmarkEnd w:id="755"/>
      <w:bookmarkEnd w:id="756"/>
      <w:bookmarkEnd w:id="757"/>
      <w:bookmarkEnd w:id="758"/>
      <w:bookmarkEnd w:id="759"/>
      <w:bookmarkEnd w:id="760"/>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761" w:name="_Toc21093181"/>
      <w:bookmarkStart w:id="762" w:name="_Toc29762710"/>
      <w:bookmarkStart w:id="763" w:name="_Toc36025885"/>
      <w:bookmarkStart w:id="764" w:name="_Toc44584755"/>
      <w:bookmarkStart w:id="765" w:name="_Toc45869048"/>
      <w:bookmarkStart w:id="766" w:name="_Toc52553607"/>
      <w:bookmarkStart w:id="767" w:name="_Toc61111627"/>
      <w:bookmarkStart w:id="768" w:name="_Toc66808013"/>
      <w:bookmarkStart w:id="769" w:name="_Toc74834515"/>
      <w:bookmarkStart w:id="770" w:name="_Toc76502951"/>
      <w:r w:rsidRPr="009C4728">
        <w:lastRenderedPageBreak/>
        <w:t>6.6.1.1</w:t>
      </w:r>
      <w:r w:rsidRPr="009C4728">
        <w:tab/>
        <w:t>Mandatory Requirements</w:t>
      </w:r>
      <w:bookmarkEnd w:id="761"/>
      <w:bookmarkEnd w:id="762"/>
      <w:bookmarkEnd w:id="763"/>
      <w:bookmarkEnd w:id="764"/>
      <w:bookmarkEnd w:id="765"/>
      <w:bookmarkEnd w:id="766"/>
      <w:bookmarkEnd w:id="767"/>
      <w:bookmarkEnd w:id="768"/>
      <w:bookmarkEnd w:id="769"/>
      <w:bookmarkEnd w:id="770"/>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771" w:name="_Toc21093182"/>
      <w:bookmarkStart w:id="772" w:name="_Toc29762711"/>
      <w:bookmarkStart w:id="773" w:name="_Toc36025886"/>
      <w:bookmarkStart w:id="774" w:name="_Toc44584756"/>
      <w:bookmarkStart w:id="775" w:name="_Toc45869049"/>
      <w:bookmarkStart w:id="776" w:name="_Toc52553608"/>
      <w:bookmarkStart w:id="777" w:name="_Toc61111628"/>
      <w:bookmarkStart w:id="778" w:name="_Toc66808014"/>
      <w:bookmarkStart w:id="779" w:name="_Toc74834516"/>
      <w:bookmarkStart w:id="780" w:name="_Toc76502952"/>
      <w:r w:rsidRPr="009C4728">
        <w:t>6.6.1.1.1</w:t>
      </w:r>
      <w:r w:rsidRPr="009C4728">
        <w:tab/>
        <w:t>Minimum requirement (Category A)</w:t>
      </w:r>
      <w:bookmarkEnd w:id="771"/>
      <w:bookmarkEnd w:id="772"/>
      <w:bookmarkEnd w:id="773"/>
      <w:bookmarkEnd w:id="774"/>
      <w:bookmarkEnd w:id="775"/>
      <w:bookmarkEnd w:id="776"/>
      <w:bookmarkEnd w:id="777"/>
      <w:bookmarkEnd w:id="778"/>
      <w:bookmarkEnd w:id="779"/>
      <w:bookmarkEnd w:id="780"/>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781" w:name="_Toc21093183"/>
      <w:bookmarkStart w:id="782" w:name="_Toc29762712"/>
      <w:bookmarkStart w:id="783" w:name="_Toc36025887"/>
      <w:bookmarkStart w:id="784" w:name="_Toc44584757"/>
      <w:bookmarkStart w:id="785" w:name="_Toc45869050"/>
      <w:bookmarkStart w:id="786" w:name="_Toc52553609"/>
      <w:bookmarkStart w:id="787" w:name="_Toc61111629"/>
      <w:bookmarkStart w:id="788" w:name="_Toc66808015"/>
      <w:bookmarkStart w:id="789" w:name="_Toc74834517"/>
      <w:bookmarkStart w:id="790" w:name="_Toc76502953"/>
      <w:r w:rsidRPr="009C4728">
        <w:t>6.6.1.1.2</w:t>
      </w:r>
      <w:r w:rsidRPr="009C4728">
        <w:tab/>
        <w:t>Minimum requirement (Category B)</w:t>
      </w:r>
      <w:bookmarkEnd w:id="781"/>
      <w:bookmarkEnd w:id="782"/>
      <w:bookmarkEnd w:id="783"/>
      <w:bookmarkEnd w:id="784"/>
      <w:bookmarkEnd w:id="785"/>
      <w:bookmarkEnd w:id="786"/>
      <w:bookmarkEnd w:id="787"/>
      <w:bookmarkEnd w:id="788"/>
      <w:bookmarkEnd w:id="789"/>
      <w:bookmarkEnd w:id="790"/>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791" w:name="_Toc21093184"/>
      <w:bookmarkStart w:id="792" w:name="_Toc29762713"/>
      <w:bookmarkStart w:id="793" w:name="_Toc36025888"/>
      <w:bookmarkStart w:id="794" w:name="_Toc44584758"/>
      <w:bookmarkStart w:id="795" w:name="_Toc45869051"/>
      <w:bookmarkStart w:id="796" w:name="_Toc52553610"/>
      <w:bookmarkStart w:id="797" w:name="_Toc61111630"/>
      <w:bookmarkStart w:id="798" w:name="_Toc66808016"/>
      <w:bookmarkStart w:id="799" w:name="_Toc74834518"/>
      <w:bookmarkStart w:id="800" w:name="_Toc76502954"/>
      <w:r w:rsidRPr="009C4728">
        <w:t>6.6.1.1.3</w:t>
      </w:r>
      <w:r w:rsidRPr="009C4728">
        <w:tab/>
        <w:t>Additional minimum requirement for BC2 (Category B)</w:t>
      </w:r>
      <w:bookmarkEnd w:id="791"/>
      <w:bookmarkEnd w:id="792"/>
      <w:bookmarkEnd w:id="793"/>
      <w:bookmarkEnd w:id="794"/>
      <w:bookmarkEnd w:id="795"/>
      <w:bookmarkEnd w:id="796"/>
      <w:bookmarkEnd w:id="797"/>
      <w:bookmarkEnd w:id="798"/>
      <w:bookmarkEnd w:id="799"/>
      <w:bookmarkEnd w:id="800"/>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801" w:name="_Toc21093185"/>
      <w:bookmarkStart w:id="802" w:name="_Toc29762714"/>
      <w:bookmarkStart w:id="803" w:name="_Toc36025889"/>
      <w:bookmarkStart w:id="804" w:name="_Toc44584759"/>
      <w:bookmarkStart w:id="805" w:name="_Toc45869052"/>
      <w:bookmarkStart w:id="806" w:name="_Toc52553611"/>
      <w:bookmarkStart w:id="807" w:name="_Toc61111631"/>
      <w:bookmarkStart w:id="808" w:name="_Toc66808017"/>
      <w:bookmarkStart w:id="809" w:name="_Toc74834519"/>
      <w:bookmarkStart w:id="810" w:name="_Toc76502955"/>
      <w:r w:rsidRPr="009C4728">
        <w:t>6.6.1.2</w:t>
      </w:r>
      <w:r w:rsidRPr="009C4728">
        <w:tab/>
        <w:t>Protection of the BS receiver of own or different BS</w:t>
      </w:r>
      <w:bookmarkEnd w:id="801"/>
      <w:bookmarkEnd w:id="802"/>
      <w:bookmarkEnd w:id="803"/>
      <w:bookmarkEnd w:id="804"/>
      <w:bookmarkEnd w:id="805"/>
      <w:bookmarkEnd w:id="806"/>
      <w:bookmarkEnd w:id="807"/>
      <w:bookmarkEnd w:id="808"/>
      <w:bookmarkEnd w:id="809"/>
      <w:bookmarkEnd w:id="810"/>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811" w:name="_Toc21093186"/>
      <w:bookmarkStart w:id="812" w:name="_Toc29762715"/>
      <w:bookmarkStart w:id="813" w:name="_Toc36025890"/>
      <w:bookmarkStart w:id="814" w:name="_Toc44584760"/>
      <w:bookmarkStart w:id="815" w:name="_Toc45869053"/>
      <w:bookmarkStart w:id="816" w:name="_Toc52553612"/>
      <w:bookmarkStart w:id="817" w:name="_Toc61111632"/>
      <w:bookmarkStart w:id="818" w:name="_Toc66808018"/>
      <w:bookmarkStart w:id="819" w:name="_Toc74834520"/>
      <w:bookmarkStart w:id="820" w:name="_Toc76502956"/>
      <w:r w:rsidRPr="009C4728">
        <w:t>6.6.1.2.1</w:t>
      </w:r>
      <w:r w:rsidRPr="009C4728">
        <w:tab/>
        <w:t>Minimum Requirement</w:t>
      </w:r>
      <w:bookmarkEnd w:id="811"/>
      <w:bookmarkEnd w:id="812"/>
      <w:bookmarkEnd w:id="813"/>
      <w:bookmarkEnd w:id="814"/>
      <w:bookmarkEnd w:id="815"/>
      <w:bookmarkEnd w:id="816"/>
      <w:bookmarkEnd w:id="817"/>
      <w:bookmarkEnd w:id="818"/>
      <w:bookmarkEnd w:id="819"/>
      <w:bookmarkEnd w:id="820"/>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821" w:name="_Toc21093187"/>
      <w:bookmarkStart w:id="822" w:name="_Toc29762716"/>
      <w:bookmarkStart w:id="823" w:name="_Toc36025891"/>
      <w:bookmarkStart w:id="824" w:name="_Toc44584761"/>
      <w:bookmarkStart w:id="825" w:name="_Toc45869054"/>
      <w:bookmarkStart w:id="826" w:name="_Toc52553613"/>
      <w:bookmarkStart w:id="827" w:name="_Toc61111633"/>
      <w:bookmarkStart w:id="828" w:name="_Toc66808019"/>
      <w:bookmarkStart w:id="829" w:name="_Toc74834521"/>
      <w:bookmarkStart w:id="830" w:name="_Toc76502957"/>
      <w:r w:rsidRPr="009C4728">
        <w:t>6.6.1.3</w:t>
      </w:r>
      <w:r w:rsidRPr="009C4728">
        <w:tab/>
        <w:t>Additional spurious emissions requirements</w:t>
      </w:r>
      <w:bookmarkEnd w:id="821"/>
      <w:bookmarkEnd w:id="822"/>
      <w:bookmarkEnd w:id="823"/>
      <w:bookmarkEnd w:id="824"/>
      <w:bookmarkEnd w:id="825"/>
      <w:bookmarkEnd w:id="826"/>
      <w:bookmarkEnd w:id="827"/>
      <w:bookmarkEnd w:id="828"/>
      <w:bookmarkEnd w:id="829"/>
      <w:bookmarkEnd w:id="83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831" w:name="_Toc21093188"/>
      <w:bookmarkStart w:id="832" w:name="_Toc29762717"/>
      <w:bookmarkStart w:id="833" w:name="_Toc36025892"/>
      <w:bookmarkStart w:id="834" w:name="_Toc44584762"/>
      <w:bookmarkStart w:id="835" w:name="_Toc45869055"/>
      <w:bookmarkStart w:id="836" w:name="_Toc52553614"/>
      <w:bookmarkStart w:id="837" w:name="_Toc61111634"/>
      <w:bookmarkStart w:id="838" w:name="_Toc66808020"/>
      <w:bookmarkStart w:id="839" w:name="_Toc74834522"/>
      <w:bookmarkStart w:id="840" w:name="_Toc76502958"/>
      <w:r w:rsidRPr="009C4728">
        <w:t>6.6.1.3.1</w:t>
      </w:r>
      <w:r w:rsidRPr="009C4728">
        <w:tab/>
        <w:t>Minimum Requirement</w:t>
      </w:r>
      <w:bookmarkEnd w:id="831"/>
      <w:bookmarkEnd w:id="832"/>
      <w:bookmarkEnd w:id="833"/>
      <w:bookmarkEnd w:id="834"/>
      <w:bookmarkEnd w:id="835"/>
      <w:bookmarkEnd w:id="836"/>
      <w:bookmarkEnd w:id="837"/>
      <w:bookmarkEnd w:id="838"/>
      <w:bookmarkEnd w:id="839"/>
      <w:bookmarkEnd w:id="840"/>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14:paraId="5F544C73" w14:textId="77777777" w:rsidTr="0021138B">
        <w:trPr>
          <w:gridBefore w:val="1"/>
          <w:gridAfter w:val="1"/>
          <w:wBefore w:w="489" w:type="dxa"/>
          <w:wAfter w:w="31" w:type="dxa"/>
          <w:cantSplit/>
          <w:trHeight w:val="113"/>
          <w:jc w:val="center"/>
        </w:trPr>
        <w:tc>
          <w:tcPr>
            <w:tcW w:w="1302" w:type="dxa"/>
            <w:gridSpan w:val="3"/>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7A" w14:textId="77777777" w:rsidR="00C53C29" w:rsidRPr="009C4728" w:rsidRDefault="00C53C29" w:rsidP="0021138B">
            <w:pPr>
              <w:pStyle w:val="TAC"/>
              <w:rPr>
                <w:rFonts w:cs="Arial"/>
              </w:rPr>
            </w:pPr>
          </w:p>
        </w:tc>
        <w:tc>
          <w:tcPr>
            <w:tcW w:w="1701" w:type="dxa"/>
            <w:gridSpan w:val="3"/>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86" w14:textId="77777777" w:rsidR="00C53C29" w:rsidRPr="009C4728" w:rsidRDefault="00C53C29" w:rsidP="0021138B">
            <w:pPr>
              <w:pStyle w:val="TAC"/>
              <w:rPr>
                <w:rFonts w:cs="Arial"/>
              </w:rPr>
            </w:pPr>
          </w:p>
        </w:tc>
        <w:tc>
          <w:tcPr>
            <w:tcW w:w="1701" w:type="dxa"/>
            <w:gridSpan w:val="3"/>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992" w:type="dxa"/>
            <w:gridSpan w:val="3"/>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93" w14:textId="77777777" w:rsidR="00C53C29" w:rsidRPr="009C4728" w:rsidRDefault="00C53C29" w:rsidP="0021138B">
            <w:pPr>
              <w:pStyle w:val="TAC"/>
              <w:rPr>
                <w:rFonts w:cs="Arial"/>
              </w:rPr>
            </w:pPr>
          </w:p>
        </w:tc>
        <w:tc>
          <w:tcPr>
            <w:tcW w:w="1701" w:type="dxa"/>
            <w:gridSpan w:val="3"/>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992" w:type="dxa"/>
            <w:gridSpan w:val="3"/>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0" w14:textId="77777777" w:rsidR="00C53C29" w:rsidRPr="009C4728" w:rsidRDefault="00C53C29" w:rsidP="0021138B">
            <w:pPr>
              <w:pStyle w:val="TAC"/>
              <w:rPr>
                <w:rFonts w:cs="Arial"/>
              </w:rPr>
            </w:pPr>
          </w:p>
        </w:tc>
        <w:tc>
          <w:tcPr>
            <w:tcW w:w="1701" w:type="dxa"/>
            <w:gridSpan w:val="3"/>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D" w14:textId="77777777" w:rsidR="00C53C29" w:rsidRPr="009C4728" w:rsidRDefault="00C53C29" w:rsidP="0021138B">
            <w:pPr>
              <w:pStyle w:val="TAC"/>
              <w:rPr>
                <w:rFonts w:cs="Arial"/>
              </w:rPr>
            </w:pPr>
          </w:p>
        </w:tc>
        <w:tc>
          <w:tcPr>
            <w:tcW w:w="1701" w:type="dxa"/>
            <w:gridSpan w:val="3"/>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992" w:type="dxa"/>
            <w:gridSpan w:val="3"/>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992" w:type="dxa"/>
            <w:gridSpan w:val="3"/>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BC" w14:textId="77777777" w:rsidR="00C53C29" w:rsidRPr="009C4728" w:rsidRDefault="00C53C29" w:rsidP="0021138B">
            <w:pPr>
              <w:pStyle w:val="TAC"/>
              <w:rPr>
                <w:rFonts w:cs="Arial"/>
              </w:rPr>
            </w:pPr>
          </w:p>
        </w:tc>
        <w:tc>
          <w:tcPr>
            <w:tcW w:w="1701" w:type="dxa"/>
            <w:gridSpan w:val="3"/>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992" w:type="dxa"/>
            <w:gridSpan w:val="3"/>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CA" w14:textId="77777777" w:rsidR="00C53C29" w:rsidRPr="009C4728" w:rsidRDefault="00C53C29" w:rsidP="0021138B">
            <w:pPr>
              <w:pStyle w:val="TAC"/>
              <w:rPr>
                <w:rFonts w:cs="Arial"/>
              </w:rPr>
            </w:pPr>
          </w:p>
        </w:tc>
        <w:tc>
          <w:tcPr>
            <w:tcW w:w="1701" w:type="dxa"/>
            <w:gridSpan w:val="3"/>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D8" w14:textId="77777777" w:rsidR="00C53C29" w:rsidRPr="009C4728" w:rsidRDefault="00C53C29" w:rsidP="0021138B">
            <w:pPr>
              <w:pStyle w:val="TAC"/>
              <w:rPr>
                <w:rFonts w:cs="Arial"/>
              </w:rPr>
            </w:pPr>
          </w:p>
        </w:tc>
        <w:tc>
          <w:tcPr>
            <w:tcW w:w="1701" w:type="dxa"/>
            <w:gridSpan w:val="3"/>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E5" w14:textId="77777777" w:rsidR="00C53C29" w:rsidRPr="009C4728" w:rsidRDefault="00C53C29" w:rsidP="0021138B">
            <w:pPr>
              <w:pStyle w:val="TAC"/>
              <w:rPr>
                <w:rFonts w:cs="Arial"/>
              </w:rPr>
            </w:pPr>
          </w:p>
        </w:tc>
        <w:tc>
          <w:tcPr>
            <w:tcW w:w="1701" w:type="dxa"/>
            <w:gridSpan w:val="3"/>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21138B">
        <w:trPr>
          <w:gridBefore w:val="1"/>
          <w:gridAfter w:val="1"/>
          <w:wBefore w:w="489" w:type="dxa"/>
          <w:wAfter w:w="31" w:type="dxa"/>
          <w:cantSplit/>
          <w:trHeight w:val="313"/>
          <w:jc w:val="center"/>
        </w:trPr>
        <w:tc>
          <w:tcPr>
            <w:tcW w:w="1302" w:type="dxa"/>
            <w:gridSpan w:val="3"/>
            <w:vMerge/>
            <w:shd w:val="clear" w:color="auto" w:fill="auto"/>
          </w:tcPr>
          <w:p w14:paraId="5F544CF2" w14:textId="77777777" w:rsidR="00C53C29" w:rsidRPr="009C4728" w:rsidRDefault="00C53C29" w:rsidP="0021138B">
            <w:pPr>
              <w:pStyle w:val="TAC"/>
              <w:rPr>
                <w:rFonts w:cs="Arial"/>
              </w:rPr>
            </w:pPr>
          </w:p>
        </w:tc>
        <w:tc>
          <w:tcPr>
            <w:tcW w:w="1701" w:type="dxa"/>
            <w:gridSpan w:val="3"/>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21138B">
        <w:trPr>
          <w:gridBefore w:val="1"/>
          <w:gridAfter w:val="1"/>
          <w:wBefore w:w="489" w:type="dxa"/>
          <w:wAfter w:w="31" w:type="dxa"/>
          <w:cantSplit/>
          <w:trHeight w:val="312"/>
          <w:jc w:val="center"/>
        </w:trPr>
        <w:tc>
          <w:tcPr>
            <w:tcW w:w="1302" w:type="dxa"/>
            <w:gridSpan w:val="3"/>
            <w:vMerge/>
            <w:shd w:val="clear" w:color="auto" w:fill="auto"/>
          </w:tcPr>
          <w:p w14:paraId="5F544CF8" w14:textId="77777777" w:rsidR="00C53C29" w:rsidRPr="009C4728" w:rsidRDefault="00C53C29" w:rsidP="0021138B">
            <w:pPr>
              <w:pStyle w:val="TAC"/>
              <w:rPr>
                <w:rFonts w:cs="Arial"/>
              </w:rPr>
            </w:pPr>
          </w:p>
        </w:tc>
        <w:tc>
          <w:tcPr>
            <w:tcW w:w="1701" w:type="dxa"/>
            <w:gridSpan w:val="3"/>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05" w14:textId="77777777" w:rsidR="00C53C29" w:rsidRPr="009C4728" w:rsidRDefault="00C53C29" w:rsidP="0021138B">
            <w:pPr>
              <w:pStyle w:val="TAC"/>
              <w:rPr>
                <w:rFonts w:cs="Arial"/>
              </w:rPr>
            </w:pPr>
          </w:p>
        </w:tc>
        <w:tc>
          <w:tcPr>
            <w:tcW w:w="1701" w:type="dxa"/>
            <w:gridSpan w:val="3"/>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2" w14:textId="77777777" w:rsidR="00C53C29" w:rsidRPr="009C4728" w:rsidRDefault="00C53C29" w:rsidP="0021138B">
            <w:pPr>
              <w:pStyle w:val="TAC"/>
              <w:rPr>
                <w:rFonts w:cs="Arial"/>
              </w:rPr>
            </w:pPr>
          </w:p>
        </w:tc>
        <w:tc>
          <w:tcPr>
            <w:tcW w:w="1701" w:type="dxa"/>
            <w:gridSpan w:val="3"/>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21138B">
        <w:trPr>
          <w:gridBefore w:val="1"/>
          <w:gridAfter w:val="1"/>
          <w:wBefore w:w="489" w:type="dxa"/>
          <w:wAfter w:w="31" w:type="dxa"/>
          <w:cantSplit/>
          <w:trHeight w:val="454"/>
          <w:jc w:val="center"/>
        </w:trPr>
        <w:tc>
          <w:tcPr>
            <w:tcW w:w="1302" w:type="dxa"/>
            <w:gridSpan w:val="3"/>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F" w14:textId="77777777" w:rsidR="00C53C29" w:rsidRPr="009C4728" w:rsidRDefault="00C53C29" w:rsidP="0021138B">
            <w:pPr>
              <w:pStyle w:val="TAC"/>
              <w:rPr>
                <w:rFonts w:cs="Arial"/>
              </w:rPr>
            </w:pPr>
          </w:p>
        </w:tc>
        <w:tc>
          <w:tcPr>
            <w:tcW w:w="1701" w:type="dxa"/>
            <w:gridSpan w:val="3"/>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701" w:type="dxa"/>
            <w:gridSpan w:val="3"/>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F" w14:textId="77777777"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14:paraId="5F544D9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5F544EF0"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B" w14:textId="77777777"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C" w14:textId="77777777"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F"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4EF6"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1" w14:textId="77777777"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2" w14:textId="77777777"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5"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4EFD"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841" w:name="_Hlk506220100"/>
      <w:r w:rsidRPr="009C4728">
        <w:t>or E-UTRA Band 85 UL operating band</w:t>
      </w:r>
      <w:bookmarkEnd w:id="841"/>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lastRenderedPageBreak/>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842" w:name="_Toc21093189"/>
      <w:bookmarkStart w:id="843" w:name="_Toc29762718"/>
      <w:bookmarkStart w:id="844" w:name="_Toc36025893"/>
      <w:bookmarkStart w:id="845" w:name="_Toc44584763"/>
      <w:bookmarkStart w:id="846" w:name="_Toc45869056"/>
      <w:bookmarkStart w:id="847" w:name="_Toc52553615"/>
      <w:bookmarkStart w:id="848" w:name="_Toc61111635"/>
      <w:bookmarkStart w:id="849" w:name="_Toc66808021"/>
      <w:bookmarkStart w:id="850" w:name="_Toc74834523"/>
      <w:bookmarkStart w:id="851" w:name="_Toc76502959"/>
      <w:r w:rsidRPr="009C4728">
        <w:t>6.6.1.4</w:t>
      </w:r>
      <w:r w:rsidRPr="009C4728">
        <w:tab/>
        <w:t>Co-location with other base stations</w:t>
      </w:r>
      <w:bookmarkEnd w:id="842"/>
      <w:bookmarkEnd w:id="843"/>
      <w:bookmarkEnd w:id="844"/>
      <w:bookmarkEnd w:id="845"/>
      <w:bookmarkEnd w:id="846"/>
      <w:bookmarkEnd w:id="847"/>
      <w:bookmarkEnd w:id="848"/>
      <w:bookmarkEnd w:id="849"/>
      <w:bookmarkEnd w:id="850"/>
      <w:bookmarkEnd w:id="851"/>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852" w:name="_Toc21093190"/>
      <w:bookmarkStart w:id="853" w:name="_Toc29762719"/>
      <w:bookmarkStart w:id="854" w:name="_Toc36025894"/>
      <w:bookmarkStart w:id="855" w:name="_Toc44584764"/>
      <w:bookmarkStart w:id="856" w:name="_Toc45869057"/>
      <w:bookmarkStart w:id="857" w:name="_Toc52553616"/>
      <w:bookmarkStart w:id="858" w:name="_Toc61111636"/>
      <w:bookmarkStart w:id="859" w:name="_Toc66808022"/>
      <w:bookmarkStart w:id="860" w:name="_Toc74834524"/>
      <w:bookmarkStart w:id="861" w:name="_Toc76502960"/>
      <w:r w:rsidRPr="009C4728">
        <w:t>6.6.1.4.1</w:t>
      </w:r>
      <w:r w:rsidRPr="009C4728">
        <w:tab/>
        <w:t>Minimum Requirement</w:t>
      </w:r>
      <w:bookmarkEnd w:id="852"/>
      <w:bookmarkEnd w:id="853"/>
      <w:bookmarkEnd w:id="854"/>
      <w:bookmarkEnd w:id="855"/>
      <w:bookmarkEnd w:id="856"/>
      <w:bookmarkEnd w:id="857"/>
      <w:bookmarkEnd w:id="858"/>
      <w:bookmarkEnd w:id="859"/>
      <w:bookmarkEnd w:id="860"/>
      <w:bookmarkEnd w:id="861"/>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5F5450B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5F5450B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2" w14:textId="77777777" w:rsidR="00C53C29" w:rsidRPr="009C4728" w:rsidRDefault="00C53C29" w:rsidP="0021138B">
            <w:pPr>
              <w:pStyle w:val="TAL"/>
              <w:jc w:val="center"/>
              <w:rPr>
                <w:rFonts w:cs="Arial"/>
              </w:rPr>
            </w:pP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862" w:name="_Toc21093191"/>
      <w:bookmarkStart w:id="863" w:name="_Toc29762720"/>
      <w:bookmarkStart w:id="864" w:name="_Toc36025895"/>
      <w:bookmarkStart w:id="865" w:name="_Toc44584765"/>
      <w:bookmarkStart w:id="866" w:name="_Toc45869058"/>
      <w:bookmarkStart w:id="867" w:name="_Toc52553617"/>
      <w:bookmarkStart w:id="868" w:name="_Toc61111637"/>
      <w:bookmarkStart w:id="869" w:name="_Toc66808023"/>
      <w:bookmarkStart w:id="870" w:name="_Toc74834525"/>
      <w:bookmarkStart w:id="871" w:name="_Toc76502961"/>
      <w:r w:rsidRPr="009C4728">
        <w:t>6.6.2</w:t>
      </w:r>
      <w:r w:rsidRPr="009C4728">
        <w:tab/>
        <w:t>Operating band unwanted emissions</w:t>
      </w:r>
      <w:bookmarkEnd w:id="862"/>
      <w:bookmarkEnd w:id="863"/>
      <w:bookmarkEnd w:id="864"/>
      <w:bookmarkEnd w:id="865"/>
      <w:bookmarkEnd w:id="866"/>
      <w:bookmarkEnd w:id="867"/>
      <w:bookmarkEnd w:id="868"/>
      <w:bookmarkEnd w:id="869"/>
      <w:bookmarkEnd w:id="870"/>
      <w:bookmarkEnd w:id="871"/>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872" w:name="_Toc21093192"/>
      <w:bookmarkStart w:id="873" w:name="_Toc29762721"/>
      <w:bookmarkStart w:id="874" w:name="_Toc36025896"/>
      <w:bookmarkStart w:id="875" w:name="_Toc44584766"/>
      <w:bookmarkStart w:id="876" w:name="_Toc45869059"/>
      <w:bookmarkStart w:id="877" w:name="_Toc52553618"/>
      <w:bookmarkStart w:id="878" w:name="_Toc61111638"/>
      <w:bookmarkStart w:id="879" w:name="_Toc66808024"/>
      <w:bookmarkStart w:id="880" w:name="_Toc74834526"/>
      <w:bookmarkStart w:id="881" w:name="_Toc76502962"/>
      <w:r w:rsidRPr="009C4728">
        <w:t>6.6.2.1</w:t>
      </w:r>
      <w:r w:rsidRPr="009C4728">
        <w:tab/>
        <w:t>General minimum requirement for Band Categories 1 and 3</w:t>
      </w:r>
      <w:bookmarkEnd w:id="872"/>
      <w:bookmarkEnd w:id="873"/>
      <w:bookmarkEnd w:id="874"/>
      <w:bookmarkEnd w:id="875"/>
      <w:bookmarkEnd w:id="876"/>
      <w:bookmarkEnd w:id="877"/>
      <w:bookmarkEnd w:id="878"/>
      <w:bookmarkEnd w:id="879"/>
      <w:bookmarkEnd w:id="880"/>
      <w:bookmarkEnd w:id="881"/>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882"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882"/>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1.75pt;height:28.8pt" o:ole="" fillcolor="window">
                  <v:imagedata r:id="rId29" o:title=""/>
                </v:shape>
                <o:OLEObject Type="Embed" ProgID="Equation.3" ShapeID="_x0000_i1033" DrawAspect="Content" ObjectID="_1687115680"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25pt;height:43.75pt" o:ole="" fillcolor="window">
                  <v:imagedata r:id="rId31" o:title=""/>
                </v:shape>
                <o:OLEObject Type="Embed" ProgID="Equation.3" ShapeID="_x0000_i1034" DrawAspect="Content" ObjectID="_1687115681"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45pt;height:43.75pt" o:ole="" fillcolor="window">
                  <v:imagedata r:id="rId33" o:title=""/>
                </v:shape>
                <o:OLEObject Type="Embed" ProgID="Equation.3" ShapeID="_x0000_i1035" DrawAspect="Content" ObjectID="_1687115682"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883" w:name="_Hlk510629516"/>
    </w:p>
    <w:p w14:paraId="5F5452ED" w14:textId="6A54DD2C" w:rsidR="00C53C29" w:rsidRPr="009C4728" w:rsidRDefault="00C53C29" w:rsidP="00C53C29">
      <w:pPr>
        <w:pStyle w:val="TH"/>
        <w:rPr>
          <w:rFonts w:cs="v5.0.0"/>
        </w:rPr>
      </w:pPr>
      <w:r w:rsidRPr="009C4728">
        <w:t xml:space="preserve">Table 6.6.2.1-1b: </w:t>
      </w:r>
      <w:bookmarkStart w:id="884"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88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5F54530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883"/>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885" w:name="_Hlk61613724"/>
      <w:r w:rsidR="004951D4" w:rsidRPr="00A07190">
        <w:t xml:space="preserve">BS </w:t>
      </w:r>
      <w:r w:rsidR="004951D4">
        <w:t xml:space="preserve">with </w:t>
      </w:r>
      <w:r w:rsidR="004951D4" w:rsidRPr="00A07190">
        <w:t xml:space="preserve">maximum output power </w:t>
      </w:r>
      <w:bookmarkEnd w:id="885"/>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886"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5F54537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37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7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886"/>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8.4pt;height:28.25pt" o:ole="">
                  <v:imagedata r:id="rId36" o:title=""/>
                </v:shape>
                <o:OLEObject Type="Embed" ProgID="Equation.DSMT4" ShapeID="_x0000_i1036" DrawAspect="Content" ObjectID="_1687115683"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1.75pt;height:28.25pt" o:ole="" fillcolor="window">
                  <v:imagedata r:id="rId38" o:title=""/>
                </v:shape>
                <o:OLEObject Type="Embed" ProgID="Equation.DSMT4" ShapeID="_x0000_i1037" DrawAspect="Content" ObjectID="_1687115684"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75pt" o:ole="" fillcolor="window">
                  <v:imagedata r:id="rId40" o:title=""/>
                </v:shape>
                <o:OLEObject Type="Embed" ProgID="Equation.3" ShapeID="_x0000_i1038" DrawAspect="Content" ObjectID="_1687115685"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75pt;height:43.75pt" o:ole="" fillcolor="window">
                  <v:imagedata r:id="rId42" o:title=""/>
                </v:shape>
                <o:OLEObject Type="Embed" ProgID="Equation.3" ShapeID="_x0000_i1039" DrawAspect="Content" ObjectID="_1687115686"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887"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6.8pt;height:28.25pt" o:ole="">
                  <v:imagedata r:id="rId44" o:title=""/>
                </v:shape>
                <o:OLEObject Type="Embed" ProgID="Equation.3" ShapeID="_x0000_i1040" DrawAspect="Content" ObjectID="_1687115687"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5F5453C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3C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C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887"/>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1.75pt;height:28.25pt" o:ole="">
                  <v:imagedata r:id="rId46" o:title=""/>
                </v:shape>
                <o:OLEObject Type="Embed" ProgID="Equation.3" ShapeID="_x0000_i1041" DrawAspect="Content" ObjectID="_1687115688"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1.75pt;height:43.75pt" o:ole="" fillcolor="window">
                  <v:imagedata r:id="rId48" o:title=""/>
                </v:shape>
                <o:OLEObject Type="Embed" ProgID="Equation.3" ShapeID="_x0000_i1042" DrawAspect="Content" ObjectID="_1687115689"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35pt;height:43.75pt" o:ole="" fillcolor="window">
                  <v:imagedata r:id="rId50" o:title=""/>
                </v:shape>
                <o:OLEObject Type="Embed" ProgID="Equation.3" ShapeID="_x0000_i1043" DrawAspect="Content" ObjectID="_1687115690"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888" w:name="_Toc21093193"/>
      <w:bookmarkStart w:id="889" w:name="_Toc29762722"/>
      <w:bookmarkStart w:id="890" w:name="_Toc36025897"/>
      <w:bookmarkStart w:id="891" w:name="_Toc44584767"/>
      <w:bookmarkStart w:id="892" w:name="_Toc45869060"/>
      <w:bookmarkStart w:id="893" w:name="_Toc52553619"/>
      <w:bookmarkStart w:id="894" w:name="_Toc61111639"/>
      <w:bookmarkStart w:id="895" w:name="_Toc66808025"/>
      <w:bookmarkStart w:id="896" w:name="_Toc74834527"/>
      <w:bookmarkStart w:id="897" w:name="_Toc76502963"/>
      <w:r w:rsidRPr="009C4728">
        <w:t>6.6.2.2</w:t>
      </w:r>
      <w:r w:rsidRPr="009C4728">
        <w:tab/>
        <w:t>General minimum requirement for Band Category 2</w:t>
      </w:r>
      <w:bookmarkEnd w:id="888"/>
      <w:bookmarkEnd w:id="889"/>
      <w:bookmarkEnd w:id="890"/>
      <w:bookmarkEnd w:id="891"/>
      <w:bookmarkEnd w:id="892"/>
      <w:bookmarkEnd w:id="893"/>
      <w:bookmarkEnd w:id="894"/>
      <w:bookmarkEnd w:id="895"/>
      <w:bookmarkEnd w:id="896"/>
      <w:bookmarkEnd w:id="897"/>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C53C29" w:rsidRPr="009C4728" w14:paraId="5F54542B" w14:textId="77777777" w:rsidTr="0021138B">
        <w:trPr>
          <w:cantSplit/>
          <w:jc w:val="center"/>
        </w:trPr>
        <w:tc>
          <w:tcPr>
            <w:tcW w:w="2127" w:type="dxa"/>
          </w:tcPr>
          <w:p w14:paraId="5F545428" w14:textId="77777777"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14:paraId="5F54542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A" w14:textId="77777777" w:rsidR="00C53C29" w:rsidRPr="009C4728" w:rsidRDefault="00C53C29" w:rsidP="0021138B">
            <w:pPr>
              <w:pStyle w:val="TAC"/>
              <w:rPr>
                <w:rFonts w:cs="Arial"/>
              </w:rPr>
            </w:pPr>
            <w:r w:rsidRPr="009C4728">
              <w:rPr>
                <w:rFonts w:cs="Arial"/>
              </w:rPr>
              <w:t>6.6.2.2-2a (option 1)</w:t>
            </w:r>
          </w:p>
        </w:tc>
      </w:tr>
      <w:tr w:rsidR="00C53C29" w:rsidRPr="009C4728" w14:paraId="5F54542F" w14:textId="77777777" w:rsidTr="0021138B">
        <w:trPr>
          <w:cantSplit/>
          <w:jc w:val="center"/>
        </w:trPr>
        <w:tc>
          <w:tcPr>
            <w:tcW w:w="2127" w:type="dxa"/>
          </w:tcPr>
          <w:p w14:paraId="5F54542C" w14:textId="77777777"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14:paraId="5F54542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E" w14:textId="77777777" w:rsidR="00C53C29" w:rsidRPr="009C4728" w:rsidRDefault="00C53C29" w:rsidP="0021138B">
            <w:pPr>
              <w:pStyle w:val="TAC"/>
              <w:rPr>
                <w:rFonts w:cs="Arial"/>
              </w:rPr>
            </w:pPr>
            <w:r w:rsidRPr="009C4728">
              <w:rPr>
                <w:rFonts w:cs="Arial"/>
              </w:rPr>
              <w:t>6.6.2.2-2b (option 1)</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1.75pt;height:28.8pt" o:ole="" fillcolor="window">
                  <v:imagedata r:id="rId29" o:title=""/>
                </v:shape>
                <o:OLEObject Type="Embed" ProgID="Equation.3" ShapeID="_x0000_i1044" DrawAspect="Content" ObjectID="_1687115691"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6.1pt;height:42.65pt" o:ole="" fillcolor="window">
                  <v:imagedata r:id="rId31" o:title=""/>
                </v:shape>
                <o:OLEObject Type="Embed" ProgID="Equation.3" ShapeID="_x0000_i1045" DrawAspect="Content" ObjectID="_1687115692"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55pt;height:42.65pt" o:ole="" fillcolor="window">
                  <v:imagedata r:id="rId33" o:title=""/>
                </v:shape>
                <o:OLEObject Type="Embed" ProgID="Equation.3" ShapeID="_x0000_i1046" DrawAspect="Content" ObjectID="_1687115693"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lastRenderedPageBreak/>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F54548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48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8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5F5454E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4E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4E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8.4pt;height:30.45pt" o:ole="">
                  <v:imagedata r:id="rId55" o:title=""/>
                </v:shape>
                <o:OLEObject Type="Embed" ProgID="Equation.DSMT4" ShapeID="_x0000_i1047" DrawAspect="Content" ObjectID="_1687115694"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2pt;height:28.25pt" o:ole="" fillcolor="window">
                  <v:imagedata r:id="rId38" o:title=""/>
                </v:shape>
                <o:OLEObject Type="Embed" ProgID="Equation.DSMT4" ShapeID="_x0000_i1048" DrawAspect="Content" ObjectID="_1687115695"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898"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898"/>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9pt;height:27.15pt" o:ole="">
                  <v:imagedata r:id="rId44" o:title=""/>
                </v:shape>
                <o:OLEObject Type="Embed" ProgID="Equation.3" ShapeID="_x0000_i1049" DrawAspect="Content" ObjectID="_1687115696"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5F54552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52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52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9pt;height:43.75pt" o:ole="" fillcolor="window">
                  <v:imagedata r:id="rId40" o:title=""/>
                </v:shape>
                <o:OLEObject Type="Embed" ProgID="Equation.3" ShapeID="_x0000_i1050" DrawAspect="Content" ObjectID="_1687115697"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45pt;height:43.75pt" o:ole="" fillcolor="window">
                  <v:imagedata r:id="rId42" o:title=""/>
                </v:shape>
                <o:OLEObject Type="Embed" ProgID="Equation.3" ShapeID="_x0000_i1051" DrawAspect="Content" ObjectID="_1687115698"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3.95pt;height:30.45pt" o:ole="">
                  <v:imagedata r:id="rId46" o:title=""/>
                </v:shape>
                <o:OLEObject Type="Embed" ProgID="Equation.3" ShapeID="_x0000_i1052" DrawAspect="Content" ObjectID="_1687115699"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5pt;height:43.75pt" o:ole="" fillcolor="window">
                  <v:imagedata r:id="rId48" o:title=""/>
                </v:shape>
                <o:OLEObject Type="Embed" ProgID="Equation.3" ShapeID="_x0000_i1053" DrawAspect="Content" ObjectID="_1687115700"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45pt;height:43.75pt" o:ole="" fillcolor="window">
                  <v:imagedata r:id="rId50" o:title=""/>
                </v:shape>
                <o:OLEObject Type="Embed" ProgID="Equation.3" ShapeID="_x0000_i1054" DrawAspect="Content" ObjectID="_1687115701"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899" w:name="_Hlk514071793"/>
      <w:r w:rsidRPr="009C4728">
        <w:t>Δf</w:t>
      </w:r>
      <w:r w:rsidRPr="009C4728">
        <w:rPr>
          <w:vertAlign w:val="subscript"/>
        </w:rPr>
        <w:t>OBUE</w:t>
      </w:r>
      <w:bookmarkEnd w:id="899"/>
      <w:r w:rsidRPr="009C4728">
        <w:t>.</w:t>
      </w:r>
    </w:p>
    <w:p w14:paraId="5F54558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900" w:name="_Toc21093194"/>
      <w:bookmarkStart w:id="901" w:name="_Toc29762723"/>
      <w:bookmarkStart w:id="902" w:name="_Toc36025898"/>
      <w:bookmarkStart w:id="903" w:name="_Toc44584768"/>
      <w:bookmarkStart w:id="904" w:name="_Toc45869061"/>
      <w:bookmarkStart w:id="905" w:name="_Toc52553620"/>
      <w:bookmarkStart w:id="906" w:name="_Toc61111640"/>
      <w:bookmarkStart w:id="907" w:name="_Toc66808026"/>
      <w:bookmarkStart w:id="908" w:name="_Toc74834528"/>
      <w:bookmarkStart w:id="909" w:name="_Toc76502964"/>
      <w:r w:rsidRPr="009C4728">
        <w:t>6.6.2.3</w:t>
      </w:r>
      <w:r w:rsidRPr="009C4728">
        <w:tab/>
        <w:t>GSM/EDGE single-RAT requirements</w:t>
      </w:r>
      <w:bookmarkEnd w:id="900"/>
      <w:bookmarkEnd w:id="901"/>
      <w:bookmarkEnd w:id="902"/>
      <w:bookmarkEnd w:id="903"/>
      <w:bookmarkEnd w:id="904"/>
      <w:bookmarkEnd w:id="905"/>
      <w:bookmarkEnd w:id="906"/>
      <w:bookmarkEnd w:id="907"/>
      <w:bookmarkEnd w:id="908"/>
      <w:bookmarkEnd w:id="909"/>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910" w:name="_Toc21093195"/>
      <w:bookmarkStart w:id="911" w:name="_Toc29762724"/>
      <w:bookmarkStart w:id="912" w:name="_Toc36025899"/>
      <w:bookmarkStart w:id="913" w:name="_Toc44584769"/>
      <w:bookmarkStart w:id="914" w:name="_Toc45869062"/>
      <w:bookmarkStart w:id="915" w:name="_Toc52553621"/>
      <w:bookmarkStart w:id="916" w:name="_Toc61111641"/>
      <w:bookmarkStart w:id="917" w:name="_Toc66808027"/>
      <w:bookmarkStart w:id="918" w:name="_Toc74834529"/>
      <w:bookmarkStart w:id="919" w:name="_Toc76502965"/>
      <w:r w:rsidRPr="009C4728">
        <w:t>6.6.2.4</w:t>
      </w:r>
      <w:r w:rsidRPr="009C4728">
        <w:tab/>
        <w:t>Additional requirements</w:t>
      </w:r>
      <w:bookmarkEnd w:id="910"/>
      <w:bookmarkEnd w:id="911"/>
      <w:bookmarkEnd w:id="912"/>
      <w:bookmarkEnd w:id="913"/>
      <w:bookmarkEnd w:id="914"/>
      <w:bookmarkEnd w:id="915"/>
      <w:bookmarkEnd w:id="916"/>
      <w:bookmarkEnd w:id="917"/>
      <w:bookmarkEnd w:id="918"/>
      <w:bookmarkEnd w:id="919"/>
    </w:p>
    <w:p w14:paraId="5F545598" w14:textId="77777777" w:rsidR="00C53C29" w:rsidRPr="009C4728" w:rsidRDefault="00C53C29" w:rsidP="00C53C29">
      <w:pPr>
        <w:pStyle w:val="Heading5"/>
      </w:pPr>
      <w:bookmarkStart w:id="920" w:name="_Toc21093196"/>
      <w:bookmarkStart w:id="921" w:name="_Toc29762725"/>
      <w:bookmarkStart w:id="922" w:name="_Toc36025900"/>
      <w:bookmarkStart w:id="923" w:name="_Toc44584770"/>
      <w:bookmarkStart w:id="924" w:name="_Toc45869063"/>
      <w:bookmarkStart w:id="925" w:name="_Toc52553622"/>
      <w:bookmarkStart w:id="926" w:name="_Toc61111642"/>
      <w:bookmarkStart w:id="927" w:name="_Toc66808028"/>
      <w:bookmarkStart w:id="928" w:name="_Toc74834530"/>
      <w:bookmarkStart w:id="929" w:name="_Toc76502966"/>
      <w:r w:rsidRPr="009C4728">
        <w:t>6.6.2.4.1</w:t>
      </w:r>
      <w:r w:rsidRPr="009C4728">
        <w:tab/>
        <w:t>Limits in FCC Title 47</w:t>
      </w:r>
      <w:bookmarkEnd w:id="920"/>
      <w:bookmarkEnd w:id="921"/>
      <w:bookmarkEnd w:id="922"/>
      <w:bookmarkEnd w:id="923"/>
      <w:bookmarkEnd w:id="924"/>
      <w:bookmarkEnd w:id="925"/>
      <w:bookmarkEnd w:id="926"/>
      <w:bookmarkEnd w:id="927"/>
      <w:bookmarkEnd w:id="928"/>
      <w:bookmarkEnd w:id="929"/>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930" w:name="_Toc21093197"/>
      <w:bookmarkStart w:id="931" w:name="_Toc29762726"/>
      <w:bookmarkStart w:id="932" w:name="_Toc36025901"/>
      <w:bookmarkStart w:id="933" w:name="_Toc44584771"/>
      <w:bookmarkStart w:id="934" w:name="_Toc45869064"/>
      <w:bookmarkStart w:id="935" w:name="_Toc52553623"/>
      <w:bookmarkStart w:id="936" w:name="_Toc61111643"/>
      <w:bookmarkStart w:id="937" w:name="_Toc66808029"/>
      <w:bookmarkStart w:id="938" w:name="_Toc74834531"/>
      <w:bookmarkStart w:id="939" w:name="_Toc76502967"/>
      <w:r w:rsidRPr="009C4728">
        <w:t>6.6.2.4.2</w:t>
      </w:r>
      <w:r w:rsidRPr="009C4728">
        <w:tab/>
        <w:t>Unsynchronized operation for BC3</w:t>
      </w:r>
      <w:bookmarkEnd w:id="930"/>
      <w:bookmarkEnd w:id="931"/>
      <w:bookmarkEnd w:id="932"/>
      <w:bookmarkEnd w:id="933"/>
      <w:bookmarkEnd w:id="934"/>
      <w:bookmarkEnd w:id="935"/>
      <w:bookmarkEnd w:id="936"/>
      <w:bookmarkEnd w:id="937"/>
      <w:bookmarkEnd w:id="938"/>
      <w:bookmarkEnd w:id="93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940" w:name="_Toc21093198"/>
      <w:bookmarkStart w:id="941" w:name="_Toc29762727"/>
      <w:bookmarkStart w:id="942" w:name="_Toc36025902"/>
      <w:bookmarkStart w:id="943" w:name="_Toc44584772"/>
      <w:bookmarkStart w:id="944" w:name="_Toc45869065"/>
      <w:bookmarkStart w:id="945" w:name="_Toc52553624"/>
      <w:bookmarkStart w:id="946" w:name="_Toc61111644"/>
      <w:bookmarkStart w:id="947" w:name="_Toc66808030"/>
      <w:bookmarkStart w:id="948" w:name="_Toc74834532"/>
      <w:bookmarkStart w:id="949" w:name="_Toc76502968"/>
      <w:r w:rsidRPr="009C4728">
        <w:t>6.6.2.4.3</w:t>
      </w:r>
      <w:r w:rsidRPr="009C4728">
        <w:tab/>
        <w:t>Protection of DTT</w:t>
      </w:r>
      <w:bookmarkEnd w:id="940"/>
      <w:bookmarkEnd w:id="941"/>
      <w:bookmarkEnd w:id="942"/>
      <w:bookmarkEnd w:id="943"/>
      <w:bookmarkEnd w:id="944"/>
      <w:bookmarkEnd w:id="945"/>
      <w:bookmarkEnd w:id="946"/>
      <w:bookmarkEnd w:id="947"/>
      <w:bookmarkEnd w:id="948"/>
      <w:bookmarkEnd w:id="949"/>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950" w:name="_Toc21093199"/>
      <w:bookmarkStart w:id="951" w:name="_Toc29762728"/>
      <w:bookmarkStart w:id="952" w:name="_Toc36025903"/>
      <w:bookmarkStart w:id="953" w:name="_Toc44584773"/>
      <w:bookmarkStart w:id="954" w:name="_Toc45869066"/>
      <w:bookmarkStart w:id="955" w:name="_Toc52553625"/>
      <w:bookmarkStart w:id="956" w:name="_Toc61111645"/>
      <w:bookmarkStart w:id="957" w:name="_Toc66808031"/>
      <w:bookmarkStart w:id="958" w:name="_Toc74834533"/>
      <w:bookmarkStart w:id="959" w:name="_Toc76502969"/>
      <w:r w:rsidRPr="009C4728">
        <w:t>6.6.2.4.4</w:t>
      </w:r>
      <w:r w:rsidRPr="009C4728">
        <w:tab/>
      </w:r>
      <w:bookmarkEnd w:id="950"/>
      <w:bookmarkEnd w:id="951"/>
      <w:bookmarkEnd w:id="952"/>
      <w:bookmarkEnd w:id="953"/>
      <w:bookmarkEnd w:id="954"/>
      <w:bookmarkEnd w:id="955"/>
      <w:r w:rsidR="00C0293B">
        <w:t>Void</w:t>
      </w:r>
      <w:bookmarkEnd w:id="956"/>
      <w:bookmarkEnd w:id="957"/>
      <w:bookmarkEnd w:id="958"/>
      <w:bookmarkEnd w:id="959"/>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960" w:name="_Toc21093200"/>
      <w:bookmarkStart w:id="961" w:name="_Toc29762729"/>
      <w:bookmarkStart w:id="962" w:name="_Toc36025904"/>
      <w:bookmarkStart w:id="963" w:name="_Toc44584774"/>
      <w:bookmarkStart w:id="964" w:name="_Toc45869067"/>
      <w:bookmarkStart w:id="965" w:name="_Toc52553626"/>
      <w:bookmarkStart w:id="966" w:name="_Toc61111646"/>
      <w:bookmarkStart w:id="967" w:name="_Toc66808032"/>
      <w:bookmarkStart w:id="968" w:name="_Toc74834534"/>
      <w:bookmarkStart w:id="969" w:name="_Toc76502970"/>
      <w:r w:rsidRPr="009C4728">
        <w:t>6.6.2.4.5</w:t>
      </w:r>
      <w:r w:rsidRPr="009C4728">
        <w:tab/>
        <w:t>Co-existence with RNSS/GPS services in North America</w:t>
      </w:r>
      <w:bookmarkEnd w:id="960"/>
      <w:bookmarkEnd w:id="961"/>
      <w:bookmarkEnd w:id="962"/>
      <w:bookmarkEnd w:id="963"/>
      <w:bookmarkEnd w:id="964"/>
      <w:bookmarkEnd w:id="965"/>
      <w:bookmarkEnd w:id="966"/>
      <w:bookmarkEnd w:id="967"/>
      <w:bookmarkEnd w:id="968"/>
      <w:bookmarkEnd w:id="969"/>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970" w:name="_Toc21093201"/>
      <w:bookmarkStart w:id="971" w:name="_Toc29762730"/>
      <w:bookmarkStart w:id="972" w:name="_Toc36025905"/>
      <w:bookmarkStart w:id="973" w:name="_Toc44584775"/>
      <w:bookmarkStart w:id="974" w:name="_Toc45869068"/>
      <w:bookmarkStart w:id="975" w:name="_Toc52553627"/>
      <w:bookmarkStart w:id="976"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977" w:name="_Toc66810099"/>
      <w:bookmarkStart w:id="978" w:name="_Toc74834535"/>
      <w:bookmarkStart w:id="979" w:name="_Toc76502971"/>
      <w:bookmarkEnd w:id="970"/>
      <w:bookmarkEnd w:id="971"/>
      <w:bookmarkEnd w:id="972"/>
      <w:bookmarkEnd w:id="973"/>
      <w:bookmarkEnd w:id="974"/>
      <w:bookmarkEnd w:id="975"/>
      <w:bookmarkEnd w:id="976"/>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977"/>
      <w:r>
        <w:t>Void</w:t>
      </w:r>
      <w:bookmarkEnd w:id="978"/>
      <w:bookmarkEnd w:id="979"/>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980" w:name="_Toc21093202"/>
      <w:bookmarkStart w:id="981" w:name="_Toc29762731"/>
      <w:bookmarkStart w:id="982" w:name="_Toc36025906"/>
      <w:bookmarkStart w:id="983" w:name="_Toc44584776"/>
      <w:bookmarkStart w:id="984" w:name="_Toc45869069"/>
      <w:bookmarkStart w:id="985" w:name="_Toc52553628"/>
      <w:bookmarkStart w:id="986" w:name="_Toc61111648"/>
      <w:bookmarkStart w:id="987" w:name="_Toc66808034"/>
      <w:bookmarkStart w:id="988" w:name="_Toc74834536"/>
      <w:bookmarkStart w:id="989" w:name="_Toc76502972"/>
      <w:r w:rsidRPr="009C4728">
        <w:t>6.6.2.4.7</w:t>
      </w:r>
      <w:r w:rsidRPr="009C4728">
        <w:tab/>
        <w:t>Additional band 32, 50, 51, 74, 75 and 76 unwanted emissions</w:t>
      </w:r>
      <w:bookmarkEnd w:id="980"/>
      <w:bookmarkEnd w:id="981"/>
      <w:bookmarkEnd w:id="982"/>
      <w:bookmarkEnd w:id="983"/>
      <w:bookmarkEnd w:id="984"/>
      <w:bookmarkEnd w:id="985"/>
      <w:bookmarkEnd w:id="986"/>
      <w:bookmarkEnd w:id="987"/>
      <w:bookmarkEnd w:id="988"/>
      <w:bookmarkEnd w:id="989"/>
    </w:p>
    <w:p w14:paraId="5F5455DD" w14:textId="77777777" w:rsidR="00C53C29" w:rsidRPr="009C4728" w:rsidRDefault="00C53C29" w:rsidP="00C53C29">
      <w:r w:rsidRPr="009C4728">
        <w:t xml:space="preserve">In certain regions, the following requirements may apply to BS operating in Band 32 within 1452-1492 MHz, </w:t>
      </w:r>
      <w:bookmarkStart w:id="990" w:name="_Hlk488398933"/>
      <w:r w:rsidRPr="009C4728">
        <w:t>in Band 75 within 1432-1517 MHz and in Band 76 within 1427-1432 MHz</w:t>
      </w:r>
      <w:bookmarkEnd w:id="990"/>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991"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991"/>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992"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992"/>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993" w:name="_Toc21093203"/>
      <w:bookmarkStart w:id="994" w:name="_Toc29762732"/>
      <w:bookmarkStart w:id="995" w:name="_Toc36025907"/>
      <w:bookmarkStart w:id="996" w:name="_Toc44584777"/>
      <w:bookmarkStart w:id="997" w:name="_Toc45869070"/>
      <w:bookmarkStart w:id="998" w:name="_Toc52553629"/>
      <w:bookmarkStart w:id="999" w:name="_Toc61111649"/>
      <w:bookmarkStart w:id="1000" w:name="_Toc66808035"/>
      <w:bookmarkStart w:id="1001" w:name="_Toc74834537"/>
      <w:bookmarkStart w:id="1002" w:name="_Toc76502973"/>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993"/>
      <w:bookmarkEnd w:id="994"/>
      <w:bookmarkEnd w:id="995"/>
      <w:bookmarkEnd w:id="996"/>
      <w:bookmarkEnd w:id="997"/>
      <w:bookmarkEnd w:id="998"/>
      <w:bookmarkEnd w:id="999"/>
      <w:bookmarkEnd w:id="1000"/>
      <w:bookmarkEnd w:id="1001"/>
      <w:bookmarkEnd w:id="1002"/>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003" w:name="_Toc21093204"/>
      <w:bookmarkStart w:id="1004" w:name="_Toc29762733"/>
      <w:bookmarkStart w:id="1005" w:name="_Toc36025908"/>
      <w:bookmarkStart w:id="1006" w:name="_Toc44584778"/>
      <w:bookmarkStart w:id="1007" w:name="_Toc45869071"/>
      <w:bookmarkStart w:id="1008" w:name="_Toc52553630"/>
      <w:bookmarkStart w:id="1009" w:name="_Toc61111650"/>
      <w:bookmarkStart w:id="1010" w:name="_Toc66808036"/>
      <w:bookmarkStart w:id="1011" w:name="_Toc74834538"/>
      <w:bookmarkStart w:id="1012" w:name="_Toc76502974"/>
      <w:r w:rsidRPr="009C4728">
        <w:t>6.6.2.4.</w:t>
      </w:r>
      <w:r w:rsidRPr="009C4728">
        <w:rPr>
          <w:lang w:eastAsia="zh-CN"/>
        </w:rPr>
        <w:t>9</w:t>
      </w:r>
      <w:r w:rsidRPr="009C4728">
        <w:tab/>
        <w:t>Additional requirements for band 4</w:t>
      </w:r>
      <w:r w:rsidRPr="009C4728">
        <w:rPr>
          <w:lang w:eastAsia="zh-CN"/>
        </w:rPr>
        <w:t>8</w:t>
      </w:r>
      <w:bookmarkEnd w:id="1003"/>
      <w:bookmarkEnd w:id="1004"/>
      <w:bookmarkEnd w:id="1005"/>
      <w:bookmarkEnd w:id="1006"/>
      <w:bookmarkEnd w:id="1007"/>
      <w:bookmarkEnd w:id="1008"/>
      <w:bookmarkEnd w:id="1009"/>
      <w:bookmarkEnd w:id="1010"/>
      <w:bookmarkEnd w:id="1011"/>
      <w:bookmarkEnd w:id="1012"/>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013" w:name="_Toc21093205"/>
      <w:bookmarkStart w:id="1014" w:name="_Toc29762734"/>
      <w:bookmarkStart w:id="1015" w:name="_Toc36025909"/>
      <w:bookmarkStart w:id="1016" w:name="_Toc44584779"/>
      <w:bookmarkStart w:id="1017" w:name="_Toc45869072"/>
      <w:bookmarkStart w:id="1018" w:name="_Toc52553631"/>
      <w:bookmarkStart w:id="1019" w:name="_Toc61111651"/>
      <w:bookmarkStart w:id="1020" w:name="_Toc66808037"/>
      <w:bookmarkStart w:id="1021" w:name="_Toc74834539"/>
      <w:bookmarkStart w:id="1022" w:name="_Toc76502975"/>
      <w:r w:rsidRPr="009C4728">
        <w:t>6.6.2.4.10</w:t>
      </w:r>
      <w:r w:rsidRPr="009C4728">
        <w:tab/>
        <w:t>Additional requirements for band 53</w:t>
      </w:r>
      <w:bookmarkEnd w:id="1013"/>
      <w:bookmarkEnd w:id="1014"/>
      <w:bookmarkEnd w:id="1015"/>
      <w:bookmarkEnd w:id="1016"/>
      <w:bookmarkEnd w:id="1017"/>
      <w:bookmarkEnd w:id="1018"/>
      <w:bookmarkEnd w:id="1019"/>
      <w:bookmarkEnd w:id="1020"/>
      <w:bookmarkEnd w:id="1021"/>
      <w:bookmarkEnd w:id="1022"/>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023" w:name="_Toc21093206"/>
      <w:bookmarkStart w:id="1024" w:name="_Toc29762735"/>
      <w:bookmarkStart w:id="1025" w:name="_Toc36025910"/>
      <w:bookmarkStart w:id="1026" w:name="_Toc44584780"/>
      <w:bookmarkStart w:id="1027" w:name="_Toc45869073"/>
      <w:bookmarkStart w:id="1028" w:name="_Toc52553632"/>
      <w:bookmarkStart w:id="1029" w:name="_Toc61111652"/>
      <w:bookmarkStart w:id="1030" w:name="_Toc66808038"/>
      <w:bookmarkStart w:id="1031" w:name="_Toc74834540"/>
      <w:bookmarkStart w:id="1032" w:name="_Toc76502976"/>
      <w:r w:rsidRPr="009C4728">
        <w:t>6.6.3</w:t>
      </w:r>
      <w:r w:rsidRPr="009C4728">
        <w:tab/>
        <w:t>Occupied bandwidth</w:t>
      </w:r>
      <w:bookmarkEnd w:id="1023"/>
      <w:bookmarkEnd w:id="1024"/>
      <w:bookmarkEnd w:id="1025"/>
      <w:bookmarkEnd w:id="1026"/>
      <w:bookmarkEnd w:id="1027"/>
      <w:bookmarkEnd w:id="1028"/>
      <w:bookmarkEnd w:id="1029"/>
      <w:bookmarkEnd w:id="1030"/>
      <w:bookmarkEnd w:id="1031"/>
      <w:bookmarkEnd w:id="1032"/>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033" w:name="_Toc21093207"/>
      <w:bookmarkStart w:id="1034" w:name="_Toc29762736"/>
      <w:bookmarkStart w:id="1035" w:name="_Toc36025911"/>
      <w:bookmarkStart w:id="1036" w:name="_Toc44584781"/>
      <w:bookmarkStart w:id="1037" w:name="_Toc45869074"/>
      <w:bookmarkStart w:id="1038" w:name="_Toc52553633"/>
      <w:bookmarkStart w:id="1039" w:name="_Toc61111653"/>
      <w:bookmarkStart w:id="1040" w:name="_Toc66808039"/>
      <w:bookmarkStart w:id="1041" w:name="_Toc74834541"/>
      <w:bookmarkStart w:id="1042" w:name="_Toc76502977"/>
      <w:r w:rsidRPr="009C4728">
        <w:t>6.6.3.1</w:t>
      </w:r>
      <w:r w:rsidRPr="009C4728">
        <w:tab/>
        <w:t>Minimum requirement</w:t>
      </w:r>
      <w:bookmarkEnd w:id="1033"/>
      <w:bookmarkEnd w:id="1034"/>
      <w:bookmarkEnd w:id="1035"/>
      <w:bookmarkEnd w:id="1036"/>
      <w:bookmarkEnd w:id="1037"/>
      <w:bookmarkEnd w:id="1038"/>
      <w:bookmarkEnd w:id="1039"/>
      <w:bookmarkEnd w:id="1040"/>
      <w:bookmarkEnd w:id="1041"/>
      <w:bookmarkEnd w:id="10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043" w:name="_Toc21093208"/>
      <w:bookmarkStart w:id="1044" w:name="_Toc29762737"/>
      <w:bookmarkStart w:id="1045" w:name="_Toc36025912"/>
      <w:bookmarkStart w:id="1046" w:name="_Toc44584782"/>
      <w:bookmarkStart w:id="1047" w:name="_Toc45869075"/>
      <w:bookmarkStart w:id="1048" w:name="_Toc52553634"/>
      <w:bookmarkStart w:id="1049" w:name="_Toc61111654"/>
      <w:bookmarkStart w:id="1050" w:name="_Toc66808040"/>
      <w:bookmarkStart w:id="1051" w:name="_Toc74834542"/>
      <w:bookmarkStart w:id="1052" w:name="_Toc76502978"/>
      <w:r w:rsidRPr="009C4728">
        <w:t>6.6.4</w:t>
      </w:r>
      <w:r w:rsidRPr="009C4728">
        <w:tab/>
        <w:t>Adjacent Channel Leakage Power Ratio (ACLR)</w:t>
      </w:r>
      <w:bookmarkEnd w:id="1043"/>
      <w:bookmarkEnd w:id="1044"/>
      <w:bookmarkEnd w:id="1045"/>
      <w:bookmarkEnd w:id="1046"/>
      <w:bookmarkEnd w:id="1047"/>
      <w:bookmarkEnd w:id="1048"/>
      <w:bookmarkEnd w:id="1049"/>
      <w:bookmarkEnd w:id="1050"/>
      <w:bookmarkEnd w:id="1051"/>
      <w:bookmarkEnd w:id="1052"/>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053" w:name="_Toc21093209"/>
      <w:bookmarkStart w:id="1054" w:name="_Toc29762738"/>
      <w:bookmarkStart w:id="1055" w:name="_Toc36025913"/>
      <w:bookmarkStart w:id="1056" w:name="_Toc44584783"/>
      <w:bookmarkStart w:id="1057" w:name="_Toc45869076"/>
      <w:bookmarkStart w:id="1058" w:name="_Toc52553635"/>
      <w:bookmarkStart w:id="1059" w:name="_Toc61111655"/>
      <w:bookmarkStart w:id="1060" w:name="_Toc66808041"/>
      <w:bookmarkStart w:id="1061" w:name="_Toc74834543"/>
      <w:bookmarkStart w:id="1062" w:name="_Toc76502979"/>
      <w:r w:rsidRPr="009C4728">
        <w:t>6.6.4.1</w:t>
      </w:r>
      <w:r w:rsidRPr="009C4728">
        <w:tab/>
        <w:t>E-UTRA minimum requirement</w:t>
      </w:r>
      <w:bookmarkEnd w:id="1053"/>
      <w:bookmarkEnd w:id="1054"/>
      <w:bookmarkEnd w:id="1055"/>
      <w:bookmarkEnd w:id="1056"/>
      <w:bookmarkEnd w:id="1057"/>
      <w:bookmarkEnd w:id="1058"/>
      <w:bookmarkEnd w:id="1059"/>
      <w:bookmarkEnd w:id="1060"/>
      <w:bookmarkEnd w:id="1061"/>
      <w:bookmarkEnd w:id="1062"/>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063" w:name="_Toc21093210"/>
      <w:bookmarkStart w:id="1064" w:name="_Toc29762739"/>
      <w:bookmarkStart w:id="1065" w:name="_Toc36025914"/>
      <w:bookmarkStart w:id="1066" w:name="_Toc44584784"/>
      <w:bookmarkStart w:id="1067" w:name="_Toc45869077"/>
      <w:bookmarkStart w:id="1068" w:name="_Toc52553636"/>
      <w:bookmarkStart w:id="1069" w:name="_Toc61111656"/>
      <w:bookmarkStart w:id="1070" w:name="_Toc66808042"/>
      <w:bookmarkStart w:id="1071" w:name="_Toc74834544"/>
      <w:bookmarkStart w:id="1072" w:name="_Toc76502980"/>
      <w:r w:rsidRPr="009C4728">
        <w:t>6.6.4.2</w:t>
      </w:r>
      <w:r w:rsidRPr="009C4728">
        <w:tab/>
        <w:t>UTRA FDD minimum requirement</w:t>
      </w:r>
      <w:bookmarkEnd w:id="1063"/>
      <w:bookmarkEnd w:id="1064"/>
      <w:bookmarkEnd w:id="1065"/>
      <w:bookmarkEnd w:id="1066"/>
      <w:bookmarkEnd w:id="1067"/>
      <w:bookmarkEnd w:id="1068"/>
      <w:bookmarkEnd w:id="1069"/>
      <w:bookmarkEnd w:id="1070"/>
      <w:bookmarkEnd w:id="1071"/>
      <w:bookmarkEnd w:id="1072"/>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073" w:name="_Toc21093211"/>
      <w:bookmarkStart w:id="1074" w:name="_Toc29762740"/>
      <w:bookmarkStart w:id="1075" w:name="_Toc36025915"/>
      <w:bookmarkStart w:id="1076" w:name="_Toc44584785"/>
      <w:bookmarkStart w:id="1077" w:name="_Toc45869078"/>
      <w:bookmarkStart w:id="1078" w:name="_Toc52553637"/>
      <w:bookmarkStart w:id="1079" w:name="_Toc61111657"/>
      <w:bookmarkStart w:id="1080" w:name="_Toc66808043"/>
      <w:bookmarkStart w:id="1081" w:name="_Toc74834545"/>
      <w:bookmarkStart w:id="1082" w:name="_Toc76502981"/>
      <w:r w:rsidRPr="009C4728">
        <w:t>6.6.4.3</w:t>
      </w:r>
      <w:r w:rsidRPr="009C4728">
        <w:tab/>
        <w:t>UTRA TDD minimum requirement</w:t>
      </w:r>
      <w:bookmarkEnd w:id="1073"/>
      <w:bookmarkEnd w:id="1074"/>
      <w:bookmarkEnd w:id="1075"/>
      <w:bookmarkEnd w:id="1076"/>
      <w:bookmarkEnd w:id="1077"/>
      <w:bookmarkEnd w:id="1078"/>
      <w:bookmarkEnd w:id="1079"/>
      <w:bookmarkEnd w:id="1080"/>
      <w:bookmarkEnd w:id="1081"/>
      <w:bookmarkEnd w:id="1082"/>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083" w:name="_Toc21093212"/>
      <w:bookmarkStart w:id="1084" w:name="_Toc29762741"/>
      <w:bookmarkStart w:id="1085" w:name="_Toc36025916"/>
      <w:bookmarkStart w:id="1086" w:name="_Toc44584786"/>
      <w:bookmarkStart w:id="1087" w:name="_Toc45869079"/>
      <w:bookmarkStart w:id="1088" w:name="_Toc52553638"/>
      <w:bookmarkStart w:id="1089" w:name="_Toc61111658"/>
      <w:bookmarkStart w:id="1090" w:name="_Toc66808044"/>
      <w:bookmarkStart w:id="1091" w:name="_Toc74834546"/>
      <w:bookmarkStart w:id="1092" w:name="_Toc76502982"/>
      <w:r w:rsidRPr="009C4728">
        <w:t>6.6.4.4</w:t>
      </w:r>
      <w:r w:rsidRPr="009C4728">
        <w:tab/>
        <w:t>Cumulative ACLR requirement in non-contiguous spectrum</w:t>
      </w:r>
      <w:bookmarkEnd w:id="1083"/>
      <w:bookmarkEnd w:id="1084"/>
      <w:bookmarkEnd w:id="1085"/>
      <w:bookmarkEnd w:id="1086"/>
      <w:bookmarkEnd w:id="1087"/>
      <w:bookmarkEnd w:id="1088"/>
      <w:bookmarkEnd w:id="1089"/>
      <w:bookmarkEnd w:id="1090"/>
      <w:bookmarkEnd w:id="1091"/>
      <w:bookmarkEnd w:id="1092"/>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093" w:name="_Toc21093213"/>
      <w:bookmarkStart w:id="1094" w:name="_Toc29762742"/>
      <w:bookmarkStart w:id="1095" w:name="_Toc36025917"/>
      <w:bookmarkStart w:id="1096" w:name="_Toc44584787"/>
      <w:bookmarkStart w:id="1097" w:name="_Toc45869080"/>
      <w:bookmarkStart w:id="1098" w:name="_Toc52553639"/>
      <w:bookmarkStart w:id="1099" w:name="_Toc61111659"/>
      <w:bookmarkStart w:id="1100" w:name="_Toc66808045"/>
      <w:bookmarkStart w:id="1101" w:name="_Toc74834547"/>
      <w:bookmarkStart w:id="1102" w:name="_Toc76502983"/>
      <w:r w:rsidRPr="009C4728">
        <w:t>6.6.4.</w:t>
      </w:r>
      <w:r w:rsidRPr="009C4728">
        <w:rPr>
          <w:lang w:eastAsia="zh-CN"/>
        </w:rPr>
        <w:t>5</w:t>
      </w:r>
      <w:r w:rsidRPr="009C4728">
        <w:tab/>
      </w:r>
      <w:r w:rsidRPr="009C4728">
        <w:rPr>
          <w:lang w:eastAsia="zh-CN"/>
        </w:rPr>
        <w:t>NB-IoT</w:t>
      </w:r>
      <w:r w:rsidRPr="009C4728">
        <w:t xml:space="preserve"> minimum requirement</w:t>
      </w:r>
      <w:bookmarkEnd w:id="1093"/>
      <w:bookmarkEnd w:id="1094"/>
      <w:bookmarkEnd w:id="1095"/>
      <w:bookmarkEnd w:id="1096"/>
      <w:bookmarkEnd w:id="1097"/>
      <w:bookmarkEnd w:id="1098"/>
      <w:bookmarkEnd w:id="1099"/>
      <w:bookmarkEnd w:id="1100"/>
      <w:bookmarkEnd w:id="1101"/>
      <w:bookmarkEnd w:id="1102"/>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103" w:name="_Toc21093214"/>
      <w:bookmarkStart w:id="1104" w:name="_Toc29762743"/>
      <w:bookmarkStart w:id="1105" w:name="_Toc36025918"/>
      <w:bookmarkStart w:id="1106" w:name="_Toc44584788"/>
      <w:bookmarkStart w:id="1107" w:name="_Toc45869081"/>
      <w:bookmarkStart w:id="1108" w:name="_Toc52553640"/>
      <w:bookmarkStart w:id="1109" w:name="_Toc61111660"/>
      <w:bookmarkStart w:id="1110" w:name="_Toc66808046"/>
      <w:bookmarkStart w:id="1111" w:name="_Toc74834548"/>
      <w:bookmarkStart w:id="1112" w:name="_Toc76502984"/>
      <w:r w:rsidRPr="009C4728">
        <w:t>6.6.4.6</w:t>
      </w:r>
      <w:r w:rsidRPr="009C4728">
        <w:tab/>
        <w:t>NR minimum requirement</w:t>
      </w:r>
      <w:bookmarkEnd w:id="1103"/>
      <w:bookmarkEnd w:id="1104"/>
      <w:bookmarkEnd w:id="1105"/>
      <w:bookmarkEnd w:id="1106"/>
      <w:bookmarkEnd w:id="1107"/>
      <w:bookmarkEnd w:id="1108"/>
      <w:bookmarkEnd w:id="1109"/>
      <w:bookmarkEnd w:id="1110"/>
      <w:bookmarkEnd w:id="1111"/>
      <w:bookmarkEnd w:id="1112"/>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11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114" w:name="_Hlk508123095"/>
      <w:bookmarkEnd w:id="111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114"/>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11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115"/>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116" w:name="_Hlk508123340"/>
      <w:r w:rsidRPr="009C4728">
        <w:rPr>
          <w:rFonts w:cs="v5.0.0"/>
        </w:rPr>
        <w:t>limit is</w:t>
      </w:r>
      <w:bookmarkEnd w:id="1116"/>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11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117"/>
      </w:tr>
    </w:tbl>
    <w:p w14:paraId="5F54586C" w14:textId="77777777" w:rsidR="00C53C29" w:rsidRPr="009C4728" w:rsidRDefault="00C53C29" w:rsidP="00C53C29"/>
    <w:p w14:paraId="5F54586D" w14:textId="77777777" w:rsidR="00C53C29" w:rsidRPr="009C4728" w:rsidRDefault="00C53C29" w:rsidP="00C53C29">
      <w:pPr>
        <w:pStyle w:val="Heading2"/>
      </w:pPr>
      <w:bookmarkStart w:id="1118" w:name="_Toc21093215"/>
      <w:bookmarkStart w:id="1119" w:name="_Toc29762744"/>
      <w:bookmarkStart w:id="1120" w:name="_Toc36025919"/>
      <w:bookmarkStart w:id="1121" w:name="_Toc44584789"/>
      <w:bookmarkStart w:id="1122" w:name="_Toc45869082"/>
      <w:bookmarkStart w:id="1123" w:name="_Toc52553641"/>
      <w:bookmarkStart w:id="1124" w:name="_Toc61111661"/>
      <w:bookmarkStart w:id="1125" w:name="_Toc66808047"/>
      <w:bookmarkStart w:id="1126" w:name="_Toc74834549"/>
      <w:bookmarkStart w:id="1127" w:name="_Toc76502985"/>
      <w:r w:rsidRPr="009C4728">
        <w:t>6.7</w:t>
      </w:r>
      <w:r w:rsidRPr="009C4728">
        <w:tab/>
        <w:t>Transmitter intermodulation</w:t>
      </w:r>
      <w:bookmarkEnd w:id="1118"/>
      <w:bookmarkEnd w:id="1119"/>
      <w:bookmarkEnd w:id="1120"/>
      <w:bookmarkEnd w:id="1121"/>
      <w:bookmarkEnd w:id="1122"/>
      <w:bookmarkEnd w:id="1123"/>
      <w:bookmarkEnd w:id="1124"/>
      <w:bookmarkEnd w:id="1125"/>
      <w:bookmarkEnd w:id="1126"/>
      <w:bookmarkEnd w:id="1127"/>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128" w:name="_Toc21093216"/>
      <w:bookmarkStart w:id="1129" w:name="_Toc29762745"/>
      <w:bookmarkStart w:id="1130" w:name="_Toc36025920"/>
      <w:bookmarkStart w:id="1131" w:name="_Toc44584790"/>
      <w:bookmarkStart w:id="1132" w:name="_Toc45869083"/>
      <w:bookmarkStart w:id="1133" w:name="_Toc52553642"/>
      <w:bookmarkStart w:id="1134" w:name="_Toc61111662"/>
      <w:bookmarkStart w:id="1135" w:name="_Toc66808048"/>
      <w:bookmarkStart w:id="1136" w:name="_Toc74834550"/>
      <w:bookmarkStart w:id="1137" w:name="_Toc76502986"/>
      <w:r w:rsidRPr="009C4728">
        <w:t>6.7.1</w:t>
      </w:r>
      <w:r w:rsidRPr="009C4728">
        <w:tab/>
        <w:t>General minimum requirement</w:t>
      </w:r>
      <w:bookmarkEnd w:id="1128"/>
      <w:bookmarkEnd w:id="1129"/>
      <w:bookmarkEnd w:id="1130"/>
      <w:bookmarkEnd w:id="1131"/>
      <w:bookmarkEnd w:id="1132"/>
      <w:bookmarkEnd w:id="1133"/>
      <w:bookmarkEnd w:id="1134"/>
      <w:bookmarkEnd w:id="1135"/>
      <w:bookmarkEnd w:id="1136"/>
      <w:bookmarkEnd w:id="1137"/>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138" w:name="_Toc21093217"/>
      <w:bookmarkStart w:id="1139" w:name="_Toc29762746"/>
      <w:bookmarkStart w:id="1140" w:name="_Toc36025921"/>
      <w:bookmarkStart w:id="1141" w:name="_Toc44584791"/>
      <w:bookmarkStart w:id="1142" w:name="_Toc45869084"/>
      <w:bookmarkStart w:id="1143" w:name="_Toc52553643"/>
      <w:bookmarkStart w:id="1144" w:name="_Toc61111663"/>
      <w:bookmarkStart w:id="1145" w:name="_Toc66808049"/>
      <w:bookmarkStart w:id="1146" w:name="_Toc74834551"/>
      <w:bookmarkStart w:id="1147" w:name="_Toc76502987"/>
      <w:r w:rsidRPr="009C4728">
        <w:lastRenderedPageBreak/>
        <w:t>6.7.2</w:t>
      </w:r>
      <w:r w:rsidRPr="009C4728">
        <w:tab/>
        <w:t>Additional minimum requirement (BC1 and BC2)</w:t>
      </w:r>
      <w:bookmarkEnd w:id="1138"/>
      <w:bookmarkEnd w:id="1139"/>
      <w:bookmarkEnd w:id="1140"/>
      <w:bookmarkEnd w:id="1141"/>
      <w:bookmarkEnd w:id="1142"/>
      <w:bookmarkEnd w:id="1143"/>
      <w:bookmarkEnd w:id="1144"/>
      <w:bookmarkEnd w:id="1145"/>
      <w:bookmarkEnd w:id="1146"/>
      <w:bookmarkEnd w:id="114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148" w:name="_Toc21093218"/>
      <w:bookmarkStart w:id="1149" w:name="_Toc29762747"/>
      <w:bookmarkStart w:id="1150" w:name="_Toc36025922"/>
      <w:bookmarkStart w:id="1151" w:name="_Toc44584792"/>
      <w:bookmarkStart w:id="1152" w:name="_Toc45869085"/>
      <w:bookmarkStart w:id="1153" w:name="_Toc52553644"/>
      <w:bookmarkStart w:id="1154" w:name="_Toc61111664"/>
      <w:bookmarkStart w:id="1155" w:name="_Toc66808050"/>
      <w:bookmarkStart w:id="1156" w:name="_Toc74834552"/>
      <w:bookmarkStart w:id="1157" w:name="_Toc76502988"/>
      <w:r w:rsidRPr="009C4728">
        <w:t>6.7.3</w:t>
      </w:r>
      <w:r w:rsidRPr="009C4728">
        <w:tab/>
        <w:t>Additional minimum requirement (BC3)</w:t>
      </w:r>
      <w:bookmarkEnd w:id="1148"/>
      <w:bookmarkEnd w:id="1149"/>
      <w:bookmarkEnd w:id="1150"/>
      <w:bookmarkEnd w:id="1151"/>
      <w:bookmarkEnd w:id="1152"/>
      <w:bookmarkEnd w:id="1153"/>
      <w:bookmarkEnd w:id="1154"/>
      <w:bookmarkEnd w:id="1155"/>
      <w:bookmarkEnd w:id="1156"/>
      <w:bookmarkEnd w:id="1157"/>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158" w:name="_Toc21093219"/>
      <w:bookmarkStart w:id="1159" w:name="_Toc29762748"/>
      <w:bookmarkStart w:id="1160" w:name="_Toc36025923"/>
      <w:bookmarkStart w:id="1161" w:name="_Toc44584793"/>
      <w:bookmarkStart w:id="1162" w:name="_Toc45869086"/>
      <w:bookmarkStart w:id="1163" w:name="_Toc52553645"/>
      <w:bookmarkStart w:id="1164" w:name="_Toc61111665"/>
      <w:bookmarkStart w:id="1165" w:name="_Toc66808051"/>
      <w:bookmarkStart w:id="1166" w:name="_Toc74834553"/>
      <w:bookmarkStart w:id="1167" w:name="_Toc76502989"/>
      <w:r w:rsidRPr="009C4728">
        <w:lastRenderedPageBreak/>
        <w:t>6.7.4</w:t>
      </w:r>
      <w:r w:rsidRPr="009C4728">
        <w:tab/>
        <w:t>Additional requirements</w:t>
      </w:r>
      <w:bookmarkEnd w:id="1158"/>
      <w:bookmarkEnd w:id="1159"/>
      <w:bookmarkEnd w:id="1160"/>
      <w:bookmarkEnd w:id="1161"/>
      <w:bookmarkEnd w:id="1162"/>
      <w:bookmarkEnd w:id="1163"/>
      <w:bookmarkEnd w:id="1164"/>
      <w:bookmarkEnd w:id="1165"/>
      <w:bookmarkEnd w:id="1166"/>
      <w:bookmarkEnd w:id="1167"/>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168" w:name="_Toc21093220"/>
      <w:bookmarkStart w:id="1169" w:name="_Toc29762749"/>
      <w:bookmarkStart w:id="1170" w:name="_Toc36025924"/>
      <w:bookmarkStart w:id="1171" w:name="_Toc44584794"/>
      <w:bookmarkStart w:id="1172" w:name="_Toc45869087"/>
      <w:bookmarkStart w:id="1173" w:name="_Toc52553646"/>
      <w:bookmarkStart w:id="1174" w:name="_Toc61111666"/>
      <w:bookmarkStart w:id="1175" w:name="_Toc66808052"/>
      <w:bookmarkStart w:id="1176" w:name="_Toc74834554"/>
      <w:bookmarkStart w:id="1177" w:name="_Toc76502990"/>
      <w:r w:rsidRPr="009C4728">
        <w:t>7</w:t>
      </w:r>
      <w:r w:rsidRPr="009C4728">
        <w:tab/>
        <w:t>Receiver characteristics</w:t>
      </w:r>
      <w:bookmarkEnd w:id="1168"/>
      <w:bookmarkEnd w:id="1169"/>
      <w:bookmarkEnd w:id="1170"/>
      <w:bookmarkEnd w:id="1171"/>
      <w:bookmarkEnd w:id="1172"/>
      <w:bookmarkEnd w:id="1173"/>
      <w:bookmarkEnd w:id="1174"/>
      <w:bookmarkEnd w:id="1175"/>
      <w:bookmarkEnd w:id="1176"/>
      <w:bookmarkEnd w:id="1177"/>
    </w:p>
    <w:p w14:paraId="5F5458CA" w14:textId="77777777" w:rsidR="00C53C29" w:rsidRPr="009C4728" w:rsidRDefault="00C53C29" w:rsidP="00C53C29">
      <w:pPr>
        <w:pStyle w:val="Heading2"/>
      </w:pPr>
      <w:bookmarkStart w:id="1178" w:name="_Toc21093221"/>
      <w:bookmarkStart w:id="1179" w:name="_Toc29762750"/>
      <w:bookmarkStart w:id="1180" w:name="_Toc36025925"/>
      <w:bookmarkStart w:id="1181" w:name="_Toc44584795"/>
      <w:bookmarkStart w:id="1182" w:name="_Toc45869088"/>
      <w:bookmarkStart w:id="1183" w:name="_Toc52553647"/>
      <w:bookmarkStart w:id="1184" w:name="_Toc61111667"/>
      <w:bookmarkStart w:id="1185" w:name="_Toc66808053"/>
      <w:bookmarkStart w:id="1186" w:name="_Toc74834555"/>
      <w:bookmarkStart w:id="1187" w:name="_Toc76502991"/>
      <w:r w:rsidRPr="009C4728">
        <w:t>7.1</w:t>
      </w:r>
      <w:r w:rsidRPr="009C4728">
        <w:tab/>
        <w:t>General</w:t>
      </w:r>
      <w:bookmarkEnd w:id="1178"/>
      <w:bookmarkEnd w:id="1179"/>
      <w:bookmarkEnd w:id="1180"/>
      <w:bookmarkEnd w:id="1181"/>
      <w:bookmarkEnd w:id="1182"/>
      <w:bookmarkEnd w:id="1183"/>
      <w:bookmarkEnd w:id="1184"/>
      <w:bookmarkEnd w:id="1185"/>
      <w:bookmarkEnd w:id="1186"/>
      <w:bookmarkEnd w:id="1187"/>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188" w:name="_Toc21093222"/>
      <w:bookmarkStart w:id="1189" w:name="_Toc29762751"/>
      <w:bookmarkStart w:id="1190" w:name="_Toc36025926"/>
      <w:bookmarkStart w:id="1191" w:name="_Toc44584796"/>
      <w:bookmarkStart w:id="1192" w:name="_Toc45869089"/>
      <w:bookmarkStart w:id="1193" w:name="_Toc52553648"/>
      <w:bookmarkStart w:id="1194" w:name="_Toc61111668"/>
      <w:bookmarkStart w:id="1195" w:name="_Toc66808054"/>
      <w:bookmarkStart w:id="1196" w:name="_Toc74834556"/>
      <w:bookmarkStart w:id="1197" w:name="_Toc76502992"/>
      <w:r w:rsidRPr="009C4728">
        <w:t>7.2</w:t>
      </w:r>
      <w:r w:rsidRPr="009C4728">
        <w:tab/>
        <w:t>Reference sensitivity level</w:t>
      </w:r>
      <w:bookmarkEnd w:id="1188"/>
      <w:bookmarkEnd w:id="1189"/>
      <w:bookmarkEnd w:id="1190"/>
      <w:bookmarkEnd w:id="1191"/>
      <w:bookmarkEnd w:id="1192"/>
      <w:bookmarkEnd w:id="1193"/>
      <w:bookmarkEnd w:id="1194"/>
      <w:bookmarkEnd w:id="1195"/>
      <w:bookmarkEnd w:id="1196"/>
      <w:bookmarkEnd w:id="1197"/>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198" w:name="_Toc21093223"/>
      <w:bookmarkStart w:id="1199" w:name="_Toc29762752"/>
      <w:bookmarkStart w:id="1200" w:name="_Toc36025927"/>
      <w:bookmarkStart w:id="1201" w:name="_Toc44584797"/>
      <w:bookmarkStart w:id="1202" w:name="_Toc45869090"/>
      <w:bookmarkStart w:id="1203" w:name="_Toc52553649"/>
      <w:bookmarkStart w:id="1204" w:name="_Toc61111669"/>
      <w:bookmarkStart w:id="1205" w:name="_Toc66808055"/>
      <w:bookmarkStart w:id="1206" w:name="_Toc74834557"/>
      <w:bookmarkStart w:id="1207" w:name="_Toc76502993"/>
      <w:r w:rsidRPr="009C4728">
        <w:t>7.2.1</w:t>
      </w:r>
      <w:r w:rsidRPr="009C4728">
        <w:tab/>
        <w:t>E-UTRA minimum requirement</w:t>
      </w:r>
      <w:bookmarkEnd w:id="1198"/>
      <w:bookmarkEnd w:id="1199"/>
      <w:bookmarkEnd w:id="1200"/>
      <w:bookmarkEnd w:id="1201"/>
      <w:bookmarkEnd w:id="1202"/>
      <w:bookmarkEnd w:id="1203"/>
      <w:bookmarkEnd w:id="1204"/>
      <w:bookmarkEnd w:id="1205"/>
      <w:bookmarkEnd w:id="1206"/>
      <w:bookmarkEnd w:id="1207"/>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208" w:name="_Toc21093224"/>
      <w:bookmarkStart w:id="1209" w:name="_Toc29762753"/>
      <w:bookmarkStart w:id="1210" w:name="_Toc36025928"/>
      <w:bookmarkStart w:id="1211" w:name="_Toc44584798"/>
      <w:bookmarkStart w:id="1212" w:name="_Toc45869091"/>
      <w:bookmarkStart w:id="1213" w:name="_Toc52553650"/>
      <w:bookmarkStart w:id="1214" w:name="_Toc61111670"/>
      <w:bookmarkStart w:id="1215" w:name="_Toc66808056"/>
      <w:bookmarkStart w:id="1216" w:name="_Toc74834558"/>
      <w:bookmarkStart w:id="1217" w:name="_Toc76502994"/>
      <w:r w:rsidRPr="009C4728">
        <w:t>7.2.2</w:t>
      </w:r>
      <w:r w:rsidRPr="009C4728">
        <w:tab/>
        <w:t>UTRA FDD minimum requirement</w:t>
      </w:r>
      <w:bookmarkEnd w:id="1208"/>
      <w:bookmarkEnd w:id="1209"/>
      <w:bookmarkEnd w:id="1210"/>
      <w:bookmarkEnd w:id="1211"/>
      <w:bookmarkEnd w:id="1212"/>
      <w:bookmarkEnd w:id="1213"/>
      <w:bookmarkEnd w:id="1214"/>
      <w:bookmarkEnd w:id="1215"/>
      <w:bookmarkEnd w:id="1216"/>
      <w:bookmarkEnd w:id="1217"/>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218" w:name="_Toc21093225"/>
      <w:bookmarkStart w:id="1219" w:name="_Toc29762754"/>
      <w:bookmarkStart w:id="1220" w:name="_Toc36025929"/>
      <w:bookmarkStart w:id="1221" w:name="_Toc44584799"/>
      <w:bookmarkStart w:id="1222" w:name="_Toc45869092"/>
      <w:bookmarkStart w:id="1223" w:name="_Toc52553651"/>
      <w:bookmarkStart w:id="1224" w:name="_Toc61111671"/>
      <w:bookmarkStart w:id="1225" w:name="_Toc66808057"/>
      <w:bookmarkStart w:id="1226" w:name="_Toc74834559"/>
      <w:bookmarkStart w:id="1227" w:name="_Toc76502995"/>
      <w:r w:rsidRPr="009C4728">
        <w:t>7.2.3</w:t>
      </w:r>
      <w:r w:rsidRPr="009C4728">
        <w:tab/>
        <w:t>UTRA TDD minimum requirement</w:t>
      </w:r>
      <w:bookmarkEnd w:id="1218"/>
      <w:bookmarkEnd w:id="1219"/>
      <w:bookmarkEnd w:id="1220"/>
      <w:bookmarkEnd w:id="1221"/>
      <w:bookmarkEnd w:id="1222"/>
      <w:bookmarkEnd w:id="1223"/>
      <w:bookmarkEnd w:id="1224"/>
      <w:bookmarkEnd w:id="1225"/>
      <w:bookmarkEnd w:id="1226"/>
      <w:bookmarkEnd w:id="1227"/>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228" w:name="_Toc21093226"/>
      <w:bookmarkStart w:id="1229" w:name="_Toc29762755"/>
      <w:bookmarkStart w:id="1230" w:name="_Toc36025930"/>
      <w:bookmarkStart w:id="1231" w:name="_Toc44584800"/>
      <w:bookmarkStart w:id="1232" w:name="_Toc45869093"/>
      <w:bookmarkStart w:id="1233" w:name="_Toc52553652"/>
      <w:bookmarkStart w:id="1234" w:name="_Toc61111672"/>
      <w:bookmarkStart w:id="1235" w:name="_Toc66808058"/>
      <w:bookmarkStart w:id="1236" w:name="_Toc74834560"/>
      <w:bookmarkStart w:id="1237" w:name="_Toc76502996"/>
      <w:r w:rsidRPr="009C4728">
        <w:t>7.2.4</w:t>
      </w:r>
      <w:r w:rsidRPr="009C4728">
        <w:tab/>
        <w:t>GSM/EDGE minimum requirement</w:t>
      </w:r>
      <w:bookmarkEnd w:id="1228"/>
      <w:bookmarkEnd w:id="1229"/>
      <w:bookmarkEnd w:id="1230"/>
      <w:bookmarkEnd w:id="1231"/>
      <w:bookmarkEnd w:id="1232"/>
      <w:bookmarkEnd w:id="1233"/>
      <w:bookmarkEnd w:id="1234"/>
      <w:bookmarkEnd w:id="1235"/>
      <w:bookmarkEnd w:id="1236"/>
      <w:bookmarkEnd w:id="1237"/>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238" w:name="_Toc21093227"/>
      <w:bookmarkStart w:id="1239" w:name="_Toc29762756"/>
      <w:bookmarkStart w:id="1240" w:name="_Toc36025931"/>
      <w:bookmarkStart w:id="1241" w:name="_Toc44584801"/>
      <w:bookmarkStart w:id="1242" w:name="_Toc45869094"/>
      <w:bookmarkStart w:id="1243" w:name="_Toc52553653"/>
      <w:bookmarkStart w:id="1244" w:name="_Toc61111673"/>
      <w:bookmarkStart w:id="1245" w:name="_Toc66808059"/>
      <w:bookmarkStart w:id="1246" w:name="_Toc74834561"/>
      <w:bookmarkStart w:id="1247" w:name="_Toc76502997"/>
      <w:r w:rsidRPr="009C4728">
        <w:t>7.2.</w:t>
      </w:r>
      <w:r w:rsidRPr="009C4728">
        <w:rPr>
          <w:lang w:eastAsia="zh-CN"/>
        </w:rPr>
        <w:t>5</w:t>
      </w:r>
      <w:r w:rsidRPr="009C4728">
        <w:tab/>
        <w:t>NB-IoT minimum requirement</w:t>
      </w:r>
      <w:bookmarkEnd w:id="1238"/>
      <w:bookmarkEnd w:id="1239"/>
      <w:bookmarkEnd w:id="1240"/>
      <w:bookmarkEnd w:id="1241"/>
      <w:bookmarkEnd w:id="1242"/>
      <w:bookmarkEnd w:id="1243"/>
      <w:bookmarkEnd w:id="1244"/>
      <w:bookmarkEnd w:id="1245"/>
      <w:bookmarkEnd w:id="1246"/>
      <w:bookmarkEnd w:id="124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248" w:name="_Toc21093228"/>
      <w:bookmarkStart w:id="1249" w:name="_Toc29762757"/>
      <w:bookmarkStart w:id="1250" w:name="_Toc36025932"/>
      <w:bookmarkStart w:id="1251" w:name="_Toc44584802"/>
      <w:bookmarkStart w:id="1252" w:name="_Toc45869095"/>
      <w:bookmarkStart w:id="1253" w:name="_Toc52553654"/>
      <w:bookmarkStart w:id="1254" w:name="_Toc61111674"/>
      <w:bookmarkStart w:id="1255" w:name="_Toc66808060"/>
      <w:bookmarkStart w:id="1256" w:name="_Toc74834562"/>
      <w:bookmarkStart w:id="1257" w:name="_Toc76502998"/>
      <w:r w:rsidRPr="009C4728">
        <w:t>7.2.6</w:t>
      </w:r>
      <w:r w:rsidRPr="009C4728">
        <w:tab/>
        <w:t>NR minimum requirement</w:t>
      </w:r>
      <w:bookmarkEnd w:id="1248"/>
      <w:bookmarkEnd w:id="1249"/>
      <w:bookmarkEnd w:id="1250"/>
      <w:bookmarkEnd w:id="1251"/>
      <w:bookmarkEnd w:id="1252"/>
      <w:bookmarkEnd w:id="1253"/>
      <w:bookmarkEnd w:id="1254"/>
      <w:bookmarkEnd w:id="1255"/>
      <w:bookmarkEnd w:id="1256"/>
      <w:bookmarkEnd w:id="1257"/>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258" w:name="_Toc21093229"/>
      <w:bookmarkStart w:id="1259" w:name="_Toc29762758"/>
      <w:bookmarkStart w:id="1260" w:name="_Toc36025933"/>
      <w:bookmarkStart w:id="1261" w:name="_Toc44584803"/>
      <w:bookmarkStart w:id="1262" w:name="_Toc45869096"/>
      <w:bookmarkStart w:id="1263" w:name="_Toc52553655"/>
      <w:bookmarkStart w:id="1264" w:name="_Toc61111675"/>
      <w:bookmarkStart w:id="1265" w:name="_Toc66808061"/>
      <w:bookmarkStart w:id="1266" w:name="_Toc74834563"/>
      <w:bookmarkStart w:id="1267" w:name="_Toc76502999"/>
      <w:r w:rsidRPr="009C4728">
        <w:t>7.2.</w:t>
      </w:r>
      <w:r w:rsidRPr="009C4728">
        <w:rPr>
          <w:lang w:eastAsia="zh-CN"/>
        </w:rPr>
        <w:t>7</w:t>
      </w:r>
      <w:r w:rsidRPr="009C4728">
        <w:tab/>
        <w:t>Void</w:t>
      </w:r>
      <w:bookmarkEnd w:id="1258"/>
      <w:bookmarkEnd w:id="1259"/>
      <w:bookmarkEnd w:id="1260"/>
      <w:bookmarkEnd w:id="1261"/>
      <w:bookmarkEnd w:id="1262"/>
      <w:bookmarkEnd w:id="1263"/>
      <w:bookmarkEnd w:id="1264"/>
      <w:bookmarkEnd w:id="1265"/>
      <w:bookmarkEnd w:id="1266"/>
      <w:bookmarkEnd w:id="1267"/>
    </w:p>
    <w:p w14:paraId="5F5458E6" w14:textId="77777777" w:rsidR="00C53C29" w:rsidRPr="009C4728" w:rsidRDefault="00C53C29" w:rsidP="00C53C29">
      <w:pPr>
        <w:pStyle w:val="Heading2"/>
      </w:pPr>
      <w:bookmarkStart w:id="1268" w:name="_Toc21093230"/>
      <w:bookmarkStart w:id="1269" w:name="_Toc29762759"/>
      <w:bookmarkStart w:id="1270" w:name="_Toc36025934"/>
      <w:bookmarkStart w:id="1271" w:name="_Toc44584804"/>
      <w:bookmarkStart w:id="1272" w:name="_Toc45869097"/>
      <w:bookmarkStart w:id="1273" w:name="_Toc52553656"/>
      <w:bookmarkStart w:id="1274" w:name="_Toc61111676"/>
      <w:bookmarkStart w:id="1275" w:name="_Toc66808062"/>
      <w:bookmarkStart w:id="1276" w:name="_Toc74834564"/>
      <w:bookmarkStart w:id="1277" w:name="_Toc76503000"/>
      <w:r w:rsidRPr="009C4728">
        <w:t>7.3</w:t>
      </w:r>
      <w:r w:rsidRPr="009C4728">
        <w:tab/>
        <w:t>Dynamic range</w:t>
      </w:r>
      <w:bookmarkEnd w:id="1268"/>
      <w:bookmarkEnd w:id="1269"/>
      <w:bookmarkEnd w:id="1270"/>
      <w:bookmarkEnd w:id="1271"/>
      <w:bookmarkEnd w:id="1272"/>
      <w:bookmarkEnd w:id="1273"/>
      <w:bookmarkEnd w:id="1274"/>
      <w:bookmarkEnd w:id="1275"/>
      <w:bookmarkEnd w:id="1276"/>
      <w:bookmarkEnd w:id="1277"/>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278" w:name="_Toc21093231"/>
      <w:bookmarkStart w:id="1279" w:name="_Toc29762760"/>
      <w:bookmarkStart w:id="1280" w:name="_Toc36025935"/>
      <w:bookmarkStart w:id="1281" w:name="_Toc44584805"/>
      <w:bookmarkStart w:id="1282" w:name="_Toc45869098"/>
      <w:bookmarkStart w:id="1283" w:name="_Toc52553657"/>
      <w:bookmarkStart w:id="1284" w:name="_Toc61111677"/>
      <w:bookmarkStart w:id="1285" w:name="_Toc66808063"/>
      <w:bookmarkStart w:id="1286" w:name="_Toc74834565"/>
      <w:bookmarkStart w:id="1287" w:name="_Toc76503001"/>
      <w:r w:rsidRPr="009C4728">
        <w:t>7.3.1</w:t>
      </w:r>
      <w:r w:rsidRPr="009C4728">
        <w:tab/>
        <w:t>E-UTRA minimum requirement</w:t>
      </w:r>
      <w:bookmarkEnd w:id="1278"/>
      <w:bookmarkEnd w:id="1279"/>
      <w:bookmarkEnd w:id="1280"/>
      <w:bookmarkEnd w:id="1281"/>
      <w:bookmarkEnd w:id="1282"/>
      <w:bookmarkEnd w:id="1283"/>
      <w:bookmarkEnd w:id="1284"/>
      <w:bookmarkEnd w:id="1285"/>
      <w:bookmarkEnd w:id="1286"/>
      <w:bookmarkEnd w:id="1287"/>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288" w:name="_Toc21093232"/>
      <w:bookmarkStart w:id="1289" w:name="_Toc29762761"/>
      <w:bookmarkStart w:id="1290" w:name="_Toc36025936"/>
      <w:bookmarkStart w:id="1291" w:name="_Toc44584806"/>
      <w:bookmarkStart w:id="1292" w:name="_Toc45869099"/>
      <w:bookmarkStart w:id="1293" w:name="_Toc52553658"/>
      <w:bookmarkStart w:id="1294" w:name="_Toc61111678"/>
      <w:bookmarkStart w:id="1295" w:name="_Toc66808064"/>
      <w:bookmarkStart w:id="1296" w:name="_Toc74834566"/>
      <w:bookmarkStart w:id="1297" w:name="_Toc76503002"/>
      <w:r w:rsidRPr="009C4728">
        <w:t>7.3.2</w:t>
      </w:r>
      <w:r w:rsidRPr="009C4728">
        <w:tab/>
        <w:t>UTRA FDD minimum requirement</w:t>
      </w:r>
      <w:bookmarkEnd w:id="1288"/>
      <w:bookmarkEnd w:id="1289"/>
      <w:bookmarkEnd w:id="1290"/>
      <w:bookmarkEnd w:id="1291"/>
      <w:bookmarkEnd w:id="1292"/>
      <w:bookmarkEnd w:id="1293"/>
      <w:bookmarkEnd w:id="1294"/>
      <w:bookmarkEnd w:id="1295"/>
      <w:bookmarkEnd w:id="1296"/>
      <w:bookmarkEnd w:id="1297"/>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298" w:name="_Toc21093233"/>
      <w:bookmarkStart w:id="1299" w:name="_Toc29762762"/>
      <w:bookmarkStart w:id="1300" w:name="_Toc36025937"/>
      <w:bookmarkStart w:id="1301" w:name="_Toc44584807"/>
      <w:bookmarkStart w:id="1302" w:name="_Toc45869100"/>
      <w:bookmarkStart w:id="1303" w:name="_Toc52553659"/>
      <w:bookmarkStart w:id="1304" w:name="_Toc61111679"/>
      <w:bookmarkStart w:id="1305" w:name="_Toc66808065"/>
      <w:bookmarkStart w:id="1306" w:name="_Toc74834567"/>
      <w:bookmarkStart w:id="1307" w:name="_Toc76503003"/>
      <w:r w:rsidRPr="009C4728">
        <w:lastRenderedPageBreak/>
        <w:t>7.3.3</w:t>
      </w:r>
      <w:r w:rsidRPr="009C4728">
        <w:tab/>
        <w:t>UTRA TDD minimum requirement</w:t>
      </w:r>
      <w:bookmarkEnd w:id="1298"/>
      <w:bookmarkEnd w:id="1299"/>
      <w:bookmarkEnd w:id="1300"/>
      <w:bookmarkEnd w:id="1301"/>
      <w:bookmarkEnd w:id="1302"/>
      <w:bookmarkEnd w:id="1303"/>
      <w:bookmarkEnd w:id="1304"/>
      <w:bookmarkEnd w:id="1305"/>
      <w:bookmarkEnd w:id="1306"/>
      <w:bookmarkEnd w:id="1307"/>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308" w:name="_Toc21093234"/>
      <w:bookmarkStart w:id="1309" w:name="_Toc29762763"/>
      <w:bookmarkStart w:id="1310" w:name="_Toc36025938"/>
      <w:bookmarkStart w:id="1311" w:name="_Toc44584808"/>
      <w:bookmarkStart w:id="1312" w:name="_Toc45869101"/>
      <w:bookmarkStart w:id="1313" w:name="_Toc52553660"/>
      <w:bookmarkStart w:id="1314" w:name="_Toc61111680"/>
      <w:bookmarkStart w:id="1315" w:name="_Toc66808066"/>
      <w:bookmarkStart w:id="1316" w:name="_Toc74834568"/>
      <w:bookmarkStart w:id="1317" w:name="_Toc76503004"/>
      <w:r w:rsidRPr="009C4728">
        <w:t>7.3.4</w:t>
      </w:r>
      <w:r w:rsidRPr="009C4728">
        <w:tab/>
        <w:t>GSM/EDGE minimum requirement</w:t>
      </w:r>
      <w:bookmarkEnd w:id="1308"/>
      <w:bookmarkEnd w:id="1309"/>
      <w:bookmarkEnd w:id="1310"/>
      <w:bookmarkEnd w:id="1311"/>
      <w:bookmarkEnd w:id="1312"/>
      <w:bookmarkEnd w:id="1313"/>
      <w:bookmarkEnd w:id="1314"/>
      <w:bookmarkEnd w:id="1315"/>
      <w:bookmarkEnd w:id="1316"/>
      <w:bookmarkEnd w:id="1317"/>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318" w:name="_Toc21093235"/>
      <w:bookmarkStart w:id="1319" w:name="_Toc29762764"/>
      <w:bookmarkStart w:id="1320" w:name="_Toc36025939"/>
      <w:bookmarkStart w:id="1321" w:name="_Toc44584809"/>
      <w:bookmarkStart w:id="1322" w:name="_Toc45869102"/>
      <w:bookmarkStart w:id="1323" w:name="_Toc52553661"/>
      <w:bookmarkStart w:id="1324" w:name="_Toc61111681"/>
      <w:bookmarkStart w:id="1325" w:name="_Toc66808067"/>
      <w:bookmarkStart w:id="1326" w:name="_Toc74834569"/>
      <w:bookmarkStart w:id="1327" w:name="_Toc76503005"/>
      <w:r w:rsidRPr="009C4728">
        <w:t>7.3.</w:t>
      </w:r>
      <w:r w:rsidRPr="009C4728">
        <w:rPr>
          <w:lang w:eastAsia="zh-CN"/>
        </w:rPr>
        <w:t>5</w:t>
      </w:r>
      <w:r w:rsidRPr="009C4728">
        <w:tab/>
        <w:t>NB-IoT minimum requirement</w:t>
      </w:r>
      <w:bookmarkEnd w:id="1318"/>
      <w:bookmarkEnd w:id="1319"/>
      <w:bookmarkEnd w:id="1320"/>
      <w:bookmarkEnd w:id="1321"/>
      <w:bookmarkEnd w:id="1322"/>
      <w:bookmarkEnd w:id="1323"/>
      <w:bookmarkEnd w:id="1324"/>
      <w:bookmarkEnd w:id="1325"/>
      <w:bookmarkEnd w:id="1326"/>
      <w:bookmarkEnd w:id="1327"/>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328" w:name="_Toc21093236"/>
      <w:bookmarkStart w:id="1329" w:name="_Toc29762765"/>
      <w:bookmarkStart w:id="1330" w:name="_Toc36025940"/>
      <w:bookmarkStart w:id="1331" w:name="_Toc44584810"/>
      <w:bookmarkStart w:id="1332" w:name="_Toc45869103"/>
      <w:bookmarkStart w:id="1333" w:name="_Toc52553662"/>
      <w:bookmarkStart w:id="1334" w:name="_Toc61111682"/>
      <w:bookmarkStart w:id="1335" w:name="_Toc66808068"/>
      <w:bookmarkStart w:id="1336" w:name="_Toc74834570"/>
      <w:bookmarkStart w:id="1337" w:name="_Toc76503006"/>
      <w:r w:rsidRPr="009C4728">
        <w:t>7.3.6</w:t>
      </w:r>
      <w:r w:rsidRPr="009C4728">
        <w:tab/>
        <w:t>NR minimum requirement</w:t>
      </w:r>
      <w:bookmarkEnd w:id="1328"/>
      <w:bookmarkEnd w:id="1329"/>
      <w:bookmarkEnd w:id="1330"/>
      <w:bookmarkEnd w:id="1331"/>
      <w:bookmarkEnd w:id="1332"/>
      <w:bookmarkEnd w:id="1333"/>
      <w:bookmarkEnd w:id="1334"/>
      <w:bookmarkEnd w:id="1335"/>
      <w:bookmarkEnd w:id="1336"/>
      <w:bookmarkEnd w:id="1337"/>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338" w:name="_Toc21093237"/>
      <w:bookmarkStart w:id="1339" w:name="_Toc29762766"/>
      <w:bookmarkStart w:id="1340" w:name="_Toc36025941"/>
      <w:bookmarkStart w:id="1341" w:name="_Toc44584811"/>
      <w:bookmarkStart w:id="1342" w:name="_Toc45869104"/>
      <w:bookmarkStart w:id="1343" w:name="_Toc52553663"/>
      <w:bookmarkStart w:id="1344" w:name="_Toc61111683"/>
      <w:bookmarkStart w:id="1345" w:name="_Toc66808069"/>
      <w:bookmarkStart w:id="1346" w:name="_Toc74834571"/>
      <w:bookmarkStart w:id="1347" w:name="_Toc76503007"/>
      <w:r w:rsidRPr="009C4728">
        <w:t>7.4</w:t>
      </w:r>
      <w:r w:rsidRPr="009C4728">
        <w:tab/>
        <w:t>In-band selectivity and blocking</w:t>
      </w:r>
      <w:bookmarkEnd w:id="1338"/>
      <w:bookmarkEnd w:id="1339"/>
      <w:bookmarkEnd w:id="1340"/>
      <w:bookmarkEnd w:id="1341"/>
      <w:bookmarkEnd w:id="1342"/>
      <w:bookmarkEnd w:id="1343"/>
      <w:bookmarkEnd w:id="1344"/>
      <w:bookmarkEnd w:id="1345"/>
      <w:bookmarkEnd w:id="1346"/>
      <w:bookmarkEnd w:id="134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348" w:name="_Toc21093238"/>
      <w:bookmarkStart w:id="1349" w:name="_Toc29762767"/>
      <w:bookmarkStart w:id="1350" w:name="_Toc36025942"/>
      <w:bookmarkStart w:id="1351" w:name="_Toc44584812"/>
      <w:bookmarkStart w:id="1352" w:name="_Toc45869105"/>
      <w:bookmarkStart w:id="1353" w:name="_Toc52553664"/>
      <w:bookmarkStart w:id="1354" w:name="_Toc61111684"/>
      <w:bookmarkStart w:id="1355" w:name="_Toc66808070"/>
      <w:bookmarkStart w:id="1356" w:name="_Toc74834572"/>
      <w:bookmarkStart w:id="1357" w:name="_Toc76503008"/>
      <w:r w:rsidRPr="009C4728">
        <w:t>7.4.1</w:t>
      </w:r>
      <w:r w:rsidRPr="009C4728">
        <w:tab/>
        <w:t>General blocking minimum requirement</w:t>
      </w:r>
      <w:bookmarkEnd w:id="1348"/>
      <w:bookmarkEnd w:id="1349"/>
      <w:bookmarkEnd w:id="1350"/>
      <w:bookmarkEnd w:id="1351"/>
      <w:bookmarkEnd w:id="1352"/>
      <w:bookmarkEnd w:id="1353"/>
      <w:bookmarkEnd w:id="1354"/>
      <w:bookmarkEnd w:id="1355"/>
      <w:bookmarkEnd w:id="1356"/>
      <w:bookmarkEnd w:id="1357"/>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1358"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358"/>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1359" w:name="_Toc21093239"/>
      <w:bookmarkStart w:id="1360" w:name="_Toc29762768"/>
      <w:bookmarkStart w:id="1361" w:name="_Toc36025943"/>
      <w:bookmarkStart w:id="1362" w:name="_Toc44584813"/>
      <w:bookmarkStart w:id="1363" w:name="_Toc45869106"/>
      <w:bookmarkStart w:id="1364" w:name="_Toc52553665"/>
      <w:bookmarkStart w:id="1365" w:name="_Toc61111685"/>
      <w:bookmarkStart w:id="1366" w:name="_Toc66808071"/>
      <w:bookmarkStart w:id="1367" w:name="_Toc74834573"/>
      <w:bookmarkStart w:id="1368" w:name="_Toc76503009"/>
      <w:r w:rsidRPr="009C4728">
        <w:lastRenderedPageBreak/>
        <w:t>7.4.2</w:t>
      </w:r>
      <w:r w:rsidRPr="009C4728">
        <w:tab/>
        <w:t>General narrowband blocking minimum requirement</w:t>
      </w:r>
      <w:bookmarkEnd w:id="1359"/>
      <w:bookmarkEnd w:id="1360"/>
      <w:bookmarkEnd w:id="1361"/>
      <w:bookmarkEnd w:id="1362"/>
      <w:bookmarkEnd w:id="1363"/>
      <w:bookmarkEnd w:id="1364"/>
      <w:bookmarkEnd w:id="1365"/>
      <w:bookmarkEnd w:id="1366"/>
      <w:bookmarkEnd w:id="1367"/>
      <w:bookmarkEnd w:id="1368"/>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1369" w:name="_Toc21093240"/>
      <w:bookmarkStart w:id="1370" w:name="_Toc29762769"/>
      <w:bookmarkStart w:id="1371" w:name="_Toc36025944"/>
      <w:bookmarkStart w:id="1372" w:name="_Toc44584814"/>
      <w:bookmarkStart w:id="1373" w:name="_Toc45869107"/>
      <w:bookmarkStart w:id="1374" w:name="_Toc52553666"/>
      <w:bookmarkStart w:id="1375" w:name="_Toc61111686"/>
      <w:bookmarkStart w:id="1376" w:name="_Toc66808072"/>
      <w:bookmarkStart w:id="1377" w:name="_Toc74834574"/>
      <w:bookmarkStart w:id="1378" w:name="_Toc76503010"/>
      <w:r w:rsidRPr="009C4728">
        <w:t>7.4.3</w:t>
      </w:r>
      <w:r w:rsidRPr="009C4728">
        <w:tab/>
        <w:t>Additional Narrowband blocking minimum requirement for GSM/EDGE</w:t>
      </w:r>
      <w:bookmarkEnd w:id="1369"/>
      <w:bookmarkEnd w:id="1370"/>
      <w:bookmarkEnd w:id="1371"/>
      <w:bookmarkEnd w:id="1372"/>
      <w:bookmarkEnd w:id="1373"/>
      <w:bookmarkEnd w:id="1374"/>
      <w:bookmarkEnd w:id="1375"/>
      <w:bookmarkEnd w:id="1376"/>
      <w:bookmarkEnd w:id="1377"/>
      <w:bookmarkEnd w:id="1378"/>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1379" w:name="OLE_LINK2"/>
      <w:bookmarkStart w:id="1380"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1381" w:name="_Toc21093241"/>
      <w:bookmarkStart w:id="1382" w:name="_Toc29762770"/>
      <w:bookmarkStart w:id="1383" w:name="_Toc36025945"/>
      <w:bookmarkStart w:id="1384" w:name="_Toc44584815"/>
      <w:bookmarkStart w:id="1385" w:name="_Toc45869108"/>
      <w:bookmarkStart w:id="1386" w:name="_Toc52553667"/>
      <w:bookmarkStart w:id="1387" w:name="_Toc61111687"/>
      <w:bookmarkStart w:id="1388" w:name="_Toc66808073"/>
      <w:bookmarkStart w:id="1389" w:name="_Toc74834575"/>
      <w:bookmarkStart w:id="1390" w:name="_Toc76503011"/>
      <w:bookmarkEnd w:id="1379"/>
      <w:bookmarkEnd w:id="1380"/>
      <w:r w:rsidRPr="009C4728">
        <w:t>7.4.4</w:t>
      </w:r>
      <w:r w:rsidRPr="009C4728">
        <w:tab/>
        <w:t>GSM/EDGE requirements for AM suppression</w:t>
      </w:r>
      <w:bookmarkEnd w:id="1381"/>
      <w:bookmarkEnd w:id="1382"/>
      <w:bookmarkEnd w:id="1383"/>
      <w:bookmarkEnd w:id="1384"/>
      <w:bookmarkEnd w:id="1385"/>
      <w:bookmarkEnd w:id="1386"/>
      <w:bookmarkEnd w:id="1387"/>
      <w:bookmarkEnd w:id="1388"/>
      <w:bookmarkEnd w:id="1389"/>
      <w:bookmarkEnd w:id="1390"/>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1391" w:name="_Toc21093242"/>
      <w:bookmarkStart w:id="1392" w:name="_Toc29762771"/>
      <w:bookmarkStart w:id="1393" w:name="_Toc36025946"/>
      <w:bookmarkStart w:id="1394" w:name="_Toc44584816"/>
      <w:bookmarkStart w:id="1395" w:name="_Toc45869109"/>
      <w:bookmarkStart w:id="1396" w:name="_Toc52553668"/>
      <w:bookmarkStart w:id="1397" w:name="_Toc61111688"/>
      <w:bookmarkStart w:id="1398" w:name="_Toc66808074"/>
      <w:bookmarkStart w:id="1399" w:name="_Toc74834576"/>
      <w:bookmarkStart w:id="1400" w:name="_Toc76503012"/>
      <w:r w:rsidRPr="009C4728">
        <w:t>7.4.</w:t>
      </w:r>
      <w:r w:rsidRPr="009C4728">
        <w:rPr>
          <w:lang w:eastAsia="zh-CN"/>
        </w:rPr>
        <w:t>5</w:t>
      </w:r>
      <w:r w:rsidRPr="009C4728">
        <w:tab/>
        <w:t>Additional BC3 blocking minimum requirement</w:t>
      </w:r>
      <w:bookmarkEnd w:id="1391"/>
      <w:bookmarkEnd w:id="1392"/>
      <w:bookmarkEnd w:id="1393"/>
      <w:bookmarkEnd w:id="1394"/>
      <w:bookmarkEnd w:id="1395"/>
      <w:bookmarkEnd w:id="1396"/>
      <w:bookmarkEnd w:id="1397"/>
      <w:bookmarkEnd w:id="1398"/>
      <w:bookmarkEnd w:id="1399"/>
      <w:bookmarkEnd w:id="1400"/>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1401" w:name="_Toc21093243"/>
      <w:bookmarkStart w:id="1402" w:name="_Toc29762772"/>
      <w:bookmarkStart w:id="1403" w:name="_Toc36025947"/>
      <w:bookmarkStart w:id="1404" w:name="_Toc44584817"/>
      <w:bookmarkStart w:id="1405" w:name="_Toc45869110"/>
      <w:bookmarkStart w:id="1406" w:name="_Toc52553669"/>
      <w:bookmarkStart w:id="1407" w:name="_Toc61111689"/>
      <w:bookmarkStart w:id="1408" w:name="_Toc66808075"/>
      <w:bookmarkStart w:id="1409" w:name="_Toc74834577"/>
      <w:bookmarkStart w:id="1410" w:name="_Toc76503013"/>
      <w:r w:rsidRPr="009C4728">
        <w:t>7.5</w:t>
      </w:r>
      <w:r w:rsidRPr="009C4728">
        <w:tab/>
        <w:t>Out-of-band blocking</w:t>
      </w:r>
      <w:bookmarkEnd w:id="1401"/>
      <w:bookmarkEnd w:id="1402"/>
      <w:bookmarkEnd w:id="1403"/>
      <w:bookmarkEnd w:id="1404"/>
      <w:bookmarkEnd w:id="1405"/>
      <w:bookmarkEnd w:id="1406"/>
      <w:bookmarkEnd w:id="1407"/>
      <w:bookmarkEnd w:id="1408"/>
      <w:bookmarkEnd w:id="1409"/>
      <w:bookmarkEnd w:id="1410"/>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1411" w:name="_Toc21093244"/>
      <w:bookmarkStart w:id="1412" w:name="_Toc29762773"/>
      <w:bookmarkStart w:id="1413" w:name="_Toc36025948"/>
      <w:bookmarkStart w:id="1414" w:name="_Toc44584818"/>
      <w:bookmarkStart w:id="1415" w:name="_Toc45869111"/>
      <w:bookmarkStart w:id="1416" w:name="_Toc52553670"/>
      <w:bookmarkStart w:id="1417" w:name="_Toc61111690"/>
      <w:bookmarkStart w:id="1418" w:name="_Toc66808076"/>
      <w:bookmarkStart w:id="1419" w:name="_Toc74834578"/>
      <w:bookmarkStart w:id="1420" w:name="_Toc76503014"/>
      <w:r w:rsidRPr="009C4728">
        <w:t>7.5.1</w:t>
      </w:r>
      <w:r w:rsidRPr="009C4728">
        <w:tab/>
        <w:t>General minimum requirement</w:t>
      </w:r>
      <w:bookmarkEnd w:id="1411"/>
      <w:bookmarkEnd w:id="1412"/>
      <w:bookmarkEnd w:id="1413"/>
      <w:bookmarkEnd w:id="1414"/>
      <w:bookmarkEnd w:id="1415"/>
      <w:bookmarkEnd w:id="1416"/>
      <w:bookmarkEnd w:id="1417"/>
      <w:bookmarkEnd w:id="1418"/>
      <w:bookmarkEnd w:id="1419"/>
      <w:bookmarkEnd w:id="1420"/>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1421"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421"/>
    <w:p w14:paraId="5F5459D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1422"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422"/>
    </w:tbl>
    <w:p w14:paraId="5F5459EB" w14:textId="77777777" w:rsidR="00C53C29" w:rsidRPr="009C4728" w:rsidRDefault="00C53C29" w:rsidP="00C53C29"/>
    <w:p w14:paraId="5F5459EC" w14:textId="77777777" w:rsidR="00C53C29" w:rsidRPr="009C4728" w:rsidRDefault="00C53C29" w:rsidP="00C53C29">
      <w:pPr>
        <w:pStyle w:val="Heading3"/>
      </w:pPr>
      <w:bookmarkStart w:id="1423" w:name="_Toc21093245"/>
      <w:bookmarkStart w:id="1424" w:name="_Toc29762774"/>
      <w:bookmarkStart w:id="1425" w:name="_Toc36025949"/>
      <w:bookmarkStart w:id="1426" w:name="_Toc44584819"/>
      <w:bookmarkStart w:id="1427" w:name="_Toc45869112"/>
      <w:bookmarkStart w:id="1428" w:name="_Toc52553671"/>
      <w:bookmarkStart w:id="1429" w:name="_Toc61111691"/>
      <w:bookmarkStart w:id="1430" w:name="_Toc66808077"/>
      <w:bookmarkStart w:id="1431" w:name="_Toc74834579"/>
      <w:bookmarkStart w:id="1432" w:name="_Toc76503015"/>
      <w:r w:rsidRPr="009C4728">
        <w:t>7.5.2</w:t>
      </w:r>
      <w:r w:rsidRPr="009C4728">
        <w:tab/>
        <w:t>Co-location minimum requirement</w:t>
      </w:r>
      <w:bookmarkEnd w:id="1423"/>
      <w:bookmarkEnd w:id="1424"/>
      <w:bookmarkEnd w:id="1425"/>
      <w:bookmarkEnd w:id="1426"/>
      <w:bookmarkEnd w:id="1427"/>
      <w:bookmarkEnd w:id="1428"/>
      <w:bookmarkEnd w:id="1429"/>
      <w:bookmarkEnd w:id="1430"/>
      <w:bookmarkEnd w:id="1431"/>
      <w:bookmarkEnd w:id="1432"/>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C8" w14:textId="77777777" w:rsidTr="0021138B">
        <w:trPr>
          <w:gridBefore w:val="1"/>
          <w:wBefore w:w="10" w:type="dxa"/>
          <w:jc w:val="center"/>
        </w:trPr>
        <w:tc>
          <w:tcPr>
            <w:tcW w:w="1918" w:type="dxa"/>
          </w:tcPr>
          <w:p w14:paraId="5F545AC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5F545AC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5F545AC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C7" w14:textId="77777777" w:rsidR="00C53C29" w:rsidRPr="009C4728" w:rsidRDefault="00C53C29" w:rsidP="0021138B">
            <w:pPr>
              <w:pStyle w:val="TAC"/>
              <w:rPr>
                <w:rFonts w:cs="v5.0.0"/>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1433" w:name="_Toc21093246"/>
      <w:bookmarkStart w:id="1434" w:name="_Toc29762775"/>
      <w:bookmarkStart w:id="1435" w:name="_Toc36025950"/>
      <w:bookmarkStart w:id="1436" w:name="_Toc44584820"/>
      <w:bookmarkStart w:id="1437" w:name="_Toc45869113"/>
      <w:bookmarkStart w:id="1438" w:name="_Toc52553672"/>
      <w:bookmarkStart w:id="1439" w:name="_Toc61111692"/>
      <w:bookmarkStart w:id="1440" w:name="_Toc66808078"/>
      <w:bookmarkStart w:id="1441" w:name="_Toc74834580"/>
      <w:bookmarkStart w:id="1442" w:name="_Toc76503016"/>
      <w:r w:rsidRPr="009C4728">
        <w:t>7.6</w:t>
      </w:r>
      <w:r w:rsidRPr="009C4728">
        <w:tab/>
        <w:t>Receiver spurious emissions</w:t>
      </w:r>
      <w:bookmarkEnd w:id="1433"/>
      <w:bookmarkEnd w:id="1434"/>
      <w:bookmarkEnd w:id="1435"/>
      <w:bookmarkEnd w:id="1436"/>
      <w:bookmarkEnd w:id="1437"/>
      <w:bookmarkEnd w:id="1438"/>
      <w:bookmarkEnd w:id="1439"/>
      <w:bookmarkEnd w:id="1440"/>
      <w:bookmarkEnd w:id="1441"/>
      <w:bookmarkEnd w:id="1442"/>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1443" w:name="_Toc21093247"/>
      <w:bookmarkStart w:id="1444" w:name="_Toc29762776"/>
      <w:bookmarkStart w:id="1445" w:name="_Toc36025951"/>
      <w:bookmarkStart w:id="1446" w:name="_Toc44584821"/>
      <w:bookmarkStart w:id="1447" w:name="_Toc45869114"/>
      <w:bookmarkStart w:id="1448" w:name="_Toc52553673"/>
      <w:bookmarkStart w:id="1449" w:name="_Toc61111693"/>
      <w:bookmarkStart w:id="1450" w:name="_Toc66808079"/>
      <w:bookmarkStart w:id="1451" w:name="_Toc74834581"/>
      <w:bookmarkStart w:id="1452" w:name="_Toc76503017"/>
      <w:r w:rsidRPr="009C4728">
        <w:lastRenderedPageBreak/>
        <w:t>7.6.1</w:t>
      </w:r>
      <w:r w:rsidRPr="009C4728">
        <w:tab/>
        <w:t>General minimum requirement</w:t>
      </w:r>
      <w:bookmarkEnd w:id="1443"/>
      <w:bookmarkEnd w:id="1444"/>
      <w:bookmarkEnd w:id="1445"/>
      <w:bookmarkEnd w:id="1446"/>
      <w:bookmarkEnd w:id="1447"/>
      <w:bookmarkEnd w:id="1448"/>
      <w:bookmarkEnd w:id="1449"/>
      <w:bookmarkEnd w:id="1450"/>
      <w:bookmarkEnd w:id="1451"/>
      <w:bookmarkEnd w:id="145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1453" w:name="_Toc21093248"/>
      <w:bookmarkStart w:id="1454" w:name="_Toc29762777"/>
      <w:bookmarkStart w:id="1455" w:name="_Toc36025952"/>
      <w:bookmarkStart w:id="1456" w:name="_Toc44584822"/>
      <w:bookmarkStart w:id="1457" w:name="_Toc45869115"/>
      <w:bookmarkStart w:id="1458" w:name="_Toc52553674"/>
      <w:bookmarkStart w:id="1459" w:name="_Toc61111694"/>
      <w:bookmarkStart w:id="1460" w:name="_Toc66808080"/>
      <w:bookmarkStart w:id="1461" w:name="_Toc74834582"/>
      <w:bookmarkStart w:id="1462" w:name="_Toc76503018"/>
      <w:r w:rsidRPr="009C4728">
        <w:t>7.6.2</w:t>
      </w:r>
      <w:r w:rsidRPr="009C4728">
        <w:tab/>
        <w:t>Additional minimum requirement for BC2 (Category B)</w:t>
      </w:r>
      <w:bookmarkEnd w:id="1453"/>
      <w:bookmarkEnd w:id="1454"/>
      <w:bookmarkEnd w:id="1455"/>
      <w:bookmarkEnd w:id="1456"/>
      <w:bookmarkEnd w:id="1457"/>
      <w:bookmarkEnd w:id="1458"/>
      <w:bookmarkEnd w:id="1459"/>
      <w:bookmarkEnd w:id="1460"/>
      <w:bookmarkEnd w:id="1461"/>
      <w:bookmarkEnd w:id="1462"/>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1463" w:name="_Toc21093249"/>
      <w:bookmarkStart w:id="1464" w:name="_Toc29762778"/>
      <w:bookmarkStart w:id="1465" w:name="_Toc36025953"/>
      <w:bookmarkStart w:id="1466" w:name="_Toc44584823"/>
      <w:bookmarkStart w:id="1467" w:name="_Toc45869116"/>
      <w:bookmarkStart w:id="1468" w:name="_Toc52553675"/>
      <w:bookmarkStart w:id="1469" w:name="_Toc61111695"/>
      <w:bookmarkStart w:id="1470" w:name="_Toc66808081"/>
      <w:bookmarkStart w:id="1471" w:name="_Toc74834583"/>
      <w:bookmarkStart w:id="1472" w:name="_Toc76503019"/>
      <w:r w:rsidRPr="009C4728">
        <w:t>7.7</w:t>
      </w:r>
      <w:r w:rsidRPr="009C4728">
        <w:tab/>
        <w:t>Receiver intermodulation</w:t>
      </w:r>
      <w:bookmarkEnd w:id="1463"/>
      <w:bookmarkEnd w:id="1464"/>
      <w:bookmarkEnd w:id="1465"/>
      <w:bookmarkEnd w:id="1466"/>
      <w:bookmarkEnd w:id="1467"/>
      <w:bookmarkEnd w:id="1468"/>
      <w:bookmarkEnd w:id="1469"/>
      <w:bookmarkEnd w:id="1470"/>
      <w:bookmarkEnd w:id="1471"/>
      <w:bookmarkEnd w:id="1472"/>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1473" w:name="_Toc21093250"/>
      <w:bookmarkStart w:id="1474" w:name="_Toc29762779"/>
      <w:bookmarkStart w:id="1475" w:name="_Toc36025954"/>
      <w:bookmarkStart w:id="1476" w:name="_Toc44584824"/>
      <w:bookmarkStart w:id="1477" w:name="_Toc45869117"/>
      <w:bookmarkStart w:id="1478" w:name="_Toc52553676"/>
      <w:bookmarkStart w:id="1479" w:name="_Toc61111696"/>
      <w:bookmarkStart w:id="1480" w:name="_Toc66808082"/>
      <w:bookmarkStart w:id="1481" w:name="_Toc74834584"/>
      <w:bookmarkStart w:id="1482" w:name="_Toc76503020"/>
      <w:r w:rsidRPr="009C4728">
        <w:t>7.7.1</w:t>
      </w:r>
      <w:r w:rsidRPr="009C4728">
        <w:tab/>
        <w:t>General intermodulation minimum requirement</w:t>
      </w:r>
      <w:bookmarkEnd w:id="1473"/>
      <w:bookmarkEnd w:id="1474"/>
      <w:bookmarkEnd w:id="1475"/>
      <w:bookmarkEnd w:id="1476"/>
      <w:bookmarkEnd w:id="1477"/>
      <w:bookmarkEnd w:id="1478"/>
      <w:bookmarkEnd w:id="1479"/>
      <w:bookmarkEnd w:id="1480"/>
      <w:bookmarkEnd w:id="1481"/>
      <w:bookmarkEnd w:id="1482"/>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483" w:name="OLE_LINK5"/>
            <w:r w:rsidRPr="009C4728">
              <w:rPr>
                <w:rFonts w:cs="Arial"/>
              </w:rPr>
              <w:t>±</w:t>
            </w:r>
            <w:bookmarkEnd w:id="1483"/>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1484" w:name="_Toc21093251"/>
      <w:bookmarkStart w:id="1485" w:name="_Toc29762780"/>
      <w:bookmarkStart w:id="1486" w:name="_Toc36025955"/>
      <w:bookmarkStart w:id="1487" w:name="_Toc44584825"/>
      <w:bookmarkStart w:id="1488" w:name="_Toc45869118"/>
      <w:bookmarkStart w:id="1489" w:name="_Toc52553677"/>
      <w:bookmarkStart w:id="1490" w:name="_Toc61111697"/>
      <w:bookmarkStart w:id="1491" w:name="_Toc66808083"/>
      <w:bookmarkStart w:id="1492" w:name="_Toc74834585"/>
      <w:bookmarkStart w:id="1493" w:name="_Toc76503021"/>
      <w:r w:rsidRPr="009C4728">
        <w:t>7.7.2</w:t>
      </w:r>
      <w:r w:rsidRPr="009C4728">
        <w:tab/>
        <w:t>General narrowband intermodulation minimum requirement</w:t>
      </w:r>
      <w:bookmarkEnd w:id="1484"/>
      <w:bookmarkEnd w:id="1485"/>
      <w:bookmarkEnd w:id="1486"/>
      <w:bookmarkEnd w:id="1487"/>
      <w:bookmarkEnd w:id="1488"/>
      <w:bookmarkEnd w:id="1489"/>
      <w:bookmarkEnd w:id="1490"/>
      <w:bookmarkEnd w:id="1491"/>
      <w:bookmarkEnd w:id="1492"/>
      <w:bookmarkEnd w:id="1493"/>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1494" w:name="_Toc21093252"/>
      <w:bookmarkStart w:id="1495" w:name="_Toc29762781"/>
      <w:bookmarkStart w:id="1496" w:name="_Toc36025956"/>
      <w:bookmarkStart w:id="1497" w:name="_Toc44584826"/>
      <w:bookmarkStart w:id="1498" w:name="_Toc45869119"/>
      <w:bookmarkStart w:id="1499" w:name="_Toc52553678"/>
      <w:bookmarkStart w:id="1500" w:name="_Toc61111698"/>
      <w:bookmarkStart w:id="1501" w:name="_Toc66808084"/>
      <w:bookmarkStart w:id="1502" w:name="_Toc74834586"/>
      <w:bookmarkStart w:id="1503" w:name="_Toc76503022"/>
      <w:r w:rsidRPr="009C4728">
        <w:t>7.7.3</w:t>
      </w:r>
      <w:r w:rsidRPr="009C4728">
        <w:tab/>
        <w:t>Additional narrowband intermodulation minimum requirement for GSM/EDGE</w:t>
      </w:r>
      <w:bookmarkEnd w:id="1494"/>
      <w:bookmarkEnd w:id="1495"/>
      <w:bookmarkEnd w:id="1496"/>
      <w:bookmarkEnd w:id="1497"/>
      <w:bookmarkEnd w:id="1498"/>
      <w:bookmarkEnd w:id="1499"/>
      <w:bookmarkEnd w:id="1500"/>
      <w:bookmarkEnd w:id="1501"/>
      <w:bookmarkEnd w:id="1502"/>
      <w:bookmarkEnd w:id="1503"/>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1504" w:name="_Toc21093253"/>
      <w:bookmarkStart w:id="1505" w:name="_Toc29762782"/>
      <w:bookmarkStart w:id="1506" w:name="_Toc36025957"/>
      <w:bookmarkStart w:id="1507" w:name="_Toc44584827"/>
      <w:bookmarkStart w:id="1508" w:name="_Toc45869120"/>
      <w:bookmarkStart w:id="1509" w:name="_Toc52553679"/>
      <w:bookmarkStart w:id="1510" w:name="_Toc61111699"/>
      <w:bookmarkStart w:id="1511" w:name="_Toc66808085"/>
      <w:bookmarkStart w:id="1512" w:name="_Toc74834587"/>
      <w:bookmarkStart w:id="1513" w:name="_Toc76503023"/>
      <w:r w:rsidRPr="009C4728">
        <w:t>7.8</w:t>
      </w:r>
      <w:r w:rsidRPr="009C4728">
        <w:tab/>
        <w:t>In-channel selectivity</w:t>
      </w:r>
      <w:bookmarkEnd w:id="1504"/>
      <w:bookmarkEnd w:id="1505"/>
      <w:bookmarkEnd w:id="1506"/>
      <w:bookmarkEnd w:id="1507"/>
      <w:bookmarkEnd w:id="1508"/>
      <w:bookmarkEnd w:id="1509"/>
      <w:bookmarkEnd w:id="1510"/>
      <w:bookmarkEnd w:id="1511"/>
      <w:bookmarkEnd w:id="1512"/>
      <w:bookmarkEnd w:id="1513"/>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1514" w:name="_Toc21093254"/>
      <w:bookmarkStart w:id="1515" w:name="_Toc29762783"/>
      <w:bookmarkStart w:id="1516" w:name="_Toc36025958"/>
      <w:bookmarkStart w:id="1517" w:name="_Toc44584828"/>
      <w:bookmarkStart w:id="1518" w:name="_Toc45869121"/>
      <w:bookmarkStart w:id="1519" w:name="_Toc52553680"/>
      <w:bookmarkStart w:id="1520" w:name="_Toc61111700"/>
      <w:bookmarkStart w:id="1521" w:name="_Toc66808086"/>
      <w:bookmarkStart w:id="1522" w:name="_Toc74834588"/>
      <w:bookmarkStart w:id="1523" w:name="_Toc76503024"/>
      <w:r w:rsidRPr="009C4728">
        <w:t>7.8.1</w:t>
      </w:r>
      <w:r w:rsidRPr="009C4728">
        <w:tab/>
        <w:t>E-UTRA minimum requirement</w:t>
      </w:r>
      <w:bookmarkEnd w:id="1514"/>
      <w:bookmarkEnd w:id="1515"/>
      <w:bookmarkEnd w:id="1516"/>
      <w:bookmarkEnd w:id="1517"/>
      <w:bookmarkEnd w:id="1518"/>
      <w:bookmarkEnd w:id="1519"/>
      <w:bookmarkEnd w:id="1520"/>
      <w:bookmarkEnd w:id="1521"/>
      <w:bookmarkEnd w:id="1522"/>
      <w:bookmarkEnd w:id="1523"/>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1524" w:name="_Toc21093255"/>
      <w:bookmarkStart w:id="1525" w:name="_Toc29762784"/>
      <w:bookmarkStart w:id="1526" w:name="_Toc36025959"/>
      <w:bookmarkStart w:id="1527" w:name="_Toc44584829"/>
      <w:bookmarkStart w:id="1528" w:name="_Toc45869122"/>
      <w:bookmarkStart w:id="1529" w:name="_Toc52553681"/>
      <w:bookmarkStart w:id="1530" w:name="_Toc61111701"/>
      <w:bookmarkStart w:id="1531" w:name="_Toc66808087"/>
      <w:bookmarkStart w:id="1532" w:name="_Toc74834589"/>
      <w:bookmarkStart w:id="1533" w:name="_Toc76503025"/>
      <w:r w:rsidRPr="009C4728">
        <w:t>7.8.2</w:t>
      </w:r>
      <w:r w:rsidRPr="009C4728">
        <w:tab/>
        <w:t>NR minimum requirement</w:t>
      </w:r>
      <w:bookmarkEnd w:id="1524"/>
      <w:bookmarkEnd w:id="1525"/>
      <w:bookmarkEnd w:id="1526"/>
      <w:bookmarkEnd w:id="1527"/>
      <w:bookmarkEnd w:id="1528"/>
      <w:bookmarkEnd w:id="1529"/>
      <w:bookmarkEnd w:id="1530"/>
      <w:bookmarkEnd w:id="1531"/>
      <w:bookmarkEnd w:id="1532"/>
      <w:bookmarkEnd w:id="1533"/>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1534" w:name="_Toc21093256"/>
      <w:bookmarkStart w:id="1535" w:name="_Toc29762785"/>
      <w:bookmarkStart w:id="1536" w:name="_Toc36025960"/>
      <w:bookmarkStart w:id="1537" w:name="_Toc44584830"/>
      <w:bookmarkStart w:id="1538" w:name="_Toc45869123"/>
      <w:bookmarkStart w:id="1539" w:name="_Toc52553682"/>
      <w:bookmarkStart w:id="1540" w:name="_Toc61111702"/>
      <w:bookmarkStart w:id="1541" w:name="_Toc66808088"/>
      <w:bookmarkStart w:id="1542" w:name="_Toc74834590"/>
      <w:bookmarkStart w:id="1543" w:name="_Toc76503026"/>
      <w:r w:rsidRPr="009C4728">
        <w:t>8</w:t>
      </w:r>
      <w:r w:rsidRPr="009C4728">
        <w:tab/>
        <w:t>Performance requirements</w:t>
      </w:r>
      <w:bookmarkEnd w:id="1534"/>
      <w:bookmarkEnd w:id="1535"/>
      <w:bookmarkEnd w:id="1536"/>
      <w:bookmarkEnd w:id="1537"/>
      <w:bookmarkEnd w:id="1538"/>
      <w:bookmarkEnd w:id="1539"/>
      <w:bookmarkEnd w:id="1540"/>
      <w:bookmarkEnd w:id="1541"/>
      <w:bookmarkEnd w:id="1542"/>
      <w:bookmarkEnd w:id="1543"/>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1544" w:name="_Toc21093257"/>
      <w:bookmarkStart w:id="1545" w:name="_Toc29762786"/>
      <w:bookmarkStart w:id="1546" w:name="_Toc36025961"/>
      <w:bookmarkStart w:id="1547" w:name="_Toc44584831"/>
      <w:bookmarkStart w:id="1548" w:name="_Toc45869124"/>
      <w:bookmarkStart w:id="1549" w:name="_Toc52553683"/>
      <w:bookmarkStart w:id="1550" w:name="_Toc61111703"/>
      <w:bookmarkStart w:id="1551" w:name="_Toc66808089"/>
      <w:bookmarkStart w:id="1552" w:name="_Toc74834591"/>
      <w:bookmarkStart w:id="1553" w:name="_Toc76503027"/>
      <w:r w:rsidRPr="009C4728">
        <w:t>8.1</w:t>
      </w:r>
      <w:r w:rsidRPr="009C4728">
        <w:tab/>
        <w:t>E-UTRA minimum requirement</w:t>
      </w:r>
      <w:bookmarkEnd w:id="1544"/>
      <w:bookmarkEnd w:id="1545"/>
      <w:bookmarkEnd w:id="1546"/>
      <w:bookmarkEnd w:id="1547"/>
      <w:bookmarkEnd w:id="1548"/>
      <w:bookmarkEnd w:id="1549"/>
      <w:bookmarkEnd w:id="1550"/>
      <w:bookmarkEnd w:id="1551"/>
      <w:bookmarkEnd w:id="1552"/>
      <w:bookmarkEnd w:id="155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1554" w:name="_Toc21093258"/>
      <w:bookmarkStart w:id="1555" w:name="_Toc29762787"/>
      <w:bookmarkStart w:id="1556" w:name="_Toc36025962"/>
      <w:bookmarkStart w:id="1557" w:name="_Toc44584832"/>
      <w:bookmarkStart w:id="1558" w:name="_Toc45869125"/>
      <w:bookmarkStart w:id="1559" w:name="_Toc52553684"/>
      <w:bookmarkStart w:id="1560" w:name="_Toc61111704"/>
      <w:bookmarkStart w:id="1561" w:name="_Toc66808090"/>
      <w:bookmarkStart w:id="1562" w:name="_Toc74834592"/>
      <w:bookmarkStart w:id="1563" w:name="_Toc76503028"/>
      <w:r w:rsidRPr="009C4728">
        <w:t>8.2</w:t>
      </w:r>
      <w:r w:rsidRPr="009C4728">
        <w:tab/>
        <w:t>UTRA FDD minimum requirement</w:t>
      </w:r>
      <w:bookmarkEnd w:id="1554"/>
      <w:bookmarkEnd w:id="1555"/>
      <w:bookmarkEnd w:id="1556"/>
      <w:bookmarkEnd w:id="1557"/>
      <w:bookmarkEnd w:id="1558"/>
      <w:bookmarkEnd w:id="1559"/>
      <w:bookmarkEnd w:id="1560"/>
      <w:bookmarkEnd w:id="1561"/>
      <w:bookmarkEnd w:id="1562"/>
      <w:bookmarkEnd w:id="1563"/>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1564" w:name="_Toc21093259"/>
      <w:bookmarkStart w:id="1565" w:name="_Toc29762788"/>
      <w:bookmarkStart w:id="1566" w:name="_Toc36025963"/>
      <w:bookmarkStart w:id="1567" w:name="_Toc44584833"/>
      <w:bookmarkStart w:id="1568" w:name="_Toc45869126"/>
      <w:bookmarkStart w:id="1569" w:name="_Toc52553685"/>
      <w:bookmarkStart w:id="1570" w:name="_Toc61111705"/>
      <w:bookmarkStart w:id="1571" w:name="_Toc66808091"/>
      <w:bookmarkStart w:id="1572" w:name="_Toc74834593"/>
      <w:bookmarkStart w:id="1573" w:name="_Toc76503029"/>
      <w:r w:rsidRPr="009C4728">
        <w:t>8.3</w:t>
      </w:r>
      <w:r w:rsidRPr="009C4728">
        <w:tab/>
        <w:t>UTRA TDD minimum requirement</w:t>
      </w:r>
      <w:bookmarkEnd w:id="1564"/>
      <w:bookmarkEnd w:id="1565"/>
      <w:bookmarkEnd w:id="1566"/>
      <w:bookmarkEnd w:id="1567"/>
      <w:bookmarkEnd w:id="1568"/>
      <w:bookmarkEnd w:id="1569"/>
      <w:bookmarkEnd w:id="1570"/>
      <w:bookmarkEnd w:id="1571"/>
      <w:bookmarkEnd w:id="1572"/>
      <w:bookmarkEnd w:id="1573"/>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1574" w:name="_Toc21093260"/>
      <w:bookmarkStart w:id="1575" w:name="_Toc29762789"/>
      <w:bookmarkStart w:id="1576" w:name="_Toc36025964"/>
      <w:bookmarkStart w:id="1577" w:name="_Toc44584834"/>
      <w:bookmarkStart w:id="1578" w:name="_Toc45869127"/>
      <w:bookmarkStart w:id="1579" w:name="_Toc52553686"/>
      <w:bookmarkStart w:id="1580" w:name="_Toc61111706"/>
      <w:bookmarkStart w:id="1581" w:name="_Toc66808092"/>
      <w:bookmarkStart w:id="1582" w:name="_Toc74834594"/>
      <w:bookmarkStart w:id="1583" w:name="_Toc76503030"/>
      <w:r w:rsidRPr="009C4728">
        <w:t>8.4</w:t>
      </w:r>
      <w:r w:rsidRPr="009C4728">
        <w:tab/>
        <w:t>GSM/EDGE minimum requirement</w:t>
      </w:r>
      <w:bookmarkEnd w:id="1574"/>
      <w:bookmarkEnd w:id="1575"/>
      <w:bookmarkEnd w:id="1576"/>
      <w:bookmarkEnd w:id="1577"/>
      <w:bookmarkEnd w:id="1578"/>
      <w:bookmarkEnd w:id="1579"/>
      <w:bookmarkEnd w:id="1580"/>
      <w:bookmarkEnd w:id="1581"/>
      <w:bookmarkEnd w:id="1582"/>
      <w:bookmarkEnd w:id="1583"/>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1584" w:name="_Toc21093261"/>
      <w:bookmarkStart w:id="1585" w:name="_Toc29762790"/>
      <w:bookmarkStart w:id="1586" w:name="_Toc36025965"/>
      <w:bookmarkStart w:id="1587" w:name="_Toc44584835"/>
      <w:bookmarkStart w:id="1588" w:name="_Toc45869128"/>
      <w:bookmarkStart w:id="1589" w:name="_Toc52553687"/>
      <w:bookmarkStart w:id="1590" w:name="_Toc61111707"/>
      <w:bookmarkStart w:id="1591" w:name="_Toc66808093"/>
      <w:bookmarkStart w:id="1592" w:name="_Toc74834595"/>
      <w:bookmarkStart w:id="1593" w:name="_Toc76503031"/>
      <w:r w:rsidRPr="009C4728">
        <w:t>8.5</w:t>
      </w:r>
      <w:r w:rsidRPr="009C4728">
        <w:tab/>
        <w:t>NR minimum requirement</w:t>
      </w:r>
      <w:bookmarkEnd w:id="1584"/>
      <w:bookmarkEnd w:id="1585"/>
      <w:bookmarkEnd w:id="1586"/>
      <w:bookmarkEnd w:id="1587"/>
      <w:bookmarkEnd w:id="1588"/>
      <w:bookmarkEnd w:id="1589"/>
      <w:bookmarkEnd w:id="1590"/>
      <w:bookmarkEnd w:id="1591"/>
      <w:bookmarkEnd w:id="1592"/>
      <w:bookmarkEnd w:id="1593"/>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1594" w:name="_Toc44584836"/>
      <w:bookmarkStart w:id="1595" w:name="_Toc45869129"/>
      <w:bookmarkStart w:id="1596" w:name="_Toc52553688"/>
      <w:bookmarkStart w:id="1597" w:name="_Toc61111708"/>
      <w:bookmarkStart w:id="1598" w:name="_Toc66808094"/>
      <w:bookmarkStart w:id="1599" w:name="_Toc74834596"/>
      <w:bookmarkStart w:id="1600" w:name="_Toc76503032"/>
      <w:r w:rsidRPr="009C4728">
        <w:t>8.</w:t>
      </w:r>
      <w:r>
        <w:t>6</w:t>
      </w:r>
      <w:r w:rsidRPr="009C4728">
        <w:tab/>
      </w:r>
      <w:r>
        <w:t>NB-IoT</w:t>
      </w:r>
      <w:r w:rsidRPr="009C4728">
        <w:t xml:space="preserve"> minimum requirement</w:t>
      </w:r>
      <w:bookmarkEnd w:id="1594"/>
      <w:bookmarkEnd w:id="1595"/>
      <w:bookmarkEnd w:id="1596"/>
      <w:bookmarkEnd w:id="1597"/>
      <w:bookmarkEnd w:id="1598"/>
      <w:bookmarkEnd w:id="1599"/>
      <w:bookmarkEnd w:id="1600"/>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1601" w:name="_Toc21093262"/>
      <w:bookmarkStart w:id="1602" w:name="_Toc29762791"/>
      <w:bookmarkStart w:id="1603" w:name="_Toc36025966"/>
      <w:bookmarkStart w:id="1604" w:name="_Toc44584837"/>
      <w:bookmarkStart w:id="1605" w:name="_Toc45869130"/>
      <w:bookmarkStart w:id="1606" w:name="_Toc52553689"/>
      <w:bookmarkStart w:id="1607" w:name="_Toc61111709"/>
      <w:bookmarkStart w:id="1608" w:name="_Toc66808095"/>
      <w:bookmarkStart w:id="1609" w:name="_Toc74834597"/>
      <w:bookmarkStart w:id="1610" w:name="_Toc76503033"/>
      <w:r w:rsidRPr="009C4728">
        <w:lastRenderedPageBreak/>
        <w:t>Annex A (normative):</w:t>
      </w:r>
      <w:r w:rsidRPr="009C4728">
        <w:br/>
        <w:t>Characteristics of interfering signals</w:t>
      </w:r>
      <w:bookmarkEnd w:id="1601"/>
      <w:bookmarkEnd w:id="1602"/>
      <w:bookmarkEnd w:id="1603"/>
      <w:bookmarkEnd w:id="1604"/>
      <w:bookmarkEnd w:id="1605"/>
      <w:bookmarkEnd w:id="1606"/>
      <w:bookmarkEnd w:id="1607"/>
      <w:bookmarkEnd w:id="1608"/>
      <w:bookmarkEnd w:id="1609"/>
      <w:bookmarkEnd w:id="1610"/>
    </w:p>
    <w:p w14:paraId="5F545E8F" w14:textId="77777777" w:rsidR="00C53C29" w:rsidRPr="009C4728" w:rsidRDefault="00C53C29" w:rsidP="00C53C29">
      <w:pPr>
        <w:pStyle w:val="Heading1"/>
      </w:pPr>
      <w:bookmarkStart w:id="1611" w:name="_Toc21093263"/>
      <w:bookmarkStart w:id="1612" w:name="_Toc29762792"/>
      <w:bookmarkStart w:id="1613" w:name="_Toc36025967"/>
      <w:bookmarkStart w:id="1614" w:name="_Toc44584838"/>
      <w:bookmarkStart w:id="1615" w:name="_Toc45869131"/>
      <w:bookmarkStart w:id="1616" w:name="_Toc52553690"/>
      <w:bookmarkStart w:id="1617" w:name="_Toc61111710"/>
      <w:bookmarkStart w:id="1618" w:name="_Toc66808096"/>
      <w:bookmarkStart w:id="1619" w:name="_Toc74834598"/>
      <w:bookmarkStart w:id="1620" w:name="_Toc76503034"/>
      <w:r w:rsidRPr="009C4728">
        <w:t>A.1</w:t>
      </w:r>
      <w:r w:rsidRPr="009C4728">
        <w:tab/>
        <w:t>UTRA FDD interfering signal</w:t>
      </w:r>
      <w:bookmarkEnd w:id="1611"/>
      <w:bookmarkEnd w:id="1612"/>
      <w:bookmarkEnd w:id="1613"/>
      <w:bookmarkEnd w:id="1614"/>
      <w:bookmarkEnd w:id="1615"/>
      <w:bookmarkEnd w:id="1616"/>
      <w:bookmarkEnd w:id="1617"/>
      <w:bookmarkEnd w:id="1618"/>
      <w:bookmarkEnd w:id="1619"/>
      <w:bookmarkEnd w:id="1620"/>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1621" w:name="_Toc21093264"/>
      <w:bookmarkStart w:id="1622" w:name="_Toc29762793"/>
      <w:bookmarkStart w:id="1623" w:name="_Toc36025968"/>
      <w:bookmarkStart w:id="1624" w:name="_Toc44584839"/>
      <w:bookmarkStart w:id="1625" w:name="_Toc45869132"/>
      <w:bookmarkStart w:id="1626" w:name="_Toc52553691"/>
      <w:bookmarkStart w:id="1627" w:name="_Toc61111711"/>
      <w:bookmarkStart w:id="1628" w:name="_Toc66808097"/>
      <w:bookmarkStart w:id="1629" w:name="_Toc74834599"/>
      <w:bookmarkStart w:id="1630" w:name="_Toc76503035"/>
      <w:r w:rsidRPr="009C4728">
        <w:t>A.2</w:t>
      </w:r>
      <w:r w:rsidRPr="009C4728">
        <w:tab/>
        <w:t>UTRA TDD interfering signal</w:t>
      </w:r>
      <w:bookmarkEnd w:id="1621"/>
      <w:bookmarkEnd w:id="1622"/>
      <w:bookmarkEnd w:id="1623"/>
      <w:bookmarkEnd w:id="1624"/>
      <w:bookmarkEnd w:id="1625"/>
      <w:bookmarkEnd w:id="1626"/>
      <w:bookmarkEnd w:id="1627"/>
      <w:bookmarkEnd w:id="1628"/>
      <w:bookmarkEnd w:id="1629"/>
      <w:bookmarkEnd w:id="1630"/>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1631" w:name="_Toc21093265"/>
      <w:bookmarkStart w:id="1632" w:name="_Toc29762794"/>
      <w:bookmarkStart w:id="1633" w:name="_Toc36025969"/>
      <w:bookmarkStart w:id="1634" w:name="_Toc44584840"/>
      <w:bookmarkStart w:id="1635" w:name="_Toc45869133"/>
      <w:bookmarkStart w:id="1636" w:name="_Toc52553692"/>
      <w:bookmarkStart w:id="1637" w:name="_Toc61111712"/>
      <w:bookmarkStart w:id="1638" w:name="_Toc66808098"/>
      <w:bookmarkStart w:id="1639" w:name="_Toc74834600"/>
      <w:bookmarkStart w:id="1640" w:name="_Toc76503036"/>
      <w:r w:rsidRPr="009C4728">
        <w:t>A.3</w:t>
      </w:r>
      <w:r w:rsidRPr="009C4728">
        <w:tab/>
        <w:t>E-UTRA interfering signal</w:t>
      </w:r>
      <w:bookmarkEnd w:id="1631"/>
      <w:bookmarkEnd w:id="1632"/>
      <w:bookmarkEnd w:id="1633"/>
      <w:bookmarkEnd w:id="1634"/>
      <w:bookmarkEnd w:id="1635"/>
      <w:bookmarkEnd w:id="1636"/>
      <w:bookmarkEnd w:id="1637"/>
      <w:bookmarkEnd w:id="1638"/>
      <w:bookmarkEnd w:id="1639"/>
      <w:bookmarkEnd w:id="1640"/>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1641" w:name="_Toc21093266"/>
      <w:bookmarkStart w:id="1642" w:name="_Toc29762795"/>
      <w:bookmarkStart w:id="1643" w:name="_Toc36025970"/>
      <w:bookmarkStart w:id="1644" w:name="_Toc44584841"/>
      <w:bookmarkStart w:id="1645" w:name="_Toc45869134"/>
      <w:bookmarkStart w:id="1646" w:name="_Toc52553693"/>
      <w:bookmarkStart w:id="1647" w:name="_Toc61111713"/>
      <w:bookmarkStart w:id="1648" w:name="_Toc66808099"/>
      <w:bookmarkStart w:id="1649" w:name="_Toc74834601"/>
      <w:bookmarkStart w:id="1650" w:name="_Toc76503037"/>
      <w:r w:rsidRPr="009C4728">
        <w:lastRenderedPageBreak/>
        <w:t xml:space="preserve">Annex B (normative): </w:t>
      </w:r>
      <w:r w:rsidRPr="009C4728">
        <w:br/>
        <w:t>Environmental requirements for the BS equipment</w:t>
      </w:r>
      <w:bookmarkEnd w:id="1641"/>
      <w:bookmarkEnd w:id="1642"/>
      <w:bookmarkEnd w:id="1643"/>
      <w:bookmarkEnd w:id="1644"/>
      <w:bookmarkEnd w:id="1645"/>
      <w:bookmarkEnd w:id="1646"/>
      <w:bookmarkEnd w:id="1647"/>
      <w:bookmarkEnd w:id="1648"/>
      <w:bookmarkEnd w:id="1649"/>
      <w:bookmarkEnd w:id="165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1651" w:name="historyclause"/>
      <w:r w:rsidRPr="009C4728">
        <w:br w:type="page"/>
      </w:r>
      <w:bookmarkStart w:id="1652" w:name="_Toc21093267"/>
      <w:bookmarkStart w:id="1653" w:name="_Toc29762796"/>
      <w:bookmarkStart w:id="1654" w:name="_Toc36025971"/>
      <w:bookmarkStart w:id="1655" w:name="_Toc44584842"/>
      <w:bookmarkStart w:id="1656" w:name="_Toc45869135"/>
      <w:bookmarkStart w:id="1657" w:name="_Toc52553694"/>
      <w:bookmarkStart w:id="1658" w:name="_Toc61111714"/>
      <w:bookmarkStart w:id="1659" w:name="_Toc66808100"/>
      <w:bookmarkStart w:id="1660" w:name="_Toc74834602"/>
      <w:bookmarkStart w:id="1661" w:name="_Toc76503038"/>
      <w:r w:rsidRPr="009C4728">
        <w:lastRenderedPageBreak/>
        <w:t>Annex C (informative):</w:t>
      </w:r>
      <w:r w:rsidRPr="009C4728">
        <w:br/>
        <w:t>Change history</w:t>
      </w:r>
      <w:bookmarkEnd w:id="1652"/>
      <w:bookmarkEnd w:id="1653"/>
      <w:bookmarkEnd w:id="1654"/>
      <w:bookmarkEnd w:id="1655"/>
      <w:bookmarkEnd w:id="1656"/>
      <w:bookmarkEnd w:id="1657"/>
      <w:bookmarkEnd w:id="1658"/>
      <w:bookmarkEnd w:id="1659"/>
      <w:bookmarkEnd w:id="1660"/>
      <w:bookmarkEnd w:id="16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1651"/>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2E1CDD" w:rsidRDefault="002E1CDD">
      <w:r>
        <w:separator/>
      </w:r>
    </w:p>
  </w:endnote>
  <w:endnote w:type="continuationSeparator" w:id="0">
    <w:p w14:paraId="5F546726" w14:textId="77777777" w:rsidR="002E1CDD" w:rsidRDefault="002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2E1CDD" w:rsidRDefault="002E1CDD">
      <w:r>
        <w:separator/>
      </w:r>
    </w:p>
  </w:footnote>
  <w:footnote w:type="continuationSeparator" w:id="0">
    <w:p w14:paraId="5F546724" w14:textId="77777777" w:rsidR="002E1CDD" w:rsidRDefault="002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6C4C0563"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755850C4"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457">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4A22"/>
    <w:rsid w:val="00062023"/>
    <w:rsid w:val="000655A6"/>
    <w:rsid w:val="00080512"/>
    <w:rsid w:val="000A0144"/>
    <w:rsid w:val="000C47C3"/>
    <w:rsid w:val="000D58AB"/>
    <w:rsid w:val="00121309"/>
    <w:rsid w:val="00133525"/>
    <w:rsid w:val="00146D5A"/>
    <w:rsid w:val="00146FCA"/>
    <w:rsid w:val="00170457"/>
    <w:rsid w:val="0017178C"/>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B3BB4"/>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117</Pages>
  <Words>44424</Words>
  <Characters>253217</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2021-04-08T09:19:00Z</dcterms:created>
  <dcterms:modified xsi:type="dcterms:W3CDTF">2021-07-06T20:28:00Z</dcterms:modified>
</cp:coreProperties>
</file>