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CD319C0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2B06F2">
              <w:t>11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326AA4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2B06F2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A30779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326AA4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2E8AD77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1F7981C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78C8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1375291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10B6BAEA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4D2D6F2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630D5A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1249164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18E7DEB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tolerances</w:t>
      </w:r>
      <w:r>
        <w:tab/>
        <w:t>102</w:t>
      </w:r>
    </w:p>
    <w:p w14:paraId="1258965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6B8C12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779C2D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3D7DC5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1D0BD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6AF8AB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60CFE5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29187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40E94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7E5CE8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4D515B9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45343E1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00400BE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34161C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4F4A64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3F835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43A64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F34F9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E5CDC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5B8471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02F667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41F9BE0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24FBEB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6F7776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5508EFF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52EB129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1F3479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132</w:t>
      </w:r>
    </w:p>
    <w:p w14:paraId="3B28027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134</w:t>
      </w:r>
    </w:p>
    <w:p w14:paraId="08F487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136</w:t>
      </w:r>
    </w:p>
    <w:p w14:paraId="28059A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136</w:t>
      </w:r>
    </w:p>
    <w:p w14:paraId="7A067D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6614B0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137</w:t>
      </w:r>
    </w:p>
    <w:p w14:paraId="42C53E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138</w:t>
      </w:r>
    </w:p>
    <w:p w14:paraId="2409FF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138</w:t>
      </w:r>
    </w:p>
    <w:p w14:paraId="2EA263B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138</w:t>
      </w:r>
    </w:p>
    <w:p w14:paraId="26D760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139</w:t>
      </w:r>
    </w:p>
    <w:p w14:paraId="2FAF60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7621BB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072F19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350024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140</w:t>
      </w:r>
    </w:p>
    <w:p w14:paraId="61852DF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141</w:t>
      </w:r>
    </w:p>
    <w:p w14:paraId="4D4088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3FD03C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141</w:t>
      </w:r>
    </w:p>
    <w:p w14:paraId="32AD60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?? ??"/>
        </w:rPr>
        <w:t>Requirements</w:t>
      </w:r>
      <w:r>
        <w:tab/>
        <w:t>141</w:t>
      </w:r>
    </w:p>
    <w:p w14:paraId="406D26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141</w:t>
      </w:r>
    </w:p>
    <w:p w14:paraId="366880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141</w:t>
      </w:r>
    </w:p>
    <w:p w14:paraId="6218E1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142</w:t>
      </w:r>
    </w:p>
    <w:p w14:paraId="6F7E16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142</w:t>
      </w:r>
    </w:p>
    <w:p w14:paraId="5330F1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142</w:t>
      </w:r>
    </w:p>
    <w:p w14:paraId="17B28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0B78C8">
        <w:rPr>
          <w:i/>
        </w:rPr>
        <w:t>timeSinceFailure</w:t>
      </w:r>
      <w:r>
        <w:tab/>
        <w:t>142</w:t>
      </w:r>
    </w:p>
    <w:p w14:paraId="36F2F3B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142</w:t>
      </w:r>
    </w:p>
    <w:p w14:paraId="217C2A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336E3F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142</w:t>
      </w:r>
    </w:p>
    <w:p w14:paraId="278438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143</w:t>
      </w:r>
    </w:p>
    <w:p w14:paraId="1683E2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143</w:t>
      </w:r>
    </w:p>
    <w:p w14:paraId="5C877ED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143</w:t>
      </w:r>
    </w:p>
    <w:p w14:paraId="55197F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14:paraId="4E4129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143</w:t>
      </w:r>
    </w:p>
    <w:p w14:paraId="34D116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143</w:t>
      </w:r>
    </w:p>
    <w:p w14:paraId="546424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143</w:t>
      </w:r>
    </w:p>
    <w:p w14:paraId="20D019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144</w:t>
      </w:r>
    </w:p>
    <w:p w14:paraId="6A6475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144</w:t>
      </w:r>
    </w:p>
    <w:p w14:paraId="2AF6C8C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145</w:t>
      </w:r>
    </w:p>
    <w:p w14:paraId="58812D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145</w:t>
      </w:r>
    </w:p>
    <w:p w14:paraId="6ECB6F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145</w:t>
      </w:r>
    </w:p>
    <w:p w14:paraId="0D93C1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145</w:t>
      </w:r>
    </w:p>
    <w:p w14:paraId="786CA8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146</w:t>
      </w:r>
    </w:p>
    <w:p w14:paraId="7B997E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147</w:t>
      </w:r>
    </w:p>
    <w:p w14:paraId="4A88F0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148</w:t>
      </w:r>
    </w:p>
    <w:p w14:paraId="027520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150</w:t>
      </w:r>
    </w:p>
    <w:p w14:paraId="62789E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151</w:t>
      </w:r>
    </w:p>
    <w:p w14:paraId="4862DE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152</w:t>
      </w:r>
    </w:p>
    <w:p w14:paraId="13F014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153</w:t>
      </w:r>
    </w:p>
    <w:p w14:paraId="7C5F44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155</w:t>
      </w:r>
    </w:p>
    <w:p w14:paraId="6DC287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155</w:t>
      </w:r>
    </w:p>
    <w:p w14:paraId="5AE499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155</w:t>
      </w:r>
    </w:p>
    <w:p w14:paraId="0EDD37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155</w:t>
      </w:r>
    </w:p>
    <w:p w14:paraId="579A3C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156</w:t>
      </w:r>
    </w:p>
    <w:p w14:paraId="52FE608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156</w:t>
      </w:r>
    </w:p>
    <w:p w14:paraId="03C97E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156</w:t>
      </w:r>
    </w:p>
    <w:p w14:paraId="640F3F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156</w:t>
      </w:r>
    </w:p>
    <w:p w14:paraId="380C5EB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157</w:t>
      </w:r>
    </w:p>
    <w:p w14:paraId="4D9B84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157</w:t>
      </w:r>
    </w:p>
    <w:p w14:paraId="622D744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157</w:t>
      </w:r>
    </w:p>
    <w:p w14:paraId="04D37A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157</w:t>
      </w:r>
    </w:p>
    <w:p w14:paraId="4019DE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 and evaluation of serving cell for UE category M1 in normal coverage</w:t>
      </w:r>
      <w:r>
        <w:tab/>
        <w:t>157</w:t>
      </w:r>
    </w:p>
    <w:p w14:paraId="3B82C63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158</w:t>
      </w:r>
    </w:p>
    <w:p w14:paraId="22FADF6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intra-frequency cells for UE category M1 in normal coverage</w:t>
      </w:r>
      <w:r>
        <w:tab/>
        <w:t>159</w:t>
      </w:r>
    </w:p>
    <w:p w14:paraId="0D587D4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inter-frequency cells for UE category M1 in normal coverage</w:t>
      </w:r>
      <w:r>
        <w:tab/>
        <w:t>161</w:t>
      </w:r>
    </w:p>
    <w:p w14:paraId="16CBF6D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allowed layers for multiple monitoring for UE category M1 in normal coverage</w:t>
      </w:r>
      <w:r>
        <w:tab/>
        <w:t>162</w:t>
      </w:r>
    </w:p>
    <w:p w14:paraId="29C9B0A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163</w:t>
      </w:r>
    </w:p>
    <w:p w14:paraId="398BF8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163</w:t>
      </w:r>
    </w:p>
    <w:p w14:paraId="49D67D6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 and evaluation of serving cell for UE category M1 in enhanced coverage</w:t>
      </w:r>
      <w:r>
        <w:tab/>
        <w:t>163</w:t>
      </w:r>
    </w:p>
    <w:p w14:paraId="44962A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164</w:t>
      </w:r>
    </w:p>
    <w:p w14:paraId="4FE9F01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intra-frequency cells for UE category M1 in enhanced coverage</w:t>
      </w:r>
      <w:r>
        <w:tab/>
        <w:t>165</w:t>
      </w:r>
    </w:p>
    <w:p w14:paraId="5CAC1F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inter-frequency cells for UE category M1 in enhanced coverage</w:t>
      </w:r>
      <w:r>
        <w:tab/>
        <w:t>168</w:t>
      </w:r>
    </w:p>
    <w:p w14:paraId="52361C5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allowed layers for multiple monitoring for UE category M1 in enhanced coverage</w:t>
      </w:r>
      <w:r>
        <w:tab/>
        <w:t>169</w:t>
      </w:r>
    </w:p>
    <w:p w14:paraId="00E9A7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170</w:t>
      </w:r>
    </w:p>
    <w:p w14:paraId="1ED7EC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170</w:t>
      </w:r>
    </w:p>
    <w:p w14:paraId="5CA9C8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170</w:t>
      </w:r>
    </w:p>
    <w:p w14:paraId="78815B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171</w:t>
      </w:r>
    </w:p>
    <w:p w14:paraId="15AF85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09A674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171</w:t>
      </w:r>
    </w:p>
    <w:p w14:paraId="51C060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171</w:t>
      </w:r>
    </w:p>
    <w:p w14:paraId="5C4FBA5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172</w:t>
      </w:r>
    </w:p>
    <w:p w14:paraId="79ACC28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73B043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4C078E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5903D7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036C07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176</w:t>
      </w:r>
    </w:p>
    <w:p w14:paraId="625E10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177</w:t>
      </w:r>
    </w:p>
    <w:p w14:paraId="4DA6A6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178</w:t>
      </w:r>
    </w:p>
    <w:p w14:paraId="0D5D29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179</w:t>
      </w:r>
    </w:p>
    <w:p w14:paraId="4A1D82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6916AF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265C02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32DDF0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762E4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183</w:t>
      </w:r>
    </w:p>
    <w:p w14:paraId="77D9B6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184</w:t>
      </w:r>
    </w:p>
    <w:p w14:paraId="764B44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184</w:t>
      </w:r>
    </w:p>
    <w:p w14:paraId="4086B7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185</w:t>
      </w:r>
    </w:p>
    <w:p w14:paraId="0B4BB7A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186</w:t>
      </w:r>
    </w:p>
    <w:p w14:paraId="72D040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186</w:t>
      </w:r>
    </w:p>
    <w:p w14:paraId="3A4764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186</w:t>
      </w:r>
    </w:p>
    <w:p w14:paraId="5FE212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186</w:t>
      </w:r>
    </w:p>
    <w:p w14:paraId="7EFF27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187</w:t>
      </w:r>
    </w:p>
    <w:p w14:paraId="1D8E33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187</w:t>
      </w:r>
    </w:p>
    <w:p w14:paraId="73485301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188</w:t>
      </w:r>
    </w:p>
    <w:p w14:paraId="38A547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188</w:t>
      </w:r>
    </w:p>
    <w:p w14:paraId="37C02F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Introduction</w:t>
      </w:r>
      <w:r>
        <w:tab/>
        <w:t>189</w:t>
      </w:r>
    </w:p>
    <w:p w14:paraId="62E966E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Requirements</w:t>
      </w:r>
      <w:r>
        <w:tab/>
        <w:t>189</w:t>
      </w:r>
    </w:p>
    <w:p w14:paraId="2F1CBB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UE measurement capability</w:t>
      </w:r>
      <w:r>
        <w:tab/>
        <w:t>189</w:t>
      </w:r>
    </w:p>
    <w:p w14:paraId="7C55D2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Measurement and evaluation of serving cell</w:t>
      </w:r>
      <w:r>
        <w:tab/>
        <w:t>189</w:t>
      </w:r>
    </w:p>
    <w:p w14:paraId="0368CF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Measurements of intra-frequency E-UTRAN cells</w:t>
      </w:r>
      <w:r>
        <w:tab/>
        <w:t>189</w:t>
      </w:r>
    </w:p>
    <w:p w14:paraId="66E125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Measurements of inter-frequency E-UTRAN cells</w:t>
      </w:r>
      <w:r>
        <w:tab/>
        <w:t>189</w:t>
      </w:r>
    </w:p>
    <w:p w14:paraId="6664A6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189</w:t>
      </w:r>
    </w:p>
    <w:p w14:paraId="3E5089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189</w:t>
      </w:r>
    </w:p>
    <w:p w14:paraId="32C7E7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189</w:t>
      </w:r>
    </w:p>
    <w:p w14:paraId="3A0F69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UE measurement capability for RedCap</w:t>
      </w:r>
      <w:r>
        <w:tab/>
        <w:t>189</w:t>
      </w:r>
    </w:p>
    <w:p w14:paraId="7C41FB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189</w:t>
      </w:r>
    </w:p>
    <w:p w14:paraId="0A6599E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190</w:t>
      </w:r>
    </w:p>
    <w:p w14:paraId="76CDEF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Introduction</w:t>
      </w:r>
      <w:r>
        <w:tab/>
        <w:t>190</w:t>
      </w:r>
    </w:p>
    <w:p w14:paraId="5576B2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Cell Selection</w:t>
      </w:r>
      <w:r>
        <w:tab/>
        <w:t>190</w:t>
      </w:r>
    </w:p>
    <w:p w14:paraId="459A21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Cell Reselection</w:t>
      </w:r>
      <w:r>
        <w:tab/>
        <w:t>190</w:t>
      </w:r>
    </w:p>
    <w:p w14:paraId="45001D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190</w:t>
      </w:r>
    </w:p>
    <w:p w14:paraId="306A0A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 and evaluation of serving cell for UE category M1 in normal coverage</w:t>
      </w:r>
      <w:r>
        <w:tab/>
        <w:t>190</w:t>
      </w:r>
    </w:p>
    <w:p w14:paraId="6F275AB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intra-frequency cells for UE category M1 in normal coverage</w:t>
      </w:r>
      <w:r>
        <w:tab/>
        <w:t>191</w:t>
      </w:r>
    </w:p>
    <w:p w14:paraId="53D02B9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inter-frequency cells for UE category M1 in normal coverage</w:t>
      </w:r>
      <w:r>
        <w:tab/>
        <w:t>191</w:t>
      </w:r>
    </w:p>
    <w:p w14:paraId="74245B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allowed layers for multiple monitoring for UE category M1 in normal coverage</w:t>
      </w:r>
      <w:r>
        <w:tab/>
        <w:t>191</w:t>
      </w:r>
    </w:p>
    <w:p w14:paraId="31C6DC5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interruption in paging reception for Category M1 UEs in normal coverage</w:t>
      </w:r>
      <w:r>
        <w:tab/>
        <w:t>191</w:t>
      </w:r>
    </w:p>
    <w:p w14:paraId="34FFD9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Channel quality report for UE Category M1 in idle mode</w:t>
      </w:r>
      <w:r>
        <w:tab/>
        <w:t>193</w:t>
      </w:r>
    </w:p>
    <w:p w14:paraId="565887F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193</w:t>
      </w:r>
    </w:p>
    <w:p w14:paraId="1D65801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194</w:t>
      </w:r>
    </w:p>
    <w:p w14:paraId="59EF35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48D950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194</w:t>
      </w:r>
    </w:p>
    <w:p w14:paraId="53EF50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194</w:t>
      </w:r>
    </w:p>
    <w:p w14:paraId="1EEE000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B82F0F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596416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195</w:t>
      </w:r>
    </w:p>
    <w:p w14:paraId="6FCC21E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053D437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1A519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FDD</w:t>
      </w:r>
      <w:r>
        <w:tab/>
        <w:t>196</w:t>
      </w:r>
    </w:p>
    <w:p w14:paraId="480D27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3B9E57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449D6E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TDD</w:t>
      </w:r>
      <w:r>
        <w:tab/>
        <w:t>196</w:t>
      </w:r>
    </w:p>
    <w:p w14:paraId="66A463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4B8B6C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3ECCE8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198</w:t>
      </w:r>
    </w:p>
    <w:p w14:paraId="55EFE86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6FB2DC6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3BBD5A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199</w:t>
      </w:r>
    </w:p>
    <w:p w14:paraId="6A52CFA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Handover delay</w:t>
      </w:r>
      <w:r>
        <w:tab/>
        <w:t>199</w:t>
      </w:r>
    </w:p>
    <w:p w14:paraId="05F4586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Measurement time</w:t>
      </w:r>
      <w:r>
        <w:tab/>
        <w:t>200</w:t>
      </w:r>
    </w:p>
    <w:p w14:paraId="09F096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Preparation time</w:t>
      </w:r>
      <w:r>
        <w:tab/>
        <w:t>200</w:t>
      </w:r>
    </w:p>
    <w:p w14:paraId="6DD6FE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Interruption time</w:t>
      </w:r>
      <w:r>
        <w:tab/>
        <w:t>200</w:t>
      </w:r>
    </w:p>
    <w:p w14:paraId="6BFFE2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200</w:t>
      </w:r>
    </w:p>
    <w:p w14:paraId="52ADD9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201</w:t>
      </w:r>
    </w:p>
    <w:p w14:paraId="727EC2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201</w:t>
      </w:r>
    </w:p>
    <w:p w14:paraId="0408980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58BCF25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201</w:t>
      </w:r>
    </w:p>
    <w:p w14:paraId="63A933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201</w:t>
      </w:r>
    </w:p>
    <w:p w14:paraId="6D228A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61192C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1DC4DD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247B60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- UTRAN TDD Handover</w:t>
      </w:r>
      <w:r>
        <w:tab/>
        <w:t>202</w:t>
      </w:r>
    </w:p>
    <w:p w14:paraId="2C3B44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Introduction</w:t>
      </w:r>
      <w:r>
        <w:tab/>
        <w:t>202</w:t>
      </w:r>
    </w:p>
    <w:p w14:paraId="78D2BA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474FBEE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595CB3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544E37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203</w:t>
      </w:r>
    </w:p>
    <w:p w14:paraId="57AC00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CA985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14:paraId="0E6FDB4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743CB7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58574D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203</w:t>
      </w:r>
    </w:p>
    <w:p w14:paraId="284B28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Introduction</w:t>
      </w:r>
      <w:r>
        <w:tab/>
        <w:t>203</w:t>
      </w:r>
    </w:p>
    <w:p w14:paraId="666E18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Handover delay</w:t>
      </w:r>
      <w:r>
        <w:tab/>
        <w:t>204</w:t>
      </w:r>
    </w:p>
    <w:p w14:paraId="28BAC2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Interruption time</w:t>
      </w:r>
      <w:r>
        <w:tab/>
        <w:t>204</w:t>
      </w:r>
    </w:p>
    <w:p w14:paraId="1FB322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E-UTRAN - NR FR1 Handover to target cell using CCA</w:t>
      </w:r>
      <w:r>
        <w:tab/>
        <w:t>204</w:t>
      </w:r>
    </w:p>
    <w:p w14:paraId="362EF2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Introduction</w:t>
      </w:r>
      <w:r>
        <w:tab/>
        <w:t>204</w:t>
      </w:r>
    </w:p>
    <w:p w14:paraId="422BD3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Handover delay</w:t>
      </w:r>
      <w:r>
        <w:tab/>
        <w:t>205</w:t>
      </w:r>
    </w:p>
    <w:p w14:paraId="265189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Interruption time</w:t>
      </w:r>
      <w:r>
        <w:tab/>
        <w:t>205</w:t>
      </w:r>
    </w:p>
    <w:p w14:paraId="211B25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- NR FR1 Handover</w:t>
      </w:r>
      <w:r w:rsidRPr="000B78C8">
        <w:rPr>
          <w:lang w:val="sv-SE" w:eastAsia="ko-KR"/>
        </w:rPr>
        <w:t xml:space="preserve"> for </w:t>
      </w:r>
      <w:r w:rsidRPr="000B78C8">
        <w:rPr>
          <w:rFonts w:eastAsia="Malgun Gothic"/>
          <w:lang w:val="sv-SE"/>
        </w:rPr>
        <w:t>RedCap</w:t>
      </w:r>
      <w:r>
        <w:tab/>
        <w:t>206</w:t>
      </w:r>
    </w:p>
    <w:p w14:paraId="297CC0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Introduction</w:t>
      </w:r>
      <w:r>
        <w:tab/>
        <w:t>206</w:t>
      </w:r>
    </w:p>
    <w:p w14:paraId="320061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Requirements</w:t>
      </w:r>
      <w:r>
        <w:tab/>
        <w:t>206</w:t>
      </w:r>
    </w:p>
    <w:p w14:paraId="539971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- NR FR2 Handover</w:t>
      </w:r>
      <w:r>
        <w:tab/>
        <w:t>206</w:t>
      </w:r>
    </w:p>
    <w:p w14:paraId="40AA7D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 w:eastAsia="zh-CN"/>
        </w:rPr>
        <w:t>Introduction</w:t>
      </w:r>
      <w:r>
        <w:tab/>
        <w:t>206</w:t>
      </w:r>
    </w:p>
    <w:p w14:paraId="679B4D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Handover delay</w:t>
      </w:r>
      <w:r>
        <w:tab/>
        <w:t>206</w:t>
      </w:r>
    </w:p>
    <w:p w14:paraId="4BF799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Interruption time</w:t>
      </w:r>
      <w:r>
        <w:tab/>
        <w:t>206</w:t>
      </w:r>
    </w:p>
    <w:p w14:paraId="74D844A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207</w:t>
      </w:r>
    </w:p>
    <w:p w14:paraId="27CE9F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207</w:t>
      </w:r>
    </w:p>
    <w:p w14:paraId="3CD05DA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20A4C2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207</w:t>
      </w:r>
    </w:p>
    <w:p w14:paraId="6BCC605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1A9934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– cdma2000 1X Handover</w:t>
      </w:r>
      <w:r>
        <w:tab/>
        <w:t>208</w:t>
      </w:r>
    </w:p>
    <w:p w14:paraId="028BDA6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Introduction</w:t>
      </w:r>
      <w:r>
        <w:tab/>
        <w:t>208</w:t>
      </w:r>
    </w:p>
    <w:p w14:paraId="4A46FFF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208</w:t>
      </w:r>
    </w:p>
    <w:p w14:paraId="20D61F9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5187B11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208</w:t>
      </w:r>
    </w:p>
    <w:p w14:paraId="5DA083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71D964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209</w:t>
      </w:r>
    </w:p>
    <w:p w14:paraId="3BF192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209</w:t>
      </w:r>
    </w:p>
    <w:p w14:paraId="3D9449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209</w:t>
      </w:r>
    </w:p>
    <w:p w14:paraId="7CD52AE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209</w:t>
      </w:r>
    </w:p>
    <w:p w14:paraId="18DC2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209</w:t>
      </w:r>
    </w:p>
    <w:p w14:paraId="5069A1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210</w:t>
      </w:r>
    </w:p>
    <w:p w14:paraId="7F5EB09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6EA9569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716CA3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210</w:t>
      </w:r>
    </w:p>
    <w:p w14:paraId="6FB8C1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210</w:t>
      </w:r>
    </w:p>
    <w:p w14:paraId="1DF2B49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210</w:t>
      </w:r>
    </w:p>
    <w:p w14:paraId="03062B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210</w:t>
      </w:r>
    </w:p>
    <w:p w14:paraId="1EB2DA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211</w:t>
      </w:r>
    </w:p>
    <w:p w14:paraId="4E69BE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211</w:t>
      </w:r>
    </w:p>
    <w:p w14:paraId="49C2164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14:paraId="35DC7C3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211</w:t>
      </w:r>
    </w:p>
    <w:p w14:paraId="6695A06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153723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7F6532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211</w:t>
      </w:r>
    </w:p>
    <w:p w14:paraId="68507B0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211</w:t>
      </w:r>
    </w:p>
    <w:p w14:paraId="728D6E1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212</w:t>
      </w:r>
    </w:p>
    <w:p w14:paraId="36C4AC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212</w:t>
      </w:r>
    </w:p>
    <w:p w14:paraId="32116C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213</w:t>
      </w:r>
    </w:p>
    <w:p w14:paraId="618680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213</w:t>
      </w:r>
    </w:p>
    <w:p w14:paraId="000284A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213</w:t>
      </w:r>
    </w:p>
    <w:p w14:paraId="7BA6AE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483AC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213</w:t>
      </w:r>
    </w:p>
    <w:p w14:paraId="0A73BD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213</w:t>
      </w:r>
    </w:p>
    <w:p w14:paraId="1542AEC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214</w:t>
      </w:r>
    </w:p>
    <w:p w14:paraId="3A3744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7539D4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215</w:t>
      </w:r>
    </w:p>
    <w:p w14:paraId="46A96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215</w:t>
      </w:r>
    </w:p>
    <w:p w14:paraId="6CF82A80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216</w:t>
      </w:r>
    </w:p>
    <w:p w14:paraId="07835DC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216</w:t>
      </w:r>
    </w:p>
    <w:p w14:paraId="55B03B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64F807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1A489F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216</w:t>
      </w:r>
    </w:p>
    <w:p w14:paraId="6F1F85B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217</w:t>
      </w:r>
    </w:p>
    <w:p w14:paraId="27590B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1E09E8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7D2E72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217</w:t>
      </w:r>
    </w:p>
    <w:p w14:paraId="79F72E8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1AC0442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5D03BA6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7311DA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217</w:t>
      </w:r>
    </w:p>
    <w:p w14:paraId="0F02DF5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7C3E8E0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218</w:t>
      </w:r>
    </w:p>
    <w:p w14:paraId="06DB8D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218</w:t>
      </w:r>
    </w:p>
    <w:p w14:paraId="2FD78F8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218</w:t>
      </w:r>
    </w:p>
    <w:p w14:paraId="7BAADC4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218</w:t>
      </w:r>
    </w:p>
    <w:p w14:paraId="64D26C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218</w:t>
      </w:r>
    </w:p>
    <w:p w14:paraId="778B3F6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218</w:t>
      </w:r>
    </w:p>
    <w:p w14:paraId="340D01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7208213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3CEE79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218</w:t>
      </w:r>
    </w:p>
    <w:p w14:paraId="23AC3A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219</w:t>
      </w:r>
    </w:p>
    <w:p w14:paraId="215590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219</w:t>
      </w:r>
    </w:p>
    <w:p w14:paraId="6A98D2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220</w:t>
      </w:r>
    </w:p>
    <w:p w14:paraId="03CA13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0B78C8">
        <w:rPr>
          <w:lang w:val="en-US" w:eastAsia="zh-CN"/>
        </w:rPr>
        <w:t>carrier subject to CCA</w:t>
      </w:r>
      <w:r>
        <w:tab/>
        <w:t>220</w:t>
      </w:r>
    </w:p>
    <w:p w14:paraId="7A4D4D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222</w:t>
      </w:r>
    </w:p>
    <w:p w14:paraId="02A235C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223</w:t>
      </w:r>
    </w:p>
    <w:p w14:paraId="23F537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116ABB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46BAEE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223</w:t>
      </w:r>
    </w:p>
    <w:p w14:paraId="0C4FBA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69C0A8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1F1D2A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223</w:t>
      </w:r>
    </w:p>
    <w:p w14:paraId="3CE6A1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224</w:t>
      </w:r>
    </w:p>
    <w:p w14:paraId="76BDB18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224</w:t>
      </w:r>
    </w:p>
    <w:p w14:paraId="6651B7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67F8BF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4CD0C4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225</w:t>
      </w:r>
    </w:p>
    <w:p w14:paraId="0012D5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225</w:t>
      </w:r>
    </w:p>
    <w:p w14:paraId="6D8A31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225</w:t>
      </w:r>
    </w:p>
    <w:p w14:paraId="69A7BC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225</w:t>
      </w:r>
    </w:p>
    <w:p w14:paraId="62F4CB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225</w:t>
      </w:r>
    </w:p>
    <w:p w14:paraId="641D00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225</w:t>
      </w:r>
    </w:p>
    <w:p w14:paraId="47966F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226</w:t>
      </w:r>
    </w:p>
    <w:p w14:paraId="7147DC1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226</w:t>
      </w:r>
    </w:p>
    <w:p w14:paraId="6CD497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32B20A6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73461A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226</w:t>
      </w:r>
    </w:p>
    <w:p w14:paraId="636683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UE Re-establishment delay requirement for CEModeB</w:t>
      </w:r>
      <w:r>
        <w:tab/>
        <w:t>227</w:t>
      </w:r>
    </w:p>
    <w:p w14:paraId="6ED6ED3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227</w:t>
      </w:r>
    </w:p>
    <w:p w14:paraId="465882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4C9F92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20CC94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228</w:t>
      </w:r>
    </w:p>
    <w:p w14:paraId="6361562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228</w:t>
      </w:r>
    </w:p>
    <w:p w14:paraId="283352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53E105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7A8DEB5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229</w:t>
      </w:r>
    </w:p>
    <w:p w14:paraId="3189951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229</w:t>
      </w:r>
    </w:p>
    <w:p w14:paraId="06284C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Introduction</w:t>
      </w:r>
      <w:r>
        <w:tab/>
        <w:t>229</w:t>
      </w:r>
    </w:p>
    <w:p w14:paraId="53089B4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Requirements</w:t>
      </w:r>
      <w:r>
        <w:tab/>
        <w:t>230</w:t>
      </w:r>
    </w:p>
    <w:p w14:paraId="0C390C8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231</w:t>
      </w:r>
    </w:p>
    <w:p w14:paraId="03A200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231</w:t>
      </w:r>
    </w:p>
    <w:p w14:paraId="78EB42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Requirements</w:t>
      </w:r>
      <w:r>
        <w:tab/>
        <w:t>231</w:t>
      </w:r>
    </w:p>
    <w:p w14:paraId="745F82D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231</w:t>
      </w:r>
    </w:p>
    <w:p w14:paraId="0F2C7E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231</w:t>
      </w:r>
    </w:p>
    <w:p w14:paraId="390B42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14:paraId="0013F7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?? ??"/>
        </w:rPr>
        <w:t>Timing Advance adjustment delay</w:t>
      </w:r>
      <w:r>
        <w:tab/>
        <w:t>231</w:t>
      </w:r>
    </w:p>
    <w:p w14:paraId="191A6F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232</w:t>
      </w:r>
    </w:p>
    <w:p w14:paraId="263DE4E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 xml:space="preserve">Cell </w:t>
      </w:r>
      <w:r w:rsidRPr="000B78C8">
        <w:rPr>
          <w:rFonts w:cs="v4.2.0"/>
          <w:lang w:eastAsia="zh-CN"/>
        </w:rPr>
        <w:t xml:space="preserve">phase </w:t>
      </w:r>
      <w:r w:rsidRPr="000B78C8">
        <w:rPr>
          <w:rFonts w:cs="v4.2.0"/>
        </w:rPr>
        <w:t>synchronization accuracy</w:t>
      </w:r>
      <w:r w:rsidRPr="000B78C8">
        <w:rPr>
          <w:rFonts w:cs="v4.2.0"/>
          <w:lang w:eastAsia="zh-CN"/>
        </w:rPr>
        <w:t xml:space="preserve"> (TDD)</w:t>
      </w:r>
      <w:r>
        <w:tab/>
        <w:t>232</w:t>
      </w:r>
    </w:p>
    <w:p w14:paraId="2F8261D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4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Definition</w:t>
      </w:r>
      <w:r>
        <w:tab/>
        <w:t>232</w:t>
      </w:r>
    </w:p>
    <w:p w14:paraId="37F0AED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4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Minimum requirements</w:t>
      </w:r>
      <w:r>
        <w:tab/>
        <w:t>232</w:t>
      </w:r>
    </w:p>
    <w:p w14:paraId="2770C60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233</w:t>
      </w:r>
    </w:p>
    <w:p w14:paraId="2C6AA6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233</w:t>
      </w:r>
    </w:p>
    <w:p w14:paraId="1292D9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233</w:t>
      </w:r>
    </w:p>
    <w:p w14:paraId="26BCF8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233</w:t>
      </w:r>
    </w:p>
    <w:p w14:paraId="3A994B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233</w:t>
      </w:r>
    </w:p>
    <w:p w14:paraId="25EA239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233</w:t>
      </w:r>
    </w:p>
    <w:p w14:paraId="2263F2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233</w:t>
      </w:r>
    </w:p>
    <w:p w14:paraId="6F6797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14:paraId="7438F1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235</w:t>
      </w:r>
    </w:p>
    <w:p w14:paraId="47906A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235</w:t>
      </w:r>
    </w:p>
    <w:p w14:paraId="0A4368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237</w:t>
      </w:r>
    </w:p>
    <w:p w14:paraId="57031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237</w:t>
      </w:r>
    </w:p>
    <w:p w14:paraId="2D53CB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237</w:t>
      </w:r>
    </w:p>
    <w:p w14:paraId="02AC737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237</w:t>
      </w:r>
    </w:p>
    <w:p w14:paraId="2CD67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14:paraId="39E6E8F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238</w:t>
      </w:r>
    </w:p>
    <w:p w14:paraId="6A831F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239</w:t>
      </w:r>
    </w:p>
    <w:p w14:paraId="4363C7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240</w:t>
      </w:r>
    </w:p>
    <w:p w14:paraId="65F12E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241</w:t>
      </w:r>
    </w:p>
    <w:p w14:paraId="709712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242</w:t>
      </w:r>
    </w:p>
    <w:p w14:paraId="6EB86E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243</w:t>
      </w:r>
    </w:p>
    <w:p w14:paraId="346A872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244</w:t>
      </w:r>
    </w:p>
    <w:p w14:paraId="75CFF7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244</w:t>
      </w:r>
    </w:p>
    <w:p w14:paraId="466062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244</w:t>
      </w:r>
    </w:p>
    <w:p w14:paraId="7A9CB7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245</w:t>
      </w:r>
    </w:p>
    <w:p w14:paraId="6946DB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246</w:t>
      </w:r>
    </w:p>
    <w:p w14:paraId="5E59D0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247</w:t>
      </w:r>
    </w:p>
    <w:p w14:paraId="36A2AE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247</w:t>
      </w:r>
    </w:p>
    <w:p w14:paraId="1A1319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249</w:t>
      </w:r>
    </w:p>
    <w:p w14:paraId="69B506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249</w:t>
      </w:r>
    </w:p>
    <w:p w14:paraId="60C7433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251</w:t>
      </w:r>
    </w:p>
    <w:p w14:paraId="576AE3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251</w:t>
      </w:r>
    </w:p>
    <w:p w14:paraId="3A9497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253</w:t>
      </w:r>
    </w:p>
    <w:p w14:paraId="7180262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255</w:t>
      </w:r>
    </w:p>
    <w:p w14:paraId="5C4560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6C881B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3C9501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255</w:t>
      </w:r>
    </w:p>
    <w:p w14:paraId="3B5B14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255</w:t>
      </w:r>
    </w:p>
    <w:p w14:paraId="3028CE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255</w:t>
      </w:r>
    </w:p>
    <w:p w14:paraId="287F92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256</w:t>
      </w:r>
    </w:p>
    <w:p w14:paraId="4113D9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256</w:t>
      </w:r>
    </w:p>
    <w:p w14:paraId="319AC4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256</w:t>
      </w:r>
    </w:p>
    <w:p w14:paraId="196CEB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256</w:t>
      </w:r>
    </w:p>
    <w:p w14:paraId="02943A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256</w:t>
      </w:r>
    </w:p>
    <w:p w14:paraId="0B891A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257</w:t>
      </w:r>
    </w:p>
    <w:p w14:paraId="25C4E3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258</w:t>
      </w:r>
    </w:p>
    <w:p w14:paraId="0D58E9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258</w:t>
      </w:r>
    </w:p>
    <w:p w14:paraId="27112A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258</w:t>
      </w:r>
    </w:p>
    <w:p w14:paraId="589482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0B78C8">
        <w:rPr>
          <w:rFonts w:ascii="Times" w:eastAsia="MS Mincho" w:hAnsi="Times"/>
        </w:rPr>
        <w:t>SRS carrier based switching</w:t>
      </w:r>
      <w:r>
        <w:tab/>
        <w:t>259</w:t>
      </w:r>
    </w:p>
    <w:p w14:paraId="545D73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260</w:t>
      </w:r>
    </w:p>
    <w:p w14:paraId="203203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260</w:t>
      </w:r>
    </w:p>
    <w:p w14:paraId="39C024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260</w:t>
      </w:r>
    </w:p>
    <w:p w14:paraId="1B31E8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260</w:t>
      </w:r>
    </w:p>
    <w:p w14:paraId="64B7CB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261</w:t>
      </w:r>
    </w:p>
    <w:p w14:paraId="7A0E7B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261</w:t>
      </w:r>
    </w:p>
    <w:p w14:paraId="189A3A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261</w:t>
      </w:r>
    </w:p>
    <w:p w14:paraId="6FCEEF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261</w:t>
      </w:r>
    </w:p>
    <w:p w14:paraId="70D3E05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262</w:t>
      </w:r>
    </w:p>
    <w:p w14:paraId="0B5391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20067D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262</w:t>
      </w:r>
    </w:p>
    <w:p w14:paraId="34045B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262</w:t>
      </w:r>
    </w:p>
    <w:p w14:paraId="263B4F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263</w:t>
      </w:r>
    </w:p>
    <w:p w14:paraId="4C54AEB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263</w:t>
      </w:r>
    </w:p>
    <w:p w14:paraId="67BE97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15CC32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263</w:t>
      </w:r>
    </w:p>
    <w:p w14:paraId="55AD48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263</w:t>
      </w:r>
    </w:p>
    <w:p w14:paraId="73D48E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263</w:t>
      </w:r>
    </w:p>
    <w:p w14:paraId="3C6631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264</w:t>
      </w:r>
    </w:p>
    <w:p w14:paraId="37849E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264</w:t>
      </w:r>
    </w:p>
    <w:p w14:paraId="75C2D4B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265</w:t>
      </w:r>
    </w:p>
    <w:p w14:paraId="4E6786B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265</w:t>
      </w:r>
    </w:p>
    <w:p w14:paraId="74A7D54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266</w:t>
      </w:r>
    </w:p>
    <w:p w14:paraId="65AEB5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266</w:t>
      </w:r>
    </w:p>
    <w:p w14:paraId="7A62AC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36815D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267</w:t>
      </w:r>
    </w:p>
    <w:p w14:paraId="1BE379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268</w:t>
      </w:r>
    </w:p>
    <w:p w14:paraId="00A6E9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268</w:t>
      </w:r>
    </w:p>
    <w:p w14:paraId="1E5498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268</w:t>
      </w:r>
    </w:p>
    <w:p w14:paraId="2E5B80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269</w:t>
      </w:r>
    </w:p>
    <w:p w14:paraId="0758B5F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269</w:t>
      </w:r>
    </w:p>
    <w:p w14:paraId="714865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017864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14:paraId="02B288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269</w:t>
      </w:r>
    </w:p>
    <w:p w14:paraId="163C2E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269</w:t>
      </w:r>
    </w:p>
    <w:p w14:paraId="1DBE1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270</w:t>
      </w:r>
    </w:p>
    <w:p w14:paraId="1FBAD5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270</w:t>
      </w:r>
    </w:p>
    <w:p w14:paraId="5DA0C8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270</w:t>
      </w:r>
    </w:p>
    <w:p w14:paraId="7C461D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271</w:t>
      </w:r>
    </w:p>
    <w:p w14:paraId="28F46E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271</w:t>
      </w:r>
    </w:p>
    <w:p w14:paraId="44333B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 xml:space="preserve">Cell </w:t>
      </w:r>
      <w:r w:rsidRPr="000B78C8">
        <w:rPr>
          <w:rFonts w:cs="v4.2.0"/>
          <w:lang w:eastAsia="zh-CN"/>
        </w:rPr>
        <w:t xml:space="preserve">phase </w:t>
      </w:r>
      <w:r w:rsidRPr="000B78C8">
        <w:rPr>
          <w:rFonts w:cs="v4.2.0"/>
        </w:rPr>
        <w:t>synchronization accuracy</w:t>
      </w:r>
      <w:r w:rsidRPr="000B78C8">
        <w:rPr>
          <w:rFonts w:cs="v4.2.0"/>
          <w:lang w:eastAsia="zh-CN"/>
        </w:rPr>
        <w:t xml:space="preserve"> (</w:t>
      </w:r>
      <w:r w:rsidRPr="000B78C8">
        <w:rPr>
          <w:rFonts w:cs="v4.2.0"/>
        </w:rPr>
        <w:t>Synchronized mode of dual connectivity</w:t>
      </w:r>
      <w:r w:rsidRPr="000B78C8">
        <w:rPr>
          <w:rFonts w:cs="v4.2.0"/>
          <w:lang w:eastAsia="zh-CN"/>
        </w:rPr>
        <w:t>)</w:t>
      </w:r>
      <w:r>
        <w:tab/>
        <w:t>272</w:t>
      </w:r>
    </w:p>
    <w:p w14:paraId="7C71A8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Definition</w:t>
      </w:r>
      <w:r>
        <w:tab/>
        <w:t>272</w:t>
      </w:r>
    </w:p>
    <w:p w14:paraId="2F5651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Minimum requirements</w:t>
      </w:r>
      <w:r>
        <w:tab/>
        <w:t>272</w:t>
      </w:r>
    </w:p>
    <w:p w14:paraId="1D8961F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272</w:t>
      </w:r>
    </w:p>
    <w:p w14:paraId="3A7F6E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45CEAC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272</w:t>
      </w:r>
    </w:p>
    <w:p w14:paraId="24CF90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273</w:t>
      </w:r>
    </w:p>
    <w:p w14:paraId="49D40FE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273</w:t>
      </w:r>
    </w:p>
    <w:p w14:paraId="67735B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4F8B03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273</w:t>
      </w:r>
    </w:p>
    <w:p w14:paraId="23129EA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273</w:t>
      </w:r>
    </w:p>
    <w:p w14:paraId="1C5CE2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326C27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7A3118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273</w:t>
      </w:r>
    </w:p>
    <w:p w14:paraId="48913D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274</w:t>
      </w:r>
    </w:p>
    <w:p w14:paraId="06F6E6B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274</w:t>
      </w:r>
    </w:p>
    <w:p w14:paraId="48FECD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274</w:t>
      </w:r>
    </w:p>
    <w:p w14:paraId="722E1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274</w:t>
      </w:r>
    </w:p>
    <w:p w14:paraId="6C429D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275</w:t>
      </w:r>
    </w:p>
    <w:p w14:paraId="52900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275</w:t>
      </w:r>
    </w:p>
    <w:p w14:paraId="7A0DF5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275</w:t>
      </w:r>
    </w:p>
    <w:p w14:paraId="049D2E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276</w:t>
      </w:r>
    </w:p>
    <w:p w14:paraId="1D0010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276</w:t>
      </w:r>
    </w:p>
    <w:p w14:paraId="2690FC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276</w:t>
      </w:r>
    </w:p>
    <w:p w14:paraId="234437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276</w:t>
      </w:r>
    </w:p>
    <w:p w14:paraId="0B1A27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277</w:t>
      </w:r>
    </w:p>
    <w:p w14:paraId="056EC4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277</w:t>
      </w:r>
    </w:p>
    <w:p w14:paraId="05817FC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277</w:t>
      </w:r>
    </w:p>
    <w:p w14:paraId="540F1C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62CB11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278</w:t>
      </w:r>
    </w:p>
    <w:p w14:paraId="235B010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754294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278</w:t>
      </w:r>
    </w:p>
    <w:p w14:paraId="163F26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278</w:t>
      </w:r>
    </w:p>
    <w:p w14:paraId="0FB5246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278</w:t>
      </w:r>
    </w:p>
    <w:p w14:paraId="3342D2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278</w:t>
      </w:r>
    </w:p>
    <w:p w14:paraId="259314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279</w:t>
      </w:r>
    </w:p>
    <w:p w14:paraId="167CD6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4E40EB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2B8C9C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4C4BC7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282</w:t>
      </w:r>
    </w:p>
    <w:p w14:paraId="123875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1AFD52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0351EC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78EC11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284</w:t>
      </w:r>
    </w:p>
    <w:p w14:paraId="13784F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286</w:t>
      </w:r>
    </w:p>
    <w:p w14:paraId="098F88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287</w:t>
      </w:r>
    </w:p>
    <w:p w14:paraId="627428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288</w:t>
      </w:r>
    </w:p>
    <w:p w14:paraId="1D3667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288</w:t>
      </w:r>
    </w:p>
    <w:p w14:paraId="4B39A7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5</w:t>
      </w:r>
      <w:r w:rsidRPr="000B78C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288</w:t>
      </w:r>
    </w:p>
    <w:p w14:paraId="7DDAB2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5</w:t>
      </w:r>
      <w:r w:rsidRPr="000B78C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289</w:t>
      </w:r>
    </w:p>
    <w:p w14:paraId="49ECDE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290</w:t>
      </w:r>
    </w:p>
    <w:p w14:paraId="1F1C2AA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290</w:t>
      </w:r>
    </w:p>
    <w:p w14:paraId="169CDC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1AB0C0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9D963D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291</w:t>
      </w:r>
    </w:p>
    <w:p w14:paraId="73D7A9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338822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08A4708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291</w:t>
      </w:r>
    </w:p>
    <w:p w14:paraId="277E75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291</w:t>
      </w:r>
    </w:p>
    <w:p w14:paraId="396853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291</w:t>
      </w:r>
    </w:p>
    <w:p w14:paraId="724D18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?? ??"/>
          <w:lang w:eastAsia="zh-CN"/>
        </w:rPr>
        <w:t>Timing Advance adjustment delay</w:t>
      </w:r>
      <w:r>
        <w:tab/>
        <w:t>291</w:t>
      </w:r>
    </w:p>
    <w:p w14:paraId="12BE71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291</w:t>
      </w:r>
    </w:p>
    <w:p w14:paraId="2F16334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291</w:t>
      </w:r>
    </w:p>
    <w:p w14:paraId="01B98E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46A6F7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292</w:t>
      </w:r>
    </w:p>
    <w:p w14:paraId="0E8324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292</w:t>
      </w:r>
    </w:p>
    <w:p w14:paraId="580B2A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293</w:t>
      </w:r>
    </w:p>
    <w:p w14:paraId="3F7665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293</w:t>
      </w:r>
    </w:p>
    <w:p w14:paraId="3C2D179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293</w:t>
      </w:r>
    </w:p>
    <w:p w14:paraId="28EE97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293</w:t>
      </w:r>
    </w:p>
    <w:p w14:paraId="64314A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52149A9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294</w:t>
      </w:r>
    </w:p>
    <w:p w14:paraId="7B7BCF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294</w:t>
      </w:r>
    </w:p>
    <w:p w14:paraId="57CF700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25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Minimum requirements</w:t>
      </w:r>
      <w:r>
        <w:tab/>
        <w:t>295</w:t>
      </w:r>
    </w:p>
    <w:p w14:paraId="4C0910B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295</w:t>
      </w:r>
    </w:p>
    <w:p w14:paraId="12D2E5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3FCE0C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5ED0D1C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295</w:t>
      </w:r>
    </w:p>
    <w:p w14:paraId="0C0CA8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</w:t>
      </w:r>
      <w:r w:rsidRPr="000B78C8">
        <w:rPr>
          <w:rFonts w:cs="v3.7.0"/>
          <w:lang w:eastAsia="zh-CN"/>
        </w:rPr>
        <w:t>27</w:t>
      </w:r>
      <w:r w:rsidRPr="000B78C8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295</w:t>
      </w:r>
    </w:p>
    <w:p w14:paraId="5CA5E4A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</w:t>
      </w:r>
      <w:r w:rsidRPr="000B78C8">
        <w:rPr>
          <w:rFonts w:cs="v3.7.0"/>
          <w:lang w:eastAsia="zh-CN"/>
        </w:rPr>
        <w:t>27</w:t>
      </w:r>
      <w:r w:rsidRPr="000B78C8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Requirements</w:t>
      </w:r>
      <w:r>
        <w:tab/>
        <w:t>295</w:t>
      </w:r>
    </w:p>
    <w:p w14:paraId="6341444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296</w:t>
      </w:r>
    </w:p>
    <w:p w14:paraId="59E4B2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296</w:t>
      </w:r>
    </w:p>
    <w:p w14:paraId="35A5A0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2E14026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296</w:t>
      </w:r>
    </w:p>
    <w:p w14:paraId="50ACBC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0DB807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6804E19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296</w:t>
      </w:r>
    </w:p>
    <w:p w14:paraId="1E4E3B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3A444D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694C27F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296</w:t>
      </w:r>
    </w:p>
    <w:p w14:paraId="29A6E6F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02F71A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297</w:t>
      </w:r>
    </w:p>
    <w:p w14:paraId="5CCEBC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297</w:t>
      </w:r>
    </w:p>
    <w:p w14:paraId="0235504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298</w:t>
      </w:r>
    </w:p>
    <w:p w14:paraId="525512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24A346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298</w:t>
      </w:r>
    </w:p>
    <w:p w14:paraId="26DF5C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299</w:t>
      </w:r>
    </w:p>
    <w:p w14:paraId="61E769B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299</w:t>
      </w:r>
    </w:p>
    <w:p w14:paraId="05CED2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6A7E41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300</w:t>
      </w:r>
    </w:p>
    <w:p w14:paraId="08A404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300</w:t>
      </w:r>
    </w:p>
    <w:p w14:paraId="175327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300</w:t>
      </w:r>
    </w:p>
    <w:p w14:paraId="6C29BE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300</w:t>
      </w:r>
    </w:p>
    <w:p w14:paraId="186EF0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300</w:t>
      </w:r>
    </w:p>
    <w:p w14:paraId="730269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3E865B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301</w:t>
      </w:r>
    </w:p>
    <w:p w14:paraId="4372A25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301</w:t>
      </w:r>
    </w:p>
    <w:p w14:paraId="1FCB8C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301</w:t>
      </w:r>
    </w:p>
    <w:p w14:paraId="5ED8CAC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301</w:t>
      </w:r>
    </w:p>
    <w:p w14:paraId="3DE755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302</w:t>
      </w:r>
    </w:p>
    <w:p w14:paraId="6EBF9F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302</w:t>
      </w:r>
    </w:p>
    <w:p w14:paraId="48464F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303</w:t>
      </w:r>
    </w:p>
    <w:p w14:paraId="4C5D2E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303</w:t>
      </w:r>
    </w:p>
    <w:p w14:paraId="2DC1D2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303</w:t>
      </w:r>
    </w:p>
    <w:p w14:paraId="7FC414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303</w:t>
      </w:r>
    </w:p>
    <w:p w14:paraId="2042EC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303</w:t>
      </w:r>
    </w:p>
    <w:p w14:paraId="428819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303</w:t>
      </w:r>
    </w:p>
    <w:p w14:paraId="7A4C5E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304</w:t>
      </w:r>
    </w:p>
    <w:p w14:paraId="5ECD72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304</w:t>
      </w:r>
    </w:p>
    <w:p w14:paraId="0AB7FC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305</w:t>
      </w:r>
    </w:p>
    <w:p w14:paraId="4F608E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305</w:t>
      </w:r>
    </w:p>
    <w:p w14:paraId="463596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305</w:t>
      </w:r>
    </w:p>
    <w:p w14:paraId="10D9E0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306</w:t>
      </w:r>
    </w:p>
    <w:p w14:paraId="117D81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306</w:t>
      </w:r>
    </w:p>
    <w:p w14:paraId="16E840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306</w:t>
      </w:r>
    </w:p>
    <w:p w14:paraId="66EF0D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Interruptions due to RRM measurements on deactivated NR SCG</w:t>
      </w:r>
      <w:r>
        <w:tab/>
        <w:t>307</w:t>
      </w:r>
    </w:p>
    <w:p w14:paraId="7BD707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0B78C8">
        <w:rPr>
          <w:i/>
        </w:rPr>
        <w:t xml:space="preserve"> </w:t>
      </w:r>
      <w:r>
        <w:t>sTTI and 1ms-TTI with 3 subframe HARQ processing</w:t>
      </w:r>
      <w:r>
        <w:tab/>
        <w:t>307</w:t>
      </w:r>
    </w:p>
    <w:p w14:paraId="033B03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0A04B0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70FDEF9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307</w:t>
      </w:r>
    </w:p>
    <w:p w14:paraId="58DCB6D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307</w:t>
      </w:r>
    </w:p>
    <w:p w14:paraId="265FBF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424E30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4C9F09F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308</w:t>
      </w:r>
    </w:p>
    <w:p w14:paraId="0C4DC0A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1DE415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5222DC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308</w:t>
      </w:r>
    </w:p>
    <w:p w14:paraId="1E6E7F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309</w:t>
      </w:r>
    </w:p>
    <w:p w14:paraId="101BB6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309</w:t>
      </w:r>
    </w:p>
    <w:p w14:paraId="12399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309</w:t>
      </w:r>
    </w:p>
    <w:p w14:paraId="4673FE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310</w:t>
      </w:r>
    </w:p>
    <w:p w14:paraId="6AFC36E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310</w:t>
      </w:r>
    </w:p>
    <w:p w14:paraId="68D2787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310</w:t>
      </w:r>
    </w:p>
    <w:p w14:paraId="6D64F49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310</w:t>
      </w:r>
    </w:p>
    <w:p w14:paraId="5508A3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310</w:t>
      </w:r>
    </w:p>
    <w:p w14:paraId="477C9E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310</w:t>
      </w:r>
    </w:p>
    <w:p w14:paraId="12EA04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311</w:t>
      </w:r>
    </w:p>
    <w:p w14:paraId="36B3D0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311</w:t>
      </w:r>
    </w:p>
    <w:p w14:paraId="2B5CE4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311</w:t>
      </w:r>
    </w:p>
    <w:p w14:paraId="25B2AD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311</w:t>
      </w:r>
    </w:p>
    <w:p w14:paraId="52B57F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312</w:t>
      </w:r>
    </w:p>
    <w:p w14:paraId="17ED1A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312</w:t>
      </w:r>
    </w:p>
    <w:p w14:paraId="7E2AEF5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312</w:t>
      </w:r>
    </w:p>
    <w:p w14:paraId="502D8D0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313</w:t>
      </w:r>
    </w:p>
    <w:p w14:paraId="7E8892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313</w:t>
      </w:r>
    </w:p>
    <w:p w14:paraId="58737D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313</w:t>
      </w:r>
    </w:p>
    <w:p w14:paraId="61938A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314</w:t>
      </w:r>
    </w:p>
    <w:p w14:paraId="7438A0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314</w:t>
      </w:r>
    </w:p>
    <w:p w14:paraId="3B72C3B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315</w:t>
      </w:r>
    </w:p>
    <w:p w14:paraId="3CCC17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7CA035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29292BB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315</w:t>
      </w:r>
    </w:p>
    <w:p w14:paraId="2B7F62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50EAF4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315</w:t>
      </w:r>
    </w:p>
    <w:p w14:paraId="60BC15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316</w:t>
      </w:r>
    </w:p>
    <w:p w14:paraId="2AA0586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317</w:t>
      </w:r>
    </w:p>
    <w:p w14:paraId="646CC82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317</w:t>
      </w:r>
    </w:p>
    <w:p w14:paraId="3C4669D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74580E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317</w:t>
      </w:r>
    </w:p>
    <w:p w14:paraId="713FFE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317</w:t>
      </w:r>
    </w:p>
    <w:p w14:paraId="3F2173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325</w:t>
      </w:r>
    </w:p>
    <w:p w14:paraId="016346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326</w:t>
      </w:r>
    </w:p>
    <w:p w14:paraId="589EFD9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327</w:t>
      </w:r>
    </w:p>
    <w:p w14:paraId="66732D4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329</w:t>
      </w:r>
    </w:p>
    <w:p w14:paraId="6B9D9E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330</w:t>
      </w:r>
    </w:p>
    <w:p w14:paraId="18DDBD3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330</w:t>
      </w:r>
    </w:p>
    <w:p w14:paraId="0DB114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332</w:t>
      </w:r>
    </w:p>
    <w:p w14:paraId="5D5E7A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332</w:t>
      </w:r>
    </w:p>
    <w:p w14:paraId="0C80F22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337</w:t>
      </w:r>
    </w:p>
    <w:p w14:paraId="49D7712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341</w:t>
      </w:r>
    </w:p>
    <w:p w14:paraId="691DBA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342</w:t>
      </w:r>
    </w:p>
    <w:p w14:paraId="34874F6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343</w:t>
      </w:r>
    </w:p>
    <w:p w14:paraId="45FD28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343</w:t>
      </w:r>
    </w:p>
    <w:p w14:paraId="1C07EF2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344</w:t>
      </w:r>
    </w:p>
    <w:p w14:paraId="776D67A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349</w:t>
      </w:r>
    </w:p>
    <w:p w14:paraId="3B2F5B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356</w:t>
      </w:r>
    </w:p>
    <w:p w14:paraId="22E455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356</w:t>
      </w:r>
    </w:p>
    <w:p w14:paraId="2CC220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356</w:t>
      </w:r>
    </w:p>
    <w:p w14:paraId="2E5BE9F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357</w:t>
      </w:r>
    </w:p>
    <w:p w14:paraId="172BF48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359</w:t>
      </w:r>
    </w:p>
    <w:p w14:paraId="0C5108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360</w:t>
      </w:r>
    </w:p>
    <w:p w14:paraId="1BACFF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361</w:t>
      </w:r>
    </w:p>
    <w:p w14:paraId="56C75C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368</w:t>
      </w:r>
    </w:p>
    <w:p w14:paraId="39423E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368</w:t>
      </w:r>
    </w:p>
    <w:p w14:paraId="3D5692D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368</w:t>
      </w:r>
    </w:p>
    <w:p w14:paraId="3D4D13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373</w:t>
      </w:r>
    </w:p>
    <w:p w14:paraId="50EF596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373</w:t>
      </w:r>
    </w:p>
    <w:p w14:paraId="094664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377</w:t>
      </w:r>
    </w:p>
    <w:p w14:paraId="6C93A51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377</w:t>
      </w:r>
    </w:p>
    <w:p w14:paraId="773041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382</w:t>
      </w:r>
    </w:p>
    <w:p w14:paraId="113CCC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382</w:t>
      </w:r>
    </w:p>
    <w:p w14:paraId="647160D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384</w:t>
      </w:r>
    </w:p>
    <w:p w14:paraId="6C9DF6E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384</w:t>
      </w:r>
    </w:p>
    <w:p w14:paraId="031680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384</w:t>
      </w:r>
    </w:p>
    <w:p w14:paraId="113EDF2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385</w:t>
      </w:r>
    </w:p>
    <w:p w14:paraId="3403177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385</w:t>
      </w:r>
    </w:p>
    <w:p w14:paraId="75A6E65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385</w:t>
      </w:r>
    </w:p>
    <w:p w14:paraId="1EE0BDA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385</w:t>
      </w:r>
    </w:p>
    <w:p w14:paraId="2ED976B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387</w:t>
      </w:r>
    </w:p>
    <w:p w14:paraId="67ACB87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</w:t>
      </w:r>
      <w:r w:rsidRPr="000B78C8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 xml:space="preserve">E-UTRAN </w:t>
      </w:r>
      <w:r w:rsidRPr="000B78C8">
        <w:rPr>
          <w:lang w:val="en-US" w:eastAsia="zh-CN"/>
        </w:rPr>
        <w:t>F</w:t>
      </w:r>
      <w:r w:rsidRPr="000B78C8">
        <w:rPr>
          <w:lang w:val="en-US"/>
        </w:rPr>
        <w:t>DD – cdma2000 1xRTT measurements</w:t>
      </w:r>
      <w:r w:rsidRPr="000B78C8">
        <w:rPr>
          <w:lang w:val="en-US" w:eastAsia="zh-CN"/>
        </w:rPr>
        <w:t xml:space="preserve"> for SON ANR</w:t>
      </w:r>
      <w:r>
        <w:tab/>
        <w:t>387</w:t>
      </w:r>
    </w:p>
    <w:p w14:paraId="682D0FC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</w:t>
      </w:r>
      <w:r w:rsidRPr="000B78C8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 xml:space="preserve">E-UTRAN </w:t>
      </w:r>
      <w:r w:rsidRPr="000B78C8">
        <w:rPr>
          <w:lang w:val="en-US" w:eastAsia="zh-CN"/>
        </w:rPr>
        <w:t>T</w:t>
      </w:r>
      <w:r w:rsidRPr="000B78C8">
        <w:rPr>
          <w:lang w:val="en-US"/>
        </w:rPr>
        <w:t>DD – cdma2000 1xRTT measurements</w:t>
      </w:r>
      <w:r w:rsidRPr="000B78C8">
        <w:rPr>
          <w:lang w:val="en-US" w:eastAsia="zh-CN"/>
        </w:rPr>
        <w:t xml:space="preserve"> for SON ANR</w:t>
      </w:r>
      <w:r>
        <w:tab/>
        <w:t>387</w:t>
      </w:r>
    </w:p>
    <w:p w14:paraId="23C35D1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387</w:t>
      </w:r>
    </w:p>
    <w:p w14:paraId="18D762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388</w:t>
      </w:r>
    </w:p>
    <w:p w14:paraId="19DA2C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388</w:t>
      </w:r>
    </w:p>
    <w:p w14:paraId="61DC7E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390</w:t>
      </w:r>
    </w:p>
    <w:p w14:paraId="62FF259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390</w:t>
      </w:r>
    </w:p>
    <w:p w14:paraId="7152E31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394</w:t>
      </w:r>
    </w:p>
    <w:p w14:paraId="13DF72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398</w:t>
      </w:r>
    </w:p>
    <w:p w14:paraId="7E30D89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398</w:t>
      </w:r>
    </w:p>
    <w:p w14:paraId="32F2639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17E4459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2B4E9D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E-UTRAN FDD – NR SFTD Measurements</w:t>
      </w:r>
      <w:r>
        <w:tab/>
        <w:t>398</w:t>
      </w:r>
    </w:p>
    <w:p w14:paraId="0200FE6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E-UTRAN TDD – NR SFTD Measurements</w:t>
      </w:r>
      <w:r>
        <w:tab/>
        <w:t>400</w:t>
      </w:r>
    </w:p>
    <w:p w14:paraId="7B2D817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 FDD - NR measurements with autonomous gaps</w:t>
      </w:r>
      <w:r>
        <w:tab/>
        <w:t>400</w:t>
      </w:r>
    </w:p>
    <w:p w14:paraId="1BCDE68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 TDD - NR measurements with autonomous gaps</w:t>
      </w:r>
      <w:r>
        <w:tab/>
        <w:t>401</w:t>
      </w:r>
    </w:p>
    <w:p w14:paraId="451221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401</w:t>
      </w:r>
    </w:p>
    <w:p w14:paraId="6390EFB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401</w:t>
      </w:r>
    </w:p>
    <w:p w14:paraId="4A49ADF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403</w:t>
      </w:r>
    </w:p>
    <w:p w14:paraId="07A42FE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405</w:t>
      </w:r>
    </w:p>
    <w:p w14:paraId="40CD9F5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407</w:t>
      </w:r>
    </w:p>
    <w:p w14:paraId="2B665C7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10F714B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71E3244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31F453B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053BB6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408</w:t>
      </w:r>
    </w:p>
    <w:p w14:paraId="5EDAAFC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409</w:t>
      </w:r>
    </w:p>
    <w:p w14:paraId="06957A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410</w:t>
      </w:r>
    </w:p>
    <w:p w14:paraId="2F959F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412</w:t>
      </w:r>
    </w:p>
    <w:p w14:paraId="1A227F0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414</w:t>
      </w:r>
    </w:p>
    <w:p w14:paraId="387034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416</w:t>
      </w:r>
    </w:p>
    <w:p w14:paraId="43885C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417</w:t>
      </w:r>
    </w:p>
    <w:p w14:paraId="6158A0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419</w:t>
      </w:r>
    </w:p>
    <w:p w14:paraId="20163DE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421</w:t>
      </w:r>
    </w:p>
    <w:p w14:paraId="105116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423</w:t>
      </w:r>
    </w:p>
    <w:p w14:paraId="11DF52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423</w:t>
      </w:r>
    </w:p>
    <w:p w14:paraId="3F6CAAB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424</w:t>
      </w:r>
    </w:p>
    <w:p w14:paraId="46DD89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425</w:t>
      </w:r>
    </w:p>
    <w:p w14:paraId="3BF81E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426</w:t>
      </w:r>
    </w:p>
    <w:p w14:paraId="38A494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426</w:t>
      </w:r>
    </w:p>
    <w:p w14:paraId="1CCFFE8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427</w:t>
      </w:r>
    </w:p>
    <w:p w14:paraId="7264520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429</w:t>
      </w:r>
    </w:p>
    <w:p w14:paraId="0DAC310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432</w:t>
      </w:r>
    </w:p>
    <w:p w14:paraId="21E1F33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436</w:t>
      </w:r>
    </w:p>
    <w:p w14:paraId="743C9A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439</w:t>
      </w:r>
    </w:p>
    <w:p w14:paraId="53F029A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439</w:t>
      </w:r>
    </w:p>
    <w:p w14:paraId="3F7B395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440</w:t>
      </w:r>
    </w:p>
    <w:p w14:paraId="7553D5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440</w:t>
      </w:r>
    </w:p>
    <w:p w14:paraId="2C4414E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441</w:t>
      </w:r>
    </w:p>
    <w:p w14:paraId="4AE300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441</w:t>
      </w:r>
    </w:p>
    <w:p w14:paraId="019E5C2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441</w:t>
      </w:r>
    </w:p>
    <w:p w14:paraId="3342BD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14:paraId="2270B0F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5840AD0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446</w:t>
      </w:r>
    </w:p>
    <w:p w14:paraId="443BED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4A1A0A7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446</w:t>
      </w:r>
    </w:p>
    <w:p w14:paraId="64108A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446</w:t>
      </w:r>
    </w:p>
    <w:p w14:paraId="69A84D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446</w:t>
      </w:r>
    </w:p>
    <w:p w14:paraId="78B6FD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447</w:t>
      </w:r>
    </w:p>
    <w:p w14:paraId="1F341D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447</w:t>
      </w:r>
    </w:p>
    <w:p w14:paraId="2D4C86A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448</w:t>
      </w:r>
    </w:p>
    <w:p w14:paraId="6BD738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450</w:t>
      </w:r>
    </w:p>
    <w:p w14:paraId="3A9A5D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450</w:t>
      </w:r>
    </w:p>
    <w:p w14:paraId="4F0A21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450</w:t>
      </w:r>
    </w:p>
    <w:p w14:paraId="52A6AF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5FAE90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451</w:t>
      </w:r>
    </w:p>
    <w:p w14:paraId="46E028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452</w:t>
      </w:r>
    </w:p>
    <w:p w14:paraId="207D08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452</w:t>
      </w:r>
    </w:p>
    <w:p w14:paraId="77BA8F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453</w:t>
      </w:r>
    </w:p>
    <w:p w14:paraId="4B25CC0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454</w:t>
      </w:r>
    </w:p>
    <w:p w14:paraId="041080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082E1A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455</w:t>
      </w:r>
    </w:p>
    <w:p w14:paraId="6BC502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455</w:t>
      </w:r>
    </w:p>
    <w:p w14:paraId="0007792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455</w:t>
      </w:r>
    </w:p>
    <w:p w14:paraId="39BEF11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458</w:t>
      </w:r>
    </w:p>
    <w:p w14:paraId="6D33836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460</w:t>
      </w:r>
    </w:p>
    <w:p w14:paraId="6C44E68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464</w:t>
      </w:r>
    </w:p>
    <w:p w14:paraId="2A4D8AD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464</w:t>
      </w:r>
    </w:p>
    <w:p w14:paraId="7BD4F97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465</w:t>
      </w:r>
    </w:p>
    <w:p w14:paraId="3472C7A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466</w:t>
      </w:r>
    </w:p>
    <w:p w14:paraId="326357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282CE5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466</w:t>
      </w:r>
    </w:p>
    <w:p w14:paraId="5D6F89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466</w:t>
      </w:r>
    </w:p>
    <w:p w14:paraId="1B0351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696700C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469</w:t>
      </w:r>
    </w:p>
    <w:p w14:paraId="2F9535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471</w:t>
      </w:r>
    </w:p>
    <w:p w14:paraId="0A2D53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472</w:t>
      </w:r>
    </w:p>
    <w:p w14:paraId="07D630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8.6.2.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474</w:t>
      </w:r>
    </w:p>
    <w:p w14:paraId="3F1D96E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477</w:t>
      </w:r>
    </w:p>
    <w:p w14:paraId="6D32149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477</w:t>
      </w:r>
    </w:p>
    <w:p w14:paraId="354D09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477</w:t>
      </w:r>
    </w:p>
    <w:p w14:paraId="677CC2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477</w:t>
      </w:r>
    </w:p>
    <w:p w14:paraId="384B06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478</w:t>
      </w:r>
    </w:p>
    <w:p w14:paraId="31565A2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480</w:t>
      </w:r>
    </w:p>
    <w:p w14:paraId="58CCE3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482</w:t>
      </w:r>
    </w:p>
    <w:p w14:paraId="4751EF6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8.6.3.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483</w:t>
      </w:r>
    </w:p>
    <w:p w14:paraId="2D5AA54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8.6.3.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485</w:t>
      </w:r>
    </w:p>
    <w:p w14:paraId="098455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488</w:t>
      </w:r>
    </w:p>
    <w:p w14:paraId="34C200B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488</w:t>
      </w:r>
    </w:p>
    <w:p w14:paraId="11A25BC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488</w:t>
      </w:r>
    </w:p>
    <w:p w14:paraId="1CA6A4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400099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489</w:t>
      </w:r>
    </w:p>
    <w:p w14:paraId="722045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489</w:t>
      </w:r>
    </w:p>
    <w:p w14:paraId="5B0B51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489</w:t>
      </w:r>
    </w:p>
    <w:p w14:paraId="5C3606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489</w:t>
      </w:r>
    </w:p>
    <w:p w14:paraId="1F9A12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489</w:t>
      </w:r>
    </w:p>
    <w:p w14:paraId="74BCDA0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489</w:t>
      </w:r>
    </w:p>
    <w:p w14:paraId="0C05386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490</w:t>
      </w:r>
    </w:p>
    <w:p w14:paraId="3F50A2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492</w:t>
      </w:r>
    </w:p>
    <w:p w14:paraId="136B6A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492</w:t>
      </w:r>
    </w:p>
    <w:p w14:paraId="1AEFDF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492</w:t>
      </w:r>
    </w:p>
    <w:p w14:paraId="7F6C7F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492</w:t>
      </w:r>
    </w:p>
    <w:p w14:paraId="006AC7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492</w:t>
      </w:r>
    </w:p>
    <w:p w14:paraId="1B7511A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492</w:t>
      </w:r>
    </w:p>
    <w:p w14:paraId="753339C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494</w:t>
      </w:r>
    </w:p>
    <w:p w14:paraId="493CE4F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495</w:t>
      </w:r>
    </w:p>
    <w:p w14:paraId="4028D3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794A04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495</w:t>
      </w:r>
    </w:p>
    <w:p w14:paraId="27AE8C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496</w:t>
      </w:r>
    </w:p>
    <w:p w14:paraId="6E5EFF9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496</w:t>
      </w:r>
    </w:p>
    <w:p w14:paraId="4D7FD6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496</w:t>
      </w:r>
    </w:p>
    <w:p w14:paraId="3C4CA2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496</w:t>
      </w:r>
    </w:p>
    <w:p w14:paraId="630BD5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497</w:t>
      </w:r>
    </w:p>
    <w:p w14:paraId="580D22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497</w:t>
      </w:r>
    </w:p>
    <w:p w14:paraId="0AF60C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497</w:t>
      </w:r>
    </w:p>
    <w:p w14:paraId="1C54C7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498</w:t>
      </w:r>
    </w:p>
    <w:p w14:paraId="7B7DC1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498</w:t>
      </w:r>
    </w:p>
    <w:p w14:paraId="226B4F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498</w:t>
      </w:r>
    </w:p>
    <w:p w14:paraId="09D985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498</w:t>
      </w:r>
    </w:p>
    <w:p w14:paraId="78F4FE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499</w:t>
      </w:r>
    </w:p>
    <w:p w14:paraId="69E71A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499</w:t>
      </w:r>
    </w:p>
    <w:p w14:paraId="61FD3F0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499</w:t>
      </w:r>
    </w:p>
    <w:p w14:paraId="4B6723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4ECC44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499</w:t>
      </w:r>
    </w:p>
    <w:p w14:paraId="0D6BA4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500</w:t>
      </w:r>
    </w:p>
    <w:p w14:paraId="759D69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500</w:t>
      </w:r>
    </w:p>
    <w:p w14:paraId="32F0621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500</w:t>
      </w:r>
    </w:p>
    <w:p w14:paraId="4AF0FC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1A23FC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71A3ED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500</w:t>
      </w:r>
    </w:p>
    <w:p w14:paraId="38D73C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501</w:t>
      </w:r>
    </w:p>
    <w:p w14:paraId="3446F02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501</w:t>
      </w:r>
    </w:p>
    <w:p w14:paraId="207905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5DCB61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502</w:t>
      </w:r>
    </w:p>
    <w:p w14:paraId="5E7047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502</w:t>
      </w:r>
    </w:p>
    <w:p w14:paraId="1471F9C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502</w:t>
      </w:r>
    </w:p>
    <w:p w14:paraId="7388B39D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502</w:t>
      </w:r>
    </w:p>
    <w:p w14:paraId="5E5F8A31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504</w:t>
      </w:r>
    </w:p>
    <w:p w14:paraId="124552E5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505</w:t>
      </w:r>
    </w:p>
    <w:p w14:paraId="0889CD8C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507</w:t>
      </w:r>
    </w:p>
    <w:p w14:paraId="299F29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508</w:t>
      </w:r>
    </w:p>
    <w:p w14:paraId="5A10DB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508</w:t>
      </w:r>
    </w:p>
    <w:p w14:paraId="53CC29E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8.11.2.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512</w:t>
      </w:r>
    </w:p>
    <w:p w14:paraId="5A7036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512</w:t>
      </w:r>
    </w:p>
    <w:p w14:paraId="1DF1F1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512</w:t>
      </w:r>
    </w:p>
    <w:p w14:paraId="65D2E4A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512</w:t>
      </w:r>
    </w:p>
    <w:p w14:paraId="6699C496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512</w:t>
      </w:r>
    </w:p>
    <w:p w14:paraId="34178F00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514</w:t>
      </w:r>
    </w:p>
    <w:p w14:paraId="06D5CB0B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514</w:t>
      </w:r>
    </w:p>
    <w:p w14:paraId="52DB28E1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515</w:t>
      </w:r>
    </w:p>
    <w:p w14:paraId="3CBC2F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516</w:t>
      </w:r>
    </w:p>
    <w:p w14:paraId="1A6FAEF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8.11.3.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516</w:t>
      </w:r>
    </w:p>
    <w:p w14:paraId="4996DA5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8.11.3.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520</w:t>
      </w:r>
    </w:p>
    <w:p w14:paraId="3B44364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520</w:t>
      </w:r>
    </w:p>
    <w:p w14:paraId="42E3B5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520</w:t>
      </w:r>
    </w:p>
    <w:p w14:paraId="34B81D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520</w:t>
      </w:r>
    </w:p>
    <w:p w14:paraId="165F74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521</w:t>
      </w:r>
    </w:p>
    <w:p w14:paraId="6704D6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521</w:t>
      </w:r>
    </w:p>
    <w:p w14:paraId="3F9C0B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521</w:t>
      </w:r>
    </w:p>
    <w:p w14:paraId="608053C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521</w:t>
      </w:r>
    </w:p>
    <w:p w14:paraId="361C18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6EDDDF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521</w:t>
      </w:r>
    </w:p>
    <w:p w14:paraId="50DD9A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521</w:t>
      </w:r>
    </w:p>
    <w:p w14:paraId="606B9B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521</w:t>
      </w:r>
    </w:p>
    <w:p w14:paraId="1B3368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521</w:t>
      </w:r>
    </w:p>
    <w:p w14:paraId="1E4713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522</w:t>
      </w:r>
    </w:p>
    <w:p w14:paraId="27BD35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522</w:t>
      </w:r>
    </w:p>
    <w:p w14:paraId="20AB6AD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524</w:t>
      </w:r>
    </w:p>
    <w:p w14:paraId="6B2E4A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527</w:t>
      </w:r>
    </w:p>
    <w:p w14:paraId="69E4DB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527</w:t>
      </w:r>
    </w:p>
    <w:p w14:paraId="0BCDC5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527</w:t>
      </w:r>
    </w:p>
    <w:p w14:paraId="701C17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527</w:t>
      </w:r>
    </w:p>
    <w:p w14:paraId="00CCE3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527</w:t>
      </w:r>
    </w:p>
    <w:p w14:paraId="4F3E0B4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527</w:t>
      </w:r>
    </w:p>
    <w:p w14:paraId="1A43FA4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529</w:t>
      </w:r>
    </w:p>
    <w:p w14:paraId="3CE5B71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531</w:t>
      </w:r>
    </w:p>
    <w:p w14:paraId="53AE78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531</w:t>
      </w:r>
    </w:p>
    <w:p w14:paraId="6761E8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531</w:t>
      </w:r>
    </w:p>
    <w:p w14:paraId="321101C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532</w:t>
      </w:r>
    </w:p>
    <w:p w14:paraId="517E508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532</w:t>
      </w:r>
    </w:p>
    <w:p w14:paraId="75E493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537</w:t>
      </w:r>
    </w:p>
    <w:p w14:paraId="5D06045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539</w:t>
      </w:r>
    </w:p>
    <w:p w14:paraId="4AE28A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543</w:t>
      </w:r>
    </w:p>
    <w:p w14:paraId="6FEDEF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1617471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543</w:t>
      </w:r>
    </w:p>
    <w:p w14:paraId="160F80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546</w:t>
      </w:r>
    </w:p>
    <w:p w14:paraId="6BB7B58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548</w:t>
      </w:r>
    </w:p>
    <w:p w14:paraId="01BB97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14BCFBE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549</w:t>
      </w:r>
    </w:p>
    <w:p w14:paraId="3119B7B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551</w:t>
      </w:r>
    </w:p>
    <w:p w14:paraId="42AA12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553</w:t>
      </w:r>
    </w:p>
    <w:p w14:paraId="11820D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554</w:t>
      </w:r>
    </w:p>
    <w:p w14:paraId="45405C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51297C9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3F9D310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0C6FA02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315FEF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4877D55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556</w:t>
      </w:r>
    </w:p>
    <w:p w14:paraId="383F4D4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556</w:t>
      </w:r>
    </w:p>
    <w:p w14:paraId="6F83A5B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557</w:t>
      </w:r>
    </w:p>
    <w:p w14:paraId="2879DF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558</w:t>
      </w:r>
    </w:p>
    <w:p w14:paraId="667015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558</w:t>
      </w:r>
    </w:p>
    <w:p w14:paraId="74E4673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559</w:t>
      </w:r>
    </w:p>
    <w:p w14:paraId="7957A9F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563</w:t>
      </w:r>
    </w:p>
    <w:p w14:paraId="3320BA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565</w:t>
      </w:r>
    </w:p>
    <w:p w14:paraId="09981E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569</w:t>
      </w:r>
    </w:p>
    <w:p w14:paraId="2BC878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569</w:t>
      </w:r>
    </w:p>
    <w:p w14:paraId="44C9A6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570</w:t>
      </w:r>
    </w:p>
    <w:p w14:paraId="070015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570</w:t>
      </w:r>
    </w:p>
    <w:p w14:paraId="294F4A0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571</w:t>
      </w:r>
    </w:p>
    <w:p w14:paraId="61D7E23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575</w:t>
      </w:r>
    </w:p>
    <w:p w14:paraId="320EDC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578</w:t>
      </w:r>
    </w:p>
    <w:p w14:paraId="7F33F01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583</w:t>
      </w:r>
    </w:p>
    <w:p w14:paraId="068ECB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584</w:t>
      </w:r>
    </w:p>
    <w:p w14:paraId="2F2093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584</w:t>
      </w:r>
    </w:p>
    <w:p w14:paraId="0FB77A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585</w:t>
      </w:r>
    </w:p>
    <w:p w14:paraId="0CDC98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05E6361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585</w:t>
      </w:r>
    </w:p>
    <w:p w14:paraId="6BB701A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588</w:t>
      </w:r>
    </w:p>
    <w:p w14:paraId="66C82F7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590</w:t>
      </w:r>
    </w:p>
    <w:p w14:paraId="28D13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591</w:t>
      </w:r>
    </w:p>
    <w:p w14:paraId="7CD072E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63D49D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6EB9566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5734271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06CDC69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1F47C7F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1FCF7B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593</w:t>
      </w:r>
    </w:p>
    <w:p w14:paraId="75CAEB2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593</w:t>
      </w:r>
    </w:p>
    <w:p w14:paraId="04AC54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598</w:t>
      </w:r>
    </w:p>
    <w:p w14:paraId="6224D79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600</w:t>
      </w:r>
    </w:p>
    <w:p w14:paraId="3A6FDF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604</w:t>
      </w:r>
    </w:p>
    <w:p w14:paraId="70D840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605</w:t>
      </w:r>
    </w:p>
    <w:p w14:paraId="33241A2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605</w:t>
      </w:r>
    </w:p>
    <w:p w14:paraId="0B0C2F6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607</w:t>
      </w:r>
    </w:p>
    <w:p w14:paraId="6D831E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609</w:t>
      </w:r>
    </w:p>
    <w:p w14:paraId="5A3F2B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610</w:t>
      </w:r>
    </w:p>
    <w:p w14:paraId="44811E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610</w:t>
      </w:r>
    </w:p>
    <w:p w14:paraId="287D42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610</w:t>
      </w:r>
    </w:p>
    <w:p w14:paraId="6864E6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611</w:t>
      </w:r>
    </w:p>
    <w:p w14:paraId="01EC94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6BFB43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214FCDD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611</w:t>
      </w:r>
    </w:p>
    <w:p w14:paraId="0D9959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4EFDD3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7AAEA1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611</w:t>
      </w:r>
    </w:p>
    <w:p w14:paraId="1889305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612</w:t>
      </w:r>
    </w:p>
    <w:p w14:paraId="621053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612</w:t>
      </w:r>
    </w:p>
    <w:p w14:paraId="27698D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612</w:t>
      </w:r>
    </w:p>
    <w:p w14:paraId="1768E2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612</w:t>
      </w:r>
    </w:p>
    <w:p w14:paraId="2DD72D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613</w:t>
      </w:r>
    </w:p>
    <w:p w14:paraId="32FEAA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613</w:t>
      </w:r>
    </w:p>
    <w:p w14:paraId="6ED5F9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614</w:t>
      </w:r>
    </w:p>
    <w:p w14:paraId="21C4CF0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614</w:t>
      </w:r>
    </w:p>
    <w:p w14:paraId="1645E78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614</w:t>
      </w:r>
    </w:p>
    <w:p w14:paraId="12CFE6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614</w:t>
      </w:r>
    </w:p>
    <w:p w14:paraId="4CBE5F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615</w:t>
      </w:r>
    </w:p>
    <w:p w14:paraId="3E546E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615</w:t>
      </w:r>
    </w:p>
    <w:p w14:paraId="482C55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615</w:t>
      </w:r>
    </w:p>
    <w:p w14:paraId="67D794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616</w:t>
      </w:r>
    </w:p>
    <w:p w14:paraId="546E2C5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616</w:t>
      </w:r>
    </w:p>
    <w:p w14:paraId="21A730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617</w:t>
      </w:r>
    </w:p>
    <w:p w14:paraId="25F6385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617</w:t>
      </w:r>
    </w:p>
    <w:p w14:paraId="71DB7C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617</w:t>
      </w:r>
    </w:p>
    <w:p w14:paraId="0C537EF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618</w:t>
      </w:r>
    </w:p>
    <w:p w14:paraId="7A3A837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620</w:t>
      </w:r>
    </w:p>
    <w:p w14:paraId="31D3A11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623</w:t>
      </w:r>
    </w:p>
    <w:p w14:paraId="1ED6BB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623</w:t>
      </w:r>
    </w:p>
    <w:p w14:paraId="2EE2266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623</w:t>
      </w:r>
    </w:p>
    <w:p w14:paraId="34E858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625</w:t>
      </w:r>
    </w:p>
    <w:p w14:paraId="50A15F9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628</w:t>
      </w:r>
    </w:p>
    <w:p w14:paraId="59DE0E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Requirements for UE category M2 with CE mode B</w:t>
      </w:r>
      <w:r>
        <w:tab/>
        <w:t>628</w:t>
      </w:r>
    </w:p>
    <w:p w14:paraId="36D111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628</w:t>
      </w:r>
    </w:p>
    <w:p w14:paraId="0D8A22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629</w:t>
      </w:r>
    </w:p>
    <w:p w14:paraId="074A61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631</w:t>
      </w:r>
    </w:p>
    <w:p w14:paraId="4B84F4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634</w:t>
      </w:r>
    </w:p>
    <w:p w14:paraId="46ABD2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634</w:t>
      </w:r>
    </w:p>
    <w:p w14:paraId="48BBA03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634</w:t>
      </w:r>
    </w:p>
    <w:p w14:paraId="60FEF76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636</w:t>
      </w:r>
    </w:p>
    <w:p w14:paraId="30665A4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639</w:t>
      </w:r>
    </w:p>
    <w:p w14:paraId="61A2152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639</w:t>
      </w:r>
    </w:p>
    <w:p w14:paraId="221379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639</w:t>
      </w:r>
    </w:p>
    <w:p w14:paraId="601C89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639</w:t>
      </w:r>
    </w:p>
    <w:p w14:paraId="41DA22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Intrafrequency Measurements</w:t>
      </w:r>
      <w:r>
        <w:tab/>
        <w:t>640</w:t>
      </w:r>
    </w:p>
    <w:p w14:paraId="685E66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640</w:t>
      </w:r>
    </w:p>
    <w:p w14:paraId="0896C4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640</w:t>
      </w:r>
    </w:p>
    <w:p w14:paraId="1AEA58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640</w:t>
      </w:r>
    </w:p>
    <w:p w14:paraId="2B53A1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0B78C8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0B78C8">
        <w:rPr>
          <w:rFonts w:eastAsia="SimSun"/>
          <w:lang w:val="en-US" w:eastAsia="zh-CN"/>
        </w:rPr>
        <w:t xml:space="preserve"> with CCA on target frequency</w:t>
      </w:r>
      <w:r>
        <w:tab/>
        <w:t>641</w:t>
      </w:r>
    </w:p>
    <w:p w14:paraId="42748A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642</w:t>
      </w:r>
    </w:p>
    <w:p w14:paraId="0BF8D2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643</w:t>
      </w:r>
    </w:p>
    <w:p w14:paraId="63C1DF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1F993A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643</w:t>
      </w:r>
    </w:p>
    <w:p w14:paraId="54706C3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 w:rsidRPr="000B78C8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643</w:t>
      </w:r>
    </w:p>
    <w:p w14:paraId="77F51D6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645</w:t>
      </w:r>
    </w:p>
    <w:p w14:paraId="1174D5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647</w:t>
      </w:r>
    </w:p>
    <w:p w14:paraId="4A1F14A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647</w:t>
      </w:r>
    </w:p>
    <w:p w14:paraId="2567B02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648</w:t>
      </w:r>
    </w:p>
    <w:p w14:paraId="15DD49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650</w:t>
      </w:r>
    </w:p>
    <w:p w14:paraId="6562D0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650</w:t>
      </w:r>
    </w:p>
    <w:p w14:paraId="1AEEF7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cell identification</w:t>
      </w:r>
      <w:r>
        <w:tab/>
        <w:t>651</w:t>
      </w:r>
    </w:p>
    <w:p w14:paraId="5C8FE6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</w:t>
      </w:r>
      <w:r>
        <w:tab/>
        <w:t>652</w:t>
      </w:r>
    </w:p>
    <w:p w14:paraId="179557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 reporting</w:t>
      </w:r>
      <w:r>
        <w:tab/>
        <w:t>653</w:t>
      </w:r>
    </w:p>
    <w:p w14:paraId="575089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654</w:t>
      </w:r>
    </w:p>
    <w:p w14:paraId="47A744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654</w:t>
      </w:r>
    </w:p>
    <w:p w14:paraId="76FB5E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654</w:t>
      </w:r>
    </w:p>
    <w:p w14:paraId="2457E9D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cell identification</w:t>
      </w:r>
      <w:r>
        <w:tab/>
        <w:t>655</w:t>
      </w:r>
    </w:p>
    <w:p w14:paraId="5BB2B7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</w:t>
      </w:r>
      <w:r>
        <w:tab/>
        <w:t>656</w:t>
      </w:r>
    </w:p>
    <w:p w14:paraId="723DF24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 reporting</w:t>
      </w:r>
      <w:r>
        <w:tab/>
        <w:t>657</w:t>
      </w:r>
    </w:p>
    <w:p w14:paraId="4D84FDC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  <w:lang w:val="en-US"/>
        </w:rPr>
        <w:t>NR inter-RAT RSSI measurements</w:t>
      </w:r>
      <w:r>
        <w:tab/>
        <w:t>657</w:t>
      </w:r>
    </w:p>
    <w:p w14:paraId="020900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  <w:lang w:val="en-US"/>
        </w:rPr>
        <w:t>NR inter-RAT channel occupancy measurements</w:t>
      </w:r>
      <w:r>
        <w:tab/>
        <w:t>658</w:t>
      </w:r>
    </w:p>
    <w:p w14:paraId="2E6251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658</w:t>
      </w:r>
    </w:p>
    <w:p w14:paraId="0CEA12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659</w:t>
      </w:r>
    </w:p>
    <w:p w14:paraId="0AC16E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659</w:t>
      </w:r>
    </w:p>
    <w:p w14:paraId="39BDEE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659</w:t>
      </w:r>
    </w:p>
    <w:p w14:paraId="46663BF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659</w:t>
      </w:r>
    </w:p>
    <w:p w14:paraId="5B1643F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659</w:t>
      </w:r>
    </w:p>
    <w:p w14:paraId="003B775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659</w:t>
      </w:r>
    </w:p>
    <w:p w14:paraId="045EE99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660</w:t>
      </w:r>
    </w:p>
    <w:p w14:paraId="48338E7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660</w:t>
      </w:r>
    </w:p>
    <w:p w14:paraId="7CEE0A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660</w:t>
      </w:r>
    </w:p>
    <w:p w14:paraId="530F96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661</w:t>
      </w:r>
    </w:p>
    <w:p w14:paraId="18173A5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4E26C9D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411B197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662</w:t>
      </w:r>
    </w:p>
    <w:p w14:paraId="47AC156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663</w:t>
      </w:r>
    </w:p>
    <w:p w14:paraId="2FBE45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663</w:t>
      </w:r>
    </w:p>
    <w:p w14:paraId="318399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663</w:t>
      </w:r>
    </w:p>
    <w:p w14:paraId="20B2D7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663</w:t>
      </w:r>
    </w:p>
    <w:p w14:paraId="07FA964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663</w:t>
      </w:r>
    </w:p>
    <w:p w14:paraId="33637AC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663</w:t>
      </w:r>
    </w:p>
    <w:p w14:paraId="0A6925F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664</w:t>
      </w:r>
    </w:p>
    <w:p w14:paraId="7EE245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665</w:t>
      </w:r>
    </w:p>
    <w:p w14:paraId="4982D9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665</w:t>
      </w:r>
    </w:p>
    <w:p w14:paraId="3BCBE9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18C15A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665</w:t>
      </w:r>
    </w:p>
    <w:p w14:paraId="4CC9316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665</w:t>
      </w:r>
    </w:p>
    <w:p w14:paraId="5D78FB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665</w:t>
      </w:r>
    </w:p>
    <w:p w14:paraId="0566C10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666</w:t>
      </w:r>
    </w:p>
    <w:p w14:paraId="5208911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666</w:t>
      </w:r>
    </w:p>
    <w:p w14:paraId="2DB243B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666</w:t>
      </w:r>
    </w:p>
    <w:p w14:paraId="2ADCBE1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667</w:t>
      </w:r>
    </w:p>
    <w:p w14:paraId="71744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667</w:t>
      </w:r>
    </w:p>
    <w:p w14:paraId="15925E7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668</w:t>
      </w:r>
    </w:p>
    <w:p w14:paraId="2B3F46F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668</w:t>
      </w:r>
    </w:p>
    <w:p w14:paraId="359220A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668</w:t>
      </w:r>
    </w:p>
    <w:p w14:paraId="41FADBD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669</w:t>
      </w:r>
    </w:p>
    <w:p w14:paraId="4FCFA9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669</w:t>
      </w:r>
    </w:p>
    <w:p w14:paraId="6C9941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669</w:t>
      </w:r>
    </w:p>
    <w:p w14:paraId="4E69B0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669</w:t>
      </w:r>
    </w:p>
    <w:p w14:paraId="47A361E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669</w:t>
      </w:r>
    </w:p>
    <w:p w14:paraId="61F0B0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669</w:t>
      </w:r>
    </w:p>
    <w:p w14:paraId="69B9353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670</w:t>
      </w:r>
    </w:p>
    <w:p w14:paraId="013BC1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670</w:t>
      </w:r>
    </w:p>
    <w:p w14:paraId="6C7AED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671</w:t>
      </w:r>
    </w:p>
    <w:p w14:paraId="42EE2D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671</w:t>
      </w:r>
    </w:p>
    <w:p w14:paraId="4641BE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671</w:t>
      </w:r>
    </w:p>
    <w:p w14:paraId="633642B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671</w:t>
      </w:r>
    </w:p>
    <w:p w14:paraId="33AA36E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671</w:t>
      </w:r>
    </w:p>
    <w:p w14:paraId="24082BC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673</w:t>
      </w:r>
    </w:p>
    <w:p w14:paraId="6883790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673</w:t>
      </w:r>
    </w:p>
    <w:p w14:paraId="16C713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673</w:t>
      </w:r>
    </w:p>
    <w:p w14:paraId="6E49CF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674</w:t>
      </w:r>
    </w:p>
    <w:p w14:paraId="209CCA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674</w:t>
      </w:r>
    </w:p>
    <w:p w14:paraId="3A195CC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674</w:t>
      </w:r>
    </w:p>
    <w:p w14:paraId="7A09A5D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674</w:t>
      </w:r>
    </w:p>
    <w:p w14:paraId="5F2B4D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676</w:t>
      </w:r>
    </w:p>
    <w:p w14:paraId="1B47C8E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676</w:t>
      </w:r>
    </w:p>
    <w:p w14:paraId="2BF2939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676</w:t>
      </w:r>
    </w:p>
    <w:p w14:paraId="1413F9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676</w:t>
      </w:r>
    </w:p>
    <w:p w14:paraId="5D48CC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676</w:t>
      </w:r>
    </w:p>
    <w:p w14:paraId="4CE43F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676</w:t>
      </w:r>
    </w:p>
    <w:p w14:paraId="6B523E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4D3BD5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677</w:t>
      </w:r>
    </w:p>
    <w:p w14:paraId="0B80614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5720B3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677</w:t>
      </w:r>
    </w:p>
    <w:p w14:paraId="1C82579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4F66E9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678</w:t>
      </w:r>
    </w:p>
    <w:p w14:paraId="3A09CC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24EEE2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679</w:t>
      </w:r>
    </w:p>
    <w:p w14:paraId="7B7B4F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8.17.16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44A312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8.17.16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679</w:t>
      </w:r>
    </w:p>
    <w:p w14:paraId="3F0841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8.17.16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679</w:t>
      </w:r>
    </w:p>
    <w:p w14:paraId="3AC42A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679</w:t>
      </w:r>
    </w:p>
    <w:p w14:paraId="12A7F9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51257F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679</w:t>
      </w:r>
    </w:p>
    <w:p w14:paraId="269F5D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679</w:t>
      </w:r>
    </w:p>
    <w:p w14:paraId="4ADB48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679</w:t>
      </w:r>
    </w:p>
    <w:p w14:paraId="596D4C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679</w:t>
      </w:r>
    </w:p>
    <w:p w14:paraId="511511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679</w:t>
      </w:r>
    </w:p>
    <w:p w14:paraId="3044621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679</w:t>
      </w:r>
    </w:p>
    <w:p w14:paraId="4A7457B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679</w:t>
      </w:r>
    </w:p>
    <w:p w14:paraId="6C55B9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2FC9DC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680</w:t>
      </w:r>
    </w:p>
    <w:p w14:paraId="6E1C6D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680</w:t>
      </w:r>
    </w:p>
    <w:p w14:paraId="53ABE78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680</w:t>
      </w:r>
    </w:p>
    <w:p w14:paraId="04DEBCB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680</w:t>
      </w:r>
    </w:p>
    <w:p w14:paraId="6FFA0C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681</w:t>
      </w:r>
    </w:p>
    <w:p w14:paraId="66CCABC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682</w:t>
      </w:r>
    </w:p>
    <w:p w14:paraId="54E74A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48110D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Intra-frequency Measurements</w:t>
      </w:r>
      <w:r>
        <w:tab/>
        <w:t>682</w:t>
      </w:r>
    </w:p>
    <w:p w14:paraId="5150D7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682</w:t>
      </w:r>
    </w:p>
    <w:p w14:paraId="25627A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682</w:t>
      </w:r>
    </w:p>
    <w:p w14:paraId="4E0BF6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Intra-frequency E-CID Measurements</w:t>
      </w:r>
      <w:r>
        <w:tab/>
        <w:t>682</w:t>
      </w:r>
    </w:p>
    <w:p w14:paraId="3BFDB6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683</w:t>
      </w:r>
    </w:p>
    <w:p w14:paraId="0F6204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8.19.6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3E4898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8.19.6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683</w:t>
      </w:r>
    </w:p>
    <w:p w14:paraId="021FD2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8.19.6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683</w:t>
      </w:r>
    </w:p>
    <w:p w14:paraId="19D4C1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683</w:t>
      </w:r>
    </w:p>
    <w:p w14:paraId="1214DA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50343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683</w:t>
      </w:r>
    </w:p>
    <w:p w14:paraId="2949D3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683</w:t>
      </w:r>
    </w:p>
    <w:p w14:paraId="103DA7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683</w:t>
      </w:r>
    </w:p>
    <w:p w14:paraId="2844D7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683</w:t>
      </w:r>
    </w:p>
    <w:p w14:paraId="7409406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683</w:t>
      </w:r>
    </w:p>
    <w:p w14:paraId="21F84D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DC941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683</w:t>
      </w:r>
    </w:p>
    <w:p w14:paraId="3CE13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683</w:t>
      </w:r>
    </w:p>
    <w:p w14:paraId="26AC68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687</w:t>
      </w:r>
    </w:p>
    <w:p w14:paraId="3F3919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687</w:t>
      </w:r>
    </w:p>
    <w:p w14:paraId="0C89B8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687</w:t>
      </w:r>
    </w:p>
    <w:p w14:paraId="1A7754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687</w:t>
      </w:r>
    </w:p>
    <w:p w14:paraId="6F00CBF3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688</w:t>
      </w:r>
    </w:p>
    <w:p w14:paraId="0C9D25A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688</w:t>
      </w:r>
    </w:p>
    <w:p w14:paraId="03BA8B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688</w:t>
      </w:r>
    </w:p>
    <w:p w14:paraId="2697D5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688</w:t>
      </w:r>
    </w:p>
    <w:p w14:paraId="29D428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688</w:t>
      </w:r>
    </w:p>
    <w:p w14:paraId="4B28C1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689</w:t>
      </w:r>
    </w:p>
    <w:p w14:paraId="758C5B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690</w:t>
      </w:r>
    </w:p>
    <w:p w14:paraId="24A4BD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690</w:t>
      </w:r>
    </w:p>
    <w:p w14:paraId="5F0216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691</w:t>
      </w:r>
    </w:p>
    <w:p w14:paraId="6E289A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692</w:t>
      </w:r>
    </w:p>
    <w:p w14:paraId="26C8B5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693</w:t>
      </w:r>
    </w:p>
    <w:p w14:paraId="7CDEF4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694</w:t>
      </w:r>
    </w:p>
    <w:p w14:paraId="1054DE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695</w:t>
      </w:r>
    </w:p>
    <w:p w14:paraId="22EAD4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695</w:t>
      </w:r>
    </w:p>
    <w:p w14:paraId="25DFDC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695</w:t>
      </w:r>
    </w:p>
    <w:p w14:paraId="1808BF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696</w:t>
      </w:r>
    </w:p>
    <w:p w14:paraId="22AD2B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686EAD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696</w:t>
      </w:r>
    </w:p>
    <w:p w14:paraId="78F594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697</w:t>
      </w:r>
    </w:p>
    <w:p w14:paraId="005B2C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697</w:t>
      </w:r>
    </w:p>
    <w:p w14:paraId="44C55B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698</w:t>
      </w:r>
    </w:p>
    <w:p w14:paraId="62486D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699</w:t>
      </w:r>
    </w:p>
    <w:p w14:paraId="0F8D46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699</w:t>
      </w:r>
    </w:p>
    <w:p w14:paraId="39E791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700</w:t>
      </w:r>
    </w:p>
    <w:p w14:paraId="03D7D2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700</w:t>
      </w:r>
    </w:p>
    <w:p w14:paraId="09A219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701</w:t>
      </w:r>
    </w:p>
    <w:p w14:paraId="2AB2BF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702</w:t>
      </w:r>
    </w:p>
    <w:p w14:paraId="265DE1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7AAFC3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702</w:t>
      </w:r>
    </w:p>
    <w:p w14:paraId="43FBCA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702</w:t>
      </w:r>
    </w:p>
    <w:p w14:paraId="2DA443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703</w:t>
      </w:r>
    </w:p>
    <w:p w14:paraId="11CC02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703</w:t>
      </w:r>
    </w:p>
    <w:p w14:paraId="5A7675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703</w:t>
      </w:r>
    </w:p>
    <w:p w14:paraId="0D81AB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704</w:t>
      </w:r>
    </w:p>
    <w:p w14:paraId="429D66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705</w:t>
      </w:r>
    </w:p>
    <w:p w14:paraId="2B7519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706</w:t>
      </w:r>
    </w:p>
    <w:p w14:paraId="4651C6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707</w:t>
      </w:r>
    </w:p>
    <w:p w14:paraId="4A4863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708</w:t>
      </w:r>
    </w:p>
    <w:p w14:paraId="561B79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708</w:t>
      </w:r>
    </w:p>
    <w:p w14:paraId="7703D99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708</w:t>
      </w:r>
    </w:p>
    <w:p w14:paraId="69BF12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708</w:t>
      </w:r>
    </w:p>
    <w:p w14:paraId="62265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708</w:t>
      </w:r>
    </w:p>
    <w:p w14:paraId="749967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709</w:t>
      </w:r>
    </w:p>
    <w:p w14:paraId="3C1FBD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709</w:t>
      </w:r>
    </w:p>
    <w:p w14:paraId="28ADC3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710</w:t>
      </w:r>
    </w:p>
    <w:p w14:paraId="2D4456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711</w:t>
      </w:r>
    </w:p>
    <w:p w14:paraId="31C81E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711</w:t>
      </w:r>
    </w:p>
    <w:p w14:paraId="654576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712</w:t>
      </w:r>
    </w:p>
    <w:p w14:paraId="34E2B9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713</w:t>
      </w:r>
    </w:p>
    <w:p w14:paraId="790088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713</w:t>
      </w:r>
    </w:p>
    <w:p w14:paraId="2481B2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713</w:t>
      </w:r>
    </w:p>
    <w:p w14:paraId="1EA6D9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714</w:t>
      </w:r>
    </w:p>
    <w:p w14:paraId="01EAAF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715</w:t>
      </w:r>
    </w:p>
    <w:p w14:paraId="236022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715</w:t>
      </w:r>
    </w:p>
    <w:p w14:paraId="3A065A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715</w:t>
      </w:r>
    </w:p>
    <w:p w14:paraId="20C64B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715</w:t>
      </w:r>
    </w:p>
    <w:p w14:paraId="724774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716</w:t>
      </w:r>
    </w:p>
    <w:p w14:paraId="3A40C0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716</w:t>
      </w:r>
    </w:p>
    <w:p w14:paraId="611E68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717</w:t>
      </w:r>
    </w:p>
    <w:p w14:paraId="668E3E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717</w:t>
      </w:r>
    </w:p>
    <w:p w14:paraId="79F877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717</w:t>
      </w:r>
    </w:p>
    <w:p w14:paraId="4C0C27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717</w:t>
      </w:r>
    </w:p>
    <w:p w14:paraId="09577C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717</w:t>
      </w:r>
    </w:p>
    <w:p w14:paraId="7C3E37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717</w:t>
      </w:r>
    </w:p>
    <w:p w14:paraId="79DA14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718</w:t>
      </w:r>
    </w:p>
    <w:p w14:paraId="3E4E57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719</w:t>
      </w:r>
    </w:p>
    <w:p w14:paraId="5E7C51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720</w:t>
      </w:r>
    </w:p>
    <w:p w14:paraId="625B0C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721</w:t>
      </w:r>
    </w:p>
    <w:p w14:paraId="59FE3A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721</w:t>
      </w:r>
    </w:p>
    <w:p w14:paraId="092449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722</w:t>
      </w:r>
    </w:p>
    <w:p w14:paraId="501E2C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724</w:t>
      </w:r>
    </w:p>
    <w:p w14:paraId="308CD7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724</w:t>
      </w:r>
    </w:p>
    <w:p w14:paraId="262D54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725</w:t>
      </w:r>
    </w:p>
    <w:p w14:paraId="340FD2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726</w:t>
      </w:r>
    </w:p>
    <w:p w14:paraId="5E075E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727</w:t>
      </w:r>
    </w:p>
    <w:p w14:paraId="5BBBB7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728</w:t>
      </w:r>
    </w:p>
    <w:p w14:paraId="4B8CDE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728</w:t>
      </w:r>
    </w:p>
    <w:p w14:paraId="764F7C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728</w:t>
      </w:r>
    </w:p>
    <w:p w14:paraId="627123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728</w:t>
      </w:r>
    </w:p>
    <w:p w14:paraId="295B3D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728</w:t>
      </w:r>
    </w:p>
    <w:p w14:paraId="2C48FC8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729</w:t>
      </w:r>
    </w:p>
    <w:p w14:paraId="070C26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729</w:t>
      </w:r>
    </w:p>
    <w:p w14:paraId="781AA3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729</w:t>
      </w:r>
    </w:p>
    <w:p w14:paraId="310D5B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730</w:t>
      </w:r>
    </w:p>
    <w:p w14:paraId="688123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731</w:t>
      </w:r>
    </w:p>
    <w:p w14:paraId="3D3DBF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731</w:t>
      </w:r>
    </w:p>
    <w:p w14:paraId="04F8A9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731</w:t>
      </w:r>
    </w:p>
    <w:p w14:paraId="528DB1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731</w:t>
      </w:r>
    </w:p>
    <w:p w14:paraId="20D42B6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731</w:t>
      </w:r>
    </w:p>
    <w:p w14:paraId="0692C107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731</w:t>
      </w:r>
    </w:p>
    <w:p w14:paraId="4703E782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732</w:t>
      </w:r>
    </w:p>
    <w:p w14:paraId="7BD5486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733</w:t>
      </w:r>
    </w:p>
    <w:p w14:paraId="4046AF7E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733</w:t>
      </w:r>
    </w:p>
    <w:p w14:paraId="72C75128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733</w:t>
      </w:r>
    </w:p>
    <w:p w14:paraId="63816A4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734</w:t>
      </w:r>
    </w:p>
    <w:p w14:paraId="76D83F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734</w:t>
      </w:r>
    </w:p>
    <w:p w14:paraId="610613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734</w:t>
      </w:r>
    </w:p>
    <w:p w14:paraId="412942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735</w:t>
      </w:r>
    </w:p>
    <w:p w14:paraId="66EBAAE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7A089E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37B9AB1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68E4E1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2F999D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735</w:t>
      </w:r>
    </w:p>
    <w:p w14:paraId="3334E2C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0EEBADA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02729C1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01DAFAD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48D5035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736</w:t>
      </w:r>
    </w:p>
    <w:p w14:paraId="2EECE7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736</w:t>
      </w:r>
    </w:p>
    <w:p w14:paraId="517265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736</w:t>
      </w:r>
    </w:p>
    <w:p w14:paraId="2CBE8B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737</w:t>
      </w:r>
    </w:p>
    <w:p w14:paraId="24F1CE6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6B8814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737</w:t>
      </w:r>
    </w:p>
    <w:p w14:paraId="5E804B8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7ADE6DA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738</w:t>
      </w:r>
    </w:p>
    <w:p w14:paraId="4221AA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739</w:t>
      </w:r>
    </w:p>
    <w:p w14:paraId="208E8D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739</w:t>
      </w:r>
    </w:p>
    <w:p w14:paraId="17E4F4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739</w:t>
      </w:r>
    </w:p>
    <w:p w14:paraId="4584F2E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739</w:t>
      </w:r>
    </w:p>
    <w:p w14:paraId="18681D7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739</w:t>
      </w:r>
    </w:p>
    <w:p w14:paraId="6D3EBD2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740</w:t>
      </w:r>
    </w:p>
    <w:p w14:paraId="1AECB04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740</w:t>
      </w:r>
    </w:p>
    <w:p w14:paraId="053480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741</w:t>
      </w:r>
    </w:p>
    <w:p w14:paraId="4A3157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741</w:t>
      </w:r>
    </w:p>
    <w:p w14:paraId="61E9720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741</w:t>
      </w:r>
    </w:p>
    <w:p w14:paraId="53C8178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741</w:t>
      </w:r>
    </w:p>
    <w:p w14:paraId="3E3AD3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742</w:t>
      </w:r>
    </w:p>
    <w:p w14:paraId="71CE10C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742</w:t>
      </w:r>
    </w:p>
    <w:p w14:paraId="096793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743</w:t>
      </w:r>
    </w:p>
    <w:p w14:paraId="6596D3B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743</w:t>
      </w:r>
    </w:p>
    <w:p w14:paraId="6644D99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743</w:t>
      </w:r>
    </w:p>
    <w:p w14:paraId="7A5D367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743</w:t>
      </w:r>
    </w:p>
    <w:p w14:paraId="64FFA30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744</w:t>
      </w:r>
    </w:p>
    <w:p w14:paraId="3E1D89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744</w:t>
      </w:r>
    </w:p>
    <w:p w14:paraId="0E1E8A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745</w:t>
      </w:r>
    </w:p>
    <w:p w14:paraId="44ADF9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745</w:t>
      </w:r>
    </w:p>
    <w:p w14:paraId="61420D0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745</w:t>
      </w:r>
    </w:p>
    <w:p w14:paraId="3DFAFB1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746</w:t>
      </w:r>
    </w:p>
    <w:p w14:paraId="607FA5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746</w:t>
      </w:r>
    </w:p>
    <w:p w14:paraId="1C0F54F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746</w:t>
      </w:r>
    </w:p>
    <w:p w14:paraId="133C60B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746</w:t>
      </w:r>
    </w:p>
    <w:p w14:paraId="0E5697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747</w:t>
      </w:r>
    </w:p>
    <w:p w14:paraId="2AF960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747</w:t>
      </w:r>
    </w:p>
    <w:p w14:paraId="3BECF5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747</w:t>
      </w:r>
    </w:p>
    <w:p w14:paraId="0CA148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747</w:t>
      </w:r>
    </w:p>
    <w:p w14:paraId="226069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747</w:t>
      </w:r>
    </w:p>
    <w:p w14:paraId="67BFFD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748</w:t>
      </w:r>
    </w:p>
    <w:p w14:paraId="4B6A3F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748</w:t>
      </w:r>
    </w:p>
    <w:p w14:paraId="4614CE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748</w:t>
      </w:r>
    </w:p>
    <w:p w14:paraId="275057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749</w:t>
      </w:r>
    </w:p>
    <w:p w14:paraId="5042BF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749</w:t>
      </w:r>
    </w:p>
    <w:p w14:paraId="2BBE78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751</w:t>
      </w:r>
    </w:p>
    <w:p w14:paraId="452B41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752</w:t>
      </w:r>
    </w:p>
    <w:p w14:paraId="278A3B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754</w:t>
      </w:r>
    </w:p>
    <w:p w14:paraId="7D2558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755</w:t>
      </w:r>
    </w:p>
    <w:p w14:paraId="1CBF35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755</w:t>
      </w:r>
    </w:p>
    <w:p w14:paraId="6E6DB3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756</w:t>
      </w:r>
    </w:p>
    <w:p w14:paraId="018FF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757</w:t>
      </w:r>
    </w:p>
    <w:p w14:paraId="0C0A65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757</w:t>
      </w:r>
    </w:p>
    <w:p w14:paraId="05D330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758</w:t>
      </w:r>
    </w:p>
    <w:p w14:paraId="11F6FF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759</w:t>
      </w:r>
    </w:p>
    <w:p w14:paraId="4BB70D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760</w:t>
      </w:r>
    </w:p>
    <w:p w14:paraId="48914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761</w:t>
      </w:r>
    </w:p>
    <w:p w14:paraId="094329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762</w:t>
      </w:r>
    </w:p>
    <w:p w14:paraId="70A497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763</w:t>
      </w:r>
    </w:p>
    <w:p w14:paraId="755B3F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764</w:t>
      </w:r>
    </w:p>
    <w:p w14:paraId="489E38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765</w:t>
      </w:r>
    </w:p>
    <w:p w14:paraId="78DD29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766</w:t>
      </w:r>
    </w:p>
    <w:p w14:paraId="578D0A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767</w:t>
      </w:r>
    </w:p>
    <w:p w14:paraId="58C89C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768</w:t>
      </w:r>
    </w:p>
    <w:p w14:paraId="232F52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771</w:t>
      </w:r>
    </w:p>
    <w:p w14:paraId="697E73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774</w:t>
      </w:r>
    </w:p>
    <w:p w14:paraId="331215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774</w:t>
      </w:r>
    </w:p>
    <w:p w14:paraId="57E192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777</w:t>
      </w:r>
    </w:p>
    <w:p w14:paraId="03ACD7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778</w:t>
      </w:r>
    </w:p>
    <w:p w14:paraId="18C443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778</w:t>
      </w:r>
    </w:p>
    <w:p w14:paraId="3C4E39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779</w:t>
      </w:r>
    </w:p>
    <w:p w14:paraId="1FF41D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779</w:t>
      </w:r>
    </w:p>
    <w:p w14:paraId="73294D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780</w:t>
      </w:r>
    </w:p>
    <w:p w14:paraId="129C2C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780</w:t>
      </w:r>
    </w:p>
    <w:p w14:paraId="0C6A3D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781</w:t>
      </w:r>
    </w:p>
    <w:p w14:paraId="62C4D1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781</w:t>
      </w:r>
    </w:p>
    <w:p w14:paraId="33A7E7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782</w:t>
      </w:r>
    </w:p>
    <w:p w14:paraId="4B6780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782</w:t>
      </w:r>
    </w:p>
    <w:p w14:paraId="5CBA42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782</w:t>
      </w:r>
    </w:p>
    <w:p w14:paraId="708EC2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783</w:t>
      </w:r>
    </w:p>
    <w:p w14:paraId="2FC078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784</w:t>
      </w:r>
    </w:p>
    <w:p w14:paraId="05E774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785</w:t>
      </w:r>
    </w:p>
    <w:p w14:paraId="1B7290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786</w:t>
      </w:r>
    </w:p>
    <w:p w14:paraId="151C29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787</w:t>
      </w:r>
    </w:p>
    <w:p w14:paraId="746658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787</w:t>
      </w:r>
    </w:p>
    <w:p w14:paraId="155698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788</w:t>
      </w:r>
    </w:p>
    <w:p w14:paraId="361424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788</w:t>
      </w:r>
    </w:p>
    <w:p w14:paraId="3DC2A3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789</w:t>
      </w:r>
    </w:p>
    <w:p w14:paraId="6EF9D3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789</w:t>
      </w:r>
    </w:p>
    <w:p w14:paraId="0136A8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789</w:t>
      </w:r>
    </w:p>
    <w:p w14:paraId="28E6ACB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347CBE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30AAC7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790</w:t>
      </w:r>
    </w:p>
    <w:p w14:paraId="22ACA0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791</w:t>
      </w:r>
    </w:p>
    <w:p w14:paraId="53A03B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791</w:t>
      </w:r>
    </w:p>
    <w:p w14:paraId="4516CF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791</w:t>
      </w:r>
    </w:p>
    <w:p w14:paraId="172A67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792</w:t>
      </w:r>
    </w:p>
    <w:p w14:paraId="50D588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793</w:t>
      </w:r>
    </w:p>
    <w:p w14:paraId="2AF155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794</w:t>
      </w:r>
    </w:p>
    <w:p w14:paraId="077035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796</w:t>
      </w:r>
    </w:p>
    <w:p w14:paraId="76C121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797</w:t>
      </w:r>
    </w:p>
    <w:p w14:paraId="6A36C4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798</w:t>
      </w:r>
    </w:p>
    <w:p w14:paraId="52248D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800</w:t>
      </w:r>
    </w:p>
    <w:p w14:paraId="5F45C6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800</w:t>
      </w:r>
    </w:p>
    <w:p w14:paraId="12EC8F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802</w:t>
      </w:r>
    </w:p>
    <w:p w14:paraId="1846CD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803</w:t>
      </w:r>
    </w:p>
    <w:p w14:paraId="6F3CA7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803</w:t>
      </w:r>
    </w:p>
    <w:p w14:paraId="04EEF9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803</w:t>
      </w:r>
    </w:p>
    <w:p w14:paraId="5ED831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804</w:t>
      </w:r>
    </w:p>
    <w:p w14:paraId="26E5F1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804</w:t>
      </w:r>
    </w:p>
    <w:p w14:paraId="5E71EE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805</w:t>
      </w:r>
    </w:p>
    <w:p w14:paraId="53C6F5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806</w:t>
      </w:r>
    </w:p>
    <w:p w14:paraId="12C78B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0B78C8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807</w:t>
      </w:r>
    </w:p>
    <w:p w14:paraId="0C2D4C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808</w:t>
      </w:r>
    </w:p>
    <w:p w14:paraId="40E57C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808</w:t>
      </w:r>
    </w:p>
    <w:p w14:paraId="3EF26A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808</w:t>
      </w:r>
    </w:p>
    <w:p w14:paraId="74F7B3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809</w:t>
      </w:r>
    </w:p>
    <w:p w14:paraId="5DB9B9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810</w:t>
      </w:r>
    </w:p>
    <w:p w14:paraId="3906CC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810</w:t>
      </w:r>
    </w:p>
    <w:p w14:paraId="54E65B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812</w:t>
      </w:r>
    </w:p>
    <w:p w14:paraId="245A548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812</w:t>
      </w:r>
    </w:p>
    <w:p w14:paraId="386983F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813</w:t>
      </w:r>
    </w:p>
    <w:p w14:paraId="42F8EB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813</w:t>
      </w:r>
    </w:p>
    <w:p w14:paraId="627D08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71C85F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814</w:t>
      </w:r>
    </w:p>
    <w:p w14:paraId="2F02554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814</w:t>
      </w:r>
    </w:p>
    <w:p w14:paraId="078D8B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815</w:t>
      </w:r>
    </w:p>
    <w:p w14:paraId="5C272B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65B200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78C628F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815</w:t>
      </w:r>
    </w:p>
    <w:p w14:paraId="651E526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815</w:t>
      </w:r>
    </w:p>
    <w:p w14:paraId="574B84E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815</w:t>
      </w:r>
    </w:p>
    <w:p w14:paraId="073612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815</w:t>
      </w:r>
    </w:p>
    <w:p w14:paraId="406B7D6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0B78C8">
        <w:rPr>
          <w:rFonts w:cs="v4.2.0"/>
          <w:vertAlign w:val="subscript"/>
          <w:lang w:eastAsia="zh-CN"/>
        </w:rPr>
        <w:t>CMAX,c</w:t>
      </w:r>
      <w:r>
        <w:tab/>
        <w:t>816</w:t>
      </w:r>
    </w:p>
    <w:p w14:paraId="76B7EA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816</w:t>
      </w:r>
    </w:p>
    <w:p w14:paraId="08B124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816</w:t>
      </w:r>
    </w:p>
    <w:p w14:paraId="0ED1AE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816</w:t>
      </w:r>
    </w:p>
    <w:p w14:paraId="1D31441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816</w:t>
      </w:r>
    </w:p>
    <w:p w14:paraId="060E1FD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816</w:t>
      </w:r>
    </w:p>
    <w:p w14:paraId="66E7594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816</w:t>
      </w:r>
    </w:p>
    <w:p w14:paraId="54582BF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817</w:t>
      </w:r>
    </w:p>
    <w:p w14:paraId="559C82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0399B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817</w:t>
      </w:r>
    </w:p>
    <w:p w14:paraId="6D0525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817</w:t>
      </w:r>
    </w:p>
    <w:p w14:paraId="79886E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818</w:t>
      </w:r>
    </w:p>
    <w:p w14:paraId="01FCAD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818</w:t>
      </w:r>
    </w:p>
    <w:p w14:paraId="558AC2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819</w:t>
      </w:r>
    </w:p>
    <w:p w14:paraId="475477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0B78C8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819</w:t>
      </w:r>
    </w:p>
    <w:p w14:paraId="0E785F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0B78C8">
        <w:rPr>
          <w:rFonts w:eastAsia="PMingLiU"/>
          <w:lang w:eastAsia="zh-TW"/>
        </w:rPr>
        <w:t>370.37</w:t>
      </w:r>
      <w:r>
        <w:t>Hz subcarrier spacing</w:t>
      </w:r>
      <w:r>
        <w:tab/>
        <w:t>819</w:t>
      </w:r>
    </w:p>
    <w:p w14:paraId="3AE29C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820</w:t>
      </w:r>
    </w:p>
    <w:p w14:paraId="22944E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820</w:t>
      </w:r>
    </w:p>
    <w:p w14:paraId="2E8DEA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820</w:t>
      </w:r>
    </w:p>
    <w:p w14:paraId="1568E4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821</w:t>
      </w:r>
    </w:p>
    <w:p w14:paraId="740ED8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821</w:t>
      </w:r>
    </w:p>
    <w:p w14:paraId="789935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0B78C8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821</w:t>
      </w:r>
    </w:p>
    <w:p w14:paraId="28975C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0B78C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822</w:t>
      </w:r>
    </w:p>
    <w:p w14:paraId="51B123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822</w:t>
      </w:r>
    </w:p>
    <w:p w14:paraId="13BDD5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822</w:t>
      </w:r>
    </w:p>
    <w:p w14:paraId="74AA27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823</w:t>
      </w:r>
    </w:p>
    <w:p w14:paraId="3EAAF52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824</w:t>
      </w:r>
    </w:p>
    <w:p w14:paraId="3F8B91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68575F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824</w:t>
      </w:r>
    </w:p>
    <w:p w14:paraId="7AF144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824</w:t>
      </w:r>
    </w:p>
    <w:p w14:paraId="14DAEF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825</w:t>
      </w:r>
    </w:p>
    <w:p w14:paraId="2E2E5C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826</w:t>
      </w:r>
    </w:p>
    <w:p w14:paraId="438D0F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826</w:t>
      </w:r>
    </w:p>
    <w:p w14:paraId="15A2DE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826</w:t>
      </w:r>
    </w:p>
    <w:p w14:paraId="2434DD0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827</w:t>
      </w:r>
    </w:p>
    <w:p w14:paraId="1B0FE34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14:paraId="4B8E17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827</w:t>
      </w:r>
    </w:p>
    <w:p w14:paraId="252ED9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827</w:t>
      </w:r>
    </w:p>
    <w:p w14:paraId="116A6A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828</w:t>
      </w:r>
    </w:p>
    <w:p w14:paraId="3A84AC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828</w:t>
      </w:r>
    </w:p>
    <w:p w14:paraId="0EE641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828</w:t>
      </w:r>
    </w:p>
    <w:p w14:paraId="3276AB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829</w:t>
      </w:r>
    </w:p>
    <w:p w14:paraId="0DAD04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Intra-frequency absolute S-RSSI measurement accuracy requirements</w:t>
      </w:r>
      <w:r>
        <w:tab/>
        <w:t>829</w:t>
      </w:r>
    </w:p>
    <w:p w14:paraId="41953E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9.10.4.2 Intra-frequency relative S-RSSI measurement accuracy requirements</w:t>
      </w:r>
      <w:r>
        <w:tab/>
        <w:t>829</w:t>
      </w:r>
    </w:p>
    <w:p w14:paraId="158A248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830</w:t>
      </w:r>
    </w:p>
    <w:p w14:paraId="6FA781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830</w:t>
      </w:r>
    </w:p>
    <w:p w14:paraId="082B18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830</w:t>
      </w:r>
    </w:p>
    <w:p w14:paraId="784B18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831</w:t>
      </w:r>
    </w:p>
    <w:p w14:paraId="73E9F3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831</w:t>
      </w:r>
    </w:p>
    <w:p w14:paraId="713C8C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831</w:t>
      </w:r>
    </w:p>
    <w:p w14:paraId="3AE6B4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832</w:t>
      </w:r>
    </w:p>
    <w:p w14:paraId="3FAE81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832</w:t>
      </w:r>
    </w:p>
    <w:p w14:paraId="24AEDD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832</w:t>
      </w:r>
    </w:p>
    <w:p w14:paraId="6377D2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832</w:t>
      </w:r>
    </w:p>
    <w:p w14:paraId="06C8FC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833</w:t>
      </w:r>
    </w:p>
    <w:p w14:paraId="6781DC6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833</w:t>
      </w:r>
    </w:p>
    <w:p w14:paraId="7BF1E56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833</w:t>
      </w:r>
    </w:p>
    <w:p w14:paraId="09FAE6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833</w:t>
      </w:r>
    </w:p>
    <w:p w14:paraId="796D8CB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833</w:t>
      </w:r>
    </w:p>
    <w:p w14:paraId="7ABC42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834</w:t>
      </w:r>
    </w:p>
    <w:p w14:paraId="234E9DF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834</w:t>
      </w:r>
    </w:p>
    <w:p w14:paraId="1A0F7C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834</w:t>
      </w:r>
    </w:p>
    <w:p w14:paraId="5F253E0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0B78C8">
        <w:rPr>
          <w:vertAlign w:val="subscript"/>
        </w:rPr>
        <w:t>ADV</w:t>
      </w:r>
      <w:r>
        <w:t>)</w:t>
      </w:r>
      <w:r>
        <w:tab/>
        <w:t>834</w:t>
      </w:r>
    </w:p>
    <w:p w14:paraId="32CAA4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834</w:t>
      </w:r>
    </w:p>
    <w:p w14:paraId="232261FD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835</w:t>
      </w:r>
    </w:p>
    <w:p w14:paraId="7915DBE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56A1570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835</w:t>
      </w:r>
    </w:p>
    <w:p w14:paraId="069561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2BCCDB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835</w:t>
      </w:r>
    </w:p>
    <w:p w14:paraId="6D0715A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836</w:t>
      </w:r>
    </w:p>
    <w:p w14:paraId="43D7B1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44B57D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01A5ACC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836</w:t>
      </w:r>
    </w:p>
    <w:p w14:paraId="4BE318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624112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756AA1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836</w:t>
      </w:r>
    </w:p>
    <w:p w14:paraId="16C74C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837</w:t>
      </w:r>
    </w:p>
    <w:p w14:paraId="76C1EDC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837</w:t>
      </w:r>
    </w:p>
    <w:p w14:paraId="08CAE0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6A1A257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837</w:t>
      </w:r>
    </w:p>
    <w:p w14:paraId="081D01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5BD63E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837</w:t>
      </w:r>
    </w:p>
    <w:p w14:paraId="453479C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838</w:t>
      </w:r>
    </w:p>
    <w:p w14:paraId="09313E7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838</w:t>
      </w:r>
    </w:p>
    <w:p w14:paraId="4136D7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6FF3CC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838</w:t>
      </w:r>
    </w:p>
    <w:p w14:paraId="770ADB1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838</w:t>
      </w:r>
    </w:p>
    <w:p w14:paraId="76833C5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23AEF11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839</w:t>
      </w:r>
    </w:p>
    <w:p w14:paraId="096388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839</w:t>
      </w:r>
    </w:p>
    <w:p w14:paraId="4A86AF7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839</w:t>
      </w:r>
    </w:p>
    <w:p w14:paraId="2C06945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839</w:t>
      </w:r>
    </w:p>
    <w:p w14:paraId="1375B037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839</w:t>
      </w:r>
    </w:p>
    <w:p w14:paraId="24F5E2F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0810949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840</w:t>
      </w:r>
    </w:p>
    <w:p w14:paraId="7F2138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38834E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840</w:t>
      </w:r>
    </w:p>
    <w:p w14:paraId="207845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840</w:t>
      </w:r>
    </w:p>
    <w:p w14:paraId="4112D4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840</w:t>
      </w:r>
    </w:p>
    <w:p w14:paraId="0A6D1FC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840</w:t>
      </w:r>
    </w:p>
    <w:p w14:paraId="1768497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16D73A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840</w:t>
      </w:r>
    </w:p>
    <w:p w14:paraId="59FDDC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841</w:t>
      </w:r>
    </w:p>
    <w:p w14:paraId="7AF9C6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841</w:t>
      </w:r>
    </w:p>
    <w:p w14:paraId="5B52229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842</w:t>
      </w:r>
    </w:p>
    <w:p w14:paraId="7906755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843</w:t>
      </w:r>
    </w:p>
    <w:p w14:paraId="07D06D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843</w:t>
      </w:r>
    </w:p>
    <w:p w14:paraId="61F4CC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843</w:t>
      </w:r>
    </w:p>
    <w:p w14:paraId="0750E5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843</w:t>
      </w:r>
    </w:p>
    <w:p w14:paraId="45831CE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843</w:t>
      </w:r>
    </w:p>
    <w:p w14:paraId="51F98D9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843</w:t>
      </w:r>
    </w:p>
    <w:p w14:paraId="6DBA67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843</w:t>
      </w:r>
    </w:p>
    <w:p w14:paraId="23224EF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843</w:t>
      </w:r>
    </w:p>
    <w:p w14:paraId="763BC7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0B78C8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0B78C8">
        <w:rPr>
          <w:rFonts w:eastAsia="Malgun Gothic"/>
        </w:rPr>
        <w:t>Carrier Aggregation</w:t>
      </w:r>
      <w:r>
        <w:tab/>
        <w:t>844</w:t>
      </w:r>
    </w:p>
    <w:p w14:paraId="6E5C74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0B78C8">
        <w:rPr>
          <w:rFonts w:eastAsiaTheme="minorEastAsia"/>
        </w:rPr>
        <w:t>3</w:t>
      </w:r>
      <w:r>
        <w:t>.7.</w:t>
      </w:r>
      <w:r w:rsidRPr="000B78C8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0B78C8">
        <w:rPr>
          <w:rFonts w:eastAsiaTheme="minorEastAsia"/>
        </w:rPr>
        <w:t xml:space="preserve">NR </w:t>
      </w:r>
      <w:r>
        <w:t>V2X sidelink communication</w:t>
      </w:r>
      <w:r>
        <w:tab/>
        <w:t>844</w:t>
      </w:r>
    </w:p>
    <w:p w14:paraId="6BEC8A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844</w:t>
      </w:r>
    </w:p>
    <w:p w14:paraId="6C8BA87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845</w:t>
      </w:r>
    </w:p>
    <w:p w14:paraId="44CB09C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845</w:t>
      </w:r>
    </w:p>
    <w:p w14:paraId="3C437083" w14:textId="77777777" w:rsidR="00F679CA" w:rsidRDefault="00F679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2401B2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05F28B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0DA919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2B561F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20FCE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5375A1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62C042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4D438C5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C9299A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7F1DB5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31D41E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31B3B0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5578E5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19FA5E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50574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D4326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4277F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PCFICH/PDCCH/PHICH</w:t>
      </w:r>
      <w:r>
        <w:tab/>
        <w:t>832</w:t>
      </w:r>
    </w:p>
    <w:p w14:paraId="7A4389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FDD</w:t>
      </w:r>
      <w:r>
        <w:tab/>
        <w:t>832</w:t>
      </w:r>
    </w:p>
    <w:p w14:paraId="0C0735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0B8B32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HD-FDD for UE category 0</w:t>
      </w:r>
      <w:r>
        <w:tab/>
        <w:t>833</w:t>
      </w:r>
    </w:p>
    <w:p w14:paraId="761A5F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FS 3</w:t>
      </w:r>
      <w:r>
        <w:tab/>
        <w:t>833</w:t>
      </w:r>
    </w:p>
    <w:p w14:paraId="6CC905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76D723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36701A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05BF23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0B341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7DBA1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FDCDA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66CA48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94549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0B78C8">
        <w:rPr>
          <w:rFonts w:cs="v5.0.0"/>
        </w:rPr>
        <w:t>in CEModeA</w:t>
      </w:r>
      <w:r>
        <w:tab/>
        <w:t>837</w:t>
      </w:r>
    </w:p>
    <w:p w14:paraId="723114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0B78C8">
        <w:rPr>
          <w:rFonts w:cs="v5.0.0"/>
        </w:rPr>
        <w:t>in CEModeA</w:t>
      </w:r>
      <w:r>
        <w:tab/>
        <w:t>838</w:t>
      </w:r>
    </w:p>
    <w:p w14:paraId="5FDE47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0B78C8">
        <w:rPr>
          <w:rFonts w:cs="v5.0.0"/>
        </w:rPr>
        <w:t>in CEModeA</w:t>
      </w:r>
      <w:r>
        <w:tab/>
        <w:t>839</w:t>
      </w:r>
    </w:p>
    <w:p w14:paraId="6D7829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0B78C8">
        <w:rPr>
          <w:rFonts w:cs="v5.0.0"/>
        </w:rPr>
        <w:t>in CEModeB</w:t>
      </w:r>
      <w:r>
        <w:tab/>
        <w:t>840</w:t>
      </w:r>
    </w:p>
    <w:p w14:paraId="35CAC4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0B78C8">
        <w:rPr>
          <w:rFonts w:cs="v5.0.0"/>
        </w:rPr>
        <w:t>in CEModeB</w:t>
      </w:r>
      <w:r>
        <w:tab/>
        <w:t>841</w:t>
      </w:r>
    </w:p>
    <w:p w14:paraId="3EDDEC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0B78C8">
        <w:rPr>
          <w:rFonts w:cs="v5.0.0"/>
        </w:rPr>
        <w:t>in CEModeB</w:t>
      </w:r>
      <w:r>
        <w:tab/>
        <w:t>841</w:t>
      </w:r>
    </w:p>
    <w:p w14:paraId="62C4DE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0B78C8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0B78C8">
        <w:rPr>
          <w:rFonts w:eastAsia="MS Mincho"/>
          <w:lang w:eastAsia="ja-JP"/>
        </w:rPr>
        <w:t>S</w:t>
      </w:r>
      <w:r>
        <w:t xml:space="preserve">CH </w:t>
      </w:r>
      <w:r w:rsidRPr="000B78C8">
        <w:rPr>
          <w:rFonts w:cs="v5.0.0"/>
        </w:rPr>
        <w:t xml:space="preserve">Reference Channel for </w:t>
      </w:r>
      <w:r w:rsidRPr="000B78C8">
        <w:rPr>
          <w:rFonts w:cs="v5.0.0"/>
          <w:lang w:eastAsia="zh-CN"/>
        </w:rPr>
        <w:t>UE category NB1</w:t>
      </w:r>
      <w:r>
        <w:tab/>
        <w:t>842</w:t>
      </w:r>
    </w:p>
    <w:p w14:paraId="35A175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0B78C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0E232A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762D97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4E0D3C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CCDC9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2DA6FB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7A092A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0B78C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4CBD5F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1807C8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7DAAFC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3AC52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24E73B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5F375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7E222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95341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A1213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2889DC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E197F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734DC6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09D230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5F8FE5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2E5F6D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1DF277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79EABB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3D18C7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7A9D4D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7FAC7C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73B18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512355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3A03A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44F2D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343601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16F607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7839D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0F3166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752E25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66E4D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09B0C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672A47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BF4D9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B430F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36B408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33C7C3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1A1A1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00B37D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00D5DC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27891E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26BC3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0B4A44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B346E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65765A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87505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0C4E27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2D4EF4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4909B4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1467DB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A.3.2.3.</w:t>
      </w:r>
      <w:r w:rsidRPr="000B78C8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 xml:space="preserve">Narrowband IoT OCNG FDD pattern </w:t>
      </w:r>
      <w:r w:rsidRPr="000B78C8">
        <w:rPr>
          <w:lang w:val="sv-FI" w:eastAsia="zh-CN"/>
        </w:rPr>
        <w:t>3</w:t>
      </w:r>
      <w:r w:rsidRPr="000B78C8">
        <w:rPr>
          <w:lang w:val="sv-FI"/>
        </w:rPr>
        <w:t xml:space="preserve">: </w:t>
      </w:r>
      <w:r w:rsidRPr="000B78C8">
        <w:rPr>
          <w:lang w:val="sv-FI" w:eastAsia="zh-CN"/>
        </w:rPr>
        <w:t>standalone</w:t>
      </w:r>
      <w:r w:rsidRPr="000B78C8">
        <w:rPr>
          <w:lang w:val="sv-FI"/>
        </w:rPr>
        <w:t xml:space="preserve"> NB-IoT</w:t>
      </w:r>
      <w:r>
        <w:tab/>
        <w:t>870</w:t>
      </w:r>
    </w:p>
    <w:p w14:paraId="6F512F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188DE6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16CB68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47149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592A21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A.3.2.3.</w:t>
      </w:r>
      <w:r w:rsidRPr="000B78C8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 xml:space="preserve">Narrowband IoT OCNG TDD pattern </w:t>
      </w:r>
      <w:r w:rsidRPr="000B78C8">
        <w:rPr>
          <w:lang w:val="sv-FI" w:eastAsia="zh-CN"/>
        </w:rPr>
        <w:t>3</w:t>
      </w:r>
      <w:r w:rsidRPr="000B78C8">
        <w:rPr>
          <w:lang w:val="sv-FI"/>
        </w:rPr>
        <w:t xml:space="preserve">: </w:t>
      </w:r>
      <w:r w:rsidRPr="000B78C8">
        <w:rPr>
          <w:lang w:val="sv-FI" w:eastAsia="zh-CN"/>
        </w:rPr>
        <w:t>standalone</w:t>
      </w:r>
      <w:r w:rsidRPr="000B78C8">
        <w:rPr>
          <w:lang w:val="sv-FI"/>
        </w:rPr>
        <w:t xml:space="preserve"> NB-IoT</w:t>
      </w:r>
      <w:r>
        <w:tab/>
        <w:t>875</w:t>
      </w:r>
    </w:p>
    <w:p w14:paraId="40411F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D54AA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54301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528B97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16600C4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7DC4F2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7A208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6E24F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1C0A44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50EA7E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4EFE61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0B78C8">
        <w:rPr>
          <w:lang w:val="en-US"/>
        </w:rPr>
        <w:t>, 2x2 antenna</w:t>
      </w:r>
      <w:r>
        <w:tab/>
        <w:t>880</w:t>
      </w:r>
    </w:p>
    <w:p w14:paraId="0FDFAF1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134D93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221C7BC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39C680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0F301F3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442AEE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3E1DDC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1A98A79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6D6272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</w:t>
      </w:r>
      <w:r w:rsidRPr="000B78C8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74D22A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3DBAF3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481A783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A81BB7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1E0222B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2RX is supported</w:t>
      </w:r>
      <w:r>
        <w:tab/>
        <w:t>883</w:t>
      </w:r>
    </w:p>
    <w:p w14:paraId="52F9C5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4RX is supported</w:t>
      </w:r>
      <w:r>
        <w:tab/>
        <w:t>883</w:t>
      </w:r>
    </w:p>
    <w:p w14:paraId="531315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</w:t>
      </w:r>
      <w:r w:rsidRPr="000B78C8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1E2BE8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1590AC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6A371C1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F3CA96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353B4C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2RX is supported</w:t>
      </w:r>
      <w:r>
        <w:tab/>
        <w:t>884</w:t>
      </w:r>
    </w:p>
    <w:p w14:paraId="3EFD33E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4RX is supported</w:t>
      </w:r>
      <w:r>
        <w:tab/>
        <w:t>884</w:t>
      </w:r>
    </w:p>
    <w:p w14:paraId="12BCF4F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8RX is supported</w:t>
      </w:r>
      <w:r>
        <w:tab/>
        <w:t>884</w:t>
      </w:r>
    </w:p>
    <w:p w14:paraId="760D9B1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03039D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3CBEBA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C17E37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3B7EF4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07C4DA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BBC1F9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4B13C8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1120DB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CA4F8B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1FE6C9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3DA27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1338B6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1B8B6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6318C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55DA89A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3BE012E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1E4201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53062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C386F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6C0E02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708539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205B3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6FC7D2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5FE7CFA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B1685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A13EE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39BD395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B4CA2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5F5A8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2C41C9C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72E67B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Introduction</w:t>
      </w:r>
      <w:r>
        <w:tab/>
        <w:t>898</w:t>
      </w:r>
    </w:p>
    <w:p w14:paraId="0F1653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Principle of testing</w:t>
      </w:r>
      <w:r>
        <w:tab/>
        <w:t>898</w:t>
      </w:r>
    </w:p>
    <w:p w14:paraId="669CBD1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260E4FA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E138E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1F4F42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3EBD05A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748F346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4DA57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Introduction</w:t>
      </w:r>
      <w:r>
        <w:tab/>
        <w:t>901</w:t>
      </w:r>
    </w:p>
    <w:p w14:paraId="376D85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Principle of testing</w:t>
      </w:r>
      <w:r>
        <w:tab/>
        <w:t>901</w:t>
      </w:r>
    </w:p>
    <w:p w14:paraId="7F94753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7D62AB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D54A8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43C503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7814786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445BC23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F3768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5BA7C4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4E36E7D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B68C9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DF49B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BF32AA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AB81F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24A92B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8F8BAE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0B78C8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492630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592C7F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B25F6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1A77016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627CCE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6917D7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2B19D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02E253F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FBAE6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Introduction</w:t>
      </w:r>
      <w:r>
        <w:tab/>
        <w:t>921</w:t>
      </w:r>
    </w:p>
    <w:p w14:paraId="0031F4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Principle of testing</w:t>
      </w:r>
      <w:r>
        <w:tab/>
        <w:t>921</w:t>
      </w:r>
    </w:p>
    <w:p w14:paraId="176DFFA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71F4A53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517251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29BFB59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78C8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3AA55C0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74C88F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4D3122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0F248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19E06C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51B1CD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2D1AAF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73C485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553BA5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6C3FA2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603F6F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7C9E9E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6C330B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7D479C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3F42C0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7EDD33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700F8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B4829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2A5E5F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018F32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6D90C3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65A9A4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381A95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6EE65F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6E543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744978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419DC4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C830A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2A429E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8B59C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A3853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6DE4CF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7DF041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0513E8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67BFFD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4B78F6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A86C9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FF7617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7063A0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391108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D8B39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41380F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1EC8EB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D07B0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4B15D8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20262D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3AD75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6076FC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4FB236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02E5A4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EF364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1A5E44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2D6609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3E8599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266684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5E9A0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2ECD3B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26D38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0318F0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6ECF43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20661F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8D7FA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60B744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71C395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773D39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02DE6E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2A2F9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DD4EFA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6CFA15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5105C5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6573A1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1FFE90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03ED42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401529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– FDD Inter frequency case for Cat-M1 UE in normal coverage</w:t>
      </w:r>
      <w:r>
        <w:tab/>
        <w:t>977</w:t>
      </w:r>
    </w:p>
    <w:p w14:paraId="06E380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60CAA3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58F392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 – FDD Inter frequency case for Cat-M1 UE in normal coverage</w:t>
      </w:r>
      <w:r>
        <w:tab/>
        <w:t>979</w:t>
      </w:r>
    </w:p>
    <w:p w14:paraId="135886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462FDE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358985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– FDD Inter frequency case for Cat-M1 UE in normal coverage</w:t>
      </w:r>
      <w:r>
        <w:tab/>
        <w:t>981</w:t>
      </w:r>
    </w:p>
    <w:p w14:paraId="77D6E6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0A4ACF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30952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– FDD Inter frequency case for Cat-M1 UE in enhanced coverage</w:t>
      </w:r>
      <w:r>
        <w:tab/>
        <w:t>983</w:t>
      </w:r>
    </w:p>
    <w:p w14:paraId="47BF2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C4F0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4F3785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200617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24B090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49882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9D4C0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1F161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642FA6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3093A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64038C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7739F3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053086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31B572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8E897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E074F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69754B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53EC20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24B8BE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5E7405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23FE93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78622A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690921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1E503CC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073961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3F5F8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500472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55BC0B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2A20AA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424842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91A84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3961A5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721D2E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1009</w:t>
      </w:r>
    </w:p>
    <w:p w14:paraId="647C3A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0CD0DC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43BAAD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1011</w:t>
      </w:r>
    </w:p>
    <w:p w14:paraId="6B9C0E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5CE278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7722F4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12FFB5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76EC63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65B54D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77656A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08A85E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3E3A65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615B19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7EE2AF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597ADD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59A102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10E3F9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14D771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283A35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5C2986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40259B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7DBA12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665605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0D1562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0878CB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1D31BE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18704B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26FE25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7EFEC3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0EAE7F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75CA6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185F5A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1D0C63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F41CF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1AB40F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08B680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 xml:space="preserve">A.4.2.51 E-UTRAN FD-FDD </w:t>
      </w:r>
      <w:r>
        <w:t>RSS based</w:t>
      </w:r>
      <w:r w:rsidRPr="000B78C8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5C6F31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30C58B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25925C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7AF060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72A90F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5AC582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662044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7EF787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79160D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5E108C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3BE893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64756E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081335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3E685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1D9929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17EBEF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5153BE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14D2B3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7248625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FDD:</w:t>
      </w:r>
      <w:r>
        <w:tab/>
        <w:t>1060</w:t>
      </w:r>
    </w:p>
    <w:p w14:paraId="5DF082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6ED160F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7180C55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741F28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6A5A8E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2F1BC36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57248D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305838F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438E19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3D6884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6DB8A1F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5F299A9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5A1CF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233497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33A4D2D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539EE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TDD:</w:t>
      </w:r>
      <w:r>
        <w:tab/>
        <w:t>1073</w:t>
      </w:r>
    </w:p>
    <w:p w14:paraId="2A8847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A.4.3.2.</w:t>
      </w:r>
      <w:r w:rsidRPr="000B78C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4921B7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2D90D48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2836D12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A.4.3.2.</w:t>
      </w:r>
      <w:r w:rsidRPr="000B78C8">
        <w:rPr>
          <w:lang w:val="en-US" w:eastAsia="zh-CN"/>
        </w:rPr>
        <w:t>1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Void</w:t>
      </w:r>
      <w:r>
        <w:tab/>
        <w:t>1075</w:t>
      </w:r>
    </w:p>
    <w:p w14:paraId="5A01C9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11A611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2AF8AA9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20B645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0B97A1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530ED2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UTRAN FDD:</w:t>
      </w:r>
      <w:r>
        <w:tab/>
        <w:t>1079</w:t>
      </w:r>
    </w:p>
    <w:p w14:paraId="7A9FF7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65F46B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6CC9C0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12DFB7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2B8ABD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0485AF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UTRAN TDD:</w:t>
      </w:r>
      <w:r>
        <w:tab/>
        <w:t>1088</w:t>
      </w:r>
    </w:p>
    <w:p w14:paraId="17B7AE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7CB558C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541B7EA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3DD73E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058F94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7031C4C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4056A8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577E0AA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196AA5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B5224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095A87D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7119315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6E87D82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6C7D78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GSM:</w:t>
      </w:r>
      <w:r>
        <w:tab/>
        <w:t>1099</w:t>
      </w:r>
    </w:p>
    <w:p w14:paraId="248F9E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1099</w:t>
      </w:r>
    </w:p>
    <w:p w14:paraId="34C601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1101</w:t>
      </w:r>
    </w:p>
    <w:p w14:paraId="2B42B1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GSM:</w:t>
      </w:r>
      <w:r>
        <w:tab/>
        <w:t>1101</w:t>
      </w:r>
    </w:p>
    <w:p w14:paraId="389AFF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1101</w:t>
      </w:r>
    </w:p>
    <w:p w14:paraId="2D3932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1103</w:t>
      </w:r>
    </w:p>
    <w:p w14:paraId="064F8ED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35274D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3FC3FD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5CDF568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7F068D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396A4E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3E5922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7C94534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614B1A5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193D5B5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61E5B7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cdma2000 1X</w:t>
      </w:r>
      <w:r>
        <w:tab/>
        <w:t>1109</w:t>
      </w:r>
    </w:p>
    <w:p w14:paraId="44C816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4B0E31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7AA0B9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02E861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</w:t>
      </w:r>
      <w:r w:rsidRPr="000B78C8">
        <w:rPr>
          <w:lang w:val="sv-SE" w:eastAsia="zh-CN"/>
        </w:rPr>
        <w:t>6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 xml:space="preserve">E-UTRAN </w:t>
      </w:r>
      <w:r w:rsidRPr="000B78C8">
        <w:rPr>
          <w:lang w:val="sv-SE" w:eastAsia="zh-CN"/>
        </w:rPr>
        <w:t>T</w:t>
      </w:r>
      <w:r w:rsidRPr="000B78C8">
        <w:rPr>
          <w:lang w:val="sv-SE"/>
        </w:rPr>
        <w:t>DD – cdma2000 1X</w:t>
      </w:r>
      <w:r>
        <w:tab/>
        <w:t>1112</w:t>
      </w:r>
    </w:p>
    <w:p w14:paraId="27FE7C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69069C7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3DAC6EF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1B2A0AB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36E9FA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493CE4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400502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1B44F6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3FB066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6D51C3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74B9BD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14B2AE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25DB30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64F16C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1CCD5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0BA39D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1EDE1D54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4A17F39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Handover</w:t>
      </w:r>
      <w:r>
        <w:tab/>
        <w:t>1136</w:t>
      </w:r>
    </w:p>
    <w:p w14:paraId="13E893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Intra frequency handover</w:t>
      </w:r>
      <w:r>
        <w:tab/>
        <w:t>1136</w:t>
      </w:r>
    </w:p>
    <w:p w14:paraId="5C76AA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1136</w:t>
      </w:r>
    </w:p>
    <w:p w14:paraId="4F8112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1138</w:t>
      </w:r>
    </w:p>
    <w:p w14:paraId="25B9B7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60C482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1138</w:t>
      </w:r>
    </w:p>
    <w:p w14:paraId="6DCD86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1140</w:t>
      </w:r>
    </w:p>
    <w:p w14:paraId="00A3B3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23354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1140</w:t>
      </w:r>
    </w:p>
    <w:p w14:paraId="4CF07D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1142</w:t>
      </w:r>
    </w:p>
    <w:p w14:paraId="4106A2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3684C5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1142</w:t>
      </w:r>
    </w:p>
    <w:p w14:paraId="1E9824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1144</w:t>
      </w:r>
    </w:p>
    <w:p w14:paraId="4DC873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1DFB94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1144</w:t>
      </w:r>
    </w:p>
    <w:p w14:paraId="578882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1146</w:t>
      </w:r>
    </w:p>
    <w:p w14:paraId="2AF5A1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2C315B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C98B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1148</w:t>
      </w:r>
    </w:p>
    <w:p w14:paraId="08E91C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720581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1148</w:t>
      </w:r>
    </w:p>
    <w:p w14:paraId="583F90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1151</w:t>
      </w:r>
    </w:p>
    <w:p w14:paraId="19941A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61BB6C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1151</w:t>
      </w:r>
    </w:p>
    <w:p w14:paraId="6E330F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1154</w:t>
      </w:r>
    </w:p>
    <w:p w14:paraId="37EBA6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6664FE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1154</w:t>
      </w:r>
    </w:p>
    <w:p w14:paraId="4B7AD6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1155</w:t>
      </w:r>
    </w:p>
    <w:p w14:paraId="4277A9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03A8F1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1155</w:t>
      </w:r>
    </w:p>
    <w:p w14:paraId="0347CB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1157</w:t>
      </w:r>
    </w:p>
    <w:p w14:paraId="744B2B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02D4CF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1157</w:t>
      </w:r>
    </w:p>
    <w:p w14:paraId="392830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1159</w:t>
      </w:r>
    </w:p>
    <w:p w14:paraId="55DD16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1DBBEB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1159</w:t>
      </w:r>
    </w:p>
    <w:p w14:paraId="4D4382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1161</w:t>
      </w:r>
    </w:p>
    <w:p w14:paraId="31FBC4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22AF8B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1161</w:t>
      </w:r>
    </w:p>
    <w:p w14:paraId="4395A4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1163</w:t>
      </w:r>
    </w:p>
    <w:p w14:paraId="5EC76A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23504D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1164</w:t>
      </w:r>
    </w:p>
    <w:p w14:paraId="5AB1D9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1165</w:t>
      </w:r>
    </w:p>
    <w:p w14:paraId="73E20C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4209D0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1166</w:t>
      </w:r>
    </w:p>
    <w:p w14:paraId="0D8CC7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1167</w:t>
      </w:r>
    </w:p>
    <w:p w14:paraId="6CC5A9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760B95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1168</w:t>
      </w:r>
    </w:p>
    <w:p w14:paraId="3583D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1169</w:t>
      </w:r>
    </w:p>
    <w:p w14:paraId="1E3432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53941F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1170</w:t>
      </w:r>
    </w:p>
    <w:p w14:paraId="748274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1171</w:t>
      </w:r>
    </w:p>
    <w:p w14:paraId="4BC467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48D0C1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1172</w:t>
      </w:r>
    </w:p>
    <w:p w14:paraId="0BAAAA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1173</w:t>
      </w:r>
    </w:p>
    <w:p w14:paraId="2D5FDC4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5192F6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1174</w:t>
      </w:r>
    </w:p>
    <w:p w14:paraId="0E15A9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1175</w:t>
      </w:r>
    </w:p>
    <w:p w14:paraId="701DCA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420069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1176</w:t>
      </w:r>
    </w:p>
    <w:p w14:paraId="24EE8C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1177</w:t>
      </w:r>
    </w:p>
    <w:p w14:paraId="6E943E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482E46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1178</w:t>
      </w:r>
    </w:p>
    <w:p w14:paraId="32446E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1179</w:t>
      </w:r>
    </w:p>
    <w:p w14:paraId="063DAB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06E76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1179</w:t>
      </w:r>
    </w:p>
    <w:p w14:paraId="759CD5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1181</w:t>
      </w:r>
    </w:p>
    <w:p w14:paraId="1CAC85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217B4C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1181</w:t>
      </w:r>
    </w:p>
    <w:p w14:paraId="123F29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1183</w:t>
      </w:r>
    </w:p>
    <w:p w14:paraId="1C2F72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6355B8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1183</w:t>
      </w:r>
    </w:p>
    <w:p w14:paraId="6AA1BB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1185</w:t>
      </w:r>
    </w:p>
    <w:p w14:paraId="59A0D0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097E6C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1185</w:t>
      </w:r>
    </w:p>
    <w:p w14:paraId="5208D4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1187</w:t>
      </w:r>
    </w:p>
    <w:p w14:paraId="37C3E6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718100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1188</w:t>
      </w:r>
    </w:p>
    <w:p w14:paraId="7CFB3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1189</w:t>
      </w:r>
    </w:p>
    <w:p w14:paraId="4B89B15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7C64C8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1190</w:t>
      </w:r>
    </w:p>
    <w:p w14:paraId="4164CA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1191</w:t>
      </w:r>
    </w:p>
    <w:p w14:paraId="52C6CC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2F9AC3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1192</w:t>
      </w:r>
    </w:p>
    <w:p w14:paraId="5F5D56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1193</w:t>
      </w:r>
    </w:p>
    <w:p w14:paraId="1ADA3E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41A00C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1194</w:t>
      </w:r>
    </w:p>
    <w:p w14:paraId="341369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1195</w:t>
      </w:r>
    </w:p>
    <w:p w14:paraId="67C8B1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19406F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1196</w:t>
      </w:r>
    </w:p>
    <w:p w14:paraId="580319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1197</w:t>
      </w:r>
    </w:p>
    <w:p w14:paraId="09E522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3675D2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1198</w:t>
      </w:r>
    </w:p>
    <w:p w14:paraId="61133D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1199</w:t>
      </w:r>
    </w:p>
    <w:p w14:paraId="3A3304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522E27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1200</w:t>
      </w:r>
    </w:p>
    <w:p w14:paraId="4FB42A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1201</w:t>
      </w:r>
    </w:p>
    <w:p w14:paraId="4DDBD5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05A776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1202</w:t>
      </w:r>
    </w:p>
    <w:p w14:paraId="046FF9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1203</w:t>
      </w:r>
    </w:p>
    <w:p w14:paraId="56D2AA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6AD353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1204</w:t>
      </w:r>
    </w:p>
    <w:p w14:paraId="482D88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1205</w:t>
      </w:r>
    </w:p>
    <w:p w14:paraId="15DA97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7DDFC8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1206</w:t>
      </w:r>
    </w:p>
    <w:p w14:paraId="0D1D6B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1207</w:t>
      </w:r>
    </w:p>
    <w:p w14:paraId="3CBC0E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157201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1208</w:t>
      </w:r>
    </w:p>
    <w:p w14:paraId="519D1F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1209</w:t>
      </w:r>
    </w:p>
    <w:p w14:paraId="13C150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7A3FA1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1210</w:t>
      </w:r>
    </w:p>
    <w:p w14:paraId="761945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1211</w:t>
      </w:r>
    </w:p>
    <w:p w14:paraId="4294BC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5F1507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1212</w:t>
      </w:r>
    </w:p>
    <w:p w14:paraId="44D4C2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1213</w:t>
      </w:r>
    </w:p>
    <w:p w14:paraId="312EFC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28F5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1214</w:t>
      </w:r>
    </w:p>
    <w:p w14:paraId="7F3F34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1215</w:t>
      </w:r>
    </w:p>
    <w:p w14:paraId="36D943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47EE85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1216</w:t>
      </w:r>
    </w:p>
    <w:p w14:paraId="247B74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1217</w:t>
      </w:r>
    </w:p>
    <w:p w14:paraId="2F2B2A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2604F5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1218</w:t>
      </w:r>
    </w:p>
    <w:p w14:paraId="275750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1220</w:t>
      </w:r>
    </w:p>
    <w:p w14:paraId="5BB56F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5A7C4A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1221</w:t>
      </w:r>
    </w:p>
    <w:p w14:paraId="6D4B5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1222</w:t>
      </w:r>
    </w:p>
    <w:p w14:paraId="7F132A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1D4CBE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1223</w:t>
      </w:r>
    </w:p>
    <w:p w14:paraId="2421D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1224</w:t>
      </w:r>
    </w:p>
    <w:p w14:paraId="405626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44154D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1225</w:t>
      </w:r>
    </w:p>
    <w:p w14:paraId="004CEA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1226</w:t>
      </w:r>
    </w:p>
    <w:p w14:paraId="21C34C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Intra frequency DAPS handover</w:t>
      </w:r>
      <w:r>
        <w:tab/>
        <w:t>1227</w:t>
      </w:r>
    </w:p>
    <w:p w14:paraId="5C57CD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1227</w:t>
      </w:r>
    </w:p>
    <w:p w14:paraId="2F7D83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1228</w:t>
      </w:r>
    </w:p>
    <w:p w14:paraId="7D33B1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4330D6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1229</w:t>
      </w:r>
    </w:p>
    <w:p w14:paraId="4391B0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1230</w:t>
      </w:r>
    </w:p>
    <w:p w14:paraId="47300C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Intra frequency conditional handover</w:t>
      </w:r>
      <w:r>
        <w:tab/>
        <w:t>1231</w:t>
      </w:r>
    </w:p>
    <w:p w14:paraId="195CC2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1231</w:t>
      </w:r>
    </w:p>
    <w:p w14:paraId="16ADCC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1232</w:t>
      </w:r>
    </w:p>
    <w:p w14:paraId="247A92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TDD Intra frequency conditional handover</w:t>
      </w:r>
      <w:r>
        <w:tab/>
        <w:t>1233</w:t>
      </w:r>
    </w:p>
    <w:p w14:paraId="0D4789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1233</w:t>
      </w:r>
    </w:p>
    <w:p w14:paraId="0C66EE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1234</w:t>
      </w:r>
    </w:p>
    <w:p w14:paraId="63D491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Inter frequency conditional handover</w:t>
      </w:r>
      <w:r>
        <w:tab/>
        <w:t>1235</w:t>
      </w:r>
    </w:p>
    <w:p w14:paraId="6CDDC7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1235</w:t>
      </w:r>
    </w:p>
    <w:p w14:paraId="1341B6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1236</w:t>
      </w:r>
    </w:p>
    <w:p w14:paraId="5B031C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TDD Inter frequency conditional handover</w:t>
      </w:r>
      <w:r>
        <w:tab/>
        <w:t>1237</w:t>
      </w:r>
    </w:p>
    <w:p w14:paraId="215BBA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1237</w:t>
      </w:r>
    </w:p>
    <w:p w14:paraId="571CA1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1238</w:t>
      </w:r>
    </w:p>
    <w:p w14:paraId="005B57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TDD Inter frequency conditional handover</w:t>
      </w:r>
      <w:r>
        <w:tab/>
        <w:t>1239</w:t>
      </w:r>
    </w:p>
    <w:p w14:paraId="4B4132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1239</w:t>
      </w:r>
    </w:p>
    <w:p w14:paraId="1F3CCC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1241</w:t>
      </w:r>
    </w:p>
    <w:p w14:paraId="7A7570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FDD Inter frequency conditional handover</w:t>
      </w:r>
      <w:r>
        <w:tab/>
        <w:t>1241</w:t>
      </w:r>
    </w:p>
    <w:p w14:paraId="065B35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1241</w:t>
      </w:r>
    </w:p>
    <w:p w14:paraId="74139F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1244</w:t>
      </w:r>
    </w:p>
    <w:p w14:paraId="2FE03B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4854D7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1245</w:t>
      </w:r>
    </w:p>
    <w:p w14:paraId="79E31D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1247</w:t>
      </w:r>
    </w:p>
    <w:p w14:paraId="18F1A7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09AB2E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1248</w:t>
      </w:r>
    </w:p>
    <w:p w14:paraId="072E55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1250</w:t>
      </w:r>
    </w:p>
    <w:p w14:paraId="17A2F91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TDD inter-band inter-frequency synchronous DAPS handover</w:t>
      </w:r>
      <w:r>
        <w:tab/>
        <w:t>1251</w:t>
      </w:r>
    </w:p>
    <w:p w14:paraId="623B47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1251</w:t>
      </w:r>
    </w:p>
    <w:p w14:paraId="172EA5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FDD inter-band inter-frequency synchronous DAPS handover</w:t>
      </w:r>
      <w:r>
        <w:tab/>
        <w:t>1255</w:t>
      </w:r>
    </w:p>
    <w:p w14:paraId="7384F9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1255</w:t>
      </w:r>
    </w:p>
    <w:p w14:paraId="4F5D2C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1258</w:t>
      </w:r>
    </w:p>
    <w:p w14:paraId="4489E4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790E7D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1259</w:t>
      </w:r>
    </w:p>
    <w:p w14:paraId="3BF544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1261</w:t>
      </w:r>
    </w:p>
    <w:p w14:paraId="4B578E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78F1DC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1261</w:t>
      </w:r>
    </w:p>
    <w:p w14:paraId="71928E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1264</w:t>
      </w:r>
    </w:p>
    <w:p w14:paraId="1E6BC0C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26CF61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FDD Handover</w:t>
      </w:r>
      <w:r>
        <w:tab/>
        <w:t>1264</w:t>
      </w:r>
    </w:p>
    <w:p w14:paraId="7CCAB9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082E55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1266</w:t>
      </w:r>
    </w:p>
    <w:p w14:paraId="749C8A5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- UTRAN FDD Handover</w:t>
      </w:r>
      <w:r>
        <w:tab/>
        <w:t>1267</w:t>
      </w:r>
    </w:p>
    <w:p w14:paraId="3473A1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1267</w:t>
      </w:r>
    </w:p>
    <w:p w14:paraId="530FC4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1270</w:t>
      </w:r>
    </w:p>
    <w:p w14:paraId="1EE770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  <w:lang w:val="sv-SE"/>
        </w:rPr>
        <w:t>A.</w:t>
      </w:r>
      <w:r w:rsidRPr="000B78C8">
        <w:rPr>
          <w:rFonts w:cs="v4.2.0"/>
          <w:snapToGrid w:val="0"/>
          <w:lang w:val="sv-SE" w:eastAsia="zh-CN"/>
        </w:rPr>
        <w:t>5</w:t>
      </w:r>
      <w:r w:rsidRPr="000B78C8">
        <w:rPr>
          <w:rFonts w:cs="v4.2.0"/>
          <w:snapToGrid w:val="0"/>
          <w:lang w:val="sv-SE"/>
        </w:rPr>
        <w:t>.</w:t>
      </w:r>
      <w:r w:rsidRPr="000B78C8">
        <w:rPr>
          <w:rFonts w:cs="v4.2.0"/>
          <w:snapToGrid w:val="0"/>
          <w:lang w:val="sv-SE" w:eastAsia="zh-CN"/>
        </w:rPr>
        <w:t>2</w:t>
      </w:r>
      <w:r w:rsidRPr="000B78C8">
        <w:rPr>
          <w:rFonts w:cs="v4.2.0"/>
          <w:snapToGrid w:val="0"/>
          <w:lang w:val="sv-SE"/>
        </w:rPr>
        <w:t>.</w:t>
      </w:r>
      <w:r w:rsidRPr="000B78C8">
        <w:rPr>
          <w:rFonts w:cs="v4.2.0"/>
          <w:snapToGrid w:val="0"/>
          <w:lang w:val="sv-SE" w:eastAsia="zh-CN"/>
        </w:rPr>
        <w:t xml:space="preserve">3 </w:t>
      </w:r>
      <w:r w:rsidRPr="000B78C8">
        <w:rPr>
          <w:lang w:val="sv-SE"/>
        </w:rPr>
        <w:t>E-UTRAN FDD- GSM Handover</w:t>
      </w:r>
      <w:r>
        <w:tab/>
        <w:t>1270</w:t>
      </w:r>
    </w:p>
    <w:p w14:paraId="2FE368F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1270</w:t>
      </w:r>
    </w:p>
    <w:p w14:paraId="423DDEA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 xml:space="preserve">Test </w:t>
      </w:r>
      <w:r w:rsidRPr="000B78C8">
        <w:rPr>
          <w:snapToGrid w:val="0"/>
          <w:lang w:eastAsia="zh-CN"/>
        </w:rPr>
        <w:t>Requirements</w:t>
      </w:r>
      <w:r>
        <w:tab/>
        <w:t>1271</w:t>
      </w:r>
    </w:p>
    <w:p w14:paraId="5A92DB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</w:t>
      </w:r>
      <w:r w:rsidRPr="000B78C8">
        <w:rPr>
          <w:lang w:val="sv-SE" w:eastAsia="zh-CN"/>
        </w:rPr>
        <w:t xml:space="preserve"> TDD</w:t>
      </w:r>
      <w:r w:rsidRPr="000B78C8">
        <w:rPr>
          <w:lang w:val="sv-SE"/>
        </w:rPr>
        <w:t xml:space="preserve"> - UTRAN TDD Handover</w:t>
      </w:r>
      <w:r>
        <w:tab/>
        <w:t>1272</w:t>
      </w:r>
    </w:p>
    <w:p w14:paraId="4EEB22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2DA2BD1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573D9C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719E909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6B1CF9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519969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057893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7DCBEE6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lastRenderedPageBreak/>
        <w:t>A.</w:t>
      </w:r>
      <w:r w:rsidRPr="000B78C8">
        <w:rPr>
          <w:lang w:val="sv-SE" w:eastAsia="zh-CN"/>
        </w:rPr>
        <w:t>5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2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4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2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 w:eastAsia="zh-CN"/>
        </w:rPr>
        <w:t>Void</w:t>
      </w:r>
      <w:r>
        <w:tab/>
        <w:t>1274</w:t>
      </w:r>
    </w:p>
    <w:p w14:paraId="1385BCB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TDD Handover</w:t>
      </w:r>
      <w:r>
        <w:tab/>
        <w:t>1274</w:t>
      </w:r>
    </w:p>
    <w:p w14:paraId="0CA55D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3EF2414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EBF4A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1277</w:t>
      </w:r>
    </w:p>
    <w:p w14:paraId="3BA8B73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528A71C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243CD3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Void</w:t>
      </w:r>
      <w:r>
        <w:tab/>
        <w:t>1277</w:t>
      </w:r>
    </w:p>
    <w:p w14:paraId="4C7AD8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  <w:lang w:val="sv-SE"/>
        </w:rPr>
        <w:t>A.5.2.</w:t>
      </w:r>
      <w:r w:rsidRPr="000B78C8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- GSM Handover</w:t>
      </w:r>
      <w:r>
        <w:tab/>
        <w:t>1277</w:t>
      </w:r>
    </w:p>
    <w:p w14:paraId="1FCB852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5DBF544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1010E2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A.5.2.</w:t>
      </w:r>
      <w:r w:rsidRPr="000B78C8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72E0CA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34C241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1282</w:t>
      </w:r>
    </w:p>
    <w:p w14:paraId="1B62B0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3426BC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4D088B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5BD2D1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41CB08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250457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32B0A2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3D5088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559BCB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54C7AC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0B27C0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0F086A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1291</w:t>
      </w:r>
    </w:p>
    <w:p w14:paraId="50E554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08E07B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26FA08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1294</w:t>
      </w:r>
    </w:p>
    <w:p w14:paraId="61310D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SE"/>
        </w:rPr>
        <w:t>A.5.2.1</w:t>
      </w:r>
      <w:r w:rsidRPr="000B78C8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FDD Handover</w:t>
      </w:r>
      <w:r w:rsidRPr="000B78C8">
        <w:rPr>
          <w:lang w:val="sv-SE" w:eastAsia="zh-CN"/>
        </w:rPr>
        <w:t xml:space="preserve"> for 5MHz Bandwidth</w:t>
      </w:r>
      <w:r>
        <w:tab/>
        <w:t>1294</w:t>
      </w:r>
    </w:p>
    <w:p w14:paraId="31D603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7A42C9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</w:t>
      </w:r>
      <w:r w:rsidRPr="000B78C8">
        <w:rPr>
          <w:snapToGrid w:val="0"/>
          <w:lang w:eastAsia="zh-CN"/>
        </w:rPr>
        <w:t>11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1294</w:t>
      </w:r>
    </w:p>
    <w:p w14:paraId="6F307CC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Handover to Non-3GPP RATs</w:t>
      </w:r>
      <w:r>
        <w:tab/>
        <w:t>1295</w:t>
      </w:r>
    </w:p>
    <w:p w14:paraId="32301C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– HRPD Handover</w:t>
      </w:r>
      <w:r>
        <w:tab/>
        <w:t>1295</w:t>
      </w:r>
    </w:p>
    <w:p w14:paraId="7AC954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18BD32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2D4F3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– cdma2000 1X Handover</w:t>
      </w:r>
      <w:r>
        <w:tab/>
        <w:t>1297</w:t>
      </w:r>
    </w:p>
    <w:p w14:paraId="5414A1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3691F8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18EF35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2BEE05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654893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2C4C39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033679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5BDFF7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3A154F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A.5.3.</w:t>
      </w:r>
      <w:r w:rsidRPr="000B78C8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 xml:space="preserve">E-UTRAN </w:t>
      </w:r>
      <w:r w:rsidRPr="000B78C8">
        <w:rPr>
          <w:lang w:val="sv-SE" w:eastAsia="zh-CN"/>
        </w:rPr>
        <w:t>T</w:t>
      </w:r>
      <w:r w:rsidRPr="000B78C8">
        <w:rPr>
          <w:lang w:val="sv-SE"/>
        </w:rPr>
        <w:t>DD – HRPD Handover</w:t>
      </w:r>
      <w:r>
        <w:tab/>
        <w:t>1305</w:t>
      </w:r>
    </w:p>
    <w:p w14:paraId="5E8A09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70964D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12A75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– cdma2000 1X Handover</w:t>
      </w:r>
      <w:r>
        <w:tab/>
        <w:t>1308</w:t>
      </w:r>
    </w:p>
    <w:p w14:paraId="64DD9C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24D56E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2B082110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71E928F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RRC Re-establishment</w:t>
      </w:r>
      <w:r>
        <w:tab/>
        <w:t>1311</w:t>
      </w:r>
    </w:p>
    <w:p w14:paraId="18D4A6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30FEAD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1311</w:t>
      </w:r>
    </w:p>
    <w:p w14:paraId="355F5D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268F2B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5D9353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1313</w:t>
      </w:r>
    </w:p>
    <w:p w14:paraId="77F413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69954C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1F9A7C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1315</w:t>
      </w:r>
    </w:p>
    <w:p w14:paraId="04B775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0D30F9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Inter-frequency RRC Re-establishment</w:t>
      </w:r>
      <w:r>
        <w:tab/>
        <w:t>1317</w:t>
      </w:r>
    </w:p>
    <w:p w14:paraId="2AD8AE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1317</w:t>
      </w:r>
    </w:p>
    <w:p w14:paraId="55BB9D8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19971F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</w:t>
      </w:r>
      <w:r w:rsidRPr="000B78C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FDD Intra-frequency RRC Re-establishment</w:t>
      </w:r>
      <w:r w:rsidRPr="000B78C8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5598D6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1319</w:t>
      </w:r>
    </w:p>
    <w:p w14:paraId="6362B9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5D6954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Intra-frequency RRC Re-establishment for UE category 0</w:t>
      </w:r>
      <w:r>
        <w:tab/>
        <w:t>1319</w:t>
      </w:r>
    </w:p>
    <w:p w14:paraId="2CE99E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1319</w:t>
      </w:r>
    </w:p>
    <w:p w14:paraId="19678E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34D0D6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Intra-frequency RRC Re-establishment for UE category 0</w:t>
      </w:r>
      <w:r>
        <w:tab/>
        <w:t>1322</w:t>
      </w:r>
    </w:p>
    <w:p w14:paraId="4AB834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1322</w:t>
      </w:r>
    </w:p>
    <w:p w14:paraId="17C24D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42C49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Intra-frequency RRC Re-establishment for UE category 0</w:t>
      </w:r>
      <w:r>
        <w:tab/>
        <w:t>1324</w:t>
      </w:r>
    </w:p>
    <w:p w14:paraId="01FBAD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1324</w:t>
      </w:r>
    </w:p>
    <w:p w14:paraId="2F4194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01D942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Intra-frequency RRC Re-establishment for Cat-M1 UE in CEModeA</w:t>
      </w:r>
      <w:r>
        <w:tab/>
        <w:t>1326</w:t>
      </w:r>
    </w:p>
    <w:p w14:paraId="06DB73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1326</w:t>
      </w:r>
    </w:p>
    <w:p w14:paraId="2BEF3E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42C7E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Intra-frequency RRC Re-establishment for Cat-M1 UE in CEModeA</w:t>
      </w:r>
      <w:r>
        <w:tab/>
        <w:t>1328</w:t>
      </w:r>
    </w:p>
    <w:p w14:paraId="0A07C7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1328</w:t>
      </w:r>
    </w:p>
    <w:p w14:paraId="67854A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7F7B73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Intra-frequency RRC Re-establishment for Cat-M1 UE in CEModeA</w:t>
      </w:r>
      <w:r>
        <w:tab/>
        <w:t>1330</w:t>
      </w:r>
    </w:p>
    <w:p w14:paraId="3E0171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1330</w:t>
      </w:r>
    </w:p>
    <w:p w14:paraId="585D19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06AC58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Intra-frequency RRC Re-establishment for Cat-M1 UE in CEModeB</w:t>
      </w:r>
      <w:r>
        <w:tab/>
        <w:t>1332</w:t>
      </w:r>
    </w:p>
    <w:p w14:paraId="1CD4B6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1332</w:t>
      </w:r>
    </w:p>
    <w:p w14:paraId="276492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584CA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Intra-frequency RRC Re-establishment for Cat-M1 UE in CEModeB</w:t>
      </w:r>
      <w:r>
        <w:tab/>
        <w:t>1334</w:t>
      </w:r>
    </w:p>
    <w:p w14:paraId="102668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1334</w:t>
      </w:r>
    </w:p>
    <w:p w14:paraId="2C71EA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29488F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Intra-frequency RRC Re-establishment for Cat-M1 UE in CEModeB</w:t>
      </w:r>
      <w:r>
        <w:tab/>
        <w:t>1336</w:t>
      </w:r>
    </w:p>
    <w:p w14:paraId="5FA435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1336</w:t>
      </w:r>
    </w:p>
    <w:p w14:paraId="39ACB6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31F32E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RRC Re-establishment for UE</w:t>
      </w:r>
      <w:r w:rsidRPr="000B78C8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593D04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1338</w:t>
      </w:r>
    </w:p>
    <w:p w14:paraId="14DBAC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4A6E29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</w:t>
      </w:r>
      <w:r w:rsidRPr="000B78C8">
        <w:rPr>
          <w:snapToGrid w:val="0"/>
          <w:lang w:eastAsia="zh-CN"/>
        </w:rPr>
        <w:t>er</w:t>
      </w:r>
      <w:r w:rsidRPr="000B78C8">
        <w:rPr>
          <w:snapToGrid w:val="0"/>
        </w:rPr>
        <w:t>-frequency RRC Re-establishment for UE</w:t>
      </w:r>
      <w:r w:rsidRPr="000B78C8">
        <w:rPr>
          <w:snapToGrid w:val="0"/>
          <w:lang w:eastAsia="zh-CN"/>
        </w:rPr>
        <w:t xml:space="preserve"> category NB1 in In-Band mode under </w:t>
      </w:r>
      <w:r w:rsidRPr="000B78C8">
        <w:rPr>
          <w:rFonts w:cs="Intel Clear Light"/>
          <w:lang w:eastAsia="zh-CN"/>
        </w:rPr>
        <w:t>normal</w:t>
      </w:r>
      <w:r w:rsidRPr="000B78C8">
        <w:rPr>
          <w:rFonts w:cs="Arial"/>
          <w:lang w:eastAsia="zh-CN"/>
        </w:rPr>
        <w:t xml:space="preserve"> </w:t>
      </w:r>
      <w:r w:rsidRPr="000B78C8">
        <w:rPr>
          <w:snapToGrid w:val="0"/>
          <w:lang w:eastAsia="zh-CN"/>
        </w:rPr>
        <w:t>coverage</w:t>
      </w:r>
      <w:r>
        <w:tab/>
        <w:t>1341</w:t>
      </w:r>
    </w:p>
    <w:p w14:paraId="7F39A1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1341</w:t>
      </w:r>
    </w:p>
    <w:p w14:paraId="60E671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03A511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Inter-frequency RRC Re-establishment for Cat-M1 UE in CEModeA</w:t>
      </w:r>
      <w:r>
        <w:tab/>
        <w:t>1344</w:t>
      </w:r>
    </w:p>
    <w:p w14:paraId="6EAFB3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1344</w:t>
      </w:r>
    </w:p>
    <w:p w14:paraId="657BD1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5A24BB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Inter-frequency RRC Re-establishment for Cat-M1 UE in CEModeA</w:t>
      </w:r>
      <w:r>
        <w:tab/>
        <w:t>1346</w:t>
      </w:r>
    </w:p>
    <w:p w14:paraId="4E3898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1346</w:t>
      </w:r>
    </w:p>
    <w:p w14:paraId="6C48D3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40E294C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4F7223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1348</w:t>
      </w:r>
    </w:p>
    <w:p w14:paraId="68D09D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647C9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Inter-frequency RRC Re-establishment for Cat-M1 UE in CEModeB</w:t>
      </w:r>
      <w:r>
        <w:tab/>
        <w:t>1350</w:t>
      </w:r>
    </w:p>
    <w:p w14:paraId="2AFA6D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1350</w:t>
      </w:r>
    </w:p>
    <w:p w14:paraId="64456C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565027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Inter-frequency RRC Re-establishment for Cat-M1 UE in CEModeB</w:t>
      </w:r>
      <w:r>
        <w:tab/>
        <w:t>1352</w:t>
      </w:r>
    </w:p>
    <w:p w14:paraId="5C17FE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1352</w:t>
      </w:r>
    </w:p>
    <w:p w14:paraId="1F78E0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7B4E60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Inter-frequency RRC Re-establishment for Cat-M1 UE in CEModeB</w:t>
      </w:r>
      <w:r>
        <w:tab/>
        <w:t>1354</w:t>
      </w:r>
    </w:p>
    <w:p w14:paraId="08C690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1354</w:t>
      </w:r>
    </w:p>
    <w:p w14:paraId="449CEC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3302E6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</w:t>
      </w:r>
      <w:r w:rsidRPr="000B78C8">
        <w:rPr>
          <w:snapToGrid w:val="0"/>
          <w:lang w:eastAsia="zh-CN"/>
        </w:rPr>
        <w:t>er</w:t>
      </w:r>
      <w:r w:rsidRPr="000B78C8">
        <w:rPr>
          <w:snapToGrid w:val="0"/>
        </w:rPr>
        <w:t>-frequency RRC Re-establishment for UE</w:t>
      </w:r>
      <w:r w:rsidRPr="000B78C8">
        <w:rPr>
          <w:snapToGrid w:val="0"/>
          <w:lang w:eastAsia="zh-CN"/>
        </w:rPr>
        <w:t xml:space="preserve"> category NB1 in In-Band mode under </w:t>
      </w:r>
      <w:r w:rsidRPr="000B78C8">
        <w:rPr>
          <w:rFonts w:cs="Intel Clear Light"/>
          <w:lang w:eastAsia="zh-CN"/>
        </w:rPr>
        <w:t>normal</w:t>
      </w:r>
      <w:r w:rsidRPr="000B78C8">
        <w:rPr>
          <w:rFonts w:cs="Arial"/>
          <w:lang w:eastAsia="zh-CN"/>
        </w:rPr>
        <w:t xml:space="preserve"> </w:t>
      </w:r>
      <w:r w:rsidRPr="000B78C8">
        <w:rPr>
          <w:snapToGrid w:val="0"/>
          <w:lang w:eastAsia="zh-CN"/>
        </w:rPr>
        <w:t>coverage</w:t>
      </w:r>
      <w:r>
        <w:tab/>
        <w:t>1356</w:t>
      </w:r>
    </w:p>
    <w:p w14:paraId="7A709D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1356</w:t>
      </w:r>
    </w:p>
    <w:p w14:paraId="4D47C2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54ECD4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- TDD Intra-frequency RRC Re-establishment for UE</w:t>
      </w:r>
      <w:r w:rsidRPr="000B78C8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CB15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1359</w:t>
      </w:r>
    </w:p>
    <w:p w14:paraId="5B7A2C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78FE5DA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515C4B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5CC39A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1362</w:t>
      </w:r>
    </w:p>
    <w:p w14:paraId="570FF1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19B63B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7F027D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1D84B7A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0785C6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321EDD0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651111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5AD1C2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3C0DD8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7A2E92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67B164E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1B77F20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638C5A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1A8ABB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575859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7360EF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68DB917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4A694D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44C8CFC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66D808F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08DBE4D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76E7A7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3013F8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092D97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51A15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44A51C8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0D4484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18A35A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4DDCAF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264097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170192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25084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55FA4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7DF98D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69B0A1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38340D4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3FEE14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2B85922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3E445C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5F9C6F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F6641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60F9051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4C45F6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331C412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5DFBFF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2785FA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59EC31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5531EF8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77BE02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4F7F461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60B1FB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270F7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175627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5F25F47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4E1F8C8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2B5E41E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5A13ED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4994B19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686EF68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03F57E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7C06AB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26F585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34156E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542B05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5A74ECB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2AA689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E7B84E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13A786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1CCCFC2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7EF14C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09FFE5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392715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2B7342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7FD5A3B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41F73C2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4CBDB3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5BA5C3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014A86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2313FDE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50FF8B5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76923F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63ACF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1396</w:t>
      </w:r>
    </w:p>
    <w:p w14:paraId="7CE77C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5794425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6DC2A64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F70D57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6BB208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53DAFDF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134E6F7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4316BD3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5A6595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061455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1400</w:t>
      </w:r>
    </w:p>
    <w:p w14:paraId="55206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57CD19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724FE8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7E9D0E0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6A3122B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A0D115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625FB23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0C44C0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4876A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19FCD7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1404</w:t>
      </w:r>
    </w:p>
    <w:p w14:paraId="13DF8F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029DD84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7C7F56A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3C2C920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14EBC27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3390C6A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5421793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2334F6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41D0F3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08154D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3446D2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1C162F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1A35A3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16C1899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19C7CE4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2140652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3E74BB2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1F3D37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0A7738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1AB9F4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6AE376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3350A76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3833F99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3CFB968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1ACBD15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82A542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AEAADA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081427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08469D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1812A8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1EDB10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551EC32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1830D55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2474D98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31C9B3A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21FD326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0983907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74A8A3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21A517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55723A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1A4D0F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19580E9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235A5E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3F2B6FD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006E06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7EC4D5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5F5ECF4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5343AF2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66A241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79AD4F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08DA22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336AF5C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296476C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E2D070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7072AE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7A973EE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17553B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3BD862A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774DB9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7BE451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011210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2D0C6B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50917C2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7853FAB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48C5C58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63782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A96DDD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08C868E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B6E296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1C3673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70098D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1435</w:t>
      </w:r>
    </w:p>
    <w:p w14:paraId="397DE2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1437</w:t>
      </w:r>
    </w:p>
    <w:p w14:paraId="2D6B8A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11B719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1437</w:t>
      </w:r>
    </w:p>
    <w:p w14:paraId="385F17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1439</w:t>
      </w:r>
    </w:p>
    <w:p w14:paraId="33180C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3CB619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31089E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32B728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37A795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331E58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2E33A8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0EE106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1443</w:t>
      </w:r>
    </w:p>
    <w:p w14:paraId="69B08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1445</w:t>
      </w:r>
    </w:p>
    <w:p w14:paraId="351D8E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4A0277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1445</w:t>
      </w:r>
    </w:p>
    <w:p w14:paraId="5BAB13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1448</w:t>
      </w:r>
    </w:p>
    <w:p w14:paraId="4D092C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740D87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1448</w:t>
      </w:r>
    </w:p>
    <w:p w14:paraId="461F4E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1451</w:t>
      </w:r>
    </w:p>
    <w:p w14:paraId="3A1B7F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4BF8F9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1451</w:t>
      </w:r>
    </w:p>
    <w:p w14:paraId="2979FD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1454</w:t>
      </w:r>
    </w:p>
    <w:p w14:paraId="47F50B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1EC0DD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1454</w:t>
      </w:r>
    </w:p>
    <w:p w14:paraId="680F88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1456</w:t>
      </w:r>
    </w:p>
    <w:p w14:paraId="3701B0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56EDE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007691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FBDA2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0902BC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48F772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57FD4E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2BB7F3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1460</w:t>
      </w:r>
    </w:p>
    <w:p w14:paraId="4AF574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1463</w:t>
      </w:r>
    </w:p>
    <w:p w14:paraId="45798C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630634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1463</w:t>
      </w:r>
    </w:p>
    <w:p w14:paraId="0010C7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Parameters</w:t>
      </w:r>
      <w:r>
        <w:tab/>
        <w:t>1463</w:t>
      </w:r>
    </w:p>
    <w:p w14:paraId="1ECF25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1467</w:t>
      </w:r>
    </w:p>
    <w:p w14:paraId="0BD001F0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45E715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4D42DD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94114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0BB08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1444</w:t>
      </w:r>
    </w:p>
    <w:p w14:paraId="5247A5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21B6D0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7D7005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1447</w:t>
      </w:r>
    </w:p>
    <w:p w14:paraId="4D801C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46D01A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388A20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25FE25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21EF29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6F05EE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519F43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65ECFF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01003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116F2F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71700C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72A64D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70F494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71ED21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313D84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201CBE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09D69A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903C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70F734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0B78C8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56A428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72C4A2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C977A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0B78C8">
        <w:rPr>
          <w:snapToGrid w:val="0"/>
          <w:lang w:eastAsia="zh-CN"/>
        </w:rPr>
        <w:t>20MHz +10MHz</w:t>
      </w:r>
      <w:r>
        <w:tab/>
        <w:t>1459</w:t>
      </w:r>
    </w:p>
    <w:p w14:paraId="5A4AF5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08C76B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6583CC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0C3C77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06C10F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378A6B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543C7C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2F7949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5AF253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1D6FA3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5EECA1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7017E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4F59D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449B23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0EAFA3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03189A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61FDAE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5C2E7D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7EA379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06889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257189D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0FC0D5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73BCB0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1470</w:t>
      </w:r>
    </w:p>
    <w:p w14:paraId="28CFA9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419774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A614B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1471</w:t>
      </w:r>
    </w:p>
    <w:p w14:paraId="319C59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5634D2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437828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1473</w:t>
      </w:r>
    </w:p>
    <w:p w14:paraId="73C454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4DE288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06ACCC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2E1C55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10080B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1FBB7E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76F348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6E2CAA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1480</w:t>
      </w:r>
    </w:p>
    <w:p w14:paraId="42A5F8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1481</w:t>
      </w:r>
    </w:p>
    <w:p w14:paraId="744D4F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54E399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1481</w:t>
      </w:r>
    </w:p>
    <w:p w14:paraId="3A72DB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1483</w:t>
      </w:r>
    </w:p>
    <w:p w14:paraId="636A89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093189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4C87B9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0DEB0A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0D10C6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57917B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03458F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1E9B38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43D987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0B3DD2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5DD26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BD7A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1490</w:t>
      </w:r>
    </w:p>
    <w:p w14:paraId="4B86D8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0F39C9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6F92C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1492</w:t>
      </w:r>
    </w:p>
    <w:p w14:paraId="10331C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13EA49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1E1962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1494</w:t>
      </w:r>
    </w:p>
    <w:p w14:paraId="4EF488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162624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04654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3533B5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1BD14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475B1C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0D5A190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547E23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062264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70892D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1501</w:t>
      </w:r>
    </w:p>
    <w:p w14:paraId="59B3CC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61AB62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6EB2E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1504</w:t>
      </w:r>
    </w:p>
    <w:p w14:paraId="0754CB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5B0DEE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08236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5E6FD7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39FE8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8ACB3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0481FE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09FA20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BCF6A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3F427C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749D85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5A246C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426D3E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740ED6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784018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4DFF4A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55CA12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43375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0536B0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1E2147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DC2D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37A4BD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461671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661F77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6049E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0D3D0B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79E30F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6C60F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1520</w:t>
      </w:r>
    </w:p>
    <w:p w14:paraId="474182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3742B3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14F4EF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1522</w:t>
      </w:r>
    </w:p>
    <w:p w14:paraId="1383F7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48AD71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40F3AF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1524</w:t>
      </w:r>
    </w:p>
    <w:p w14:paraId="5F9216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0B78C8">
        <w:rPr>
          <w:i/>
          <w:iCs/>
          <w:lang w:val="en-US"/>
        </w:rPr>
        <w:t>ShortProcessingTime=TRUE</w:t>
      </w:r>
      <w:r>
        <w:tab/>
        <w:t>1525</w:t>
      </w:r>
    </w:p>
    <w:p w14:paraId="0273F9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363BF2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1526</w:t>
      </w:r>
    </w:p>
    <w:p w14:paraId="34E411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0B78C8">
        <w:rPr>
          <w:i/>
          <w:iCs/>
          <w:lang w:val="en-US"/>
        </w:rPr>
        <w:t>ShortProcessingTime=TRUE</w:t>
      </w:r>
      <w:r>
        <w:tab/>
        <w:t>1527</w:t>
      </w:r>
    </w:p>
    <w:p w14:paraId="2C8E6E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6F2B6F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1529</w:t>
      </w:r>
    </w:p>
    <w:p w14:paraId="70727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71930B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12C2D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06CCDEF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Radio Link Monitoring</w:t>
      </w:r>
      <w:r>
        <w:tab/>
        <w:t>1531</w:t>
      </w:r>
    </w:p>
    <w:p w14:paraId="7C91E9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4B573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1531</w:t>
      </w:r>
    </w:p>
    <w:p w14:paraId="4025CB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1535</w:t>
      </w:r>
    </w:p>
    <w:p w14:paraId="04FC4C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</w:t>
      </w:r>
      <w:r w:rsidRPr="000B78C8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FDD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tab/>
        <w:t>1535</w:t>
      </w:r>
    </w:p>
    <w:p w14:paraId="5E055A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2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1535</w:t>
      </w:r>
    </w:p>
    <w:p w14:paraId="0E77B0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1539</w:t>
      </w:r>
    </w:p>
    <w:p w14:paraId="20C75B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1B00D2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1539</w:t>
      </w:r>
    </w:p>
    <w:p w14:paraId="0996FD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1543</w:t>
      </w:r>
    </w:p>
    <w:p w14:paraId="007EF1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</w:t>
      </w:r>
      <w:r w:rsidRPr="000B78C8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TDD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tab/>
        <w:t>1543</w:t>
      </w:r>
    </w:p>
    <w:p w14:paraId="21158F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1543</w:t>
      </w:r>
    </w:p>
    <w:p w14:paraId="533DB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1547</w:t>
      </w:r>
    </w:p>
    <w:p w14:paraId="013B0C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515DA1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1547</w:t>
      </w:r>
    </w:p>
    <w:p w14:paraId="100DF1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1550</w:t>
      </w:r>
    </w:p>
    <w:p w14:paraId="020255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2E87F4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6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1551</w:t>
      </w:r>
    </w:p>
    <w:p w14:paraId="30CA30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1554</w:t>
      </w:r>
    </w:p>
    <w:p w14:paraId="57A760C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4B3792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1554</w:t>
      </w:r>
    </w:p>
    <w:p w14:paraId="2DF255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1557</w:t>
      </w:r>
    </w:p>
    <w:p w14:paraId="44C034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1C9FB4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8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1557</w:t>
      </w:r>
    </w:p>
    <w:p w14:paraId="35CAB4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1560</w:t>
      </w:r>
    </w:p>
    <w:p w14:paraId="3C890B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708B14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1563</w:t>
      </w:r>
    </w:p>
    <w:p w14:paraId="229C6F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0B78C8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0B78C8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0B78C8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0B78C8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6673EE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snapToGrid w:val="0"/>
          <w:lang w:eastAsia="zh-CN"/>
        </w:rPr>
        <w:t>A.7.3.</w:t>
      </w:r>
      <w:r w:rsidRPr="000B78C8">
        <w:rPr>
          <w:snapToGrid w:val="0"/>
          <w:lang w:eastAsia="zh-CN"/>
        </w:rPr>
        <w:t>10</w:t>
      </w:r>
      <w:r w:rsidRPr="000B78C8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08830B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2662F1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11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1567</w:t>
      </w:r>
    </w:p>
    <w:p w14:paraId="3CCBB1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1572</w:t>
      </w:r>
    </w:p>
    <w:p w14:paraId="6D60A2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2F3918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12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1572</w:t>
      </w:r>
    </w:p>
    <w:p w14:paraId="3C80A0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1577</w:t>
      </w:r>
    </w:p>
    <w:p w14:paraId="2DAA06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6EBFA0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13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1577</w:t>
      </w:r>
    </w:p>
    <w:p w14:paraId="48790A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1580</w:t>
      </w:r>
    </w:p>
    <w:p w14:paraId="66A4DD7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DD127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14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1580</w:t>
      </w:r>
    </w:p>
    <w:p w14:paraId="3BDF6A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1583</w:t>
      </w:r>
    </w:p>
    <w:p w14:paraId="05099E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5CFFD3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1583</w:t>
      </w:r>
    </w:p>
    <w:p w14:paraId="5D70ED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A.7.3.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1587</w:t>
      </w:r>
    </w:p>
    <w:p w14:paraId="5049BFA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384983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1587</w:t>
      </w:r>
    </w:p>
    <w:p w14:paraId="77454F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1592</w:t>
      </w:r>
    </w:p>
    <w:p w14:paraId="39026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2B7D25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1592</w:t>
      </w:r>
    </w:p>
    <w:p w14:paraId="7B1842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1596</w:t>
      </w:r>
    </w:p>
    <w:p w14:paraId="6CC8E6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725014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1596</w:t>
      </w:r>
    </w:p>
    <w:p w14:paraId="053121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1600</w:t>
      </w:r>
    </w:p>
    <w:p w14:paraId="48EC0C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22BB6E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0B9C3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1605</w:t>
      </w:r>
    </w:p>
    <w:p w14:paraId="022C71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7DFA0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20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1605</w:t>
      </w:r>
    </w:p>
    <w:p w14:paraId="7AF8B7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1610</w:t>
      </w:r>
    </w:p>
    <w:p w14:paraId="32A3B0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4CC7DD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2A894A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1615</w:t>
      </w:r>
    </w:p>
    <w:p w14:paraId="6FEB74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36ED85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22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1615</w:t>
      </w:r>
    </w:p>
    <w:p w14:paraId="513266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1620</w:t>
      </w:r>
    </w:p>
    <w:p w14:paraId="15981C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079ACC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1620</w:t>
      </w:r>
    </w:p>
    <w:p w14:paraId="58A8DA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1621</w:t>
      </w:r>
    </w:p>
    <w:p w14:paraId="60DD2D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201441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1621</w:t>
      </w:r>
    </w:p>
    <w:p w14:paraId="442B3A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1622</w:t>
      </w:r>
    </w:p>
    <w:p w14:paraId="495E82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49D18A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1622</w:t>
      </w:r>
    </w:p>
    <w:p w14:paraId="06ADB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1623</w:t>
      </w:r>
    </w:p>
    <w:p w14:paraId="5204EC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21EF0D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1623</w:t>
      </w:r>
    </w:p>
    <w:p w14:paraId="6AF81D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1626</w:t>
      </w:r>
    </w:p>
    <w:p w14:paraId="4B99C7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6583C2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1626</w:t>
      </w:r>
    </w:p>
    <w:p w14:paraId="0AC629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1629</w:t>
      </w:r>
    </w:p>
    <w:p w14:paraId="6F457B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5799AD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1629</w:t>
      </w:r>
    </w:p>
    <w:p w14:paraId="3DAD21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1632</w:t>
      </w:r>
    </w:p>
    <w:p w14:paraId="35F9AC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465A81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1632</w:t>
      </w:r>
    </w:p>
    <w:p w14:paraId="1933CD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</w:t>
      </w:r>
      <w:r w:rsidRPr="000B78C8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1635</w:t>
      </w:r>
    </w:p>
    <w:p w14:paraId="735DA56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A9EED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1635</w:t>
      </w:r>
    </w:p>
    <w:p w14:paraId="6E13EB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1638</w:t>
      </w:r>
    </w:p>
    <w:p w14:paraId="0D4B72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2263E3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1638</w:t>
      </w:r>
    </w:p>
    <w:p w14:paraId="6D26D8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1641</w:t>
      </w:r>
    </w:p>
    <w:p w14:paraId="065F07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06A221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1641</w:t>
      </w:r>
    </w:p>
    <w:p w14:paraId="14E3B7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1644</w:t>
      </w:r>
    </w:p>
    <w:p w14:paraId="7EF9E1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535C11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1644</w:t>
      </w:r>
    </w:p>
    <w:p w14:paraId="0E1CA4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1647</w:t>
      </w:r>
    </w:p>
    <w:p w14:paraId="7BF0F4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65D5B8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1647</w:t>
      </w:r>
    </w:p>
    <w:p w14:paraId="53037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1650</w:t>
      </w:r>
    </w:p>
    <w:p w14:paraId="483F40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3D8AB6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1650</w:t>
      </w:r>
    </w:p>
    <w:p w14:paraId="0D8662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1653</w:t>
      </w:r>
    </w:p>
    <w:p w14:paraId="778CD4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70BFBA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1653</w:t>
      </w:r>
    </w:p>
    <w:p w14:paraId="06735D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1656</w:t>
      </w:r>
    </w:p>
    <w:p w14:paraId="12DBDE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17F79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1656</w:t>
      </w:r>
    </w:p>
    <w:p w14:paraId="0F607E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1659</w:t>
      </w:r>
    </w:p>
    <w:p w14:paraId="03CFB60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5287CC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1659</w:t>
      </w:r>
    </w:p>
    <w:p w14:paraId="3EC09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1662</w:t>
      </w:r>
    </w:p>
    <w:p w14:paraId="7E2293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0F87FF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1662</w:t>
      </w:r>
    </w:p>
    <w:p w14:paraId="6F5A3A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1665</w:t>
      </w:r>
    </w:p>
    <w:p w14:paraId="738951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7611B2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1666</w:t>
      </w:r>
    </w:p>
    <w:p w14:paraId="20006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1668</w:t>
      </w:r>
    </w:p>
    <w:p w14:paraId="4AE76D9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2B63C8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1669</w:t>
      </w:r>
    </w:p>
    <w:p w14:paraId="2E2286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1672</w:t>
      </w:r>
    </w:p>
    <w:p w14:paraId="7D8608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1A0653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1672</w:t>
      </w:r>
    </w:p>
    <w:p w14:paraId="7FCE3E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1675</w:t>
      </w:r>
    </w:p>
    <w:p w14:paraId="263536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6289A4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1675</w:t>
      </w:r>
    </w:p>
    <w:p w14:paraId="557F5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1678</w:t>
      </w:r>
    </w:p>
    <w:p w14:paraId="10DE0E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31CF2F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44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1678</w:t>
      </w:r>
    </w:p>
    <w:p w14:paraId="746E20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1681</w:t>
      </w:r>
    </w:p>
    <w:p w14:paraId="3FE6037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7620FE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45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1682</w:t>
      </w:r>
    </w:p>
    <w:p w14:paraId="6AD6D6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45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1684</w:t>
      </w:r>
    </w:p>
    <w:p w14:paraId="4EF60B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5010F7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1685</w:t>
      </w:r>
    </w:p>
    <w:p w14:paraId="35FBCC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1688</w:t>
      </w:r>
    </w:p>
    <w:p w14:paraId="17E0F3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2BEF83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1688</w:t>
      </w:r>
    </w:p>
    <w:p w14:paraId="1E8E73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1691</w:t>
      </w:r>
    </w:p>
    <w:p w14:paraId="59E845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3EBF24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1691</w:t>
      </w:r>
    </w:p>
    <w:p w14:paraId="45F69C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1694</w:t>
      </w:r>
    </w:p>
    <w:p w14:paraId="20D960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4E51F1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1694</w:t>
      </w:r>
    </w:p>
    <w:p w14:paraId="38AB8E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1697</w:t>
      </w:r>
    </w:p>
    <w:p w14:paraId="28888E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19C1C9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1697</w:t>
      </w:r>
    </w:p>
    <w:p w14:paraId="3A5D20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1700</w:t>
      </w:r>
    </w:p>
    <w:p w14:paraId="21BC59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51AF5D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1700</w:t>
      </w:r>
    </w:p>
    <w:p w14:paraId="4F9DCF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lastRenderedPageBreak/>
        <w:t>A.7.3.51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1703</w:t>
      </w:r>
    </w:p>
    <w:p w14:paraId="742CEC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7A84A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1703</w:t>
      </w:r>
    </w:p>
    <w:p w14:paraId="4EBC7D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1706</w:t>
      </w:r>
    </w:p>
    <w:p w14:paraId="302562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0B78C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254FB4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1706</w:t>
      </w:r>
    </w:p>
    <w:p w14:paraId="7DDC91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1709</w:t>
      </w:r>
    </w:p>
    <w:p w14:paraId="11C239A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632AF9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1709</w:t>
      </w:r>
    </w:p>
    <w:p w14:paraId="02AB41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1712</w:t>
      </w:r>
    </w:p>
    <w:p w14:paraId="7F01E0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060705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1712</w:t>
      </w:r>
    </w:p>
    <w:p w14:paraId="56605A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1715</w:t>
      </w:r>
    </w:p>
    <w:p w14:paraId="49794DE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4DAE76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1715</w:t>
      </w:r>
    </w:p>
    <w:p w14:paraId="38F1CB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1718</w:t>
      </w:r>
    </w:p>
    <w:p w14:paraId="2F09438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1170ED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1718</w:t>
      </w:r>
    </w:p>
    <w:p w14:paraId="34574E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1721</w:t>
      </w:r>
    </w:p>
    <w:p w14:paraId="147B1C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51F036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1721</w:t>
      </w:r>
    </w:p>
    <w:p w14:paraId="075493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1724</w:t>
      </w:r>
    </w:p>
    <w:p w14:paraId="52BC34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192E7C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1724</w:t>
      </w:r>
    </w:p>
    <w:p w14:paraId="277206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1727</w:t>
      </w:r>
    </w:p>
    <w:p w14:paraId="5C7D21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477ECC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1727</w:t>
      </w:r>
    </w:p>
    <w:p w14:paraId="6689E6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1731</w:t>
      </w:r>
    </w:p>
    <w:p w14:paraId="534FA9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321B28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1731</w:t>
      </w:r>
    </w:p>
    <w:p w14:paraId="56FA06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1735</w:t>
      </w:r>
    </w:p>
    <w:p w14:paraId="50E8E8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122588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1735</w:t>
      </w:r>
    </w:p>
    <w:p w14:paraId="44EE9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A.7.3.62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1739</w:t>
      </w:r>
    </w:p>
    <w:p w14:paraId="1169C1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21296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Purpose and Environment</w:t>
      </w:r>
      <w:r>
        <w:tab/>
        <w:t>1739</w:t>
      </w:r>
    </w:p>
    <w:p w14:paraId="4D1201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Requirements</w:t>
      </w:r>
      <w:r>
        <w:tab/>
        <w:t>1743</w:t>
      </w:r>
    </w:p>
    <w:p w14:paraId="46DD31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2EB296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1743</w:t>
      </w:r>
    </w:p>
    <w:p w14:paraId="143C13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1746</w:t>
      </w:r>
    </w:p>
    <w:p w14:paraId="5FB4FF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3DA930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1747</w:t>
      </w:r>
    </w:p>
    <w:p w14:paraId="1EC3C5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1750</w:t>
      </w:r>
    </w:p>
    <w:p w14:paraId="57723E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54D2AF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1751</w:t>
      </w:r>
    </w:p>
    <w:p w14:paraId="31AB2B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1753</w:t>
      </w:r>
    </w:p>
    <w:p w14:paraId="0EAD3C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26FBAC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1754</w:t>
      </w:r>
    </w:p>
    <w:p w14:paraId="200363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1757</w:t>
      </w:r>
    </w:p>
    <w:p w14:paraId="3D1019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2DA3C4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1758</w:t>
      </w:r>
    </w:p>
    <w:p w14:paraId="7EA5BA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1760</w:t>
      </w:r>
    </w:p>
    <w:p w14:paraId="36FA84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43BE30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1760</w:t>
      </w:r>
    </w:p>
    <w:p w14:paraId="725026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1762</w:t>
      </w:r>
    </w:p>
    <w:p w14:paraId="07D4B6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065B01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1762</w:t>
      </w:r>
    </w:p>
    <w:p w14:paraId="6C460D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1764</w:t>
      </w:r>
    </w:p>
    <w:p w14:paraId="567BE7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6A7D57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1764</w:t>
      </w:r>
    </w:p>
    <w:p w14:paraId="658058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1767</w:t>
      </w:r>
    </w:p>
    <w:p w14:paraId="07D1C4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15760E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1767</w:t>
      </w:r>
    </w:p>
    <w:p w14:paraId="6D139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1769</w:t>
      </w:r>
    </w:p>
    <w:p w14:paraId="2321DD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653F44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1769</w:t>
      </w:r>
    </w:p>
    <w:p w14:paraId="4741F6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1771</w:t>
      </w:r>
    </w:p>
    <w:p w14:paraId="4895B9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2EC3B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1771</w:t>
      </w:r>
    </w:p>
    <w:p w14:paraId="2BB911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1774</w:t>
      </w:r>
    </w:p>
    <w:p w14:paraId="75D46B7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712CCE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1774</w:t>
      </w:r>
    </w:p>
    <w:p w14:paraId="5F0AB0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1776</w:t>
      </w:r>
    </w:p>
    <w:p w14:paraId="382272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1C99DF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1777</w:t>
      </w:r>
    </w:p>
    <w:p w14:paraId="5631A5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1780</w:t>
      </w:r>
    </w:p>
    <w:p w14:paraId="49A7F8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4BF9B7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1780</w:t>
      </w:r>
    </w:p>
    <w:p w14:paraId="4607CE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1783</w:t>
      </w:r>
    </w:p>
    <w:p w14:paraId="349075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24EA21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1783</w:t>
      </w:r>
    </w:p>
    <w:p w14:paraId="45231C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1786</w:t>
      </w:r>
    </w:p>
    <w:p w14:paraId="6F145F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7BB2D7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1786</w:t>
      </w:r>
    </w:p>
    <w:p w14:paraId="170445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1789</w:t>
      </w:r>
    </w:p>
    <w:p w14:paraId="19E7E3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701BFA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1789</w:t>
      </w:r>
    </w:p>
    <w:p w14:paraId="7C5A93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1792</w:t>
      </w:r>
    </w:p>
    <w:p w14:paraId="39EAC3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7E5106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1792</w:t>
      </w:r>
    </w:p>
    <w:p w14:paraId="05601E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1795</w:t>
      </w:r>
    </w:p>
    <w:p w14:paraId="536F4E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701E49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1795</w:t>
      </w:r>
    </w:p>
    <w:p w14:paraId="54EB67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1798</w:t>
      </w:r>
    </w:p>
    <w:p w14:paraId="65DC12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46CD9A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1798</w:t>
      </w:r>
    </w:p>
    <w:p w14:paraId="589ED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1799</w:t>
      </w:r>
    </w:p>
    <w:p w14:paraId="603819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63338B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1800</w:t>
      </w:r>
    </w:p>
    <w:p w14:paraId="4B8D4C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1802</w:t>
      </w:r>
    </w:p>
    <w:p w14:paraId="06C69A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0C0EBE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1802</w:t>
      </w:r>
    </w:p>
    <w:p w14:paraId="2CB1FF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1803</w:t>
      </w:r>
    </w:p>
    <w:p w14:paraId="43AA1D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7028BA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1804</w:t>
      </w:r>
    </w:p>
    <w:p w14:paraId="659751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1806</w:t>
      </w:r>
    </w:p>
    <w:p w14:paraId="792E4C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004384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1806</w:t>
      </w:r>
    </w:p>
    <w:p w14:paraId="394483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1808</w:t>
      </w:r>
    </w:p>
    <w:p w14:paraId="1478DC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7BB2B5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1809</w:t>
      </w:r>
    </w:p>
    <w:p w14:paraId="11E67E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1813</w:t>
      </w:r>
    </w:p>
    <w:p w14:paraId="5288EF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6A520D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1813</w:t>
      </w:r>
    </w:p>
    <w:p w14:paraId="68D648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1817</w:t>
      </w:r>
    </w:p>
    <w:p w14:paraId="7FBA63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2C7AC2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Purpose and Environment</w:t>
      </w:r>
      <w:r>
        <w:tab/>
        <w:t>1817</w:t>
      </w:r>
    </w:p>
    <w:p w14:paraId="7C7858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Requirements</w:t>
      </w:r>
      <w:r>
        <w:tab/>
        <w:t>1821</w:t>
      </w:r>
    </w:p>
    <w:p w14:paraId="2FD594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2FB1C6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1821</w:t>
      </w:r>
    </w:p>
    <w:p w14:paraId="5224D3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1825</w:t>
      </w:r>
    </w:p>
    <w:p w14:paraId="69C95F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6D6440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1825</w:t>
      </w:r>
    </w:p>
    <w:p w14:paraId="3A110D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1828</w:t>
      </w:r>
    </w:p>
    <w:p w14:paraId="3B448D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4FF7B0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1829</w:t>
      </w:r>
    </w:p>
    <w:p w14:paraId="6C35E4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1832</w:t>
      </w:r>
    </w:p>
    <w:p w14:paraId="6A9C76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0F6980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1833</w:t>
      </w:r>
    </w:p>
    <w:p w14:paraId="5D6BF0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1835</w:t>
      </w:r>
    </w:p>
    <w:p w14:paraId="11067D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10D5E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1836</w:t>
      </w:r>
    </w:p>
    <w:p w14:paraId="38DE02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1839</w:t>
      </w:r>
    </w:p>
    <w:p w14:paraId="380535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3AD259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1839</w:t>
      </w:r>
    </w:p>
    <w:p w14:paraId="32B4A2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6CE43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1841</w:t>
      </w:r>
    </w:p>
    <w:p w14:paraId="41EDA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1844</w:t>
      </w:r>
    </w:p>
    <w:p w14:paraId="5440D8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56BC03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1844</w:t>
      </w:r>
    </w:p>
    <w:p w14:paraId="05D486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1847</w:t>
      </w:r>
    </w:p>
    <w:p w14:paraId="454967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C22C9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1847</w:t>
      </w:r>
    </w:p>
    <w:p w14:paraId="4D8CA4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1850</w:t>
      </w:r>
    </w:p>
    <w:p w14:paraId="278260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4FACDF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1850</w:t>
      </w:r>
    </w:p>
    <w:p w14:paraId="3602F0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1852</w:t>
      </w:r>
    </w:p>
    <w:p w14:paraId="29CD30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3FBF08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1852</w:t>
      </w:r>
    </w:p>
    <w:p w14:paraId="1EBF3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1854</w:t>
      </w:r>
    </w:p>
    <w:p w14:paraId="27ACB43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27899A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504D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1854</w:t>
      </w:r>
    </w:p>
    <w:p w14:paraId="06ABA9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1857</w:t>
      </w:r>
    </w:p>
    <w:p w14:paraId="0282E5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72B682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1857</w:t>
      </w:r>
    </w:p>
    <w:p w14:paraId="5EA7F6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1859</w:t>
      </w:r>
    </w:p>
    <w:p w14:paraId="6CA3C6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621323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13532D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1861</w:t>
      </w:r>
    </w:p>
    <w:p w14:paraId="78F410C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46359A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1861</w:t>
      </w:r>
    </w:p>
    <w:p w14:paraId="1180C7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1864</w:t>
      </w:r>
    </w:p>
    <w:p w14:paraId="146A8F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570149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1864</w:t>
      </w:r>
    </w:p>
    <w:p w14:paraId="677E66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1866</w:t>
      </w:r>
    </w:p>
    <w:p w14:paraId="772C9F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05FED9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1CE7FE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1868</w:t>
      </w:r>
    </w:p>
    <w:p w14:paraId="0B0D993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23BBF9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7D7280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A.7.4.7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1871</w:t>
      </w:r>
    </w:p>
    <w:p w14:paraId="2CC2532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35FC5C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2D7A4A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4778C6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7F74F8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455CBE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12107B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1D54B8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5646B6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71C526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33626C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61F64F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41528C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6D1AF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054E15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1F9722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041910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508E47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7D6BC2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2A19ED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3FBC0D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C5BCD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58D7B1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65C3C2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2211EB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248F10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0B78C8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1F76FF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3341C2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7CDB41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0B78C8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0272CE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096EC9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7A47C9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0B78C8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2F0175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6605ED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0C6D33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546767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1DF3D0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2D9DB5F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165AA3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2E486F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2BF561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1904</w:t>
      </w:r>
    </w:p>
    <w:p w14:paraId="7FBC02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6AB68E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788002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A.7.6.2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1907</w:t>
      </w:r>
    </w:p>
    <w:p w14:paraId="61F4EF29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0C87D93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52A55E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2D1562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1908</w:t>
      </w:r>
    </w:p>
    <w:p w14:paraId="287288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1909</w:t>
      </w:r>
    </w:p>
    <w:p w14:paraId="4CED4E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46D95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1910</w:t>
      </w:r>
    </w:p>
    <w:p w14:paraId="1A4653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1911</w:t>
      </w:r>
    </w:p>
    <w:p w14:paraId="16ECF2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1B120F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1912</w:t>
      </w:r>
    </w:p>
    <w:p w14:paraId="1EE73D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1914</w:t>
      </w:r>
    </w:p>
    <w:p w14:paraId="281C89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1914</w:t>
      </w:r>
    </w:p>
    <w:p w14:paraId="69D61B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55E03A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1914</w:t>
      </w:r>
    </w:p>
    <w:p w14:paraId="16218E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1916</w:t>
      </w:r>
    </w:p>
    <w:p w14:paraId="205FC2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with DRX</w:t>
      </w:r>
      <w:r>
        <w:tab/>
        <w:t>1916</w:t>
      </w:r>
    </w:p>
    <w:p w14:paraId="14BC63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1916</w:t>
      </w:r>
    </w:p>
    <w:p w14:paraId="1A4E94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1918</w:t>
      </w:r>
    </w:p>
    <w:p w14:paraId="53B545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C42EE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5EB67E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1A1DAB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7F3861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310F98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3E64F2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41B2E5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</w:t>
      </w:r>
      <w:r w:rsidRPr="000B78C8">
        <w:rPr>
          <w:snapToGrid w:val="0"/>
          <w:lang w:eastAsia="zh-CN"/>
        </w:rPr>
        <w:t>9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1924</w:t>
      </w:r>
    </w:p>
    <w:p w14:paraId="07195C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</w:t>
      </w:r>
      <w:r w:rsidRPr="000B78C8">
        <w:rPr>
          <w:snapToGrid w:val="0"/>
          <w:lang w:eastAsia="zh-CN"/>
        </w:rPr>
        <w:t>9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1924</w:t>
      </w:r>
    </w:p>
    <w:p w14:paraId="7309C6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591C14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A.8.1.10.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1924</w:t>
      </w:r>
    </w:p>
    <w:p w14:paraId="254DC8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1925</w:t>
      </w:r>
    </w:p>
    <w:p w14:paraId="341C6C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418623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1925</w:t>
      </w:r>
    </w:p>
    <w:p w14:paraId="520BCB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1927</w:t>
      </w:r>
    </w:p>
    <w:p w14:paraId="298E82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5B4374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1928</w:t>
      </w:r>
    </w:p>
    <w:p w14:paraId="45E6CC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1929</w:t>
      </w:r>
    </w:p>
    <w:p w14:paraId="4247D2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585ECD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1930</w:t>
      </w:r>
    </w:p>
    <w:p w14:paraId="480DB1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1932</w:t>
      </w:r>
    </w:p>
    <w:p w14:paraId="505761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434B75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1932</w:t>
      </w:r>
    </w:p>
    <w:p w14:paraId="40F323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1934</w:t>
      </w:r>
    </w:p>
    <w:p w14:paraId="4AAB59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2A96F2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1935</w:t>
      </w:r>
    </w:p>
    <w:p w14:paraId="7BEF68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1936</w:t>
      </w:r>
    </w:p>
    <w:p w14:paraId="2A83A9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18088F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A.8.1.16.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1937</w:t>
      </w:r>
    </w:p>
    <w:p w14:paraId="1B7F6C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1939</w:t>
      </w:r>
    </w:p>
    <w:p w14:paraId="02761E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086D69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1939</w:t>
      </w:r>
    </w:p>
    <w:p w14:paraId="688339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0D4B4B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1939</w:t>
      </w:r>
    </w:p>
    <w:p w14:paraId="1CAB29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1941</w:t>
      </w:r>
    </w:p>
    <w:p w14:paraId="6D6495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with DRX for UE category 0</w:t>
      </w:r>
      <w:r>
        <w:tab/>
        <w:t>1942</w:t>
      </w:r>
    </w:p>
    <w:p w14:paraId="46D891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1942</w:t>
      </w:r>
    </w:p>
    <w:p w14:paraId="7D4AC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1944</w:t>
      </w:r>
    </w:p>
    <w:p w14:paraId="39FABE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636BF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1944</w:t>
      </w:r>
    </w:p>
    <w:p w14:paraId="401A5D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1946</w:t>
      </w:r>
    </w:p>
    <w:p w14:paraId="4E8C950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with DRX for UE category 0</w:t>
      </w:r>
      <w:r>
        <w:tab/>
        <w:t>1947</w:t>
      </w:r>
    </w:p>
    <w:p w14:paraId="023EF3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1947</w:t>
      </w:r>
    </w:p>
    <w:p w14:paraId="4420D3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1949</w:t>
      </w:r>
    </w:p>
    <w:p w14:paraId="3A718B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310717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1949</w:t>
      </w:r>
    </w:p>
    <w:p w14:paraId="78232B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1950</w:t>
      </w:r>
    </w:p>
    <w:p w14:paraId="7858D6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033536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1951</w:t>
      </w:r>
    </w:p>
    <w:p w14:paraId="2B858A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1953</w:t>
      </w:r>
    </w:p>
    <w:p w14:paraId="3D29E8B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0BD249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A.8.1.25.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1953</w:t>
      </w:r>
    </w:p>
    <w:p w14:paraId="1D4BCF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1955</w:t>
      </w:r>
    </w:p>
    <w:p w14:paraId="005306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0C341C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463DD0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4C768B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1958</w:t>
      </w:r>
    </w:p>
    <w:p w14:paraId="7AC15A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1960</w:t>
      </w:r>
    </w:p>
    <w:p w14:paraId="66B8AB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558E81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A.8.1.28.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1960</w:t>
      </w:r>
    </w:p>
    <w:p w14:paraId="57016D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1962</w:t>
      </w:r>
    </w:p>
    <w:p w14:paraId="6CD7C3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2C76FB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1962</w:t>
      </w:r>
    </w:p>
    <w:p w14:paraId="6BAA9F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1964</w:t>
      </w:r>
    </w:p>
    <w:p w14:paraId="0BB83E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3644FF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A.8.1.30.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1965</w:t>
      </w:r>
    </w:p>
    <w:p w14:paraId="1017B9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1967</w:t>
      </w:r>
    </w:p>
    <w:p w14:paraId="793A91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56EA57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1967</w:t>
      </w:r>
    </w:p>
    <w:p w14:paraId="773E91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1969</w:t>
      </w:r>
    </w:p>
    <w:p w14:paraId="3651668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0B78C8">
        <w:rPr>
          <w:rFonts w:cs="v4.2.0"/>
          <w:lang w:eastAsia="zh-CN"/>
        </w:rPr>
        <w:t>CEModeB</w:t>
      </w:r>
      <w:r>
        <w:tab/>
        <w:t>1970</w:t>
      </w:r>
    </w:p>
    <w:p w14:paraId="6BD6A8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1970</w:t>
      </w:r>
    </w:p>
    <w:p w14:paraId="25035D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1971</w:t>
      </w:r>
    </w:p>
    <w:p w14:paraId="0D2115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493CAE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37ED33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21D645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0B78C8">
        <w:rPr>
          <w:rFonts w:cs="v4.2.0"/>
          <w:lang w:eastAsia="zh-CN"/>
        </w:rPr>
        <w:t>CEModeB</w:t>
      </w:r>
      <w:r>
        <w:tab/>
        <w:t>1974</w:t>
      </w:r>
    </w:p>
    <w:p w14:paraId="343CC2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1974</w:t>
      </w:r>
    </w:p>
    <w:p w14:paraId="19F937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1975</w:t>
      </w:r>
    </w:p>
    <w:p w14:paraId="08D557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7B8F2D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1976</w:t>
      </w:r>
    </w:p>
    <w:p w14:paraId="3EC21D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1977</w:t>
      </w:r>
    </w:p>
    <w:p w14:paraId="37E271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53BDC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1978</w:t>
      </w:r>
    </w:p>
    <w:p w14:paraId="647633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1979</w:t>
      </w:r>
    </w:p>
    <w:p w14:paraId="25B1A9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2BB19D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1980</w:t>
      </w:r>
    </w:p>
    <w:p w14:paraId="580604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1982</w:t>
      </w:r>
    </w:p>
    <w:p w14:paraId="79DAAD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5543C2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1982</w:t>
      </w:r>
    </w:p>
    <w:p w14:paraId="23828C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1983</w:t>
      </w:r>
    </w:p>
    <w:p w14:paraId="625698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F2ADE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1984</w:t>
      </w:r>
    </w:p>
    <w:p w14:paraId="1A9BA98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1986</w:t>
      </w:r>
    </w:p>
    <w:p w14:paraId="60C2F6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FDD-FDD intra-frequency event triggered reporting with DRX for UE configured with </w:t>
      </w:r>
      <w:r w:rsidRPr="000B78C8">
        <w:rPr>
          <w:rFonts w:cs="Arial"/>
          <w:i/>
        </w:rPr>
        <w:t>highSpeedEnhancedMeasFlag</w:t>
      </w:r>
      <w:r>
        <w:tab/>
        <w:t>1986</w:t>
      </w:r>
    </w:p>
    <w:p w14:paraId="326488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A.8.1.40.</w:t>
      </w:r>
      <w:r w:rsidRPr="000B78C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Purpose and Environment</w:t>
      </w:r>
      <w:r>
        <w:tab/>
        <w:t>1986</w:t>
      </w:r>
    </w:p>
    <w:p w14:paraId="55D119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1988</w:t>
      </w:r>
    </w:p>
    <w:p w14:paraId="51D5C8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intra-frequency event triggered reporting for serving cell under fading propagation conditions for UE category M1 in CEModeA</w:t>
      </w:r>
      <w:r w:rsidRPr="000B78C8">
        <w:rPr>
          <w:rFonts w:cs="v4.2.0"/>
          <w:lang w:eastAsia="zh-CN"/>
        </w:rPr>
        <w:t xml:space="preserve"> without gap</w:t>
      </w:r>
      <w:r>
        <w:tab/>
        <w:t>1988</w:t>
      </w:r>
    </w:p>
    <w:p w14:paraId="116C14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1988</w:t>
      </w:r>
    </w:p>
    <w:p w14:paraId="7A65C7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1990</w:t>
      </w:r>
    </w:p>
    <w:p w14:paraId="2DB27F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HD-FDD intra-frequency event triggered reporting for serving cell under fading propagation conditions for UE category M1 in CEModeA</w:t>
      </w:r>
      <w:r w:rsidRPr="000B78C8">
        <w:rPr>
          <w:rFonts w:cs="v4.2.0"/>
          <w:lang w:eastAsia="zh-CN"/>
        </w:rPr>
        <w:t xml:space="preserve"> without gap</w:t>
      </w:r>
      <w:r>
        <w:tab/>
        <w:t>1990</w:t>
      </w:r>
    </w:p>
    <w:p w14:paraId="33D112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1990</w:t>
      </w:r>
    </w:p>
    <w:p w14:paraId="76BA1F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1991</w:t>
      </w:r>
    </w:p>
    <w:p w14:paraId="5D4DAD3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A.8.1.4</w:t>
      </w:r>
      <w:r w:rsidRPr="000B78C8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FDD-FDD intra-frequency event triggered reporting with DRX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1991</w:t>
      </w:r>
    </w:p>
    <w:p w14:paraId="07FA3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A.8.1.43.</w:t>
      </w:r>
      <w:r w:rsidRPr="000B78C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Purpose and Environment</w:t>
      </w:r>
      <w:r>
        <w:tab/>
        <w:t>1991</w:t>
      </w:r>
    </w:p>
    <w:p w14:paraId="24A9BF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1994</w:t>
      </w:r>
    </w:p>
    <w:p w14:paraId="1F324F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681880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1994</w:t>
      </w:r>
    </w:p>
    <w:p w14:paraId="0F0F5E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5BA083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37D5A7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1998</w:t>
      </w:r>
    </w:p>
    <w:p w14:paraId="1A8886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029955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4F83CD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2001</w:t>
      </w:r>
    </w:p>
    <w:p w14:paraId="0E633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1087B7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Intra-frequency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418B94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2003</w:t>
      </w:r>
    </w:p>
    <w:p w14:paraId="22C4AB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6DEBBF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Intra-frequency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0811E8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2006</w:t>
      </w:r>
    </w:p>
    <w:p w14:paraId="3220D1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301B28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Intra-frequency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1CDE9B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2009</w:t>
      </w:r>
    </w:p>
    <w:p w14:paraId="2311BB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7A41D2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Inter-frequency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4A3AAD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2011</w:t>
      </w:r>
    </w:p>
    <w:p w14:paraId="481187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6384A3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Inter-frequency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728550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2014</w:t>
      </w:r>
    </w:p>
    <w:p w14:paraId="7F7578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58AC379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Inter-frequency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61DE92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2017</w:t>
      </w:r>
    </w:p>
    <w:p w14:paraId="32A413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5B9C30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Inter-frequency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11F01A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2019</w:t>
      </w:r>
    </w:p>
    <w:p w14:paraId="4338E5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78BDC7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Inter-frequency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239271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2022</w:t>
      </w:r>
    </w:p>
    <w:p w14:paraId="441B96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7177E8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Inter-frequency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203215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2025</w:t>
      </w:r>
    </w:p>
    <w:p w14:paraId="3C5E06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7E2AB0E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46D2B9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1D1EC8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2027</w:t>
      </w:r>
    </w:p>
    <w:p w14:paraId="40FDF5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2028</w:t>
      </w:r>
    </w:p>
    <w:p w14:paraId="69BBED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69A436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A.8.2.2.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2029</w:t>
      </w:r>
    </w:p>
    <w:p w14:paraId="5BDDFB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2031</w:t>
      </w:r>
    </w:p>
    <w:p w14:paraId="6E0245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>
        <w:tab/>
        <w:t>2031</w:t>
      </w:r>
    </w:p>
    <w:p w14:paraId="682105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2031</w:t>
      </w:r>
    </w:p>
    <w:p w14:paraId="55EF2F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2033</w:t>
      </w:r>
    </w:p>
    <w:p w14:paraId="53FC0A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 w:rsidRPr="000B78C8">
        <w:rPr>
          <w:lang w:val="en-US" w:eastAsia="zh-CN"/>
        </w:rPr>
        <w:t xml:space="preserve"> with DRX</w:t>
      </w:r>
      <w:r>
        <w:tab/>
        <w:t>2034</w:t>
      </w:r>
    </w:p>
    <w:p w14:paraId="0722DB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2034</w:t>
      </w:r>
    </w:p>
    <w:p w14:paraId="5F4991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2036</w:t>
      </w:r>
    </w:p>
    <w:p w14:paraId="245494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5BD451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7B3DBE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0AB561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6B5BB2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37DC13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10EB7D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>
        <w:tab/>
        <w:t>2043</w:t>
      </w:r>
    </w:p>
    <w:p w14:paraId="3537DD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2043</w:t>
      </w:r>
    </w:p>
    <w:p w14:paraId="3B487A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2044</w:t>
      </w:r>
    </w:p>
    <w:p w14:paraId="668F5D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 w:rsidRPr="000B78C8">
        <w:rPr>
          <w:lang w:val="en-US" w:eastAsia="zh-CN"/>
        </w:rPr>
        <w:t xml:space="preserve"> with DRX</w:t>
      </w:r>
      <w:r>
        <w:tab/>
        <w:t>2045</w:t>
      </w:r>
    </w:p>
    <w:p w14:paraId="250121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2045</w:t>
      </w:r>
    </w:p>
    <w:p w14:paraId="3778B1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2047</w:t>
      </w:r>
    </w:p>
    <w:p w14:paraId="2C329A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 for Cat-M1 UE in CEModeB</w:t>
      </w:r>
      <w:r>
        <w:tab/>
        <w:t>2047</w:t>
      </w:r>
    </w:p>
    <w:p w14:paraId="2C6FBA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2047</w:t>
      </w:r>
    </w:p>
    <w:p w14:paraId="554D6A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2049</w:t>
      </w:r>
    </w:p>
    <w:p w14:paraId="15F441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 with DRX for Cat-M1 UE in CEModeB</w:t>
      </w:r>
      <w:r>
        <w:tab/>
        <w:t>2050</w:t>
      </w:r>
    </w:p>
    <w:p w14:paraId="567FB0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2050</w:t>
      </w:r>
    </w:p>
    <w:p w14:paraId="7B926D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2052</w:t>
      </w:r>
    </w:p>
    <w:p w14:paraId="3B7E60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TDD-TDD intra-frequency event triggered reporting with DRX for UE configured with </w:t>
      </w:r>
      <w:r w:rsidRPr="000B78C8">
        <w:rPr>
          <w:rFonts w:cs="Arial"/>
          <w:i/>
        </w:rPr>
        <w:t>highSpeedEnhancedMeasFlag</w:t>
      </w:r>
      <w:r>
        <w:tab/>
        <w:t>2052</w:t>
      </w:r>
    </w:p>
    <w:p w14:paraId="7A4E81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A.8.2.11.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2052</w:t>
      </w:r>
    </w:p>
    <w:p w14:paraId="30D8F9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2054</w:t>
      </w:r>
    </w:p>
    <w:p w14:paraId="0ED5E0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3E1264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2054</w:t>
      </w:r>
    </w:p>
    <w:p w14:paraId="62A14A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2056</w:t>
      </w:r>
    </w:p>
    <w:p w14:paraId="60A5C7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52F5A2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2057</w:t>
      </w:r>
    </w:p>
    <w:p w14:paraId="3469E8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2059</w:t>
      </w:r>
    </w:p>
    <w:p w14:paraId="5DFC97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intra-frequency event triggered reporting for serving cell under fading propagation conditions for UE category M1 in CEModeA</w:t>
      </w:r>
      <w:r w:rsidRPr="000B78C8">
        <w:rPr>
          <w:rFonts w:cs="v4.2.0"/>
          <w:lang w:eastAsia="zh-CN"/>
        </w:rPr>
        <w:t xml:space="preserve"> without gap</w:t>
      </w:r>
      <w:r>
        <w:tab/>
        <w:t>2059</w:t>
      </w:r>
    </w:p>
    <w:p w14:paraId="3E4D20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2059</w:t>
      </w:r>
    </w:p>
    <w:p w14:paraId="2FE6C8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2061</w:t>
      </w:r>
    </w:p>
    <w:p w14:paraId="43AB37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A.8.2.1</w:t>
      </w:r>
      <w:r w:rsidRPr="000B78C8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TDD-TDD intra-frequency event triggered reporting with DRX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2061</w:t>
      </w:r>
    </w:p>
    <w:p w14:paraId="1A8A99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A.8.2.15.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2061</w:t>
      </w:r>
    </w:p>
    <w:p w14:paraId="52413E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2063</w:t>
      </w:r>
    </w:p>
    <w:p w14:paraId="2BFBD71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777829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57ED8A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2063</w:t>
      </w:r>
    </w:p>
    <w:p w14:paraId="4EEF87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2065</w:t>
      </w:r>
    </w:p>
    <w:p w14:paraId="561C6E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1BC596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2065</w:t>
      </w:r>
    </w:p>
    <w:p w14:paraId="0628C8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2068</w:t>
      </w:r>
    </w:p>
    <w:p w14:paraId="659A64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6F1EE8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2068</w:t>
      </w:r>
    </w:p>
    <w:p w14:paraId="0FCC97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2071</w:t>
      </w:r>
    </w:p>
    <w:p w14:paraId="36DFFC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49ED78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2071</w:t>
      </w:r>
    </w:p>
    <w:p w14:paraId="3646D9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2073</w:t>
      </w:r>
    </w:p>
    <w:p w14:paraId="5713C7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2CCD70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2075</w:t>
      </w:r>
    </w:p>
    <w:p w14:paraId="606785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7E8A4F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2075</w:t>
      </w:r>
    </w:p>
    <w:p w14:paraId="1B0AAA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2077</w:t>
      </w:r>
    </w:p>
    <w:p w14:paraId="033671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5AAEF7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2078</w:t>
      </w:r>
    </w:p>
    <w:p w14:paraId="05655B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2080</w:t>
      </w:r>
    </w:p>
    <w:p w14:paraId="1C7606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76D760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2081</w:t>
      </w:r>
    </w:p>
    <w:p w14:paraId="3F92C1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2084</w:t>
      </w:r>
    </w:p>
    <w:p w14:paraId="7C07A3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4C1616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2084</w:t>
      </w:r>
    </w:p>
    <w:p w14:paraId="0667D8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2088</w:t>
      </w:r>
    </w:p>
    <w:p w14:paraId="58EC4B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7C2BA8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2089</w:t>
      </w:r>
    </w:p>
    <w:p w14:paraId="31DC2D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2090</w:t>
      </w:r>
    </w:p>
    <w:p w14:paraId="66D9F5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52BC3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2090</w:t>
      </w:r>
    </w:p>
    <w:p w14:paraId="1923D8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2092</w:t>
      </w:r>
    </w:p>
    <w:p w14:paraId="0F4743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3C0712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2093</w:t>
      </w:r>
    </w:p>
    <w:p w14:paraId="764E52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2094</w:t>
      </w:r>
    </w:p>
    <w:p w14:paraId="35B457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629935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2095</w:t>
      </w:r>
    </w:p>
    <w:p w14:paraId="2A9CDA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2096</w:t>
      </w:r>
    </w:p>
    <w:p w14:paraId="5E6509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651AD3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2097</w:t>
      </w:r>
    </w:p>
    <w:p w14:paraId="5136AA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2098</w:t>
      </w:r>
    </w:p>
    <w:p w14:paraId="39295C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02C105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2099</w:t>
      </w:r>
    </w:p>
    <w:p w14:paraId="41FA2E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2100</w:t>
      </w:r>
    </w:p>
    <w:p w14:paraId="35E2EA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5D43B6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2101</w:t>
      </w:r>
    </w:p>
    <w:p w14:paraId="09AF23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2103</w:t>
      </w:r>
    </w:p>
    <w:p w14:paraId="1EF577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4A0892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2103</w:t>
      </w:r>
    </w:p>
    <w:p w14:paraId="45D6F9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2106</w:t>
      </w:r>
    </w:p>
    <w:p w14:paraId="631E22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16159F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2106</w:t>
      </w:r>
    </w:p>
    <w:p w14:paraId="5686D5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2109</w:t>
      </w:r>
    </w:p>
    <w:p w14:paraId="0DA793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70D2C8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2109</w:t>
      </w:r>
    </w:p>
    <w:p w14:paraId="617133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2112</w:t>
      </w:r>
    </w:p>
    <w:p w14:paraId="4EDA7E9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2F37A2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0460F5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2112</w:t>
      </w:r>
    </w:p>
    <w:p w14:paraId="16B98D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2114</w:t>
      </w:r>
    </w:p>
    <w:p w14:paraId="678767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50A19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2114</w:t>
      </w:r>
    </w:p>
    <w:p w14:paraId="634CA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2117</w:t>
      </w:r>
    </w:p>
    <w:p w14:paraId="0E0A83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4457EA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7BD212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451DF4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>
        <w:tab/>
        <w:t>2120</w:t>
      </w:r>
    </w:p>
    <w:p w14:paraId="292682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2120</w:t>
      </w:r>
    </w:p>
    <w:p w14:paraId="4579E9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2122</w:t>
      </w:r>
    </w:p>
    <w:p w14:paraId="711236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 w:rsidRPr="000B78C8">
        <w:rPr>
          <w:lang w:val="en-US" w:eastAsia="zh-CN"/>
        </w:rPr>
        <w:t xml:space="preserve"> with DRX</w:t>
      </w:r>
      <w:r>
        <w:tab/>
        <w:t>2123</w:t>
      </w:r>
    </w:p>
    <w:p w14:paraId="62B7F6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2123</w:t>
      </w:r>
    </w:p>
    <w:p w14:paraId="467BC1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2125</w:t>
      </w:r>
    </w:p>
    <w:p w14:paraId="14B41E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5D0A0C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</w:t>
      </w:r>
      <w:r w:rsidRPr="000B78C8">
        <w:rPr>
          <w:rFonts w:cs="v4.2.0"/>
          <w:snapToGrid w:val="0"/>
          <w:lang w:eastAsia="zh-CN"/>
        </w:rPr>
        <w:t>6</w:t>
      </w:r>
      <w:r w:rsidRPr="000B78C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2125</w:t>
      </w:r>
    </w:p>
    <w:p w14:paraId="6597C7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</w:t>
      </w:r>
      <w:r w:rsidRPr="000B78C8">
        <w:rPr>
          <w:rFonts w:cs="v4.2.0"/>
          <w:snapToGrid w:val="0"/>
          <w:lang w:eastAsia="zh-CN"/>
        </w:rPr>
        <w:t>6</w:t>
      </w:r>
      <w:r w:rsidRPr="000B78C8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2126</w:t>
      </w:r>
    </w:p>
    <w:p w14:paraId="0AD95A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4F80BE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2126</w:t>
      </w:r>
    </w:p>
    <w:p w14:paraId="192BA1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2130</w:t>
      </w:r>
    </w:p>
    <w:p w14:paraId="39DD22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736E2B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2130</w:t>
      </w:r>
    </w:p>
    <w:p w14:paraId="64859F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2133</w:t>
      </w:r>
    </w:p>
    <w:p w14:paraId="753BA8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0CABDF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2133</w:t>
      </w:r>
    </w:p>
    <w:p w14:paraId="38B6BC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2138</w:t>
      </w:r>
    </w:p>
    <w:p w14:paraId="5576F1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4F2239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2138</w:t>
      </w:r>
    </w:p>
    <w:p w14:paraId="6F0345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2140</w:t>
      </w:r>
    </w:p>
    <w:p w14:paraId="6B9C6C5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6AF4B7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2140</w:t>
      </w:r>
    </w:p>
    <w:p w14:paraId="4922DE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2142</w:t>
      </w:r>
    </w:p>
    <w:p w14:paraId="59B27F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2FD318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2142</w:t>
      </w:r>
    </w:p>
    <w:p w14:paraId="505981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2144</w:t>
      </w:r>
    </w:p>
    <w:p w14:paraId="14BF23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03BBFD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2145</w:t>
      </w:r>
    </w:p>
    <w:p w14:paraId="5DFEA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2146</w:t>
      </w:r>
    </w:p>
    <w:p w14:paraId="0E60A1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2C251C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2147</w:t>
      </w:r>
    </w:p>
    <w:p w14:paraId="26BB20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2149</w:t>
      </w:r>
    </w:p>
    <w:p w14:paraId="73D3B0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1B2D89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2149</w:t>
      </w:r>
    </w:p>
    <w:p w14:paraId="3D0F5D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2152</w:t>
      </w:r>
    </w:p>
    <w:p w14:paraId="1170725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- UTRAN FDD Measurements</w:t>
      </w:r>
      <w:r>
        <w:tab/>
        <w:t>2152</w:t>
      </w:r>
    </w:p>
    <w:p w14:paraId="21DE5D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6ABC7D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2152</w:t>
      </w:r>
    </w:p>
    <w:p w14:paraId="5C37E3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2154</w:t>
      </w:r>
    </w:p>
    <w:p w14:paraId="671645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5C8749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2154</w:t>
      </w:r>
    </w:p>
    <w:p w14:paraId="4D2E0A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2156</w:t>
      </w:r>
    </w:p>
    <w:p w14:paraId="7A664A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41362B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2156</w:t>
      </w:r>
    </w:p>
    <w:p w14:paraId="563C30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2159</w:t>
      </w:r>
    </w:p>
    <w:p w14:paraId="5E0CE4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2F94B0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2159</w:t>
      </w:r>
    </w:p>
    <w:p w14:paraId="7654E3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2161</w:t>
      </w:r>
    </w:p>
    <w:p w14:paraId="31AB1F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0CE7F6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2161</w:t>
      </w:r>
    </w:p>
    <w:p w14:paraId="39D6C6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2164</w:t>
      </w:r>
    </w:p>
    <w:p w14:paraId="7F79F5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04C898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2164</w:t>
      </w:r>
    </w:p>
    <w:p w14:paraId="1E9170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2165</w:t>
      </w:r>
    </w:p>
    <w:p w14:paraId="4C95D4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2B03A2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2166</w:t>
      </w:r>
    </w:p>
    <w:p w14:paraId="4588A1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2166</w:t>
      </w:r>
    </w:p>
    <w:p w14:paraId="259C49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77B64A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2166</w:t>
      </w:r>
    </w:p>
    <w:p w14:paraId="274583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2169</w:t>
      </w:r>
    </w:p>
    <w:p w14:paraId="30D132B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- UTRAN FDD Measurements</w:t>
      </w:r>
      <w:r>
        <w:tab/>
        <w:t>2169</w:t>
      </w:r>
    </w:p>
    <w:p w14:paraId="649453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295723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2169</w:t>
      </w:r>
    </w:p>
    <w:p w14:paraId="0EEED5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2171</w:t>
      </w:r>
    </w:p>
    <w:p w14:paraId="7B86B4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79BB9D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2171</w:t>
      </w:r>
    </w:p>
    <w:p w14:paraId="2DA1D8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6.2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2174</w:t>
      </w:r>
    </w:p>
    <w:p w14:paraId="34EE34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316C4D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2174</w:t>
      </w:r>
    </w:p>
    <w:p w14:paraId="22F092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2177</w:t>
      </w:r>
    </w:p>
    <w:p w14:paraId="0238BAD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55648D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TDD to 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TDD cell search under fading propagation conditions</w:t>
      </w:r>
      <w:r>
        <w:tab/>
        <w:t>2177</w:t>
      </w:r>
    </w:p>
    <w:p w14:paraId="0D93F3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2177</w:t>
      </w:r>
    </w:p>
    <w:p w14:paraId="7FECEFA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2177</w:t>
      </w:r>
    </w:p>
    <w:p w14:paraId="3FB3FAC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76A91F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511A1A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2179</w:t>
      </w:r>
    </w:p>
    <w:p w14:paraId="716D2C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2179</w:t>
      </w:r>
    </w:p>
    <w:p w14:paraId="045EF58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49FEDEF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lang w:eastAsia="zh-CN"/>
        </w:rPr>
        <w:t>Void</w:t>
      </w:r>
      <w:r>
        <w:tab/>
        <w:t>2179</w:t>
      </w:r>
    </w:p>
    <w:p w14:paraId="51BD75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6C57C7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7E9B19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F241C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4769A8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7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 w:rsidRPr="000B78C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2183</w:t>
      </w:r>
    </w:p>
    <w:p w14:paraId="3B6649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7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</w:t>
      </w:r>
      <w:r w:rsidRPr="000B78C8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5E281E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7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2184</w:t>
      </w:r>
    </w:p>
    <w:p w14:paraId="4424D1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5377D7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2185</w:t>
      </w:r>
    </w:p>
    <w:p w14:paraId="378F39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.4.</w:t>
      </w:r>
      <w:r w:rsidRPr="000B78C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2187</w:t>
      </w:r>
    </w:p>
    <w:p w14:paraId="0CADF2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08454A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2187</w:t>
      </w:r>
    </w:p>
    <w:p w14:paraId="6546BE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6600631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37E693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23C75B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2189</w:t>
      </w:r>
    </w:p>
    <w:p w14:paraId="320B1F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6FBB562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00E530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– GSM event triggered reporting in AWGN</w:t>
      </w:r>
      <w:r>
        <w:tab/>
        <w:t>2192</w:t>
      </w:r>
    </w:p>
    <w:p w14:paraId="737A9F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2192</w:t>
      </w:r>
    </w:p>
    <w:p w14:paraId="42463E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2194</w:t>
      </w:r>
    </w:p>
    <w:p w14:paraId="1BD8BF0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FDD-GSM event triggered reporting when DRX is used in AWGN</w:t>
      </w:r>
      <w:r>
        <w:tab/>
        <w:t>2194</w:t>
      </w:r>
    </w:p>
    <w:p w14:paraId="6525DD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2194</w:t>
      </w:r>
    </w:p>
    <w:p w14:paraId="78A467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2196</w:t>
      </w:r>
    </w:p>
    <w:p w14:paraId="56149F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70285A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2197</w:t>
      </w:r>
    </w:p>
    <w:p w14:paraId="572D40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2198</w:t>
      </w:r>
    </w:p>
    <w:p w14:paraId="7E0F571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SE"/>
        </w:rPr>
        <w:t>A.8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 w:eastAsia="zh-CN"/>
        </w:rPr>
        <w:t>E-UTRAN F</w:t>
      </w:r>
      <w:r w:rsidRPr="000B78C8">
        <w:rPr>
          <w:lang w:val="sv-SE"/>
        </w:rPr>
        <w:t>DD</w:t>
      </w:r>
      <w:r w:rsidRPr="000B78C8">
        <w:rPr>
          <w:lang w:val="sv-SE" w:eastAsia="zh-CN"/>
        </w:rPr>
        <w:t xml:space="preserve"> </w:t>
      </w:r>
      <w:r w:rsidRPr="000B78C8">
        <w:rPr>
          <w:lang w:val="sv-SE"/>
        </w:rPr>
        <w:t>-</w:t>
      </w:r>
      <w:r w:rsidRPr="000B78C8">
        <w:rPr>
          <w:lang w:val="sv-SE" w:eastAsia="zh-CN"/>
        </w:rPr>
        <w:t xml:space="preserve"> UTRAN T</w:t>
      </w:r>
      <w:r w:rsidRPr="000B78C8">
        <w:rPr>
          <w:lang w:val="sv-SE"/>
        </w:rPr>
        <w:t>DD measurements</w:t>
      </w:r>
      <w:r>
        <w:tab/>
        <w:t>2199</w:t>
      </w:r>
    </w:p>
    <w:p w14:paraId="2D8C23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9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e</w:t>
      </w:r>
      <w:r w:rsidRPr="000B78C8">
        <w:rPr>
          <w:rFonts w:cs="v4.2.0"/>
        </w:rPr>
        <w:t>vent triggered reporting in fading propagation conditions</w:t>
      </w:r>
      <w:r>
        <w:tab/>
        <w:t>2199</w:t>
      </w:r>
    </w:p>
    <w:p w14:paraId="7442AC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9</w:t>
      </w:r>
      <w:r w:rsidRPr="000B78C8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2199</w:t>
      </w:r>
    </w:p>
    <w:p w14:paraId="3CDC90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9</w:t>
      </w:r>
      <w:r w:rsidRPr="000B78C8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2200</w:t>
      </w:r>
    </w:p>
    <w:p w14:paraId="749242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9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F</w:t>
      </w:r>
      <w:r w:rsidRPr="000B78C8">
        <w:rPr>
          <w:rFonts w:cs="v4.2.0"/>
        </w:rPr>
        <w:t xml:space="preserve">DD </w:t>
      </w:r>
      <w:r w:rsidRPr="000B78C8">
        <w:rPr>
          <w:rFonts w:cs="v4.2.0"/>
          <w:lang w:eastAsia="zh-CN"/>
        </w:rPr>
        <w:t xml:space="preserve">- </w:t>
      </w:r>
      <w:r w:rsidRPr="000B78C8">
        <w:rPr>
          <w:rFonts w:cs="v4.2.0"/>
        </w:rPr>
        <w:t>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2A0DA2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68315A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4858CF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– GSM Measurements</w:t>
      </w:r>
      <w:r>
        <w:tab/>
        <w:t>2203</w:t>
      </w:r>
    </w:p>
    <w:p w14:paraId="120E40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47DEE4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2203</w:t>
      </w:r>
    </w:p>
    <w:p w14:paraId="4CECFE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2204</w:t>
      </w:r>
    </w:p>
    <w:p w14:paraId="3AE7F3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6F85D4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2205</w:t>
      </w:r>
    </w:p>
    <w:p w14:paraId="7C3F4A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2207</w:t>
      </w:r>
    </w:p>
    <w:p w14:paraId="2314238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A.</w:t>
      </w:r>
      <w:r>
        <w:t>8.</w:t>
      </w:r>
      <w:r w:rsidRPr="000B78C8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Monitoring of Multiple Layers</w:t>
      </w:r>
      <w:r>
        <w:tab/>
        <w:t>2207</w:t>
      </w:r>
    </w:p>
    <w:p w14:paraId="56A4D5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0CA823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2207</w:t>
      </w:r>
    </w:p>
    <w:p w14:paraId="29770F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2209</w:t>
      </w:r>
    </w:p>
    <w:p w14:paraId="579656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3D7E91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2210</w:t>
      </w:r>
    </w:p>
    <w:p w14:paraId="3B9CF5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2211</w:t>
      </w:r>
    </w:p>
    <w:p w14:paraId="0F7AB5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718B40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2212</w:t>
      </w:r>
    </w:p>
    <w:p w14:paraId="062788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2214</w:t>
      </w:r>
    </w:p>
    <w:p w14:paraId="35A2F8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4831E2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3CBF5C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144F47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40647F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2217</w:t>
      </w:r>
    </w:p>
    <w:p w14:paraId="6A8CA3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2219</w:t>
      </w:r>
    </w:p>
    <w:p w14:paraId="306E2C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0DC07C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2220</w:t>
      </w:r>
    </w:p>
    <w:p w14:paraId="2C7C4E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2222</w:t>
      </w:r>
    </w:p>
    <w:p w14:paraId="37CFA67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343294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138627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1C9A90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0A5F7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2A1E99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7305F7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46E8F7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72776D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6AC30F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5830A9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5DD696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0C513D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23B7DB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5F7387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6E143D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197EC3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2F2E2D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19A532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719A71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4CF11C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58E22D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77FC9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312C69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0FD1457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6A635F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015710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042F46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24A60B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11197F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1A3C77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1CC600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730CB4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49729D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4D22DF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4DDA8D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546ED6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3B1D18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6644D7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7A1505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137A9D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61F3F2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66BDDD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1CF7BD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6724B0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058D12B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10145AB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77E8DC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3B63A3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787D03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6F043A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1038C1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C5B1D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E81E2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57E4F7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05E5BD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59A5CD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48CF23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4D99BE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1E37D0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5E4499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08C3A4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5499A3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252377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5C9AA4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339D3C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3220BB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2CD1C4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0675B7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6D076A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508538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21DB39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722AA3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68DD34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092367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2E5359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4EA33E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67A17E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397A2C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1F166F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3ABF40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560B53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0B80F4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6D2FBD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5B92D2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2AB27E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1CA33B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3D389D1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3FEFD2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6E6D38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6F1C5E3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2E5718F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5E6532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A.8.14.1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2377</w:t>
      </w:r>
    </w:p>
    <w:p w14:paraId="6B557E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2379</w:t>
      </w:r>
    </w:p>
    <w:p w14:paraId="49DFC6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28DBAB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2379</w:t>
      </w:r>
    </w:p>
    <w:p w14:paraId="0E5D89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2382</w:t>
      </w:r>
    </w:p>
    <w:p w14:paraId="357812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5A6CC7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 xml:space="preserve">Test </w:t>
      </w:r>
      <w:r w:rsidRPr="000B78C8">
        <w:rPr>
          <w:snapToGrid w:val="0"/>
          <w:lang w:eastAsia="zh-CN"/>
        </w:rPr>
        <w:t>Purpose and Environment</w:t>
      </w:r>
      <w:r>
        <w:tab/>
        <w:t>2382</w:t>
      </w:r>
    </w:p>
    <w:p w14:paraId="1A3AB5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2384</w:t>
      </w:r>
    </w:p>
    <w:p w14:paraId="5948630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90B79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5843F6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2385</w:t>
      </w:r>
    </w:p>
    <w:p w14:paraId="4255C2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2386</w:t>
      </w:r>
    </w:p>
    <w:p w14:paraId="6F11D0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1975E2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2386</w:t>
      </w:r>
    </w:p>
    <w:p w14:paraId="5A73C1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2389</w:t>
      </w:r>
    </w:p>
    <w:p w14:paraId="25D058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44F140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2389</w:t>
      </w:r>
    </w:p>
    <w:p w14:paraId="764E54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2391</w:t>
      </w:r>
    </w:p>
    <w:p w14:paraId="360E8BA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671044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762D7D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4A4542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5E2321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04B6F6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7A1537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1B01152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13957F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695AF7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2398</w:t>
      </w:r>
    </w:p>
    <w:p w14:paraId="61E161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1E7364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4BDBA6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2400</w:t>
      </w:r>
    </w:p>
    <w:p w14:paraId="449815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19862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498AE4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2402</w:t>
      </w:r>
    </w:p>
    <w:p w14:paraId="706A3F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370E49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3A35D8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2405</w:t>
      </w:r>
    </w:p>
    <w:p w14:paraId="3EBF2E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47710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65119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004288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137AED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6E050C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52BAE6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673923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1616C1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0210EC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5E5499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6E81E4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0838DD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08916E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4E3738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76CEF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691DD0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37C541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256E8C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1D2396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794A2A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2D559C6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485DE0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5488D9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211955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63EF5E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711243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64A964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518371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3AB2AE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73DC5D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6803A4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6EDDA5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48352B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3ACF08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338AC5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6DD253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38D8AC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6B5DE9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0CE659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7C0B99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40F27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346522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26EA5A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079BE9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03498A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37466E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241017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186151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688B0A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391C98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190E50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551FE1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431B9D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1567F7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509AFE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651A56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3E6C52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5CA33D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7D6BBA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28E199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71BA81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1B15B1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2A4122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1FCFEF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071FFC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713757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732C90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FAC64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638D26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3902A0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34E664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059FAA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595E1C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0A8075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7D1EA0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1AFCFA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7635BF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06F171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778A34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0C09D8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70B108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528F3C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5C077F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6C379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341F75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35E7D9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A9FDC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01DF87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776B39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6780D0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53D362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6F7BA1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74E1B6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1212C2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74B133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D1F59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46AB61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37D646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3258E0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16A66F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0A19A4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14B7E4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6DB503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54419C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740C72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1C8888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3CF6C7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624785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6CCAD5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3C5BFE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2454</w:t>
      </w:r>
    </w:p>
    <w:p w14:paraId="304270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7FD249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415A30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2459</w:t>
      </w:r>
    </w:p>
    <w:p w14:paraId="3BFAF4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2594E4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5C1C44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437723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4C9EF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086E88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13836C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33DADC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6E3CDF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A.8.16.31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2474</w:t>
      </w:r>
    </w:p>
    <w:p w14:paraId="3056D3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0DF79A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6EFDB2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2479</w:t>
      </w:r>
    </w:p>
    <w:p w14:paraId="15C364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040021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1404FD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A.8.16.33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2484</w:t>
      </w:r>
    </w:p>
    <w:p w14:paraId="1E768A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44A2AF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30279A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2489</w:t>
      </w:r>
    </w:p>
    <w:p w14:paraId="7A6021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55028F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5E3820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2A53E7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6FD4F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586CF5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671923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4A7198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02E495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650E5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38840C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CE247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4FCBAE2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53E533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1B0263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45B0C9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2A3A60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1CA1E7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0A44B4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08C0EC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6C4769C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0AB0C9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3B1F1E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3EF13B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75D540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111C59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079B5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6E8737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545C2E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6F6A58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5DC8AC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769254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66C0BA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0ABC87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7DB61A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4E2A71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4D5BE7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59BF0F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11C6FB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19A8C5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7AB7AE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A.8.16.48</w:t>
      </w:r>
      <w:r w:rsidRPr="000B78C8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 xml:space="preserve">Test </w:t>
      </w:r>
      <w:r w:rsidRPr="000B78C8">
        <w:rPr>
          <w:rFonts w:eastAsia="MS Mincho"/>
          <w:lang w:eastAsia="zh-CN"/>
        </w:rPr>
        <w:t>Purpose and Environment</w:t>
      </w:r>
      <w:r>
        <w:tab/>
        <w:t>2528</w:t>
      </w:r>
    </w:p>
    <w:p w14:paraId="739BCA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>Test Requirements</w:t>
      </w:r>
      <w:r>
        <w:tab/>
        <w:t>2530</w:t>
      </w:r>
    </w:p>
    <w:p w14:paraId="3AA29B6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0B309A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6292EA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393CC0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6AA149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48975B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719BA7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7B838A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00613F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2DBCA1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387A52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47AB84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1A0849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4AEEC8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4595B0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2551</w:t>
      </w:r>
    </w:p>
    <w:p w14:paraId="1A9D16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176927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3810A6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2555</w:t>
      </w:r>
    </w:p>
    <w:p w14:paraId="71DE4A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77EFE2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48E01E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A.8.16.55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2561</w:t>
      </w:r>
    </w:p>
    <w:p w14:paraId="5910D7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762267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20EC17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A.8.16.56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2567</w:t>
      </w:r>
    </w:p>
    <w:p w14:paraId="1C53D3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56D4B0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3877A4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0E93A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6E7571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2A8E30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2BF220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02DA8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15908F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65CB24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3D4185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15AF1F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7A4B6D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3AABAF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678548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7F2949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6E06D0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67808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15FD04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26A896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2CAEBE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46CCF2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3F73B5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550A24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0122F5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353331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080407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2601</w:t>
      </w:r>
    </w:p>
    <w:p w14:paraId="1D8E10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6E25E5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3ED08A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2606</w:t>
      </w:r>
    </w:p>
    <w:p w14:paraId="616A05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3B51E7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502415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1365FB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4A779B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69A060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4897CA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0242D3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58A854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4CC9E8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78DF13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20F337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2D9A7A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1A6C60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4AB35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5C5523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49418D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72CCE1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38EED5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3D7F71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D3E65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A.8.16.73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2640</w:t>
      </w:r>
    </w:p>
    <w:p w14:paraId="3DC2DB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777BEF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68A7E0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A.8.16.74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2646</w:t>
      </w:r>
    </w:p>
    <w:p w14:paraId="0B4C135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008ED3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025AD9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724A8A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30C0D4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709C13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E9EB3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196810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4840E9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7D38C6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0626DA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1B8A1C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1C7204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5D2B25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B3F6E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A.8.16.79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2672</w:t>
      </w:r>
    </w:p>
    <w:p w14:paraId="2B8B3E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17F67B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5F441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A.8.16.80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2679</w:t>
      </w:r>
    </w:p>
    <w:p w14:paraId="667B931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2DC726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4C2B8F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A.8.16.81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2685</w:t>
      </w:r>
    </w:p>
    <w:p w14:paraId="3E1FD0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658784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1AF8AA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2691</w:t>
      </w:r>
    </w:p>
    <w:p w14:paraId="50A819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5BF416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3E143F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2696</w:t>
      </w:r>
    </w:p>
    <w:p w14:paraId="29DF9E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02D8C2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509C11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2702</w:t>
      </w:r>
    </w:p>
    <w:p w14:paraId="0E64C1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4A5DEB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01544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1AEABF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3AB317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039775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6471C7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7BFD06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34EE5A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2715</w:t>
      </w:r>
    </w:p>
    <w:p w14:paraId="371874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03B8A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47421A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A.8.16.88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2723</w:t>
      </w:r>
    </w:p>
    <w:p w14:paraId="4E0657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6445B5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614684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960B9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3EAC1E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6C2789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43C18F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73BDB5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4FF636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2743</w:t>
      </w:r>
    </w:p>
    <w:p w14:paraId="33A7D3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4859CA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37C07C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A.8.16.92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2751</w:t>
      </w:r>
    </w:p>
    <w:p w14:paraId="6E80A2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57DE8D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0FF5D5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651E4D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569ABE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09896F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78801D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65FCE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32A228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11F1E3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07B550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51E027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A.8.16.96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2782</w:t>
      </w:r>
    </w:p>
    <w:p w14:paraId="1F5C65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36A3A4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3EF550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64114E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06F786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60E317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030F61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00193A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62E48C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74F392B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3F5123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26CD5F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A.8.16.100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2817</w:t>
      </w:r>
    </w:p>
    <w:p w14:paraId="2FC3F0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0AF8DC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083315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2AC2F8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14D3F9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2316C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3AEA49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4922A8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51A6C7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064948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4472CC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030DF0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8DC72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4C14B9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2849</w:t>
      </w:r>
    </w:p>
    <w:p w14:paraId="521212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>
        <w:t>8.16.105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2853</w:t>
      </w:r>
    </w:p>
    <w:p w14:paraId="1A4C4B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7BF39D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4BED2C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64D9F2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0B78C8">
        <w:rPr>
          <w:rFonts w:cs="Arial"/>
        </w:rPr>
        <w:t xml:space="preserve">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2858</w:t>
      </w:r>
    </w:p>
    <w:p w14:paraId="184664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5F94AF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6623B4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2861</w:t>
      </w:r>
    </w:p>
    <w:p w14:paraId="02E083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7A0E52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27F8E2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427D71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6189FD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05E133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2B76A5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01AC04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F4772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32FF06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7CBA0F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08F1E4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42E1F4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716C5B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64EF3D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491252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5EEF508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1DF0CC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39EC5B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3B8CEC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286915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26CFF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0A89B8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606E8C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0C1794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7FA40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524637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6ADD12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3E1A00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0697BA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05E3EE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143154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37247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123EE4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11DE8C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21C147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0ED144D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0D4A3C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73EF94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49228B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2902</w:t>
      </w:r>
    </w:p>
    <w:p w14:paraId="4D3DB45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533B30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20B474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2902</w:t>
      </w:r>
    </w:p>
    <w:p w14:paraId="45D630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2903</w:t>
      </w:r>
    </w:p>
    <w:p w14:paraId="451E0D1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2CEA08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2955C1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2904</w:t>
      </w:r>
    </w:p>
    <w:p w14:paraId="59E322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2905</w:t>
      </w:r>
    </w:p>
    <w:p w14:paraId="79B7B3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17685A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2906</w:t>
      </w:r>
    </w:p>
    <w:p w14:paraId="196907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2907</w:t>
      </w:r>
    </w:p>
    <w:p w14:paraId="6D5100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5794DF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</w:t>
      </w:r>
      <w:r w:rsidRPr="000B78C8">
        <w:rPr>
          <w:snapToGrid w:val="0"/>
          <w:lang w:eastAsia="zh-CN"/>
        </w:rPr>
        <w:t>2A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2908</w:t>
      </w:r>
    </w:p>
    <w:p w14:paraId="0549FB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</w:t>
      </w:r>
      <w:r w:rsidRPr="000B78C8">
        <w:rPr>
          <w:snapToGrid w:val="0"/>
          <w:lang w:eastAsia="zh-CN"/>
        </w:rPr>
        <w:t>A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2908</w:t>
      </w:r>
    </w:p>
    <w:p w14:paraId="0237D7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334D9E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</w:t>
      </w:r>
      <w:r w:rsidRPr="000B78C8">
        <w:rPr>
          <w:snapToGrid w:val="0"/>
          <w:lang w:eastAsia="zh-CN"/>
        </w:rPr>
        <w:t>2B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2908</w:t>
      </w:r>
    </w:p>
    <w:p w14:paraId="43C618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</w:t>
      </w:r>
      <w:r w:rsidRPr="000B78C8">
        <w:rPr>
          <w:snapToGrid w:val="0"/>
          <w:lang w:eastAsia="zh-CN"/>
        </w:rPr>
        <w:t>B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2911</w:t>
      </w:r>
    </w:p>
    <w:p w14:paraId="21B41B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159CED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2911</w:t>
      </w:r>
    </w:p>
    <w:p w14:paraId="4045E0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2913</w:t>
      </w:r>
    </w:p>
    <w:p w14:paraId="53BDAA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2E5411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6A334AC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4CC8C9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4DEEB9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5A4416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0125A3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1BFCD8C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4E1649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47FF4F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8A79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3F9F87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618CB6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60403F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1BD8BD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64FBD9C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2CDECA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2918</w:t>
      </w:r>
    </w:p>
    <w:p w14:paraId="7A1C27A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252978E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430EE9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2E12D3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A.8.22.1.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2922</w:t>
      </w:r>
    </w:p>
    <w:p w14:paraId="234EBC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2925</w:t>
      </w:r>
    </w:p>
    <w:p w14:paraId="1E933D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119C4B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A.8.22.2.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2925</w:t>
      </w:r>
    </w:p>
    <w:p w14:paraId="33FD5F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2928</w:t>
      </w:r>
    </w:p>
    <w:p w14:paraId="1A44D2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5D5A58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2928</w:t>
      </w:r>
    </w:p>
    <w:p w14:paraId="6E08D0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2931</w:t>
      </w:r>
    </w:p>
    <w:p w14:paraId="632E99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0DB3D3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2931</w:t>
      </w:r>
    </w:p>
    <w:p w14:paraId="46C224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2934</w:t>
      </w:r>
    </w:p>
    <w:p w14:paraId="21042B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0B78C8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37FC0C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2934</w:t>
      </w:r>
    </w:p>
    <w:p w14:paraId="5B6F7A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2938</w:t>
      </w:r>
    </w:p>
    <w:p w14:paraId="5EC011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0B78C8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096C89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2938</w:t>
      </w:r>
    </w:p>
    <w:p w14:paraId="23EBCA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2942</w:t>
      </w:r>
    </w:p>
    <w:p w14:paraId="27CA6A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0B78C8">
        <w:rPr>
          <w:bCs/>
        </w:rPr>
        <w:t xml:space="preserve"> CSI-RS based discovery signal</w:t>
      </w:r>
      <w:r>
        <w:tab/>
        <w:t>2942</w:t>
      </w:r>
    </w:p>
    <w:p w14:paraId="1B5402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2942</w:t>
      </w:r>
    </w:p>
    <w:p w14:paraId="00F525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2946</w:t>
      </w:r>
    </w:p>
    <w:p w14:paraId="57A183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6A331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2946</w:t>
      </w:r>
    </w:p>
    <w:p w14:paraId="45B909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2950</w:t>
      </w:r>
    </w:p>
    <w:p w14:paraId="66AB44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5377B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31C42C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4DEA70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35EF88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414485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7CBA44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10EE02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15E5B1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27DFC4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4E7E4D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5E79B0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7D7A610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5AE89D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28E8BF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2963</w:t>
      </w:r>
    </w:p>
    <w:p w14:paraId="041270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2966</w:t>
      </w:r>
    </w:p>
    <w:p w14:paraId="5265D5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27BE30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2966</w:t>
      </w:r>
    </w:p>
    <w:p w14:paraId="4669CD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2969</w:t>
      </w:r>
    </w:p>
    <w:p w14:paraId="640ACE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0D9963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2969</w:t>
      </w:r>
    </w:p>
    <w:p w14:paraId="50842A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2972</w:t>
      </w:r>
    </w:p>
    <w:p w14:paraId="7962A8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58EB6C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2972</w:t>
      </w:r>
    </w:p>
    <w:p w14:paraId="5AC144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2975</w:t>
      </w:r>
    </w:p>
    <w:p w14:paraId="435DC4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7F4756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2975</w:t>
      </w:r>
    </w:p>
    <w:p w14:paraId="6EDDF3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2978</w:t>
      </w:r>
    </w:p>
    <w:p w14:paraId="53CA9A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1EA814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2978</w:t>
      </w:r>
    </w:p>
    <w:p w14:paraId="31276E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2981</w:t>
      </w:r>
    </w:p>
    <w:p w14:paraId="50CFDB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513493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691E7E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51E2C9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04497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1217B3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325355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41FA34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36B6E1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0F0C5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4FCF6D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2990</w:t>
      </w:r>
    </w:p>
    <w:p w14:paraId="63AA96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2993</w:t>
      </w:r>
    </w:p>
    <w:p w14:paraId="226F16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1ABCBF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2993</w:t>
      </w:r>
    </w:p>
    <w:p w14:paraId="55FED7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2996</w:t>
      </w:r>
    </w:p>
    <w:p w14:paraId="2CAA6F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2176F9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2996</w:t>
      </w:r>
    </w:p>
    <w:p w14:paraId="6C41C3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2999</w:t>
      </w:r>
    </w:p>
    <w:p w14:paraId="32029A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8F664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2999</w:t>
      </w:r>
    </w:p>
    <w:p w14:paraId="0F8126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3002</w:t>
      </w:r>
    </w:p>
    <w:p w14:paraId="68BE2E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630BDD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593352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20E109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743783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10C3FC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49BEC8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37175E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3008</w:t>
      </w:r>
    </w:p>
    <w:p w14:paraId="16840E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3009</w:t>
      </w:r>
    </w:p>
    <w:p w14:paraId="631DF9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0FE745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3010</w:t>
      </w:r>
    </w:p>
    <w:p w14:paraId="366236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3012</w:t>
      </w:r>
    </w:p>
    <w:p w14:paraId="70BFDE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0BD119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3012</w:t>
      </w:r>
    </w:p>
    <w:p w14:paraId="6FC4AF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3013</w:t>
      </w:r>
    </w:p>
    <w:p w14:paraId="679F360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61E967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3014</w:t>
      </w:r>
    </w:p>
    <w:p w14:paraId="52426C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3015</w:t>
      </w:r>
    </w:p>
    <w:p w14:paraId="594EA3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8F189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3016</w:t>
      </w:r>
    </w:p>
    <w:p w14:paraId="2525F4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3017</w:t>
      </w:r>
    </w:p>
    <w:p w14:paraId="3C33F3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30186A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3018</w:t>
      </w:r>
    </w:p>
    <w:p w14:paraId="33C409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A.8.23.21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3019</w:t>
      </w:r>
    </w:p>
    <w:p w14:paraId="02BFF8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19A41B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3020</w:t>
      </w:r>
    </w:p>
    <w:p w14:paraId="47CE2B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A.8.23.22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3021</w:t>
      </w:r>
    </w:p>
    <w:p w14:paraId="4B6E91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6BDA16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3022</w:t>
      </w:r>
    </w:p>
    <w:p w14:paraId="28A08B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3023</w:t>
      </w:r>
    </w:p>
    <w:p w14:paraId="321EEF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67D0B0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4C056F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079FA1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1201DB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6C3B4C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39E4E3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1CF12C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6B4A22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6079A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3CCA1F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311A31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54E317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27015F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7AB6C7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511E5F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153DA3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78B7D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3EF7A7A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3DE826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0E0701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3DC6FA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158487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18453C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33367D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4C7706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0D3E94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34D424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49819F7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0CCED3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75A0FF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3C70CD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3052</w:t>
      </w:r>
    </w:p>
    <w:p w14:paraId="4E98D9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58E7C1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4E0837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3054</w:t>
      </w:r>
    </w:p>
    <w:p w14:paraId="2C38D5F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1B7650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25011F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37278B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03218A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38BE8D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014E21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2D7890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054CBE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6C30EE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26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3063</w:t>
      </w:r>
    </w:p>
    <w:p w14:paraId="2C3FBF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249F1F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0793AA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A.8.26.3A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3066</w:t>
      </w:r>
    </w:p>
    <w:p w14:paraId="46F65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73EB41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33EC1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26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3070</w:t>
      </w:r>
    </w:p>
    <w:p w14:paraId="3994E7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2091C8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13CEAE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A.8.26.4A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3074</w:t>
      </w:r>
    </w:p>
    <w:p w14:paraId="7AFB46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14C81D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3074</w:t>
      </w:r>
    </w:p>
    <w:p w14:paraId="5C1AFA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3077</w:t>
      </w:r>
    </w:p>
    <w:p w14:paraId="12036E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28A54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A.8.26.5A.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3077</w:t>
      </w:r>
    </w:p>
    <w:p w14:paraId="67F9C9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3081</w:t>
      </w:r>
    </w:p>
    <w:p w14:paraId="74C21A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558513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3081</w:t>
      </w:r>
    </w:p>
    <w:p w14:paraId="6D43E3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3085</w:t>
      </w:r>
    </w:p>
    <w:p w14:paraId="608B9D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67174D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A.8.26.6A.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3085</w:t>
      </w:r>
    </w:p>
    <w:p w14:paraId="03FF84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3089</w:t>
      </w:r>
    </w:p>
    <w:p w14:paraId="7C8B51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07AF95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A.8.26.7.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3089</w:t>
      </w:r>
    </w:p>
    <w:p w14:paraId="75F950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3092</w:t>
      </w:r>
    </w:p>
    <w:p w14:paraId="789726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59A9F9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A.8.26.8.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3092</w:t>
      </w:r>
    </w:p>
    <w:p w14:paraId="68E289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3096</w:t>
      </w:r>
    </w:p>
    <w:p w14:paraId="55C73E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57C60E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3096</w:t>
      </w:r>
    </w:p>
    <w:p w14:paraId="643835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3099</w:t>
      </w:r>
    </w:p>
    <w:p w14:paraId="5B6E21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2B0A03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3099</w:t>
      </w:r>
    </w:p>
    <w:p w14:paraId="3A3BDB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3102</w:t>
      </w:r>
    </w:p>
    <w:p w14:paraId="255E3E7E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2B90235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53A8A9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088CDE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1F3999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7FCC2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566C69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180AC2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6FCDDD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47A7AD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06BC86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098A53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1AACC1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708ACD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17E7D7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34362F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1DC7AD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10568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61BD77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3C8DEE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2BF7A2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5631F8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561331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395FE5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2EE227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350C20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2D505D8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7F20FB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2F6505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51893D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1914D1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4EBE37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2535B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02FD10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4179F6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7EEF22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371D42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787EFB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3A824B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33878E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7266C9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6C534C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52B48B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736297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285048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2AF300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476333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43A881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326BF2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72362D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2382CE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6C4BA0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2C47A1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530DC3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52154D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163C93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2CE8E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7CF1C7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62874D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7BB55D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77D698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7EB66E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37BEF3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33A092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320FFD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2A7B00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4BDD01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3148</w:t>
      </w:r>
    </w:p>
    <w:p w14:paraId="788385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3148</w:t>
      </w:r>
    </w:p>
    <w:p w14:paraId="68AB0A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04C8FC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2D9B4C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3150</w:t>
      </w:r>
    </w:p>
    <w:p w14:paraId="39C79E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3A08B6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3150</w:t>
      </w:r>
    </w:p>
    <w:p w14:paraId="7B4CD2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4D32F3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3152</w:t>
      </w:r>
    </w:p>
    <w:p w14:paraId="36C3A2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0A359B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3152</w:t>
      </w:r>
    </w:p>
    <w:p w14:paraId="45935E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3152</w:t>
      </w:r>
    </w:p>
    <w:p w14:paraId="41A678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3152</w:t>
      </w:r>
    </w:p>
    <w:p w14:paraId="2A6368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42BAB6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3152</w:t>
      </w:r>
    </w:p>
    <w:p w14:paraId="0FEB0E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479802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3154</w:t>
      </w:r>
    </w:p>
    <w:p w14:paraId="2DA651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608824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3154</w:t>
      </w:r>
    </w:p>
    <w:p w14:paraId="61F690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4B01F6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3154</w:t>
      </w:r>
    </w:p>
    <w:p w14:paraId="2566F9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7A7535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3155</w:t>
      </w:r>
    </w:p>
    <w:p w14:paraId="7D8FE9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3159</w:t>
      </w:r>
    </w:p>
    <w:p w14:paraId="14ED3A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3159</w:t>
      </w:r>
    </w:p>
    <w:p w14:paraId="6BDF58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3159</w:t>
      </w:r>
    </w:p>
    <w:p w14:paraId="725B9E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3159</w:t>
      </w:r>
    </w:p>
    <w:p w14:paraId="3FC95C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2AE73BB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3163</w:t>
      </w:r>
    </w:p>
    <w:p w14:paraId="03EA76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54BDE9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3163</w:t>
      </w:r>
    </w:p>
    <w:p w14:paraId="14BCEE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2F1C1A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3164</w:t>
      </w:r>
    </w:p>
    <w:p w14:paraId="643F71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70FF31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3164</w:t>
      </w:r>
    </w:p>
    <w:p w14:paraId="092D1A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26793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3167</w:t>
      </w:r>
    </w:p>
    <w:p w14:paraId="7A8379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20E59F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2437B5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083534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3170</w:t>
      </w:r>
    </w:p>
    <w:p w14:paraId="7C3E61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3170</w:t>
      </w:r>
    </w:p>
    <w:p w14:paraId="0033BB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3170</w:t>
      </w:r>
    </w:p>
    <w:p w14:paraId="5BABD9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3173</w:t>
      </w:r>
    </w:p>
    <w:p w14:paraId="6AB504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3173</w:t>
      </w:r>
    </w:p>
    <w:p w14:paraId="3D72F3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3173</w:t>
      </w:r>
    </w:p>
    <w:p w14:paraId="7DEA28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3173</w:t>
      </w:r>
    </w:p>
    <w:p w14:paraId="1B2FF3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3176</w:t>
      </w:r>
    </w:p>
    <w:p w14:paraId="19909C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3176</w:t>
      </w:r>
    </w:p>
    <w:p w14:paraId="5BE1F8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3176</w:t>
      </w:r>
    </w:p>
    <w:p w14:paraId="070492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3176</w:t>
      </w:r>
    </w:p>
    <w:p w14:paraId="556A24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3179</w:t>
      </w:r>
    </w:p>
    <w:p w14:paraId="63FF22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3179</w:t>
      </w:r>
    </w:p>
    <w:p w14:paraId="4DE2CB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3179</w:t>
      </w:r>
    </w:p>
    <w:p w14:paraId="10984B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3180</w:t>
      </w:r>
    </w:p>
    <w:p w14:paraId="3D912C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3183</w:t>
      </w:r>
    </w:p>
    <w:p w14:paraId="055E1C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3183</w:t>
      </w:r>
    </w:p>
    <w:p w14:paraId="0671BA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3183</w:t>
      </w:r>
    </w:p>
    <w:p w14:paraId="541A0C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3183</w:t>
      </w:r>
    </w:p>
    <w:p w14:paraId="064ED8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3186</w:t>
      </w:r>
    </w:p>
    <w:p w14:paraId="19E0E3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3187</w:t>
      </w:r>
    </w:p>
    <w:p w14:paraId="6393F9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3187</w:t>
      </w:r>
    </w:p>
    <w:p w14:paraId="3ECAE8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3187</w:t>
      </w:r>
    </w:p>
    <w:p w14:paraId="0939BC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3190</w:t>
      </w:r>
    </w:p>
    <w:p w14:paraId="06EE01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3190</w:t>
      </w:r>
    </w:p>
    <w:p w14:paraId="73BF39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3190</w:t>
      </w:r>
    </w:p>
    <w:p w14:paraId="0A08CA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3190</w:t>
      </w:r>
    </w:p>
    <w:p w14:paraId="0E514E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3193</w:t>
      </w:r>
    </w:p>
    <w:p w14:paraId="604665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3193</w:t>
      </w:r>
    </w:p>
    <w:p w14:paraId="07B0CC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3193</w:t>
      </w:r>
    </w:p>
    <w:p w14:paraId="24976F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3193</w:t>
      </w:r>
    </w:p>
    <w:p w14:paraId="60A489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3196</w:t>
      </w:r>
    </w:p>
    <w:p w14:paraId="2340C5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3196</w:t>
      </w:r>
    </w:p>
    <w:p w14:paraId="06E1A0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3196</w:t>
      </w:r>
    </w:p>
    <w:p w14:paraId="18DF4A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3196</w:t>
      </w:r>
    </w:p>
    <w:p w14:paraId="494BF8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3199</w:t>
      </w:r>
    </w:p>
    <w:p w14:paraId="028F73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3200</w:t>
      </w:r>
    </w:p>
    <w:p w14:paraId="5441F1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3200</w:t>
      </w:r>
    </w:p>
    <w:p w14:paraId="00CEC3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3200</w:t>
      </w:r>
    </w:p>
    <w:p w14:paraId="174099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3203</w:t>
      </w:r>
    </w:p>
    <w:p w14:paraId="243D26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3203</w:t>
      </w:r>
    </w:p>
    <w:p w14:paraId="58EE5B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4B2B14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4EB235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3206</w:t>
      </w:r>
    </w:p>
    <w:p w14:paraId="25C3F4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3207</w:t>
      </w:r>
    </w:p>
    <w:p w14:paraId="698A29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3207</w:t>
      </w:r>
    </w:p>
    <w:p w14:paraId="74766A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3207</w:t>
      </w:r>
    </w:p>
    <w:p w14:paraId="7DEDB7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3210</w:t>
      </w:r>
    </w:p>
    <w:p w14:paraId="23B25E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3211</w:t>
      </w:r>
    </w:p>
    <w:p w14:paraId="0CEB41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3211</w:t>
      </w:r>
    </w:p>
    <w:p w14:paraId="3835F4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3211</w:t>
      </w:r>
    </w:p>
    <w:p w14:paraId="08E279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3217</w:t>
      </w:r>
    </w:p>
    <w:p w14:paraId="7354D3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3217</w:t>
      </w:r>
    </w:p>
    <w:p w14:paraId="183602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3217</w:t>
      </w:r>
    </w:p>
    <w:p w14:paraId="6AF94F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3218</w:t>
      </w:r>
    </w:p>
    <w:p w14:paraId="7973F2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3224</w:t>
      </w:r>
    </w:p>
    <w:p w14:paraId="7030BC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3224</w:t>
      </w:r>
    </w:p>
    <w:p w14:paraId="18ADC7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3224</w:t>
      </w:r>
    </w:p>
    <w:p w14:paraId="5DD6FB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3224</w:t>
      </w:r>
    </w:p>
    <w:p w14:paraId="1B89E2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3227</w:t>
      </w:r>
    </w:p>
    <w:p w14:paraId="13D524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3227</w:t>
      </w:r>
    </w:p>
    <w:p w14:paraId="72D5E0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3227</w:t>
      </w:r>
    </w:p>
    <w:p w14:paraId="12216B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3227</w:t>
      </w:r>
    </w:p>
    <w:p w14:paraId="272839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4D44C3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3230</w:t>
      </w:r>
    </w:p>
    <w:p w14:paraId="621E07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3230</w:t>
      </w:r>
    </w:p>
    <w:p w14:paraId="351201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3230</w:t>
      </w:r>
    </w:p>
    <w:p w14:paraId="0ECE9E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3231</w:t>
      </w:r>
    </w:p>
    <w:p w14:paraId="27931E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3232</w:t>
      </w:r>
    </w:p>
    <w:p w14:paraId="51F519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3232</w:t>
      </w:r>
    </w:p>
    <w:p w14:paraId="42E09E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3232</w:t>
      </w:r>
    </w:p>
    <w:p w14:paraId="3E2565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3237</w:t>
      </w:r>
    </w:p>
    <w:p w14:paraId="3BBBAF0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3237</w:t>
      </w:r>
    </w:p>
    <w:p w14:paraId="2A35F3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3237</w:t>
      </w:r>
    </w:p>
    <w:p w14:paraId="72C21D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3237</w:t>
      </w:r>
    </w:p>
    <w:p w14:paraId="1BFCCC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4C3F5F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3644CF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8C8E4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1DE33E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1E31B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0A143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5B4CE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346A6E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720C345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94115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0E08B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3152E7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548A53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59C1C7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7A1E63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7ACE83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5F8AE4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6E7A96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FEB95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BE248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301A6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16B2C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278E58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AD547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032358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7DF5D0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5A5CE4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8BC88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33DCBC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62B84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E89FC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4E9A5A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127E6D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17476F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2A7BF8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1058B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CD2CB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3DD460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178A11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26D0A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2EC577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68804B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CD0DF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14298F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1963EC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298347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2C49E3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29B0BD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7C661D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7493FF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6CBABA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52848E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25552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5E3E9F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38752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197B80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2007D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57D828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1A9933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02575E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6CBFF7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1B75C8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108F38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61759C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780B26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ED971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56D6DF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0C4449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2C5B0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6505DE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D2B7C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785D29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290B92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3BF345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EBB3D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70283F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53290B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68AE65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56617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88E59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481834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639415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42FD3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06D860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35E7A8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132DBD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5CBEFD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60B35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1702D48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629F7A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1B1979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3B680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10C1A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685406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A9AE4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233FCE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61EFF1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4CFEF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6C57C5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7E2F40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75D280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27A8D2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12ADA5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2AA2A6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3CD51D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56CCDD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0C4FD5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6DBAE0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354C39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484BAB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19F6C2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2A83E3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20C45D4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283BD0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19B4D8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49EEDF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6BF201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3E2E6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166BAF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3C2909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0D6AE9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598310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42CEA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1A3E55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646204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1F428C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570243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CEE15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24C87A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3A1420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313CA9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7F3031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76F51E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34AACD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17998D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78DCDC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4C1130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4A87E6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5AB4EB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9C014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8E6B3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1586CF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6FE5A0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574B6A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0338F1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3A9753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5A7819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4C7BFA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4B4B7E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2A4F70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4488B0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ADF6C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84FB3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24A99C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19F1EC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710E67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50B5A7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63E2AA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09C212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753FB7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2869558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6C02FC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499CA5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1981DB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25DBEA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00C3D6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74072F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52B267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13F19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0CC622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281454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2F049E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5F31F6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1ABA44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76E921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68A69E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B131B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07252E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386CEE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4613D6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020EF9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138433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51BD57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67C7E4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7AA41D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050F4C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36FF11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7244A4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4E67B8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7C29D6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6C0B96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1399B8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0B43B2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3F35710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003D84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531647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18BEA4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64B68F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4AA0EB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1A7762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70F82F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7C418C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79C8FA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2E2DB2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2A1FA9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BC66E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269AF3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1891B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23FF56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15B8EF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72DBB3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171A4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2FC204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412B9A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40C282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0120B9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5F70CB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053EF7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5BA831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5E7168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3FC2C2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2D9D43D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0540C4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20D0BE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03338E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6BF311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66EC73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1813DD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4D181D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313DF1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305D72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0C0260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524D3B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780055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3FD733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DD67B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685E78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0B3E51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70C970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7AFDC3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745181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75E9E2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289AC2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542FA9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437755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5429A0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5BFD2C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1AA8AF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546012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04C36F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89B89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20186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6F8E52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41F7F3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6045FA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77B826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6E9B4C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56DE30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24FF8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78F816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607313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39C18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50DBA9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15FB3F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2CB57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2DF6A2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69C729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1895E6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49B7A4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254199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60B780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7AC406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4D2E45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32136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2C2374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74B76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4FB1D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40B0D4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5AE42A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7E51D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25D40C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52DF7B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62A05E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3D49AC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4E65E7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367DDE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15D0E2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0985AA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67DA13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3432F6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221AD3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7A363C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0DC498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A2D1D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3FC0C6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6196A3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B0E0B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14E4C9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281E47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2CB8B2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44B0F6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53F099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503343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59BFC1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C652B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403C44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631BEC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413B0E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11B3C0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7DEED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7E4E4C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1CE9A5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4A846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55B663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5102FC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7AAF19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2A8241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620B88C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6F8C33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70AB5D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793067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510ECA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3F8067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3C1D80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52CEC1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60F4E8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2E870A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0D9B5E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1C7FE4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7163B2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18C1F2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63724A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32B350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2414FC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541DA7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10B360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4C8D49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6350AD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29244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6FD5F3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7DD9FF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2F2250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526520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0CA216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413FA4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41894D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4B7D5E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23AB6C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02800E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05C99A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2228AE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0DA965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36AD92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BE647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0C5702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011AAE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77AEEB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0C9A8D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2024A0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830F7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99C69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08CC4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0358E8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04CB6C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0B0C72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778933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6590A0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7860DC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36EB2F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787E9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3410F4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0975FB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0E38CB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33DBD2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1315A2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400D8C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62C2AF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61C382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247B32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254A48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2DBB0D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7BFC7F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20A7CB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6040358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1A525F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6522A0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7C6E5D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310342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652532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5F01803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57A0C8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4E4510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4A924F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69F727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49ABF2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6481A7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5CF960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660233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7D787F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12B785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257B47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58578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6C60F4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5E8AE0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0D4B8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4BAFDF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351971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2C340A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6383D1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53015A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75E79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518B7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6D70D8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D3272E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336EAB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  <w:lang w:val="sv-SE"/>
        </w:rPr>
        <w:t>E-UTRAN FDD</w:t>
      </w:r>
      <w:r>
        <w:tab/>
        <w:t>2827</w:t>
      </w:r>
    </w:p>
    <w:p w14:paraId="37AAFF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2827</w:t>
      </w:r>
    </w:p>
    <w:p w14:paraId="3610E7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2827</w:t>
      </w:r>
    </w:p>
    <w:p w14:paraId="419920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2830</w:t>
      </w:r>
    </w:p>
    <w:p w14:paraId="2A8B3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0B78C8">
        <w:rPr>
          <w:bCs/>
        </w:rPr>
        <w:t>E-UTRAN TDD</w:t>
      </w:r>
      <w:r>
        <w:tab/>
        <w:t>2830</w:t>
      </w:r>
    </w:p>
    <w:p w14:paraId="39DB29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2830</w:t>
      </w:r>
    </w:p>
    <w:p w14:paraId="27DC43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2830</w:t>
      </w:r>
    </w:p>
    <w:p w14:paraId="481FD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2833</w:t>
      </w:r>
    </w:p>
    <w:p w14:paraId="0786F29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A.9.3.</w:t>
      </w:r>
      <w:r w:rsidRPr="000B78C8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E-UTRAN FDD</w:t>
      </w:r>
      <w:r w:rsidRPr="000B78C8">
        <w:rPr>
          <w:lang w:val="de-DE" w:eastAsia="zh-CN"/>
        </w:rPr>
        <w:t xml:space="preserve"> for 5MHz Bandwidth</w:t>
      </w:r>
      <w:r>
        <w:tab/>
        <w:t>2833</w:t>
      </w:r>
    </w:p>
    <w:p w14:paraId="5F1646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2833</w:t>
      </w:r>
    </w:p>
    <w:p w14:paraId="7493EC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2833</w:t>
      </w:r>
    </w:p>
    <w:p w14:paraId="69F57B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2834</w:t>
      </w:r>
    </w:p>
    <w:p w14:paraId="098C959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UTRAN FDD CPICH Ec/No</w:t>
      </w:r>
      <w:r>
        <w:tab/>
        <w:t>2835</w:t>
      </w:r>
    </w:p>
    <w:p w14:paraId="71543E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47DDD5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2835</w:t>
      </w:r>
    </w:p>
    <w:p w14:paraId="24448E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2835</w:t>
      </w:r>
    </w:p>
    <w:p w14:paraId="75261D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2837</w:t>
      </w:r>
    </w:p>
    <w:p w14:paraId="524083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10027B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2838</w:t>
      </w:r>
    </w:p>
    <w:p w14:paraId="4A4222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2838</w:t>
      </w:r>
    </w:p>
    <w:p w14:paraId="663552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2840</w:t>
      </w:r>
    </w:p>
    <w:p w14:paraId="269E23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A.9.</w:t>
      </w:r>
      <w:r w:rsidRPr="000B78C8">
        <w:rPr>
          <w:lang w:val="de-DE" w:eastAsia="zh-CN"/>
        </w:rPr>
        <w:t>4</w:t>
      </w:r>
      <w:r w:rsidRPr="000B78C8">
        <w:rPr>
          <w:lang w:val="de-DE"/>
        </w:rPr>
        <w:t>.</w:t>
      </w:r>
      <w:r w:rsidRPr="000B78C8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E-UTRAN FDD</w:t>
      </w:r>
      <w:r w:rsidRPr="000B78C8">
        <w:rPr>
          <w:lang w:val="de-DE" w:eastAsia="zh-CN"/>
        </w:rPr>
        <w:t xml:space="preserve"> for 5MHz Bandwidth</w:t>
      </w:r>
      <w:r>
        <w:tab/>
        <w:t>2841</w:t>
      </w:r>
    </w:p>
    <w:p w14:paraId="1BC969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A.9.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2841</w:t>
      </w:r>
    </w:p>
    <w:p w14:paraId="18D1B1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2841</w:t>
      </w:r>
    </w:p>
    <w:p w14:paraId="3FA10D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2842</w:t>
      </w:r>
    </w:p>
    <w:p w14:paraId="20854EC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352BE0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6F52DD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591A04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562D7B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9E7B5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39183A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7180E8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796712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022AE95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it-IT"/>
        </w:rPr>
        <w:t>GSM Carrier RSSI</w:t>
      </w:r>
      <w:r>
        <w:tab/>
        <w:t>2847</w:t>
      </w:r>
    </w:p>
    <w:p w14:paraId="43475A6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  <w:lang w:val="it-IT"/>
        </w:rPr>
        <w:t>E-UTRAN FDD</w:t>
      </w:r>
      <w:r>
        <w:tab/>
        <w:t>2847</w:t>
      </w:r>
    </w:p>
    <w:p w14:paraId="2363A4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Purpose and Environment</w:t>
      </w:r>
      <w:r>
        <w:tab/>
        <w:t>2847</w:t>
      </w:r>
    </w:p>
    <w:p w14:paraId="40B2F1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Requirements</w:t>
      </w:r>
      <w:r>
        <w:tab/>
        <w:t>2848</w:t>
      </w:r>
    </w:p>
    <w:p w14:paraId="2BD546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TDD</w:t>
      </w:r>
      <w:r>
        <w:tab/>
        <w:t>2848</w:t>
      </w:r>
    </w:p>
    <w:p w14:paraId="2FF5D6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Purpose and Environment</w:t>
      </w:r>
      <w:r>
        <w:tab/>
        <w:t>2848</w:t>
      </w:r>
    </w:p>
    <w:p w14:paraId="05247C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Requirements</w:t>
      </w:r>
      <w:r>
        <w:tab/>
        <w:t>2850</w:t>
      </w:r>
    </w:p>
    <w:p w14:paraId="63CE727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0B78C8">
        <w:rPr>
          <w:b/>
        </w:rPr>
        <w:t>–</w:t>
      </w:r>
      <w:r w:rsidRPr="000B78C8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02097B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0B78C8">
        <w:rPr>
          <w:b/>
        </w:rPr>
        <w:t>–</w:t>
      </w:r>
      <w:r w:rsidRPr="000B78C8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0D669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7C890F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313155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CB31B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0B78C8">
        <w:rPr>
          <w:b/>
        </w:rPr>
        <w:t>–</w:t>
      </w:r>
      <w:r w:rsidRPr="000B78C8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0E24E1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37F0EE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30F98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6F49F1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02BD05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887F5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2EFB8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195B8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27C5C3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8D6AE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0F003D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7365F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0B78C8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1BFB82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1ACB4F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04BAC4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C1079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6F0778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0C950C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4D1C91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C01BD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49D88F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3F55A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46A6DD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0A7EE8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41AA4D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D65F0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0AC650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50D3D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17F13F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D2FC5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4CB36A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1A07028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9F81B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5E411B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02C92E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7AFD80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6A3342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4B899A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78F482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574183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075C31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FDD-FDD RSTD inter frequency case</w:t>
      </w:r>
      <w:r>
        <w:tab/>
        <w:t>2879</w:t>
      </w:r>
    </w:p>
    <w:p w14:paraId="76DB8F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602DE2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5B665D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010AEC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TDD-TDD RSTD inter frequency case</w:t>
      </w:r>
      <w:r>
        <w:tab/>
        <w:t>2882</w:t>
      </w:r>
    </w:p>
    <w:p w14:paraId="1B1405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6A1715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12A623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0AB89B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673865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99EC2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A9979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4CC3E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1332AE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1A4E84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1458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740BBA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010EB2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2BD426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04DDA0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559D3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220B8E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3070E5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761964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472815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67BBEB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2F3A600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6D8229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3572BE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E06DB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381462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0104A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2BA944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17A343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6D6B94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532430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2E6023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393CA7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66E27B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19B69F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0E19B5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0B4571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022C7B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7F7D56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06644D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510D22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FE15B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0390FE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6C6D0A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2E3AF1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264FCE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5EC098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1DB8B5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520CBA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4D4957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119FD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3B62C4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57140B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37097C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020855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4BC25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10ED61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7DC5B2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246A21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169D4E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2BE564C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1A579F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2E9F10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2738A5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434387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10C1E2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792178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141CE5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33935D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3763D5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0BF96C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7ACD83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392B3A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4A66F0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6A2A5D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766331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565ECB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DB18B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6F320E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6E59BB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036B35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42EA89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3A968D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3CC06D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3D3B71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2C8EEE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027226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704E86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F90D7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2AA9B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262B0E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5CD870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7653B4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042F4A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554E8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4573A3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0055BF4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7497A7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7905FA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7578CD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36798B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6FEC5D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59DEC0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17B7A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092426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4AEE963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3E06BF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23E249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3B30F0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5F92AD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2986</w:t>
      </w:r>
    </w:p>
    <w:p w14:paraId="19162C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2986</w:t>
      </w:r>
    </w:p>
    <w:p w14:paraId="02BD30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2986</w:t>
      </w:r>
    </w:p>
    <w:p w14:paraId="2EEA6E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2986</w:t>
      </w:r>
    </w:p>
    <w:p w14:paraId="72A9416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624008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4D82CF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2E5EE1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090385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671540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54759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0D44BD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2114F18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3B830A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2D4457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31E102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01BE1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68970A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056DF3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6160F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7658C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DC0DE5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3B1D96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791350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74F624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21E368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2C25C43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3FE555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5C01D8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4DE6D3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2B3CF00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5BD1DC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1CFC09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0C0DE3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0BCCA3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496D8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69F1E1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7F6A2F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27B633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13DD38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8C1C5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2CD422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612EAC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56A13F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2FBE5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14A535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2102F59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0994ED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3179C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7FEE0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78067B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2BB4DE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54D1C1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DEA68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4AB5C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6D11A9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598F7B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08533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410D52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72DA5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6D3DF5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7D0A7A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5F85B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73D35D14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0EA6CCB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30094D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6FFE1E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02F2C18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35F634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415371A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393B65A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36B7F0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498D16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44986F8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26FB43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106678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463C01E9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0722217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436B63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09DD633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0D34C30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Interruptions due to V2V sidelink communication</w:t>
      </w:r>
      <w:r>
        <w:tab/>
        <w:t>3059</w:t>
      </w:r>
    </w:p>
    <w:p w14:paraId="3C2A88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46D404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4EC90D5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1212309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5EDE73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16FE4E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350BBA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1E061E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6BC434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6121E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6BB79DE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7E30BE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2EFC54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213568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190864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7202B4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6CC3E3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1FC474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3646255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3C1237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21E1F7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4D422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0938DE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65B506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CD3476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006745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14E464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18F53AA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2D6CE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55BF76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D3CCE7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10C8DE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04FE75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30E8BD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6BBEE1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14D1CE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4FE313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55642EB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7F6217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711CFF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07E42A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6CE96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3E712E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70293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58D69F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3CB437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68BFEB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25CCAE50" w14:textId="77777777" w:rsidR="00F679CA" w:rsidRDefault="00F679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3847FA65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3C5DCB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75560E4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016D920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6387FC3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72E3DCD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2A9C0A0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3F38C9C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00A132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4312B1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3F4271A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730FE571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43E219F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540ABA3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3A96FDF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D99BDB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1E106F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7A4706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7A79348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6E0E48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4CAAEB0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54072DE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3279DA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07C9E90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7FE170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19C70F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049F5B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0737E7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19C7AF8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1CA520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05D944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7B295CF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7CE1A46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776D410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3565D27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1E47D60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44E9B5B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54EDD1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427E8A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0B832BB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4230727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57A3B2B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3E0C09D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6EE37F5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Theme="minorEastAsia"/>
        </w:rPr>
        <w:t>Conditions for intra-frequency neighbour cell measurements of NB-IoT cells for UE Category NB1</w:t>
      </w:r>
      <w:r>
        <w:tab/>
        <w:t>3110</w:t>
      </w:r>
    </w:p>
    <w:p w14:paraId="2899D3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Theme="minorEastAsia"/>
        </w:rPr>
        <w:t>Conditions for inter-frequency neighbour cell measurements of NB-IoT cells for UE Category NB1</w:t>
      </w:r>
      <w:r>
        <w:tab/>
        <w:t>3110</w:t>
      </w:r>
    </w:p>
    <w:p w14:paraId="3065D27F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4D49203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09659BC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3111</w:t>
      </w:r>
    </w:p>
    <w:p w14:paraId="1A16B55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3111</w:t>
      </w:r>
    </w:p>
    <w:p w14:paraId="743737A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3111</w:t>
      </w:r>
    </w:p>
    <w:p w14:paraId="055EB6D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3111</w:t>
      </w:r>
    </w:p>
    <w:p w14:paraId="1D9A3B4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40E15B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2072B5C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3112</w:t>
      </w:r>
    </w:p>
    <w:p w14:paraId="6BB40E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3112</w:t>
      </w:r>
    </w:p>
    <w:p w14:paraId="75A885D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3112</w:t>
      </w:r>
    </w:p>
    <w:p w14:paraId="5D23924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38B05DE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3113</w:t>
      </w:r>
    </w:p>
    <w:p w14:paraId="611031A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3113</w:t>
      </w:r>
    </w:p>
    <w:p w14:paraId="454DA45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3113</w:t>
      </w:r>
    </w:p>
    <w:p w14:paraId="4EA775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095A4B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806F66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3114</w:t>
      </w:r>
    </w:p>
    <w:p w14:paraId="6E27A0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3114</w:t>
      </w:r>
    </w:p>
    <w:p w14:paraId="01512B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2209071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4F621E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2371B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721075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3115</w:t>
      </w:r>
    </w:p>
    <w:p w14:paraId="69235E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3115</w:t>
      </w:r>
    </w:p>
    <w:p w14:paraId="0CEF8F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3115</w:t>
      </w:r>
    </w:p>
    <w:p w14:paraId="5D6135D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3115</w:t>
      </w:r>
    </w:p>
    <w:p w14:paraId="755C054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3115</w:t>
      </w:r>
    </w:p>
    <w:p w14:paraId="66432BC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3115</w:t>
      </w:r>
    </w:p>
    <w:p w14:paraId="39F3CAC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58B84C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1617A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039C1C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708E03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3116</w:t>
      </w:r>
    </w:p>
    <w:p w14:paraId="4A8ED4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646A05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526BDA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0E9D4C4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3117</w:t>
      </w:r>
    </w:p>
    <w:p w14:paraId="43853E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9B6D4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5F959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9FA53F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437450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045C3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6F67C4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7AEB604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3118</w:t>
      </w:r>
    </w:p>
    <w:p w14:paraId="32D8AF8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3118</w:t>
      </w:r>
    </w:p>
    <w:p w14:paraId="3DD18E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3118</w:t>
      </w:r>
    </w:p>
    <w:p w14:paraId="2B47410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6796F26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24DF189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1DC010C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C50A90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6D70C88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1ACAE2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7452C1AA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3120</w:t>
      </w:r>
    </w:p>
    <w:p w14:paraId="25DC8C3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3120</w:t>
      </w:r>
    </w:p>
    <w:p w14:paraId="18FD1F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3120</w:t>
      </w:r>
    </w:p>
    <w:p w14:paraId="41AF8BA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3120</w:t>
      </w:r>
    </w:p>
    <w:p w14:paraId="068D91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>Inter-band carrier aggregation</w:t>
      </w:r>
      <w:r>
        <w:tab/>
        <w:t>3120</w:t>
      </w:r>
    </w:p>
    <w:p w14:paraId="001039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3120</w:t>
      </w:r>
    </w:p>
    <w:p w14:paraId="0984FF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4E3C502F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3121</w:t>
      </w:r>
    </w:p>
    <w:p w14:paraId="7ADCEF3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3121</w:t>
      </w:r>
    </w:p>
    <w:p w14:paraId="08D2C87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19610D7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3B4F5E3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3122</w:t>
      </w:r>
    </w:p>
    <w:p w14:paraId="6EDE035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563457D6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3123</w:t>
      </w:r>
    </w:p>
    <w:p w14:paraId="311A7E3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3123</w:t>
      </w:r>
    </w:p>
    <w:p w14:paraId="6067E24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3123</w:t>
      </w:r>
    </w:p>
    <w:p w14:paraId="0C60E51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3123</w:t>
      </w:r>
    </w:p>
    <w:p w14:paraId="7C422D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11E3E80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3124</w:t>
      </w:r>
    </w:p>
    <w:p w14:paraId="6F48B37F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531B0B5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4F8FF548" w14:textId="77777777" w:rsidR="00F679CA" w:rsidRDefault="00F679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3126</w:t>
      </w:r>
    </w:p>
    <w:p w14:paraId="6B7D5F00" w14:textId="60C1A6B8" w:rsidR="00080512" w:rsidRPr="004D3578" w:rsidRDefault="00F679CA">
      <w:r>
        <w:rPr>
          <w:noProof/>
          <w:sz w:val="22"/>
        </w:rPr>
        <w:fldChar w:fldCharType="end"/>
      </w:r>
    </w:p>
    <w:p w14:paraId="43B27F4E" w14:textId="0E07B01C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317978">
        <w:rPr>
          <w:noProof/>
        </w:rPr>
        <w:instrText>a</w:instrText>
      </w:r>
      <w:r w:rsidR="00E8403D" w:rsidRPr="001D185D">
        <w:rPr>
          <w:noProof/>
        </w:rPr>
        <w:instrText>0_sA.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317978">
        <w:rPr>
          <w:noProof/>
        </w:rPr>
        <w:instrText>a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7D24" w14:textId="77777777" w:rsidR="00642398" w:rsidRDefault="00642398">
      <w:r>
        <w:separator/>
      </w:r>
    </w:p>
  </w:endnote>
  <w:endnote w:type="continuationSeparator" w:id="0">
    <w:p w14:paraId="6C9F04E9" w14:textId="77777777" w:rsidR="00642398" w:rsidRDefault="0064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78A2" w14:textId="77777777" w:rsidR="00642398" w:rsidRDefault="00642398">
      <w:r>
        <w:separator/>
      </w:r>
    </w:p>
  </w:footnote>
  <w:footnote w:type="continuationSeparator" w:id="0">
    <w:p w14:paraId="7C369CD4" w14:textId="77777777" w:rsidR="00642398" w:rsidRDefault="00642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7031EE29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29B9">
      <w:rPr>
        <w:rFonts w:ascii="Arial" w:hAnsi="Arial" w:cs="Arial"/>
        <w:b/>
        <w:noProof/>
        <w:sz w:val="18"/>
        <w:szCs w:val="18"/>
      </w:rPr>
      <w:t>3GPP TS 36.133 V17.11.0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DAC486B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29B9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06F2"/>
    <w:rsid w:val="002B6339"/>
    <w:rsid w:val="002E00EE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129B9"/>
    <w:rsid w:val="00423334"/>
    <w:rsid w:val="004345EC"/>
    <w:rsid w:val="00442A0E"/>
    <w:rsid w:val="00465515"/>
    <w:rsid w:val="00496EF1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2398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93</Pages>
  <Words>40716</Words>
  <Characters>253275</Characters>
  <Application>Microsoft Office Word</Application>
  <DocSecurity>0</DocSecurity>
  <Lines>2110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0525</cp:lastModifiedBy>
  <cp:revision>26</cp:revision>
  <cp:lastPrinted>2019-02-25T14:05:00Z</cp:lastPrinted>
  <dcterms:created xsi:type="dcterms:W3CDTF">2021-09-30T15:24:00Z</dcterms:created>
  <dcterms:modified xsi:type="dcterms:W3CDTF">2023-09-28T16:58:00Z</dcterms:modified>
</cp:coreProperties>
</file>