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8B8C54C" w:rsidR="004F0988" w:rsidRPr="005B778E" w:rsidRDefault="008A6D4A" w:rsidP="00BB6EDB">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BB6EDB">
              <w:rPr>
                <w:lang w:eastAsia="zh-CN"/>
              </w:rPr>
              <w:t>0</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r w:rsidR="00BB6EDB">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87999241"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168476273"/>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168476274"/>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168476275"/>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168476276"/>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168476277"/>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168476278"/>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168476279"/>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168476280"/>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61"/>
    <w:bookmarkStart w:id="73" w:name="_MON_1684249579"/>
    <w:bookmarkStart w:id="74" w:name="_MON_1684249593"/>
    <w:bookmarkStart w:id="75" w:name="_MON_1684249596"/>
    <w:bookmarkStart w:id="76" w:name="_MON_1684249266"/>
    <w:bookmarkStart w:id="77" w:name="_MON_1684249511"/>
    <w:bookmarkEnd w:id="72"/>
    <w:bookmarkEnd w:id="73"/>
    <w:bookmarkEnd w:id="74"/>
    <w:bookmarkEnd w:id="75"/>
    <w:bookmarkEnd w:id="76"/>
    <w:bookmarkEnd w:id="77"/>
    <w:bookmarkStart w:id="78" w:name="_MON_1684249550"/>
    <w:bookmarkEnd w:id="78"/>
    <w:p w14:paraId="229A8738" w14:textId="77777777" w:rsidR="001400EF" w:rsidRPr="005B778E" w:rsidRDefault="001400EF" w:rsidP="001400EF">
      <w:pPr>
        <w:pStyle w:val="TH"/>
      </w:pPr>
      <w:r w:rsidRPr="005B778E">
        <w:object w:dxaOrig="3076" w:dyaOrig="2971" w14:anchorId="14C21EFC">
          <v:shape id="_x0000_i1026" type="#_x0000_t75" style="width:196.65pt;height:189.15pt" o:ole="">
            <v:imagedata r:id="rId13" o:title=""/>
          </v:shape>
          <o:OLEObject Type="Embed" ProgID="Visio.Drawing.15" ShapeID="_x0000_i1026" DrawAspect="Content" ObjectID="_1787999242"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7pt;height:59.65pt" o:ole="">
            <v:imagedata r:id="rId15" o:title=""/>
          </v:shape>
          <o:OLEObject Type="Embed" ProgID="Visio.Drawing.15" ShapeID="_x0000_i1027" DrawAspect="Content" ObjectID="_1787999243"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168476282"/>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168476283"/>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168476284"/>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168476285"/>
      <w:r w:rsidRPr="005B778E">
        <w:lastRenderedPageBreak/>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168476286"/>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168476287"/>
      <w:r w:rsidRPr="005B778E">
        <w:t>5.2.2.2</w:t>
      </w:r>
      <w:r w:rsidRPr="005B778E">
        <w:tab/>
      </w:r>
      <w:bookmarkEnd w:id="111"/>
      <w:bookmarkEnd w:id="112"/>
      <w:bookmarkEnd w:id="113"/>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168476288"/>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168476289"/>
      <w:bookmarkStart w:id="126" w:name="_Toc510696593"/>
      <w:bookmarkStart w:id="127" w:name="_Toc35971385"/>
      <w:bookmarkStart w:id="12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3"/>
      <w:bookmarkEnd w:id="124"/>
      <w:bookmarkEnd w:id="125"/>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35pt;height:106.95pt" o:ole="">
            <v:imagedata r:id="rId17" o:title=""/>
          </v:shape>
          <o:OLEObject Type="Embed" ProgID="Visio.Drawing.11" ShapeID="_x0000_i1028" DrawAspect="Content" ObjectID="_1787999244"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6"/>
      <w:bookmarkEnd w:id="127"/>
      <w:bookmarkEnd w:id="12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2" w:name="_Toc90664024"/>
      <w:bookmarkStart w:id="133" w:name="_Toc122117798"/>
      <w:bookmarkStart w:id="134"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2"/>
      <w:bookmarkEnd w:id="133"/>
      <w:bookmarkEnd w:id="134"/>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1" w:name="_Toc90664027"/>
      <w:bookmarkStart w:id="142" w:name="_Toc122117801"/>
      <w:bookmarkStart w:id="14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168476295"/>
      <w:r w:rsidRPr="005B778E">
        <w:t>5.2.2.</w:t>
      </w:r>
      <w:r w:rsidRPr="005B778E">
        <w:rPr>
          <w:rFonts w:hint="eastAsia"/>
          <w:lang w:eastAsia="zh-CN"/>
        </w:rPr>
        <w:t>3</w:t>
      </w:r>
      <w:r w:rsidRPr="005B778E">
        <w:tab/>
      </w:r>
      <w:r w:rsidRPr="005B778E">
        <w:rPr>
          <w:lang w:eastAsia="zh-CN"/>
        </w:rPr>
        <w:t>DiscoveryAuthorizationUpdateNotify</w:t>
      </w:r>
      <w:bookmarkEnd w:id="144"/>
      <w:bookmarkEnd w:id="145"/>
      <w:bookmarkEnd w:id="146"/>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168476296"/>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6.95pt" o:ole="">
            <v:imagedata r:id="rId19" o:title=""/>
          </v:shape>
          <o:OLEObject Type="Embed" ProgID="Visio.Drawing.11" ShapeID="_x0000_i1029" DrawAspect="Content" ObjectID="_1787999245"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0"/>
      <w:bookmarkEnd w:id="151"/>
      <w:bookmarkEnd w:id="152"/>
    </w:p>
    <w:p w14:paraId="4760B858" w14:textId="4A0FB5B7" w:rsidR="007250E5" w:rsidRPr="005B778E" w:rsidRDefault="007250E5" w:rsidP="007250E5">
      <w:pPr>
        <w:pStyle w:val="Heading5"/>
      </w:pPr>
      <w:bookmarkStart w:id="153" w:name="_Toc90664031"/>
      <w:bookmarkStart w:id="154" w:name="_Toc122117805"/>
      <w:bookmarkStart w:id="155" w:name="_Toc168476298"/>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35pt;height:106.95pt" o:ole="">
            <v:imagedata r:id="rId21" o:title=""/>
          </v:shape>
          <o:OLEObject Type="Embed" ProgID="Visio.Drawing.11" ShapeID="_x0000_i1030" DrawAspect="Content" ObjectID="_1787999246"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168476299"/>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168476300"/>
      <w:r w:rsidRPr="005B778E">
        <w:t>6.1</w:t>
      </w:r>
      <w:r w:rsidRPr="005B778E">
        <w:tab/>
      </w:r>
      <w:r w:rsidR="00575214" w:rsidRPr="005B778E">
        <w:rPr>
          <w:rFonts w:hint="eastAsia"/>
          <w:lang w:eastAsia="zh-CN"/>
        </w:rPr>
        <w:t>Naf_ProSe</w:t>
      </w:r>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168476301"/>
      <w:bookmarkStart w:id="173" w:name="_Toc510696600"/>
      <w:r w:rsidRPr="005B778E">
        <w:t>6.1.1</w:t>
      </w:r>
      <w:r w:rsidRPr="005B778E">
        <w:tab/>
        <w:t>Introduction</w:t>
      </w:r>
      <w:bookmarkEnd w:id="168"/>
      <w:bookmarkEnd w:id="169"/>
      <w:bookmarkEnd w:id="170"/>
      <w:bookmarkEnd w:id="171"/>
      <w:bookmarkEnd w:id="172"/>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168476302"/>
      <w:r w:rsidRPr="005B778E">
        <w:t>6.1.2</w:t>
      </w:r>
      <w:r w:rsidRPr="005B778E">
        <w:tab/>
        <w:t>Usage of HTTP</w:t>
      </w:r>
      <w:bookmarkEnd w:id="173"/>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168476303"/>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168476304"/>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168476305"/>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168476306"/>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168476307"/>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168476308"/>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168476309"/>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168476310"/>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45pt;height:147.75pt" o:ole="">
            <v:imagedata r:id="rId23" o:title=""/>
          </v:shape>
          <o:OLEObject Type="Embed" ProgID="Word.Document.8" ShapeID="_x0000_i1031" DrawAspect="Content" ObjectID="_1787999247"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7"/>
      <w:bookmarkEnd w:id="238"/>
      <w:bookmarkEnd w:id="239"/>
    </w:p>
    <w:p w14:paraId="6B2F9925" w14:textId="77777777" w:rsidR="004D50F4" w:rsidRPr="005B778E" w:rsidRDefault="004D50F4" w:rsidP="00084A4F">
      <w:pPr>
        <w:pStyle w:val="Heading5"/>
      </w:pPr>
      <w:bookmarkStart w:id="240" w:name="_Toc73369119"/>
      <w:bookmarkStart w:id="241" w:name="_Toc122117819"/>
      <w:bookmarkStart w:id="242"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맑은 고딕" w:eastAsia="맑은 고딕" w:hAnsi="맑은 고딕"/>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6"/>
      <w:bookmarkEnd w:id="247"/>
    </w:p>
    <w:p w14:paraId="5795681B" w14:textId="4B2F77E6" w:rsidR="00A76317" w:rsidRPr="005B778E" w:rsidRDefault="00A76317" w:rsidP="00084A4F">
      <w:pPr>
        <w:pStyle w:val="Heading5"/>
      </w:pPr>
      <w:bookmarkStart w:id="248" w:name="_Toc122117822"/>
      <w:bookmarkStart w:id="249"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맑은 고딕" w:eastAsia="맑은 고딕" w:hAnsi="맑은 고딕"/>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168476317"/>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168476318"/>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맑은 고딕" w:eastAsia="맑은 고딕" w:hAnsi="맑은 고딕"/>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168476324"/>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168476325"/>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168476326"/>
      <w:r w:rsidRPr="005B778E">
        <w:rPr>
          <w:lang w:val="en-US"/>
        </w:rPr>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168476327"/>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168476328"/>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168476329"/>
      <w:r w:rsidRPr="005B778E">
        <w:t>6.1.6.2.</w:t>
      </w:r>
      <w:r w:rsidRPr="005B778E">
        <w:rPr>
          <w:rFonts w:hint="eastAsia"/>
          <w:lang w:eastAsia="zh-CN"/>
        </w:rPr>
        <w:t>3</w:t>
      </w:r>
      <w:r w:rsidRPr="005B778E">
        <w:tab/>
        <w:t>Type: AuthDisResData</w:t>
      </w:r>
      <w:bookmarkEnd w:id="344"/>
      <w:bookmarkEnd w:id="34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6"/>
      <w:bookmarkEnd w:id="347"/>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168476331"/>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8"/>
      <w:bookmarkEnd w:id="34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0"/>
      <w:bookmarkEnd w:id="35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168476333"/>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168476334"/>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168476335"/>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168476336"/>
      <w:r w:rsidRPr="005B778E">
        <w:t>6.1.6.3.3</w:t>
      </w:r>
      <w:r w:rsidRPr="005B778E">
        <w:tab/>
        <w:t xml:space="preserve">Enumeration: </w:t>
      </w:r>
      <w:bookmarkEnd w:id="358"/>
      <w:bookmarkEnd w:id="359"/>
      <w:r w:rsidRPr="005B778E">
        <w:rPr>
          <w:rFonts w:hint="eastAsia"/>
          <w:lang w:eastAsia="zh-CN"/>
        </w:rPr>
        <w:t>AuthRequestType</w:t>
      </w:r>
      <w:bookmarkEnd w:id="360"/>
      <w:bookmarkEnd w:id="36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2"/>
      <w:bookmarkEnd w:id="36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4"/>
      <w:bookmarkEnd w:id="36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6"/>
      <w:bookmarkEnd w:id="36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168476341"/>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168476342"/>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168476343"/>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168476344"/>
      <w:bookmarkStart w:id="397" w:name="_Toc35971444"/>
      <w:bookmarkStart w:id="398" w:name="_Toc67903561"/>
      <w:r w:rsidRPr="005B778E">
        <w:t>6.1.7.1</w:t>
      </w:r>
      <w:r w:rsidRPr="005B778E">
        <w:tab/>
        <w:t>General</w:t>
      </w:r>
      <w:bookmarkEnd w:id="393"/>
      <w:bookmarkEnd w:id="394"/>
      <w:bookmarkEnd w:id="395"/>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168476345"/>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168476346"/>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168476347"/>
      <w:bookmarkEnd w:id="397"/>
      <w:bookmarkEnd w:id="398"/>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Toc168476348"/>
      <w:bookmarkStart w:id="427" w:name="_Hlk525137310"/>
      <w:bookmarkStart w:id="428" w:name="_Toc510696649"/>
      <w:r w:rsidRPr="005B778E">
        <w:t>6.1.9</w:t>
      </w:r>
      <w:r w:rsidRPr="005B778E">
        <w:tab/>
        <w:t>Security</w:t>
      </w:r>
      <w:bookmarkEnd w:id="421"/>
      <w:bookmarkEnd w:id="422"/>
      <w:bookmarkEnd w:id="423"/>
      <w:bookmarkEnd w:id="424"/>
      <w:bookmarkEnd w:id="425"/>
      <w:bookmarkEnd w:id="426"/>
    </w:p>
    <w:p w14:paraId="7F76EFB7" w14:textId="2E2EB628" w:rsidR="004D50F4" w:rsidRPr="005B778E" w:rsidRDefault="004D50F4" w:rsidP="004D50F4">
      <w:bookmarkStart w:id="429" w:name="_Hlk530142087"/>
      <w:bookmarkEnd w:id="427"/>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8"/>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168476349"/>
      <w:r w:rsidRPr="005B778E">
        <w:t>Annex A (normative):</w:t>
      </w:r>
      <w:r w:rsidRPr="005B778E">
        <w:br/>
        <w:t>OpenAPI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168476350"/>
      <w:bookmarkStart w:id="441" w:name="_Toc510696651"/>
      <w:bookmarkStart w:id="442" w:name="_Toc35971451"/>
      <w:bookmarkStart w:id="443" w:name="_Toc67903568"/>
      <w:r w:rsidRPr="005B778E">
        <w:t>A.1</w:t>
      </w:r>
      <w:r w:rsidRPr="005B778E">
        <w:tab/>
        <w:t>General</w:t>
      </w:r>
      <w:bookmarkEnd w:id="436"/>
      <w:bookmarkEnd w:id="437"/>
      <w:bookmarkEnd w:id="438"/>
      <w:bookmarkEnd w:id="439"/>
      <w:bookmarkEnd w:id="440"/>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168476352"/>
      <w:bookmarkEnd w:id="441"/>
      <w:bookmarkEnd w:id="442"/>
      <w:bookmarkEnd w:id="443"/>
      <w:r w:rsidRPr="005B778E">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CC78" w14:textId="77777777" w:rsidR="0087444B" w:rsidRDefault="0087444B">
      <w:r>
        <w:separator/>
      </w:r>
    </w:p>
  </w:endnote>
  <w:endnote w:type="continuationSeparator" w:id="0">
    <w:p w14:paraId="7AE314B5" w14:textId="77777777" w:rsidR="0087444B" w:rsidRDefault="0087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F657" w14:textId="77777777" w:rsidR="0087444B" w:rsidRDefault="0087444B">
      <w:r>
        <w:separator/>
      </w:r>
    </w:p>
  </w:footnote>
  <w:footnote w:type="continuationSeparator" w:id="0">
    <w:p w14:paraId="6DD57270" w14:textId="77777777" w:rsidR="0087444B" w:rsidRDefault="0087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0F749F3"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55A">
      <w:rPr>
        <w:rFonts w:ascii="Arial" w:hAnsi="Arial" w:cs="Arial"/>
        <w:b/>
        <w:noProof/>
        <w:sz w:val="18"/>
        <w:szCs w:val="18"/>
      </w:rPr>
      <w:t>3GPP TS 29.557 V19.0.0 (2024-09)</w:t>
    </w:r>
    <w:r>
      <w:rPr>
        <w:rFonts w:ascii="Arial" w:hAnsi="Arial" w:cs="Arial"/>
        <w:b/>
        <w:sz w:val="18"/>
        <w:szCs w:val="18"/>
      </w:rPr>
      <w:fldChar w:fldCharType="end"/>
    </w:r>
  </w:p>
  <w:p w14:paraId="0C5EC792" w14:textId="7CBB9B85"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7884">
      <w:rPr>
        <w:rFonts w:ascii="Arial" w:hAnsi="Arial" w:cs="Arial"/>
        <w:b/>
        <w:noProof/>
        <w:sz w:val="18"/>
        <w:szCs w:val="18"/>
      </w:rPr>
      <w:t>8</w:t>
    </w:r>
    <w:r>
      <w:rPr>
        <w:rFonts w:ascii="Arial" w:hAnsi="Arial" w:cs="Arial"/>
        <w:b/>
        <w:sz w:val="18"/>
        <w:szCs w:val="18"/>
      </w:rPr>
      <w:fldChar w:fldCharType="end"/>
    </w:r>
  </w:p>
  <w:p w14:paraId="2B1AE9B5" w14:textId="204B5890"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55A">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855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0599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286324">
    <w:abstractNumId w:val="11"/>
  </w:num>
  <w:num w:numId="4" w16cid:durableId="1352758387">
    <w:abstractNumId w:val="13"/>
  </w:num>
  <w:num w:numId="5" w16cid:durableId="1530483942">
    <w:abstractNumId w:val="12"/>
  </w:num>
  <w:num w:numId="6" w16cid:durableId="1717314812">
    <w:abstractNumId w:val="15"/>
  </w:num>
  <w:num w:numId="7" w16cid:durableId="333650797">
    <w:abstractNumId w:val="14"/>
  </w:num>
  <w:num w:numId="8" w16cid:durableId="364988394">
    <w:abstractNumId w:val="9"/>
  </w:num>
  <w:num w:numId="9" w16cid:durableId="1322810435">
    <w:abstractNumId w:val="7"/>
  </w:num>
  <w:num w:numId="10" w16cid:durableId="190533889">
    <w:abstractNumId w:val="6"/>
  </w:num>
  <w:num w:numId="11" w16cid:durableId="1264731386">
    <w:abstractNumId w:val="5"/>
  </w:num>
  <w:num w:numId="12" w16cid:durableId="1375035108">
    <w:abstractNumId w:val="4"/>
  </w:num>
  <w:num w:numId="13" w16cid:durableId="1923489004">
    <w:abstractNumId w:val="8"/>
  </w:num>
  <w:num w:numId="14" w16cid:durableId="1037126148">
    <w:abstractNumId w:val="3"/>
  </w:num>
  <w:num w:numId="15" w16cid:durableId="1197965071">
    <w:abstractNumId w:val="2"/>
  </w:num>
  <w:num w:numId="16" w16cid:durableId="1232501513">
    <w:abstractNumId w:val="1"/>
  </w:num>
  <w:num w:numId="17" w16cid:durableId="504367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034A6"/>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D71C-8C73-4879-8195-6D5E923A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21</Pages>
  <Words>12654</Words>
  <Characters>72131</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189</cp:revision>
  <cp:lastPrinted>2019-02-25T14:05:00Z</cp:lastPrinted>
  <dcterms:created xsi:type="dcterms:W3CDTF">2023-12-14T02:01:00Z</dcterms:created>
  <dcterms:modified xsi:type="dcterms:W3CDTF">2024-09-16T11:12:00Z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