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F19F67"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V17.</w:t>
            </w:r>
            <w:r w:rsidR="00DD06EF">
              <w:t>3</w:t>
            </w:r>
            <w:r>
              <w:t>.0</w:t>
            </w:r>
            <w:r w:rsidRPr="003B5446">
              <w:t xml:space="preserve"> </w:t>
            </w:r>
            <w:r>
              <w:rPr>
                <w:sz w:val="32"/>
              </w:rPr>
              <w:t>(202</w:t>
            </w:r>
            <w:r w:rsidR="00DD06EF">
              <w:rPr>
                <w:sz w:val="32"/>
              </w:rPr>
              <w:t>4</w:t>
            </w:r>
            <w:r>
              <w:rPr>
                <w:sz w:val="32"/>
              </w:rPr>
              <w:t>-0</w:t>
            </w:r>
            <w:r w:rsidR="00DD06EF">
              <w:rPr>
                <w:sz w:val="32"/>
              </w:rPr>
              <w:t>9</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r w:rsidRPr="003B5446">
              <w:t>Cx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66507EAA" w:rsidR="004F0988" w:rsidRPr="00133525" w:rsidRDefault="00771BC5" w:rsidP="00771BC5">
            <w:pPr>
              <w:pStyle w:val="ZT"/>
              <w:framePr w:wrap="auto" w:hAnchor="text" w:yAlign="inline"/>
              <w:rPr>
                <w:i/>
                <w:sz w:val="28"/>
              </w:rPr>
            </w:pPr>
            <w:r w:rsidRPr="003B5446">
              <w:t>(</w:t>
            </w:r>
            <w:r w:rsidRPr="003B5446">
              <w:rPr>
                <w:rStyle w:val="ZGSM"/>
              </w:rPr>
              <w:t>Release</w:t>
            </w:r>
            <w:r>
              <w:rPr>
                <w:rStyle w:val="ZGSM"/>
              </w:rPr>
              <w:t xml:space="preserve"> 17</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FD5FD5" w14:textId="77777777" w:rsidTr="005E4BB2">
        <w:trPr>
          <w:trHeight w:hRule="exact" w:val="1531"/>
        </w:trPr>
        <w:tc>
          <w:tcPr>
            <w:tcW w:w="4883" w:type="dxa"/>
            <w:shd w:val="clear" w:color="auto" w:fill="auto"/>
          </w:tcPr>
          <w:p w14:paraId="35C2C9F4" w14:textId="15AE9CD2" w:rsidR="00D82E6F" w:rsidRPr="00133525" w:rsidRDefault="00771BC5" w:rsidP="00D82E6F">
            <w:pPr>
              <w:rPr>
                <w:i/>
              </w:rPr>
            </w:pPr>
            <w:r>
              <w:rPr>
                <w:i/>
                <w:noProof/>
              </w:rPr>
              <w:drawing>
                <wp:inline distT="0" distB="0" distL="0" distR="0" wp14:anchorId="10FA027C" wp14:editId="7F41AD9F">
                  <wp:extent cx="1316355" cy="1046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355" cy="1046480"/>
                          </a:xfrm>
                          <a:prstGeom prst="rect">
                            <a:avLst/>
                          </a:prstGeom>
                          <a:noFill/>
                          <a:ln>
                            <a:noFill/>
                          </a:ln>
                        </pic:spPr>
                      </pic:pic>
                    </a:graphicData>
                  </a:graphic>
                </wp:inline>
              </w:drawing>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2CF599" w:rsidR="00E16509" w:rsidRPr="00133525" w:rsidRDefault="00E16509" w:rsidP="00133525">
            <w:pPr>
              <w:pStyle w:val="FP"/>
              <w:jc w:val="center"/>
              <w:rPr>
                <w:noProof/>
                <w:sz w:val="18"/>
              </w:rPr>
            </w:pPr>
            <w:r w:rsidRPr="00771BC5">
              <w:rPr>
                <w:noProof/>
                <w:sz w:val="18"/>
              </w:rPr>
              <w:t xml:space="preserve">© </w:t>
            </w:r>
            <w:bookmarkStart w:id="6" w:name="copyrightDate"/>
            <w:r w:rsidRPr="00771BC5">
              <w:rPr>
                <w:noProof/>
                <w:sz w:val="18"/>
              </w:rPr>
              <w:t>2</w:t>
            </w:r>
            <w:r w:rsidR="008E2D68" w:rsidRPr="00771BC5">
              <w:rPr>
                <w:noProof/>
                <w:sz w:val="18"/>
              </w:rPr>
              <w:t>02</w:t>
            </w:r>
            <w:bookmarkEnd w:id="6"/>
            <w:r w:rsidR="00DD06EF">
              <w:rPr>
                <w:noProof/>
                <w:sz w:val="18"/>
              </w:rPr>
              <w:t>4</w:t>
            </w:r>
            <w:r w:rsidRPr="00771BC5">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AE5F36">
      <w:pPr>
        <w:pStyle w:val="TT"/>
      </w:pPr>
      <w:r w:rsidRPr="004D3578">
        <w:br w:type="page"/>
      </w:r>
      <w:bookmarkStart w:id="8" w:name="tableOfContents"/>
      <w:bookmarkEnd w:id="8"/>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9" w:name="foreword"/>
      <w:bookmarkStart w:id="10" w:name="_Toc106895201"/>
      <w:bookmarkEnd w:id="9"/>
      <w:r w:rsidRPr="004D3578">
        <w:lastRenderedPageBreak/>
        <w:t>Foreword</w:t>
      </w:r>
      <w:bookmarkEnd w:id="10"/>
    </w:p>
    <w:p w14:paraId="2511FBFA" w14:textId="77F03B7A" w:rsidR="00080512" w:rsidRPr="004D3578" w:rsidRDefault="00080512">
      <w:r w:rsidRPr="004D3578">
        <w:t>This Techni</w:t>
      </w:r>
      <w:r w:rsidRPr="00771BC5">
        <w:t xml:space="preserve">cal </w:t>
      </w:r>
      <w:bookmarkStart w:id="11" w:name="spectype3"/>
      <w:r w:rsidRPr="00771BC5">
        <w:t>Specification</w:t>
      </w:r>
      <w:bookmarkEnd w:id="11"/>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2" w:name="introduction"/>
      <w:bookmarkStart w:id="13" w:name="_Toc20208830"/>
      <w:bookmarkStart w:id="14" w:name="_Toc27259836"/>
      <w:bookmarkStart w:id="15" w:name="_Toc44864092"/>
      <w:bookmarkStart w:id="16" w:name="_Toc90294170"/>
      <w:bookmarkStart w:id="17" w:name="_Toc106895202"/>
      <w:bookmarkEnd w:id="12"/>
      <w:r w:rsidRPr="003B5446">
        <w:t>1</w:t>
      </w:r>
      <w:r w:rsidRPr="003B5446">
        <w:tab/>
        <w:t>Scope</w:t>
      </w:r>
      <w:bookmarkEnd w:id="13"/>
      <w:bookmarkEnd w:id="14"/>
      <w:bookmarkEnd w:id="15"/>
      <w:bookmarkEnd w:id="16"/>
      <w:bookmarkEnd w:id="17"/>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The Cx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8" w:name="_Toc20208831"/>
      <w:bookmarkStart w:id="19" w:name="_Toc27259837"/>
      <w:bookmarkStart w:id="20" w:name="_Toc44864093"/>
      <w:bookmarkStart w:id="21" w:name="_Toc90294171"/>
      <w:bookmarkStart w:id="22" w:name="_Toc106895203"/>
      <w:r>
        <w:t>2</w:t>
      </w:r>
      <w:r w:rsidRPr="003B5446">
        <w:tab/>
        <w:t>References</w:t>
      </w:r>
      <w:bookmarkEnd w:id="18"/>
      <w:bookmarkEnd w:id="19"/>
      <w:bookmarkEnd w:id="20"/>
      <w:bookmarkEnd w:id="21"/>
      <w:bookmarkEnd w:id="22"/>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Cx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tel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"Sh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Sh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41D1703D" w14:textId="0B1B6AD2" w:rsidR="00771BC5" w:rsidRDefault="00771BC5" w:rsidP="00DD06EF">
      <w:pPr>
        <w:pStyle w:val="EX"/>
      </w:pPr>
      <w:r>
        <w:t>[25]</w:t>
      </w:r>
      <w:r>
        <w:tab/>
      </w:r>
      <w:r w:rsidR="00DD06EF">
        <w:t>Void</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3" w:name="_Toc20208832"/>
      <w:bookmarkStart w:id="24" w:name="_Toc27259838"/>
      <w:bookmarkStart w:id="25" w:name="_Toc44864094"/>
      <w:bookmarkStart w:id="26" w:name="_Toc90294172"/>
      <w:bookmarkStart w:id="27" w:name="_Toc106895204"/>
      <w:r w:rsidRPr="003B5446">
        <w:t>3</w:t>
      </w:r>
      <w:r w:rsidRPr="003B5446">
        <w:tab/>
        <w:t>Definitions, symbols and abbreviations</w:t>
      </w:r>
      <w:bookmarkEnd w:id="23"/>
      <w:bookmarkEnd w:id="24"/>
      <w:bookmarkEnd w:id="25"/>
      <w:bookmarkEnd w:id="26"/>
      <w:bookmarkEnd w:id="27"/>
    </w:p>
    <w:p w14:paraId="29097D1E" w14:textId="77777777" w:rsidR="00771BC5" w:rsidRPr="003B5446" w:rsidRDefault="00771BC5" w:rsidP="00AE5F36">
      <w:pPr>
        <w:pStyle w:val="Heading2"/>
      </w:pPr>
      <w:bookmarkStart w:id="28" w:name="_Toc20208833"/>
      <w:bookmarkStart w:id="29" w:name="_Toc27259839"/>
      <w:bookmarkStart w:id="30" w:name="_Toc44864095"/>
      <w:bookmarkStart w:id="31" w:name="_Toc90294173"/>
      <w:bookmarkStart w:id="32" w:name="_Toc106895205"/>
      <w:r w:rsidRPr="003B5446">
        <w:t>3.1</w:t>
      </w:r>
      <w:r w:rsidRPr="003B5446">
        <w:tab/>
        <w:t>Definitions</w:t>
      </w:r>
      <w:bookmarkEnd w:id="28"/>
      <w:bookmarkEnd w:id="29"/>
      <w:bookmarkEnd w:id="30"/>
      <w:bookmarkEnd w:id="31"/>
      <w:bookmarkEnd w:id="32"/>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3" w:name="_Toc20208834"/>
      <w:bookmarkStart w:id="34" w:name="_Toc27259840"/>
      <w:bookmarkStart w:id="35" w:name="_Toc44864096"/>
      <w:bookmarkStart w:id="36" w:name="_Toc90294174"/>
      <w:bookmarkStart w:id="37" w:name="_Toc106895206"/>
      <w:r w:rsidRPr="00151DBC">
        <w:lastRenderedPageBreak/>
        <w:t>3.2</w:t>
      </w:r>
      <w:r w:rsidRPr="00151DBC">
        <w:tab/>
        <w:t>Abbreviations</w:t>
      </w:r>
      <w:bookmarkEnd w:id="33"/>
      <w:bookmarkEnd w:id="34"/>
      <w:bookmarkEnd w:id="35"/>
      <w:bookmarkEnd w:id="36"/>
      <w:bookmarkEnd w:id="37"/>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8" w:name="_Toc20208835"/>
      <w:bookmarkStart w:id="39" w:name="_Toc27259841"/>
      <w:bookmarkStart w:id="40" w:name="_Toc44864097"/>
      <w:bookmarkStart w:id="41" w:name="_Toc90294175"/>
      <w:bookmarkStart w:id="42" w:name="_Toc106895207"/>
      <w:r w:rsidRPr="003B5446">
        <w:t>4</w:t>
      </w:r>
      <w:r w:rsidRPr="003B5446">
        <w:tab/>
        <w:t>General</w:t>
      </w:r>
      <w:bookmarkEnd w:id="38"/>
      <w:bookmarkEnd w:id="39"/>
      <w:bookmarkEnd w:id="40"/>
      <w:bookmarkEnd w:id="41"/>
      <w:bookmarkEnd w:id="42"/>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3" w:name="_Toc20208836"/>
      <w:bookmarkStart w:id="44" w:name="_Toc27259842"/>
      <w:bookmarkStart w:id="45" w:name="_Toc44864098"/>
      <w:bookmarkStart w:id="46" w:name="_Toc90294176"/>
      <w:bookmarkStart w:id="47" w:name="_Toc106895208"/>
      <w:r w:rsidRPr="003B5446">
        <w:t>5</w:t>
      </w:r>
      <w:r w:rsidRPr="003B5446">
        <w:tab/>
        <w:t>Use of the Diameter base protocol</w:t>
      </w:r>
      <w:bookmarkEnd w:id="43"/>
      <w:bookmarkEnd w:id="44"/>
      <w:bookmarkEnd w:id="45"/>
      <w:bookmarkEnd w:id="46"/>
      <w:bookmarkEnd w:id="47"/>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8" w:name="_Toc20208837"/>
      <w:bookmarkStart w:id="49" w:name="_Toc27259843"/>
      <w:bookmarkStart w:id="50" w:name="_Toc44864099"/>
      <w:bookmarkStart w:id="51" w:name="_Toc90294177"/>
      <w:bookmarkStart w:id="52" w:name="_Toc106895209"/>
      <w:r w:rsidRPr="003B5446">
        <w:t>5.1</w:t>
      </w:r>
      <w:r w:rsidRPr="003B5446">
        <w:tab/>
        <w:t>Securing Diameter Messages</w:t>
      </w:r>
      <w:bookmarkEnd w:id="48"/>
      <w:bookmarkEnd w:id="49"/>
      <w:bookmarkEnd w:id="50"/>
      <w:bookmarkEnd w:id="51"/>
      <w:bookmarkEnd w:id="52"/>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3" w:name="_Toc20208838"/>
      <w:bookmarkStart w:id="54" w:name="_Toc27259844"/>
      <w:bookmarkStart w:id="55" w:name="_Toc44864100"/>
      <w:bookmarkStart w:id="56" w:name="_Toc90294178"/>
      <w:bookmarkStart w:id="57" w:name="_Toc106895210"/>
      <w:r w:rsidRPr="003B5446">
        <w:t>5.2</w:t>
      </w:r>
      <w:r w:rsidRPr="003B5446">
        <w:tab/>
        <w:t>Accounting functionality</w:t>
      </w:r>
      <w:bookmarkEnd w:id="53"/>
      <w:bookmarkEnd w:id="54"/>
      <w:bookmarkEnd w:id="55"/>
      <w:bookmarkEnd w:id="56"/>
      <w:bookmarkEnd w:id="57"/>
    </w:p>
    <w:p w14:paraId="0ECA88D0" w14:textId="77777777" w:rsidR="00771BC5" w:rsidRPr="003B5446" w:rsidRDefault="00771BC5" w:rsidP="00771BC5">
      <w:r w:rsidRPr="003B5446">
        <w:t>Accounting functionality (Accounting Session State Machine, related command codes and AVPs) is not used on the Cx interface.</w:t>
      </w:r>
    </w:p>
    <w:p w14:paraId="0AEF57C0" w14:textId="77777777" w:rsidR="00771BC5" w:rsidRPr="003B5446" w:rsidRDefault="00771BC5" w:rsidP="00AE5F36">
      <w:pPr>
        <w:pStyle w:val="Heading2"/>
      </w:pPr>
      <w:bookmarkStart w:id="58" w:name="_Toc20208839"/>
      <w:bookmarkStart w:id="59" w:name="_Toc27259845"/>
      <w:bookmarkStart w:id="60" w:name="_Toc44864101"/>
      <w:bookmarkStart w:id="61" w:name="_Toc90294179"/>
      <w:bookmarkStart w:id="62" w:name="_Toc106895211"/>
      <w:r w:rsidRPr="003B5446">
        <w:t>5.3</w:t>
      </w:r>
      <w:r w:rsidRPr="003B5446">
        <w:tab/>
        <w:t>Use of sessions</w:t>
      </w:r>
      <w:bookmarkEnd w:id="58"/>
      <w:bookmarkEnd w:id="59"/>
      <w:bookmarkEnd w:id="60"/>
      <w:bookmarkEnd w:id="61"/>
      <w:bookmarkEnd w:id="62"/>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3" w:name="_Toc20208840"/>
      <w:bookmarkStart w:id="64" w:name="_Toc27259846"/>
      <w:bookmarkStart w:id="65" w:name="_Toc44864102"/>
      <w:bookmarkStart w:id="66" w:name="_Toc90294180"/>
      <w:bookmarkStart w:id="67" w:name="_Toc106895212"/>
      <w:r w:rsidRPr="003B5446">
        <w:t>5.4</w:t>
      </w:r>
      <w:r w:rsidRPr="003B5446">
        <w:tab/>
        <w:t>Transport protocol</w:t>
      </w:r>
      <w:bookmarkEnd w:id="63"/>
      <w:bookmarkEnd w:id="64"/>
      <w:bookmarkEnd w:id="65"/>
      <w:bookmarkEnd w:id="66"/>
      <w:bookmarkEnd w:id="67"/>
    </w:p>
    <w:p w14:paraId="18EC5967" w14:textId="77777777" w:rsidR="00771BC5" w:rsidRPr="003B5446" w:rsidRDefault="00771BC5" w:rsidP="00771BC5">
      <w:r w:rsidRPr="003B5446">
        <w:t xml:space="preserve">Diameter messages over the Cx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8" w:name="_Toc20208841"/>
      <w:bookmarkStart w:id="69" w:name="_Toc27259847"/>
      <w:bookmarkStart w:id="70" w:name="_Toc44864103"/>
      <w:bookmarkStart w:id="71" w:name="_Toc90294181"/>
      <w:bookmarkStart w:id="72" w:name="_Toc106895213"/>
      <w:r w:rsidRPr="003B5446">
        <w:t>5.5</w:t>
      </w:r>
      <w:r w:rsidRPr="003B5446">
        <w:tab/>
        <w:t>Routing considerations</w:t>
      </w:r>
      <w:bookmarkEnd w:id="68"/>
      <w:bookmarkEnd w:id="69"/>
      <w:bookmarkEnd w:id="70"/>
      <w:bookmarkEnd w:id="71"/>
      <w:bookmarkEnd w:id="72"/>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3" w:name="_Toc20208842"/>
      <w:bookmarkStart w:id="74" w:name="_Toc27259848"/>
      <w:bookmarkStart w:id="75" w:name="_Toc44864104"/>
      <w:bookmarkStart w:id="76" w:name="_Toc90294182"/>
      <w:bookmarkStart w:id="77" w:name="_Toc106895214"/>
      <w:r w:rsidRPr="003B5446">
        <w:t>5.6</w:t>
      </w:r>
      <w:r w:rsidRPr="003B5446">
        <w:tab/>
        <w:t>Advertising Application Support</w:t>
      </w:r>
      <w:bookmarkEnd w:id="73"/>
      <w:bookmarkEnd w:id="74"/>
      <w:bookmarkEnd w:id="75"/>
      <w:bookmarkEnd w:id="76"/>
      <w:bookmarkEnd w:id="77"/>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8" w:name="_Toc20208843"/>
      <w:bookmarkStart w:id="79" w:name="_Toc27259849"/>
      <w:bookmarkStart w:id="80" w:name="_Toc44864105"/>
      <w:bookmarkStart w:id="81" w:name="_Toc90294183"/>
      <w:bookmarkStart w:id="82" w:name="_Toc106895215"/>
      <w:r w:rsidRPr="00D774BF">
        <w:lastRenderedPageBreak/>
        <w:t>6</w:t>
      </w:r>
      <w:r w:rsidRPr="00D774BF">
        <w:tab/>
        <w:t>Diameter application for Cx interface</w:t>
      </w:r>
      <w:bookmarkEnd w:id="78"/>
      <w:bookmarkEnd w:id="79"/>
      <w:bookmarkEnd w:id="80"/>
      <w:bookmarkEnd w:id="81"/>
      <w:bookmarkEnd w:id="82"/>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The Cx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The Diameter application identifier assigned to the Cx/Dx interface application is 16777216 (allocated by IANA).</w:t>
      </w:r>
    </w:p>
    <w:p w14:paraId="7AA10344" w14:textId="77777777" w:rsidR="00771BC5" w:rsidRPr="003B5446" w:rsidRDefault="00771BC5" w:rsidP="00AE5F36">
      <w:pPr>
        <w:pStyle w:val="Heading2"/>
      </w:pPr>
      <w:bookmarkStart w:id="83" w:name="_Toc20208844"/>
      <w:bookmarkStart w:id="84" w:name="_Toc27259850"/>
      <w:bookmarkStart w:id="85" w:name="_Toc44864106"/>
      <w:bookmarkStart w:id="86" w:name="_Toc90294184"/>
      <w:bookmarkStart w:id="87" w:name="_Toc106895216"/>
      <w:r w:rsidRPr="003B5446">
        <w:t>6.1</w:t>
      </w:r>
      <w:r w:rsidRPr="003B5446">
        <w:tab/>
        <w:t>Command-Code values</w:t>
      </w:r>
      <w:bookmarkEnd w:id="83"/>
      <w:bookmarkEnd w:id="84"/>
      <w:bookmarkEnd w:id="85"/>
      <w:bookmarkEnd w:id="86"/>
      <w:bookmarkEnd w:id="87"/>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Cx/Dx interface application are taken from the range allocated by IANA in </w:t>
      </w:r>
      <w:r>
        <w:t>IETF RFC </w:t>
      </w:r>
      <w:r w:rsidRPr="003B5446">
        <w:t>3589</w:t>
      </w:r>
      <w:r>
        <w:t> </w:t>
      </w:r>
      <w:r w:rsidRPr="003B5446">
        <w:t>[12] as assigned in this specification. For these commands, the Application-ID field shall be set to 16777216 (application identifier of the Cx/Dx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8" w:name="_Hlt666706"/>
            <w:r w:rsidRPr="003B5446">
              <w:t>A</w:t>
            </w:r>
            <w:bookmarkEnd w:id="88"/>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9" w:name="_Hlt6377526"/>
            <w:r w:rsidRPr="003B5446">
              <w:t>.</w:t>
            </w:r>
            <w:bookmarkStart w:id="90" w:name="_Hlt9237353"/>
            <w:bookmarkEnd w:id="89"/>
            <w:r w:rsidRPr="003B5446">
              <w:t>1</w:t>
            </w:r>
            <w:bookmarkEnd w:id="90"/>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1" w:name="_Hlt6377316"/>
            <w:r w:rsidRPr="003B5446">
              <w:t>.</w:t>
            </w:r>
            <w:bookmarkEnd w:id="91"/>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2" w:name="_Hlt1188859"/>
            <w:r w:rsidRPr="003B5446">
              <w:t>S</w:t>
            </w:r>
            <w:bookmarkStart w:id="93" w:name="_Hlt535975216"/>
            <w:r w:rsidRPr="003B5446">
              <w:t>A</w:t>
            </w:r>
            <w:bookmarkEnd w:id="93"/>
            <w:r w:rsidRPr="003B5446">
              <w:t>R</w:t>
            </w:r>
            <w:bookmarkEnd w:id="92"/>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4" w:name="_Hlt535975240"/>
            <w:r w:rsidRPr="003B5446">
              <w:t>A</w:t>
            </w:r>
            <w:bookmarkEnd w:id="94"/>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5" w:name="_Hlt6377340"/>
            <w:r w:rsidRPr="003B5446">
              <w:t>1</w:t>
            </w:r>
            <w:bookmarkEnd w:id="95"/>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6" w:name="_Hlt1188917"/>
            <w:r w:rsidRPr="003B5446">
              <w:t>L</w:t>
            </w:r>
            <w:bookmarkStart w:id="97" w:name="_Hlt517250703"/>
            <w:r w:rsidRPr="003B5446">
              <w:t>I</w:t>
            </w:r>
            <w:bookmarkEnd w:id="97"/>
            <w:r w:rsidRPr="003B5446">
              <w:t>R</w:t>
            </w:r>
            <w:bookmarkEnd w:id="96"/>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8" w:name="_Hlt7402852"/>
            <w:r w:rsidRPr="003B5446">
              <w:t>.</w:t>
            </w:r>
            <w:bookmarkStart w:id="99" w:name="_Hlt7402822"/>
            <w:bookmarkEnd w:id="98"/>
            <w:r w:rsidRPr="003B5446">
              <w:t>1</w:t>
            </w:r>
            <w:bookmarkEnd w:id="99"/>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0" w:name="_Hlt1188944"/>
            <w:bookmarkStart w:id="101" w:name="_Hlt535975678"/>
            <w:bookmarkEnd w:id="100"/>
            <w:r w:rsidRPr="003B5446">
              <w:t>A</w:t>
            </w:r>
            <w:bookmarkEnd w:id="101"/>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2" w:name="_Hlt535975298"/>
            <w:r w:rsidRPr="003B5446">
              <w:t>A</w:t>
            </w:r>
            <w:bookmarkEnd w:id="102"/>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3" w:name="_Hlt535975306"/>
            <w:r w:rsidRPr="003B5446">
              <w:t>T</w:t>
            </w:r>
            <w:bookmarkEnd w:id="103"/>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4" w:name="_Hlt517494880"/>
            <w:r w:rsidRPr="003B5446">
              <w:t>T</w:t>
            </w:r>
            <w:bookmarkEnd w:id="104"/>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5" w:name="_Hlt1189065"/>
            <w:r w:rsidRPr="003B5446">
              <w:t>P</w:t>
            </w:r>
            <w:bookmarkStart w:id="106" w:name="_Hlt1189028"/>
            <w:r w:rsidRPr="003B5446">
              <w:t>P</w:t>
            </w:r>
            <w:bookmarkEnd w:id="106"/>
            <w:r w:rsidRPr="003B5446">
              <w:t>R</w:t>
            </w:r>
            <w:bookmarkEnd w:id="105"/>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7" w:name="_Hlt6377405"/>
            <w:r w:rsidRPr="003B5446">
              <w:t>1</w:t>
            </w:r>
            <w:bookmarkEnd w:id="107"/>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8" w:name="_Hlt9237364"/>
      <w:bookmarkStart w:id="109" w:name="UAR"/>
      <w:bookmarkStart w:id="110" w:name="_Toc20208845"/>
      <w:bookmarkStart w:id="111" w:name="_Toc27259851"/>
      <w:bookmarkStart w:id="112" w:name="_Toc44864107"/>
      <w:bookmarkStart w:id="113" w:name="_Toc90294185"/>
      <w:bookmarkStart w:id="114" w:name="_Toc106895217"/>
      <w:bookmarkEnd w:id="108"/>
      <w:bookmarkEnd w:id="109"/>
      <w:r w:rsidRPr="00D774BF">
        <w:t>6.1.1</w:t>
      </w:r>
      <w:r w:rsidRPr="00D774BF">
        <w:tab/>
        <w:t>User-Authorization-Request (UAR) Command</w:t>
      </w:r>
      <w:bookmarkEnd w:id="110"/>
      <w:bookmarkEnd w:id="111"/>
      <w:bookmarkEnd w:id="112"/>
      <w:bookmarkEnd w:id="113"/>
      <w:bookmarkEnd w:id="114"/>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5"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6" w:name="_PERM_MCCTEMPBM_CRPT84570003___2"/>
      <w:bookmarkStart w:id="117" w:name="_PERM_MCCTEMPBM_CRPT71670001___2"/>
      <w:bookmarkEnd w:id="115"/>
      <w:r w:rsidRPr="00B97EC5">
        <w:rPr>
          <w:bCs/>
        </w:rPr>
        <w:t>&lt; Session-Id &gt;</w:t>
      </w:r>
    </w:p>
    <w:p w14:paraId="5F7B40B0" w14:textId="77777777" w:rsidR="00771BC5" w:rsidRPr="00A34932" w:rsidRDefault="00771BC5" w:rsidP="00232032">
      <w:pPr>
        <w:spacing w:after="0"/>
        <w:ind w:left="3692" w:firstLine="284"/>
      </w:pPr>
      <w:bookmarkStart w:id="118" w:name="_PERM_MCCTEMPBM_CRPT84570004___2"/>
      <w:bookmarkEnd w:id="116"/>
      <w:r w:rsidRPr="00232032">
        <w:t>[ DRMP ]</w:t>
      </w:r>
    </w:p>
    <w:p w14:paraId="166D779B" w14:textId="77777777" w:rsidR="00771BC5" w:rsidRPr="00232032" w:rsidRDefault="00771BC5" w:rsidP="00232032">
      <w:pPr>
        <w:spacing w:after="0"/>
        <w:ind w:left="3692" w:firstLine="284"/>
      </w:pPr>
      <w:bookmarkStart w:id="119" w:name="_PERM_MCCTEMPBM_CRPT84570005___2"/>
      <w:bookmarkEnd w:id="118"/>
      <w:r w:rsidRPr="00232032">
        <w:t>{ Vendor-Specific-Application-Id }</w:t>
      </w:r>
    </w:p>
    <w:p w14:paraId="00923CB8" w14:textId="77777777" w:rsidR="00771BC5" w:rsidRPr="00232032" w:rsidRDefault="00771BC5" w:rsidP="00232032">
      <w:pPr>
        <w:spacing w:after="0"/>
        <w:ind w:left="3692" w:firstLine="284"/>
      </w:pPr>
      <w:bookmarkStart w:id="120" w:name="_PERM_MCCTEMPBM_CRPT84570006___2"/>
      <w:bookmarkEnd w:id="119"/>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1" w:name="_PERM_MCCTEMPBM_CRPT84570007___2"/>
      <w:bookmarkEnd w:id="120"/>
      <w:r w:rsidRPr="00232032">
        <w:t>{ Destination-Realm }</w:t>
      </w:r>
    </w:p>
    <w:p w14:paraId="4ED265EF" w14:textId="77777777" w:rsidR="00771BC5" w:rsidRPr="00232032" w:rsidRDefault="00771BC5" w:rsidP="00232032">
      <w:pPr>
        <w:spacing w:after="0"/>
        <w:ind w:left="3692" w:firstLine="284"/>
      </w:pPr>
      <w:bookmarkStart w:id="122" w:name="_PERM_MCCTEMPBM_CRPT84570008___2"/>
      <w:bookmarkEnd w:id="121"/>
      <w:r w:rsidRPr="00232032">
        <w:t>{ User-Name }</w:t>
      </w:r>
      <w:bookmarkStart w:id="123" w:name="_Hlt1188857"/>
      <w:bookmarkEnd w:id="123"/>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4" w:name="_PERM_MCCTEMPBM_CRPT84570009___2"/>
      <w:bookmarkEnd w:id="122"/>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5" w:name="_PERM_MCCTEMPBM_CRPT84570010___2"/>
      <w:bookmarkEnd w:id="124"/>
      <w:r w:rsidRPr="00232032">
        <w:t>*[ Route-Record ]</w:t>
      </w:r>
    </w:p>
    <w:p w14:paraId="0D4730D0" w14:textId="77777777" w:rsidR="00771BC5" w:rsidRPr="003B5446" w:rsidRDefault="00771BC5" w:rsidP="00AE5F36">
      <w:pPr>
        <w:pStyle w:val="Heading3"/>
      </w:pPr>
      <w:bookmarkStart w:id="126" w:name="UAA"/>
      <w:bookmarkStart w:id="127" w:name="_Toc20208846"/>
      <w:bookmarkStart w:id="128" w:name="_Toc27259852"/>
      <w:bookmarkStart w:id="129" w:name="_Toc44864108"/>
      <w:bookmarkStart w:id="130" w:name="_Toc90294186"/>
      <w:bookmarkStart w:id="131" w:name="_Toc106895218"/>
      <w:bookmarkEnd w:id="117"/>
      <w:bookmarkEnd w:id="125"/>
      <w:bookmarkEnd w:id="126"/>
      <w:r w:rsidRPr="00D774BF">
        <w:t>6.1.2</w:t>
      </w:r>
      <w:r w:rsidRPr="00D774BF">
        <w:tab/>
        <w:t>User-Authorization-Answer (UAA) Command</w:t>
      </w:r>
      <w:bookmarkEnd w:id="127"/>
      <w:bookmarkEnd w:id="128"/>
      <w:bookmarkEnd w:id="129"/>
      <w:bookmarkEnd w:id="130"/>
      <w:bookmarkEnd w:id="131"/>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2" w:name="_PERM_MCCTEMPBM_CRPT71670002___2"/>
      <w:bookmarkStart w:id="133"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4" w:name="_PERM_MCCTEMPBM_CRPT71670003___2"/>
      <w:bookmarkEnd w:id="132"/>
      <w:r w:rsidRPr="003B5446">
        <w:t>&lt; Session-Id &gt;</w:t>
      </w:r>
    </w:p>
    <w:p w14:paraId="31BF413A" w14:textId="77777777" w:rsidR="00771BC5" w:rsidRPr="003B5446" w:rsidRDefault="00771BC5" w:rsidP="00771BC5">
      <w:pPr>
        <w:spacing w:after="0"/>
        <w:ind w:left="3692" w:firstLine="284"/>
      </w:pPr>
      <w:bookmarkStart w:id="135" w:name="_PERM_MCCTEMPBM_CRPT84570013___2"/>
      <w:bookmarkEnd w:id="133"/>
      <w:r w:rsidRPr="00A34932">
        <w:t>[ DRMP ]</w:t>
      </w:r>
    </w:p>
    <w:p w14:paraId="11360E83" w14:textId="70C3A7C5" w:rsidR="00771BC5" w:rsidRPr="003B5446" w:rsidRDefault="00771BC5" w:rsidP="00B97EC5">
      <w:pPr>
        <w:spacing w:after="0"/>
        <w:ind w:left="3692" w:firstLine="284"/>
      </w:pPr>
      <w:bookmarkStart w:id="136" w:name="_PERM_MCCTEMPBM_CRPT84570014___2"/>
      <w:bookmarkEnd w:id="135"/>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7" w:name="_PERM_MCCTEMPBM_CRPT84570015___2"/>
      <w:bookmarkEnd w:id="136"/>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8" w:name="_PERM_MCCTEMPBM_CRPT84570016___2"/>
      <w:bookmarkEnd w:id="137"/>
      <w:r w:rsidRPr="008D1BC4">
        <w:rPr>
          <w:b/>
          <w:bCs/>
        </w:rPr>
        <w:t>[ Server-Name ]</w:t>
      </w:r>
    </w:p>
    <w:p w14:paraId="0A67FEC0" w14:textId="77777777" w:rsidR="00771BC5" w:rsidRPr="008D1BC4" w:rsidRDefault="00771BC5" w:rsidP="00771BC5">
      <w:pPr>
        <w:spacing w:after="0"/>
        <w:ind w:left="3692" w:firstLine="284"/>
        <w:rPr>
          <w:b/>
          <w:bCs/>
        </w:rPr>
      </w:pPr>
      <w:bookmarkStart w:id="139" w:name="_PERM_MCCTEMPBM_CRPT84570017___2"/>
      <w:bookmarkEnd w:id="138"/>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9"/>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0" w:name="SSR"/>
      <w:bookmarkStart w:id="141" w:name="SAR"/>
      <w:bookmarkStart w:id="142" w:name="_Toc20208847"/>
      <w:bookmarkStart w:id="143" w:name="_Toc27259853"/>
      <w:bookmarkStart w:id="144" w:name="_Toc44864109"/>
      <w:bookmarkStart w:id="145" w:name="_Toc90294187"/>
      <w:bookmarkStart w:id="146" w:name="_Toc106895219"/>
      <w:bookmarkEnd w:id="134"/>
      <w:bookmarkEnd w:id="140"/>
      <w:bookmarkEnd w:id="141"/>
      <w:r w:rsidRPr="00D774BF">
        <w:t>6.1.3</w:t>
      </w:r>
      <w:r w:rsidRPr="00D774BF">
        <w:tab/>
        <w:t>Server-Assignment-Request (SAR) Command</w:t>
      </w:r>
      <w:bookmarkEnd w:id="142"/>
      <w:bookmarkEnd w:id="143"/>
      <w:bookmarkEnd w:id="144"/>
      <w:bookmarkEnd w:id="145"/>
      <w:bookmarkEnd w:id="146"/>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7" w:name="SAA"/>
      <w:bookmarkStart w:id="148" w:name="_Toc20208848"/>
      <w:bookmarkStart w:id="149" w:name="_Toc27259854"/>
      <w:bookmarkStart w:id="150" w:name="_Toc44864110"/>
      <w:bookmarkStart w:id="151" w:name="_Toc90294188"/>
      <w:bookmarkStart w:id="152" w:name="_PERM_MCCTEMPBM_CRPT84570027___2"/>
      <w:bookmarkEnd w:id="147"/>
      <w:r w:rsidRPr="003B5446">
        <w:t>Message Format</w:t>
      </w:r>
    </w:p>
    <w:p w14:paraId="3D8ABDA4" w14:textId="77777777" w:rsidR="009A6CA1" w:rsidRPr="003B5446" w:rsidRDefault="009A6CA1" w:rsidP="009A6CA1">
      <w:pPr>
        <w:spacing w:after="0"/>
        <w:ind w:left="568" w:firstLine="284"/>
      </w:pPr>
      <w:bookmarkStart w:id="153"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4" w:name="_PERM_MCCTEMPBM_CRPT84570020___2"/>
      <w:bookmarkStart w:id="155" w:name="_PERM_MCCTEMPBM_CRPT71670005___2"/>
      <w:bookmarkEnd w:id="153"/>
      <w:r w:rsidRPr="003B5446">
        <w:t>&lt; Session-Id &gt;</w:t>
      </w:r>
    </w:p>
    <w:p w14:paraId="0FE8763D" w14:textId="2148B85E" w:rsidR="009A6CA1" w:rsidRPr="003B5446" w:rsidRDefault="009A6CA1" w:rsidP="009A6CA1">
      <w:pPr>
        <w:spacing w:after="0"/>
        <w:ind w:left="3408" w:firstLine="284"/>
      </w:pPr>
      <w:bookmarkStart w:id="156" w:name="_PERM_MCCTEMPBM_CRPT84570021___2"/>
      <w:bookmarkEnd w:id="154"/>
      <w:r w:rsidRPr="00A34932">
        <w:t>[ DRMP ]</w:t>
      </w:r>
    </w:p>
    <w:p w14:paraId="640CC2D2" w14:textId="0AE8D7DB" w:rsidR="009A6CA1" w:rsidRPr="003B5446" w:rsidRDefault="009A6CA1" w:rsidP="009A6CA1">
      <w:pPr>
        <w:spacing w:after="0"/>
        <w:ind w:left="3408" w:firstLine="284"/>
      </w:pPr>
      <w:bookmarkStart w:id="157" w:name="_PERM_MCCTEMPBM_CRPT84570022___2"/>
      <w:bookmarkEnd w:id="156"/>
      <w:r w:rsidRPr="003B5446">
        <w:t>{ Vendor-Specific-Application-Id }</w:t>
      </w:r>
    </w:p>
    <w:p w14:paraId="589AE920" w14:textId="77777777" w:rsidR="009A6CA1" w:rsidRPr="003B5446" w:rsidRDefault="009A6CA1" w:rsidP="009A6CA1">
      <w:pPr>
        <w:spacing w:after="0"/>
        <w:ind w:left="3408" w:firstLine="284"/>
      </w:pPr>
      <w:bookmarkStart w:id="158" w:name="_PERM_MCCTEMPBM_CRPT84570023___2"/>
      <w:bookmarkEnd w:id="157"/>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9" w:name="_PERM_MCCTEMPBM_CRPT84570024___2"/>
      <w:bookmarkEnd w:id="158"/>
      <w:r w:rsidRPr="003B5446">
        <w:t>{ Destination-Realm }</w:t>
      </w:r>
    </w:p>
    <w:p w14:paraId="024F4352" w14:textId="77777777" w:rsidR="009A6CA1" w:rsidRDefault="009A6CA1" w:rsidP="009A6CA1">
      <w:pPr>
        <w:spacing w:after="0"/>
        <w:ind w:left="3408" w:firstLine="284"/>
        <w:rPr>
          <w:lang w:eastAsia="zh-CN"/>
        </w:rPr>
      </w:pPr>
      <w:bookmarkStart w:id="160" w:name="_PERM_MCCTEMPBM_CRPT84570025___2"/>
      <w:bookmarkEnd w:id="159"/>
      <w:r w:rsidRPr="003B5446">
        <w:t>[ User-Name ]</w:t>
      </w:r>
      <w:bookmarkStart w:id="161" w:name="_Hlt1188915"/>
      <w:bookmarkEnd w:id="161"/>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2" w:name="_PERM_MCCTEMPBM_CRPT84570026___3"/>
      <w:bookmarkEnd w:id="160"/>
      <w:r w:rsidRPr="003B5446">
        <w:t>*[ AVP ]</w:t>
      </w:r>
    </w:p>
    <w:bookmarkEnd w:id="162"/>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3" w:name="_Toc106895220"/>
      <w:bookmarkEnd w:id="155"/>
      <w:r w:rsidRPr="00AE5F36">
        <w:t>6.1.4</w:t>
      </w:r>
      <w:r w:rsidRPr="00AE5F36">
        <w:tab/>
        <w:t>Server-Assignment-Answer (SAA) Command</w:t>
      </w:r>
      <w:bookmarkEnd w:id="148"/>
      <w:bookmarkEnd w:id="149"/>
      <w:bookmarkEnd w:id="150"/>
      <w:bookmarkEnd w:id="151"/>
      <w:bookmarkEnd w:id="163"/>
    </w:p>
    <w:bookmarkEnd w:id="152"/>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4" w:name="_PERM_MCCTEMPBM_CRPT71670007___2"/>
      <w:bookmarkStart w:id="165"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6" w:name="_PERM_MCCTEMPBM_CRPT71670008___2"/>
      <w:bookmarkEnd w:id="164"/>
      <w:r>
        <w:tab/>
      </w:r>
      <w:r w:rsidRPr="003B5446">
        <w:t>&lt; Session-Id &gt;</w:t>
      </w:r>
    </w:p>
    <w:p w14:paraId="7CB0388D" w14:textId="77777777" w:rsidR="00771BC5" w:rsidRPr="003B5446" w:rsidRDefault="00771BC5" w:rsidP="00771BC5">
      <w:pPr>
        <w:spacing w:after="0"/>
        <w:ind w:left="3408" w:firstLine="284"/>
      </w:pPr>
      <w:bookmarkStart w:id="167" w:name="_PERM_MCCTEMPBM_CRPT84570029___2"/>
      <w:bookmarkEnd w:id="165"/>
      <w:r w:rsidRPr="00A34932">
        <w:t>[ DRMP ]</w:t>
      </w:r>
    </w:p>
    <w:p w14:paraId="0F766ABE" w14:textId="29A4DE5D" w:rsidR="00771BC5" w:rsidRPr="003B5446" w:rsidRDefault="00771BC5" w:rsidP="00B97EC5">
      <w:pPr>
        <w:spacing w:after="0"/>
        <w:ind w:left="3408" w:firstLine="284"/>
      </w:pPr>
      <w:bookmarkStart w:id="168" w:name="_PERM_MCCTEMPBM_CRPT84570030___2"/>
      <w:bookmarkEnd w:id="167"/>
      <w:r w:rsidRPr="003B5446">
        <w:t>{ Vendor-Specific-Application-Id }</w:t>
      </w:r>
    </w:p>
    <w:p w14:paraId="4CE9B5B1" w14:textId="15483336" w:rsidR="00771BC5" w:rsidRPr="003B5446" w:rsidRDefault="00771BC5" w:rsidP="00B97EC5">
      <w:pPr>
        <w:spacing w:after="0"/>
        <w:ind w:left="3408" w:firstLine="284"/>
      </w:pPr>
      <w:bookmarkStart w:id="169" w:name="_PERM_MCCTEMPBM_CRPT84570031___2"/>
      <w:bookmarkEnd w:id="168"/>
      <w:r w:rsidRPr="003B5446">
        <w:t>[ Result-Code ]</w:t>
      </w:r>
    </w:p>
    <w:p w14:paraId="3CEC29C2" w14:textId="77777777" w:rsidR="00771BC5" w:rsidRPr="003B5446" w:rsidRDefault="00771BC5" w:rsidP="00771BC5">
      <w:pPr>
        <w:spacing w:after="0"/>
        <w:ind w:left="3408" w:firstLine="284"/>
      </w:pPr>
      <w:bookmarkStart w:id="170" w:name="_PERM_MCCTEMPBM_CRPT84570032___2"/>
      <w:bookmarkEnd w:id="169"/>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Priviledged-Sender-Indication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0"/>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1" w:name="UDR"/>
      <w:bookmarkStart w:id="172" w:name="UDA"/>
      <w:bookmarkStart w:id="173" w:name="LIR"/>
      <w:bookmarkStart w:id="174" w:name="_Toc20208849"/>
      <w:bookmarkStart w:id="175" w:name="_Toc27259855"/>
      <w:bookmarkStart w:id="176" w:name="_Toc44864111"/>
      <w:bookmarkStart w:id="177" w:name="_Toc90294189"/>
      <w:bookmarkStart w:id="178" w:name="_Toc106895221"/>
      <w:bookmarkEnd w:id="166"/>
      <w:bookmarkEnd w:id="171"/>
      <w:bookmarkEnd w:id="172"/>
      <w:bookmarkEnd w:id="173"/>
      <w:r w:rsidRPr="00D774BF">
        <w:lastRenderedPageBreak/>
        <w:t>6.1.5</w:t>
      </w:r>
      <w:r w:rsidRPr="00D774BF">
        <w:tab/>
        <w:t>Location-Info-Request (LIR) Command</w:t>
      </w:r>
      <w:bookmarkEnd w:id="174"/>
      <w:bookmarkEnd w:id="175"/>
      <w:bookmarkEnd w:id="176"/>
      <w:bookmarkEnd w:id="177"/>
      <w:bookmarkEnd w:id="178"/>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9"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0" w:name="_PERM_MCCTEMPBM_CRPT84570035___2"/>
      <w:bookmarkStart w:id="181" w:name="_PERM_MCCTEMPBM_CRPT71670010___2"/>
      <w:bookmarkEnd w:id="179"/>
      <w:r w:rsidRPr="003B5446">
        <w:t>&lt; Session-Id &gt;</w:t>
      </w:r>
    </w:p>
    <w:p w14:paraId="7CA1078D" w14:textId="77777777" w:rsidR="00771BC5" w:rsidRPr="003B5446" w:rsidRDefault="00771BC5" w:rsidP="00771BC5">
      <w:pPr>
        <w:spacing w:after="0"/>
        <w:ind w:left="3408" w:firstLine="284"/>
      </w:pPr>
      <w:bookmarkStart w:id="182" w:name="_PERM_MCCTEMPBM_CRPT84570036___2"/>
      <w:bookmarkEnd w:id="180"/>
      <w:r w:rsidRPr="00A34932">
        <w:t>[ DRMP ]</w:t>
      </w:r>
    </w:p>
    <w:p w14:paraId="48ABB1E5" w14:textId="672FD64A" w:rsidR="00771BC5" w:rsidRPr="003B5446" w:rsidRDefault="00771BC5" w:rsidP="00B97EC5">
      <w:pPr>
        <w:spacing w:after="0"/>
        <w:ind w:left="3408" w:firstLine="284"/>
      </w:pPr>
      <w:bookmarkStart w:id="183" w:name="_PERM_MCCTEMPBM_CRPT84570037___2"/>
      <w:bookmarkEnd w:id="182"/>
      <w:r w:rsidRPr="003B5446">
        <w:t>{ Vendor-Specific-Application-Id }</w:t>
      </w:r>
    </w:p>
    <w:p w14:paraId="7DD479D3" w14:textId="77777777" w:rsidR="00771BC5" w:rsidRPr="003B5446" w:rsidRDefault="00771BC5" w:rsidP="00771BC5">
      <w:pPr>
        <w:spacing w:after="0"/>
        <w:ind w:left="3408" w:firstLine="284"/>
      </w:pPr>
      <w:bookmarkStart w:id="184" w:name="_PERM_MCCTEMPBM_CRPT84570038___2"/>
      <w:bookmarkEnd w:id="183"/>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5" w:name="_PERM_MCCTEMPBM_CRPT84570039___2"/>
      <w:bookmarkEnd w:id="184"/>
      <w:r w:rsidRPr="003B5446">
        <w:t>{ Destination-Realm }</w:t>
      </w:r>
    </w:p>
    <w:p w14:paraId="50D3DA92" w14:textId="77777777" w:rsidR="00771BC5" w:rsidRDefault="00771BC5" w:rsidP="00771BC5">
      <w:pPr>
        <w:spacing w:after="0"/>
        <w:ind w:left="3408" w:firstLine="284"/>
        <w:rPr>
          <w:lang w:eastAsia="en-US"/>
        </w:rPr>
      </w:pPr>
      <w:bookmarkStart w:id="186" w:name="_PERM_MCCTEMPBM_CRPT84570040___2"/>
      <w:bookmarkEnd w:id="185"/>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7" w:name="_PERM_MCCTEMPBM_CRPT71670011___2"/>
      <w:bookmarkEnd w:id="181"/>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8" w:name="_PERM_MCCTEMPBM_CRPT84570041___3"/>
      <w:bookmarkStart w:id="189" w:name="_PERM_MCCTEMPBM_CRPT71670012___2"/>
      <w:bookmarkEnd w:id="186"/>
      <w:bookmarkEnd w:id="187"/>
      <w:r w:rsidRPr="003B5446">
        <w:t>*[ AVP ]</w:t>
      </w:r>
    </w:p>
    <w:bookmarkEnd w:id="188"/>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0" w:name="LIA"/>
      <w:bookmarkStart w:id="191" w:name="_Toc20208850"/>
      <w:bookmarkStart w:id="192" w:name="_Toc27259856"/>
      <w:bookmarkStart w:id="193" w:name="_Toc44864112"/>
      <w:bookmarkStart w:id="194" w:name="_Toc90294190"/>
      <w:bookmarkStart w:id="195" w:name="_Toc106895222"/>
      <w:bookmarkEnd w:id="189"/>
      <w:bookmarkEnd w:id="190"/>
      <w:r w:rsidRPr="00D774BF">
        <w:t>6.1.6</w:t>
      </w:r>
      <w:r w:rsidRPr="00D774BF">
        <w:tab/>
        <w:t>Location-Info-Answer (LIA) Command</w:t>
      </w:r>
      <w:bookmarkEnd w:id="191"/>
      <w:bookmarkEnd w:id="192"/>
      <w:bookmarkEnd w:id="193"/>
      <w:bookmarkEnd w:id="194"/>
      <w:bookmarkEnd w:id="195"/>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6" w:name="_PERM_MCCTEMPBM_CRPT71670013___2"/>
      <w:bookmarkStart w:id="197"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8" w:name="_PERM_MCCTEMPBM_CRPT71670014___2"/>
      <w:bookmarkEnd w:id="196"/>
      <w:r w:rsidRPr="003B5446">
        <w:t>&lt; Session-Id &gt;</w:t>
      </w:r>
    </w:p>
    <w:p w14:paraId="550E2006" w14:textId="77777777" w:rsidR="00771BC5" w:rsidRPr="003B5446" w:rsidRDefault="00771BC5" w:rsidP="00771BC5">
      <w:pPr>
        <w:spacing w:after="0"/>
        <w:ind w:left="3408" w:firstLine="284"/>
      </w:pPr>
      <w:bookmarkStart w:id="199" w:name="_PERM_MCCTEMPBM_CRPT84570044___2"/>
      <w:bookmarkEnd w:id="197"/>
      <w:r w:rsidRPr="00A34932">
        <w:t>[ DRMP ]</w:t>
      </w:r>
    </w:p>
    <w:p w14:paraId="19EF63B1" w14:textId="157CA594" w:rsidR="00771BC5" w:rsidRPr="003B5446" w:rsidRDefault="00771BC5" w:rsidP="00B97EC5">
      <w:pPr>
        <w:spacing w:after="0"/>
        <w:ind w:left="3408" w:firstLine="284"/>
      </w:pPr>
      <w:bookmarkStart w:id="200" w:name="_PERM_MCCTEMPBM_CRPT84570045___2"/>
      <w:bookmarkEnd w:id="199"/>
      <w:r w:rsidRPr="003B5446">
        <w:t>{ Vendor-Specific-Application-Id }</w:t>
      </w:r>
    </w:p>
    <w:p w14:paraId="0FD04B28" w14:textId="2176534D" w:rsidR="00771BC5" w:rsidRPr="003B5446" w:rsidRDefault="00771BC5" w:rsidP="00B97EC5">
      <w:pPr>
        <w:spacing w:after="0"/>
        <w:ind w:left="3408" w:firstLine="284"/>
      </w:pPr>
      <w:bookmarkStart w:id="201" w:name="_PERM_MCCTEMPBM_CRPT84570046___2"/>
      <w:bookmarkEnd w:id="200"/>
      <w:r w:rsidRPr="003B5446">
        <w:t>[ Result-Code ]</w:t>
      </w:r>
    </w:p>
    <w:p w14:paraId="44DFE671" w14:textId="77777777" w:rsidR="00771BC5" w:rsidRPr="003B5446" w:rsidRDefault="00771BC5" w:rsidP="00771BC5">
      <w:pPr>
        <w:spacing w:after="0"/>
        <w:ind w:left="3408" w:firstLine="284"/>
      </w:pPr>
      <w:bookmarkStart w:id="202" w:name="_PERM_MCCTEMPBM_CRPT84570047___2"/>
      <w:bookmarkEnd w:id="201"/>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3" w:name="MAR"/>
      <w:bookmarkStart w:id="204" w:name="_Toc20208851"/>
      <w:bookmarkStart w:id="205" w:name="_Toc27259857"/>
      <w:bookmarkStart w:id="206" w:name="_Toc44864113"/>
      <w:bookmarkStart w:id="207" w:name="_Toc90294191"/>
      <w:bookmarkStart w:id="208" w:name="_Toc106895223"/>
      <w:bookmarkEnd w:id="198"/>
      <w:bookmarkEnd w:id="202"/>
      <w:bookmarkEnd w:id="203"/>
      <w:r w:rsidRPr="00D774BF">
        <w:t>6.1.7</w:t>
      </w:r>
      <w:r w:rsidRPr="00D774BF">
        <w:tab/>
        <w:t>Multimedia-Auth-Request (MAR) Command</w:t>
      </w:r>
      <w:bookmarkEnd w:id="204"/>
      <w:bookmarkEnd w:id="205"/>
      <w:bookmarkEnd w:id="206"/>
      <w:bookmarkEnd w:id="207"/>
      <w:bookmarkEnd w:id="208"/>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9"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0" w:name="_PERM_MCCTEMPBM_CRPT84570050___2"/>
      <w:bookmarkEnd w:id="209"/>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1" w:name="_Hlt1188936"/>
      <w:bookmarkEnd w:id="211"/>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2" w:name="MAA"/>
      <w:bookmarkStart w:id="213" w:name="_Toc20208852"/>
      <w:bookmarkStart w:id="214" w:name="_Toc27259858"/>
      <w:bookmarkStart w:id="215" w:name="_Toc44864114"/>
      <w:bookmarkStart w:id="216" w:name="_Toc90294192"/>
      <w:bookmarkStart w:id="217" w:name="_Toc106895224"/>
      <w:bookmarkEnd w:id="210"/>
      <w:bookmarkEnd w:id="212"/>
      <w:r w:rsidRPr="003B5446">
        <w:t>6.1.8</w:t>
      </w:r>
      <w:r w:rsidRPr="003B5446">
        <w:tab/>
        <w:t>Multimedia-Auth-Answer (MAA) Command</w:t>
      </w:r>
      <w:bookmarkEnd w:id="213"/>
      <w:bookmarkEnd w:id="214"/>
      <w:bookmarkEnd w:id="215"/>
      <w:bookmarkEnd w:id="216"/>
      <w:bookmarkEnd w:id="217"/>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8" w:name="_Hlt518186956"/>
    </w:p>
    <w:bookmarkEnd w:id="218"/>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9"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0" w:name="_PERM_MCCTEMPBM_CRPT84570052___2"/>
      <w:bookmarkEnd w:id="219"/>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1" w:name="_Toc20208853"/>
      <w:bookmarkStart w:id="222" w:name="_Toc27259859"/>
      <w:bookmarkStart w:id="223" w:name="_Toc44864115"/>
      <w:bookmarkStart w:id="224" w:name="_Toc90294193"/>
      <w:bookmarkStart w:id="225" w:name="_Toc106895225"/>
      <w:bookmarkEnd w:id="220"/>
      <w:r w:rsidRPr="003B5446">
        <w:t>6.1.9</w:t>
      </w:r>
      <w:r w:rsidRPr="003B5446">
        <w:tab/>
      </w:r>
      <w:bookmarkStart w:id="226" w:name="RTR"/>
      <w:bookmarkEnd w:id="226"/>
      <w:r w:rsidRPr="003B5446">
        <w:t>Registration-Termination-Request (RTR) Command</w:t>
      </w:r>
      <w:bookmarkEnd w:id="221"/>
      <w:bookmarkEnd w:id="222"/>
      <w:bookmarkEnd w:id="223"/>
      <w:bookmarkEnd w:id="224"/>
      <w:bookmarkEnd w:id="225"/>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7"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8" w:name="_PERM_MCCTEMPBM_CRPT84570054___2"/>
      <w:bookmarkEnd w:id="227"/>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8"/>
    <w:p w14:paraId="57405B45" w14:textId="77777777" w:rsidR="00771BC5" w:rsidRPr="003B5446" w:rsidRDefault="00771BC5" w:rsidP="00771BC5"/>
    <w:p w14:paraId="5AFA3869" w14:textId="77777777" w:rsidR="00771BC5" w:rsidRPr="003B5446" w:rsidRDefault="00771BC5" w:rsidP="00AE5F36">
      <w:pPr>
        <w:pStyle w:val="Heading3"/>
      </w:pPr>
      <w:bookmarkStart w:id="229" w:name="_Toc20208854"/>
      <w:bookmarkStart w:id="230" w:name="_Toc27259860"/>
      <w:bookmarkStart w:id="231" w:name="_Toc44864116"/>
      <w:bookmarkStart w:id="232" w:name="_Toc90294194"/>
      <w:bookmarkStart w:id="233" w:name="_Toc106895226"/>
      <w:r w:rsidRPr="003B5446">
        <w:t>6.1.10</w:t>
      </w:r>
      <w:r w:rsidRPr="003B5446">
        <w:tab/>
      </w:r>
      <w:bookmarkStart w:id="234" w:name="RTA"/>
      <w:bookmarkEnd w:id="234"/>
      <w:r w:rsidRPr="003B5446">
        <w:t>Registration-Termination-Answer (RTA) Command</w:t>
      </w:r>
      <w:bookmarkEnd w:id="229"/>
      <w:bookmarkEnd w:id="230"/>
      <w:bookmarkEnd w:id="231"/>
      <w:bookmarkEnd w:id="232"/>
      <w:bookmarkEnd w:id="233"/>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5"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6" w:name="_PERM_MCCTEMPBM_CRPT84570056___2"/>
      <w:bookmarkEnd w:id="235"/>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7" w:name="PPR"/>
      <w:bookmarkStart w:id="238" w:name="_Toc20208855"/>
      <w:bookmarkStart w:id="239" w:name="_Toc27259861"/>
      <w:bookmarkStart w:id="240" w:name="_Toc44864117"/>
      <w:bookmarkStart w:id="241" w:name="_Toc90294195"/>
      <w:bookmarkStart w:id="242" w:name="_Toc106895227"/>
      <w:bookmarkEnd w:id="236"/>
      <w:bookmarkEnd w:id="237"/>
      <w:r w:rsidRPr="003B5446">
        <w:t>6.1.11</w:t>
      </w:r>
      <w:r w:rsidRPr="003B5446">
        <w:tab/>
        <w:t>Push-Profile-Request (PPR) Command</w:t>
      </w:r>
      <w:bookmarkEnd w:id="238"/>
      <w:bookmarkEnd w:id="239"/>
      <w:bookmarkEnd w:id="240"/>
      <w:bookmarkEnd w:id="241"/>
      <w:bookmarkEnd w:id="242"/>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3"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4" w:name="_PERM_MCCTEMPBM_CRPT84570058___2"/>
      <w:bookmarkEnd w:id="243"/>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5" w:name="_Hlt1189032"/>
      <w:bookmarkEnd w:id="245"/>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6" w:name="PPA"/>
      <w:bookmarkStart w:id="247" w:name="_Toc20208856"/>
      <w:bookmarkStart w:id="248" w:name="_Toc27259862"/>
      <w:bookmarkStart w:id="249" w:name="_Toc44864118"/>
      <w:bookmarkStart w:id="250" w:name="_Toc90294196"/>
      <w:bookmarkStart w:id="251" w:name="_Toc106895228"/>
      <w:bookmarkEnd w:id="244"/>
      <w:bookmarkEnd w:id="246"/>
      <w:r w:rsidRPr="003B5446">
        <w:t>6.1.12</w:t>
      </w:r>
      <w:r w:rsidRPr="003B5446">
        <w:tab/>
        <w:t>Push-Profile-Answer (PPA) Command</w:t>
      </w:r>
      <w:bookmarkEnd w:id="247"/>
      <w:bookmarkEnd w:id="248"/>
      <w:bookmarkEnd w:id="249"/>
      <w:bookmarkEnd w:id="250"/>
      <w:bookmarkEnd w:id="251"/>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2"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3" w:name="_PERM_MCCTEMPBM_CRPT84570060___2"/>
      <w:bookmarkEnd w:id="252"/>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4" w:name="_Toc20208857"/>
      <w:bookmarkStart w:id="255" w:name="_Toc27259863"/>
      <w:bookmarkStart w:id="256" w:name="_Toc44864119"/>
      <w:bookmarkStart w:id="257" w:name="_Toc90294197"/>
      <w:bookmarkStart w:id="258" w:name="_Toc106895229"/>
      <w:bookmarkEnd w:id="253"/>
      <w:r w:rsidRPr="003B5446">
        <w:t>6.2</w:t>
      </w:r>
      <w:r w:rsidRPr="003B5446">
        <w:tab/>
        <w:t>Result-Code AVP values</w:t>
      </w:r>
      <w:bookmarkEnd w:id="254"/>
      <w:bookmarkEnd w:id="255"/>
      <w:bookmarkEnd w:id="256"/>
      <w:bookmarkEnd w:id="257"/>
      <w:bookmarkEnd w:id="258"/>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9" w:name="_Toc20208858"/>
      <w:bookmarkStart w:id="260" w:name="_Toc27259864"/>
      <w:bookmarkStart w:id="261" w:name="_Toc44864120"/>
      <w:bookmarkStart w:id="262" w:name="_Toc90294198"/>
      <w:bookmarkStart w:id="263" w:name="_Toc106895230"/>
      <w:r w:rsidRPr="003B5446">
        <w:t>6.2.1</w:t>
      </w:r>
      <w:r w:rsidRPr="003B5446">
        <w:tab/>
        <w:t>Success</w:t>
      </w:r>
      <w:bookmarkEnd w:id="259"/>
      <w:bookmarkEnd w:id="260"/>
      <w:bookmarkEnd w:id="261"/>
      <w:bookmarkEnd w:id="262"/>
      <w:bookmarkEnd w:id="263"/>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4" w:name="_Toc20208859"/>
      <w:bookmarkStart w:id="265" w:name="_Toc27259865"/>
      <w:bookmarkStart w:id="266" w:name="_Toc44864121"/>
      <w:bookmarkStart w:id="267" w:name="_Toc90294199"/>
      <w:bookmarkStart w:id="268" w:name="_Toc106895231"/>
      <w:r w:rsidRPr="003B5446">
        <w:t>6.2.1.1</w:t>
      </w:r>
      <w:r w:rsidRPr="003B5446">
        <w:tab/>
        <w:t>DIAMETER_FIRST_REGISTRATION (2001)</w:t>
      </w:r>
      <w:bookmarkEnd w:id="264"/>
      <w:bookmarkEnd w:id="265"/>
      <w:bookmarkEnd w:id="266"/>
      <w:bookmarkEnd w:id="267"/>
      <w:bookmarkEnd w:id="268"/>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9" w:name="_Toc20208860"/>
      <w:bookmarkStart w:id="270" w:name="_Toc27259866"/>
      <w:bookmarkStart w:id="271" w:name="_Toc44864122"/>
      <w:bookmarkStart w:id="272" w:name="_Toc90294200"/>
      <w:bookmarkStart w:id="273" w:name="_Toc106895232"/>
      <w:r w:rsidRPr="003B5446">
        <w:t>6.2.1.2</w:t>
      </w:r>
      <w:r w:rsidRPr="003B5446">
        <w:tab/>
        <w:t>DIAMETER_SUBSEQUENT_REGISTRATION (2002)</w:t>
      </w:r>
      <w:bookmarkEnd w:id="269"/>
      <w:bookmarkEnd w:id="270"/>
      <w:bookmarkEnd w:id="271"/>
      <w:bookmarkEnd w:id="272"/>
      <w:bookmarkEnd w:id="273"/>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4" w:name="_Toc20208861"/>
      <w:bookmarkStart w:id="275" w:name="_Toc27259867"/>
      <w:bookmarkStart w:id="276" w:name="_Toc44864123"/>
      <w:bookmarkStart w:id="277" w:name="_Toc90294201"/>
      <w:bookmarkStart w:id="278" w:name="_Toc106895233"/>
      <w:r w:rsidRPr="003B5446">
        <w:t>6.2.1.3</w:t>
      </w:r>
      <w:r w:rsidRPr="003B5446">
        <w:tab/>
        <w:t>DIAMETER_UNREGISTERED_SERVICE (2003)</w:t>
      </w:r>
      <w:bookmarkEnd w:id="274"/>
      <w:bookmarkEnd w:id="275"/>
      <w:bookmarkEnd w:id="276"/>
      <w:bookmarkEnd w:id="277"/>
      <w:bookmarkEnd w:id="278"/>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9" w:name="_Toc20208862"/>
      <w:bookmarkStart w:id="280" w:name="_Toc27259868"/>
      <w:bookmarkStart w:id="281" w:name="_Toc44864124"/>
      <w:bookmarkStart w:id="282" w:name="_Toc90294202"/>
      <w:bookmarkStart w:id="283" w:name="_Toc106895234"/>
      <w:r w:rsidRPr="003B5446">
        <w:t>6.2.1.4</w:t>
      </w:r>
      <w:r w:rsidRPr="003B5446">
        <w:tab/>
        <w:t>DIAMETER_SUCCESS_SERVER_NAME_NOT_STORED (2004)</w:t>
      </w:r>
      <w:bookmarkEnd w:id="279"/>
      <w:bookmarkEnd w:id="280"/>
      <w:bookmarkEnd w:id="281"/>
      <w:bookmarkEnd w:id="282"/>
      <w:bookmarkEnd w:id="283"/>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4" w:name="_Toc20208863"/>
      <w:bookmarkStart w:id="285" w:name="_Toc27259869"/>
      <w:bookmarkStart w:id="286" w:name="_Toc44864125"/>
      <w:bookmarkStart w:id="287" w:name="_Toc90294203"/>
      <w:bookmarkStart w:id="288" w:name="_Toc106895235"/>
      <w:r w:rsidRPr="003B5446">
        <w:t>6.2.1.5</w:t>
      </w:r>
      <w:r w:rsidRPr="003B5446">
        <w:tab/>
      </w:r>
      <w:r>
        <w:t>Void</w:t>
      </w:r>
      <w:bookmarkEnd w:id="284"/>
      <w:bookmarkEnd w:id="285"/>
      <w:bookmarkEnd w:id="286"/>
      <w:bookmarkEnd w:id="287"/>
      <w:bookmarkEnd w:id="288"/>
    </w:p>
    <w:p w14:paraId="1E3D27BF" w14:textId="77777777" w:rsidR="00771BC5" w:rsidRPr="003B5446" w:rsidRDefault="00771BC5" w:rsidP="00AE5F36">
      <w:pPr>
        <w:pStyle w:val="Heading3"/>
      </w:pPr>
      <w:bookmarkStart w:id="289" w:name="_Toc20208864"/>
      <w:bookmarkStart w:id="290" w:name="_Toc27259870"/>
      <w:bookmarkStart w:id="291" w:name="_Toc44864126"/>
      <w:bookmarkStart w:id="292" w:name="_Toc90294204"/>
      <w:bookmarkStart w:id="293" w:name="_Toc106895236"/>
      <w:r w:rsidRPr="003B5446">
        <w:t>6.2.2</w:t>
      </w:r>
      <w:r w:rsidRPr="003B5446">
        <w:tab/>
        <w:t>Permanent Failures</w:t>
      </w:r>
      <w:bookmarkEnd w:id="289"/>
      <w:bookmarkEnd w:id="290"/>
      <w:bookmarkEnd w:id="291"/>
      <w:bookmarkEnd w:id="292"/>
      <w:bookmarkEnd w:id="293"/>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4" w:name="_Toc20208865"/>
      <w:bookmarkStart w:id="295" w:name="_Toc27259871"/>
      <w:bookmarkStart w:id="296" w:name="_Toc44864127"/>
      <w:bookmarkStart w:id="297" w:name="_Toc90294205"/>
      <w:bookmarkStart w:id="298" w:name="_Toc106895237"/>
      <w:r w:rsidRPr="003B5446">
        <w:t>6.2.2.1</w:t>
      </w:r>
      <w:r w:rsidRPr="003B5446">
        <w:tab/>
      </w:r>
      <w:bookmarkStart w:id="299" w:name="_Hlt7774652"/>
      <w:bookmarkEnd w:id="299"/>
      <w:r w:rsidRPr="003B5446">
        <w:t>DIAMETER_ERROR_USER_UNKNOWN (5001)</w:t>
      </w:r>
      <w:bookmarkEnd w:id="294"/>
      <w:bookmarkEnd w:id="295"/>
      <w:bookmarkEnd w:id="296"/>
      <w:bookmarkEnd w:id="297"/>
      <w:bookmarkEnd w:id="298"/>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0" w:name="_Toc20208866"/>
      <w:bookmarkStart w:id="301" w:name="_Toc27259872"/>
      <w:bookmarkStart w:id="302" w:name="_Toc44864128"/>
      <w:bookmarkStart w:id="303" w:name="_Toc90294206"/>
      <w:bookmarkStart w:id="304" w:name="_Toc106895238"/>
      <w:r w:rsidRPr="003B5446">
        <w:t>6.2.2.2</w:t>
      </w:r>
      <w:r w:rsidRPr="003B5446">
        <w:tab/>
      </w:r>
      <w:bookmarkStart w:id="305" w:name="_Hlt7774650"/>
      <w:bookmarkEnd w:id="305"/>
      <w:r w:rsidRPr="003B5446">
        <w:t>DIAMETER_ERROR_IDENTITIES_DONT_MATCH (5002)</w:t>
      </w:r>
      <w:bookmarkEnd w:id="300"/>
      <w:bookmarkEnd w:id="301"/>
      <w:bookmarkEnd w:id="302"/>
      <w:bookmarkEnd w:id="303"/>
      <w:bookmarkEnd w:id="304"/>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6" w:name="_Toc20208867"/>
      <w:bookmarkStart w:id="307" w:name="_Toc27259873"/>
      <w:bookmarkStart w:id="308" w:name="_Toc44864129"/>
      <w:bookmarkStart w:id="309" w:name="_Toc90294207"/>
      <w:bookmarkStart w:id="310" w:name="_Toc106895239"/>
      <w:r w:rsidRPr="003B5446">
        <w:t>6.2.2.3</w:t>
      </w:r>
      <w:r w:rsidRPr="003B5446">
        <w:tab/>
        <w:t>DIAMETER_ERROR_IDENTITY_NOT_REGISTERED (5003)</w:t>
      </w:r>
      <w:bookmarkEnd w:id="306"/>
      <w:bookmarkEnd w:id="307"/>
      <w:bookmarkEnd w:id="308"/>
      <w:bookmarkEnd w:id="309"/>
      <w:bookmarkEnd w:id="310"/>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1" w:name="_Toc20208868"/>
      <w:bookmarkStart w:id="312" w:name="_Toc27259874"/>
      <w:bookmarkStart w:id="313" w:name="_Toc44864130"/>
      <w:bookmarkStart w:id="314" w:name="_Toc90294208"/>
      <w:bookmarkStart w:id="315" w:name="_Toc106895240"/>
      <w:r w:rsidRPr="003B5446">
        <w:t>6.2.2.4</w:t>
      </w:r>
      <w:r w:rsidRPr="003B5446">
        <w:tab/>
        <w:t>DIAMETER_ERROR_ROAMING_NOT_ALLOWED (5004)</w:t>
      </w:r>
      <w:bookmarkEnd w:id="311"/>
      <w:bookmarkEnd w:id="312"/>
      <w:bookmarkEnd w:id="313"/>
      <w:bookmarkEnd w:id="314"/>
      <w:bookmarkEnd w:id="315"/>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6" w:name="_Toc20208869"/>
      <w:bookmarkStart w:id="317" w:name="_Toc27259875"/>
      <w:bookmarkStart w:id="318" w:name="_Toc44864131"/>
      <w:bookmarkStart w:id="319" w:name="_Toc90294209"/>
      <w:bookmarkStart w:id="320" w:name="_Toc106895241"/>
      <w:r w:rsidRPr="00D774BF">
        <w:t>6.2.2.5</w:t>
      </w:r>
      <w:r w:rsidRPr="00D774BF">
        <w:tab/>
        <w:t>DIAMETER_ERROR_IDENTITY_ALREADY_REGISTERED (5005)</w:t>
      </w:r>
      <w:bookmarkEnd w:id="316"/>
      <w:bookmarkEnd w:id="317"/>
      <w:bookmarkEnd w:id="318"/>
      <w:bookmarkEnd w:id="319"/>
      <w:bookmarkEnd w:id="320"/>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1" w:name="_Toc20208870"/>
      <w:bookmarkStart w:id="322" w:name="_Toc27259876"/>
      <w:bookmarkStart w:id="323" w:name="_Toc44864132"/>
      <w:bookmarkStart w:id="324" w:name="_Toc90294210"/>
      <w:bookmarkStart w:id="325" w:name="_Toc106895242"/>
      <w:r w:rsidRPr="003B5446">
        <w:t>6.2.2.6</w:t>
      </w:r>
      <w:r w:rsidRPr="003B5446">
        <w:tab/>
        <w:t>DIAMETER_ERROR_AUTH_SCHEME_NOT_</w:t>
      </w:r>
      <w:bookmarkStart w:id="326" w:name="_Hlt7774576"/>
      <w:bookmarkEnd w:id="326"/>
      <w:r w:rsidRPr="003B5446">
        <w:t>SUPPORTED (5006)</w:t>
      </w:r>
      <w:bookmarkEnd w:id="321"/>
      <w:bookmarkEnd w:id="322"/>
      <w:bookmarkEnd w:id="323"/>
      <w:bookmarkEnd w:id="324"/>
      <w:bookmarkEnd w:id="325"/>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7" w:name="_Toc20208871"/>
      <w:bookmarkStart w:id="328" w:name="_Toc27259877"/>
      <w:bookmarkStart w:id="329" w:name="_Toc44864133"/>
      <w:bookmarkStart w:id="330" w:name="_Toc90294211"/>
      <w:bookmarkStart w:id="331" w:name="_Toc106895243"/>
      <w:r w:rsidRPr="003B5446">
        <w:t>6.2.2.7</w:t>
      </w:r>
      <w:r w:rsidRPr="003B5446">
        <w:tab/>
        <w:t>DIAMETER_ERROR_IN_ASSIGNMENT_TYPE (5007)</w:t>
      </w:r>
      <w:bookmarkEnd w:id="327"/>
      <w:bookmarkEnd w:id="328"/>
      <w:bookmarkEnd w:id="329"/>
      <w:bookmarkEnd w:id="330"/>
      <w:bookmarkEnd w:id="331"/>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2" w:name="_Toc20208872"/>
      <w:bookmarkStart w:id="333" w:name="_Toc27259878"/>
      <w:bookmarkStart w:id="334" w:name="_Toc44864134"/>
      <w:bookmarkStart w:id="335" w:name="_Toc90294212"/>
      <w:bookmarkStart w:id="336" w:name="_Toc106895244"/>
      <w:r w:rsidRPr="003B5446">
        <w:t>6.2.2.8</w:t>
      </w:r>
      <w:r w:rsidRPr="003B5446">
        <w:tab/>
        <w:t>DIAMETER_ERROR_TOO_MUCH_DATA (5008)</w:t>
      </w:r>
      <w:bookmarkEnd w:id="332"/>
      <w:bookmarkEnd w:id="333"/>
      <w:bookmarkEnd w:id="334"/>
      <w:bookmarkEnd w:id="335"/>
      <w:bookmarkEnd w:id="336"/>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7" w:name="_Toc20208873"/>
      <w:bookmarkStart w:id="338" w:name="_Toc27259879"/>
      <w:bookmarkStart w:id="339" w:name="_Toc44864135"/>
      <w:bookmarkStart w:id="340" w:name="_Toc90294213"/>
      <w:bookmarkStart w:id="341" w:name="_Toc106895245"/>
      <w:r w:rsidRPr="003B5446">
        <w:lastRenderedPageBreak/>
        <w:t>6.2.2.9</w:t>
      </w:r>
      <w:r w:rsidRPr="003B5446">
        <w:tab/>
        <w:t>DIAMETER_ERROR_NOT_SUPPORTED_USER_DATA (5009)</w:t>
      </w:r>
      <w:bookmarkEnd w:id="337"/>
      <w:bookmarkEnd w:id="338"/>
      <w:bookmarkEnd w:id="339"/>
      <w:bookmarkEnd w:id="340"/>
      <w:bookmarkEnd w:id="341"/>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2" w:name="_Toc20208874"/>
      <w:bookmarkStart w:id="343" w:name="_Toc27259880"/>
      <w:bookmarkStart w:id="344" w:name="_Toc44864136"/>
      <w:bookmarkStart w:id="345" w:name="_Toc90294214"/>
      <w:bookmarkStart w:id="346" w:name="_Toc106895246"/>
      <w:r w:rsidRPr="003B5446">
        <w:t>6.2.2.10</w:t>
      </w:r>
      <w:r w:rsidRPr="003B5446">
        <w:tab/>
        <w:t>Void</w:t>
      </w:r>
      <w:bookmarkEnd w:id="342"/>
      <w:bookmarkEnd w:id="343"/>
      <w:bookmarkEnd w:id="344"/>
      <w:bookmarkEnd w:id="345"/>
      <w:bookmarkEnd w:id="346"/>
    </w:p>
    <w:p w14:paraId="42C864DB" w14:textId="77777777" w:rsidR="00771BC5" w:rsidRPr="003B5446" w:rsidRDefault="00771BC5" w:rsidP="00AE5F36">
      <w:pPr>
        <w:pStyle w:val="Heading4"/>
      </w:pPr>
      <w:bookmarkStart w:id="347" w:name="_Toc20208875"/>
      <w:bookmarkStart w:id="348" w:name="_Toc27259881"/>
      <w:bookmarkStart w:id="349" w:name="_Toc44864137"/>
      <w:bookmarkStart w:id="350" w:name="_Toc90294215"/>
      <w:bookmarkStart w:id="351" w:name="_Toc106895247"/>
      <w:r w:rsidRPr="003B5446">
        <w:t>6.2.2.11</w:t>
      </w:r>
      <w:r w:rsidRPr="003B5446">
        <w:tab/>
        <w:t>DIAMETER_ERROR_FEATURE_UNSUPPORTED (5011)</w:t>
      </w:r>
      <w:bookmarkEnd w:id="347"/>
      <w:bookmarkEnd w:id="348"/>
      <w:bookmarkEnd w:id="349"/>
      <w:bookmarkEnd w:id="350"/>
      <w:bookmarkEnd w:id="351"/>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2" w:name="_Toc20208876"/>
      <w:bookmarkStart w:id="353" w:name="_Toc27259882"/>
      <w:bookmarkStart w:id="354" w:name="_Toc44864138"/>
      <w:bookmarkStart w:id="355" w:name="_Toc90294216"/>
      <w:bookmarkStart w:id="356" w:name="_Toc106895248"/>
      <w:r>
        <w:t>6.2.</w:t>
      </w:r>
      <w:r w:rsidRPr="00F3356E">
        <w:t>2.12</w:t>
      </w:r>
      <w:r w:rsidRPr="00F3356E">
        <w:tab/>
        <w:t>DIAMETER_ERROR_SERVING_NODE_FEATURE_UNSUPPORTED (5012)</w:t>
      </w:r>
      <w:bookmarkEnd w:id="352"/>
      <w:bookmarkEnd w:id="353"/>
      <w:bookmarkEnd w:id="354"/>
      <w:bookmarkEnd w:id="355"/>
      <w:bookmarkEnd w:id="356"/>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7" w:name="_Toc20208877"/>
      <w:bookmarkStart w:id="358" w:name="_Toc27259883"/>
      <w:bookmarkStart w:id="359" w:name="_Toc44864139"/>
      <w:bookmarkStart w:id="360" w:name="_Toc90294217"/>
      <w:bookmarkStart w:id="361" w:name="_Toc106895249"/>
      <w:r w:rsidRPr="003B5446">
        <w:t>6.3</w:t>
      </w:r>
      <w:r w:rsidRPr="003B5446">
        <w:tab/>
        <w:t>AVPs</w:t>
      </w:r>
      <w:bookmarkEnd w:id="357"/>
      <w:bookmarkEnd w:id="358"/>
      <w:bookmarkEnd w:id="359"/>
      <w:bookmarkEnd w:id="360"/>
      <w:bookmarkEnd w:id="361"/>
    </w:p>
    <w:p w14:paraId="061E6382" w14:textId="77777777" w:rsidR="009A6CA1" w:rsidRPr="00A33FD9" w:rsidRDefault="009A6CA1" w:rsidP="00AE5F36">
      <w:pPr>
        <w:pStyle w:val="Heading3"/>
      </w:pPr>
      <w:bookmarkStart w:id="362" w:name="_Toc106895250"/>
      <w:r>
        <w:t>6.3.0</w:t>
      </w:r>
      <w:r>
        <w:tab/>
        <w:t>General</w:t>
      </w:r>
      <w:bookmarkEnd w:id="362"/>
    </w:p>
    <w:p w14:paraId="3E304960" w14:textId="77777777" w:rsidR="00771BC5" w:rsidRPr="003B5446" w:rsidRDefault="00771BC5" w:rsidP="00771BC5">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May Encr.</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3" w:name="_Hlt6708716"/>
            <w:r w:rsidRPr="003B5446">
              <w:t>3</w:t>
            </w:r>
            <w:bookmarkEnd w:id="363"/>
            <w:r w:rsidRPr="003B5446">
              <w:t>.1</w:t>
            </w:r>
          </w:p>
        </w:tc>
        <w:tc>
          <w:tcPr>
            <w:tcW w:w="0" w:type="auto"/>
          </w:tcPr>
          <w:p w14:paraId="0071F9D9" w14:textId="77777777" w:rsidR="00771BC5" w:rsidRPr="003B5446" w:rsidRDefault="00771BC5" w:rsidP="00AF4688">
            <w:pPr>
              <w:pStyle w:val="TAC"/>
            </w:pPr>
            <w:r w:rsidRPr="003B5446">
              <w:t>OctetString</w:t>
            </w:r>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r w:rsidRPr="003B5446">
              <w:t>OctetString</w:t>
            </w:r>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r w:rsidRPr="003B5446">
              <w:t>OctetString</w:t>
            </w:r>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r w:rsidRPr="003B5446">
              <w:t>OctetString</w:t>
            </w:r>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r w:rsidRPr="003B5446">
              <w:t>OctetString</w:t>
            </w:r>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r w:rsidRPr="003B5446">
              <w:t>DiameterURI</w:t>
            </w:r>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r w:rsidRPr="003B5446">
              <w:t>DiameterURI</w:t>
            </w:r>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r w:rsidRPr="003B5446">
              <w:t>DiameterURI</w:t>
            </w:r>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r w:rsidRPr="003B5446">
              <w:t>DiameterURI</w:t>
            </w:r>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4" w:name="_Hlt9236821"/>
            <w:r w:rsidRPr="003B5446">
              <w:t>.</w:t>
            </w:r>
            <w:bookmarkStart w:id="365" w:name="_Hlt7774759"/>
            <w:bookmarkEnd w:id="364"/>
            <w:r w:rsidRPr="003B5446">
              <w:t>2</w:t>
            </w:r>
            <w:bookmarkEnd w:id="365"/>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r w:rsidRPr="003B5446">
              <w:t>OctetString</w:t>
            </w:r>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r w:rsidRPr="003B5446">
              <w:t>OctetString</w:t>
            </w:r>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r w:rsidRPr="003B5446">
              <w:t>OctetString</w:t>
            </w:r>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r w:rsidRPr="003B5446">
              <w:t>OctetString</w:t>
            </w:r>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r w:rsidRPr="003B5446">
              <w:t>OctetString</w:t>
            </w:r>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r w:rsidRPr="003B5446">
              <w:t>OctetString</w:t>
            </w:r>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r w:rsidRPr="003B5446">
              <w:t>OctetString</w:t>
            </w:r>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r w:rsidRPr="003B5446">
              <w:t>OctetString</w:t>
            </w:r>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r>
              <w:t>Priviledged-Sender-Indication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Initial-CSeq-Sequence-Number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r>
              <w:t>DiameterIdentity</w:t>
            </w:r>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6" w:name="vnid"/>
      <w:bookmarkStart w:id="367" w:name="_Toc20208878"/>
      <w:bookmarkStart w:id="368" w:name="_Toc27259884"/>
      <w:bookmarkStart w:id="369" w:name="_Toc44864140"/>
      <w:bookmarkStart w:id="370" w:name="_Toc90294218"/>
      <w:bookmarkStart w:id="371" w:name="_Toc106895251"/>
      <w:bookmarkEnd w:id="366"/>
      <w:r w:rsidRPr="003B5446">
        <w:t>6.3.1</w:t>
      </w:r>
      <w:r w:rsidRPr="003B5446">
        <w:tab/>
        <w:t>Visited-Network-Identifier AVP</w:t>
      </w:r>
      <w:bookmarkEnd w:id="367"/>
      <w:bookmarkEnd w:id="368"/>
      <w:bookmarkEnd w:id="369"/>
      <w:bookmarkEnd w:id="370"/>
      <w:bookmarkEnd w:id="371"/>
    </w:p>
    <w:p w14:paraId="52F68F6B" w14:textId="77777777" w:rsidR="00771BC5" w:rsidRDefault="00771BC5" w:rsidP="00771BC5">
      <w:bookmarkStart w:id="372" w:name="impu"/>
      <w:bookmarkEnd w:id="372"/>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3" w:name="_Toc20208879"/>
      <w:bookmarkStart w:id="374" w:name="_Toc27259885"/>
      <w:bookmarkStart w:id="375" w:name="_Toc44864141"/>
      <w:bookmarkStart w:id="376" w:name="_Toc90294219"/>
      <w:bookmarkStart w:id="377" w:name="_Toc106895252"/>
      <w:r w:rsidRPr="003B5446">
        <w:t>6.3.2</w:t>
      </w:r>
      <w:r w:rsidRPr="003B5446">
        <w:tab/>
        <w:t>Public-Identity AVP</w:t>
      </w:r>
      <w:bookmarkEnd w:id="373"/>
      <w:bookmarkEnd w:id="374"/>
      <w:bookmarkEnd w:id="375"/>
      <w:bookmarkEnd w:id="376"/>
      <w:bookmarkEnd w:id="377"/>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8" w:name="server"/>
      <w:bookmarkStart w:id="379" w:name="_Toc20208880"/>
      <w:bookmarkStart w:id="380" w:name="_Toc27259886"/>
      <w:bookmarkStart w:id="381" w:name="_Toc44864142"/>
      <w:bookmarkStart w:id="382" w:name="_Toc90294220"/>
      <w:bookmarkStart w:id="383" w:name="_Toc106895253"/>
      <w:bookmarkEnd w:id="378"/>
      <w:r w:rsidRPr="003B5446">
        <w:t>6.3.3</w:t>
      </w:r>
      <w:r w:rsidRPr="003B5446">
        <w:tab/>
        <w:t>Server-Name AVP</w:t>
      </w:r>
      <w:bookmarkEnd w:id="379"/>
      <w:bookmarkEnd w:id="380"/>
      <w:bookmarkEnd w:id="381"/>
      <w:bookmarkEnd w:id="382"/>
      <w:bookmarkEnd w:id="383"/>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4" w:name="capab"/>
      <w:bookmarkStart w:id="385" w:name="_Toc20208881"/>
      <w:bookmarkStart w:id="386" w:name="_Toc27259887"/>
      <w:bookmarkStart w:id="387" w:name="_Toc44864143"/>
      <w:bookmarkStart w:id="388" w:name="_Toc90294221"/>
      <w:bookmarkStart w:id="389" w:name="_Toc106895254"/>
      <w:bookmarkEnd w:id="384"/>
      <w:r w:rsidRPr="003B5446">
        <w:lastRenderedPageBreak/>
        <w:t>6.3.4</w:t>
      </w:r>
      <w:r w:rsidRPr="003B5446">
        <w:tab/>
        <w:t>Server-Capabilities AVP</w:t>
      </w:r>
      <w:bookmarkEnd w:id="385"/>
      <w:bookmarkEnd w:id="386"/>
      <w:bookmarkEnd w:id="387"/>
      <w:bookmarkEnd w:id="388"/>
      <w:bookmarkEnd w:id="389"/>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90" w:name="_PERM_MCCTEMPBM_CRPT84570063___2"/>
      <w:r w:rsidRPr="003B5446">
        <w:t>Server-Capabilities ::= &lt;AVP header: 603 10415&gt;</w:t>
      </w:r>
    </w:p>
    <w:p w14:paraId="1A299A85" w14:textId="77777777" w:rsidR="00771BC5" w:rsidRPr="003B5446" w:rsidRDefault="00771BC5" w:rsidP="00771BC5">
      <w:pPr>
        <w:ind w:left="1420"/>
      </w:pPr>
      <w:bookmarkStart w:id="391" w:name="_PERM_MCCTEMPBM_CRPT84570064___2"/>
      <w:bookmarkEnd w:id="390"/>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2" w:name="mandatcapab"/>
      <w:bookmarkStart w:id="393" w:name="_Toc20208882"/>
      <w:bookmarkStart w:id="394" w:name="_Toc27259888"/>
      <w:bookmarkStart w:id="395" w:name="_Toc44864144"/>
      <w:bookmarkStart w:id="396" w:name="_Toc90294222"/>
      <w:bookmarkStart w:id="397" w:name="_Toc106895255"/>
      <w:bookmarkEnd w:id="391"/>
      <w:bookmarkEnd w:id="392"/>
      <w:r w:rsidRPr="003B5446">
        <w:t>6.3.5</w:t>
      </w:r>
      <w:r w:rsidRPr="003B5446">
        <w:tab/>
        <w:t>Mandatory-Capability AVP</w:t>
      </w:r>
      <w:bookmarkEnd w:id="393"/>
      <w:bookmarkEnd w:id="394"/>
      <w:bookmarkEnd w:id="395"/>
      <w:bookmarkEnd w:id="396"/>
      <w:bookmarkEnd w:id="397"/>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8" w:name="optcapab"/>
      <w:bookmarkStart w:id="399" w:name="_Toc20208883"/>
      <w:bookmarkStart w:id="400" w:name="_Toc27259889"/>
      <w:bookmarkStart w:id="401" w:name="_Toc44864145"/>
      <w:bookmarkStart w:id="402" w:name="_Toc90294223"/>
      <w:bookmarkStart w:id="403" w:name="_Toc106895256"/>
      <w:bookmarkEnd w:id="398"/>
      <w:r w:rsidRPr="0060160D">
        <w:t>6.3.6</w:t>
      </w:r>
      <w:r w:rsidRPr="0060160D">
        <w:tab/>
        <w:t>Optional-Capability AVP</w:t>
      </w:r>
      <w:bookmarkEnd w:id="399"/>
      <w:bookmarkEnd w:id="400"/>
      <w:bookmarkEnd w:id="401"/>
      <w:bookmarkEnd w:id="402"/>
      <w:bookmarkEnd w:id="403"/>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4" w:name="userdata"/>
      <w:bookmarkStart w:id="405" w:name="_Toc20208884"/>
      <w:bookmarkStart w:id="406" w:name="_Toc27259890"/>
      <w:bookmarkStart w:id="407" w:name="_Toc44864146"/>
      <w:bookmarkStart w:id="408" w:name="_Toc90294224"/>
      <w:bookmarkStart w:id="409" w:name="_Toc106895257"/>
      <w:bookmarkEnd w:id="404"/>
      <w:r w:rsidRPr="003B5446">
        <w:t>6.3.7</w:t>
      </w:r>
      <w:r w:rsidRPr="003B5446">
        <w:tab/>
        <w:t>User-Data AVP</w:t>
      </w:r>
      <w:bookmarkEnd w:id="405"/>
      <w:bookmarkEnd w:id="406"/>
      <w:bookmarkEnd w:id="407"/>
      <w:bookmarkEnd w:id="408"/>
      <w:bookmarkEnd w:id="409"/>
    </w:p>
    <w:p w14:paraId="0EDB7F84" w14:textId="77777777" w:rsidR="00771BC5" w:rsidRPr="003B5446" w:rsidRDefault="00771BC5" w:rsidP="00771BC5">
      <w:r w:rsidRPr="003B5446">
        <w:t xml:space="preserve">The User-Data AVP is of type OctetString.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10" w:name="numitems"/>
      <w:bookmarkStart w:id="411" w:name="_Toc20208885"/>
      <w:bookmarkStart w:id="412" w:name="_Toc27259891"/>
      <w:bookmarkStart w:id="413" w:name="_Toc44864147"/>
      <w:bookmarkStart w:id="414" w:name="_Toc90294225"/>
      <w:bookmarkStart w:id="415" w:name="_Toc106895258"/>
      <w:bookmarkEnd w:id="410"/>
      <w:r w:rsidRPr="003B5446">
        <w:t>6.3.8</w:t>
      </w:r>
      <w:r w:rsidRPr="003B5446">
        <w:tab/>
        <w:t>SIP-Number-Auth-Items AVP</w:t>
      </w:r>
      <w:bookmarkEnd w:id="411"/>
      <w:bookmarkEnd w:id="412"/>
      <w:bookmarkEnd w:id="413"/>
      <w:bookmarkEnd w:id="414"/>
      <w:bookmarkEnd w:id="415"/>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6" w:name="authscheme"/>
      <w:bookmarkStart w:id="417" w:name="dataitem"/>
      <w:bookmarkStart w:id="418" w:name="_Toc20208886"/>
      <w:bookmarkStart w:id="419" w:name="_Toc27259892"/>
      <w:bookmarkStart w:id="420" w:name="_Toc44864148"/>
      <w:bookmarkStart w:id="421" w:name="_Toc90294226"/>
      <w:bookmarkEnd w:id="416"/>
      <w:bookmarkEnd w:id="417"/>
    </w:p>
    <w:p w14:paraId="40EF2023" w14:textId="77777777" w:rsidR="00771BC5" w:rsidRPr="003B5446" w:rsidRDefault="00771BC5" w:rsidP="00AE5F36">
      <w:pPr>
        <w:pStyle w:val="Heading3"/>
      </w:pPr>
      <w:bookmarkStart w:id="422" w:name="_Toc106895259"/>
      <w:r w:rsidRPr="003B5446">
        <w:t>6.3.9</w:t>
      </w:r>
      <w:r w:rsidRPr="003B5446">
        <w:tab/>
        <w:t>SIP-Authentication-Scheme AVP</w:t>
      </w:r>
      <w:bookmarkEnd w:id="418"/>
      <w:bookmarkEnd w:id="419"/>
      <w:bookmarkEnd w:id="420"/>
      <w:bookmarkEnd w:id="421"/>
      <w:bookmarkEnd w:id="422"/>
    </w:p>
    <w:p w14:paraId="5CE30630" w14:textId="77777777" w:rsidR="00B20823" w:rsidRDefault="00B20823" w:rsidP="00B20823">
      <w:bookmarkStart w:id="423" w:name="authenticate"/>
      <w:bookmarkStart w:id="424" w:name="_Toc20208887"/>
      <w:bookmarkStart w:id="425" w:name="_Toc27259893"/>
      <w:bookmarkStart w:id="426" w:name="_Toc44864149"/>
      <w:bookmarkStart w:id="427" w:name="_Toc90294227"/>
      <w:bookmarkEnd w:id="423"/>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8" w:name="_Hlk102502732"/>
      <w:r>
        <w:t>.</w:t>
      </w:r>
      <w:r w:rsidRPr="00CB2772">
        <w:t xml:space="preserve"> </w:t>
      </w:r>
      <w:r w:rsidRPr="00F2745D">
        <w:t>E.g. digest algorithms "AKAv1-MD5" and "AKAv2-SHA-256"</w:t>
      </w:r>
      <w:bookmarkEnd w:id="428"/>
      <w:r>
        <w:t xml:space="preserve"> require from the HSS the same procedures </w:t>
      </w:r>
      <w:bookmarkStart w:id="429"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29"/>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lastRenderedPageBreak/>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30" w:name="_Toc106895260"/>
      <w:r w:rsidRPr="003B5446">
        <w:t>6.3.10</w:t>
      </w:r>
      <w:r w:rsidRPr="003B5446">
        <w:tab/>
        <w:t>SIP-Authenticate AVP</w:t>
      </w:r>
      <w:bookmarkEnd w:id="424"/>
      <w:bookmarkEnd w:id="425"/>
      <w:bookmarkEnd w:id="426"/>
      <w:bookmarkEnd w:id="427"/>
      <w:bookmarkEnd w:id="430"/>
    </w:p>
    <w:p w14:paraId="5BA01C5F" w14:textId="77777777" w:rsidR="00771BC5" w:rsidRDefault="00771BC5" w:rsidP="00771BC5">
      <w:r w:rsidRPr="003B5446">
        <w:t>The SIP-Authenticate AVP is of type OctetString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1" w:name="authorization"/>
      <w:bookmarkStart w:id="432" w:name="_Toc20208888"/>
      <w:bookmarkStart w:id="433" w:name="_Toc27259894"/>
      <w:bookmarkStart w:id="434" w:name="_Toc44864150"/>
      <w:bookmarkStart w:id="435" w:name="_Toc90294228"/>
      <w:bookmarkStart w:id="436" w:name="_Toc106895261"/>
      <w:bookmarkEnd w:id="431"/>
      <w:r w:rsidRPr="003B5446">
        <w:t>6.3.11</w:t>
      </w:r>
      <w:r w:rsidRPr="003B5446">
        <w:tab/>
        <w:t>SIP-Authorization AVP</w:t>
      </w:r>
      <w:bookmarkEnd w:id="432"/>
      <w:bookmarkEnd w:id="433"/>
      <w:bookmarkEnd w:id="434"/>
      <w:bookmarkEnd w:id="435"/>
      <w:bookmarkEnd w:id="436"/>
    </w:p>
    <w:p w14:paraId="60FB9657" w14:textId="77777777" w:rsidR="00771BC5" w:rsidRDefault="00771BC5" w:rsidP="00771BC5">
      <w:r w:rsidRPr="003B5446">
        <w:t>The SIP-Authorization AVP is of type OctetString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7" w:name="authcontext"/>
      <w:bookmarkStart w:id="438" w:name="_Toc20208889"/>
      <w:bookmarkStart w:id="439" w:name="_Toc27259895"/>
      <w:bookmarkStart w:id="440" w:name="_Toc44864151"/>
      <w:bookmarkStart w:id="441" w:name="_Toc90294229"/>
      <w:bookmarkEnd w:id="437"/>
    </w:p>
    <w:p w14:paraId="49EECE52" w14:textId="77777777" w:rsidR="00771BC5" w:rsidRPr="003B5446" w:rsidRDefault="00771BC5" w:rsidP="00AE5F36">
      <w:pPr>
        <w:pStyle w:val="Heading3"/>
      </w:pPr>
      <w:bookmarkStart w:id="442" w:name="_Toc106895262"/>
      <w:r w:rsidRPr="003B5446">
        <w:t>6.3.12</w:t>
      </w:r>
      <w:r w:rsidRPr="003B5446">
        <w:tab/>
        <w:t>SIP-Authentication-Context AVP</w:t>
      </w:r>
      <w:bookmarkEnd w:id="438"/>
      <w:bookmarkEnd w:id="439"/>
      <w:bookmarkEnd w:id="440"/>
      <w:bookmarkEnd w:id="441"/>
      <w:bookmarkEnd w:id="442"/>
    </w:p>
    <w:p w14:paraId="696DF881" w14:textId="77777777" w:rsidR="00771BC5" w:rsidRDefault="00771BC5" w:rsidP="00771BC5">
      <w:r w:rsidRPr="003B5446">
        <w:t>The SIP-Authentication-Context AVP is of type OctectString</w:t>
      </w:r>
      <w:r>
        <w:t>.</w:t>
      </w:r>
    </w:p>
    <w:p w14:paraId="3AE3491A" w14:textId="77777777" w:rsidR="00771BC5" w:rsidRPr="003B5446" w:rsidRDefault="00771BC5" w:rsidP="00AE5F36">
      <w:pPr>
        <w:pStyle w:val="Heading3"/>
      </w:pPr>
      <w:bookmarkStart w:id="443" w:name="_Toc20208890"/>
      <w:bookmarkStart w:id="444" w:name="_Toc27259896"/>
      <w:bookmarkStart w:id="445" w:name="_Toc44864152"/>
      <w:bookmarkStart w:id="446" w:name="_Toc90294230"/>
      <w:bookmarkStart w:id="447" w:name="_Toc106895263"/>
      <w:r w:rsidRPr="003B5446">
        <w:t>6.3.13</w:t>
      </w:r>
      <w:r w:rsidRPr="003B5446">
        <w:tab/>
        <w:t>SIP-Auth-Data-Item AVP</w:t>
      </w:r>
      <w:bookmarkEnd w:id="443"/>
      <w:bookmarkEnd w:id="444"/>
      <w:bookmarkEnd w:id="445"/>
      <w:bookmarkEnd w:id="446"/>
      <w:bookmarkEnd w:id="447"/>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8" w:name="_PERM_MCCTEMPBM_CRPT84570065___2"/>
      <w:r w:rsidRPr="003B5446">
        <w:t>SIP-Auth-Data-Item :: = &lt; AVP Header : 612 10415 &gt;</w:t>
      </w:r>
    </w:p>
    <w:p w14:paraId="09EE5F76" w14:textId="77777777" w:rsidR="00771BC5" w:rsidRPr="003B5446" w:rsidRDefault="00771BC5" w:rsidP="00771BC5">
      <w:pPr>
        <w:ind w:left="1420"/>
      </w:pPr>
      <w:bookmarkStart w:id="449" w:name="_PERM_MCCTEMPBM_CRPT84570066___2"/>
      <w:bookmarkEnd w:id="448"/>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50" w:name="itemnumber"/>
      <w:bookmarkStart w:id="451" w:name="_Toc20208891"/>
      <w:bookmarkStart w:id="452" w:name="_Toc27259897"/>
      <w:bookmarkStart w:id="453" w:name="_Toc44864153"/>
      <w:bookmarkStart w:id="454" w:name="_Toc90294231"/>
      <w:bookmarkStart w:id="455" w:name="_Toc106895264"/>
      <w:bookmarkEnd w:id="449"/>
      <w:bookmarkEnd w:id="450"/>
      <w:r w:rsidRPr="003B5446">
        <w:lastRenderedPageBreak/>
        <w:t>6.3.14</w:t>
      </w:r>
      <w:r w:rsidRPr="003B5446">
        <w:tab/>
        <w:t>SIP-Item-Number AVP</w:t>
      </w:r>
      <w:bookmarkEnd w:id="451"/>
      <w:bookmarkEnd w:id="452"/>
      <w:bookmarkEnd w:id="453"/>
      <w:bookmarkEnd w:id="454"/>
      <w:bookmarkEnd w:id="455"/>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6" w:name="assigtype"/>
      <w:bookmarkStart w:id="457" w:name="_Toc20208892"/>
      <w:bookmarkStart w:id="458" w:name="_Toc27259898"/>
      <w:bookmarkStart w:id="459" w:name="_Toc44864154"/>
      <w:bookmarkStart w:id="460" w:name="_Toc90294232"/>
      <w:bookmarkStart w:id="461" w:name="_Toc106895265"/>
      <w:bookmarkEnd w:id="456"/>
      <w:r w:rsidRPr="003B5446">
        <w:t>6.3.15</w:t>
      </w:r>
      <w:r w:rsidRPr="003B5446">
        <w:tab/>
        <w:t>Server-Assignment-Type AVP</w:t>
      </w:r>
      <w:bookmarkEnd w:id="457"/>
      <w:bookmarkEnd w:id="458"/>
      <w:bookmarkEnd w:id="459"/>
      <w:bookmarkEnd w:id="460"/>
      <w:bookmarkEnd w:id="461"/>
    </w:p>
    <w:p w14:paraId="46B5E2A1" w14:textId="77777777" w:rsidR="00771BC5" w:rsidRPr="003B5446" w:rsidRDefault="00771BC5" w:rsidP="00771BC5">
      <w:bookmarkStart w:id="462" w:name="deregreason"/>
      <w:bookmarkEnd w:id="462"/>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Used in the SWx protocol, defined in 3GPP TS 29.273 [18]. This value is not used in the Cx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Used in the SWx protocol, defined in 3GPP TS 29.273 [18]. This value is not used in the Cx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Used in the SWx protocol, defined in 3GPP TS 29.273 [18]. This value is not used in the Cx protocol.</w:t>
      </w:r>
    </w:p>
    <w:p w14:paraId="76A86BDB" w14:textId="77777777" w:rsidR="00771BC5" w:rsidRPr="003B5446" w:rsidRDefault="00771BC5" w:rsidP="00AE5F36">
      <w:pPr>
        <w:pStyle w:val="Heading3"/>
      </w:pPr>
      <w:bookmarkStart w:id="463" w:name="_Toc20208893"/>
      <w:bookmarkStart w:id="464" w:name="_Toc27259899"/>
      <w:bookmarkStart w:id="465" w:name="_Toc44864155"/>
      <w:bookmarkStart w:id="466" w:name="_Toc90294233"/>
      <w:bookmarkStart w:id="467" w:name="_Toc106895266"/>
      <w:r w:rsidRPr="003B5446">
        <w:t>6.3.16</w:t>
      </w:r>
      <w:r w:rsidRPr="003B5446">
        <w:tab/>
        <w:t>Deregistration-Reason AVP</w:t>
      </w:r>
      <w:bookmarkEnd w:id="463"/>
      <w:bookmarkEnd w:id="464"/>
      <w:bookmarkEnd w:id="465"/>
      <w:bookmarkEnd w:id="466"/>
      <w:bookmarkEnd w:id="467"/>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8"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9" w:name="_PERM_MCCTEMPBM_CRPT84570068___2"/>
      <w:bookmarkEnd w:id="468"/>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70" w:name="reasoncode"/>
      <w:bookmarkStart w:id="471" w:name="_Toc20208894"/>
      <w:bookmarkStart w:id="472" w:name="_Toc27259900"/>
      <w:bookmarkStart w:id="473" w:name="_Toc44864156"/>
      <w:bookmarkStart w:id="474" w:name="_Toc90294234"/>
      <w:bookmarkStart w:id="475" w:name="_Toc106895267"/>
      <w:bookmarkEnd w:id="469"/>
      <w:bookmarkEnd w:id="470"/>
      <w:r>
        <w:t>6.3.17</w:t>
      </w:r>
      <w:r w:rsidRPr="003B5446">
        <w:tab/>
        <w:t>Reason-Code AVP</w:t>
      </w:r>
      <w:bookmarkEnd w:id="471"/>
      <w:bookmarkEnd w:id="472"/>
      <w:bookmarkEnd w:id="473"/>
      <w:bookmarkEnd w:id="474"/>
      <w:bookmarkEnd w:id="475"/>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6" w:name="reasoninfo"/>
      <w:bookmarkStart w:id="477" w:name="_Toc20208895"/>
      <w:bookmarkStart w:id="478" w:name="_Toc27259901"/>
      <w:bookmarkStart w:id="479" w:name="_Toc44864157"/>
      <w:bookmarkStart w:id="480" w:name="_Toc90294235"/>
      <w:bookmarkStart w:id="481" w:name="_Toc106895268"/>
      <w:bookmarkEnd w:id="476"/>
      <w:r w:rsidRPr="003B5446">
        <w:t>6.3.1</w:t>
      </w:r>
      <w:r>
        <w:t>8</w:t>
      </w:r>
      <w:r w:rsidRPr="003B5446">
        <w:tab/>
        <w:t>Reason-Info AVP</w:t>
      </w:r>
      <w:bookmarkEnd w:id="477"/>
      <w:bookmarkEnd w:id="478"/>
      <w:bookmarkEnd w:id="479"/>
      <w:bookmarkEnd w:id="480"/>
      <w:bookmarkEnd w:id="481"/>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2" w:name="charginginfo"/>
      <w:bookmarkStart w:id="483" w:name="_Toc20208896"/>
      <w:bookmarkStart w:id="484" w:name="_Toc27259902"/>
      <w:bookmarkStart w:id="485" w:name="_Toc44864158"/>
      <w:bookmarkStart w:id="486" w:name="_Toc90294236"/>
      <w:bookmarkStart w:id="487" w:name="_Toc106895269"/>
      <w:bookmarkEnd w:id="482"/>
      <w:r w:rsidRPr="003B5446">
        <w:lastRenderedPageBreak/>
        <w:t>6.3.19</w:t>
      </w:r>
      <w:r w:rsidRPr="003B5446">
        <w:tab/>
        <w:t>Charging-Information AVP</w:t>
      </w:r>
      <w:bookmarkEnd w:id="483"/>
      <w:bookmarkEnd w:id="484"/>
      <w:bookmarkEnd w:id="485"/>
      <w:bookmarkEnd w:id="486"/>
      <w:bookmarkEnd w:id="487"/>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8" w:name="_PERM_MCCTEMPBM_CRPT84570069___2"/>
      <w:r w:rsidRPr="003B5446">
        <w:t>Charging-Information :: = &lt; AVP Header : 618 10415 &gt;</w:t>
      </w:r>
    </w:p>
    <w:p w14:paraId="1E26A0DE" w14:textId="77777777" w:rsidR="00771BC5" w:rsidRPr="003B5446" w:rsidRDefault="00771BC5" w:rsidP="00771BC5">
      <w:pPr>
        <w:ind w:left="1420"/>
      </w:pPr>
      <w:bookmarkStart w:id="489" w:name="_PERM_MCCTEMPBM_CRPT84570070___2"/>
      <w:bookmarkEnd w:id="488"/>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90" w:name="primaryeventchgf"/>
      <w:bookmarkStart w:id="491" w:name="_Toc20208897"/>
      <w:bookmarkStart w:id="492" w:name="_Toc27259903"/>
      <w:bookmarkStart w:id="493" w:name="_Toc44864159"/>
      <w:bookmarkStart w:id="494" w:name="_Toc90294237"/>
      <w:bookmarkStart w:id="495" w:name="_Toc106895270"/>
      <w:bookmarkEnd w:id="489"/>
      <w:bookmarkEnd w:id="490"/>
      <w:r w:rsidRPr="003B5446">
        <w:t>6.3.20</w:t>
      </w:r>
      <w:r w:rsidRPr="003B5446">
        <w:tab/>
        <w:t>Primary-Event-Charging-Function-Name AVP</w:t>
      </w:r>
      <w:bookmarkEnd w:id="491"/>
      <w:bookmarkEnd w:id="492"/>
      <w:bookmarkEnd w:id="493"/>
      <w:bookmarkEnd w:id="494"/>
      <w:bookmarkEnd w:id="495"/>
    </w:p>
    <w:p w14:paraId="020A2C4E" w14:textId="77777777" w:rsidR="00771BC5" w:rsidRDefault="00771BC5" w:rsidP="00771BC5">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6" w:name="secondaryeventchgf"/>
      <w:bookmarkStart w:id="497" w:name="_Toc20208898"/>
      <w:bookmarkStart w:id="498" w:name="_Toc27259904"/>
      <w:bookmarkStart w:id="499" w:name="_Toc44864160"/>
      <w:bookmarkStart w:id="500" w:name="_Toc90294238"/>
      <w:bookmarkEnd w:id="496"/>
    </w:p>
    <w:p w14:paraId="7F865F03" w14:textId="77777777" w:rsidR="00771BC5" w:rsidRPr="003B5446" w:rsidRDefault="00771BC5" w:rsidP="00AE5F36">
      <w:pPr>
        <w:pStyle w:val="Heading3"/>
      </w:pPr>
      <w:bookmarkStart w:id="501" w:name="_Toc106895271"/>
      <w:r w:rsidRPr="003B5446">
        <w:t>6.3.21</w:t>
      </w:r>
      <w:r w:rsidRPr="003B5446">
        <w:tab/>
        <w:t>Secondary-Event-Charging-Function-Name AVP</w:t>
      </w:r>
      <w:bookmarkEnd w:id="497"/>
      <w:bookmarkEnd w:id="498"/>
      <w:bookmarkEnd w:id="499"/>
      <w:bookmarkEnd w:id="500"/>
      <w:bookmarkEnd w:id="501"/>
    </w:p>
    <w:p w14:paraId="60F7FC36" w14:textId="77777777" w:rsidR="00771BC5" w:rsidRPr="003B5446" w:rsidRDefault="00771BC5" w:rsidP="00771BC5">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14:paraId="249382DA" w14:textId="77777777" w:rsidR="00771BC5" w:rsidRPr="003B5446" w:rsidRDefault="00771BC5" w:rsidP="00AE5F36">
      <w:pPr>
        <w:pStyle w:val="Heading3"/>
      </w:pPr>
      <w:bookmarkStart w:id="502" w:name="primarychgcolf"/>
      <w:bookmarkStart w:id="503" w:name="_Toc20208899"/>
      <w:bookmarkStart w:id="504" w:name="_Toc27259905"/>
      <w:bookmarkStart w:id="505" w:name="_Toc44864161"/>
      <w:bookmarkStart w:id="506" w:name="_Toc90294239"/>
      <w:bookmarkStart w:id="507" w:name="_Toc106895272"/>
      <w:bookmarkEnd w:id="502"/>
      <w:r w:rsidRPr="003B5446">
        <w:t>6.3.22</w:t>
      </w:r>
      <w:r w:rsidRPr="003B5446">
        <w:tab/>
        <w:t>Primary-Charging-Collection-Function-Name AVP</w:t>
      </w:r>
      <w:bookmarkEnd w:id="503"/>
      <w:bookmarkEnd w:id="504"/>
      <w:bookmarkEnd w:id="505"/>
      <w:bookmarkEnd w:id="506"/>
      <w:bookmarkEnd w:id="507"/>
    </w:p>
    <w:p w14:paraId="4A0FB9DD" w14:textId="77777777" w:rsidR="00771BC5" w:rsidRPr="003B5446" w:rsidRDefault="00771BC5" w:rsidP="00771BC5">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bookmarkStart w:id="508" w:name="secondarychgcolf"/>
      <w:bookmarkStart w:id="509" w:name="_Toc20208900"/>
      <w:bookmarkStart w:id="510" w:name="_Toc27259906"/>
      <w:bookmarkStart w:id="511" w:name="_Toc44864162"/>
      <w:bookmarkStart w:id="512" w:name="_Toc90294240"/>
      <w:bookmarkEnd w:id="508"/>
    </w:p>
    <w:p w14:paraId="585A36DD" w14:textId="77777777" w:rsidR="00771BC5" w:rsidRPr="003B5446" w:rsidRDefault="00771BC5" w:rsidP="00AE5F36">
      <w:pPr>
        <w:pStyle w:val="Heading3"/>
      </w:pPr>
      <w:bookmarkStart w:id="513" w:name="_Toc106895273"/>
      <w:r w:rsidRPr="003B5446">
        <w:t>6.3.23</w:t>
      </w:r>
      <w:r w:rsidRPr="003B5446">
        <w:tab/>
        <w:t>Secondary-Charging-Collection-Function-Name AVP</w:t>
      </w:r>
      <w:bookmarkEnd w:id="509"/>
      <w:bookmarkEnd w:id="510"/>
      <w:bookmarkEnd w:id="511"/>
      <w:bookmarkEnd w:id="512"/>
      <w:bookmarkEnd w:id="513"/>
    </w:p>
    <w:p w14:paraId="17F7A57D" w14:textId="77777777" w:rsidR="00771BC5" w:rsidRPr="003B5446" w:rsidRDefault="00771BC5" w:rsidP="00771BC5">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bookmarkStart w:id="514" w:name="authtype"/>
      <w:bookmarkStart w:id="515" w:name="_Toc20208901"/>
      <w:bookmarkStart w:id="516" w:name="_Toc27259907"/>
      <w:bookmarkStart w:id="517" w:name="_Toc44864163"/>
      <w:bookmarkStart w:id="518" w:name="_Toc90294241"/>
      <w:bookmarkEnd w:id="514"/>
    </w:p>
    <w:p w14:paraId="129460CA" w14:textId="77777777" w:rsidR="00771BC5" w:rsidRPr="003B5446" w:rsidRDefault="00771BC5" w:rsidP="00AE5F36">
      <w:pPr>
        <w:pStyle w:val="Heading3"/>
      </w:pPr>
      <w:bookmarkStart w:id="519" w:name="_Toc106895274"/>
      <w:r w:rsidRPr="003B5446">
        <w:t>6.3.24</w:t>
      </w:r>
      <w:r w:rsidRPr="003B5446">
        <w:tab/>
        <w:t>User-Authorization-Type AVP</w:t>
      </w:r>
      <w:bookmarkEnd w:id="515"/>
      <w:bookmarkEnd w:id="516"/>
      <w:bookmarkEnd w:id="517"/>
      <w:bookmarkEnd w:id="518"/>
      <w:bookmarkEnd w:id="519"/>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20" w:name="datareqtype"/>
      <w:bookmarkStart w:id="521" w:name="_Toc20208902"/>
      <w:bookmarkStart w:id="522" w:name="_Toc27259908"/>
      <w:bookmarkStart w:id="523" w:name="_Toc44864164"/>
      <w:bookmarkStart w:id="524" w:name="_Toc90294242"/>
      <w:bookmarkStart w:id="525" w:name="_Toc106895275"/>
      <w:bookmarkEnd w:id="520"/>
      <w:r w:rsidRPr="003B5446">
        <w:t>6.3.25</w:t>
      </w:r>
      <w:r w:rsidRPr="003B5446">
        <w:tab/>
        <w:t>Void</w:t>
      </w:r>
      <w:bookmarkEnd w:id="521"/>
      <w:bookmarkEnd w:id="522"/>
      <w:bookmarkEnd w:id="523"/>
      <w:bookmarkEnd w:id="524"/>
      <w:bookmarkEnd w:id="525"/>
    </w:p>
    <w:p w14:paraId="251986ED" w14:textId="77777777" w:rsidR="00771BC5" w:rsidRPr="003B5446" w:rsidRDefault="00771BC5" w:rsidP="00AE5F36">
      <w:pPr>
        <w:pStyle w:val="Heading3"/>
      </w:pPr>
      <w:bookmarkStart w:id="526" w:name="dataalreadyavailable"/>
      <w:bookmarkStart w:id="527" w:name="_Toc20208903"/>
      <w:bookmarkStart w:id="528" w:name="_Toc27259909"/>
      <w:bookmarkStart w:id="529" w:name="_Toc44864165"/>
      <w:bookmarkStart w:id="530" w:name="_Toc90294243"/>
      <w:bookmarkStart w:id="531" w:name="_Toc106895276"/>
      <w:bookmarkEnd w:id="526"/>
      <w:r w:rsidRPr="003B5446">
        <w:t>6.3.26</w:t>
      </w:r>
      <w:r w:rsidRPr="003B5446">
        <w:tab/>
        <w:t>User-Data-Already-Available AVP</w:t>
      </w:r>
      <w:bookmarkEnd w:id="527"/>
      <w:bookmarkEnd w:id="528"/>
      <w:bookmarkEnd w:id="529"/>
      <w:bookmarkEnd w:id="530"/>
      <w:bookmarkEnd w:id="531"/>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2" w:name="_Toc20208904"/>
      <w:bookmarkStart w:id="533" w:name="_Toc27259910"/>
      <w:bookmarkStart w:id="534" w:name="_Toc44864166"/>
      <w:bookmarkStart w:id="535" w:name="_Toc90294244"/>
      <w:bookmarkStart w:id="536" w:name="_Toc106895277"/>
      <w:r w:rsidRPr="003B5446">
        <w:t>6.3.27</w:t>
      </w:r>
      <w:r w:rsidRPr="003B5446">
        <w:tab/>
        <w:t>Confidentiality-Key AVP</w:t>
      </w:r>
      <w:bookmarkEnd w:id="532"/>
      <w:bookmarkEnd w:id="533"/>
      <w:bookmarkEnd w:id="534"/>
      <w:bookmarkEnd w:id="535"/>
      <w:bookmarkEnd w:id="536"/>
    </w:p>
    <w:p w14:paraId="484548B9" w14:textId="77777777" w:rsidR="00771BC5" w:rsidRPr="003B5446" w:rsidRDefault="00771BC5" w:rsidP="00771BC5">
      <w:r w:rsidRPr="003B5446">
        <w:t>The Confidentiality-Key is of type OctetString, and contains the Confidentiality Key (CK).</w:t>
      </w:r>
    </w:p>
    <w:p w14:paraId="2503C0BE" w14:textId="77777777" w:rsidR="00771BC5" w:rsidRPr="003B5446" w:rsidRDefault="00771BC5" w:rsidP="00AE5F36">
      <w:pPr>
        <w:pStyle w:val="Heading3"/>
      </w:pPr>
      <w:bookmarkStart w:id="537" w:name="_Toc20208905"/>
      <w:bookmarkStart w:id="538" w:name="_Toc27259911"/>
      <w:bookmarkStart w:id="539" w:name="_Toc44864167"/>
      <w:bookmarkStart w:id="540" w:name="_Toc90294245"/>
      <w:bookmarkStart w:id="541" w:name="_Toc106895278"/>
      <w:r w:rsidRPr="003B5446">
        <w:t>6.3.28</w:t>
      </w:r>
      <w:r w:rsidRPr="003B5446">
        <w:tab/>
        <w:t>Integrity-Key AVP</w:t>
      </w:r>
      <w:bookmarkEnd w:id="537"/>
      <w:bookmarkEnd w:id="538"/>
      <w:bookmarkEnd w:id="539"/>
      <w:bookmarkEnd w:id="540"/>
      <w:bookmarkEnd w:id="541"/>
    </w:p>
    <w:p w14:paraId="1C060334" w14:textId="77777777" w:rsidR="00771BC5" w:rsidRPr="003B5446" w:rsidRDefault="00771BC5" w:rsidP="00771BC5">
      <w:r w:rsidRPr="003B5446">
        <w:t>The Integrity-Key is of type OctetString, and contains the Integrity Key (IK).</w:t>
      </w:r>
    </w:p>
    <w:p w14:paraId="2DB5B4FD" w14:textId="77777777" w:rsidR="00771BC5" w:rsidRPr="003B5446" w:rsidRDefault="00771BC5" w:rsidP="00AE5F36">
      <w:pPr>
        <w:pStyle w:val="Heading3"/>
      </w:pPr>
      <w:bookmarkStart w:id="542" w:name="_Toc20208906"/>
      <w:bookmarkStart w:id="543" w:name="_Toc27259912"/>
      <w:bookmarkStart w:id="544" w:name="_Toc44864168"/>
      <w:bookmarkStart w:id="545" w:name="_Toc90294246"/>
      <w:bookmarkStart w:id="546" w:name="_Toc106895279"/>
      <w:r w:rsidRPr="003B5446">
        <w:t>6.3.29</w:t>
      </w:r>
      <w:r w:rsidRPr="003B5446">
        <w:tab/>
        <w:t>Supported-Features AVP</w:t>
      </w:r>
      <w:bookmarkEnd w:id="542"/>
      <w:bookmarkEnd w:id="543"/>
      <w:bookmarkEnd w:id="544"/>
      <w:bookmarkEnd w:id="545"/>
      <w:bookmarkEnd w:id="546"/>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7"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8" w:name="_PERM_MCCTEMPBM_CRPT84570072___2"/>
      <w:bookmarkEnd w:id="547"/>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49" w:name="_Toc20208907"/>
      <w:bookmarkStart w:id="550" w:name="_Toc27259913"/>
      <w:bookmarkStart w:id="551" w:name="_Toc44864169"/>
      <w:bookmarkStart w:id="552" w:name="_Toc90294247"/>
      <w:bookmarkStart w:id="553" w:name="_Toc106895280"/>
      <w:bookmarkEnd w:id="548"/>
      <w:r w:rsidRPr="003B5446">
        <w:lastRenderedPageBreak/>
        <w:t>6.3.30</w:t>
      </w:r>
      <w:r w:rsidRPr="003B5446">
        <w:tab/>
        <w:t>Feature-List-ID AVP</w:t>
      </w:r>
      <w:bookmarkEnd w:id="549"/>
      <w:bookmarkEnd w:id="550"/>
      <w:bookmarkEnd w:id="551"/>
      <w:bookmarkEnd w:id="552"/>
      <w:bookmarkEnd w:id="553"/>
    </w:p>
    <w:p w14:paraId="20130FD3" w14:textId="77777777" w:rsidR="00771BC5" w:rsidRPr="003B5446" w:rsidRDefault="00771BC5" w:rsidP="00771BC5">
      <w:r w:rsidRPr="003B5446">
        <w:t>The Feature-List-ID AVP is of type Unsigned32 and it contains the identity of a feature list.</w:t>
      </w:r>
      <w:bookmarkStart w:id="554" w:name="_Toc20208908"/>
      <w:bookmarkStart w:id="555" w:name="_Toc27259914"/>
      <w:bookmarkStart w:id="556" w:name="_Toc44864170"/>
      <w:bookmarkStart w:id="557" w:name="_Toc90294248"/>
    </w:p>
    <w:p w14:paraId="1652E833" w14:textId="77777777" w:rsidR="00771BC5" w:rsidRPr="003B5446" w:rsidRDefault="00771BC5" w:rsidP="00AE5F36">
      <w:pPr>
        <w:pStyle w:val="Heading3"/>
      </w:pPr>
      <w:bookmarkStart w:id="558" w:name="_Toc106895281"/>
      <w:r w:rsidRPr="003B5446">
        <w:t>6.3.31</w:t>
      </w:r>
      <w:r w:rsidRPr="003B5446">
        <w:tab/>
        <w:t>Feature-List AVP</w:t>
      </w:r>
      <w:bookmarkEnd w:id="554"/>
      <w:bookmarkEnd w:id="555"/>
      <w:bookmarkEnd w:id="556"/>
      <w:bookmarkEnd w:id="557"/>
      <w:bookmarkEnd w:id="558"/>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49B3459D" w14:textId="77777777" w:rsidR="00771BC5" w:rsidRPr="003B5446" w:rsidRDefault="00771BC5" w:rsidP="00AE5F36">
      <w:pPr>
        <w:pStyle w:val="Heading3"/>
      </w:pPr>
      <w:bookmarkStart w:id="559" w:name="_Toc20208909"/>
      <w:bookmarkStart w:id="560" w:name="_Toc27259915"/>
      <w:bookmarkStart w:id="561" w:name="_Toc44864171"/>
      <w:bookmarkStart w:id="562" w:name="_Toc90294249"/>
      <w:bookmarkStart w:id="563" w:name="_Toc106895282"/>
      <w:r w:rsidRPr="003B5446">
        <w:t>6.3.32</w:t>
      </w:r>
      <w:r w:rsidRPr="003B5446">
        <w:tab/>
        <w:t>Supported-Applications AVP</w:t>
      </w:r>
      <w:bookmarkEnd w:id="559"/>
      <w:bookmarkEnd w:id="560"/>
      <w:bookmarkEnd w:id="561"/>
      <w:bookmarkEnd w:id="562"/>
      <w:bookmarkEnd w:id="563"/>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4"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5" w:name="_PERM_MCCTEMPBM_CRPT84570074___2"/>
      <w:bookmarkEnd w:id="564"/>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6" w:name="_PERM_MCCTEMPBM_CRPT84570075___2"/>
      <w:bookmarkEnd w:id="565"/>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7" w:name="_PERM_MCCTEMPBM_CRPT84570076___2"/>
      <w:bookmarkEnd w:id="566"/>
      <w:r>
        <w:t xml:space="preserve">  </w:t>
      </w:r>
      <w:r w:rsidRPr="003B5446">
        <w:t>*[ AVP ]</w:t>
      </w:r>
    </w:p>
    <w:p w14:paraId="2A917227" w14:textId="77777777" w:rsidR="00771BC5" w:rsidRPr="003B5446" w:rsidRDefault="00771BC5" w:rsidP="00AE5F36">
      <w:pPr>
        <w:pStyle w:val="Heading3"/>
      </w:pPr>
      <w:bookmarkStart w:id="568" w:name="_Toc20208910"/>
      <w:bookmarkStart w:id="569" w:name="_Toc27259916"/>
      <w:bookmarkStart w:id="570" w:name="_Toc44864172"/>
      <w:bookmarkStart w:id="571" w:name="_Toc90294250"/>
      <w:bookmarkStart w:id="572" w:name="_Toc106895283"/>
      <w:bookmarkEnd w:id="567"/>
      <w:r w:rsidRPr="003B5446">
        <w:t>6.3.33</w:t>
      </w:r>
      <w:r w:rsidRPr="003B5446">
        <w:tab/>
        <w:t>Associated-Identities AVP</w:t>
      </w:r>
      <w:bookmarkEnd w:id="568"/>
      <w:bookmarkEnd w:id="569"/>
      <w:bookmarkEnd w:id="570"/>
      <w:bookmarkEnd w:id="571"/>
      <w:bookmarkEnd w:id="572"/>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3" w:name="_PERM_MCCTEMPBM_CRPT84570077___2"/>
      <w:r w:rsidRPr="003B5446">
        <w:t>Associated-Identities ::= &lt; AVP header: 632, 10415 &gt;</w:t>
      </w:r>
    </w:p>
    <w:p w14:paraId="75721A12" w14:textId="77777777" w:rsidR="00771BC5" w:rsidRPr="003B5446" w:rsidRDefault="00771BC5" w:rsidP="00771BC5">
      <w:pPr>
        <w:ind w:left="2718"/>
      </w:pPr>
      <w:bookmarkStart w:id="574" w:name="_PERM_MCCTEMPBM_CRPT84570078___2"/>
      <w:bookmarkEnd w:id="573"/>
      <w:r w:rsidRPr="003B5446">
        <w:t>*[ User-Name ]</w:t>
      </w:r>
    </w:p>
    <w:p w14:paraId="355F12C2" w14:textId="77777777" w:rsidR="00771BC5" w:rsidRPr="003B5446" w:rsidRDefault="00771BC5" w:rsidP="00771BC5">
      <w:pPr>
        <w:ind w:left="2434" w:firstLine="284"/>
        <w:rPr>
          <w:noProof/>
        </w:rPr>
      </w:pPr>
      <w:bookmarkStart w:id="575" w:name="_PERM_MCCTEMPBM_CRPT84570079___2"/>
      <w:bookmarkEnd w:id="574"/>
      <w:r w:rsidRPr="003B5446">
        <w:t>*[ AVP ]</w:t>
      </w:r>
    </w:p>
    <w:p w14:paraId="1B5F7DD0" w14:textId="77777777" w:rsidR="00771BC5" w:rsidRDefault="00771BC5" w:rsidP="00AE5F36">
      <w:pPr>
        <w:pStyle w:val="Heading3"/>
      </w:pPr>
      <w:bookmarkStart w:id="576" w:name="_Toc20208911"/>
      <w:bookmarkStart w:id="577" w:name="_Toc27259917"/>
      <w:bookmarkStart w:id="578" w:name="_Toc44864173"/>
      <w:bookmarkStart w:id="579" w:name="_Toc90294251"/>
      <w:bookmarkStart w:id="580" w:name="_Toc106895284"/>
      <w:bookmarkEnd w:id="575"/>
      <w:r>
        <w:t>6.3.34</w:t>
      </w:r>
      <w:r w:rsidRPr="003B5446">
        <w:tab/>
      </w:r>
      <w:r>
        <w:t xml:space="preserve">Originating-Request </w:t>
      </w:r>
      <w:r w:rsidRPr="003B5446">
        <w:t>AVP</w:t>
      </w:r>
      <w:bookmarkEnd w:id="576"/>
      <w:bookmarkEnd w:id="577"/>
      <w:bookmarkEnd w:id="578"/>
      <w:bookmarkEnd w:id="579"/>
      <w:bookmarkEnd w:id="580"/>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1" w:name="_Toc20208912"/>
      <w:bookmarkStart w:id="582" w:name="_Toc27259918"/>
      <w:bookmarkStart w:id="583" w:name="_Toc44864174"/>
      <w:bookmarkStart w:id="584" w:name="_Toc90294252"/>
      <w:bookmarkStart w:id="585" w:name="_Toc106895285"/>
      <w:r>
        <w:t>6.3.35</w:t>
      </w:r>
      <w:r w:rsidRPr="003B5446">
        <w:tab/>
      </w:r>
      <w:r>
        <w:t>Wildcarded-Public-Identity</w:t>
      </w:r>
      <w:r w:rsidRPr="003B5446">
        <w:t xml:space="preserve"> AVP</w:t>
      </w:r>
      <w:bookmarkEnd w:id="581"/>
      <w:bookmarkEnd w:id="582"/>
      <w:bookmarkEnd w:id="583"/>
      <w:bookmarkEnd w:id="584"/>
      <w:bookmarkEnd w:id="585"/>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6" w:name="_Toc20208913"/>
      <w:bookmarkStart w:id="587" w:name="_Toc27259919"/>
      <w:bookmarkStart w:id="588" w:name="_Toc44864175"/>
      <w:bookmarkStart w:id="589" w:name="_Toc90294253"/>
      <w:bookmarkStart w:id="590" w:name="_Toc106895286"/>
      <w:r>
        <w:t>6.3.36</w:t>
      </w:r>
      <w:r>
        <w:tab/>
        <w:t>SIP-Digest-Authenticate AVP</w:t>
      </w:r>
      <w:bookmarkEnd w:id="586"/>
      <w:bookmarkEnd w:id="587"/>
      <w:bookmarkEnd w:id="588"/>
      <w:bookmarkEnd w:id="589"/>
      <w:bookmarkEnd w:id="590"/>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91"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2" w:name="_PERM_MCCTEMPBM_CRPT84570081___2"/>
      <w:bookmarkStart w:id="593" w:name="_PERM_MCCTEMPBM_CRPT71670045___2"/>
      <w:bookmarkEnd w:id="591"/>
      <w:r w:rsidRPr="00BA2349">
        <w:rPr>
          <w:lang w:val="fr-FR"/>
        </w:rPr>
        <w:lastRenderedPageBreak/>
        <w:t>{ Digest-Realm }</w:t>
      </w:r>
    </w:p>
    <w:p w14:paraId="7230F005" w14:textId="77777777" w:rsidR="00771BC5" w:rsidRPr="00BA2349" w:rsidRDefault="00771BC5" w:rsidP="00771BC5">
      <w:pPr>
        <w:ind w:left="2434" w:firstLine="284"/>
        <w:rPr>
          <w:lang w:val="fr-FR"/>
        </w:rPr>
      </w:pPr>
      <w:r>
        <w:rPr>
          <w:lang w:val="fr-FR"/>
        </w:rPr>
        <w:t> </w:t>
      </w:r>
      <w:r w:rsidRPr="00BA2349">
        <w:rPr>
          <w:lang w:val="fr-FR"/>
        </w:rPr>
        <w:t>[ Digest-Algorithm ]</w:t>
      </w:r>
    </w:p>
    <w:p w14:paraId="5A74F0C4" w14:textId="77777777" w:rsidR="00771BC5" w:rsidRPr="00BA2349" w:rsidRDefault="00771BC5" w:rsidP="00771BC5">
      <w:pPr>
        <w:ind w:left="2434" w:firstLine="284"/>
        <w:rPr>
          <w:lang w:val="fr-FR"/>
        </w:rPr>
      </w:pPr>
      <w:r w:rsidRPr="00BA2349">
        <w:rPr>
          <w:lang w:val="fr-FR"/>
        </w:rPr>
        <w:t>{ Digest-QoP }</w:t>
      </w:r>
    </w:p>
    <w:p w14:paraId="5D8FA764" w14:textId="77777777" w:rsidR="00836170" w:rsidRPr="00870C4E" w:rsidRDefault="00836170" w:rsidP="00836170">
      <w:pPr>
        <w:ind w:left="2434" w:firstLine="284"/>
      </w:pPr>
      <w:bookmarkStart w:id="594" w:name="_Toc20208914"/>
      <w:bookmarkStart w:id="595" w:name="_Toc27259920"/>
      <w:bookmarkStart w:id="596" w:name="_Toc44864176"/>
      <w:bookmarkStart w:id="597" w:name="_Toc90294254"/>
      <w:bookmarkEnd w:id="592"/>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Digest-Algorithm</w:t>
      </w:r>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8" w:name="_Toc106895287"/>
      <w:bookmarkEnd w:id="593"/>
      <w:r w:rsidRPr="00870C4E">
        <w:t>6.3.37</w:t>
      </w:r>
      <w:r w:rsidRPr="00870C4E">
        <w:tab/>
        <w:t>Digest-Realm AVP</w:t>
      </w:r>
      <w:bookmarkEnd w:id="594"/>
      <w:bookmarkEnd w:id="595"/>
      <w:bookmarkEnd w:id="596"/>
      <w:bookmarkEnd w:id="597"/>
      <w:bookmarkEnd w:id="598"/>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9" w:name="_Toc20208915"/>
      <w:bookmarkStart w:id="600" w:name="_Toc27259921"/>
      <w:bookmarkStart w:id="601" w:name="_Toc44864177"/>
      <w:bookmarkStart w:id="602" w:name="_Toc90294255"/>
      <w:bookmarkStart w:id="603" w:name="_Toc106895288"/>
      <w:r>
        <w:t>6.3.38</w:t>
      </w:r>
      <w:r>
        <w:tab/>
        <w:t>Void</w:t>
      </w:r>
      <w:bookmarkEnd w:id="599"/>
      <w:bookmarkEnd w:id="600"/>
      <w:bookmarkEnd w:id="601"/>
      <w:bookmarkEnd w:id="602"/>
      <w:bookmarkEnd w:id="603"/>
    </w:p>
    <w:p w14:paraId="4A114D2F" w14:textId="77777777" w:rsidR="00771BC5" w:rsidRDefault="00771BC5" w:rsidP="00AE5F36">
      <w:pPr>
        <w:pStyle w:val="Heading3"/>
      </w:pPr>
      <w:bookmarkStart w:id="604" w:name="_Toc20208916"/>
      <w:bookmarkStart w:id="605" w:name="_Toc27259922"/>
      <w:bookmarkStart w:id="606" w:name="_Toc44864178"/>
      <w:bookmarkStart w:id="607" w:name="_Toc90294256"/>
      <w:bookmarkStart w:id="608" w:name="_Toc106895289"/>
      <w:r>
        <w:t>6.3.39</w:t>
      </w:r>
      <w:r>
        <w:tab/>
        <w:t>Digest-Algorithm AVP</w:t>
      </w:r>
      <w:bookmarkEnd w:id="604"/>
      <w:bookmarkEnd w:id="605"/>
      <w:bookmarkEnd w:id="606"/>
      <w:bookmarkEnd w:id="607"/>
      <w:bookmarkEnd w:id="608"/>
    </w:p>
    <w:p w14:paraId="14CAEA34" w14:textId="189A42BB" w:rsidR="00771BC5" w:rsidRDefault="00771BC5" w:rsidP="00771BC5">
      <w:bookmarkStart w:id="609" w:name="_Toc20208917"/>
      <w:bookmarkStart w:id="610" w:name="_Toc27259923"/>
      <w:bookmarkStart w:id="611"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2" w:name="_Toc90294257"/>
      <w:bookmarkStart w:id="613" w:name="_Toc106895290"/>
      <w:r>
        <w:t>6.3.40</w:t>
      </w:r>
      <w:r>
        <w:tab/>
        <w:t>Digest-QoP AVP</w:t>
      </w:r>
      <w:bookmarkEnd w:id="609"/>
      <w:bookmarkEnd w:id="610"/>
      <w:bookmarkEnd w:id="611"/>
      <w:bookmarkEnd w:id="612"/>
      <w:bookmarkEnd w:id="613"/>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14" w:name="_Toc20208918"/>
      <w:bookmarkStart w:id="615" w:name="_Toc27259924"/>
      <w:bookmarkStart w:id="616" w:name="_Toc44864180"/>
      <w:bookmarkStart w:id="617" w:name="_Toc90294258"/>
      <w:bookmarkStart w:id="618" w:name="_Toc106895291"/>
      <w:r>
        <w:t>6.3.41</w:t>
      </w:r>
      <w:r>
        <w:tab/>
        <w:t>Digest-HA1 AVP</w:t>
      </w:r>
      <w:bookmarkEnd w:id="614"/>
      <w:bookmarkEnd w:id="615"/>
      <w:bookmarkEnd w:id="616"/>
      <w:bookmarkEnd w:id="617"/>
      <w:bookmarkEnd w:id="618"/>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9" w:name="_Toc20208919"/>
      <w:bookmarkStart w:id="620" w:name="_Toc27259925"/>
      <w:bookmarkStart w:id="621" w:name="_Toc44864181"/>
      <w:bookmarkStart w:id="622" w:name="_Toc90294259"/>
      <w:bookmarkStart w:id="623" w:name="_Toc106895292"/>
      <w:r>
        <w:t>6.3.42</w:t>
      </w:r>
      <w:r>
        <w:tab/>
        <w:t>Line-Identifier AVP</w:t>
      </w:r>
      <w:bookmarkEnd w:id="619"/>
      <w:bookmarkEnd w:id="620"/>
      <w:bookmarkEnd w:id="621"/>
      <w:bookmarkEnd w:id="622"/>
      <w:bookmarkEnd w:id="623"/>
    </w:p>
    <w:p w14:paraId="2E1A5EFE" w14:textId="77777777" w:rsidR="00771BC5" w:rsidRDefault="00771BC5" w:rsidP="00771BC5">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4" w:name="_Toc20208920"/>
      <w:bookmarkStart w:id="625" w:name="_Toc27259926"/>
      <w:bookmarkStart w:id="626" w:name="_Toc44864182"/>
      <w:bookmarkStart w:id="627" w:name="_Toc90294260"/>
      <w:bookmarkStart w:id="628" w:name="_Toc106895293"/>
      <w:r>
        <w:t>6.3.43</w:t>
      </w:r>
      <w:r>
        <w:tab/>
        <w:t>Wildcarded-IMPU AVP</w:t>
      </w:r>
      <w:bookmarkEnd w:id="624"/>
      <w:bookmarkEnd w:id="625"/>
      <w:bookmarkEnd w:id="626"/>
      <w:bookmarkEnd w:id="627"/>
      <w:bookmarkEnd w:id="628"/>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9" w:name="_Toc20208921"/>
      <w:bookmarkStart w:id="630" w:name="_Toc27259927"/>
      <w:bookmarkStart w:id="631" w:name="_Toc44864183"/>
      <w:bookmarkStart w:id="632" w:name="_Toc90294261"/>
      <w:bookmarkStart w:id="633" w:name="_Toc106895294"/>
      <w:r>
        <w:t>6.3.44</w:t>
      </w:r>
      <w:r>
        <w:tab/>
        <w:t>UAR-Flags AVP</w:t>
      </w:r>
      <w:bookmarkEnd w:id="629"/>
      <w:bookmarkEnd w:id="630"/>
      <w:bookmarkEnd w:id="631"/>
      <w:bookmarkEnd w:id="632"/>
      <w:bookmarkEnd w:id="633"/>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4" w:name="_Toc20208922"/>
      <w:bookmarkStart w:id="635" w:name="_Toc27259928"/>
      <w:bookmarkStart w:id="636" w:name="_Toc44864184"/>
      <w:bookmarkStart w:id="637" w:name="_Toc90294262"/>
      <w:bookmarkStart w:id="638" w:name="_Toc106895295"/>
      <w:r w:rsidRPr="00D774BF">
        <w:lastRenderedPageBreak/>
        <w:t>6.3.45</w:t>
      </w:r>
      <w:r w:rsidRPr="00D774BF">
        <w:tab/>
        <w:t>Loose-Route-Indication AVP</w:t>
      </w:r>
      <w:bookmarkEnd w:id="634"/>
      <w:bookmarkEnd w:id="635"/>
      <w:bookmarkEnd w:id="636"/>
      <w:bookmarkEnd w:id="637"/>
      <w:bookmarkEnd w:id="638"/>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9" w:name="_Toc20208923"/>
      <w:bookmarkStart w:id="640" w:name="_Toc27259929"/>
      <w:bookmarkStart w:id="641" w:name="_Toc44864185"/>
      <w:bookmarkStart w:id="642" w:name="_Toc90294263"/>
      <w:bookmarkStart w:id="643" w:name="_Toc106895296"/>
      <w:r>
        <w:t>6.3.</w:t>
      </w:r>
      <w:r>
        <w:rPr>
          <w:lang w:eastAsia="zh-CN"/>
        </w:rPr>
        <w:t>46</w:t>
      </w:r>
      <w:r>
        <w:tab/>
      </w:r>
      <w:r>
        <w:rPr>
          <w:rFonts w:hint="eastAsia"/>
          <w:lang w:val="en-US" w:eastAsia="zh-CN"/>
        </w:rPr>
        <w:t>SCSCF-Restoration-Info</w:t>
      </w:r>
      <w:r>
        <w:t xml:space="preserve"> AVP</w:t>
      </w:r>
      <w:bookmarkEnd w:id="639"/>
      <w:bookmarkEnd w:id="640"/>
      <w:bookmarkEnd w:id="641"/>
      <w:bookmarkEnd w:id="642"/>
      <w:bookmarkEnd w:id="643"/>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4"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5" w:name="_PERM_MCCTEMPBM_CRPT84570084___2"/>
      <w:bookmarkEnd w:id="644"/>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6" w:name="_Toc20208924"/>
      <w:bookmarkStart w:id="647" w:name="_Toc27259930"/>
      <w:bookmarkStart w:id="648" w:name="_Toc44864186"/>
      <w:bookmarkStart w:id="649" w:name="_Toc90294264"/>
    </w:p>
    <w:p w14:paraId="2FAF6B53" w14:textId="77777777" w:rsidR="00771BC5" w:rsidRPr="00976F80" w:rsidRDefault="00771BC5" w:rsidP="00AE5F36">
      <w:pPr>
        <w:pStyle w:val="Heading3"/>
        <w:rPr>
          <w:lang w:val="en-US"/>
        </w:rPr>
      </w:pPr>
      <w:bookmarkStart w:id="650" w:name="_Toc106895297"/>
      <w:bookmarkEnd w:id="645"/>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6"/>
      <w:bookmarkEnd w:id="647"/>
      <w:bookmarkEnd w:id="648"/>
      <w:bookmarkEnd w:id="649"/>
      <w:bookmarkEnd w:id="650"/>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1" w:name="_Toc20208925"/>
      <w:bookmarkStart w:id="652" w:name="_Toc27259931"/>
      <w:bookmarkStart w:id="653" w:name="_Toc44864187"/>
      <w:bookmarkStart w:id="654" w:name="_Toc90294265"/>
      <w:bookmarkStart w:id="655"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1"/>
      <w:bookmarkEnd w:id="652"/>
      <w:bookmarkEnd w:id="653"/>
      <w:bookmarkEnd w:id="654"/>
      <w:bookmarkEnd w:id="655"/>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6" w:name="_Toc20208926"/>
      <w:bookmarkStart w:id="657" w:name="_Toc27259932"/>
      <w:bookmarkStart w:id="658" w:name="_Toc44864188"/>
      <w:bookmarkStart w:id="659" w:name="_Toc90294266"/>
      <w:bookmarkStart w:id="660"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6"/>
      <w:bookmarkEnd w:id="657"/>
      <w:bookmarkEnd w:id="658"/>
      <w:bookmarkEnd w:id="659"/>
      <w:bookmarkEnd w:id="660"/>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1"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2" w:name="_PERM_MCCTEMPBM_CRPT84570086___2"/>
      <w:bookmarkEnd w:id="661"/>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3" w:name="_Toc20208927"/>
      <w:bookmarkStart w:id="664" w:name="_Toc27259933"/>
      <w:bookmarkStart w:id="665" w:name="_Toc44864189"/>
      <w:bookmarkStart w:id="666" w:name="_Toc90294267"/>
    </w:p>
    <w:p w14:paraId="68C5A45C" w14:textId="77777777" w:rsidR="00771BC5" w:rsidRPr="00577A34" w:rsidRDefault="00771BC5" w:rsidP="00AE5F36">
      <w:pPr>
        <w:pStyle w:val="Heading4"/>
        <w:rPr>
          <w:lang w:val="en-US" w:eastAsia="zh-CN"/>
        </w:rPr>
      </w:pPr>
      <w:bookmarkStart w:id="667" w:name="_Toc106895300"/>
      <w:bookmarkEnd w:id="662"/>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3"/>
      <w:bookmarkEnd w:id="664"/>
      <w:bookmarkEnd w:id="665"/>
      <w:bookmarkEnd w:id="666"/>
      <w:bookmarkEnd w:id="667"/>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8" w:name="_Toc20208928"/>
      <w:bookmarkStart w:id="669" w:name="_Toc27259934"/>
      <w:bookmarkStart w:id="670" w:name="_Toc44864190"/>
      <w:bookmarkStart w:id="671" w:name="_Toc90294268"/>
      <w:bookmarkStart w:id="672"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8"/>
      <w:bookmarkEnd w:id="669"/>
      <w:bookmarkEnd w:id="670"/>
      <w:bookmarkEnd w:id="671"/>
      <w:bookmarkEnd w:id="672"/>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3" w:name="_Toc20208929"/>
      <w:bookmarkStart w:id="674" w:name="_Toc27259935"/>
      <w:bookmarkStart w:id="675" w:name="_Toc44864191"/>
      <w:bookmarkStart w:id="676" w:name="_Toc90294269"/>
      <w:bookmarkStart w:id="677"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3"/>
      <w:bookmarkEnd w:id="674"/>
      <w:bookmarkEnd w:id="675"/>
      <w:bookmarkEnd w:id="676"/>
      <w:bookmarkEnd w:id="677"/>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8" w:name="_Toc20208930"/>
      <w:bookmarkStart w:id="679" w:name="_Toc27259936"/>
      <w:bookmarkStart w:id="680" w:name="_Toc44864192"/>
      <w:bookmarkStart w:id="681" w:name="_Toc90294270"/>
      <w:bookmarkStart w:id="682"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8"/>
      <w:bookmarkEnd w:id="679"/>
      <w:bookmarkEnd w:id="680"/>
      <w:bookmarkEnd w:id="681"/>
      <w:bookmarkEnd w:id="682"/>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3" w:name="_Toc20208931"/>
      <w:bookmarkStart w:id="684" w:name="_Toc27259937"/>
      <w:bookmarkStart w:id="685" w:name="_Toc44864193"/>
      <w:bookmarkStart w:id="686" w:name="_Toc90294271"/>
      <w:bookmarkStart w:id="687" w:name="_Toc106895304"/>
      <w:r>
        <w:t>6.3.</w:t>
      </w:r>
      <w:r>
        <w:rPr>
          <w:lang w:eastAsia="zh-CN"/>
        </w:rPr>
        <w:t>50</w:t>
      </w:r>
      <w:r>
        <w:tab/>
      </w:r>
      <w:r w:rsidRPr="003B5446">
        <w:t>Associated-</w:t>
      </w:r>
      <w:r>
        <w:rPr>
          <w:rFonts w:hint="eastAsia"/>
          <w:lang w:eastAsia="zh-CN"/>
        </w:rPr>
        <w:t>Registered-</w:t>
      </w:r>
      <w:r w:rsidRPr="003B5446">
        <w:t>Identities AVP</w:t>
      </w:r>
      <w:bookmarkEnd w:id="683"/>
      <w:bookmarkEnd w:id="684"/>
      <w:bookmarkEnd w:id="685"/>
      <w:bookmarkEnd w:id="686"/>
      <w:bookmarkEnd w:id="687"/>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8"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9" w:name="_PERM_MCCTEMPBM_CRPT84570092___2"/>
      <w:bookmarkEnd w:id="688"/>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90" w:name="_Toc20208932"/>
      <w:bookmarkStart w:id="691" w:name="_Toc27259938"/>
      <w:bookmarkStart w:id="692" w:name="_Toc44864194"/>
      <w:bookmarkStart w:id="693" w:name="_Toc90294272"/>
      <w:bookmarkStart w:id="694" w:name="_Toc106895305"/>
      <w:bookmarkEnd w:id="689"/>
      <w:r>
        <w:t>6.3.51</w:t>
      </w:r>
      <w:r>
        <w:tab/>
        <w:t>Multiple-Registration-Indication</w:t>
      </w:r>
      <w:bookmarkEnd w:id="690"/>
      <w:bookmarkEnd w:id="691"/>
      <w:bookmarkEnd w:id="692"/>
      <w:bookmarkEnd w:id="693"/>
      <w:bookmarkEnd w:id="694"/>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5"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6" w:name="_Toc20208933"/>
      <w:bookmarkStart w:id="697" w:name="_Toc27259939"/>
      <w:bookmarkStart w:id="698" w:name="_Toc44864195"/>
      <w:bookmarkStart w:id="699" w:name="_Toc90294273"/>
      <w:bookmarkStart w:id="700" w:name="_Toc106895306"/>
      <w:bookmarkEnd w:id="695"/>
      <w:r>
        <w:t>6.3.</w:t>
      </w:r>
      <w:r>
        <w:rPr>
          <w:lang w:eastAsia="zh-CN"/>
        </w:rPr>
        <w:t>52</w:t>
      </w:r>
      <w:r>
        <w:tab/>
      </w:r>
      <w:r>
        <w:rPr>
          <w:lang w:val="en-US" w:eastAsia="zh-CN"/>
        </w:rPr>
        <w:t>Restoration-Info</w:t>
      </w:r>
      <w:r>
        <w:t xml:space="preserve"> AVP</w:t>
      </w:r>
      <w:bookmarkEnd w:id="696"/>
      <w:bookmarkEnd w:id="697"/>
      <w:bookmarkEnd w:id="698"/>
      <w:bookmarkEnd w:id="699"/>
      <w:bookmarkEnd w:id="700"/>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1"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2" w:name="_PERM_MCCTEMPBM_CRPT84570095___2"/>
      <w:bookmarkEnd w:id="701"/>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Initial-CSeq-Sequence-Number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3" w:name="_Toc20208934"/>
      <w:bookmarkStart w:id="704" w:name="_Toc27259940"/>
      <w:bookmarkStart w:id="705" w:name="_Toc44864196"/>
      <w:bookmarkStart w:id="706" w:name="_Toc90294274"/>
      <w:bookmarkStart w:id="707" w:name="_Toc106895307"/>
      <w:bookmarkEnd w:id="702"/>
      <w:r>
        <w:t>6.3.53</w:t>
      </w:r>
      <w:r>
        <w:tab/>
        <w:t>Framed-IP-Address AVP</w:t>
      </w:r>
      <w:bookmarkEnd w:id="703"/>
      <w:bookmarkEnd w:id="704"/>
      <w:bookmarkEnd w:id="705"/>
      <w:bookmarkEnd w:id="706"/>
      <w:bookmarkEnd w:id="707"/>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8" w:name="_Toc20208935"/>
      <w:bookmarkStart w:id="709" w:name="_Toc27259941"/>
      <w:bookmarkStart w:id="710" w:name="_Toc44864197"/>
      <w:bookmarkStart w:id="711" w:name="_Toc90294275"/>
      <w:bookmarkStart w:id="712" w:name="_Toc106895308"/>
      <w:r>
        <w:t>6.3.54</w:t>
      </w:r>
      <w:r>
        <w:tab/>
        <w:t>Framed-IPv6-Prefix AVP</w:t>
      </w:r>
      <w:bookmarkEnd w:id="708"/>
      <w:bookmarkEnd w:id="709"/>
      <w:bookmarkEnd w:id="710"/>
      <w:bookmarkEnd w:id="711"/>
      <w:bookmarkEnd w:id="712"/>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3" w:name="_Toc20208936"/>
      <w:bookmarkStart w:id="714" w:name="_Toc27259942"/>
      <w:bookmarkStart w:id="715" w:name="_Toc44864198"/>
      <w:bookmarkStart w:id="716" w:name="_Toc90294276"/>
      <w:bookmarkStart w:id="717" w:name="_Toc106895309"/>
      <w:r>
        <w:t>6.3.55</w:t>
      </w:r>
      <w:r>
        <w:tab/>
        <w:t>Framed-Interface-Id AVP</w:t>
      </w:r>
      <w:bookmarkEnd w:id="713"/>
      <w:bookmarkEnd w:id="714"/>
      <w:bookmarkEnd w:id="715"/>
      <w:bookmarkEnd w:id="716"/>
      <w:bookmarkEnd w:id="717"/>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8" w:name="_Toc20208937"/>
      <w:bookmarkStart w:id="719" w:name="_Toc27259943"/>
      <w:bookmarkStart w:id="720" w:name="_Toc44864199"/>
      <w:bookmarkStart w:id="721" w:name="_Toc90294277"/>
      <w:bookmarkStart w:id="722" w:name="_Toc106895310"/>
      <w:r>
        <w:t>6.3.56</w:t>
      </w:r>
      <w:r>
        <w:tab/>
        <w:t>Session-Priority AVP</w:t>
      </w:r>
      <w:bookmarkEnd w:id="718"/>
      <w:bookmarkEnd w:id="719"/>
      <w:bookmarkEnd w:id="720"/>
      <w:bookmarkEnd w:id="721"/>
      <w:bookmarkEnd w:id="722"/>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3"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3"/>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4" w:name="_Toc20208938"/>
      <w:bookmarkStart w:id="725" w:name="_Toc27259944"/>
      <w:bookmarkStart w:id="726" w:name="_Toc44864200"/>
      <w:bookmarkStart w:id="727" w:name="_Toc90294278"/>
      <w:bookmarkStart w:id="728" w:name="_Toc106895311"/>
      <w:r w:rsidRPr="003B5446">
        <w:t>6.3.</w:t>
      </w:r>
      <w:r>
        <w:t>57</w:t>
      </w:r>
      <w:r w:rsidRPr="003B5446">
        <w:tab/>
      </w:r>
      <w:r>
        <w:t>Identity-with-Emergency-Registration</w:t>
      </w:r>
      <w:r w:rsidRPr="003B5446">
        <w:t xml:space="preserve"> AVP</w:t>
      </w:r>
      <w:bookmarkEnd w:id="724"/>
      <w:bookmarkEnd w:id="725"/>
      <w:bookmarkEnd w:id="726"/>
      <w:bookmarkEnd w:id="727"/>
      <w:bookmarkEnd w:id="728"/>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9"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30" w:name="_PERM_MCCTEMPBM_CRPT84570098___2"/>
      <w:bookmarkEnd w:id="729"/>
      <w:r>
        <w:t>{</w:t>
      </w:r>
      <w:r w:rsidRPr="003B5446">
        <w:t xml:space="preserve"> User-Name </w:t>
      </w:r>
      <w:r>
        <w:t>}</w:t>
      </w:r>
    </w:p>
    <w:p w14:paraId="786EB279" w14:textId="77777777" w:rsidR="00771BC5" w:rsidRDefault="00771BC5" w:rsidP="00771BC5">
      <w:pPr>
        <w:ind w:left="2434" w:firstLine="284"/>
      </w:pPr>
      <w:bookmarkStart w:id="731" w:name="_PERM_MCCTEMPBM_CRPT84570099___2"/>
      <w:bookmarkEnd w:id="730"/>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2" w:name="_Toc20208939"/>
      <w:bookmarkStart w:id="733" w:name="_Toc27259945"/>
      <w:bookmarkStart w:id="734" w:name="_Toc44864201"/>
      <w:bookmarkStart w:id="735" w:name="_Toc90294279"/>
      <w:bookmarkStart w:id="736" w:name="_Toc106895312"/>
      <w:bookmarkEnd w:id="731"/>
      <w:r w:rsidRPr="00D774BF">
        <w:t>6.3.58</w:t>
      </w:r>
      <w:r w:rsidRPr="00D774BF">
        <w:tab/>
        <w:t>Priviledged-Sender-Indication AVP</w:t>
      </w:r>
      <w:bookmarkEnd w:id="732"/>
      <w:bookmarkEnd w:id="733"/>
      <w:bookmarkEnd w:id="734"/>
      <w:bookmarkEnd w:id="735"/>
      <w:bookmarkEnd w:id="736"/>
    </w:p>
    <w:p w14:paraId="6E6238D4" w14:textId="77777777" w:rsidR="00771BC5" w:rsidRDefault="00771BC5" w:rsidP="00771BC5">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7" w:name="_Toc20208940"/>
      <w:bookmarkStart w:id="738" w:name="_Toc27259946"/>
      <w:bookmarkStart w:id="739" w:name="_Toc44864202"/>
      <w:bookmarkStart w:id="740" w:name="_Toc90294280"/>
      <w:bookmarkStart w:id="741" w:name="_Toc106895313"/>
      <w:r>
        <w:t>6.3.59</w:t>
      </w:r>
      <w:r>
        <w:tab/>
        <w:t>LIA-Flags</w:t>
      </w:r>
      <w:bookmarkEnd w:id="737"/>
      <w:bookmarkEnd w:id="738"/>
      <w:bookmarkEnd w:id="739"/>
      <w:bookmarkEnd w:id="740"/>
      <w:bookmarkEnd w:id="741"/>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2" w:name="_Toc20208941"/>
      <w:bookmarkStart w:id="743" w:name="_Toc27259947"/>
      <w:bookmarkStart w:id="744" w:name="_Toc44864203"/>
      <w:bookmarkStart w:id="745" w:name="_Toc90294281"/>
      <w:bookmarkStart w:id="746" w:name="_Toc106895314"/>
      <w:r>
        <w:rPr>
          <w:rFonts w:hint="eastAsia"/>
          <w:lang w:eastAsia="zh-CN"/>
        </w:rPr>
        <w:t>6</w:t>
      </w:r>
      <w:r>
        <w:t>.3.60</w:t>
      </w:r>
      <w:r>
        <w:tab/>
        <w:t>OC-Supported-Features</w:t>
      </w:r>
      <w:bookmarkEnd w:id="742"/>
      <w:bookmarkEnd w:id="743"/>
      <w:bookmarkEnd w:id="744"/>
      <w:bookmarkEnd w:id="745"/>
      <w:bookmarkEnd w:id="746"/>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7" w:name="_Toc20208942"/>
      <w:bookmarkStart w:id="748" w:name="_Toc27259948"/>
      <w:bookmarkStart w:id="749" w:name="_Toc44864204"/>
      <w:bookmarkStart w:id="750" w:name="_Toc90294282"/>
      <w:bookmarkStart w:id="751" w:name="_Toc106895315"/>
      <w:r>
        <w:rPr>
          <w:rFonts w:hint="eastAsia"/>
          <w:lang w:eastAsia="zh-CN"/>
        </w:rPr>
        <w:t>6</w:t>
      </w:r>
      <w:r>
        <w:t>.3.61</w:t>
      </w:r>
      <w:r>
        <w:tab/>
        <w:t>OC-OLR</w:t>
      </w:r>
      <w:bookmarkEnd w:id="747"/>
      <w:bookmarkEnd w:id="748"/>
      <w:bookmarkEnd w:id="749"/>
      <w:bookmarkEnd w:id="750"/>
      <w:bookmarkEnd w:id="751"/>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2" w:name="_Toc20208943"/>
      <w:bookmarkStart w:id="753" w:name="_Toc27259949"/>
      <w:bookmarkStart w:id="754" w:name="_Toc44864205"/>
      <w:bookmarkStart w:id="755" w:name="_Toc90294283"/>
      <w:bookmarkStart w:id="756" w:name="_Toc106895316"/>
      <w:r w:rsidRPr="003B5446">
        <w:t>6.3.</w:t>
      </w:r>
      <w:r>
        <w:t>62</w:t>
      </w:r>
      <w:r w:rsidRPr="003B5446">
        <w:tab/>
      </w:r>
      <w:r>
        <w:t>Initial-CSeq-Sequence-Number</w:t>
      </w:r>
      <w:r w:rsidRPr="003B5446">
        <w:t xml:space="preserve"> AVP</w:t>
      </w:r>
      <w:bookmarkEnd w:id="752"/>
      <w:bookmarkEnd w:id="753"/>
      <w:bookmarkEnd w:id="754"/>
      <w:bookmarkEnd w:id="755"/>
      <w:bookmarkEnd w:id="756"/>
    </w:p>
    <w:p w14:paraId="16FADACF" w14:textId="77777777" w:rsidR="00771BC5" w:rsidRDefault="00771BC5" w:rsidP="00771BC5">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7" w:name="_Toc20208944"/>
      <w:bookmarkStart w:id="758" w:name="_Toc27259950"/>
      <w:bookmarkStart w:id="759" w:name="_Toc44864206"/>
      <w:bookmarkStart w:id="760" w:name="_Toc90294284"/>
      <w:bookmarkStart w:id="761" w:name="_Toc106895317"/>
      <w:r>
        <w:rPr>
          <w:lang w:val="en-US"/>
        </w:rPr>
        <w:t>6.3.63</w:t>
      </w:r>
      <w:r w:rsidRPr="008140CD">
        <w:rPr>
          <w:lang w:val="en-US"/>
        </w:rPr>
        <w:tab/>
      </w:r>
      <w:r>
        <w:rPr>
          <w:lang w:val="en-US"/>
        </w:rPr>
        <w:t>SAR-</w:t>
      </w:r>
      <w:r w:rsidRPr="008140CD">
        <w:rPr>
          <w:lang w:val="en-US"/>
        </w:rPr>
        <w:t>Flags</w:t>
      </w:r>
      <w:bookmarkEnd w:id="757"/>
      <w:bookmarkEnd w:id="758"/>
      <w:bookmarkEnd w:id="759"/>
      <w:bookmarkEnd w:id="760"/>
      <w:bookmarkEnd w:id="761"/>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2" w:name="_Toc20208945"/>
      <w:bookmarkStart w:id="763" w:name="_Toc27259951"/>
      <w:bookmarkStart w:id="764" w:name="_Toc44864207"/>
      <w:bookmarkStart w:id="765" w:name="_Toc90294285"/>
      <w:bookmarkStart w:id="766" w:name="_Toc106895318"/>
      <w:r w:rsidRPr="003B5446">
        <w:t>6.3</w:t>
      </w:r>
      <w:r>
        <w:t>.64</w:t>
      </w:r>
      <w:r w:rsidRPr="003B5446">
        <w:tab/>
      </w:r>
      <w:r>
        <w:t>Allowed-WAF-WWSF-Identities</w:t>
      </w:r>
      <w:r w:rsidRPr="003B5446">
        <w:t xml:space="preserve"> AVP</w:t>
      </w:r>
      <w:bookmarkEnd w:id="762"/>
      <w:bookmarkEnd w:id="763"/>
      <w:bookmarkEnd w:id="764"/>
      <w:bookmarkEnd w:id="765"/>
      <w:bookmarkEnd w:id="766"/>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7"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8" w:name="_PERM_MCCTEMPBM_CRPT84570102___2"/>
      <w:bookmarkEnd w:id="767"/>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9" w:name="_Toc20208946"/>
      <w:bookmarkStart w:id="770" w:name="_Toc27259952"/>
      <w:bookmarkStart w:id="771" w:name="_Toc44864208"/>
      <w:bookmarkStart w:id="772" w:name="_Toc90294286"/>
      <w:bookmarkStart w:id="773" w:name="_Toc106895319"/>
      <w:bookmarkEnd w:id="768"/>
      <w:r w:rsidRPr="003B5446">
        <w:lastRenderedPageBreak/>
        <w:t>6.3</w:t>
      </w:r>
      <w:r>
        <w:t>.65</w:t>
      </w:r>
      <w:r w:rsidRPr="003B5446">
        <w:tab/>
      </w:r>
      <w:r>
        <w:t>WebRTC-Authentication-Function-Name</w:t>
      </w:r>
      <w:r w:rsidRPr="003B5446">
        <w:t xml:space="preserve"> AVP</w:t>
      </w:r>
      <w:bookmarkEnd w:id="769"/>
      <w:bookmarkEnd w:id="770"/>
      <w:bookmarkEnd w:id="771"/>
      <w:bookmarkEnd w:id="772"/>
      <w:bookmarkEnd w:id="773"/>
    </w:p>
    <w:p w14:paraId="621F3B18" w14:textId="35DDBA34"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32AE899" w14:textId="77777777" w:rsidR="00771BC5" w:rsidRPr="003B5446" w:rsidRDefault="00771BC5" w:rsidP="00AE5F36">
      <w:pPr>
        <w:pStyle w:val="Heading3"/>
      </w:pPr>
      <w:bookmarkStart w:id="774" w:name="_Toc20208947"/>
      <w:bookmarkStart w:id="775" w:name="_Toc27259953"/>
      <w:bookmarkStart w:id="776" w:name="_Toc44864209"/>
      <w:bookmarkStart w:id="777" w:name="_Toc90294287"/>
      <w:bookmarkStart w:id="778" w:name="_Toc106895320"/>
      <w:r w:rsidRPr="003B5446">
        <w:t>6.3</w:t>
      </w:r>
      <w:r>
        <w:t>.66</w:t>
      </w:r>
      <w:r w:rsidRPr="003B5446">
        <w:tab/>
      </w:r>
      <w:r>
        <w:t>WebRTC-Web-Server-Function-Name</w:t>
      </w:r>
      <w:r w:rsidRPr="003B5446">
        <w:t xml:space="preserve"> AVP</w:t>
      </w:r>
      <w:bookmarkEnd w:id="774"/>
      <w:bookmarkEnd w:id="775"/>
      <w:bookmarkEnd w:id="776"/>
      <w:bookmarkEnd w:id="777"/>
      <w:bookmarkEnd w:id="778"/>
    </w:p>
    <w:p w14:paraId="002A3078" w14:textId="4510599D"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D921ADF" w14:textId="77777777" w:rsidR="00771BC5" w:rsidRDefault="00771BC5" w:rsidP="00AE5F36">
      <w:pPr>
        <w:pStyle w:val="Heading3"/>
      </w:pPr>
      <w:bookmarkStart w:id="779" w:name="_Toc20208948"/>
      <w:bookmarkStart w:id="780" w:name="_Toc27259954"/>
      <w:bookmarkStart w:id="781" w:name="_Toc44864210"/>
      <w:bookmarkStart w:id="782" w:name="_Toc90294288"/>
      <w:bookmarkStart w:id="783" w:name="_Toc106895321"/>
      <w:r>
        <w:t>6.3.67</w:t>
      </w:r>
      <w:r>
        <w:tab/>
        <w:t>DRMP AVP</w:t>
      </w:r>
      <w:bookmarkEnd w:id="779"/>
      <w:bookmarkEnd w:id="780"/>
      <w:bookmarkEnd w:id="781"/>
      <w:bookmarkEnd w:id="782"/>
      <w:bookmarkEnd w:id="783"/>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4" w:name="_Toc20208949"/>
      <w:bookmarkStart w:id="785" w:name="_Toc27259955"/>
      <w:bookmarkStart w:id="786" w:name="_Toc44864211"/>
      <w:bookmarkStart w:id="787" w:name="_Toc90294289"/>
      <w:bookmarkStart w:id="788" w:name="_Toc106895322"/>
      <w:r>
        <w:rPr>
          <w:rFonts w:hint="eastAsia"/>
          <w:lang w:eastAsia="zh-CN"/>
        </w:rPr>
        <w:t>6</w:t>
      </w:r>
      <w:r>
        <w:t>.3.68</w:t>
      </w:r>
      <w:r>
        <w:tab/>
        <w:t>Load</w:t>
      </w:r>
      <w:bookmarkEnd w:id="784"/>
      <w:bookmarkEnd w:id="785"/>
      <w:bookmarkEnd w:id="786"/>
      <w:bookmarkEnd w:id="787"/>
      <w:bookmarkEnd w:id="788"/>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9" w:name="_Toc20208950"/>
      <w:bookmarkStart w:id="790" w:name="_Toc27259956"/>
      <w:bookmarkStart w:id="791" w:name="_Toc44864212"/>
      <w:bookmarkStart w:id="792" w:name="_Toc90294290"/>
      <w:bookmarkStart w:id="793" w:name="_Toc106895323"/>
      <w:r>
        <w:t>6.3.69</w:t>
      </w:r>
      <w:r>
        <w:tab/>
        <w:t>RTR-Flags</w:t>
      </w:r>
      <w:bookmarkEnd w:id="789"/>
      <w:bookmarkEnd w:id="790"/>
      <w:bookmarkEnd w:id="791"/>
      <w:bookmarkEnd w:id="792"/>
      <w:bookmarkEnd w:id="793"/>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4" w:name="_Toc20208951"/>
      <w:bookmarkStart w:id="795" w:name="_Toc27259957"/>
      <w:bookmarkStart w:id="796" w:name="_Toc44864213"/>
      <w:bookmarkStart w:id="797" w:name="_Toc90294291"/>
      <w:bookmarkStart w:id="798"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4"/>
      <w:bookmarkEnd w:id="795"/>
      <w:bookmarkEnd w:id="796"/>
      <w:bookmarkEnd w:id="797"/>
      <w:bookmarkEnd w:id="798"/>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9"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800" w:name="_PERM_MCCTEMPBM_CRPT84570104___2"/>
      <w:bookmarkEnd w:id="799"/>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1" w:name="_Toc27259958"/>
      <w:bookmarkStart w:id="802" w:name="_Toc44864214"/>
      <w:bookmarkStart w:id="803" w:name="_Toc90294292"/>
      <w:bookmarkStart w:id="804" w:name="_Toc106895325"/>
      <w:bookmarkEnd w:id="800"/>
      <w:r>
        <w:t>6</w:t>
      </w:r>
      <w:r w:rsidRPr="00C139B4">
        <w:t>.3</w:t>
      </w:r>
      <w:r>
        <w:t>.71</w:t>
      </w:r>
      <w:r w:rsidRPr="00C139B4">
        <w:tab/>
      </w:r>
      <w:r>
        <w:t>Registration-Time-Out</w:t>
      </w:r>
      <w:bookmarkEnd w:id="801"/>
      <w:bookmarkEnd w:id="802"/>
      <w:bookmarkEnd w:id="803"/>
      <w:bookmarkEnd w:id="804"/>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5" w:name="_Toc106895326"/>
      <w:r>
        <w:lastRenderedPageBreak/>
        <w:t>6.3.72</w:t>
      </w:r>
      <w:r>
        <w:tab/>
        <w:t>Alternate-Digest-Algorithm AVP</w:t>
      </w:r>
      <w:bookmarkEnd w:id="805"/>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6" w:name="_Toc106895327"/>
      <w:r>
        <w:t>6.3.73</w:t>
      </w:r>
      <w:r>
        <w:tab/>
        <w:t>Alternate-Digest-HA1 AVP</w:t>
      </w:r>
      <w:bookmarkEnd w:id="806"/>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7" w:name="_Toc106895328"/>
      <w:r>
        <w:t>6</w:t>
      </w:r>
      <w:r w:rsidRPr="00C139B4">
        <w:t>.3</w:t>
      </w:r>
      <w:r>
        <w:t>.74</w:t>
      </w:r>
      <w:r w:rsidRPr="00C139B4">
        <w:tab/>
      </w:r>
      <w:r>
        <w:t>Failed-PCSCF</w:t>
      </w:r>
      <w:bookmarkEnd w:id="807"/>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8"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09" w:name="_PERM_MCCTEMPBM_CRPT71670064___2"/>
      <w:bookmarkEnd w:id="808"/>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10" w:name="_Toc106895329"/>
      <w:bookmarkEnd w:id="809"/>
      <w:r>
        <w:t>6</w:t>
      </w:r>
      <w:r w:rsidRPr="00C139B4">
        <w:t>.3</w:t>
      </w:r>
      <w:r>
        <w:t>.75</w:t>
      </w:r>
      <w:r w:rsidRPr="00C139B4">
        <w:tab/>
      </w:r>
      <w:r>
        <w:t>PCSCF-FQDN</w:t>
      </w:r>
      <w:bookmarkEnd w:id="810"/>
    </w:p>
    <w:p w14:paraId="3227092F" w14:textId="77777777" w:rsidR="009A6CA1" w:rsidRDefault="009A6CA1" w:rsidP="009A6CA1">
      <w:r w:rsidRPr="00C139B4">
        <w:t xml:space="preserve">The </w:t>
      </w:r>
      <w:r>
        <w:t>PCSCF-FQDN</w:t>
      </w:r>
      <w:r w:rsidRPr="00C139B4">
        <w:t xml:space="preserve"> AVP is of type </w:t>
      </w:r>
      <w:r>
        <w:t>DiameterIdentity</w:t>
      </w:r>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1" w:name="_Toc106895330"/>
      <w:r>
        <w:t>6</w:t>
      </w:r>
      <w:r w:rsidRPr="00C139B4">
        <w:t>.3</w:t>
      </w:r>
      <w:r>
        <w:t>.76</w:t>
      </w:r>
      <w:r w:rsidRPr="00C139B4">
        <w:tab/>
      </w:r>
      <w:r>
        <w:t>PCSCF-IP-Address</w:t>
      </w:r>
      <w:bookmarkEnd w:id="811"/>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2" w:name="_Toc20208952"/>
      <w:bookmarkStart w:id="813" w:name="_Toc27259959"/>
      <w:bookmarkStart w:id="814" w:name="_Toc44864215"/>
      <w:bookmarkStart w:id="815" w:name="_Toc90294293"/>
      <w:bookmarkStart w:id="816" w:name="_Toc106895331"/>
      <w:r w:rsidRPr="003B5446">
        <w:t>6.4</w:t>
      </w:r>
      <w:r w:rsidRPr="003B5446">
        <w:tab/>
        <w:t>Use of namespaces</w:t>
      </w:r>
      <w:bookmarkEnd w:id="812"/>
      <w:bookmarkEnd w:id="813"/>
      <w:bookmarkEnd w:id="814"/>
      <w:bookmarkEnd w:id="815"/>
      <w:bookmarkEnd w:id="816"/>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7" w:name="_Toc20208953"/>
      <w:bookmarkStart w:id="818" w:name="_Toc27259960"/>
      <w:bookmarkStart w:id="819" w:name="_Toc44864216"/>
      <w:bookmarkStart w:id="820" w:name="_Toc90294294"/>
      <w:bookmarkStart w:id="821" w:name="_Toc106895332"/>
      <w:r w:rsidRPr="003B5446">
        <w:t>6.4.1</w:t>
      </w:r>
      <w:r w:rsidRPr="003B5446">
        <w:tab/>
        <w:t>AVP codes</w:t>
      </w:r>
      <w:bookmarkEnd w:id="817"/>
      <w:bookmarkEnd w:id="818"/>
      <w:bookmarkEnd w:id="819"/>
      <w:bookmarkEnd w:id="820"/>
      <w:bookmarkEnd w:id="821"/>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2" w:name="_Toc20208954"/>
      <w:bookmarkStart w:id="823" w:name="_Toc27259961"/>
      <w:bookmarkStart w:id="824" w:name="_Toc44864217"/>
      <w:bookmarkStart w:id="825" w:name="_Toc90294295"/>
      <w:bookmarkStart w:id="826" w:name="_Toc106895333"/>
      <w:r w:rsidRPr="003B5446">
        <w:t>6.4.2</w:t>
      </w:r>
      <w:r w:rsidRPr="003B5446">
        <w:tab/>
        <w:t>Experimental-Result-Code AVP values</w:t>
      </w:r>
      <w:bookmarkEnd w:id="822"/>
      <w:bookmarkEnd w:id="823"/>
      <w:bookmarkEnd w:id="824"/>
      <w:bookmarkEnd w:id="825"/>
      <w:bookmarkEnd w:id="826"/>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7" w:name="_Toc20208955"/>
      <w:bookmarkStart w:id="828" w:name="_Toc27259962"/>
      <w:bookmarkStart w:id="829" w:name="_Toc44864218"/>
      <w:bookmarkStart w:id="830" w:name="_Toc90294296"/>
      <w:bookmarkStart w:id="831" w:name="_Toc106895334"/>
      <w:r w:rsidRPr="003B5446">
        <w:t>6.4.3</w:t>
      </w:r>
      <w:r w:rsidRPr="003B5446">
        <w:tab/>
        <w:t>Command Code values</w:t>
      </w:r>
      <w:bookmarkEnd w:id="827"/>
      <w:bookmarkEnd w:id="828"/>
      <w:bookmarkEnd w:id="829"/>
      <w:bookmarkEnd w:id="830"/>
      <w:bookmarkEnd w:id="831"/>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2" w:name="_Toc20208956"/>
      <w:bookmarkStart w:id="833" w:name="_Toc27259963"/>
      <w:bookmarkStart w:id="834" w:name="_Toc44864219"/>
      <w:bookmarkStart w:id="835" w:name="_Toc90294297"/>
      <w:bookmarkStart w:id="836" w:name="_Toc106895335"/>
      <w:r w:rsidRPr="003B5446">
        <w:t>6.4.4</w:t>
      </w:r>
      <w:r w:rsidRPr="003B5446">
        <w:tab/>
        <w:t>Application-ID value</w:t>
      </w:r>
      <w:bookmarkEnd w:id="832"/>
      <w:bookmarkEnd w:id="833"/>
      <w:bookmarkEnd w:id="834"/>
      <w:bookmarkEnd w:id="835"/>
      <w:bookmarkEnd w:id="836"/>
    </w:p>
    <w:p w14:paraId="349C3D11" w14:textId="77777777" w:rsidR="00771BC5" w:rsidRPr="003B5446" w:rsidRDefault="00771BC5" w:rsidP="00771BC5">
      <w:r w:rsidRPr="003B5446">
        <w:t>IANA has allocated the value 16777216 for the 3GPP Cx interface application.</w:t>
      </w:r>
    </w:p>
    <w:p w14:paraId="68DF9049" w14:textId="77777777" w:rsidR="00771BC5" w:rsidRPr="003B5446" w:rsidRDefault="00771BC5" w:rsidP="00AE5F36">
      <w:pPr>
        <w:pStyle w:val="Heading1"/>
      </w:pPr>
      <w:r>
        <w:br w:type="page"/>
      </w:r>
      <w:bookmarkStart w:id="837" w:name="_Toc20208957"/>
      <w:bookmarkStart w:id="838" w:name="_Toc27259964"/>
      <w:bookmarkStart w:id="839" w:name="_Toc44864220"/>
      <w:bookmarkStart w:id="840" w:name="_Toc90294298"/>
      <w:bookmarkStart w:id="841" w:name="_Toc106895336"/>
      <w:r w:rsidRPr="003B5446">
        <w:lastRenderedPageBreak/>
        <w:t>7</w:t>
      </w:r>
      <w:r w:rsidRPr="003B5446">
        <w:tab/>
        <w:t>Special Requirements</w:t>
      </w:r>
      <w:bookmarkEnd w:id="837"/>
      <w:bookmarkEnd w:id="838"/>
      <w:bookmarkEnd w:id="839"/>
      <w:bookmarkEnd w:id="840"/>
      <w:bookmarkEnd w:id="841"/>
    </w:p>
    <w:p w14:paraId="63AF3BED" w14:textId="77777777" w:rsidR="00771BC5" w:rsidRPr="003B5446" w:rsidRDefault="00771BC5" w:rsidP="00AE5F36">
      <w:pPr>
        <w:pStyle w:val="Heading2"/>
      </w:pPr>
      <w:bookmarkStart w:id="842" w:name="_Toc20208958"/>
      <w:bookmarkStart w:id="843" w:name="_Toc27259965"/>
      <w:bookmarkStart w:id="844" w:name="_Toc44864221"/>
      <w:bookmarkStart w:id="845" w:name="_Toc90294299"/>
      <w:bookmarkStart w:id="846" w:name="_Toc106895337"/>
      <w:r w:rsidRPr="00D774BF">
        <w:t>7.1</w:t>
      </w:r>
      <w:r w:rsidRPr="00D774BF">
        <w:tab/>
        <w:t>Version Control</w:t>
      </w:r>
      <w:bookmarkEnd w:id="842"/>
      <w:bookmarkEnd w:id="843"/>
      <w:bookmarkEnd w:id="844"/>
      <w:bookmarkEnd w:id="845"/>
      <w:bookmarkEnd w:id="846"/>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7" w:name="_Toc20208959"/>
      <w:bookmarkStart w:id="848" w:name="_Toc27259966"/>
      <w:bookmarkStart w:id="849" w:name="_Toc44864222"/>
      <w:bookmarkStart w:id="850" w:name="_Toc90294300"/>
      <w:bookmarkStart w:id="851" w:name="_Toc106895338"/>
      <w:r w:rsidRPr="003B5446">
        <w:t>7.1.1</w:t>
      </w:r>
      <w:r w:rsidRPr="003B5446">
        <w:tab/>
        <w:t>Defining a new feature</w:t>
      </w:r>
      <w:bookmarkEnd w:id="847"/>
      <w:bookmarkEnd w:id="848"/>
      <w:bookmarkEnd w:id="849"/>
      <w:bookmarkEnd w:id="850"/>
      <w:bookmarkEnd w:id="851"/>
    </w:p>
    <w:p w14:paraId="1373A06E" w14:textId="77777777" w:rsidR="00771BC5" w:rsidRPr="003B5446" w:rsidRDefault="00771BC5" w:rsidP="00771BC5">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The following table of features shall apply to the Cx interface.</w:t>
      </w:r>
    </w:p>
    <w:p w14:paraId="79F63152" w14:textId="77777777" w:rsidR="00771BC5" w:rsidRPr="003B5446" w:rsidRDefault="00771BC5" w:rsidP="00771BC5">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r w:rsidRPr="00791FAC">
              <w:t>SiFC</w:t>
            </w:r>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Shared iFC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[16], is also active with the shared iFC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075D2507" w14:textId="77777777" w:rsidR="00771BC5" w:rsidRPr="00955AAB" w:rsidRDefault="00771BC5" w:rsidP="00AF4688">
            <w:pPr>
              <w:pStyle w:val="TAL"/>
              <w:rPr>
                <w:lang w:eastAsia="zh-CN"/>
              </w:rPr>
            </w:pPr>
            <w:r w:rsidRPr="00955AAB">
              <w:t>-</w:t>
            </w:r>
            <w:r w:rsidRPr="00955AAB">
              <w:tab/>
              <w:t>download a combination of identifiers of shared iFC sets and explicit iFCs which cover exactly the remaining non masked iFCs.</w:t>
            </w:r>
          </w:p>
          <w:p w14:paraId="1B6230E9" w14:textId="77777777" w:rsidR="00771BC5" w:rsidRPr="00955AAB" w:rsidRDefault="00771BC5" w:rsidP="00AF4688">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r>
              <w:t>AliasInd</w:t>
            </w:r>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r>
              <w:rPr>
                <w:rFonts w:hint="eastAsia"/>
                <w:lang w:eastAsia="zh-CN"/>
              </w:rPr>
              <w:t>IMSRestoration</w:t>
            </w:r>
            <w:r>
              <w:t>Ind</w:t>
            </w:r>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2" w:name="_Toc20208960"/>
      <w:bookmarkStart w:id="853" w:name="_Toc27259967"/>
      <w:bookmarkStart w:id="854" w:name="_Toc44864223"/>
      <w:bookmarkStart w:id="855" w:name="_Toc90294301"/>
      <w:bookmarkStart w:id="856" w:name="_Toc106895339"/>
      <w:r w:rsidRPr="003B5446">
        <w:t>7.1.2</w:t>
      </w:r>
      <w:r w:rsidRPr="003B5446">
        <w:tab/>
        <w:t>Changing the version of the interface</w:t>
      </w:r>
      <w:bookmarkEnd w:id="852"/>
      <w:bookmarkEnd w:id="853"/>
      <w:bookmarkEnd w:id="854"/>
      <w:bookmarkEnd w:id="855"/>
      <w:bookmarkEnd w:id="856"/>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The following table shall apply to the Cx interface, column Application identifier lists the used application identifiers on Cx and 3GPP.</w:t>
      </w:r>
    </w:p>
    <w:p w14:paraId="2169963A" w14:textId="77777777" w:rsidR="00771BC5" w:rsidRPr="003B5446" w:rsidRDefault="00771BC5" w:rsidP="00771BC5">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7" w:name="_Toc20208961"/>
      <w:bookmarkStart w:id="858" w:name="_Toc27259968"/>
      <w:bookmarkStart w:id="859" w:name="_Toc44864224"/>
      <w:bookmarkStart w:id="860" w:name="_Toc90294302"/>
    </w:p>
    <w:p w14:paraId="1BC482DE" w14:textId="77777777" w:rsidR="00771BC5" w:rsidRPr="003B5446" w:rsidRDefault="00771BC5" w:rsidP="00AE5F36">
      <w:pPr>
        <w:pStyle w:val="Heading2"/>
      </w:pPr>
      <w:bookmarkStart w:id="861" w:name="_Toc106895340"/>
      <w:r w:rsidRPr="00D774BF">
        <w:t>7.2</w:t>
      </w:r>
      <w:r w:rsidRPr="00D774BF">
        <w:tab/>
        <w:t>Supported features</w:t>
      </w:r>
      <w:bookmarkEnd w:id="857"/>
      <w:bookmarkEnd w:id="858"/>
      <w:bookmarkEnd w:id="859"/>
      <w:bookmarkEnd w:id="860"/>
      <w:bookmarkEnd w:id="861"/>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2" w:name="_Toc20208962"/>
      <w:bookmarkStart w:id="863" w:name="_Toc27259969"/>
      <w:bookmarkStart w:id="864" w:name="_Toc44864225"/>
      <w:bookmarkStart w:id="865" w:name="_Toc90294303"/>
      <w:bookmarkStart w:id="866" w:name="_Toc106895341"/>
      <w:r w:rsidRPr="003B5446">
        <w:t>7.2.1</w:t>
      </w:r>
      <w:r w:rsidRPr="003B5446">
        <w:tab/>
        <w:t>Dynamic discovery of supported features</w:t>
      </w:r>
      <w:bookmarkEnd w:id="862"/>
      <w:bookmarkEnd w:id="863"/>
      <w:bookmarkEnd w:id="864"/>
      <w:bookmarkEnd w:id="865"/>
      <w:bookmarkEnd w:id="866"/>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7" w:name="_Toc20208963"/>
      <w:bookmarkStart w:id="868" w:name="_Toc27259970"/>
      <w:bookmarkStart w:id="869" w:name="_Toc44864226"/>
      <w:bookmarkStart w:id="870" w:name="_Toc90294304"/>
    </w:p>
    <w:p w14:paraId="74A0C1F7" w14:textId="77777777" w:rsidR="00771BC5" w:rsidRPr="003B5446" w:rsidRDefault="00771BC5" w:rsidP="00AE5F36">
      <w:pPr>
        <w:pStyle w:val="Heading2"/>
      </w:pPr>
      <w:bookmarkStart w:id="871" w:name="_Toc106895342"/>
      <w:r w:rsidRPr="00D774BF">
        <w:t>7.3</w:t>
      </w:r>
      <w:r w:rsidRPr="00D774BF">
        <w:tab/>
        <w:t>Interface versions</w:t>
      </w:r>
      <w:bookmarkEnd w:id="867"/>
      <w:bookmarkEnd w:id="868"/>
      <w:bookmarkEnd w:id="869"/>
      <w:bookmarkEnd w:id="870"/>
      <w:bookmarkEnd w:id="871"/>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2" w:name="_Toc20208964"/>
      <w:bookmarkStart w:id="873" w:name="_Toc27259971"/>
      <w:bookmarkStart w:id="874" w:name="_Toc44864227"/>
      <w:bookmarkStart w:id="875" w:name="_Toc90294305"/>
    </w:p>
    <w:p w14:paraId="2434B90F" w14:textId="77777777" w:rsidR="00771BC5" w:rsidRPr="003B5446" w:rsidRDefault="00771BC5" w:rsidP="00AE5F36">
      <w:pPr>
        <w:pStyle w:val="Heading3"/>
      </w:pPr>
      <w:bookmarkStart w:id="876" w:name="_Toc106895343"/>
      <w:r w:rsidRPr="003B5446">
        <w:t>7.3.1</w:t>
      </w:r>
      <w:r w:rsidRPr="003B5446">
        <w:tab/>
        <w:t>Discovery of supported interface versions</w:t>
      </w:r>
      <w:bookmarkEnd w:id="872"/>
      <w:bookmarkEnd w:id="873"/>
      <w:bookmarkEnd w:id="874"/>
      <w:bookmarkEnd w:id="875"/>
      <w:bookmarkEnd w:id="876"/>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7"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8" w:name="_PERM_MCCTEMPBM_CRPT84570112___2"/>
      <w:bookmarkEnd w:id="877"/>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9" w:name="_PERM_MCCTEMPBM_CRPT84570113___2"/>
      <w:bookmarkEnd w:id="878"/>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80" w:name="_PERM_MCCTEMPBM_CRPT84570114___2"/>
      <w:bookmarkEnd w:id="879"/>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1" w:name="_PERM_MCCTEMPBM_CRPT84570115___2"/>
      <w:bookmarkStart w:id="882" w:name="_PERM_MCCTEMPBM_CRPT71670069___2"/>
      <w:bookmarkEnd w:id="880"/>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1"/>
    </w:p>
    <w:p w14:paraId="1D2CCE2B" w14:textId="77777777" w:rsidR="00771BC5" w:rsidRPr="00D774BF" w:rsidRDefault="00771BC5" w:rsidP="00771BC5">
      <w:pPr>
        <w:spacing w:after="0"/>
        <w:ind w:left="1988" w:firstLine="284"/>
        <w:rPr>
          <w:rFonts w:eastAsia="MS Mincho"/>
        </w:rPr>
      </w:pPr>
    </w:p>
    <w:bookmarkEnd w:id="882"/>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3" w:name="_Toc20208965"/>
      <w:bookmarkStart w:id="884" w:name="_Toc27259972"/>
      <w:bookmarkStart w:id="885" w:name="_Toc44864228"/>
      <w:bookmarkStart w:id="886" w:name="_Toc90294306"/>
      <w:bookmarkStart w:id="887" w:name="_Toc106895344"/>
      <w:bookmarkStart w:id="888" w:name="historyclause"/>
      <w:r w:rsidRPr="003B5446">
        <w:lastRenderedPageBreak/>
        <w:t>Annex A (informative):</w:t>
      </w:r>
      <w:r w:rsidRPr="003B5446">
        <w:br/>
        <w:t>Change history</w:t>
      </w:r>
      <w:bookmarkEnd w:id="883"/>
      <w:bookmarkEnd w:id="884"/>
      <w:bookmarkEnd w:id="885"/>
      <w:bookmarkEnd w:id="886"/>
      <w:bookmarkEnd w:id="887"/>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
      <w:tr w:rsidR="00771BC5" w:rsidRPr="003B5446" w14:paraId="4BA1A2B1" w14:textId="77777777" w:rsidTr="009A6CA1">
        <w:trPr>
          <w:jc w:val="center"/>
        </w:trPr>
        <w:tc>
          <w:tcPr>
            <w:tcW w:w="953" w:type="dxa"/>
            <w:shd w:val="pct10" w:color="auto" w:fill="FFFFFF"/>
          </w:tcPr>
          <w:bookmarkEnd w:id="888"/>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sidRPr="00DD06EF">
              <w:rPr>
                <w:noProof/>
                <w:sz w:val="16"/>
                <w:szCs w:val="16"/>
                <w:lang w:eastAsia="zh-CN"/>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Pr="00DD06EF" w:rsidRDefault="00836170" w:rsidP="00AF4688">
            <w:pPr>
              <w:pStyle w:val="TAL"/>
              <w:rPr>
                <w:noProof/>
                <w:sz w:val="16"/>
                <w:szCs w:val="16"/>
                <w:lang w:eastAsia="zh-CN"/>
              </w:rPr>
            </w:pPr>
            <w:r w:rsidRPr="00DD06EF">
              <w:rPr>
                <w:noProof/>
                <w:sz w:val="16"/>
                <w:szCs w:val="16"/>
                <w:lang w:eastAsia="zh-CN"/>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Pr="00DD06EF" w:rsidRDefault="00836170" w:rsidP="00AF4688">
            <w:pPr>
              <w:pStyle w:val="TAL"/>
              <w:rPr>
                <w:noProof/>
                <w:sz w:val="16"/>
                <w:szCs w:val="16"/>
                <w:lang w:eastAsia="zh-CN"/>
              </w:rPr>
            </w:pPr>
            <w:r w:rsidRPr="00DD06EF">
              <w:rPr>
                <w:noProof/>
                <w:sz w:val="16"/>
                <w:szCs w:val="16"/>
                <w:lang w:eastAsia="zh-CN"/>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Pr="00DD06EF" w:rsidRDefault="009A6CA1" w:rsidP="00AF4688">
            <w:pPr>
              <w:pStyle w:val="TAL"/>
              <w:rPr>
                <w:noProof/>
                <w:sz w:val="16"/>
                <w:szCs w:val="16"/>
                <w:lang w:eastAsia="zh-CN"/>
              </w:rPr>
            </w:pPr>
            <w:r w:rsidRPr="00DD06EF">
              <w:rPr>
                <w:noProof/>
                <w:sz w:val="16"/>
                <w:szCs w:val="16"/>
                <w:lang w:eastAsia="zh-CN"/>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F344DF6" w14:textId="6064B618" w:rsidR="00B20823" w:rsidRPr="00DD06EF" w:rsidRDefault="00B20823" w:rsidP="00AF4688">
            <w:pPr>
              <w:pStyle w:val="TAL"/>
              <w:rPr>
                <w:noProof/>
                <w:sz w:val="16"/>
                <w:szCs w:val="16"/>
                <w:lang w:eastAsia="zh-CN"/>
              </w:rPr>
            </w:pPr>
            <w:r w:rsidRPr="00DD06EF">
              <w:rPr>
                <w:noProof/>
                <w:sz w:val="16"/>
                <w:szCs w:val="16"/>
                <w:lang w:eastAsia="zh-CN"/>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F8FD7" w14:textId="4FC54F32" w:rsidR="00B20823" w:rsidRDefault="00B20823" w:rsidP="00AF4688">
            <w:pPr>
              <w:pStyle w:val="TAL"/>
              <w:rPr>
                <w:noProof/>
                <w:sz w:val="16"/>
              </w:rPr>
            </w:pPr>
            <w:r>
              <w:rPr>
                <w:noProof/>
                <w:sz w:val="16"/>
              </w:rPr>
              <w:t>17.2.0</w:t>
            </w:r>
          </w:p>
        </w:tc>
      </w:tr>
      <w:tr w:rsidR="00DD06EF" w:rsidRPr="00AD6A07" w14:paraId="6852CDBB"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4FD5034" w14:textId="38B1425E" w:rsidR="00DD06EF" w:rsidRDefault="00DD06EF" w:rsidP="00AF4688">
            <w:pPr>
              <w:pStyle w:val="TAL"/>
              <w:rPr>
                <w:noProof/>
                <w:sz w:val="16"/>
              </w:rPr>
            </w:pPr>
            <w:r>
              <w:rPr>
                <w:noProof/>
                <w:sz w:val="16"/>
              </w:rPr>
              <w:t>2024-09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4FA90B1" w14:textId="778ABCFA" w:rsidR="00DD06EF" w:rsidRDefault="00DD06EF" w:rsidP="00AF4688">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D99D0" w14:textId="289F04C9" w:rsidR="00DD06EF" w:rsidRDefault="00DD06EF" w:rsidP="00AF4688">
            <w:pPr>
              <w:pStyle w:val="TAL"/>
              <w:rPr>
                <w:noProof/>
                <w:sz w:val="16"/>
              </w:rPr>
            </w:pPr>
            <w:r>
              <w:rPr>
                <w:noProof/>
                <w:sz w:val="16"/>
              </w:rPr>
              <w:t>CP-242066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528D4B" w14:textId="28B686EC" w:rsidR="00DD06EF" w:rsidRDefault="00DD06EF" w:rsidP="00AF4688">
            <w:pPr>
              <w:pStyle w:val="TAL"/>
              <w:rPr>
                <w:noProof/>
                <w:sz w:val="16"/>
              </w:rPr>
            </w:pPr>
            <w:r>
              <w:rPr>
                <w:noProof/>
                <w:sz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329B9" w14:textId="7D62CA25" w:rsidR="00DD06EF" w:rsidRDefault="00DD06EF"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8646FE2" w14:textId="51F1F968" w:rsidR="00DD06EF" w:rsidRDefault="00DD06EF" w:rsidP="00AF4688">
            <w:pPr>
              <w:pStyle w:val="TAL"/>
              <w:rPr>
                <w:noProof/>
                <w:sz w:val="16"/>
                <w:szCs w:val="16"/>
                <w:lang w:eastAsia="zh-CN"/>
              </w:rPr>
            </w:pPr>
            <w:r>
              <w:rPr>
                <w:noProof/>
                <w:sz w:val="16"/>
                <w:szCs w:val="16"/>
                <w:lang w:eastAsia="zh-CN"/>
              </w:rPr>
              <w:t>A</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24E420" w14:textId="2FFBB8A2" w:rsidR="00DD06EF" w:rsidRPr="00DD06EF" w:rsidRDefault="00DD06EF" w:rsidP="00AF4688">
            <w:pPr>
              <w:pStyle w:val="TAL"/>
              <w:rPr>
                <w:noProof/>
                <w:sz w:val="16"/>
                <w:szCs w:val="16"/>
                <w:lang w:eastAsia="zh-CN"/>
              </w:rPr>
            </w:pPr>
            <w:r w:rsidRPr="00DD06EF">
              <w:rPr>
                <w:noProof/>
                <w:sz w:val="16"/>
                <w:szCs w:val="16"/>
                <w:lang w:eastAsia="zh-CN"/>
              </w:rPr>
              <w:t>WAF and WWSF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09438" w14:textId="1A428F80" w:rsidR="00DD06EF" w:rsidRDefault="00DD06EF" w:rsidP="00AF4688">
            <w:pPr>
              <w:pStyle w:val="TAL"/>
              <w:rPr>
                <w:noProof/>
                <w:sz w:val="16"/>
              </w:rPr>
            </w:pPr>
            <w:r>
              <w:rPr>
                <w:noProof/>
                <w:sz w:val="16"/>
              </w:rPr>
              <w:t>17.3.0</w:t>
            </w:r>
          </w:p>
        </w:tc>
      </w:tr>
    </w:tbl>
    <w:p w14:paraId="6AE5F0B0" w14:textId="77777777" w:rsidR="00080512" w:rsidRDefault="00080512" w:rsidP="00771BC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AC8C9" w14:textId="77777777" w:rsidR="00700114" w:rsidRDefault="00700114">
      <w:r>
        <w:separator/>
      </w:r>
    </w:p>
  </w:endnote>
  <w:endnote w:type="continuationSeparator" w:id="0">
    <w:p w14:paraId="29CC142F" w14:textId="77777777" w:rsidR="00700114" w:rsidRDefault="0070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25632" w14:textId="77777777" w:rsidR="00700114" w:rsidRDefault="00700114">
      <w:r>
        <w:separator/>
      </w:r>
    </w:p>
  </w:footnote>
  <w:footnote w:type="continuationSeparator" w:id="0">
    <w:p w14:paraId="1DD8FB78" w14:textId="77777777" w:rsidR="00700114" w:rsidRDefault="0070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DF7E6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6EF">
      <w:rPr>
        <w:rFonts w:ascii="Arial" w:hAnsi="Arial" w:cs="Arial"/>
        <w:b/>
        <w:noProof/>
        <w:sz w:val="18"/>
        <w:szCs w:val="18"/>
      </w:rPr>
      <w:t>3GPP TS 29.229 V17..0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F9AA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6E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07644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988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7933682">
    <w:abstractNumId w:val="11"/>
  </w:num>
  <w:num w:numId="4" w16cid:durableId="389495897">
    <w:abstractNumId w:val="22"/>
  </w:num>
  <w:num w:numId="5" w16cid:durableId="2033073590">
    <w:abstractNumId w:val="23"/>
  </w:num>
  <w:num w:numId="6" w16cid:durableId="99566830">
    <w:abstractNumId w:val="21"/>
  </w:num>
  <w:num w:numId="7" w16cid:durableId="952174135">
    <w:abstractNumId w:val="19"/>
  </w:num>
  <w:num w:numId="8" w16cid:durableId="1246187337">
    <w:abstractNumId w:val="14"/>
  </w:num>
  <w:num w:numId="9" w16cid:durableId="1500845381">
    <w:abstractNumId w:val="25"/>
  </w:num>
  <w:num w:numId="10" w16cid:durableId="1747025472">
    <w:abstractNumId w:val="12"/>
  </w:num>
  <w:num w:numId="11" w16cid:durableId="48118825">
    <w:abstractNumId w:val="17"/>
  </w:num>
  <w:num w:numId="12" w16cid:durableId="621231581">
    <w:abstractNumId w:val="20"/>
  </w:num>
  <w:num w:numId="13" w16cid:durableId="1856072135">
    <w:abstractNumId w:val="18"/>
  </w:num>
  <w:num w:numId="14" w16cid:durableId="1717705870">
    <w:abstractNumId w:val="15"/>
  </w:num>
  <w:num w:numId="15" w16cid:durableId="622153488">
    <w:abstractNumId w:val="24"/>
  </w:num>
  <w:num w:numId="16" w16cid:durableId="1069112575">
    <w:abstractNumId w:val="2"/>
  </w:num>
  <w:num w:numId="17" w16cid:durableId="1146512234">
    <w:abstractNumId w:val="1"/>
  </w:num>
  <w:num w:numId="18" w16cid:durableId="749036088">
    <w:abstractNumId w:val="0"/>
  </w:num>
  <w:num w:numId="19" w16cid:durableId="76368080">
    <w:abstractNumId w:val="9"/>
  </w:num>
  <w:num w:numId="20" w16cid:durableId="18435797">
    <w:abstractNumId w:val="7"/>
  </w:num>
  <w:num w:numId="21" w16cid:durableId="707143828">
    <w:abstractNumId w:val="6"/>
  </w:num>
  <w:num w:numId="22" w16cid:durableId="1175925882">
    <w:abstractNumId w:val="5"/>
  </w:num>
  <w:num w:numId="23" w16cid:durableId="889027167">
    <w:abstractNumId w:val="4"/>
  </w:num>
  <w:num w:numId="24" w16cid:durableId="733551508">
    <w:abstractNumId w:val="8"/>
  </w:num>
  <w:num w:numId="25" w16cid:durableId="1990358882">
    <w:abstractNumId w:val="3"/>
  </w:num>
  <w:num w:numId="26" w16cid:durableId="1234312612">
    <w:abstractNumId w:val="16"/>
  </w:num>
  <w:num w:numId="27" w16cid:durableId="9516694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19CE"/>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0114"/>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E2D68"/>
    <w:rsid w:val="008E6756"/>
    <w:rsid w:val="0090271F"/>
    <w:rsid w:val="00902E23"/>
    <w:rsid w:val="009114D7"/>
    <w:rsid w:val="0091348E"/>
    <w:rsid w:val="00917CCB"/>
    <w:rsid w:val="00933FB0"/>
    <w:rsid w:val="00942EC2"/>
    <w:rsid w:val="009A6CA1"/>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06EF"/>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45</Pages>
  <Words>15022</Words>
  <Characters>85628</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11</cp:revision>
  <cp:lastPrinted>2019-02-25T14:05:00Z</cp:lastPrinted>
  <dcterms:created xsi:type="dcterms:W3CDTF">2022-03-14T08:35:00Z</dcterms:created>
  <dcterms:modified xsi:type="dcterms:W3CDTF">2024-09-25T18:16:00Z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